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4F24CD1C"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A04A09">
              <w:rPr>
                <w:noProof w:val="0"/>
              </w:rPr>
              <w:t>6</w:t>
            </w:r>
            <w:r w:rsidR="00BF0030" w:rsidRPr="00201E3B">
              <w:rPr>
                <w:noProof w:val="0"/>
              </w:rPr>
              <w:t>.</w:t>
            </w:r>
            <w:r w:rsidR="00D248D9">
              <w:rPr>
                <w:noProof w:val="0"/>
              </w:rPr>
              <w:t>5</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48369E">
              <w:rPr>
                <w:noProof w:val="0"/>
                <w:sz w:val="32"/>
              </w:rPr>
              <w:t>4</w:t>
            </w:r>
            <w:r w:rsidRPr="00201E3B">
              <w:rPr>
                <w:noProof w:val="0"/>
                <w:sz w:val="32"/>
              </w:rPr>
              <w:t>-</w:t>
            </w:r>
            <w:bookmarkEnd w:id="3"/>
            <w:r w:rsidR="0048369E">
              <w:rPr>
                <w:noProof w:val="0"/>
                <w:sz w:val="32"/>
              </w:rPr>
              <w:t>0</w:t>
            </w:r>
            <w:r w:rsidR="00D248D9">
              <w:rPr>
                <w:noProof w:val="0"/>
                <w:sz w:val="32"/>
              </w:rPr>
              <w:t>6</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082B0369"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bookmarkEnd w:id="5"/>
            <w:r w:rsidR="00A04A09">
              <w:rPr>
                <w:rStyle w:val="ZGSM"/>
              </w:rPr>
              <w:t>6</w:t>
            </w:r>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05CB8486" w:rsidR="00C074DD" w:rsidRPr="00201E3B" w:rsidRDefault="00CF48F5" w:rsidP="00C074DD">
            <w:pPr>
              <w:rPr>
                <w:i/>
              </w:rPr>
            </w:pPr>
            <w:r>
              <w:rPr>
                <w:i/>
                <w:noProof/>
              </w:rPr>
              <w:drawing>
                <wp:inline distT="0" distB="0" distL="0" distR="0" wp14:anchorId="4BC837E6" wp14:editId="00317E6B">
                  <wp:extent cx="1313815" cy="10490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3815" cy="1049020"/>
                          </a:xfrm>
                          <a:prstGeom prst="rect">
                            <a:avLst/>
                          </a:prstGeom>
                          <a:noFill/>
                          <a:ln>
                            <a:noFill/>
                          </a:ln>
                        </pic:spPr>
                      </pic:pic>
                    </a:graphicData>
                  </a:graphic>
                </wp:inline>
              </w:drawing>
            </w:r>
          </w:p>
        </w:tc>
        <w:tc>
          <w:tcPr>
            <w:tcW w:w="5540" w:type="dxa"/>
            <w:shd w:val="clear" w:color="auto" w:fill="auto"/>
          </w:tcPr>
          <w:p w14:paraId="6187A91D" w14:textId="4B2E1443" w:rsidR="00C074DD" w:rsidRPr="00201E3B" w:rsidRDefault="00CF48F5" w:rsidP="00C074DD">
            <w:pPr>
              <w:jc w:val="right"/>
            </w:pPr>
            <w:r>
              <w:rPr>
                <w:noProof/>
              </w:rPr>
              <w:drawing>
                <wp:inline distT="0" distB="0" distL="0" distR="0" wp14:anchorId="5B1556BC" wp14:editId="28CFE918">
                  <wp:extent cx="1619885"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89707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4A76BD3E"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AD7EAC">
              <w:rPr>
                <w:sz w:val="18"/>
              </w:rPr>
              <w:t>4</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t>Contents</w:t>
      </w:r>
    </w:p>
    <w:p w14:paraId="0E9C4ACE" w14:textId="3F2A2520" w:rsidR="00B11FA8" w:rsidRDefault="007D42EC">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B11FA8">
        <w:t>Foreword</w:t>
      </w:r>
      <w:r w:rsidR="00B11FA8">
        <w:tab/>
      </w:r>
      <w:r w:rsidR="00B11FA8">
        <w:fldChar w:fldCharType="begin" w:fldLock="1"/>
      </w:r>
      <w:r w:rsidR="00B11FA8">
        <w:instrText xml:space="preserve"> PAGEREF _Toc171440728 \h </w:instrText>
      </w:r>
      <w:r w:rsidR="00B11FA8">
        <w:fldChar w:fldCharType="separate"/>
      </w:r>
      <w:r w:rsidR="00B11FA8">
        <w:t>5</w:t>
      </w:r>
      <w:r w:rsidR="00B11FA8">
        <w:fldChar w:fldCharType="end"/>
      </w:r>
    </w:p>
    <w:p w14:paraId="1CEE6D32" w14:textId="3C3178C4" w:rsidR="00B11FA8" w:rsidRDefault="00B11FA8">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_Toc171440729 \h </w:instrText>
      </w:r>
      <w:r>
        <w:fldChar w:fldCharType="separate"/>
      </w:r>
      <w:r>
        <w:t>6</w:t>
      </w:r>
      <w:r>
        <w:fldChar w:fldCharType="end"/>
      </w:r>
    </w:p>
    <w:p w14:paraId="01DFDF06" w14:textId="28092BCE" w:rsidR="00B11FA8" w:rsidRDefault="00B11FA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_Toc171440730 \h </w:instrText>
      </w:r>
      <w:r>
        <w:fldChar w:fldCharType="separate"/>
      </w:r>
      <w:r>
        <w:t>7</w:t>
      </w:r>
      <w:r>
        <w:fldChar w:fldCharType="end"/>
      </w:r>
    </w:p>
    <w:p w14:paraId="047BA414" w14:textId="5CA09F21" w:rsidR="00B11FA8" w:rsidRDefault="00B11FA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_Toc171440731 \h </w:instrText>
      </w:r>
      <w:r>
        <w:fldChar w:fldCharType="separate"/>
      </w:r>
      <w:r>
        <w:t>7</w:t>
      </w:r>
      <w:r>
        <w:fldChar w:fldCharType="end"/>
      </w:r>
    </w:p>
    <w:p w14:paraId="16523DE8" w14:textId="4953C0E6" w:rsidR="00B11FA8" w:rsidRDefault="00B11FA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_Toc171440732 \h </w:instrText>
      </w:r>
      <w:r>
        <w:fldChar w:fldCharType="separate"/>
      </w:r>
      <w:r>
        <w:t>9</w:t>
      </w:r>
      <w:r>
        <w:fldChar w:fldCharType="end"/>
      </w:r>
    </w:p>
    <w:p w14:paraId="6C1D9EF2" w14:textId="0C58D2F3" w:rsidR="00B11FA8" w:rsidRDefault="00B11FA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_Toc171440733 \h </w:instrText>
      </w:r>
      <w:r>
        <w:fldChar w:fldCharType="separate"/>
      </w:r>
      <w:r>
        <w:t>9</w:t>
      </w:r>
      <w:r>
        <w:fldChar w:fldCharType="end"/>
      </w:r>
    </w:p>
    <w:p w14:paraId="4767AB47" w14:textId="6D19DB2F" w:rsidR="00B11FA8" w:rsidRDefault="00B11FA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_Toc171440734 \h </w:instrText>
      </w:r>
      <w:r>
        <w:fldChar w:fldCharType="separate"/>
      </w:r>
      <w:r>
        <w:t>9</w:t>
      </w:r>
      <w:r>
        <w:fldChar w:fldCharType="end"/>
      </w:r>
    </w:p>
    <w:p w14:paraId="6F22A0AD" w14:textId="466A4A39" w:rsidR="00B11FA8" w:rsidRDefault="00B11FA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_Toc171440735 \h </w:instrText>
      </w:r>
      <w:r>
        <w:fldChar w:fldCharType="separate"/>
      </w:r>
      <w:r>
        <w:t>9</w:t>
      </w:r>
      <w:r>
        <w:fldChar w:fldCharType="end"/>
      </w:r>
    </w:p>
    <w:p w14:paraId="1E7AFD8B" w14:textId="20F2E414" w:rsidR="00B11FA8" w:rsidRDefault="00B11FA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_Toc171440736 \h </w:instrText>
      </w:r>
      <w:r>
        <w:fldChar w:fldCharType="separate"/>
      </w:r>
      <w:r>
        <w:t>10</w:t>
      </w:r>
      <w:r>
        <w:fldChar w:fldCharType="end"/>
      </w:r>
    </w:p>
    <w:p w14:paraId="6F5D782A" w14:textId="3BAE3D6C" w:rsidR="00B11FA8" w:rsidRDefault="00B11FA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Test methodology</w:t>
      </w:r>
      <w:r>
        <w:tab/>
      </w:r>
      <w:r>
        <w:fldChar w:fldCharType="begin" w:fldLock="1"/>
      </w:r>
      <w:r>
        <w:instrText xml:space="preserve"> PAGEREF _Toc171440737 \h </w:instrText>
      </w:r>
      <w:r>
        <w:fldChar w:fldCharType="separate"/>
      </w:r>
      <w:r>
        <w:t>10</w:t>
      </w:r>
      <w:r>
        <w:fldChar w:fldCharType="end"/>
      </w:r>
    </w:p>
    <w:p w14:paraId="6FD7C5B6" w14:textId="3CF45489" w:rsidR="00B11FA8" w:rsidRDefault="00B11FA8">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Testing of optional functions and procedures</w:t>
      </w:r>
      <w:r>
        <w:tab/>
      </w:r>
      <w:r>
        <w:fldChar w:fldCharType="begin" w:fldLock="1"/>
      </w:r>
      <w:r>
        <w:instrText xml:space="preserve"> PAGEREF _Toc171440738 \h </w:instrText>
      </w:r>
      <w:r>
        <w:fldChar w:fldCharType="separate"/>
      </w:r>
      <w:r>
        <w:t>10</w:t>
      </w:r>
      <w:r>
        <w:fldChar w:fldCharType="end"/>
      </w:r>
    </w:p>
    <w:p w14:paraId="43C8CB08" w14:textId="24DFA212" w:rsidR="00B11FA8" w:rsidRDefault="00B11FA8">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Test interfaces and facilities</w:t>
      </w:r>
      <w:r>
        <w:tab/>
      </w:r>
      <w:r>
        <w:fldChar w:fldCharType="begin" w:fldLock="1"/>
      </w:r>
      <w:r>
        <w:instrText xml:space="preserve"> PAGEREF _Toc171440739 \h </w:instrText>
      </w:r>
      <w:r>
        <w:fldChar w:fldCharType="separate"/>
      </w:r>
      <w:r>
        <w:t>10</w:t>
      </w:r>
      <w:r>
        <w:fldChar w:fldCharType="end"/>
      </w:r>
    </w:p>
    <w:p w14:paraId="0921CBC0" w14:textId="329B077D" w:rsidR="00B11FA8" w:rsidRDefault="00B11FA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Implicit testing</w:t>
      </w:r>
      <w:r>
        <w:tab/>
      </w:r>
      <w:r>
        <w:fldChar w:fldCharType="begin" w:fldLock="1"/>
      </w:r>
      <w:r>
        <w:instrText xml:space="preserve"> PAGEREF _Toc171440740 \h </w:instrText>
      </w:r>
      <w:r>
        <w:fldChar w:fldCharType="separate"/>
      </w:r>
      <w:r>
        <w:t>11</w:t>
      </w:r>
      <w:r>
        <w:fldChar w:fldCharType="end"/>
      </w:r>
    </w:p>
    <w:p w14:paraId="7092300E" w14:textId="1ADF8B6A" w:rsidR="00B11FA8" w:rsidRDefault="00B11FA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Repetition of tests</w:t>
      </w:r>
      <w:r>
        <w:tab/>
      </w:r>
      <w:r>
        <w:fldChar w:fldCharType="begin" w:fldLock="1"/>
      </w:r>
      <w:r>
        <w:instrText xml:space="preserve"> PAGEREF _Toc171440741 \h </w:instrText>
      </w:r>
      <w:r>
        <w:fldChar w:fldCharType="separate"/>
      </w:r>
      <w:r>
        <w:t>11</w:t>
      </w:r>
      <w:r>
        <w:fldChar w:fldCharType="end"/>
      </w:r>
    </w:p>
    <w:p w14:paraId="334A88D7" w14:textId="2F19E964" w:rsidR="00B11FA8" w:rsidRDefault="00B11FA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Handling of differences between conformance requirements in different releases of cores specifications</w:t>
      </w:r>
      <w:r>
        <w:tab/>
      </w:r>
      <w:r>
        <w:fldChar w:fldCharType="begin" w:fldLock="1"/>
      </w:r>
      <w:r>
        <w:instrText xml:space="preserve"> PAGEREF _Toc171440742 \h </w:instrText>
      </w:r>
      <w:r>
        <w:fldChar w:fldCharType="separate"/>
      </w:r>
      <w:r>
        <w:t>11</w:t>
      </w:r>
      <w:r>
        <w:fldChar w:fldCharType="end"/>
      </w:r>
    </w:p>
    <w:p w14:paraId="4D706E68" w14:textId="21BC84D1" w:rsidR="00B11FA8" w:rsidRDefault="00B11FA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Reference conditions</w:t>
      </w:r>
      <w:r>
        <w:tab/>
      </w:r>
      <w:r>
        <w:fldChar w:fldCharType="begin" w:fldLock="1"/>
      </w:r>
      <w:r>
        <w:instrText xml:space="preserve"> PAGEREF _Toc171440743 \h </w:instrText>
      </w:r>
      <w:r>
        <w:fldChar w:fldCharType="separate"/>
      </w:r>
      <w:r>
        <w:t>11</w:t>
      </w:r>
      <w:r>
        <w:fldChar w:fldCharType="end"/>
      </w:r>
    </w:p>
    <w:p w14:paraId="6D485E80" w14:textId="0F1CC9A6" w:rsidR="00B11FA8" w:rsidRDefault="00B11FA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Generic setup procedures</w:t>
      </w:r>
      <w:r>
        <w:tab/>
      </w:r>
      <w:r>
        <w:fldChar w:fldCharType="begin" w:fldLock="1"/>
      </w:r>
      <w:r>
        <w:instrText xml:space="preserve"> PAGEREF _Toc171440744 \h </w:instrText>
      </w:r>
      <w:r>
        <w:fldChar w:fldCharType="separate"/>
      </w:r>
      <w:r>
        <w:t>11</w:t>
      </w:r>
      <w:r>
        <w:fldChar w:fldCharType="end"/>
      </w:r>
    </w:p>
    <w:p w14:paraId="0C5E42B9" w14:textId="73F7049A" w:rsidR="00B11FA8" w:rsidRDefault="00B11FA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MCVideo Client Configuration</w:t>
      </w:r>
      <w:r>
        <w:tab/>
      </w:r>
      <w:r>
        <w:fldChar w:fldCharType="begin" w:fldLock="1"/>
      </w:r>
      <w:r>
        <w:instrText xml:space="preserve"> PAGEREF _Toc171440745 \h </w:instrText>
      </w:r>
      <w:r>
        <w:fldChar w:fldCharType="separate"/>
      </w:r>
      <w:r>
        <w:t>11</w:t>
      </w:r>
      <w:r>
        <w:fldChar w:fldCharType="end"/>
      </w:r>
    </w:p>
    <w:p w14:paraId="17326E2E" w14:textId="66CA5116" w:rsidR="00B11FA8" w:rsidRDefault="00B11FA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Configuration / Authentication / User Authorization / UE Configuration / User Profile / Key Generation</w:t>
      </w:r>
      <w:r>
        <w:tab/>
      </w:r>
      <w:r>
        <w:fldChar w:fldCharType="begin" w:fldLock="1"/>
      </w:r>
      <w:r>
        <w:instrText xml:space="preserve"> PAGEREF _Toc171440746 \h </w:instrText>
      </w:r>
      <w:r>
        <w:fldChar w:fldCharType="separate"/>
      </w:r>
      <w:r>
        <w:t>11</w:t>
      </w:r>
      <w:r>
        <w:fldChar w:fldCharType="end"/>
      </w:r>
    </w:p>
    <w:p w14:paraId="04B98C51" w14:textId="2A8C2C06" w:rsidR="00B11FA8" w:rsidRDefault="00B11FA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Configuration / Group Creation / Group ReGroup Creation / Group ReGroup Teardown</w:t>
      </w:r>
      <w:r>
        <w:tab/>
      </w:r>
      <w:r>
        <w:fldChar w:fldCharType="begin" w:fldLock="1"/>
      </w:r>
      <w:r>
        <w:instrText xml:space="preserve"> PAGEREF _Toc171440747 \h </w:instrText>
      </w:r>
      <w:r>
        <w:fldChar w:fldCharType="separate"/>
      </w:r>
      <w:r>
        <w:t>26</w:t>
      </w:r>
      <w:r>
        <w:fldChar w:fldCharType="end"/>
      </w:r>
    </w:p>
    <w:p w14:paraId="5D48BC57" w14:textId="1A8F614A" w:rsidR="00B11FA8" w:rsidRDefault="00B11FA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Configuration / Group Affiliation / Remote change / De-affiliation / Home MCVideo system</w:t>
      </w:r>
      <w:r>
        <w:tab/>
      </w:r>
      <w:r>
        <w:fldChar w:fldCharType="begin" w:fldLock="1"/>
      </w:r>
      <w:r>
        <w:instrText xml:space="preserve"> PAGEREF _Toc171440748 \h </w:instrText>
      </w:r>
      <w:r>
        <w:fldChar w:fldCharType="separate"/>
      </w:r>
      <w:r>
        <w:t>28</w:t>
      </w:r>
      <w:r>
        <w:fldChar w:fldCharType="end"/>
      </w:r>
    </w:p>
    <w:p w14:paraId="4A6E494B" w14:textId="3320B47C" w:rsidR="00B11FA8" w:rsidRDefault="00B11FA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Configuration / Determination of MCVideo Service Settings / Current Active MCVideo Settings / De-subscribe</w:t>
      </w:r>
      <w:r>
        <w:tab/>
      </w:r>
      <w:r>
        <w:fldChar w:fldCharType="begin" w:fldLock="1"/>
      </w:r>
      <w:r>
        <w:instrText xml:space="preserve"> PAGEREF _Toc171440749 \h </w:instrText>
      </w:r>
      <w:r>
        <w:fldChar w:fldCharType="separate"/>
      </w:r>
      <w:r>
        <w:t>33</w:t>
      </w:r>
      <w:r>
        <w:fldChar w:fldCharType="end"/>
      </w:r>
    </w:p>
    <w:p w14:paraId="03FEAD79" w14:textId="7D5BE0EA" w:rsidR="00B11FA8" w:rsidRDefault="00B11FA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On-Network Test Scenarios</w:t>
      </w:r>
      <w:r>
        <w:tab/>
      </w:r>
      <w:r>
        <w:fldChar w:fldCharType="begin" w:fldLock="1"/>
      </w:r>
      <w:r>
        <w:instrText xml:space="preserve"> PAGEREF _Toc171440750 \h </w:instrText>
      </w:r>
      <w:r>
        <w:fldChar w:fldCharType="separate"/>
      </w:r>
      <w:r>
        <w:t>35</w:t>
      </w:r>
      <w:r>
        <w:fldChar w:fldCharType="end"/>
      </w:r>
    </w:p>
    <w:p w14:paraId="5C51ABA9" w14:textId="3ED3FD3E" w:rsidR="00B11FA8" w:rsidRDefault="00B11FA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Group Calls</w:t>
      </w:r>
      <w:r>
        <w:tab/>
      </w:r>
      <w:r>
        <w:fldChar w:fldCharType="begin" w:fldLock="1"/>
      </w:r>
      <w:r>
        <w:instrText xml:space="preserve"> PAGEREF _Toc171440751 \h </w:instrText>
      </w:r>
      <w:r>
        <w:fldChar w:fldCharType="separate"/>
      </w:r>
      <w:r>
        <w:t>35</w:t>
      </w:r>
      <w:r>
        <w:fldChar w:fldCharType="end"/>
      </w:r>
    </w:p>
    <w:p w14:paraId="44334EC8" w14:textId="69A7E689" w:rsidR="00B11FA8" w:rsidRDefault="00B11FA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Private Calls</w:t>
      </w:r>
      <w:r>
        <w:tab/>
      </w:r>
      <w:r>
        <w:fldChar w:fldCharType="begin" w:fldLock="1"/>
      </w:r>
      <w:r>
        <w:instrText xml:space="preserve"> PAGEREF _Toc171440752 \h </w:instrText>
      </w:r>
      <w:r>
        <w:fldChar w:fldCharType="separate"/>
      </w:r>
      <w:r>
        <w:t>230</w:t>
      </w:r>
      <w:r>
        <w:fldChar w:fldCharType="end"/>
      </w:r>
    </w:p>
    <w:p w14:paraId="7F622711" w14:textId="7A6FD7E8" w:rsidR="00B11FA8" w:rsidRDefault="00B11FA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Emergency Alert</w:t>
      </w:r>
      <w:r>
        <w:tab/>
      </w:r>
      <w:r>
        <w:fldChar w:fldCharType="begin" w:fldLock="1"/>
      </w:r>
      <w:r>
        <w:instrText xml:space="preserve"> PAGEREF _Toc171440753 \h </w:instrText>
      </w:r>
      <w:r>
        <w:fldChar w:fldCharType="separate"/>
      </w:r>
      <w:r>
        <w:t>288</w:t>
      </w:r>
      <w:r>
        <w:fldChar w:fldCharType="end"/>
      </w:r>
    </w:p>
    <w:p w14:paraId="7381C443" w14:textId="7276C998" w:rsidR="00B11FA8" w:rsidRDefault="00B11FA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On-network / Emergency alert / Cancel emergency alert / Client Originated (CO)</w:t>
      </w:r>
      <w:r>
        <w:tab/>
      </w:r>
      <w:r>
        <w:fldChar w:fldCharType="begin" w:fldLock="1"/>
      </w:r>
      <w:r>
        <w:instrText xml:space="preserve"> PAGEREF _Toc171440754 \h </w:instrText>
      </w:r>
      <w:r>
        <w:fldChar w:fldCharType="separate"/>
      </w:r>
      <w:r>
        <w:t>288</w:t>
      </w:r>
      <w:r>
        <w:fldChar w:fldCharType="end"/>
      </w:r>
    </w:p>
    <w:p w14:paraId="54533FBD" w14:textId="58ED16FF" w:rsidR="00B11FA8" w:rsidRDefault="00B11FA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On-network / Emergency Alert / Emergency alert origination / Emergency alert cancellation / Client Terminated (CT)</w:t>
      </w:r>
      <w:r>
        <w:tab/>
      </w:r>
      <w:r>
        <w:fldChar w:fldCharType="begin" w:fldLock="1"/>
      </w:r>
      <w:r>
        <w:instrText xml:space="preserve"> PAGEREF _Toc171440755 \h </w:instrText>
      </w:r>
      <w:r>
        <w:fldChar w:fldCharType="separate"/>
      </w:r>
      <w:r>
        <w:t>294</w:t>
      </w:r>
      <w:r>
        <w:fldChar w:fldCharType="end"/>
      </w:r>
    </w:p>
    <w:p w14:paraId="18C12A2D" w14:textId="55A562FC" w:rsidR="00B11FA8" w:rsidRDefault="00B11FA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Video Pull</w:t>
      </w:r>
      <w:r>
        <w:tab/>
      </w:r>
      <w:r>
        <w:fldChar w:fldCharType="begin" w:fldLock="1"/>
      </w:r>
      <w:r>
        <w:instrText xml:space="preserve"> PAGEREF _Toc171440756 \h </w:instrText>
      </w:r>
      <w:r>
        <w:fldChar w:fldCharType="separate"/>
      </w:r>
      <w:r>
        <w:t>299</w:t>
      </w:r>
      <w:r>
        <w:fldChar w:fldCharType="end"/>
      </w:r>
    </w:p>
    <w:p w14:paraId="457BC522" w14:textId="12B77323" w:rsidR="00B11FA8" w:rsidRDefault="00B11FA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On-network / Video pull call / O</w:t>
      </w:r>
      <w:r>
        <w:rPr>
          <w:lang w:eastAsia="zh-CN"/>
        </w:rPr>
        <w:t xml:space="preserve">ne-to-one </w:t>
      </w:r>
      <w:r w:rsidRPr="00625B0A">
        <w:rPr>
          <w:rFonts w:eastAsia="Calibri"/>
          <w:lang w:eastAsia="x-none" w:bidi="he-IL"/>
        </w:rPr>
        <w:t>video</w:t>
      </w:r>
      <w:r>
        <w:rPr>
          <w:lang w:eastAsia="zh-CN"/>
        </w:rPr>
        <w:t xml:space="preserve"> pull call</w:t>
      </w:r>
      <w:r>
        <w:t xml:space="preserve"> / Client Originated (CO)</w:t>
      </w:r>
      <w:r>
        <w:tab/>
      </w:r>
      <w:r>
        <w:fldChar w:fldCharType="begin" w:fldLock="1"/>
      </w:r>
      <w:r>
        <w:instrText xml:space="preserve"> PAGEREF _Toc171440757 \h </w:instrText>
      </w:r>
      <w:r>
        <w:fldChar w:fldCharType="separate"/>
      </w:r>
      <w:r>
        <w:t>299</w:t>
      </w:r>
      <w:r>
        <w:fldChar w:fldCharType="end"/>
      </w:r>
    </w:p>
    <w:p w14:paraId="38467973" w14:textId="6E9E1CA9" w:rsidR="00B11FA8" w:rsidRDefault="00B11FA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On-network / Video pull call / O</w:t>
      </w:r>
      <w:r>
        <w:rPr>
          <w:lang w:eastAsia="zh-CN"/>
        </w:rPr>
        <w:t xml:space="preserve">ne-to-one </w:t>
      </w:r>
      <w:r w:rsidRPr="00625B0A">
        <w:rPr>
          <w:rFonts w:eastAsia="Calibri"/>
          <w:lang w:eastAsia="x-none" w:bidi="he-IL"/>
        </w:rPr>
        <w:t>video</w:t>
      </w:r>
      <w:r>
        <w:rPr>
          <w:lang w:eastAsia="zh-CN"/>
        </w:rPr>
        <w:t xml:space="preserve"> pull call</w:t>
      </w:r>
      <w:r>
        <w:t xml:space="preserve"> / Client Terminated (CT)</w:t>
      </w:r>
      <w:r>
        <w:tab/>
      </w:r>
      <w:r>
        <w:fldChar w:fldCharType="begin" w:fldLock="1"/>
      </w:r>
      <w:r>
        <w:instrText xml:space="preserve"> PAGEREF _Toc171440758 \h </w:instrText>
      </w:r>
      <w:r>
        <w:fldChar w:fldCharType="separate"/>
      </w:r>
      <w:r>
        <w:t>303</w:t>
      </w:r>
      <w:r>
        <w:fldChar w:fldCharType="end"/>
      </w:r>
    </w:p>
    <w:p w14:paraId="02AE114A" w14:textId="17D3B485" w:rsidR="00B11FA8" w:rsidRDefault="00B11FA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Video Push</w:t>
      </w:r>
      <w:r>
        <w:tab/>
      </w:r>
      <w:r>
        <w:fldChar w:fldCharType="begin" w:fldLock="1"/>
      </w:r>
      <w:r>
        <w:instrText xml:space="preserve"> PAGEREF _Toc171440759 \h </w:instrText>
      </w:r>
      <w:r>
        <w:fldChar w:fldCharType="separate"/>
      </w:r>
      <w:r>
        <w:t>307</w:t>
      </w:r>
      <w:r>
        <w:fldChar w:fldCharType="end"/>
      </w:r>
    </w:p>
    <w:p w14:paraId="6AD9F58F" w14:textId="05A9B4CB" w:rsidR="00B11FA8" w:rsidRDefault="00B11FA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On-network / Video push call / One-to-one video push call / Client Originated (CO)</w:t>
      </w:r>
      <w:r>
        <w:tab/>
      </w:r>
      <w:r>
        <w:fldChar w:fldCharType="begin" w:fldLock="1"/>
      </w:r>
      <w:r>
        <w:instrText xml:space="preserve"> PAGEREF _Toc171440760 \h </w:instrText>
      </w:r>
      <w:r>
        <w:fldChar w:fldCharType="separate"/>
      </w:r>
      <w:r>
        <w:t>307</w:t>
      </w:r>
      <w:r>
        <w:fldChar w:fldCharType="end"/>
      </w:r>
    </w:p>
    <w:p w14:paraId="46AE5933" w14:textId="3F21033C" w:rsidR="00B11FA8" w:rsidRDefault="00B11FA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On-network / Video push call / One-to-server video push call / Client Originated (CO)</w:t>
      </w:r>
      <w:r>
        <w:tab/>
      </w:r>
      <w:r>
        <w:fldChar w:fldCharType="begin" w:fldLock="1"/>
      </w:r>
      <w:r>
        <w:instrText xml:space="preserve"> PAGEREF _Toc171440761 \h </w:instrText>
      </w:r>
      <w:r>
        <w:fldChar w:fldCharType="separate"/>
      </w:r>
      <w:r>
        <w:t>311</w:t>
      </w:r>
      <w:r>
        <w:fldChar w:fldCharType="end"/>
      </w:r>
    </w:p>
    <w:p w14:paraId="29A0D9D0" w14:textId="7F97AD02" w:rsidR="00B11FA8" w:rsidRDefault="00B11FA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Capability information sharing</w:t>
      </w:r>
      <w:r>
        <w:tab/>
      </w:r>
      <w:r>
        <w:fldChar w:fldCharType="begin" w:fldLock="1"/>
      </w:r>
      <w:r>
        <w:instrText xml:space="preserve"> PAGEREF _Toc171440762 \h </w:instrText>
      </w:r>
      <w:r>
        <w:fldChar w:fldCharType="separate"/>
      </w:r>
      <w:r>
        <w:t>316</w:t>
      </w:r>
      <w:r>
        <w:fldChar w:fldCharType="end"/>
      </w:r>
    </w:p>
    <w:p w14:paraId="1AD0C3B3" w14:textId="4DB4242A" w:rsidR="00B11FA8" w:rsidRDefault="00B11FA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Ambient viewing call</w:t>
      </w:r>
      <w:r>
        <w:tab/>
      </w:r>
      <w:r>
        <w:fldChar w:fldCharType="begin" w:fldLock="1"/>
      </w:r>
      <w:r>
        <w:instrText xml:space="preserve"> PAGEREF _Toc171440763 \h </w:instrText>
      </w:r>
      <w:r>
        <w:fldChar w:fldCharType="separate"/>
      </w:r>
      <w:r>
        <w:t>316</w:t>
      </w:r>
      <w:r>
        <w:fldChar w:fldCharType="end"/>
      </w:r>
    </w:p>
    <w:p w14:paraId="55F07A46" w14:textId="33AE395F" w:rsidR="00B11FA8" w:rsidRDefault="00B11FA8">
      <w:pPr>
        <w:pStyle w:val="TOC3"/>
        <w:rPr>
          <w:rFonts w:asciiTheme="minorHAnsi" w:eastAsiaTheme="minorEastAsia" w:hAnsiTheme="minorHAnsi" w:cstheme="minorBidi"/>
          <w:kern w:val="2"/>
          <w:sz w:val="24"/>
          <w:szCs w:val="24"/>
          <w14:ligatures w14:val="standardContextual"/>
        </w:rPr>
      </w:pPr>
      <w:r w:rsidRPr="00625B0A">
        <w:rPr>
          <w:rFonts w:cs="Arial"/>
        </w:rPr>
        <w:t>6.7.1</w:t>
      </w:r>
      <w:r>
        <w:rPr>
          <w:rFonts w:asciiTheme="minorHAnsi" w:eastAsiaTheme="minorEastAsia" w:hAnsiTheme="minorHAnsi" w:cstheme="minorBidi"/>
          <w:kern w:val="2"/>
          <w:sz w:val="24"/>
          <w:szCs w:val="24"/>
          <w14:ligatures w14:val="standardContextual"/>
        </w:rPr>
        <w:tab/>
      </w:r>
      <w:r w:rsidRPr="00625B0A">
        <w:rPr>
          <w:rFonts w:cs="Arial"/>
        </w:rPr>
        <w:t>On-network / On-demand ambient viewing call / Remote initiated ambient viewing call / Client Originated (CO)</w:t>
      </w:r>
      <w:r>
        <w:tab/>
      </w:r>
      <w:r>
        <w:fldChar w:fldCharType="begin" w:fldLock="1"/>
      </w:r>
      <w:r>
        <w:instrText xml:space="preserve"> PAGEREF _Toc171440764 \h </w:instrText>
      </w:r>
      <w:r>
        <w:fldChar w:fldCharType="separate"/>
      </w:r>
      <w:r>
        <w:t>316</w:t>
      </w:r>
      <w:r>
        <w:fldChar w:fldCharType="end"/>
      </w:r>
    </w:p>
    <w:p w14:paraId="058FBDE1" w14:textId="3310E9C7" w:rsidR="00B11FA8" w:rsidRDefault="00B11FA8">
      <w:pPr>
        <w:pStyle w:val="TOC3"/>
        <w:rPr>
          <w:rFonts w:asciiTheme="minorHAnsi" w:eastAsiaTheme="minorEastAsia" w:hAnsiTheme="minorHAnsi" w:cstheme="minorBidi"/>
          <w:kern w:val="2"/>
          <w:sz w:val="24"/>
          <w:szCs w:val="24"/>
          <w14:ligatures w14:val="standardContextual"/>
        </w:rPr>
      </w:pPr>
      <w:r w:rsidRPr="00625B0A">
        <w:rPr>
          <w:rFonts w:cs="Arial"/>
        </w:rPr>
        <w:t>6.7.2</w:t>
      </w:r>
      <w:r>
        <w:rPr>
          <w:rFonts w:asciiTheme="minorHAnsi" w:eastAsiaTheme="minorEastAsia" w:hAnsiTheme="minorHAnsi" w:cstheme="minorBidi"/>
          <w:kern w:val="2"/>
          <w:sz w:val="24"/>
          <w:szCs w:val="24"/>
          <w14:ligatures w14:val="standardContextual"/>
        </w:rPr>
        <w:tab/>
      </w:r>
      <w:r w:rsidRPr="00625B0A">
        <w:rPr>
          <w:rFonts w:cs="Arial"/>
        </w:rPr>
        <w:t>On-network / On-demand ambient viewing call / Remote initiated ambient viewing call / Client Terminated (CT)</w:t>
      </w:r>
      <w:r>
        <w:tab/>
      </w:r>
      <w:r>
        <w:fldChar w:fldCharType="begin" w:fldLock="1"/>
      </w:r>
      <w:r>
        <w:instrText xml:space="preserve"> PAGEREF _Toc171440765 \h </w:instrText>
      </w:r>
      <w:r>
        <w:fldChar w:fldCharType="separate"/>
      </w:r>
      <w:r>
        <w:t>323</w:t>
      </w:r>
      <w:r>
        <w:fldChar w:fldCharType="end"/>
      </w:r>
    </w:p>
    <w:p w14:paraId="76740A2C" w14:textId="22E9DBC5" w:rsidR="00B11FA8" w:rsidRDefault="00B11FA8">
      <w:pPr>
        <w:pStyle w:val="TOC3"/>
        <w:rPr>
          <w:rFonts w:asciiTheme="minorHAnsi" w:eastAsiaTheme="minorEastAsia" w:hAnsiTheme="minorHAnsi" w:cstheme="minorBidi"/>
          <w:kern w:val="2"/>
          <w:sz w:val="24"/>
          <w:szCs w:val="24"/>
          <w14:ligatures w14:val="standardContextual"/>
        </w:rPr>
      </w:pPr>
      <w:r w:rsidRPr="00625B0A">
        <w:rPr>
          <w:rFonts w:cs="Arial"/>
        </w:rPr>
        <w:t>6.7.3</w:t>
      </w:r>
      <w:r>
        <w:rPr>
          <w:rFonts w:asciiTheme="minorHAnsi" w:eastAsiaTheme="minorEastAsia" w:hAnsiTheme="minorHAnsi" w:cstheme="minorBidi"/>
          <w:kern w:val="2"/>
          <w:sz w:val="24"/>
          <w:szCs w:val="24"/>
          <w14:ligatures w14:val="standardContextual"/>
        </w:rPr>
        <w:tab/>
      </w:r>
      <w:r w:rsidRPr="00625B0A">
        <w:rPr>
          <w:rFonts w:cs="Arial"/>
        </w:rPr>
        <w:t>On-network / On-demand ambient viewing call / Locally initiated ambient viewing call / Client Originated (CO)</w:t>
      </w:r>
      <w:r>
        <w:tab/>
      </w:r>
      <w:r>
        <w:fldChar w:fldCharType="begin" w:fldLock="1"/>
      </w:r>
      <w:r>
        <w:instrText xml:space="preserve"> PAGEREF _Toc171440766 \h </w:instrText>
      </w:r>
      <w:r>
        <w:fldChar w:fldCharType="separate"/>
      </w:r>
      <w:r>
        <w:t>328</w:t>
      </w:r>
      <w:r>
        <w:fldChar w:fldCharType="end"/>
      </w:r>
    </w:p>
    <w:p w14:paraId="5CB724FB" w14:textId="72D2B57C" w:rsidR="00B11FA8" w:rsidRDefault="00B11FA8">
      <w:pPr>
        <w:pStyle w:val="TOC3"/>
        <w:rPr>
          <w:rFonts w:asciiTheme="minorHAnsi" w:eastAsiaTheme="minorEastAsia" w:hAnsiTheme="minorHAnsi" w:cstheme="minorBidi"/>
          <w:kern w:val="2"/>
          <w:sz w:val="24"/>
          <w:szCs w:val="24"/>
          <w14:ligatures w14:val="standardContextual"/>
        </w:rPr>
      </w:pPr>
      <w:r w:rsidRPr="00625B0A">
        <w:rPr>
          <w:rFonts w:cs="Arial"/>
        </w:rPr>
        <w:t>6.7.4</w:t>
      </w:r>
      <w:r>
        <w:rPr>
          <w:rFonts w:asciiTheme="minorHAnsi" w:eastAsiaTheme="minorEastAsia" w:hAnsiTheme="minorHAnsi" w:cstheme="minorBidi"/>
          <w:kern w:val="2"/>
          <w:sz w:val="24"/>
          <w:szCs w:val="24"/>
          <w14:ligatures w14:val="standardContextual"/>
        </w:rPr>
        <w:tab/>
      </w:r>
      <w:r w:rsidRPr="00625B0A">
        <w:rPr>
          <w:rFonts w:cs="Arial"/>
        </w:rPr>
        <w:t>On-network / On-demand ambient viewing call / Locally initiated ambient viewing call / Client Terminated (CT)</w:t>
      </w:r>
      <w:r>
        <w:tab/>
      </w:r>
      <w:r>
        <w:fldChar w:fldCharType="begin" w:fldLock="1"/>
      </w:r>
      <w:r>
        <w:instrText xml:space="preserve"> PAGEREF _Toc171440767 \h </w:instrText>
      </w:r>
      <w:r>
        <w:fldChar w:fldCharType="separate"/>
      </w:r>
      <w:r>
        <w:t>334</w:t>
      </w:r>
      <w:r>
        <w:fldChar w:fldCharType="end"/>
      </w:r>
    </w:p>
    <w:p w14:paraId="791299B5" w14:textId="1C52A310" w:rsidR="00B11FA8" w:rsidRDefault="00B11FA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 of MBMS transmission</w:t>
      </w:r>
      <w:r>
        <w:tab/>
      </w:r>
      <w:r>
        <w:fldChar w:fldCharType="begin" w:fldLock="1"/>
      </w:r>
      <w:r>
        <w:instrText xml:space="preserve"> PAGEREF _Toc171440768 \h </w:instrText>
      </w:r>
      <w:r>
        <w:fldChar w:fldCharType="separate"/>
      </w:r>
      <w:r>
        <w:t>339</w:t>
      </w:r>
      <w:r>
        <w:fldChar w:fldCharType="end"/>
      </w:r>
    </w:p>
    <w:p w14:paraId="599F9D81" w14:textId="588A95FD" w:rsidR="00B11FA8" w:rsidRDefault="00B11FA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Location</w:t>
      </w:r>
      <w:r>
        <w:tab/>
      </w:r>
      <w:r>
        <w:fldChar w:fldCharType="begin" w:fldLock="1"/>
      </w:r>
      <w:r>
        <w:instrText xml:space="preserve"> PAGEREF _Toc171440769 \h </w:instrText>
      </w:r>
      <w:r>
        <w:fldChar w:fldCharType="separate"/>
      </w:r>
      <w:r>
        <w:t>363</w:t>
      </w:r>
      <w:r>
        <w:fldChar w:fldCharType="end"/>
      </w:r>
    </w:p>
    <w:p w14:paraId="5B6A354E" w14:textId="128A4394" w:rsidR="00B11FA8" w:rsidRDefault="00B11FA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Off-Network Test Scenarios</w:t>
      </w:r>
      <w:r>
        <w:tab/>
      </w:r>
      <w:r>
        <w:fldChar w:fldCharType="begin" w:fldLock="1"/>
      </w:r>
      <w:r>
        <w:instrText xml:space="preserve"> PAGEREF _Toc171440770 \h </w:instrText>
      </w:r>
      <w:r>
        <w:fldChar w:fldCharType="separate"/>
      </w:r>
      <w:r>
        <w:t>383</w:t>
      </w:r>
      <w:r>
        <w:fldChar w:fldCharType="end"/>
      </w:r>
    </w:p>
    <w:p w14:paraId="148BCA34" w14:textId="0ADAF246" w:rsidR="00B11FA8" w:rsidRDefault="00B11FA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Group Calls</w:t>
      </w:r>
      <w:r>
        <w:tab/>
      </w:r>
      <w:r>
        <w:fldChar w:fldCharType="begin" w:fldLock="1"/>
      </w:r>
      <w:r>
        <w:instrText xml:space="preserve"> PAGEREF _Toc171440771 \h </w:instrText>
      </w:r>
      <w:r>
        <w:fldChar w:fldCharType="separate"/>
      </w:r>
      <w:r>
        <w:t>383</w:t>
      </w:r>
      <w:r>
        <w:fldChar w:fldCharType="end"/>
      </w:r>
    </w:p>
    <w:p w14:paraId="51D8F0B3" w14:textId="2DFEF193" w:rsidR="00B11FA8" w:rsidRDefault="00B11FA8">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Basic Group Calls</w:t>
      </w:r>
      <w:r>
        <w:tab/>
      </w:r>
      <w:r>
        <w:fldChar w:fldCharType="begin" w:fldLock="1"/>
      </w:r>
      <w:r>
        <w:instrText xml:space="preserve"> PAGEREF _Toc171440772 \h </w:instrText>
      </w:r>
      <w:r>
        <w:fldChar w:fldCharType="separate"/>
      </w:r>
      <w:r>
        <w:t>383</w:t>
      </w:r>
      <w:r>
        <w:fldChar w:fldCharType="end"/>
      </w:r>
    </w:p>
    <w:p w14:paraId="0A96EBA1" w14:textId="304F7B3B" w:rsidR="00B11FA8" w:rsidRDefault="00B11FA8">
      <w:pPr>
        <w:pStyle w:val="TOC4"/>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Off-network / Group Call / Basic Group Call / Transmission Control / Upgrade to Emergency Call / Downgrade from Emergency Call / Upgrade to Imminent Peril Call / Downgrade from Imminent Peril Call / Release call / Client Originated (CO)</w:t>
      </w:r>
      <w:r>
        <w:tab/>
      </w:r>
      <w:r>
        <w:fldChar w:fldCharType="begin" w:fldLock="1"/>
      </w:r>
      <w:r>
        <w:instrText xml:space="preserve"> PAGEREF _Toc171440773 \h </w:instrText>
      </w:r>
      <w:r>
        <w:fldChar w:fldCharType="separate"/>
      </w:r>
      <w:r>
        <w:t>383</w:t>
      </w:r>
      <w:r>
        <w:fldChar w:fldCharType="end"/>
      </w:r>
    </w:p>
    <w:p w14:paraId="5ADA48D7" w14:textId="2BE10D4C" w:rsidR="00B11FA8" w:rsidRDefault="00B11FA8">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Off-network / Group Call / Transmission Control / Upgrade to Emergency Call / Downgrade from Emergency Call / Upgrade to Imminent Peril Call / Downgrade from Imminent Peril Call / Release call / Client Terminated (CT)</w:t>
      </w:r>
      <w:r>
        <w:tab/>
      </w:r>
      <w:r>
        <w:fldChar w:fldCharType="begin" w:fldLock="1"/>
      </w:r>
      <w:r>
        <w:instrText xml:space="preserve"> PAGEREF _Toc171440774 \h </w:instrText>
      </w:r>
      <w:r>
        <w:fldChar w:fldCharType="separate"/>
      </w:r>
      <w:r>
        <w:t>396</w:t>
      </w:r>
      <w:r>
        <w:fldChar w:fldCharType="end"/>
      </w:r>
    </w:p>
    <w:p w14:paraId="032959A5" w14:textId="60B03FF6" w:rsidR="00B11FA8" w:rsidRDefault="00B11FA8">
      <w:pPr>
        <w:pStyle w:val="TOC4"/>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Off-network / Group Call / Emergency Call / Client Originated (CO)</w:t>
      </w:r>
      <w:r>
        <w:tab/>
      </w:r>
      <w:r>
        <w:fldChar w:fldCharType="begin" w:fldLock="1"/>
      </w:r>
      <w:r>
        <w:instrText xml:space="preserve"> PAGEREF _Toc171440775 \h </w:instrText>
      </w:r>
      <w:r>
        <w:fldChar w:fldCharType="separate"/>
      </w:r>
      <w:r>
        <w:t>406</w:t>
      </w:r>
      <w:r>
        <w:fldChar w:fldCharType="end"/>
      </w:r>
    </w:p>
    <w:p w14:paraId="6460B3E1" w14:textId="0D1DB6F4" w:rsidR="00B11FA8" w:rsidRDefault="00B11FA8">
      <w:pPr>
        <w:pStyle w:val="TOC4"/>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Off-network / Group Call / Emergency Call / Client Terminated (CT)</w:t>
      </w:r>
      <w:r>
        <w:tab/>
      </w:r>
      <w:r>
        <w:fldChar w:fldCharType="begin" w:fldLock="1"/>
      </w:r>
      <w:r>
        <w:instrText xml:space="preserve"> PAGEREF _Toc171440776 \h </w:instrText>
      </w:r>
      <w:r>
        <w:fldChar w:fldCharType="separate"/>
      </w:r>
      <w:r>
        <w:t>412</w:t>
      </w:r>
      <w:r>
        <w:fldChar w:fldCharType="end"/>
      </w:r>
    </w:p>
    <w:p w14:paraId="6CE1ADA2" w14:textId="379BDAA7" w:rsidR="00B11FA8" w:rsidRDefault="00B11FA8">
      <w:pPr>
        <w:pStyle w:val="TOC4"/>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Off-network / Group Call / Imminent Peril Call / Client Originated (CO)</w:t>
      </w:r>
      <w:r>
        <w:tab/>
      </w:r>
      <w:r>
        <w:fldChar w:fldCharType="begin" w:fldLock="1"/>
      </w:r>
      <w:r>
        <w:instrText xml:space="preserve"> PAGEREF _Toc171440777 \h </w:instrText>
      </w:r>
      <w:r>
        <w:fldChar w:fldCharType="separate"/>
      </w:r>
      <w:r>
        <w:t>418</w:t>
      </w:r>
      <w:r>
        <w:fldChar w:fldCharType="end"/>
      </w:r>
    </w:p>
    <w:p w14:paraId="28CF0A1A" w14:textId="3E7DC111" w:rsidR="00B11FA8" w:rsidRDefault="00B11FA8">
      <w:pPr>
        <w:pStyle w:val="TOC4"/>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Off-network / Group Call / Imminent Peril Call / Client Terminated (CT)</w:t>
      </w:r>
      <w:r>
        <w:tab/>
      </w:r>
      <w:r>
        <w:fldChar w:fldCharType="begin" w:fldLock="1"/>
      </w:r>
      <w:r>
        <w:instrText xml:space="preserve"> PAGEREF _Toc171440778 \h </w:instrText>
      </w:r>
      <w:r>
        <w:fldChar w:fldCharType="separate"/>
      </w:r>
      <w:r>
        <w:t>424</w:t>
      </w:r>
      <w:r>
        <w:fldChar w:fldCharType="end"/>
      </w:r>
    </w:p>
    <w:p w14:paraId="29C350CD" w14:textId="36CB9DEA" w:rsidR="00B11FA8" w:rsidRDefault="00B11FA8">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Broadcast Group Calls</w:t>
      </w:r>
      <w:r>
        <w:tab/>
      </w:r>
      <w:r>
        <w:fldChar w:fldCharType="begin" w:fldLock="1"/>
      </w:r>
      <w:r>
        <w:instrText xml:space="preserve"> PAGEREF _Toc171440779 \h </w:instrText>
      </w:r>
      <w:r>
        <w:fldChar w:fldCharType="separate"/>
      </w:r>
      <w:r>
        <w:t>430</w:t>
      </w:r>
      <w:r>
        <w:fldChar w:fldCharType="end"/>
      </w:r>
    </w:p>
    <w:p w14:paraId="44FF9BA5" w14:textId="0E13E4BA" w:rsidR="00B11FA8" w:rsidRDefault="00B11FA8">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Off-network / Group Call / Broadcast Group Call / Broadcast Group Call Retransmitting / Broadcast Group Call Release / Client Originated (CO)</w:t>
      </w:r>
      <w:r>
        <w:tab/>
      </w:r>
      <w:r>
        <w:fldChar w:fldCharType="begin" w:fldLock="1"/>
      </w:r>
      <w:r>
        <w:instrText xml:space="preserve"> PAGEREF _Toc171440780 \h </w:instrText>
      </w:r>
      <w:r>
        <w:fldChar w:fldCharType="separate"/>
      </w:r>
      <w:r>
        <w:t>430</w:t>
      </w:r>
      <w:r>
        <w:fldChar w:fldCharType="end"/>
      </w:r>
    </w:p>
    <w:p w14:paraId="1D02D43F" w14:textId="33EBB7AD" w:rsidR="00B11FA8" w:rsidRDefault="00B11FA8">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Off-network / Group Call / Broadcast Group Call / Originator Releases Call / Client Terminated (CT)</w:t>
      </w:r>
      <w:r>
        <w:tab/>
      </w:r>
      <w:r>
        <w:fldChar w:fldCharType="begin" w:fldLock="1"/>
      </w:r>
      <w:r>
        <w:instrText xml:space="preserve"> PAGEREF _Toc171440781 \h </w:instrText>
      </w:r>
      <w:r>
        <w:fldChar w:fldCharType="separate"/>
      </w:r>
      <w:r>
        <w:t>436</w:t>
      </w:r>
      <w:r>
        <w:fldChar w:fldCharType="end"/>
      </w:r>
    </w:p>
    <w:p w14:paraId="10953D6C" w14:textId="2C692AF5" w:rsidR="00B11FA8" w:rsidRDefault="00B11FA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Private Calls</w:t>
      </w:r>
      <w:r>
        <w:tab/>
      </w:r>
      <w:r>
        <w:fldChar w:fldCharType="begin" w:fldLock="1"/>
      </w:r>
      <w:r>
        <w:instrText xml:space="preserve"> PAGEREF _Toc171440782 \h </w:instrText>
      </w:r>
      <w:r>
        <w:fldChar w:fldCharType="separate"/>
      </w:r>
      <w:r>
        <w:t>442</w:t>
      </w:r>
      <w:r>
        <w:fldChar w:fldCharType="end"/>
      </w:r>
    </w:p>
    <w:p w14:paraId="4862051E" w14:textId="301F0162" w:rsidR="00B11FA8" w:rsidRDefault="00B11FA8">
      <w:pPr>
        <w:pStyle w:val="TOC3"/>
        <w:rPr>
          <w:rFonts w:asciiTheme="minorHAnsi" w:eastAsiaTheme="minorEastAsia" w:hAnsiTheme="minorHAnsi" w:cstheme="minorBidi"/>
          <w:kern w:val="2"/>
          <w:sz w:val="24"/>
          <w:szCs w:val="24"/>
          <w14:ligatures w14:val="standardContextual"/>
        </w:rPr>
      </w:pPr>
      <w:r>
        <w:t>7.</w:t>
      </w:r>
      <w:r w:rsidRPr="00625B0A">
        <w:rPr>
          <w:i/>
          <w:iCs/>
        </w:rPr>
        <w:t>2</w:t>
      </w:r>
      <w:r>
        <w:t>.1</w:t>
      </w:r>
      <w:r>
        <w:rPr>
          <w:rFonts w:asciiTheme="minorHAnsi" w:eastAsiaTheme="minorEastAsia" w:hAnsiTheme="minorHAnsi" w:cstheme="minorBidi"/>
          <w:kern w:val="2"/>
          <w:sz w:val="24"/>
          <w:szCs w:val="24"/>
          <w14:ligatures w14:val="standardContextual"/>
        </w:rPr>
        <w:tab/>
      </w:r>
      <w:r>
        <w:t>Off-network / Private Call / Automatic Commencement Mode / No response to private call setup request / Private call setup request accepted / Release call / Client Originated (CO)</w:t>
      </w:r>
      <w:r>
        <w:tab/>
      </w:r>
      <w:r>
        <w:fldChar w:fldCharType="begin" w:fldLock="1"/>
      </w:r>
      <w:r>
        <w:instrText xml:space="preserve"> PAGEREF _Toc171440783 \h </w:instrText>
      </w:r>
      <w:r>
        <w:fldChar w:fldCharType="separate"/>
      </w:r>
      <w:r>
        <w:t>442</w:t>
      </w:r>
      <w:r>
        <w:fldChar w:fldCharType="end"/>
      </w:r>
    </w:p>
    <w:p w14:paraId="736B222B" w14:textId="68B79028" w:rsidR="00B11FA8" w:rsidRDefault="00B11FA8">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Off-network / Private Call / Automatic Commencement Mode / Client Terminated (CT)</w:t>
      </w:r>
      <w:r>
        <w:tab/>
      </w:r>
      <w:r>
        <w:fldChar w:fldCharType="begin" w:fldLock="1"/>
      </w:r>
      <w:r>
        <w:instrText xml:space="preserve"> PAGEREF _Toc171440784 \h </w:instrText>
      </w:r>
      <w:r>
        <w:fldChar w:fldCharType="separate"/>
      </w:r>
      <w:r>
        <w:t>451</w:t>
      </w:r>
      <w:r>
        <w:fldChar w:fldCharType="end"/>
      </w:r>
    </w:p>
    <w:p w14:paraId="700AB664" w14:textId="434DBD22" w:rsidR="00B11FA8" w:rsidRDefault="00B11FA8">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Off-network / Private Call / Manual Commencement Mode / Call Released before establishment completion / Call request rejected / Call establishment successful / Client Originated (CO)</w:t>
      </w:r>
      <w:r>
        <w:tab/>
      </w:r>
      <w:r>
        <w:fldChar w:fldCharType="begin" w:fldLock="1"/>
      </w:r>
      <w:r>
        <w:instrText xml:space="preserve"> PAGEREF _Toc171440785 \h </w:instrText>
      </w:r>
      <w:r>
        <w:fldChar w:fldCharType="separate"/>
      </w:r>
      <w:r>
        <w:t>459</w:t>
      </w:r>
      <w:r>
        <w:fldChar w:fldCharType="end"/>
      </w:r>
    </w:p>
    <w:p w14:paraId="66041462" w14:textId="78784D7A" w:rsidR="00B11FA8" w:rsidRDefault="00B11FA8">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Off-network / Private Call / Manual Commencement Mode / Client Terminated (CT)</w:t>
      </w:r>
      <w:r>
        <w:tab/>
      </w:r>
      <w:r>
        <w:fldChar w:fldCharType="begin" w:fldLock="1"/>
      </w:r>
      <w:r>
        <w:instrText xml:space="preserve"> PAGEREF _Toc171440786 \h </w:instrText>
      </w:r>
      <w:r>
        <w:fldChar w:fldCharType="separate"/>
      </w:r>
      <w:r>
        <w:t>468</w:t>
      </w:r>
      <w:r>
        <w:fldChar w:fldCharType="end"/>
      </w:r>
    </w:p>
    <w:p w14:paraId="458EEFC2" w14:textId="262EE2A8" w:rsidR="00B11FA8" w:rsidRDefault="00B11FA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Emergency Alert</w:t>
      </w:r>
      <w:r>
        <w:tab/>
      </w:r>
      <w:r>
        <w:fldChar w:fldCharType="begin" w:fldLock="1"/>
      </w:r>
      <w:r>
        <w:instrText xml:space="preserve"> PAGEREF _Toc171440787 \h </w:instrText>
      </w:r>
      <w:r>
        <w:fldChar w:fldCharType="separate"/>
      </w:r>
      <w:r>
        <w:t>478</w:t>
      </w:r>
      <w:r>
        <w:fldChar w:fldCharType="end"/>
      </w:r>
    </w:p>
    <w:p w14:paraId="1790BE7F" w14:textId="040411BE" w:rsidR="00B11FA8" w:rsidRDefault="00B11FA8">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Off-network / Emergency Alert / Client Originated (CO)</w:t>
      </w:r>
      <w:r>
        <w:tab/>
      </w:r>
      <w:r>
        <w:fldChar w:fldCharType="begin" w:fldLock="1"/>
      </w:r>
      <w:r>
        <w:instrText xml:space="preserve"> PAGEREF _Toc171440788 \h </w:instrText>
      </w:r>
      <w:r>
        <w:fldChar w:fldCharType="separate"/>
      </w:r>
      <w:r>
        <w:t>478</w:t>
      </w:r>
      <w:r>
        <w:fldChar w:fldCharType="end"/>
      </w:r>
    </w:p>
    <w:p w14:paraId="26E8B986" w14:textId="3064821B" w:rsidR="00B11FA8" w:rsidRDefault="00B11FA8">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Off-network / Emergency Alert / Client Terminated (CO)</w:t>
      </w:r>
      <w:r>
        <w:tab/>
      </w:r>
      <w:r>
        <w:fldChar w:fldCharType="begin" w:fldLock="1"/>
      </w:r>
      <w:r>
        <w:instrText xml:space="preserve"> PAGEREF _Toc171440789 \h </w:instrText>
      </w:r>
      <w:r>
        <w:fldChar w:fldCharType="separate"/>
      </w:r>
      <w:r>
        <w:t>484</w:t>
      </w:r>
      <w:r>
        <w:fldChar w:fldCharType="end"/>
      </w:r>
    </w:p>
    <w:p w14:paraId="492203AD" w14:textId="59D08DD5" w:rsidR="00B11FA8" w:rsidRDefault="00B11FA8" w:rsidP="00D16162">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fldLock="1"/>
      </w:r>
      <w:r>
        <w:instrText xml:space="preserve"> PAGEREF _Toc171440790 \h </w:instrText>
      </w:r>
      <w:r>
        <w:fldChar w:fldCharType="separate"/>
      </w:r>
      <w:r>
        <w:t>489</w:t>
      </w:r>
      <w:r>
        <w:fldChar w:fldCharType="end"/>
      </w:r>
    </w:p>
    <w:p w14:paraId="735EF4A1" w14:textId="38F3CDF4" w:rsidR="00080512" w:rsidRPr="00201E3B" w:rsidRDefault="007D42EC">
      <w:r>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Start w:id="20" w:name="_Toc171440728"/>
      <w:bookmarkEnd w:id="13"/>
      <w:r w:rsidRPr="00201E3B">
        <w:t>Foreword</w:t>
      </w:r>
      <w:bookmarkEnd w:id="14"/>
      <w:bookmarkEnd w:id="15"/>
      <w:bookmarkEnd w:id="16"/>
      <w:bookmarkEnd w:id="17"/>
      <w:bookmarkEnd w:id="18"/>
      <w:bookmarkEnd w:id="19"/>
      <w:bookmarkEnd w:id="20"/>
    </w:p>
    <w:p w14:paraId="3699C619" w14:textId="77777777" w:rsidR="00080512" w:rsidRPr="00201E3B" w:rsidRDefault="00080512">
      <w:r w:rsidRPr="00201E3B">
        <w:t xml:space="preserve">This Technical </w:t>
      </w:r>
      <w:bookmarkStart w:id="21" w:name="spectype3"/>
      <w:r w:rsidRPr="00201E3B">
        <w:t>Specification</w:t>
      </w:r>
      <w:bookmarkEnd w:id="21"/>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2" w:name="_Toc52787434"/>
      <w:bookmarkStart w:id="23" w:name="_Toc52787614"/>
      <w:bookmarkStart w:id="24" w:name="_Toc75906867"/>
      <w:bookmarkStart w:id="25" w:name="_Toc75907204"/>
      <w:bookmarkStart w:id="26" w:name="_Toc84345689"/>
      <w:bookmarkStart w:id="27" w:name="_Toc99871237"/>
      <w:bookmarkStart w:id="28" w:name="_Toc171440729"/>
      <w:r w:rsidRPr="00201E3B">
        <w:t>Introduction</w:t>
      </w:r>
      <w:bookmarkEnd w:id="22"/>
      <w:bookmarkEnd w:id="23"/>
      <w:bookmarkEnd w:id="24"/>
      <w:bookmarkEnd w:id="25"/>
      <w:bookmarkEnd w:id="26"/>
      <w:bookmarkEnd w:id="27"/>
      <w:bookmarkEnd w:id="28"/>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9" w:name="introduction"/>
      <w:bookmarkEnd w:id="29"/>
      <w:r w:rsidRPr="00201E3B">
        <w:br w:type="page"/>
      </w:r>
      <w:bookmarkStart w:id="30" w:name="scope"/>
      <w:bookmarkStart w:id="31" w:name="_Toc52787435"/>
      <w:bookmarkStart w:id="32" w:name="_Toc52787615"/>
      <w:bookmarkStart w:id="33" w:name="_Toc75906868"/>
      <w:bookmarkStart w:id="34" w:name="_Toc75907205"/>
      <w:bookmarkStart w:id="35" w:name="_Toc84345690"/>
      <w:bookmarkStart w:id="36" w:name="_Toc99871238"/>
      <w:bookmarkStart w:id="37" w:name="_Toc171440730"/>
      <w:bookmarkEnd w:id="30"/>
      <w:r w:rsidRPr="00201E3B">
        <w:t>1</w:t>
      </w:r>
      <w:r w:rsidRPr="00201E3B">
        <w:tab/>
        <w:t>Scope</w:t>
      </w:r>
      <w:bookmarkEnd w:id="31"/>
      <w:bookmarkEnd w:id="32"/>
      <w:bookmarkEnd w:id="33"/>
      <w:bookmarkEnd w:id="34"/>
      <w:bookmarkEnd w:id="35"/>
      <w:bookmarkEnd w:id="36"/>
      <w:bookmarkEnd w:id="37"/>
    </w:p>
    <w:p w14:paraId="3FD58837" w14:textId="77777777" w:rsidR="00784A32" w:rsidRPr="00201E3B" w:rsidRDefault="00784A32" w:rsidP="00784A32">
      <w:bookmarkStart w:id="38" w:name="references"/>
      <w:bookmarkEnd w:id="38"/>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9" w:name="_Toc52787436"/>
      <w:bookmarkStart w:id="40" w:name="_Toc52787616"/>
      <w:bookmarkStart w:id="41" w:name="_Toc75906869"/>
      <w:bookmarkStart w:id="42" w:name="_Toc75907206"/>
      <w:bookmarkStart w:id="43" w:name="_Toc84345691"/>
      <w:bookmarkStart w:id="44" w:name="_Toc99871239"/>
      <w:bookmarkStart w:id="45" w:name="_Toc171440731"/>
      <w:r w:rsidRPr="00201E3B">
        <w:t>2</w:t>
      </w:r>
      <w:r w:rsidRPr="00201E3B">
        <w:tab/>
        <w:t>References</w:t>
      </w:r>
      <w:bookmarkEnd w:id="39"/>
      <w:bookmarkEnd w:id="40"/>
      <w:bookmarkEnd w:id="41"/>
      <w:bookmarkEnd w:id="42"/>
      <w:bookmarkEnd w:id="43"/>
      <w:bookmarkEnd w:id="44"/>
      <w:bookmarkEnd w:id="45"/>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71E65EA0" w14:textId="77777777" w:rsidR="00B91CB4" w:rsidRDefault="00784A32" w:rsidP="00B91CB4">
      <w:pPr>
        <w:pStyle w:val="EX"/>
      </w:pPr>
      <w:r w:rsidRPr="00201E3B">
        <w:t>[30]</w:t>
      </w:r>
      <w:r w:rsidRPr="00201E3B">
        <w:tab/>
      </w:r>
      <w:r w:rsidR="002514EE" w:rsidRPr="00201E3B">
        <w:t>3GPP TS </w:t>
      </w:r>
      <w:r w:rsidRPr="00201E3B">
        <w:t>33.180: "Security of the mission critical service".</w:t>
      </w:r>
    </w:p>
    <w:p w14:paraId="21886979" w14:textId="2DC9183D" w:rsidR="00784A32" w:rsidRPr="00201E3B" w:rsidRDefault="00B91CB4" w:rsidP="00B91CB4">
      <w:pPr>
        <w:pStyle w:val="EX"/>
      </w:pPr>
      <w:r>
        <w:t>[36]</w:t>
      </w:r>
      <w:r>
        <w:tab/>
        <w:t>3GPP TS 23.032: "Universal Geographical Area Description (GAD)".</w:t>
      </w:r>
    </w:p>
    <w:p w14:paraId="09430E84" w14:textId="77777777" w:rsidR="00080512" w:rsidRPr="00201E3B" w:rsidRDefault="00080512">
      <w:pPr>
        <w:pStyle w:val="Heading1"/>
      </w:pPr>
      <w:bookmarkStart w:id="46" w:name="definitions"/>
      <w:bookmarkStart w:id="47" w:name="_Toc52787437"/>
      <w:bookmarkStart w:id="48" w:name="_Toc52787617"/>
      <w:bookmarkStart w:id="49" w:name="_Toc75906870"/>
      <w:bookmarkStart w:id="50" w:name="_Toc75907207"/>
      <w:bookmarkStart w:id="51" w:name="_Toc84345692"/>
      <w:bookmarkStart w:id="52" w:name="_Toc99871240"/>
      <w:bookmarkStart w:id="53" w:name="_Toc171440732"/>
      <w:bookmarkEnd w:id="46"/>
      <w:r w:rsidRPr="00201E3B">
        <w:t>3</w:t>
      </w:r>
      <w:r w:rsidRPr="00201E3B">
        <w:tab/>
        <w:t>Definitions</w:t>
      </w:r>
      <w:r w:rsidR="00602AEA" w:rsidRPr="00201E3B">
        <w:t xml:space="preserve"> of terms, symbols and abbreviations</w:t>
      </w:r>
      <w:bookmarkEnd w:id="47"/>
      <w:bookmarkEnd w:id="48"/>
      <w:bookmarkEnd w:id="49"/>
      <w:bookmarkEnd w:id="50"/>
      <w:bookmarkEnd w:id="51"/>
      <w:bookmarkEnd w:id="52"/>
      <w:bookmarkEnd w:id="53"/>
    </w:p>
    <w:p w14:paraId="6C90A356" w14:textId="77777777" w:rsidR="00080512" w:rsidRPr="00201E3B" w:rsidRDefault="00080512">
      <w:pPr>
        <w:pStyle w:val="Heading2"/>
      </w:pPr>
      <w:bookmarkStart w:id="54" w:name="_Toc52787438"/>
      <w:bookmarkStart w:id="55" w:name="_Toc52787618"/>
      <w:bookmarkStart w:id="56" w:name="_Toc75906871"/>
      <w:bookmarkStart w:id="57" w:name="_Toc75907208"/>
      <w:bookmarkStart w:id="58" w:name="_Toc84345693"/>
      <w:bookmarkStart w:id="59" w:name="_Toc99871241"/>
      <w:bookmarkStart w:id="60" w:name="_Toc171440733"/>
      <w:r w:rsidRPr="00201E3B">
        <w:t>3.1</w:t>
      </w:r>
      <w:r w:rsidRPr="00201E3B">
        <w:tab/>
      </w:r>
      <w:r w:rsidR="002B6339" w:rsidRPr="00201E3B">
        <w:t>Terms</w:t>
      </w:r>
      <w:bookmarkEnd w:id="54"/>
      <w:bookmarkEnd w:id="55"/>
      <w:bookmarkEnd w:id="56"/>
      <w:bookmarkEnd w:id="57"/>
      <w:bookmarkEnd w:id="58"/>
      <w:bookmarkEnd w:id="59"/>
      <w:bookmarkEnd w:id="60"/>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61" w:name="_Toc52787439"/>
      <w:bookmarkStart w:id="62" w:name="_Toc52787619"/>
      <w:bookmarkStart w:id="63" w:name="_Toc75906872"/>
      <w:bookmarkStart w:id="64" w:name="_Toc75907209"/>
      <w:bookmarkStart w:id="65" w:name="_Toc84345694"/>
      <w:bookmarkStart w:id="66" w:name="_Toc99871242"/>
      <w:bookmarkStart w:id="67" w:name="_Toc171440734"/>
      <w:r w:rsidRPr="00201E3B">
        <w:t>3.2</w:t>
      </w:r>
      <w:r w:rsidRPr="00201E3B">
        <w:tab/>
        <w:t>Symbols</w:t>
      </w:r>
      <w:bookmarkEnd w:id="61"/>
      <w:bookmarkEnd w:id="62"/>
      <w:bookmarkEnd w:id="63"/>
      <w:bookmarkEnd w:id="64"/>
      <w:bookmarkEnd w:id="65"/>
      <w:bookmarkEnd w:id="66"/>
      <w:bookmarkEnd w:id="67"/>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8" w:name="_Toc52787440"/>
      <w:bookmarkStart w:id="69" w:name="_Toc52787620"/>
      <w:bookmarkStart w:id="70" w:name="_Toc75906873"/>
      <w:bookmarkStart w:id="71" w:name="_Toc75907210"/>
      <w:bookmarkStart w:id="72" w:name="_Toc84345695"/>
      <w:bookmarkStart w:id="73" w:name="_Toc99871243"/>
      <w:bookmarkStart w:id="74" w:name="_Toc171440735"/>
      <w:r w:rsidRPr="00201E3B">
        <w:t>3.3</w:t>
      </w:r>
      <w:r w:rsidRPr="00201E3B">
        <w:tab/>
        <w:t>Abbreviations</w:t>
      </w:r>
      <w:bookmarkEnd w:id="68"/>
      <w:bookmarkEnd w:id="69"/>
      <w:bookmarkEnd w:id="70"/>
      <w:bookmarkEnd w:id="71"/>
      <w:bookmarkEnd w:id="72"/>
      <w:bookmarkEnd w:id="73"/>
      <w:bookmarkEnd w:id="74"/>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75" w:name="clause4"/>
      <w:bookmarkEnd w:id="75"/>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76" w:name="_Toc52787441"/>
      <w:bookmarkStart w:id="77" w:name="_Toc52787621"/>
      <w:bookmarkStart w:id="78" w:name="_Toc75906874"/>
      <w:bookmarkStart w:id="79" w:name="_Toc75907211"/>
      <w:bookmarkStart w:id="80" w:name="_Toc84345696"/>
      <w:bookmarkStart w:id="81" w:name="_Toc99871244"/>
      <w:bookmarkStart w:id="82" w:name="_Toc171440736"/>
      <w:r w:rsidRPr="00201E3B">
        <w:t>4</w:t>
      </w:r>
      <w:r w:rsidRPr="00201E3B">
        <w:tab/>
        <w:t>General</w:t>
      </w:r>
      <w:bookmarkEnd w:id="76"/>
      <w:bookmarkEnd w:id="77"/>
      <w:bookmarkEnd w:id="78"/>
      <w:bookmarkEnd w:id="79"/>
      <w:bookmarkEnd w:id="80"/>
      <w:bookmarkEnd w:id="81"/>
      <w:bookmarkEnd w:id="82"/>
    </w:p>
    <w:p w14:paraId="02D84F96" w14:textId="77777777" w:rsidR="00784A32" w:rsidRPr="00201E3B" w:rsidRDefault="00784A32" w:rsidP="00784A32">
      <w:pPr>
        <w:pStyle w:val="Heading2"/>
      </w:pPr>
      <w:bookmarkStart w:id="83" w:name="_Toc52787442"/>
      <w:bookmarkStart w:id="84" w:name="_Toc52787622"/>
      <w:bookmarkStart w:id="85" w:name="_Toc75906875"/>
      <w:bookmarkStart w:id="86" w:name="_Toc75907212"/>
      <w:bookmarkStart w:id="87" w:name="_Toc84345697"/>
      <w:bookmarkStart w:id="88" w:name="_Toc99871245"/>
      <w:bookmarkStart w:id="89" w:name="_Toc171440737"/>
      <w:r w:rsidRPr="00201E3B">
        <w:t>4.1</w:t>
      </w:r>
      <w:r w:rsidRPr="00201E3B">
        <w:tab/>
        <w:t>Test methodology</w:t>
      </w:r>
      <w:bookmarkEnd w:id="83"/>
      <w:bookmarkEnd w:id="84"/>
      <w:bookmarkEnd w:id="85"/>
      <w:bookmarkEnd w:id="86"/>
      <w:bookmarkEnd w:id="87"/>
      <w:bookmarkEnd w:id="88"/>
      <w:bookmarkEnd w:id="89"/>
    </w:p>
    <w:p w14:paraId="3F71DA60" w14:textId="77777777" w:rsidR="00784A32" w:rsidRPr="00201E3B" w:rsidRDefault="00784A32" w:rsidP="00784A32">
      <w:pPr>
        <w:pStyle w:val="Heading3"/>
      </w:pPr>
      <w:bookmarkStart w:id="90" w:name="_Toc52787443"/>
      <w:bookmarkStart w:id="91" w:name="_Toc52787623"/>
      <w:bookmarkStart w:id="92" w:name="_Toc75906876"/>
      <w:bookmarkStart w:id="93" w:name="_Toc75907213"/>
      <w:bookmarkStart w:id="94" w:name="_Toc84345698"/>
      <w:bookmarkStart w:id="95" w:name="_Toc99871246"/>
      <w:bookmarkStart w:id="96" w:name="_Toc171440738"/>
      <w:r w:rsidRPr="00201E3B">
        <w:t>4.1.1</w:t>
      </w:r>
      <w:r w:rsidRPr="00201E3B">
        <w:tab/>
        <w:t>Testing of optional functions and procedures</w:t>
      </w:r>
      <w:bookmarkEnd w:id="90"/>
      <w:bookmarkEnd w:id="91"/>
      <w:bookmarkEnd w:id="92"/>
      <w:bookmarkEnd w:id="93"/>
      <w:bookmarkEnd w:id="94"/>
      <w:bookmarkEnd w:id="95"/>
      <w:bookmarkEnd w:id="96"/>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97" w:name="_Toc52787444"/>
      <w:bookmarkStart w:id="98" w:name="_Toc52787624"/>
      <w:bookmarkStart w:id="99" w:name="_Toc75906877"/>
      <w:bookmarkStart w:id="100" w:name="_Toc75907214"/>
      <w:bookmarkStart w:id="101" w:name="_Toc84345699"/>
      <w:bookmarkStart w:id="102" w:name="_Toc99871247"/>
      <w:bookmarkStart w:id="103" w:name="_Toc171440739"/>
      <w:r w:rsidRPr="00201E3B">
        <w:t>4.1.2</w:t>
      </w:r>
      <w:r w:rsidRPr="00201E3B">
        <w:tab/>
        <w:t>Test interfaces and facilities</w:t>
      </w:r>
      <w:bookmarkEnd w:id="97"/>
      <w:bookmarkEnd w:id="98"/>
      <w:bookmarkEnd w:id="99"/>
      <w:bookmarkEnd w:id="100"/>
      <w:bookmarkEnd w:id="101"/>
      <w:bookmarkEnd w:id="102"/>
      <w:bookmarkEnd w:id="103"/>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104" w:name="_Toc52787445"/>
      <w:bookmarkStart w:id="105" w:name="_Toc52787625"/>
      <w:bookmarkStart w:id="106" w:name="_Toc75906878"/>
      <w:bookmarkStart w:id="107" w:name="_Toc75907215"/>
      <w:bookmarkStart w:id="108" w:name="_Toc84345700"/>
      <w:bookmarkStart w:id="109" w:name="_Toc99871248"/>
      <w:bookmarkStart w:id="110" w:name="_Toc171440740"/>
      <w:r w:rsidRPr="00201E3B">
        <w:t>4.2</w:t>
      </w:r>
      <w:r w:rsidRPr="00201E3B">
        <w:tab/>
        <w:t>Implicit testing</w:t>
      </w:r>
      <w:bookmarkEnd w:id="104"/>
      <w:bookmarkEnd w:id="105"/>
      <w:bookmarkEnd w:id="106"/>
      <w:bookmarkEnd w:id="107"/>
      <w:bookmarkEnd w:id="108"/>
      <w:bookmarkEnd w:id="109"/>
      <w:bookmarkEnd w:id="110"/>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111" w:name="_Toc52787446"/>
      <w:bookmarkStart w:id="112" w:name="_Toc52787626"/>
      <w:bookmarkStart w:id="113" w:name="_Toc75906879"/>
      <w:bookmarkStart w:id="114" w:name="_Toc75907216"/>
      <w:bookmarkStart w:id="115" w:name="_Toc84345701"/>
      <w:bookmarkStart w:id="116" w:name="_Toc99871249"/>
      <w:bookmarkStart w:id="117" w:name="_Toc171440741"/>
      <w:r w:rsidRPr="00201E3B">
        <w:t>4.3</w:t>
      </w:r>
      <w:r w:rsidRPr="00201E3B">
        <w:tab/>
        <w:t>Repetition of tests</w:t>
      </w:r>
      <w:bookmarkEnd w:id="111"/>
      <w:bookmarkEnd w:id="112"/>
      <w:bookmarkEnd w:id="113"/>
      <w:bookmarkEnd w:id="114"/>
      <w:bookmarkEnd w:id="115"/>
      <w:bookmarkEnd w:id="116"/>
      <w:bookmarkEnd w:id="117"/>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18" w:name="_Toc52787447"/>
      <w:bookmarkStart w:id="119" w:name="_Toc52787627"/>
      <w:bookmarkStart w:id="120" w:name="_Toc75906880"/>
      <w:bookmarkStart w:id="121" w:name="_Toc75907217"/>
      <w:bookmarkStart w:id="122" w:name="_Toc84345702"/>
      <w:bookmarkStart w:id="123" w:name="_Toc99871250"/>
      <w:bookmarkStart w:id="124" w:name="_Toc171440742"/>
      <w:r w:rsidRPr="00201E3B">
        <w:t>4.4</w:t>
      </w:r>
      <w:r w:rsidRPr="00201E3B">
        <w:tab/>
        <w:t>Handling of differences between conformance requirements in different releases of cores specifications</w:t>
      </w:r>
      <w:bookmarkEnd w:id="118"/>
      <w:bookmarkEnd w:id="119"/>
      <w:bookmarkEnd w:id="120"/>
      <w:bookmarkEnd w:id="121"/>
      <w:bookmarkEnd w:id="122"/>
      <w:bookmarkEnd w:id="123"/>
      <w:bookmarkEnd w:id="124"/>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25" w:name="_Toc52787448"/>
      <w:bookmarkStart w:id="126" w:name="_Toc52787628"/>
      <w:bookmarkStart w:id="127" w:name="_Toc75906881"/>
      <w:bookmarkStart w:id="128" w:name="_Toc75907218"/>
      <w:bookmarkStart w:id="129" w:name="_Toc84345703"/>
      <w:bookmarkStart w:id="130" w:name="_Toc99871251"/>
      <w:bookmarkStart w:id="131" w:name="_Toc171440743"/>
      <w:r w:rsidRPr="00201E3B">
        <w:t>4.5</w:t>
      </w:r>
      <w:r w:rsidRPr="00201E3B">
        <w:tab/>
        <w:t>Reference conditions</w:t>
      </w:r>
      <w:bookmarkEnd w:id="125"/>
      <w:bookmarkEnd w:id="126"/>
      <w:bookmarkEnd w:id="127"/>
      <w:bookmarkEnd w:id="128"/>
      <w:bookmarkEnd w:id="129"/>
      <w:bookmarkEnd w:id="130"/>
      <w:bookmarkEnd w:id="131"/>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32" w:name="_Toc52787449"/>
      <w:bookmarkStart w:id="133" w:name="_Toc52787629"/>
      <w:bookmarkStart w:id="134" w:name="_Toc75906882"/>
      <w:bookmarkStart w:id="135" w:name="_Toc75907219"/>
      <w:bookmarkStart w:id="136" w:name="_Toc84345704"/>
      <w:bookmarkStart w:id="137" w:name="_Toc99871252"/>
      <w:bookmarkStart w:id="138" w:name="_Toc171440744"/>
      <w:r w:rsidRPr="00201E3B">
        <w:t>4.6</w:t>
      </w:r>
      <w:r w:rsidRPr="00201E3B">
        <w:tab/>
        <w:t>Generic setup procedures</w:t>
      </w:r>
      <w:bookmarkEnd w:id="132"/>
      <w:bookmarkEnd w:id="133"/>
      <w:bookmarkEnd w:id="134"/>
      <w:bookmarkEnd w:id="135"/>
      <w:bookmarkEnd w:id="136"/>
      <w:bookmarkEnd w:id="137"/>
      <w:bookmarkEnd w:id="138"/>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39" w:name="_Toc52787450"/>
      <w:bookmarkStart w:id="140" w:name="_Toc52787630"/>
      <w:bookmarkStart w:id="141" w:name="_Toc75906883"/>
      <w:bookmarkStart w:id="142" w:name="_Toc75907220"/>
      <w:bookmarkStart w:id="143" w:name="_Toc84345705"/>
      <w:bookmarkStart w:id="144" w:name="_Toc99871253"/>
      <w:bookmarkStart w:id="145" w:name="_Toc171440745"/>
      <w:r w:rsidRPr="00201E3B">
        <w:t>5</w:t>
      </w:r>
      <w:r w:rsidRPr="00201E3B">
        <w:tab/>
        <w:t>MCVideo Client Configuration</w:t>
      </w:r>
      <w:bookmarkEnd w:id="139"/>
      <w:bookmarkEnd w:id="140"/>
      <w:bookmarkEnd w:id="141"/>
      <w:bookmarkEnd w:id="142"/>
      <w:bookmarkEnd w:id="143"/>
      <w:bookmarkEnd w:id="144"/>
      <w:bookmarkEnd w:id="145"/>
    </w:p>
    <w:p w14:paraId="458604C3" w14:textId="77777777" w:rsidR="00784A32" w:rsidRPr="00201E3B" w:rsidRDefault="00784A32" w:rsidP="00784A32">
      <w:pPr>
        <w:pStyle w:val="Heading2"/>
      </w:pPr>
      <w:bookmarkStart w:id="146" w:name="_Toc52787451"/>
      <w:bookmarkStart w:id="147" w:name="_Toc52787631"/>
      <w:bookmarkStart w:id="148" w:name="_Toc75906884"/>
      <w:bookmarkStart w:id="149" w:name="_Toc75907221"/>
      <w:bookmarkStart w:id="150" w:name="_Toc84345706"/>
      <w:bookmarkStart w:id="151" w:name="_Toc99871254"/>
      <w:bookmarkStart w:id="152" w:name="_Toc171440746"/>
      <w:r w:rsidRPr="00201E3B">
        <w:t>5.1</w:t>
      </w:r>
      <w:r w:rsidRPr="00201E3B">
        <w:tab/>
        <w:t>Configuration / Authentication / User Authorization / UE Configuration / User Profile / Key Generation</w:t>
      </w:r>
      <w:bookmarkEnd w:id="146"/>
      <w:bookmarkEnd w:id="147"/>
      <w:bookmarkEnd w:id="148"/>
      <w:bookmarkEnd w:id="149"/>
      <w:bookmarkEnd w:id="150"/>
      <w:bookmarkEnd w:id="151"/>
      <w:bookmarkEnd w:id="152"/>
    </w:p>
    <w:p w14:paraId="417180FC" w14:textId="77777777" w:rsidR="00784A32" w:rsidRPr="00201E3B" w:rsidRDefault="00784A32" w:rsidP="00764DD4">
      <w:pPr>
        <w:pStyle w:val="H6"/>
      </w:pPr>
      <w:bookmarkStart w:id="153" w:name="_Toc52787452"/>
      <w:bookmarkStart w:id="154" w:name="_Toc52787632"/>
      <w:bookmarkStart w:id="155" w:name="_Toc75906885"/>
      <w:bookmarkStart w:id="156" w:name="_Toc75907222"/>
      <w:r w:rsidRPr="00201E3B">
        <w:t>5.1.1</w:t>
      </w:r>
      <w:r w:rsidRPr="00201E3B">
        <w:tab/>
        <w:t>Test Purpose (TP)</w:t>
      </w:r>
      <w:bookmarkEnd w:id="153"/>
      <w:bookmarkEnd w:id="154"/>
      <w:bookmarkEnd w:id="155"/>
      <w:bookmarkEnd w:id="156"/>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57" w:name="_Toc52787453"/>
      <w:bookmarkStart w:id="158" w:name="_Toc52787633"/>
      <w:bookmarkStart w:id="159" w:name="_Toc75906886"/>
      <w:bookmarkStart w:id="160" w:name="_Toc75907223"/>
      <w:r w:rsidRPr="00201E3B">
        <w:t>5.1.2</w:t>
      </w:r>
      <w:r w:rsidRPr="00201E3B">
        <w:tab/>
        <w:t>Conformance requirements</w:t>
      </w:r>
      <w:bookmarkEnd w:id="157"/>
      <w:bookmarkEnd w:id="158"/>
      <w:bookmarkEnd w:id="159"/>
      <w:bookmarkEnd w:id="160"/>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55pt" o:ole="">
            <v:imagedata r:id="rId12" o:title=""/>
          </v:shape>
          <o:OLEObject Type="Embed" ProgID="Visio.Drawing.15" ShapeID="_x0000_i1025" DrawAspect="Content" ObjectID="_1782053840"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6" type="#_x0000_t75" style="width:6in;height:127.5pt" o:ole="">
            <v:imagedata r:id="rId14" o:title="" croptop="4758f" cropright="1666f"/>
          </v:shape>
          <o:OLEObject Type="Embed" ProgID="Visio.Drawing.15" ShapeID="_x0000_i1026" DrawAspect="Content" ObjectID="_1782053841"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7" type="#_x0000_t75" style="width:442.5pt;height:138pt" o:ole="">
            <v:imagedata r:id="rId16" o:title=""/>
          </v:shape>
          <o:OLEObject Type="Embed" ProgID="Visio.Drawing.15" ShapeID="_x0000_i1027" DrawAspect="Content" ObjectID="_1782053842"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28" type="#_x0000_t75" style="width:280pt;height:273pt" o:ole="">
            <v:imagedata r:id="rId18" o:title=""/>
          </v:shape>
          <o:OLEObject Type="Embed" ProgID="Visio.Drawing.11" ShapeID="_x0000_i1028" DrawAspect="Content" ObjectID="_1782053843"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61" w:name="_Toc52787454"/>
      <w:bookmarkStart w:id="162" w:name="_Toc52787634"/>
      <w:bookmarkStart w:id="163" w:name="_Toc75906887"/>
      <w:bookmarkStart w:id="164" w:name="_Toc75907224"/>
      <w:r w:rsidRPr="00201E3B">
        <w:t>5.1.3</w:t>
      </w:r>
      <w:r w:rsidRPr="00201E3B">
        <w:tab/>
        <w:t>Test description</w:t>
      </w:r>
      <w:bookmarkEnd w:id="161"/>
      <w:bookmarkEnd w:id="162"/>
      <w:bookmarkEnd w:id="163"/>
      <w:bookmarkEnd w:id="164"/>
    </w:p>
    <w:p w14:paraId="4630609E" w14:textId="77777777" w:rsidR="00784A32" w:rsidRPr="00201E3B" w:rsidRDefault="00784A32" w:rsidP="00764DD4">
      <w:pPr>
        <w:pStyle w:val="H6"/>
      </w:pPr>
      <w:bookmarkStart w:id="165" w:name="_Toc52787455"/>
      <w:bookmarkStart w:id="166" w:name="_Toc52787635"/>
      <w:bookmarkStart w:id="167" w:name="_Toc75906888"/>
      <w:bookmarkStart w:id="168" w:name="_Toc75907225"/>
      <w:r w:rsidRPr="00201E3B">
        <w:t>5.1.3.1</w:t>
      </w:r>
      <w:r w:rsidRPr="00201E3B">
        <w:tab/>
        <w:t>Pre-test conditions</w:t>
      </w:r>
      <w:bookmarkEnd w:id="165"/>
      <w:bookmarkEnd w:id="166"/>
      <w:bookmarkEnd w:id="167"/>
      <w:bookmarkEnd w:id="168"/>
    </w:p>
    <w:p w14:paraId="4690AD1B" w14:textId="77777777" w:rsidR="00547BD1" w:rsidRPr="00201E3B" w:rsidRDefault="00547BD1" w:rsidP="00547BD1">
      <w:bookmarkStart w:id="169"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70" w:name="_Toc52787456"/>
      <w:bookmarkStart w:id="171" w:name="_Toc52787636"/>
      <w:bookmarkStart w:id="172" w:name="_Toc75906889"/>
      <w:bookmarkStart w:id="173" w:name="_Toc75907226"/>
      <w:bookmarkEnd w:id="169"/>
      <w:r w:rsidRPr="00201E3B">
        <w:t>5.1.3.2</w:t>
      </w:r>
      <w:r w:rsidRPr="00201E3B">
        <w:tab/>
        <w:t>Test procedure sequence</w:t>
      </w:r>
      <w:bookmarkEnd w:id="170"/>
      <w:bookmarkEnd w:id="171"/>
      <w:bookmarkEnd w:id="172"/>
      <w:bookmarkEnd w:id="173"/>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74" w:name="_Toc52787457"/>
      <w:bookmarkStart w:id="175" w:name="_Toc52787637"/>
      <w:bookmarkStart w:id="176" w:name="_Toc75906890"/>
      <w:bookmarkStart w:id="177" w:name="_Toc75907227"/>
      <w:r w:rsidRPr="00201E3B">
        <w:rPr>
          <w:rStyle w:val="h4"/>
        </w:rPr>
        <w:t>5.1.3.3</w:t>
      </w:r>
      <w:r w:rsidRPr="00201E3B">
        <w:rPr>
          <w:rStyle w:val="h4"/>
        </w:rPr>
        <w:tab/>
        <w:t>Specific message contents</w:t>
      </w:r>
      <w:bookmarkEnd w:id="174"/>
      <w:bookmarkEnd w:id="175"/>
      <w:bookmarkEnd w:id="176"/>
      <w:bookmarkEnd w:id="177"/>
    </w:p>
    <w:p w14:paraId="3DCD7E9E" w14:textId="77777777" w:rsidR="00547BD1" w:rsidRPr="00201E3B" w:rsidRDefault="00547BD1" w:rsidP="00547BD1">
      <w:bookmarkStart w:id="178"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79" w:name="_Toc52787458"/>
      <w:bookmarkStart w:id="180" w:name="_Toc52787638"/>
      <w:bookmarkStart w:id="181" w:name="_Toc75906891"/>
      <w:bookmarkStart w:id="182" w:name="_Toc75907228"/>
      <w:bookmarkStart w:id="183" w:name="_Toc84345707"/>
      <w:bookmarkStart w:id="184" w:name="_Toc99871255"/>
      <w:bookmarkStart w:id="185" w:name="_Toc171440747"/>
      <w:bookmarkEnd w:id="178"/>
      <w:r w:rsidRPr="00201E3B">
        <w:t>5.2</w:t>
      </w:r>
      <w:r w:rsidRPr="00201E3B">
        <w:tab/>
        <w:t>Configuration / Group Creation / Group ReGroup Creation / Group ReGroup Teardown</w:t>
      </w:r>
      <w:bookmarkEnd w:id="179"/>
      <w:bookmarkEnd w:id="180"/>
      <w:bookmarkEnd w:id="181"/>
      <w:bookmarkEnd w:id="182"/>
      <w:bookmarkEnd w:id="183"/>
      <w:bookmarkEnd w:id="184"/>
      <w:bookmarkEnd w:id="185"/>
    </w:p>
    <w:p w14:paraId="3A0B3AE7" w14:textId="77777777" w:rsidR="00784A32" w:rsidRPr="00201E3B" w:rsidRDefault="00784A32" w:rsidP="00764DD4">
      <w:pPr>
        <w:pStyle w:val="H6"/>
      </w:pPr>
      <w:bookmarkStart w:id="186" w:name="_Toc52787459"/>
      <w:bookmarkStart w:id="187" w:name="_Toc52787639"/>
      <w:bookmarkStart w:id="188" w:name="_Toc75906892"/>
      <w:bookmarkStart w:id="189" w:name="_Toc75907229"/>
      <w:r w:rsidRPr="00201E3B">
        <w:t>5.2.1</w:t>
      </w:r>
      <w:r w:rsidRPr="00201E3B">
        <w:tab/>
        <w:t>Test Purpose (TP)</w:t>
      </w:r>
      <w:bookmarkEnd w:id="186"/>
      <w:bookmarkEnd w:id="187"/>
      <w:bookmarkEnd w:id="188"/>
      <w:bookmarkEnd w:id="189"/>
    </w:p>
    <w:p w14:paraId="5BDF79F2" w14:textId="77777777" w:rsidR="00784A32" w:rsidRPr="00201E3B" w:rsidRDefault="00784A32" w:rsidP="00764DD4">
      <w:pPr>
        <w:pStyle w:val="H6"/>
      </w:pPr>
      <w:bookmarkStart w:id="190" w:name="_Toc52787460"/>
      <w:bookmarkStart w:id="191" w:name="_Toc52787640"/>
      <w:bookmarkStart w:id="192" w:name="_Toc75906893"/>
      <w:bookmarkStart w:id="193" w:name="_Toc75907230"/>
      <w:r w:rsidRPr="00201E3B">
        <w:t>(1)</w:t>
      </w:r>
      <w:bookmarkEnd w:id="190"/>
      <w:bookmarkEnd w:id="191"/>
      <w:bookmarkEnd w:id="192"/>
      <w:bookmarkEnd w:id="19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94" w:name="_Toc52787461"/>
      <w:bookmarkStart w:id="195" w:name="_Toc52787641"/>
      <w:bookmarkStart w:id="196" w:name="_Toc75906894"/>
      <w:bookmarkStart w:id="197" w:name="_Toc75907231"/>
      <w:r w:rsidRPr="00201E3B">
        <w:t>5.2.2</w:t>
      </w:r>
      <w:r w:rsidRPr="00201E3B">
        <w:tab/>
        <w:t>Conformance requirements</w:t>
      </w:r>
      <w:bookmarkEnd w:id="194"/>
      <w:bookmarkEnd w:id="195"/>
      <w:bookmarkEnd w:id="196"/>
      <w:bookmarkEnd w:id="19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To 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98" w:name="_Toc52787462"/>
      <w:bookmarkStart w:id="199" w:name="_Toc52787642"/>
      <w:bookmarkStart w:id="200" w:name="_Toc75906895"/>
      <w:bookmarkStart w:id="201" w:name="_Toc75907232"/>
      <w:r w:rsidRPr="00201E3B">
        <w:t>5.2.3</w:t>
      </w:r>
      <w:r w:rsidRPr="00201E3B">
        <w:tab/>
        <w:t>Test description</w:t>
      </w:r>
      <w:bookmarkEnd w:id="198"/>
      <w:bookmarkEnd w:id="199"/>
      <w:bookmarkEnd w:id="200"/>
      <w:bookmarkEnd w:id="201"/>
    </w:p>
    <w:p w14:paraId="210B41C8" w14:textId="77777777" w:rsidR="00784A32" w:rsidRPr="00201E3B" w:rsidRDefault="00784A32" w:rsidP="00764DD4">
      <w:pPr>
        <w:pStyle w:val="H6"/>
      </w:pPr>
      <w:bookmarkStart w:id="202" w:name="_Toc52787463"/>
      <w:bookmarkStart w:id="203" w:name="_Toc52787643"/>
      <w:bookmarkStart w:id="204" w:name="_Toc75906896"/>
      <w:bookmarkStart w:id="205" w:name="_Toc75907233"/>
      <w:r w:rsidRPr="00201E3B">
        <w:t>5.2.3.1</w:t>
      </w:r>
      <w:r w:rsidRPr="00201E3B">
        <w:tab/>
        <w:t>Pre-test conditions</w:t>
      </w:r>
      <w:bookmarkEnd w:id="202"/>
      <w:bookmarkEnd w:id="203"/>
      <w:bookmarkEnd w:id="204"/>
      <w:bookmarkEnd w:id="20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206" w:name="_Toc52787464"/>
      <w:bookmarkStart w:id="207" w:name="_Toc52787644"/>
      <w:bookmarkStart w:id="208" w:name="_Toc75906897"/>
      <w:bookmarkStart w:id="209" w:name="_Toc75907234"/>
      <w:r w:rsidRPr="00201E3B">
        <w:t>5.2.3.2</w:t>
      </w:r>
      <w:r w:rsidRPr="00201E3B">
        <w:tab/>
        <w:t>Test procedure sequence</w:t>
      </w:r>
      <w:bookmarkEnd w:id="206"/>
      <w:bookmarkEnd w:id="207"/>
      <w:bookmarkEnd w:id="208"/>
      <w:bookmarkEnd w:id="20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213251">
      <w:pPr>
        <w:pStyle w:val="B1"/>
      </w:pPr>
      <w:r w:rsidRPr="00201E3B">
        <w:t>-</w:t>
      </w:r>
      <w:r w:rsidRPr="00201E3B">
        <w:tab/>
        <w:t>The term "MCPTT" is replaced with "MCVideo"</w:t>
      </w:r>
    </w:p>
    <w:p w14:paraId="16A6CBAF" w14:textId="77777777" w:rsidR="00547BD1" w:rsidRPr="00201E3B" w:rsidRDefault="00784A32" w:rsidP="00547BD1">
      <w:pPr>
        <w:pStyle w:val="H6"/>
      </w:pPr>
      <w:bookmarkStart w:id="210" w:name="_Toc52787465"/>
      <w:bookmarkStart w:id="211" w:name="_Toc52787645"/>
      <w:bookmarkStart w:id="212" w:name="_Toc75906898"/>
      <w:bookmarkStart w:id="213" w:name="_Toc75907235"/>
      <w:r w:rsidRPr="00201E3B">
        <w:t>5.2.3.3</w:t>
      </w:r>
      <w:r w:rsidRPr="00201E3B">
        <w:tab/>
        <w:t>Specific message contents</w:t>
      </w:r>
      <w:bookmarkEnd w:id="210"/>
      <w:bookmarkEnd w:id="211"/>
      <w:bookmarkEnd w:id="212"/>
      <w:bookmarkEnd w:id="21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214" w:name="_Toc52787466"/>
      <w:bookmarkStart w:id="215" w:name="_Toc52787646"/>
      <w:bookmarkStart w:id="216" w:name="_Toc75906899"/>
      <w:bookmarkStart w:id="217" w:name="_Toc75907236"/>
      <w:bookmarkStart w:id="218" w:name="_Toc84345708"/>
      <w:bookmarkStart w:id="219" w:name="_Toc99871256"/>
      <w:bookmarkStart w:id="220" w:name="_Toc171440748"/>
      <w:r w:rsidRPr="00201E3B">
        <w:t>5.3</w:t>
      </w:r>
      <w:r w:rsidRPr="00201E3B">
        <w:tab/>
        <w:t>Configuration / Group Affiliation / Remote change / De-affiliation / Home MCVideo system</w:t>
      </w:r>
      <w:bookmarkEnd w:id="214"/>
      <w:bookmarkEnd w:id="215"/>
      <w:bookmarkEnd w:id="216"/>
      <w:bookmarkEnd w:id="217"/>
      <w:bookmarkEnd w:id="218"/>
      <w:bookmarkEnd w:id="219"/>
      <w:bookmarkEnd w:id="220"/>
    </w:p>
    <w:p w14:paraId="4C7B0FD7" w14:textId="77777777" w:rsidR="00784A32" w:rsidRPr="00201E3B" w:rsidRDefault="00784A32" w:rsidP="00764DD4">
      <w:pPr>
        <w:pStyle w:val="H6"/>
      </w:pPr>
      <w:bookmarkStart w:id="221" w:name="_Toc52787467"/>
      <w:bookmarkStart w:id="222" w:name="_Toc52787647"/>
      <w:bookmarkStart w:id="223" w:name="_Toc75906900"/>
      <w:bookmarkStart w:id="224" w:name="_Toc75907237"/>
      <w:r w:rsidRPr="00201E3B">
        <w:t>5.3.1</w:t>
      </w:r>
      <w:r w:rsidRPr="00201E3B">
        <w:tab/>
        <w:t>Test Purpose (TP)</w:t>
      </w:r>
      <w:bookmarkEnd w:id="221"/>
      <w:bookmarkEnd w:id="222"/>
      <w:bookmarkEnd w:id="223"/>
      <w:bookmarkEnd w:id="224"/>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25" w:name="_Toc52787468"/>
      <w:bookmarkStart w:id="226" w:name="_Toc52787648"/>
      <w:bookmarkStart w:id="227" w:name="_Toc75906901"/>
      <w:bookmarkStart w:id="228" w:name="_Toc75907238"/>
      <w:r w:rsidRPr="00201E3B">
        <w:t>5.3.2</w:t>
      </w:r>
      <w:r w:rsidRPr="00201E3B">
        <w:tab/>
        <w:t>Conformance requirements</w:t>
      </w:r>
      <w:bookmarkEnd w:id="225"/>
      <w:bookmarkEnd w:id="226"/>
      <w:bookmarkEnd w:id="227"/>
      <w:bookmarkEnd w:id="228"/>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29" w:name="_Toc52787469"/>
      <w:bookmarkStart w:id="230" w:name="_Toc52787649"/>
      <w:bookmarkStart w:id="231" w:name="_Toc75906902"/>
      <w:bookmarkStart w:id="232" w:name="_Toc75907239"/>
      <w:r w:rsidRPr="00201E3B">
        <w:t>5.3.3</w:t>
      </w:r>
      <w:r w:rsidRPr="00201E3B">
        <w:tab/>
        <w:t>Test description</w:t>
      </w:r>
      <w:bookmarkEnd w:id="229"/>
      <w:bookmarkEnd w:id="230"/>
      <w:bookmarkEnd w:id="231"/>
      <w:bookmarkEnd w:id="232"/>
    </w:p>
    <w:p w14:paraId="0DC8928E" w14:textId="77777777" w:rsidR="00784A32" w:rsidRPr="00201E3B" w:rsidRDefault="00784A32" w:rsidP="00764DD4">
      <w:pPr>
        <w:pStyle w:val="H6"/>
      </w:pPr>
      <w:bookmarkStart w:id="233" w:name="_Toc52787470"/>
      <w:bookmarkStart w:id="234" w:name="_Toc52787650"/>
      <w:bookmarkStart w:id="235" w:name="_Toc75906903"/>
      <w:bookmarkStart w:id="236" w:name="_Toc75907240"/>
      <w:r w:rsidRPr="00201E3B">
        <w:t>5.3.3.1</w:t>
      </w:r>
      <w:r w:rsidRPr="00201E3B">
        <w:tab/>
        <w:t>Pre-test conditions</w:t>
      </w:r>
      <w:bookmarkEnd w:id="233"/>
      <w:bookmarkEnd w:id="234"/>
      <w:bookmarkEnd w:id="235"/>
      <w:bookmarkEnd w:id="236"/>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37" w:name="_Toc52787471"/>
      <w:bookmarkStart w:id="238" w:name="_Toc52787651"/>
      <w:bookmarkStart w:id="239" w:name="_Toc75906904"/>
      <w:bookmarkStart w:id="240" w:name="_Toc75907241"/>
      <w:r w:rsidRPr="00201E3B">
        <w:t>5.3.3.2</w:t>
      </w:r>
      <w:r w:rsidRPr="00201E3B">
        <w:tab/>
        <w:t>Test procedure sequence</w:t>
      </w:r>
      <w:bookmarkEnd w:id="237"/>
      <w:bookmarkEnd w:id="238"/>
      <w:bookmarkEnd w:id="239"/>
      <w:bookmarkEnd w:id="240"/>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5207C8">
      <w:pPr>
        <w:pStyle w:val="B1"/>
      </w:pPr>
      <w:r w:rsidRPr="00201E3B">
        <w:t>-</w:t>
      </w:r>
      <w:r w:rsidRPr="00201E3B">
        <w:tab/>
        <w:t>The term "MCPTT" is replaced with "MCVideo"</w:t>
      </w:r>
    </w:p>
    <w:p w14:paraId="6F4ED2F7" w14:textId="77777777" w:rsidR="007B5CF8" w:rsidRPr="00201E3B" w:rsidRDefault="00784A32" w:rsidP="007B5CF8">
      <w:pPr>
        <w:pStyle w:val="H6"/>
      </w:pPr>
      <w:bookmarkStart w:id="241" w:name="_Toc52787472"/>
      <w:bookmarkStart w:id="242" w:name="_Toc52787652"/>
      <w:bookmarkStart w:id="243" w:name="_Toc75906905"/>
      <w:bookmarkStart w:id="244" w:name="_Toc75907242"/>
      <w:r w:rsidRPr="00201E3B">
        <w:t>5.3.3.3</w:t>
      </w:r>
      <w:r w:rsidRPr="00201E3B">
        <w:tab/>
        <w:t>Specific message contents</w:t>
      </w:r>
      <w:bookmarkEnd w:id="241"/>
      <w:bookmarkEnd w:id="242"/>
      <w:bookmarkEnd w:id="243"/>
      <w:bookmarkEnd w:id="244"/>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45" w:name="_Toc52787473"/>
      <w:bookmarkStart w:id="246" w:name="_Toc52787653"/>
      <w:bookmarkStart w:id="247" w:name="_Toc75906906"/>
      <w:bookmarkStart w:id="248" w:name="_Toc75907243"/>
      <w:bookmarkStart w:id="249" w:name="_Toc84345709"/>
      <w:bookmarkStart w:id="250" w:name="_Toc99871257"/>
      <w:bookmarkStart w:id="251" w:name="_Toc171440749"/>
      <w:r w:rsidRPr="00201E3B">
        <w:t>5.4</w:t>
      </w:r>
      <w:r w:rsidRPr="00201E3B">
        <w:tab/>
        <w:t>Configuration / Determination of MCVideo Service Settings / Current Active MCVideo Settings / De-subscribe</w:t>
      </w:r>
      <w:bookmarkEnd w:id="245"/>
      <w:bookmarkEnd w:id="246"/>
      <w:bookmarkEnd w:id="247"/>
      <w:bookmarkEnd w:id="248"/>
      <w:bookmarkEnd w:id="249"/>
      <w:bookmarkEnd w:id="250"/>
      <w:bookmarkEnd w:id="251"/>
    </w:p>
    <w:p w14:paraId="25408357" w14:textId="77777777" w:rsidR="00784A32" w:rsidRPr="00201E3B" w:rsidRDefault="00784A32" w:rsidP="00764DD4">
      <w:pPr>
        <w:pStyle w:val="H6"/>
      </w:pPr>
      <w:bookmarkStart w:id="252" w:name="_Toc52787474"/>
      <w:bookmarkStart w:id="253" w:name="_Toc52787654"/>
      <w:bookmarkStart w:id="254" w:name="_Toc75906907"/>
      <w:bookmarkStart w:id="255" w:name="_Toc75907244"/>
      <w:r w:rsidRPr="00201E3B">
        <w:t>5.4.1</w:t>
      </w:r>
      <w:r w:rsidRPr="00201E3B">
        <w:tab/>
        <w:t>Test Purpose (TP)</w:t>
      </w:r>
      <w:bookmarkEnd w:id="252"/>
      <w:bookmarkEnd w:id="253"/>
      <w:bookmarkEnd w:id="254"/>
      <w:bookmarkEnd w:id="255"/>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56" w:name="_Toc52787475"/>
      <w:bookmarkStart w:id="257" w:name="_Toc52787655"/>
      <w:bookmarkStart w:id="258" w:name="_Toc75906908"/>
      <w:bookmarkStart w:id="259" w:name="_Toc75907245"/>
      <w:r w:rsidRPr="00201E3B">
        <w:t>5.4.2</w:t>
      </w:r>
      <w:r w:rsidRPr="00201E3B">
        <w:tab/>
        <w:t>Conformance requirements</w:t>
      </w:r>
      <w:bookmarkEnd w:id="256"/>
      <w:bookmarkEnd w:id="257"/>
      <w:bookmarkEnd w:id="258"/>
      <w:bookmarkEnd w:id="259"/>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60" w:name="_Toc52787476"/>
      <w:bookmarkStart w:id="261" w:name="_Toc52787656"/>
      <w:bookmarkStart w:id="262" w:name="_Toc75906909"/>
      <w:bookmarkStart w:id="263" w:name="_Toc75907246"/>
      <w:r w:rsidRPr="00201E3B">
        <w:t>5.4.3</w:t>
      </w:r>
      <w:r w:rsidRPr="00201E3B">
        <w:tab/>
        <w:t>Test description</w:t>
      </w:r>
      <w:bookmarkEnd w:id="260"/>
      <w:bookmarkEnd w:id="261"/>
      <w:bookmarkEnd w:id="262"/>
      <w:bookmarkEnd w:id="263"/>
    </w:p>
    <w:p w14:paraId="1B6CF968" w14:textId="78373C74" w:rsidR="00784A32" w:rsidRPr="00201E3B" w:rsidRDefault="00784A32" w:rsidP="00764DD4">
      <w:pPr>
        <w:pStyle w:val="H6"/>
      </w:pPr>
      <w:bookmarkStart w:id="264" w:name="_Toc52787477"/>
      <w:bookmarkStart w:id="265" w:name="_Toc52787657"/>
      <w:bookmarkStart w:id="266" w:name="_Toc75906910"/>
      <w:bookmarkStart w:id="267" w:name="_Toc75907247"/>
      <w:r w:rsidRPr="00201E3B">
        <w:t>5.4.3.1</w:t>
      </w:r>
      <w:r w:rsidRPr="00201E3B">
        <w:tab/>
        <w:t>Pre-test conditions</w:t>
      </w:r>
      <w:bookmarkEnd w:id="264"/>
      <w:bookmarkEnd w:id="265"/>
      <w:bookmarkEnd w:id="266"/>
      <w:bookmarkEnd w:id="267"/>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68" w:name="_Toc52787478"/>
      <w:bookmarkStart w:id="269" w:name="_Toc52787658"/>
      <w:bookmarkStart w:id="270" w:name="_Toc75906911"/>
      <w:bookmarkStart w:id="271" w:name="_Toc75907248"/>
      <w:r w:rsidRPr="00201E3B">
        <w:t>5.4.3.2</w:t>
      </w:r>
      <w:r w:rsidRPr="00201E3B">
        <w:tab/>
        <w:t>Test procedure sequence</w:t>
      </w:r>
      <w:bookmarkEnd w:id="268"/>
      <w:bookmarkEnd w:id="269"/>
      <w:bookmarkEnd w:id="270"/>
      <w:bookmarkEnd w:id="271"/>
    </w:p>
    <w:p w14:paraId="43479C67" w14:textId="77777777" w:rsidR="00514499" w:rsidRPr="00201E3B" w:rsidRDefault="00514499" w:rsidP="00514499">
      <w:bookmarkStart w:id="272" w:name="_Hlk88472017"/>
      <w:r w:rsidRPr="00201E3B">
        <w:t>Same test procedure sequence as for MCPTT test case 5.5 (TS 36.579-2 [24]) with the following exception(s):</w:t>
      </w:r>
    </w:p>
    <w:p w14:paraId="0CBCEC91" w14:textId="269617E7" w:rsidR="00784A32" w:rsidRPr="00201E3B" w:rsidRDefault="00514499" w:rsidP="005207C8">
      <w:pPr>
        <w:pStyle w:val="B1"/>
      </w:pPr>
      <w:r w:rsidRPr="00201E3B">
        <w:t>-</w:t>
      </w:r>
      <w:r w:rsidRPr="00201E3B">
        <w:tab/>
        <w:t>The term "MCPTT" is replaced with "MCVideo"</w:t>
      </w:r>
      <w:bookmarkEnd w:id="272"/>
    </w:p>
    <w:p w14:paraId="57BDE6B2" w14:textId="7396D3E6" w:rsidR="00514499" w:rsidRPr="00201E3B" w:rsidRDefault="00784A32" w:rsidP="00514499">
      <w:pPr>
        <w:pStyle w:val="H6"/>
      </w:pPr>
      <w:bookmarkStart w:id="273" w:name="_Toc52787479"/>
      <w:bookmarkStart w:id="274" w:name="_Toc52787659"/>
      <w:bookmarkStart w:id="275" w:name="_Toc75906912"/>
      <w:bookmarkStart w:id="276" w:name="_Toc75907249"/>
      <w:r w:rsidRPr="00201E3B">
        <w:t>5.4.3.3</w:t>
      </w:r>
      <w:r w:rsidRPr="00201E3B">
        <w:tab/>
        <w:t>Specific message contents</w:t>
      </w:r>
      <w:bookmarkEnd w:id="273"/>
      <w:bookmarkEnd w:id="274"/>
      <w:bookmarkEnd w:id="275"/>
      <w:bookmarkEnd w:id="276"/>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77" w:name="_Toc52787480"/>
      <w:bookmarkStart w:id="278" w:name="_Toc52787660"/>
      <w:bookmarkStart w:id="279" w:name="_Toc75906913"/>
      <w:bookmarkStart w:id="280" w:name="_Toc75907250"/>
      <w:bookmarkStart w:id="281" w:name="_Toc84345710"/>
      <w:bookmarkStart w:id="282" w:name="_Toc99871258"/>
      <w:bookmarkStart w:id="283" w:name="_Toc171440750"/>
      <w:r w:rsidRPr="00201E3B">
        <w:t>6</w:t>
      </w:r>
      <w:r w:rsidRPr="00201E3B">
        <w:tab/>
        <w:t>On-Network Test Scenarios</w:t>
      </w:r>
      <w:bookmarkEnd w:id="277"/>
      <w:bookmarkEnd w:id="278"/>
      <w:bookmarkEnd w:id="279"/>
      <w:bookmarkEnd w:id="280"/>
      <w:bookmarkEnd w:id="281"/>
      <w:bookmarkEnd w:id="282"/>
      <w:bookmarkEnd w:id="283"/>
    </w:p>
    <w:p w14:paraId="5E3C0944" w14:textId="3892F3C1" w:rsidR="002A4F7D" w:rsidRDefault="00784A32" w:rsidP="00A77C82">
      <w:pPr>
        <w:pStyle w:val="Heading2"/>
      </w:pPr>
      <w:bookmarkStart w:id="284" w:name="_Toc52787481"/>
      <w:bookmarkStart w:id="285" w:name="_Toc52787661"/>
      <w:bookmarkStart w:id="286" w:name="_Toc75906914"/>
      <w:bookmarkStart w:id="287" w:name="_Toc75907251"/>
      <w:bookmarkStart w:id="288" w:name="_Toc84345711"/>
      <w:bookmarkStart w:id="289" w:name="_Toc99871259"/>
      <w:bookmarkStart w:id="290" w:name="_Toc171440751"/>
      <w:r w:rsidRPr="00201E3B">
        <w:t>6.1</w:t>
      </w:r>
      <w:r w:rsidRPr="00201E3B">
        <w:tab/>
        <w:t>Group Calls</w:t>
      </w:r>
      <w:bookmarkStart w:id="291" w:name="_Toc52787541"/>
      <w:bookmarkStart w:id="292" w:name="_Toc52787723"/>
      <w:bookmarkStart w:id="293" w:name="_Toc75906945"/>
      <w:bookmarkStart w:id="294" w:name="_Toc75907282"/>
      <w:bookmarkStart w:id="295" w:name="_Toc84345732"/>
      <w:bookmarkEnd w:id="284"/>
      <w:bookmarkEnd w:id="285"/>
      <w:bookmarkEnd w:id="286"/>
      <w:bookmarkEnd w:id="287"/>
      <w:bookmarkEnd w:id="288"/>
      <w:bookmarkEnd w:id="289"/>
      <w:bookmarkEnd w:id="290"/>
    </w:p>
    <w:p w14:paraId="2690971F" w14:textId="77777777" w:rsidR="00A77C82" w:rsidRDefault="00A77C82" w:rsidP="00A77C82">
      <w:pPr>
        <w:keepNext/>
        <w:keepLines/>
        <w:spacing w:before="120"/>
        <w:ind w:left="1134" w:hanging="1134"/>
        <w:outlineLvl w:val="2"/>
        <w:rPr>
          <w:rFonts w:ascii="Arial" w:hAnsi="Arial"/>
          <w:sz w:val="28"/>
        </w:rPr>
      </w:pPr>
      <w:bookmarkStart w:id="296" w:name="_Toc52787482"/>
      <w:bookmarkStart w:id="297" w:name="_Toc52787662"/>
      <w:bookmarkStart w:id="298" w:name="_Toc75906915"/>
      <w:bookmarkStart w:id="299" w:name="_Toc75907252"/>
      <w:bookmarkStart w:id="300" w:name="_Toc84345712"/>
      <w:bookmarkStart w:id="301" w:name="_Toc99871260"/>
      <w:r>
        <w:rPr>
          <w:rFonts w:ascii="Arial" w:hAnsi="Arial"/>
          <w:sz w:val="28"/>
        </w:rPr>
        <w:t>6.1.1</w:t>
      </w:r>
      <w:r>
        <w:rPr>
          <w:rFonts w:ascii="Arial" w:hAnsi="Arial"/>
          <w:sz w:val="28"/>
        </w:rPr>
        <w:tab/>
        <w:t>Pre-Arranged Group Call</w:t>
      </w:r>
      <w:bookmarkEnd w:id="296"/>
      <w:bookmarkEnd w:id="297"/>
      <w:bookmarkEnd w:id="298"/>
      <w:bookmarkEnd w:id="299"/>
      <w:bookmarkEnd w:id="300"/>
      <w:bookmarkEnd w:id="301"/>
    </w:p>
    <w:p w14:paraId="14023D2E" w14:textId="77777777" w:rsidR="00A77C82" w:rsidRDefault="00A77C82" w:rsidP="00A77C82">
      <w:pPr>
        <w:keepNext/>
        <w:keepLines/>
        <w:spacing w:before="120"/>
        <w:ind w:left="1418" w:hanging="1418"/>
        <w:outlineLvl w:val="3"/>
        <w:rPr>
          <w:rFonts w:ascii="Arial" w:hAnsi="Arial"/>
          <w:sz w:val="24"/>
        </w:rPr>
      </w:pPr>
      <w:bookmarkStart w:id="302" w:name="_Toc52787483"/>
      <w:bookmarkStart w:id="303" w:name="_Toc52787663"/>
      <w:bookmarkStart w:id="304" w:name="_Toc75906916"/>
      <w:bookmarkStart w:id="305" w:name="_Toc75907253"/>
      <w:bookmarkStart w:id="306" w:name="_Toc84345713"/>
      <w:bookmarkStart w:id="307"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302"/>
      <w:bookmarkEnd w:id="303"/>
      <w:bookmarkEnd w:id="304"/>
      <w:bookmarkEnd w:id="305"/>
      <w:bookmarkEnd w:id="306"/>
      <w:bookmarkEnd w:id="307"/>
    </w:p>
    <w:p w14:paraId="34F1DB0A" w14:textId="77777777" w:rsidR="00A77C82" w:rsidRDefault="00A77C82" w:rsidP="00E972B2">
      <w:pPr>
        <w:pStyle w:val="H6"/>
      </w:pPr>
      <w:bookmarkStart w:id="308" w:name="_Toc52787484"/>
      <w:bookmarkStart w:id="309" w:name="_Toc52787664"/>
      <w:r>
        <w:t>6.1.1.1.1</w:t>
      </w:r>
      <w:r>
        <w:tab/>
        <w:t>Test Purpose (TP)</w:t>
      </w:r>
      <w:bookmarkEnd w:id="308"/>
      <w:bookmarkEnd w:id="309"/>
    </w:p>
    <w:p w14:paraId="3D6CD37E" w14:textId="77777777" w:rsidR="00A77C82" w:rsidRDefault="00A77C82" w:rsidP="00E972B2">
      <w:pPr>
        <w:pStyle w:val="H6"/>
      </w:pPr>
      <w:r>
        <w:t>(1)</w:t>
      </w:r>
    </w:p>
    <w:p w14:paraId="12FA5FD8" w14:textId="77777777" w:rsidR="00A77C82" w:rsidRDefault="00A77C82" w:rsidP="00E972B2">
      <w:pPr>
        <w:pStyle w:val="PL"/>
      </w:pPr>
      <w:r>
        <w:rPr>
          <w:b/>
          <w:noProof w:val="0"/>
        </w:rPr>
        <w:t>with</w:t>
      </w:r>
      <w:r>
        <w:rPr>
          <w:noProof w:val="0"/>
        </w:rPr>
        <w:t xml:space="preserve"> { the UE (MCVideo Client) registered and authorised for MCVideo Service }</w:t>
      </w:r>
    </w:p>
    <w:p w14:paraId="2A3B977E" w14:textId="77777777" w:rsidR="00A77C82" w:rsidRDefault="00A77C82" w:rsidP="00E972B2">
      <w:pPr>
        <w:pStyle w:val="PL"/>
      </w:pPr>
      <w:r>
        <w:rPr>
          <w:noProof w:val="0"/>
        </w:rPr>
        <w:t>ensure that {</w:t>
      </w:r>
    </w:p>
    <w:p w14:paraId="4B2F95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7B7B3929"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414CDB39" w14:textId="77777777" w:rsidR="00A77C82" w:rsidRDefault="00A77C82" w:rsidP="00E972B2">
      <w:pPr>
        <w:pStyle w:val="PL"/>
      </w:pPr>
      <w:r>
        <w:rPr>
          <w:noProof w:val="0"/>
        </w:rPr>
        <w:t xml:space="preserve">            }</w:t>
      </w:r>
    </w:p>
    <w:p w14:paraId="3C82E0F7" w14:textId="77777777" w:rsidR="00A77C82" w:rsidRDefault="00A77C82" w:rsidP="00E972B2">
      <w:pPr>
        <w:pStyle w:val="PL"/>
      </w:pPr>
    </w:p>
    <w:p w14:paraId="03FD339C" w14:textId="77777777" w:rsidR="00A77C82" w:rsidRDefault="00A77C82" w:rsidP="00E972B2">
      <w:pPr>
        <w:pStyle w:val="H6"/>
      </w:pPr>
      <w:r>
        <w:t>(2)</w:t>
      </w:r>
    </w:p>
    <w:p w14:paraId="23B18CEA"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6D77AB0C" w14:textId="77777777" w:rsidR="00A77C82" w:rsidRDefault="00A77C82" w:rsidP="00E972B2">
      <w:pPr>
        <w:pStyle w:val="PL"/>
      </w:pPr>
      <w:r>
        <w:rPr>
          <w:noProof w:val="0"/>
        </w:rPr>
        <w:t>ensure that {</w:t>
      </w:r>
    </w:p>
    <w:p w14:paraId="22E9D47C"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F896CE3"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w:t>
      </w:r>
    </w:p>
    <w:p w14:paraId="56234A7B" w14:textId="77777777" w:rsidR="00A77C82" w:rsidRDefault="00A77C82" w:rsidP="00E972B2">
      <w:pPr>
        <w:pStyle w:val="PL"/>
      </w:pPr>
      <w:r>
        <w:rPr>
          <w:noProof w:val="0"/>
        </w:rPr>
        <w:t xml:space="preserve">            }</w:t>
      </w:r>
    </w:p>
    <w:p w14:paraId="22ED4101" w14:textId="77777777" w:rsidR="00A77C82" w:rsidRDefault="00A77C82" w:rsidP="00E972B2">
      <w:pPr>
        <w:pStyle w:val="PL"/>
      </w:pPr>
    </w:p>
    <w:p w14:paraId="02E3818F" w14:textId="77777777" w:rsidR="00A77C82" w:rsidRDefault="00A77C82" w:rsidP="00E972B2">
      <w:pPr>
        <w:pStyle w:val="H6"/>
      </w:pPr>
      <w:r>
        <w:t>(3)</w:t>
      </w:r>
    </w:p>
    <w:p w14:paraId="6CEDF548"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Emergency Group Call }</w:t>
      </w:r>
    </w:p>
    <w:p w14:paraId="7FE7BD0C" w14:textId="77777777" w:rsidR="00A77C82" w:rsidRDefault="00A77C82" w:rsidP="00E972B2">
      <w:pPr>
        <w:pStyle w:val="PL"/>
      </w:pPr>
      <w:r>
        <w:rPr>
          <w:noProof w:val="0"/>
        </w:rPr>
        <w:t>ensure that {</w:t>
      </w:r>
    </w:p>
    <w:p w14:paraId="784C69DF" w14:textId="77777777" w:rsidR="00A77C82" w:rsidRDefault="00A77C82" w:rsidP="00E972B2">
      <w:pPr>
        <w:pStyle w:val="PL"/>
      </w:pPr>
      <w:r>
        <w:rPr>
          <w:noProof w:val="0"/>
        </w:rPr>
        <w:t xml:space="preserve">  </w:t>
      </w:r>
      <w:r>
        <w:rPr>
          <w:b/>
          <w:noProof w:val="0"/>
        </w:rPr>
        <w:t>when</w:t>
      </w:r>
      <w:r>
        <w:rPr>
          <w:noProof w:val="0"/>
        </w:rPr>
        <w:t xml:space="preserve"> {the MCVideo User requests to upgrade the ongoing MCVideo Group Call to an MCVideo Emergency Group Call with Transmission Control }</w:t>
      </w:r>
    </w:p>
    <w:p w14:paraId="26867B3C"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Emergency Group Call </w:t>
      </w:r>
      <w:r>
        <w:rPr>
          <w:b/>
          <w:bCs/>
          <w:noProof w:val="0"/>
        </w:rPr>
        <w:t>and</w:t>
      </w:r>
      <w:r>
        <w:rPr>
          <w:noProof w:val="0"/>
        </w:rPr>
        <w:t xml:space="preserve"> notifies the MCVideo User }</w:t>
      </w:r>
    </w:p>
    <w:p w14:paraId="103283F1" w14:textId="77777777" w:rsidR="00A77C82" w:rsidRDefault="00A77C82" w:rsidP="00E972B2">
      <w:pPr>
        <w:pStyle w:val="PL"/>
      </w:pPr>
      <w:r>
        <w:rPr>
          <w:noProof w:val="0"/>
        </w:rPr>
        <w:t xml:space="preserve">            }</w:t>
      </w:r>
    </w:p>
    <w:p w14:paraId="7CFC718A" w14:textId="77777777" w:rsidR="00A77C82" w:rsidRDefault="00A77C82" w:rsidP="00E972B2">
      <w:pPr>
        <w:pStyle w:val="PL"/>
      </w:pPr>
    </w:p>
    <w:p w14:paraId="7B9CB5CA" w14:textId="77777777" w:rsidR="00A77C82" w:rsidRDefault="00A77C82" w:rsidP="00E972B2">
      <w:pPr>
        <w:pStyle w:val="H6"/>
      </w:pPr>
      <w:r>
        <w:t>(4)</w:t>
      </w:r>
    </w:p>
    <w:p w14:paraId="45F6ED8F" w14:textId="77777777" w:rsidR="00A77C82" w:rsidRDefault="00A77C82" w:rsidP="00E972B2">
      <w:pPr>
        <w:pStyle w:val="PL"/>
      </w:pPr>
      <w:r>
        <w:rPr>
          <w:b/>
          <w:noProof w:val="0"/>
        </w:rPr>
        <w:t>with</w:t>
      </w:r>
      <w:r>
        <w:rPr>
          <w:noProof w:val="0"/>
        </w:rPr>
        <w:t xml:space="preserve"> { the UE (MCVideo Client) having upgraded to an Emergency Group Call }</w:t>
      </w:r>
    </w:p>
    <w:p w14:paraId="2D04656F" w14:textId="77777777" w:rsidR="00A77C82" w:rsidRDefault="00A77C82" w:rsidP="00E972B2">
      <w:pPr>
        <w:pStyle w:val="PL"/>
      </w:pPr>
      <w:r>
        <w:rPr>
          <w:noProof w:val="0"/>
        </w:rPr>
        <w:t>ensure  that {</w:t>
      </w:r>
    </w:p>
    <w:p w14:paraId="1CB42F0A" w14:textId="77777777" w:rsidR="00A77C82" w:rsidRDefault="00A77C82" w:rsidP="00E972B2">
      <w:pPr>
        <w:pStyle w:val="PL"/>
      </w:pPr>
      <w:r>
        <w:rPr>
          <w:noProof w:val="0"/>
        </w:rPr>
        <w:t xml:space="preserve">  </w:t>
      </w:r>
      <w:r>
        <w:rPr>
          <w:b/>
          <w:noProof w:val="0"/>
        </w:rPr>
        <w:t>when</w:t>
      </w:r>
      <w:r>
        <w:rPr>
          <w:noProof w:val="0"/>
        </w:rPr>
        <w:t xml:space="preserve"> { the MCVideo User continues communication with the invited MCVideo User(s) }</w:t>
      </w:r>
    </w:p>
    <w:p w14:paraId="477D52B2"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2DDA5C1E" w14:textId="77777777" w:rsidR="00A77C82" w:rsidRDefault="00A77C82" w:rsidP="00E972B2">
      <w:pPr>
        <w:pStyle w:val="PL"/>
      </w:pPr>
      <w:r>
        <w:rPr>
          <w:noProof w:val="0"/>
        </w:rPr>
        <w:t xml:space="preserve">            }</w:t>
      </w:r>
    </w:p>
    <w:p w14:paraId="2D0CC27E" w14:textId="77777777" w:rsidR="00A77C82" w:rsidRDefault="00A77C82" w:rsidP="00E972B2">
      <w:pPr>
        <w:pStyle w:val="PL"/>
      </w:pPr>
    </w:p>
    <w:p w14:paraId="5D8E1C36" w14:textId="77777777" w:rsidR="00A77C82" w:rsidRDefault="00A77C82" w:rsidP="00E972B2">
      <w:pPr>
        <w:pStyle w:val="H6"/>
      </w:pPr>
      <w:r>
        <w:t>(5)</w:t>
      </w:r>
    </w:p>
    <w:p w14:paraId="2FDD258D" w14:textId="77777777" w:rsidR="00A77C82" w:rsidRDefault="00A77C82" w:rsidP="00E972B2">
      <w:pPr>
        <w:pStyle w:val="PL"/>
      </w:pPr>
      <w:r>
        <w:rPr>
          <w:b/>
          <w:noProof w:val="0"/>
        </w:rPr>
        <w:t>with</w:t>
      </w:r>
      <w:r>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1F65535" w14:textId="77777777" w:rsidR="00A77C82" w:rsidRDefault="00A77C82" w:rsidP="00E972B2">
      <w:pPr>
        <w:pStyle w:val="PL"/>
      </w:pPr>
      <w:r>
        <w:rPr>
          <w:noProof w:val="0"/>
        </w:rPr>
        <w:t>ensure that {</w:t>
      </w:r>
    </w:p>
    <w:p w14:paraId="722FBAED"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C230CC9"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emergency condition cancelled, </w:t>
      </w:r>
      <w:r>
        <w:rPr>
          <w:b/>
          <w:bCs/>
          <w:noProof w:val="0"/>
        </w:rPr>
        <w:t>and</w:t>
      </w:r>
      <w:r>
        <w:rPr>
          <w:noProof w:val="0"/>
        </w:rPr>
        <w:t xml:space="preserve"> notifies the user }</w:t>
      </w:r>
    </w:p>
    <w:p w14:paraId="57AE4A11" w14:textId="77777777" w:rsidR="00A77C82" w:rsidRDefault="00A77C82" w:rsidP="00E972B2">
      <w:pPr>
        <w:pStyle w:val="PL"/>
      </w:pPr>
      <w:r>
        <w:rPr>
          <w:noProof w:val="0"/>
        </w:rPr>
        <w:t xml:space="preserve">            }</w:t>
      </w:r>
    </w:p>
    <w:p w14:paraId="545C6037" w14:textId="77777777" w:rsidR="00A77C82" w:rsidRDefault="00A77C82" w:rsidP="00E972B2">
      <w:pPr>
        <w:pStyle w:val="PL"/>
      </w:pPr>
    </w:p>
    <w:p w14:paraId="76E4095A" w14:textId="77777777" w:rsidR="00A77C82" w:rsidRDefault="00A77C82" w:rsidP="00E972B2">
      <w:pPr>
        <w:pStyle w:val="H6"/>
      </w:pPr>
      <w:r>
        <w:t>(6)</w:t>
      </w:r>
    </w:p>
    <w:p w14:paraId="2547A6B3"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Imminent Peril Group Call }</w:t>
      </w:r>
    </w:p>
    <w:p w14:paraId="48D2F52C" w14:textId="77777777" w:rsidR="00A77C82" w:rsidRDefault="00A77C82" w:rsidP="00E972B2">
      <w:pPr>
        <w:pStyle w:val="PL"/>
      </w:pPr>
      <w:r>
        <w:rPr>
          <w:noProof w:val="0"/>
        </w:rPr>
        <w:t>ensure that {</w:t>
      </w:r>
    </w:p>
    <w:p w14:paraId="60147226"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Imminent Peril Group Call with Transmission Control }</w:t>
      </w:r>
    </w:p>
    <w:p w14:paraId="0B6BFB7E"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Imminent Peril Group Call, </w:t>
      </w:r>
      <w:r>
        <w:rPr>
          <w:b/>
          <w:bCs/>
          <w:noProof w:val="0"/>
        </w:rPr>
        <w:t>and</w:t>
      </w:r>
      <w:r>
        <w:rPr>
          <w:noProof w:val="0"/>
        </w:rPr>
        <w:t xml:space="preserve"> notifies the user }</w:t>
      </w:r>
    </w:p>
    <w:p w14:paraId="489BC287" w14:textId="77777777" w:rsidR="00A77C82" w:rsidRDefault="00A77C82" w:rsidP="00E972B2">
      <w:pPr>
        <w:pStyle w:val="PL"/>
      </w:pPr>
      <w:r>
        <w:rPr>
          <w:noProof w:val="0"/>
        </w:rPr>
        <w:t xml:space="preserve">            }</w:t>
      </w:r>
    </w:p>
    <w:p w14:paraId="1A827FE6" w14:textId="77777777" w:rsidR="00A77C82" w:rsidRDefault="00A77C82" w:rsidP="00E972B2">
      <w:pPr>
        <w:pStyle w:val="PL"/>
      </w:pPr>
    </w:p>
    <w:p w14:paraId="1B715FA4" w14:textId="77777777" w:rsidR="00A77C82" w:rsidRDefault="00A77C82" w:rsidP="00E972B2">
      <w:pPr>
        <w:pStyle w:val="H6"/>
      </w:pPr>
      <w:r>
        <w:t>(7)</w:t>
      </w:r>
    </w:p>
    <w:p w14:paraId="676EDC2F" w14:textId="77777777" w:rsidR="00A77C82" w:rsidRDefault="00A77C82" w:rsidP="00E972B2">
      <w:pPr>
        <w:pStyle w:val="PL"/>
      </w:pPr>
      <w:r>
        <w:rPr>
          <w:b/>
          <w:noProof w:val="0"/>
        </w:rPr>
        <w:t>with</w:t>
      </w:r>
      <w:r>
        <w:rPr>
          <w:noProof w:val="0"/>
        </w:rPr>
        <w:t xml:space="preserve"> {the UE (MCVideo Client) having upgraded to an Imminent Peril Group Call}</w:t>
      </w:r>
    </w:p>
    <w:p w14:paraId="2301ED77" w14:textId="77777777" w:rsidR="00A77C82" w:rsidRDefault="00A77C82" w:rsidP="00E972B2">
      <w:pPr>
        <w:pStyle w:val="PL"/>
      </w:pPr>
      <w:r>
        <w:rPr>
          <w:noProof w:val="0"/>
        </w:rPr>
        <w:t>ensure that {</w:t>
      </w:r>
    </w:p>
    <w:p w14:paraId="1BFFA169" w14:textId="77777777" w:rsidR="00A77C82" w:rsidRDefault="00A77C82" w:rsidP="00E972B2">
      <w:pPr>
        <w:pStyle w:val="PL"/>
      </w:pPr>
      <w:r>
        <w:rPr>
          <w:noProof w:val="0"/>
        </w:rPr>
        <w:t xml:space="preserve">  </w:t>
      </w:r>
      <w:r>
        <w:rPr>
          <w:b/>
          <w:noProof w:val="0"/>
        </w:rPr>
        <w:t>when</w:t>
      </w:r>
      <w:r>
        <w:rPr>
          <w:noProof w:val="0"/>
        </w:rPr>
        <w:t xml:space="preserve"> {the MCVideo User continues communication with the invited MCVideo User(s)}</w:t>
      </w:r>
    </w:p>
    <w:p w14:paraId="38DFEEF2" w14:textId="77777777" w:rsidR="00A77C82" w:rsidRDefault="00A77C82" w:rsidP="00E972B2">
      <w:pPr>
        <w:pStyle w:val="PL"/>
      </w:pPr>
      <w:r>
        <w:rPr>
          <w:noProof w:val="0"/>
        </w:rPr>
        <w:t xml:space="preserve">    </w:t>
      </w:r>
      <w:r>
        <w:rPr>
          <w:b/>
          <w:noProof w:val="0"/>
        </w:rPr>
        <w:t>then</w:t>
      </w:r>
      <w:r>
        <w:rPr>
          <w:noProof w:val="0"/>
        </w:rPr>
        <w:t xml:space="preserve"> {the UE (MCVideo Client) respects the Transmission Control imposed by the SS (MCVideo Server) }</w:t>
      </w:r>
    </w:p>
    <w:p w14:paraId="01DE7D6E" w14:textId="77777777" w:rsidR="00A77C82" w:rsidRDefault="00A77C82" w:rsidP="00E972B2">
      <w:pPr>
        <w:pStyle w:val="PL"/>
      </w:pPr>
      <w:r>
        <w:rPr>
          <w:noProof w:val="0"/>
        </w:rPr>
        <w:t xml:space="preserve">            }</w:t>
      </w:r>
    </w:p>
    <w:p w14:paraId="4F7E8B53" w14:textId="77777777" w:rsidR="00A77C82" w:rsidRDefault="00A77C82" w:rsidP="00E972B2">
      <w:pPr>
        <w:pStyle w:val="PL"/>
      </w:pPr>
    </w:p>
    <w:p w14:paraId="44B3C8FE" w14:textId="77777777" w:rsidR="00A77C82" w:rsidRDefault="00A77C82" w:rsidP="00E972B2">
      <w:pPr>
        <w:pStyle w:val="H6"/>
      </w:pPr>
      <w:r>
        <w:t>(8)</w:t>
      </w:r>
    </w:p>
    <w:p w14:paraId="4032A0F3" w14:textId="77777777" w:rsidR="00A77C82" w:rsidRDefault="00A77C82" w:rsidP="00E972B2">
      <w:pPr>
        <w:pStyle w:val="PL"/>
      </w:pPr>
      <w:r>
        <w:rPr>
          <w:b/>
          <w:noProof w:val="0"/>
        </w:rPr>
        <w:t>with</w:t>
      </w:r>
      <w:r>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1555A99" w14:textId="77777777" w:rsidR="00A77C82" w:rsidRDefault="00A77C82" w:rsidP="00E972B2">
      <w:pPr>
        <w:pStyle w:val="PL"/>
      </w:pPr>
      <w:r>
        <w:rPr>
          <w:noProof w:val="0"/>
        </w:rPr>
        <w:t>ensure that {</w:t>
      </w:r>
    </w:p>
    <w:p w14:paraId="728194FE" w14:textId="77777777" w:rsidR="00A77C82" w:rsidRDefault="00A77C82" w:rsidP="00E972B2">
      <w:pPr>
        <w:pStyle w:val="PL"/>
      </w:pPr>
      <w:r>
        <w:rPr>
          <w:noProof w:val="0"/>
        </w:rPr>
        <w:t xml:space="preserve">  </w:t>
      </w:r>
      <w:r>
        <w:rPr>
          <w:b/>
          <w:noProof w:val="0"/>
        </w:rPr>
        <w:t>when</w:t>
      </w:r>
      <w:r>
        <w:rPr>
          <w:noProof w:val="0"/>
        </w:rPr>
        <w:t xml:space="preserve"> {the MCVideo User requests to cancel the ongoing MCVideo Imminent Peril state }</w:t>
      </w:r>
    </w:p>
    <w:p w14:paraId="703DC663" w14:textId="77777777" w:rsidR="00A77C82" w:rsidRDefault="00A77C82" w:rsidP="00E972B2">
      <w:pPr>
        <w:pStyle w:val="PL"/>
      </w:pPr>
      <w:r>
        <w:rPr>
          <w:noProof w:val="0"/>
        </w:rPr>
        <w:t xml:space="preserve">    </w:t>
      </w:r>
      <w:r>
        <w:rPr>
          <w:b/>
          <w:noProof w:val="0"/>
        </w:rPr>
        <w:t>then</w:t>
      </w:r>
      <w:r>
        <w:rPr>
          <w:noProof w:val="0"/>
        </w:rPr>
        <w:t xml:space="preserve"> {the UE (MCVideo Client) sends a SIP re-INVITE request </w:t>
      </w:r>
      <w:r>
        <w:rPr>
          <w:b/>
          <w:bCs/>
          <w:noProof w:val="0"/>
        </w:rPr>
        <w:t>and</w:t>
      </w:r>
      <w:r>
        <w:rPr>
          <w:noProof w:val="0"/>
        </w:rPr>
        <w:t xml:space="preserve"> upon receipt of a SIP 2xx response considers the Imminent Peril condition cancelled, </w:t>
      </w:r>
      <w:r>
        <w:rPr>
          <w:b/>
          <w:bCs/>
          <w:noProof w:val="0"/>
        </w:rPr>
        <w:t>and</w:t>
      </w:r>
      <w:r>
        <w:rPr>
          <w:noProof w:val="0"/>
        </w:rPr>
        <w:t xml:space="preserve"> notifies the user }</w:t>
      </w:r>
    </w:p>
    <w:p w14:paraId="0CF0B662" w14:textId="77777777" w:rsidR="00A77C82" w:rsidRDefault="00A77C82" w:rsidP="00E972B2">
      <w:pPr>
        <w:pStyle w:val="PL"/>
      </w:pPr>
      <w:r>
        <w:rPr>
          <w:noProof w:val="0"/>
        </w:rPr>
        <w:t xml:space="preserve">            }</w:t>
      </w:r>
    </w:p>
    <w:p w14:paraId="09918F2B" w14:textId="77777777" w:rsidR="00A77C82" w:rsidRDefault="00A77C82" w:rsidP="00E972B2">
      <w:pPr>
        <w:pStyle w:val="PL"/>
      </w:pPr>
    </w:p>
    <w:p w14:paraId="302E15A0" w14:textId="77777777" w:rsidR="00A77C82" w:rsidRDefault="00A77C82" w:rsidP="00E972B2">
      <w:pPr>
        <w:pStyle w:val="H6"/>
      </w:pPr>
      <w:r>
        <w:t>(9)</w:t>
      </w:r>
    </w:p>
    <w:p w14:paraId="73006D05" w14:textId="77777777" w:rsidR="00A77C82" w:rsidRDefault="00A77C82" w:rsidP="00E972B2">
      <w:pPr>
        <w:pStyle w:val="PL"/>
      </w:pPr>
      <w:r>
        <w:rPr>
          <w:b/>
          <w:noProof w:val="0"/>
        </w:rPr>
        <w:t>with</w:t>
      </w:r>
      <w:r>
        <w:rPr>
          <w:noProof w:val="0"/>
        </w:rPr>
        <w:t xml:space="preserve"> {the UE (MCVideo Client) having an ongoing On-demand Pre-arranged Group Call with Automatic Commencement Mode }</w:t>
      </w:r>
    </w:p>
    <w:p w14:paraId="7263471C" w14:textId="77777777" w:rsidR="00A77C82" w:rsidRDefault="00A77C82" w:rsidP="00E972B2">
      <w:pPr>
        <w:pStyle w:val="PL"/>
      </w:pPr>
      <w:r>
        <w:rPr>
          <w:noProof w:val="0"/>
        </w:rPr>
        <w:t>ensure that {</w:t>
      </w:r>
    </w:p>
    <w:p w14:paraId="65ABE565"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Group Call}</w:t>
      </w:r>
    </w:p>
    <w:p w14:paraId="0E8C4702" w14:textId="77777777" w:rsidR="00A77C82" w:rsidRDefault="00A77C82" w:rsidP="00E972B2">
      <w:pPr>
        <w:pStyle w:val="PL"/>
      </w:pPr>
      <w:r>
        <w:rPr>
          <w:noProof w:val="0"/>
        </w:rPr>
        <w:t xml:space="preserve">    </w:t>
      </w:r>
      <w:r>
        <w:rPr>
          <w:b/>
          <w:noProof w:val="0"/>
        </w:rPr>
        <w:t>then</w:t>
      </w:r>
      <w:r>
        <w:rPr>
          <w:noProof w:val="0"/>
        </w:rPr>
        <w:t xml:space="preserve"> {the UE (MCVideo Client) sends a Transmission End Request,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368CE01C" w14:textId="77777777" w:rsidR="00A77C82" w:rsidRDefault="00A77C82" w:rsidP="00E972B2">
      <w:pPr>
        <w:pStyle w:val="PL"/>
      </w:pPr>
      <w:r>
        <w:rPr>
          <w:noProof w:val="0"/>
        </w:rPr>
        <w:t xml:space="preserve">            }</w:t>
      </w:r>
    </w:p>
    <w:p w14:paraId="557E577B" w14:textId="77777777" w:rsidR="00A77C82" w:rsidRDefault="00A77C82" w:rsidP="00E972B2">
      <w:pPr>
        <w:pStyle w:val="PL"/>
      </w:pPr>
    </w:p>
    <w:p w14:paraId="6AEEE432" w14:textId="77777777" w:rsidR="00A77C82" w:rsidRDefault="00A77C82" w:rsidP="00E972B2">
      <w:pPr>
        <w:pStyle w:val="H6"/>
      </w:pPr>
      <w:bookmarkStart w:id="310" w:name="_Toc52787485"/>
      <w:bookmarkStart w:id="311" w:name="_Toc52787665"/>
      <w:r>
        <w:t>6.1.1.1.2</w:t>
      </w:r>
      <w:r>
        <w:tab/>
        <w:t>Conformance requirements</w:t>
      </w:r>
      <w:bookmarkEnd w:id="310"/>
      <w:bookmarkEnd w:id="311"/>
    </w:p>
    <w:p w14:paraId="69B53C2F" w14:textId="77777777" w:rsidR="00A77C82" w:rsidRDefault="00A77C82" w:rsidP="00A77C82">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8D2D82C" w14:textId="77777777" w:rsidR="00A77C82" w:rsidRDefault="00A77C82" w:rsidP="00A77C82">
      <w:r>
        <w:t>[TS 24.281, clause 6.2.3.1.2]</w:t>
      </w:r>
    </w:p>
    <w:p w14:paraId="7BBC0EE9" w14:textId="77777777" w:rsidR="00A77C82" w:rsidRDefault="00A77C82" w:rsidP="00A77C82">
      <w:r>
        <w:t>When performing the automatic commencement mode procedures, the MCVideo client shall follow the procedures in subclause 6.2.3.1.1 with the following clarification:</w:t>
      </w:r>
    </w:p>
    <w:p w14:paraId="7894F54E"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93AA80" w14:textId="77777777" w:rsidR="00A77C82" w:rsidRDefault="00A77C82" w:rsidP="00A77C82">
      <w:r>
        <w:t>[TS 24.281, clause 6.2.3.1.1]</w:t>
      </w:r>
    </w:p>
    <w:p w14:paraId="0D00990A" w14:textId="77777777" w:rsidR="00A77C82" w:rsidRDefault="00A77C82" w:rsidP="00A77C82">
      <w:r>
        <w:t>When performing the automatic commencement mode procedures, the MCVideo client:</w:t>
      </w:r>
    </w:p>
    <w:p w14:paraId="6AFBD25F" w14:textId="77777777" w:rsidR="00A77C82" w:rsidRDefault="00A77C82" w:rsidP="00A77C82">
      <w:pPr>
        <w:ind w:left="568" w:hanging="284"/>
      </w:pPr>
      <w:r>
        <w:t>1)</w:t>
      </w:r>
      <w:r>
        <w:tab/>
        <w:t>shall accept the SIP INVITE request and generate a SIP 200 (OK) response according to rules and procedures of 3GPP TS 24.229 [11];</w:t>
      </w:r>
    </w:p>
    <w:p w14:paraId="59C27A20" w14:textId="77777777" w:rsidR="00A77C82" w:rsidRDefault="00A77C82" w:rsidP="00A77C82">
      <w:pPr>
        <w:ind w:left="568" w:hanging="284"/>
      </w:pPr>
      <w:r>
        <w:t>2)</w:t>
      </w:r>
      <w:r>
        <w:tab/>
        <w:t>shall include the option tag "timer" in a Require header field of the SIP 200 (OK) response;</w:t>
      </w:r>
    </w:p>
    <w:p w14:paraId="14D401F5"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245BCFC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713F9CFF"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076E550"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5C47FF82"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1220913"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1C2F87E" w14:textId="77777777" w:rsidR="00A77C82" w:rsidRDefault="00A77C82" w:rsidP="00A77C82">
      <w:pPr>
        <w:ind w:left="568" w:hanging="284"/>
      </w:pPr>
      <w:r>
        <w:t>8)</w:t>
      </w:r>
      <w:r>
        <w:tab/>
        <w:t>shall send the SIP 200 (OK) response towards the MCVideo server according to rules and procedures of 3GPP TS 24.229 [11];</w:t>
      </w:r>
    </w:p>
    <w:p w14:paraId="4FC3C467"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245279F6"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0B1DA458"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0B366C82" w14:textId="77777777" w:rsidR="00A77C82" w:rsidRDefault="00A77C82" w:rsidP="00A77C82">
      <w:r>
        <w:t>[TS 24.281, clause 9.2.1.2.1.1]</w:t>
      </w:r>
    </w:p>
    <w:p w14:paraId="41ED74F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DAD1B58" w14:textId="77777777" w:rsidR="00A77C82" w:rsidRDefault="00A77C82" w:rsidP="00A77C82">
      <w:r>
        <w:t>The MC</w:t>
      </w:r>
      <w:r>
        <w:rPr>
          <w:lang w:eastAsia="zh-CN"/>
        </w:rPr>
        <w:t>Video</w:t>
      </w:r>
      <w:r>
        <w:t xml:space="preserve"> client:</w:t>
      </w:r>
    </w:p>
    <w:p w14:paraId="04FEE33A"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15FDCE5"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5AA193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995BBD4"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5388FC"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FBB04A3"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4ADB9E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37C2BBB3" w14:textId="77777777" w:rsidR="00A77C82" w:rsidRDefault="00A77C82" w:rsidP="00A77C82">
      <w:pPr>
        <w:ind w:left="568" w:hanging="284"/>
      </w:pPr>
      <w:r>
        <w:t>8)</w:t>
      </w:r>
      <w:r>
        <w:tab/>
        <w:t>should include the "timer" option tag in the Supported header field;</w:t>
      </w:r>
    </w:p>
    <w:p w14:paraId="44A78C82"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AC61FD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DC00898"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B167D5E"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08D46A4D"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7FEB5B5"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18DC143"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63BFF62" w14:textId="77777777" w:rsidR="00A77C82" w:rsidRDefault="00A77C82" w:rsidP="00A77C82">
      <w:pPr>
        <w:ind w:left="851" w:hanging="284"/>
      </w:pPr>
      <w:r>
        <w:t>a)</w:t>
      </w:r>
      <w:r>
        <w:tab/>
        <w:t>the &lt;session-type&gt; element set to a value of "prearranged";</w:t>
      </w:r>
    </w:p>
    <w:p w14:paraId="16C1167D" w14:textId="77777777" w:rsidR="00A77C82" w:rsidRDefault="00A77C82" w:rsidP="00A77C82">
      <w:pPr>
        <w:ind w:left="851" w:hanging="284"/>
      </w:pPr>
      <w:r>
        <w:t>b)</w:t>
      </w:r>
      <w:r>
        <w:tab/>
        <w:t>the &lt;mc</w:t>
      </w:r>
      <w:r>
        <w:rPr>
          <w:lang w:eastAsia="zh-CN"/>
        </w:rPr>
        <w:t>video</w:t>
      </w:r>
      <w:r>
        <w:t>-request-uri&gt; element set to the group identity;</w:t>
      </w:r>
    </w:p>
    <w:p w14:paraId="0888829E"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807ACA1"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769665"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5748EE9"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39B61E7"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B07ABEB"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405B1769"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019DE41A" w14:textId="77777777" w:rsidR="00A77C82" w:rsidRDefault="00A77C82" w:rsidP="00A77C82">
      <w:pPr>
        <w:ind w:left="568" w:hanging="284"/>
      </w:pPr>
      <w:r>
        <w:t>16)</w:t>
      </w:r>
      <w:r>
        <w:tab/>
        <w:t>if an implicit transmission request is required, shall indicate this as specified in subclause 6.4; and</w:t>
      </w:r>
    </w:p>
    <w:p w14:paraId="21445B77"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75A98A" w14:textId="77777777" w:rsidR="00A77C82" w:rsidRDefault="00A77C82" w:rsidP="00A77C82">
      <w:r>
        <w:t>On receiving a SIP 2xx response to the SIP INVITE request, the MCVideo client:</w:t>
      </w:r>
    </w:p>
    <w:p w14:paraId="7AF5F925" w14:textId="77777777" w:rsidR="00A77C82" w:rsidRDefault="00A77C82" w:rsidP="00A77C82">
      <w:pPr>
        <w:ind w:left="568" w:hanging="284"/>
      </w:pPr>
      <w:r>
        <w:t>1)</w:t>
      </w:r>
      <w:r>
        <w:tab/>
        <w:t>shall interact with the user plane as specified in 3GPP TS 24.581 [5]</w:t>
      </w:r>
    </w:p>
    <w:p w14:paraId="4963F91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B5738D4" w14:textId="77777777" w:rsidR="00A77C82" w:rsidRDefault="00A77C82" w:rsidP="00A77C82">
      <w:pPr>
        <w:ind w:left="568" w:hanging="284"/>
      </w:pPr>
      <w:r>
        <w:t>3)</w:t>
      </w:r>
      <w:r>
        <w:tab/>
        <w:t>may subscribe to the conference event package as specified in subclause </w:t>
      </w:r>
      <w:r>
        <w:rPr>
          <w:lang w:eastAsia="zh-CN"/>
        </w:rPr>
        <w:t>9.1.3.1</w:t>
      </w:r>
      <w:r>
        <w:t>.</w:t>
      </w:r>
    </w:p>
    <w:p w14:paraId="7C2BD835" w14:textId="77777777" w:rsidR="00A77C82" w:rsidRDefault="00A77C82" w:rsidP="00A77C82">
      <w:r>
        <w:t>On receiving a SIP 4xx response, a SIP 5xx response or a SIP 6xx response to the SIP INVITE request:</w:t>
      </w:r>
    </w:p>
    <w:p w14:paraId="39125620"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0F7EE09F"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17BE2D2"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58B94876"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1DBD38" w14:textId="77777777" w:rsidR="00A77C82" w:rsidRDefault="00A77C82" w:rsidP="00A77C82">
      <w:r>
        <w:t>[TS 24.281, clause 9.2.1.2.1.3]</w:t>
      </w:r>
    </w:p>
    <w:p w14:paraId="2AF0EBD4" w14:textId="77777777" w:rsidR="00A77C82" w:rsidRDefault="00A77C82" w:rsidP="00A77C82">
      <w:r>
        <w:t>This subclause covers both on-demand session.</w:t>
      </w:r>
    </w:p>
    <w:p w14:paraId="7793FFBA" w14:textId="77777777" w:rsidR="00A77C82" w:rsidRDefault="00A77C82" w:rsidP="00A77C82">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03C66900" w14:textId="77777777" w:rsidR="00A77C82" w:rsidRDefault="00A77C82" w:rsidP="00A77C82">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6DB6E429" w14:textId="77777777" w:rsidR="00A77C82" w:rsidRDefault="00A77C82" w:rsidP="00A77C82">
      <w:pPr>
        <w:ind w:left="851" w:hanging="284"/>
      </w:pPr>
      <w:r>
        <w:t>a)</w:t>
      </w:r>
      <w:r>
        <w:tab/>
        <w:t>should indicate to the MCVideo user that they are not authorized to upgrade the MCVideo group session to an in-progress emergency group state; and</w:t>
      </w:r>
    </w:p>
    <w:p w14:paraId="1C5BFDD2" w14:textId="77777777" w:rsidR="00A77C82" w:rsidRDefault="00A77C82" w:rsidP="00A77C82">
      <w:pPr>
        <w:ind w:left="851" w:hanging="284"/>
      </w:pPr>
      <w:r>
        <w:t>b)</w:t>
      </w:r>
      <w:r>
        <w:tab/>
        <w:t>shall skip the remaining steps of the current subclause;</w:t>
      </w:r>
    </w:p>
    <w:p w14:paraId="10251DC2" w14:textId="77777777" w:rsidR="00A77C82" w:rsidRDefault="00A77C82" w:rsidP="00A77C82">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7AF3655A" w14:textId="77777777" w:rsidR="00A77C82" w:rsidRDefault="00A77C82" w:rsidP="00A77C82">
      <w:pPr>
        <w:ind w:left="851" w:hanging="284"/>
      </w:pPr>
      <w:r>
        <w:t>a)</w:t>
      </w:r>
      <w:r>
        <w:tab/>
        <w:t>should indicate to the MCVideo user that they are not authorized to upgrade the MCVideo group session to an in-progress imminent peril group state; and</w:t>
      </w:r>
    </w:p>
    <w:p w14:paraId="668431A4" w14:textId="77777777" w:rsidR="00A77C82" w:rsidRDefault="00A77C82" w:rsidP="00A77C82">
      <w:pPr>
        <w:ind w:left="851" w:hanging="284"/>
      </w:pPr>
      <w:r>
        <w:t>b)</w:t>
      </w:r>
      <w:r>
        <w:tab/>
        <w:t>shall skip the remaining steps of the current subclause;</w:t>
      </w:r>
    </w:p>
    <w:p w14:paraId="78715BD5" w14:textId="77777777" w:rsidR="00A77C82" w:rsidRDefault="00A77C82" w:rsidP="00A77C82">
      <w:pPr>
        <w:ind w:left="568" w:hanging="284"/>
      </w:pPr>
      <w:r>
        <w:t>3)</w:t>
      </w:r>
      <w:r>
        <w:tab/>
        <w:t>if the MCVideo user has requested to upgrade the MCVideo group session to an MCVideo emergency call, the MCVideo client:</w:t>
      </w:r>
    </w:p>
    <w:p w14:paraId="2FDCF2DD"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A5DE51F" w14:textId="77777777" w:rsidR="00A77C82" w:rsidRDefault="00A77C82" w:rsidP="00A77C82">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0F2BB221" w14:textId="77777777" w:rsidR="00A77C82" w:rsidRDefault="00A77C82" w:rsidP="00A77C82">
      <w:pPr>
        <w:ind w:left="851" w:hanging="284"/>
      </w:pPr>
      <w:r>
        <w:t>c)</w:t>
      </w:r>
      <w:r>
        <w:tab/>
        <w:t>shall include a Resource-Priority header field and comply with the procedures in subclause </w:t>
      </w:r>
      <w:r>
        <w:rPr>
          <w:lang w:eastAsia="zh-CN"/>
        </w:rPr>
        <w:t>6.2.8.1.2</w:t>
      </w:r>
      <w:r>
        <w:t>.</w:t>
      </w:r>
    </w:p>
    <w:p w14:paraId="1A5D43A1" w14:textId="77777777" w:rsidR="00A77C82" w:rsidRDefault="00A77C82" w:rsidP="00A77C82">
      <w:pPr>
        <w:ind w:left="568" w:hanging="284"/>
      </w:pPr>
      <w:r>
        <w:t>4)</w:t>
      </w:r>
      <w:r>
        <w:tab/>
        <w:t>if the MCVideo user has requested to upgrade the MCVideo group session to an MCVideo imminent peril call, the MCVideo client:</w:t>
      </w:r>
    </w:p>
    <w:p w14:paraId="06F82E57"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7A167194" w14:textId="77777777" w:rsidR="00A77C82" w:rsidRDefault="00A77C82" w:rsidP="00A77C82">
      <w:pPr>
        <w:ind w:left="851" w:hanging="284"/>
      </w:pPr>
      <w:r>
        <w:t>b)</w:t>
      </w:r>
      <w:r>
        <w:tab/>
        <w:t>shall include a Resource-Priority header field and comply with the procedures in subclause </w:t>
      </w:r>
      <w:r>
        <w:rPr>
          <w:lang w:eastAsia="zh-CN"/>
        </w:rPr>
        <w:t>6.2.8.1.12</w:t>
      </w:r>
      <w:r>
        <w:t>;</w:t>
      </w:r>
    </w:p>
    <w:p w14:paraId="4A1040E3"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6C9623B2" w14:textId="77777777" w:rsidR="00A77C82" w:rsidRDefault="00A77C82" w:rsidP="00A77C82">
      <w:pPr>
        <w:ind w:left="568" w:hanging="284"/>
      </w:pPr>
      <w:r>
        <w:t>6)</w:t>
      </w:r>
      <w:r>
        <w:tab/>
        <w:t>if an implicit transmission request is required, shall indicate this as specified in subclause 6.4; and</w:t>
      </w:r>
    </w:p>
    <w:p w14:paraId="56E45EB2" w14:textId="77777777" w:rsidR="00A77C82" w:rsidRDefault="00A77C82" w:rsidP="00A77C82">
      <w:pPr>
        <w:ind w:left="568" w:hanging="284"/>
      </w:pPr>
      <w:r>
        <w:t>7)</w:t>
      </w:r>
      <w:r>
        <w:tab/>
        <w:t>shall send the SIP re-INVITE request according to 3GPP TS 24.229 [</w:t>
      </w:r>
      <w:r>
        <w:rPr>
          <w:lang w:eastAsia="zh-CN"/>
        </w:rPr>
        <w:t>11</w:t>
      </w:r>
      <w:r>
        <w:t>].</w:t>
      </w:r>
    </w:p>
    <w:p w14:paraId="1211B666" w14:textId="77777777" w:rsidR="00A77C82" w:rsidRDefault="00A77C82" w:rsidP="00A77C82">
      <w:r>
        <w:t>On receiving a SIP 2xx response to the SIP re-INVITE request the MCVideo client:</w:t>
      </w:r>
    </w:p>
    <w:p w14:paraId="4C8F1177" w14:textId="77777777" w:rsidR="00A77C82" w:rsidRDefault="00A77C82" w:rsidP="00A77C82">
      <w:pPr>
        <w:ind w:left="568" w:hanging="284"/>
      </w:pPr>
      <w:r>
        <w:t>1)</w:t>
      </w:r>
      <w:r>
        <w:tab/>
        <w:t>shall interact with the user plane as specified in 3GPP TS 24.581 [</w:t>
      </w:r>
      <w:r>
        <w:rPr>
          <w:lang w:eastAsia="zh-CN"/>
        </w:rPr>
        <w:t>5</w:t>
      </w:r>
      <w:r>
        <w:t>]; and</w:t>
      </w:r>
    </w:p>
    <w:p w14:paraId="279DD4BA" w14:textId="77777777" w:rsidR="00A77C82" w:rsidRDefault="00A77C82" w:rsidP="00A77C82">
      <w:pPr>
        <w:ind w:left="568" w:hanging="284"/>
      </w:pPr>
      <w:r>
        <w:t>2)</w:t>
      </w:r>
      <w:r>
        <w:tab/>
        <w:t>shall perform the actions specified in subclause </w:t>
      </w:r>
      <w:r>
        <w:rPr>
          <w:lang w:eastAsia="zh-CN"/>
        </w:rPr>
        <w:t>6.2.8.1.4</w:t>
      </w:r>
      <w:r>
        <w:t>.</w:t>
      </w:r>
    </w:p>
    <w:p w14:paraId="6CF6BCE2" w14:textId="77777777" w:rsidR="00A77C82" w:rsidRDefault="00A77C82" w:rsidP="00A77C82">
      <w:r>
        <w:t>On receiving a SIP INFO request where the Request-URI contains an MCVideo session ID identifying an ongoing group session, the MCVideo client shall follow the actions specified in subclause </w:t>
      </w:r>
      <w:r>
        <w:rPr>
          <w:lang w:eastAsia="zh-CN"/>
        </w:rPr>
        <w:t>6.2.8.1.13</w:t>
      </w:r>
      <w:r>
        <w:t>.</w:t>
      </w:r>
    </w:p>
    <w:p w14:paraId="50B917B9" w14:textId="77777777" w:rsidR="00A77C82" w:rsidRDefault="00A77C82" w:rsidP="00A77C82">
      <w:r>
        <w:t>On receiving a SIP 4xx response, SIP 5xx response or a SIP 6xx response to the SIP re-INVITE request the MCVideo client shall perform the actions specified in subclause </w:t>
      </w:r>
      <w:r>
        <w:rPr>
          <w:lang w:eastAsia="zh-CN"/>
        </w:rPr>
        <w:t>6.2.8.1.5</w:t>
      </w:r>
      <w:r>
        <w:t>.</w:t>
      </w:r>
    </w:p>
    <w:p w14:paraId="67CFE427" w14:textId="77777777" w:rsidR="00A77C82" w:rsidRDefault="00A77C82" w:rsidP="00A77C82">
      <w:r>
        <w:t>[TS 24.281, clause 9.2.1.2.1.4]</w:t>
      </w:r>
    </w:p>
    <w:p w14:paraId="2D70A51B" w14:textId="77777777" w:rsidR="00A77C82" w:rsidRDefault="00A77C82" w:rsidP="00A77C82">
      <w:r>
        <w:t>This subclause covers both on-demand session and pre-established sessions.</w:t>
      </w:r>
    </w:p>
    <w:p w14:paraId="557AB6BA"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5FC0E711" w14:textId="77777777" w:rsidR="00A77C82" w:rsidRDefault="00A77C82" w:rsidP="00A77C82">
      <w:r>
        <w:t>The MCVideo client:</w:t>
      </w:r>
    </w:p>
    <w:p w14:paraId="066D6DCB" w14:textId="77777777" w:rsidR="00A77C82" w:rsidRDefault="00A77C82" w:rsidP="00A77C82">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2F19A677" w14:textId="77777777" w:rsidR="00A77C82" w:rsidRDefault="00A77C82" w:rsidP="00A77C82">
      <w:pPr>
        <w:ind w:left="851" w:hanging="284"/>
      </w:pPr>
      <w:r>
        <w:t>a)</w:t>
      </w:r>
      <w:r>
        <w:tab/>
        <w:t>should indicate to the MCVideo user that they are not authorized to cancel the in-progress emergency group state of the MCVideo group; and</w:t>
      </w:r>
    </w:p>
    <w:p w14:paraId="0613F308" w14:textId="77777777" w:rsidR="00A77C82" w:rsidRDefault="00A77C82" w:rsidP="00A77C82">
      <w:pPr>
        <w:ind w:left="851" w:hanging="284"/>
      </w:pPr>
      <w:r>
        <w:t>b)</w:t>
      </w:r>
      <w:r>
        <w:tab/>
        <w:t>shall skip the remaining steps of the current subclause;</w:t>
      </w:r>
    </w:p>
    <w:p w14:paraId="465F3E8A"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4EEF1CA8" w14:textId="77777777" w:rsidR="00A77C82" w:rsidRDefault="00A77C82" w:rsidP="00A77C82">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462B41C8" w14:textId="77777777" w:rsidR="00A77C82" w:rsidRDefault="00A77C82" w:rsidP="00A77C82">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4876CF4" w14:textId="77777777" w:rsidR="00A77C82" w:rsidRDefault="00A77C82" w:rsidP="00A77C82">
      <w:pPr>
        <w:ind w:left="851" w:hanging="284"/>
      </w:pPr>
      <w:r>
        <w:t>a)</w:t>
      </w:r>
      <w:r>
        <w:tab/>
        <w:t>the &lt;session-type&gt; element set to a value of "prearranged"; and</w:t>
      </w:r>
    </w:p>
    <w:p w14:paraId="5A6B7134" w14:textId="77777777" w:rsidR="00A77C82" w:rsidRDefault="00A77C82" w:rsidP="00A77C82">
      <w:pPr>
        <w:ind w:left="851" w:hanging="284"/>
      </w:pPr>
      <w:r>
        <w:t>b)</w:t>
      </w:r>
      <w:r>
        <w:tab/>
        <w:t>the &lt;mc</w:t>
      </w:r>
      <w:r>
        <w:rPr>
          <w:lang w:eastAsia="zh-CN"/>
        </w:rPr>
        <w:t>video</w:t>
      </w:r>
      <w:r>
        <w:t>-request-uri&gt; element set to the group identity;</w:t>
      </w:r>
    </w:p>
    <w:p w14:paraId="66E2CA4E" w14:textId="77777777" w:rsidR="00A77C82" w:rsidRDefault="00A77C82" w:rsidP="00A77C82">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577FA30" w14:textId="77777777" w:rsidR="00A77C82" w:rsidRDefault="00A77C82" w:rsidP="00A77C82">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6C5D3D7"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6E5C8EC2" w14:textId="77777777" w:rsidR="00A77C82" w:rsidRDefault="00A77C82" w:rsidP="00A77C82">
      <w:pPr>
        <w:ind w:left="568" w:hanging="284"/>
      </w:pPr>
      <w:r>
        <w:t>7)</w:t>
      </w:r>
      <w:r>
        <w:tab/>
        <w:t>shall include a Resource-Priority header field and comply with the procedures in subclause </w:t>
      </w:r>
      <w:r>
        <w:rPr>
          <w:lang w:eastAsia="zh-CN"/>
        </w:rPr>
        <w:t>6.2.8.1.2</w:t>
      </w:r>
      <w:r>
        <w:t>; and</w:t>
      </w:r>
    </w:p>
    <w:p w14:paraId="6FDD9665" w14:textId="77777777" w:rsidR="00A77C82" w:rsidRDefault="00A77C82" w:rsidP="00A77C82">
      <w:pPr>
        <w:ind w:left="568" w:hanging="284"/>
      </w:pPr>
      <w:r>
        <w:t>8)</w:t>
      </w:r>
      <w:r>
        <w:tab/>
        <w:t>shall send the SIP re-INVITE request according to 3GPP TS 24.229 [</w:t>
      </w:r>
      <w:r>
        <w:rPr>
          <w:lang w:eastAsia="zh-CN"/>
        </w:rPr>
        <w:t>11</w:t>
      </w:r>
      <w:r>
        <w:t>].</w:t>
      </w:r>
    </w:p>
    <w:p w14:paraId="22DF8C84" w14:textId="77777777" w:rsidR="00A77C82" w:rsidRDefault="00A77C82" w:rsidP="00A77C82">
      <w:r>
        <w:t>On receiving a SIP 2xx response to the SIP re-INVITE request, the MCVideo client:</w:t>
      </w:r>
    </w:p>
    <w:p w14:paraId="751E661D" w14:textId="77777777" w:rsidR="00A77C82" w:rsidRDefault="00A77C82" w:rsidP="00A77C82">
      <w:pPr>
        <w:ind w:left="568" w:hanging="284"/>
      </w:pPr>
      <w:r>
        <w:t>1)</w:t>
      </w:r>
      <w:r>
        <w:tab/>
        <w:t>shall interact with the user plane as specified in 3GPP TS 24.581 [</w:t>
      </w:r>
      <w:r>
        <w:rPr>
          <w:lang w:eastAsia="zh-CN"/>
        </w:rPr>
        <w:t>5</w:t>
      </w:r>
      <w:r>
        <w:t>];</w:t>
      </w:r>
    </w:p>
    <w:p w14:paraId="2A404F49" w14:textId="77777777" w:rsidR="00A77C82" w:rsidRDefault="00A77C82" w:rsidP="00A77C82">
      <w:pPr>
        <w:ind w:left="568" w:hanging="284"/>
      </w:pPr>
      <w:r>
        <w:t>2)</w:t>
      </w:r>
      <w:r>
        <w:tab/>
        <w:t>shall set the MCVideo emergency group state of the group to "MVEG 1: no-emergency";</w:t>
      </w:r>
    </w:p>
    <w:p w14:paraId="002E7AF7" w14:textId="77777777" w:rsidR="00A77C82" w:rsidRDefault="00A77C82" w:rsidP="00A77C82">
      <w:pPr>
        <w:ind w:left="568" w:hanging="284"/>
      </w:pPr>
      <w:r>
        <w:t>3)</w:t>
      </w:r>
      <w:r>
        <w:tab/>
        <w:t>shall set the MCVideo emergency group call state of the group to "MVEGC 1: emergency-gc-capable"; and</w:t>
      </w:r>
    </w:p>
    <w:p w14:paraId="1230083C" w14:textId="77777777" w:rsidR="00A77C82" w:rsidRDefault="00A77C82" w:rsidP="00A77C82">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57B8A99B" w14:textId="77777777" w:rsidR="00A77C82" w:rsidRDefault="00A77C82" w:rsidP="00A77C82">
      <w:r>
        <w:t>On receiving a SIP INFO request where the Request-URI contains an MCVideo session ID identifying an ongoing group session, the MCVideo client shall follow the actions specified in subclause </w:t>
      </w:r>
      <w:r>
        <w:rPr>
          <w:lang w:eastAsia="zh-CN"/>
        </w:rPr>
        <w:t>6.2.8.1.13</w:t>
      </w:r>
      <w:r>
        <w:t>.</w:t>
      </w:r>
    </w:p>
    <w:p w14:paraId="624F9646" w14:textId="77777777" w:rsidR="00A77C82" w:rsidRDefault="00A77C82" w:rsidP="00A77C82">
      <w:r>
        <w:t>On receiving a SIP 4xx response, SIP 5xx response or SIP 6xx response to the SIP re-INVITE request:</w:t>
      </w:r>
    </w:p>
    <w:p w14:paraId="2244EE39" w14:textId="77777777" w:rsidR="00A77C82" w:rsidRDefault="00A77C82" w:rsidP="00A77C82">
      <w:pPr>
        <w:ind w:left="568" w:hanging="284"/>
      </w:pPr>
      <w:r>
        <w:t>1)</w:t>
      </w:r>
      <w:r>
        <w:tab/>
        <w:t>shall set the MCVideo emergency group state as "MVEG 2: in-progress";</w:t>
      </w:r>
    </w:p>
    <w:p w14:paraId="4973BEAC" w14:textId="77777777" w:rsidR="00A77C82" w:rsidRDefault="00A77C82" w:rsidP="00A77C82">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7866AEA3" w14:textId="77777777" w:rsidR="00A77C82" w:rsidRDefault="00A77C82" w:rsidP="00A77C82">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1646A179"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2EAD54FB" w14:textId="77777777" w:rsidR="00A77C82" w:rsidRDefault="00A77C82" w:rsidP="00A77C82">
      <w:r>
        <w:t>[TS 24.281, clause 9.2.1.2.1.5]</w:t>
      </w:r>
    </w:p>
    <w:p w14:paraId="4AA1F999" w14:textId="77777777" w:rsidR="00A77C82" w:rsidRDefault="00A77C82" w:rsidP="00A77C82">
      <w:r>
        <w:t>This subclause covers on-demand session.</w:t>
      </w:r>
    </w:p>
    <w:p w14:paraId="42F1494F" w14:textId="77777777" w:rsidR="00A77C82" w:rsidRDefault="00A77C82" w:rsidP="00A77C82">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3D9636AA" w14:textId="77777777" w:rsidR="00A77C82" w:rsidRDefault="00A77C82" w:rsidP="00A77C82">
      <w:r>
        <w:t>The MCVideo client:</w:t>
      </w:r>
    </w:p>
    <w:p w14:paraId="46BBDEDD" w14:textId="77777777" w:rsidR="00A77C82" w:rsidRDefault="00A77C82" w:rsidP="00A77C82">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3061AC96" w14:textId="77777777" w:rsidR="00A77C82" w:rsidRDefault="00A77C82" w:rsidP="00A77C82">
      <w:pPr>
        <w:ind w:left="851" w:hanging="284"/>
      </w:pPr>
      <w:r>
        <w:t>a)</w:t>
      </w:r>
      <w:r>
        <w:tab/>
        <w:t>should indicate to the MCVideo user that they are not authorized to cancel the in-progress imminent peril group state of the MCVideo group; and</w:t>
      </w:r>
    </w:p>
    <w:p w14:paraId="2E26CA57" w14:textId="77777777" w:rsidR="00A77C82" w:rsidRDefault="00A77C82" w:rsidP="00A77C82">
      <w:pPr>
        <w:ind w:left="851" w:hanging="284"/>
      </w:pPr>
      <w:r>
        <w:t>b)</w:t>
      </w:r>
      <w:r>
        <w:tab/>
        <w:t>shall skip the remaining steps of the current subclause;</w:t>
      </w:r>
    </w:p>
    <w:p w14:paraId="212D28E6" w14:textId="77777777" w:rsidR="00A77C82" w:rsidRDefault="00A77C82" w:rsidP="00A77C82">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5C86C95C" w14:textId="77777777" w:rsidR="00A77C82" w:rsidRDefault="00A77C82" w:rsidP="00A77C82">
      <w:pPr>
        <w:ind w:left="568" w:hanging="284"/>
      </w:pPr>
      <w:r>
        <w:t>3)</w:t>
      </w:r>
      <w:r>
        <w:tab/>
        <w:t>shall include a Resource-Priority header field and comply with the procedures in subclause </w:t>
      </w:r>
      <w:r>
        <w:rPr>
          <w:lang w:eastAsia="zh-CN"/>
        </w:rPr>
        <w:t>6.2.8.1.12</w:t>
      </w:r>
      <w:r>
        <w:t>;</w:t>
      </w:r>
    </w:p>
    <w:p w14:paraId="39E7A50A" w14:textId="77777777" w:rsidR="00A77C82" w:rsidRDefault="00A77C82" w:rsidP="00A77C82">
      <w:pPr>
        <w:ind w:left="568" w:hanging="284"/>
      </w:pPr>
      <w:r>
        <w:t>4)</w:t>
      </w:r>
      <w:r>
        <w:tab/>
        <w:t>shall include in the application/vnd.3gpp.mc</w:t>
      </w:r>
      <w:r>
        <w:rPr>
          <w:lang w:eastAsia="zh-CN"/>
        </w:rPr>
        <w:t>video</w:t>
      </w:r>
      <w:r>
        <w:t>-info+xml MIME body with the &lt;mcvideoinfo&gt; element containing the &lt;mcvideo-Params&gt; element with:</w:t>
      </w:r>
    </w:p>
    <w:p w14:paraId="06B34994" w14:textId="77777777" w:rsidR="00A77C82" w:rsidRDefault="00A77C82" w:rsidP="00A77C82">
      <w:pPr>
        <w:ind w:left="851" w:hanging="284"/>
      </w:pPr>
      <w:r>
        <w:t>a)</w:t>
      </w:r>
      <w:r>
        <w:tab/>
        <w:t>the &lt;session-type&gt; element set to a value of "prearranged"; and</w:t>
      </w:r>
    </w:p>
    <w:p w14:paraId="271A572F" w14:textId="77777777" w:rsidR="00A77C82" w:rsidRDefault="00A77C82" w:rsidP="00A77C82">
      <w:pPr>
        <w:ind w:left="851" w:hanging="284"/>
      </w:pPr>
      <w:r>
        <w:t>b)</w:t>
      </w:r>
      <w:r>
        <w:tab/>
        <w:t>the &lt;mcvideo-request-uri&gt; element set to the group identity;</w:t>
      </w:r>
    </w:p>
    <w:p w14:paraId="388F6431"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70037587"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4FC0B20E"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2E7BA039" w14:textId="77777777" w:rsidR="00A77C82" w:rsidRDefault="00A77C82" w:rsidP="00A77C82">
      <w:pPr>
        <w:ind w:left="568" w:hanging="284"/>
      </w:pPr>
      <w:r>
        <w:t>7)</w:t>
      </w:r>
      <w:r>
        <w:tab/>
        <w:t>shall send the SIP re-INVITE request according to 3GPP TS 24.229 [</w:t>
      </w:r>
      <w:r>
        <w:rPr>
          <w:lang w:eastAsia="zh-CN"/>
        </w:rPr>
        <w:t>11</w:t>
      </w:r>
      <w:r>
        <w:t>].</w:t>
      </w:r>
    </w:p>
    <w:p w14:paraId="57BE7C14" w14:textId="77777777" w:rsidR="00A77C82" w:rsidRDefault="00A77C82" w:rsidP="00A77C82">
      <w:r>
        <w:t>On receiving a SIP 2xx response to the SIP re-INVITE request, the MCVideo client:</w:t>
      </w:r>
    </w:p>
    <w:p w14:paraId="41AAEF25" w14:textId="77777777" w:rsidR="00A77C82" w:rsidRDefault="00A77C82" w:rsidP="00A77C82">
      <w:pPr>
        <w:ind w:left="568" w:hanging="284"/>
      </w:pPr>
      <w:r>
        <w:t>1)</w:t>
      </w:r>
      <w:r>
        <w:tab/>
        <w:t>shall interact with the user plane as specified in 3GPP TS 24.581 [</w:t>
      </w:r>
      <w:r>
        <w:rPr>
          <w:lang w:eastAsia="zh-CN"/>
        </w:rPr>
        <w:t>5</w:t>
      </w:r>
      <w:r>
        <w:t>];</w:t>
      </w:r>
    </w:p>
    <w:p w14:paraId="55A53D26" w14:textId="77777777" w:rsidR="00A77C82" w:rsidRDefault="00A77C82" w:rsidP="00A77C82">
      <w:pPr>
        <w:ind w:left="568" w:hanging="284"/>
      </w:pPr>
      <w:r>
        <w:t>2)</w:t>
      </w:r>
      <w:r>
        <w:tab/>
        <w:t>shall set the MCVideo imminent peril group state of the group to "MVIG 1: no-imminent-peril"; and</w:t>
      </w:r>
    </w:p>
    <w:p w14:paraId="3F27CB6C" w14:textId="77777777" w:rsidR="00A77C82" w:rsidRDefault="00A77C82" w:rsidP="00A77C82">
      <w:pPr>
        <w:ind w:left="568" w:hanging="284"/>
      </w:pPr>
      <w:r>
        <w:t>3)</w:t>
      </w:r>
      <w:r>
        <w:tab/>
        <w:t>shall set the MCVideo imminent peril group call state of the group to "MVIGC 1: imminent-peril-gc-capable".</w:t>
      </w:r>
    </w:p>
    <w:p w14:paraId="74B3C84C" w14:textId="77777777" w:rsidR="00A77C82" w:rsidRDefault="00A77C82" w:rsidP="00A77C82">
      <w:r>
        <w:t>On receiving a SIP 4xx, SIP 5xx response or SIP 6xx response to the SIP re-INVITE request:</w:t>
      </w:r>
    </w:p>
    <w:p w14:paraId="3017F230" w14:textId="77777777" w:rsidR="00A77C82" w:rsidRDefault="00A77C82" w:rsidP="00A77C82">
      <w:pPr>
        <w:ind w:left="568" w:hanging="284"/>
      </w:pPr>
      <w:r>
        <w:t>1)</w:t>
      </w:r>
      <w:r>
        <w:tab/>
        <w:t>if the SIP 4xx response, SIP 5xx response or SIP 6xx response:</w:t>
      </w:r>
    </w:p>
    <w:p w14:paraId="21B2E88A" w14:textId="77777777" w:rsidR="00A77C82" w:rsidRDefault="00A77C82" w:rsidP="00A77C82">
      <w:pPr>
        <w:ind w:left="851" w:hanging="284"/>
      </w:pPr>
      <w:r>
        <w:t>a)</w:t>
      </w:r>
      <w:r>
        <w:tab/>
        <w:t xml:space="preserve">contains an application/vnd.3gpp.mcvideo-info+xml MIME body with an &lt;imminentperil-ind&gt; element set to a value of "true"; or </w:t>
      </w:r>
    </w:p>
    <w:p w14:paraId="678FCC73" w14:textId="77777777" w:rsidR="00A77C82" w:rsidRDefault="00A77C82" w:rsidP="00A77C82">
      <w:pPr>
        <w:ind w:left="851" w:hanging="284"/>
      </w:pPr>
      <w:r>
        <w:t>b)</w:t>
      </w:r>
      <w:r>
        <w:tab/>
        <w:t>does not contain an application/vnd.3gpp.mcvideo-info+xml MIME body with an &lt;imminentperil-ind&gt; element;</w:t>
      </w:r>
    </w:p>
    <w:p w14:paraId="12A33B36" w14:textId="77777777" w:rsidR="00A77C82" w:rsidRDefault="00A77C82" w:rsidP="00A77C82">
      <w:r>
        <w:t>then the MCVideo client shall set the MCVideo imminent peril group state as "MVIG 2: in-progress".</w:t>
      </w:r>
    </w:p>
    <w:p w14:paraId="1B233B85" w14:textId="77777777" w:rsidR="00A77C82" w:rsidRDefault="00A77C82" w:rsidP="00A77C82">
      <w:pPr>
        <w:keepLines/>
        <w:ind w:left="1135" w:hanging="851"/>
      </w:pPr>
      <w:r>
        <w:t>NOTE 3:</w:t>
      </w:r>
      <w:r>
        <w:tab/>
        <w:t>This is the case where the MCVideo client requested the cancellation of the MCVideo imminent peril in-progress state and was rejected.</w:t>
      </w:r>
    </w:p>
    <w:p w14:paraId="31AF19EF" w14:textId="77777777" w:rsidR="00A77C82" w:rsidRDefault="00A77C82" w:rsidP="00A77C82">
      <w:r>
        <w:t>[TS 24.281, clause 9.2.1.2.1.6]</w:t>
      </w:r>
    </w:p>
    <w:p w14:paraId="2582BDA4" w14:textId="77777777" w:rsidR="00A77C82" w:rsidRDefault="00A77C82" w:rsidP="00A77C82">
      <w:r>
        <w:t>This subclause covers both on-demand session.</w:t>
      </w:r>
    </w:p>
    <w:p w14:paraId="23B211EC" w14:textId="77777777" w:rsidR="00A77C82" w:rsidRDefault="00A77C82" w:rsidP="00A77C82">
      <w:r>
        <w:t>Upon receipt of a SIP re-INVITE request the MCVideo client:</w:t>
      </w:r>
    </w:p>
    <w:p w14:paraId="0166604E"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4F895472"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62797786"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68EB3A60" w14:textId="77777777" w:rsidR="00A77C82" w:rsidRDefault="00A77C82" w:rsidP="00A77C82">
      <w:pPr>
        <w:ind w:left="851" w:hanging="284"/>
      </w:pPr>
      <w:r>
        <w:t>c)</w:t>
      </w:r>
      <w:r>
        <w:tab/>
        <w:t xml:space="preserve">shall set the MCVideo emergency group state to "MVEG 2: in-progress"; </w:t>
      </w:r>
    </w:p>
    <w:p w14:paraId="232B67E4" w14:textId="77777777" w:rsidR="00A77C82" w:rsidRDefault="00A77C82" w:rsidP="00A77C82">
      <w:pPr>
        <w:ind w:left="851" w:hanging="284"/>
      </w:pPr>
      <w:r>
        <w:t>d)</w:t>
      </w:r>
      <w:r>
        <w:tab/>
        <w:t>shall set the MCVideo imminent peril group state to "MVIG 1: no-imminent-peril"; and</w:t>
      </w:r>
    </w:p>
    <w:p w14:paraId="533D68B3" w14:textId="77777777" w:rsidR="00A77C82" w:rsidRDefault="00A77C82" w:rsidP="00A77C82">
      <w:pPr>
        <w:ind w:left="851" w:hanging="284"/>
      </w:pPr>
      <w:r>
        <w:t>e)</w:t>
      </w:r>
      <w:r>
        <w:tab/>
        <w:t>shall set the MCVideo imminent peril group call state to "MVIGC 1: imminent-peril-gc-capable";</w:t>
      </w:r>
    </w:p>
    <w:p w14:paraId="75E670D1"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2483014E"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50D5DF15" w14:textId="77777777" w:rsidR="00A77C82" w:rsidRDefault="00A77C82" w:rsidP="00A77C82">
      <w:pPr>
        <w:ind w:left="851" w:hanging="284"/>
      </w:pPr>
      <w:r>
        <w:t>b)</w:t>
      </w:r>
      <w:r>
        <w:tab/>
        <w:t>shall set the MCVideo imminent peril group state to "MIG 2: in-progress";</w:t>
      </w:r>
    </w:p>
    <w:p w14:paraId="37DC08F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F519C04" w14:textId="77777777" w:rsidR="00A77C82" w:rsidRDefault="00A77C82" w:rsidP="00A77C82">
      <w:pPr>
        <w:ind w:left="851" w:hanging="284"/>
      </w:pPr>
      <w:r>
        <w:t>a)</w:t>
      </w:r>
      <w:r>
        <w:tab/>
        <w:t>should display to the MCVideo user the MCVideo ID of the MCVideo user cancelling the MCVideo emergency group call;</w:t>
      </w:r>
    </w:p>
    <w:p w14:paraId="48DB1194" w14:textId="77777777" w:rsidR="00A77C82" w:rsidRDefault="00A77C82" w:rsidP="00A77C82">
      <w:pPr>
        <w:ind w:left="851" w:hanging="284"/>
      </w:pPr>
      <w:r>
        <w:t>b)</w:t>
      </w:r>
      <w:r>
        <w:tab/>
        <w:t>if the &lt;mcvideoinfo&gt; element containing the &lt;mcvideo-Params&gt; element contains an &lt;alert-ind&gt; element set to "false":</w:t>
      </w:r>
    </w:p>
    <w:p w14:paraId="173E4996"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4B99CBC5" w14:textId="77777777" w:rsidR="00A77C82" w:rsidRDefault="00A77C82" w:rsidP="00A77C82">
      <w:pPr>
        <w:ind w:left="1135" w:hanging="284"/>
      </w:pPr>
      <w:r>
        <w:t>ii)</w:t>
      </w:r>
      <w:r>
        <w:tab/>
        <w:t>if the SIP re-INVITE request contains an application/vnd.3gpp.mcvideo-info+xml MIME body including an &lt;originated-by&gt; element:</w:t>
      </w:r>
    </w:p>
    <w:p w14:paraId="662B1AF5"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1EB61368"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4A132D8F" w14:textId="77777777" w:rsidR="00A77C82" w:rsidRDefault="00A77C82" w:rsidP="00A77C82">
      <w:pPr>
        <w:ind w:left="851" w:hanging="284"/>
      </w:pPr>
      <w:r>
        <w:t>c)</w:t>
      </w:r>
      <w:r>
        <w:tab/>
        <w:t>shall set the MCVideo emergency group state to "MVEG 1: no-emergency"; and</w:t>
      </w:r>
    </w:p>
    <w:p w14:paraId="5CC7AA4D"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DD46A1"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2DEB7597"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D0AF94C" w14:textId="77777777" w:rsidR="00A77C82" w:rsidRDefault="00A77C82" w:rsidP="00A77C82">
      <w:pPr>
        <w:ind w:left="851" w:hanging="284"/>
      </w:pPr>
      <w:r>
        <w:t>b)</w:t>
      </w:r>
      <w:r>
        <w:tab/>
        <w:t>shall set the MCVideo imminent peril group state to "MVIG 1: no-imminent-peril"; and</w:t>
      </w:r>
    </w:p>
    <w:p w14:paraId="690AB179" w14:textId="77777777" w:rsidR="00A77C82" w:rsidRDefault="00A77C82" w:rsidP="00A77C82">
      <w:pPr>
        <w:ind w:left="851" w:hanging="284"/>
      </w:pPr>
      <w:r>
        <w:t>c)</w:t>
      </w:r>
      <w:r>
        <w:tab/>
        <w:t>shall set the MCVideo imminent peril group call state to "MVIGC 1: imminent-peril-gc-capable";</w:t>
      </w:r>
    </w:p>
    <w:p w14:paraId="5A475921"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E332F96"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0CB57D37" w14:textId="77777777" w:rsidR="00A77C82" w:rsidRDefault="00A77C82" w:rsidP="00A77C82">
      <w:pPr>
        <w:ind w:left="568" w:hanging="284"/>
      </w:pPr>
      <w:r>
        <w:t>7)</w:t>
      </w:r>
      <w:r>
        <w:tab/>
        <w:t>shall include the g.3gpp.mcvideo media feature tag in the Contact header field of the SIP 200 (OK) response;</w:t>
      </w:r>
    </w:p>
    <w:p w14:paraId="299153DD"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74B178E"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26D38D5C"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1CE2D60B" w14:textId="77777777" w:rsidR="00A77C82" w:rsidRDefault="00A77C82" w:rsidP="00A77C82">
      <w:pPr>
        <w:ind w:left="568" w:hanging="284"/>
      </w:pPr>
      <w:r>
        <w:t>11)</w:t>
      </w:r>
      <w:r>
        <w:tab/>
        <w:t>shall interact with the media plane as specified in 3GPP TS 24.581 [</w:t>
      </w:r>
      <w:r>
        <w:rPr>
          <w:lang w:eastAsia="zh-CN"/>
        </w:rPr>
        <w:t>5</w:t>
      </w:r>
      <w:r>
        <w:t>].</w:t>
      </w:r>
    </w:p>
    <w:p w14:paraId="453A32BF" w14:textId="77777777" w:rsidR="00A77C82" w:rsidRDefault="00A77C82" w:rsidP="00A77C82">
      <w:bookmarkStart w:id="312" w:name="14f4399e2adfb55a__Toc427695830"/>
      <w:bookmarkStart w:id="313" w:name="14f4399e2adfb55a__Toc427696230"/>
      <w:bookmarkStart w:id="314" w:name="14f4399e2adfb55a__Toc427696629"/>
      <w:bookmarkStart w:id="315" w:name="14f4399e2adfb55a__Toc427698231"/>
      <w:bookmarkStart w:id="316" w:name="14f4399e2adfb55a__Toc427695831"/>
      <w:bookmarkStart w:id="317" w:name="14f4399e2adfb55a__Toc427696231"/>
      <w:bookmarkStart w:id="318" w:name="14f4399e2adfb55a__Toc427696630"/>
      <w:bookmarkStart w:id="319" w:name="14f4399e2adfb55a__Toc427698232"/>
      <w:bookmarkStart w:id="320" w:name="14f4399e2adfb55a__Toc427695832"/>
      <w:bookmarkStart w:id="321" w:name="14f4399e2adfb55a__Toc427696232"/>
      <w:bookmarkStart w:id="322" w:name="14f4399e2adfb55a__Toc427696631"/>
      <w:bookmarkStart w:id="323" w:name="14f4399e2adfb55a__Toc427698233"/>
      <w:bookmarkStart w:id="324" w:name="14f4399e2adfb55a__Toc427695838"/>
      <w:bookmarkStart w:id="325" w:name="14f4399e2adfb55a__Toc427696238"/>
      <w:bookmarkStart w:id="326" w:name="14f4399e2adfb55a__Toc427696637"/>
      <w:bookmarkStart w:id="327" w:name="14f4399e2adfb55a__Toc427698239"/>
      <w:bookmarkStart w:id="328" w:name="14f4399e2adfb55a__Toc427695839"/>
      <w:bookmarkStart w:id="329" w:name="14f4399e2adfb55a__Toc427696239"/>
      <w:bookmarkStart w:id="330" w:name="14f4399e2adfb55a__Toc427696638"/>
      <w:bookmarkStart w:id="331" w:name="14f4399e2adfb55a__Toc427698240"/>
      <w:bookmarkStart w:id="332" w:name="14f4399e2adfb55a__Toc427695840"/>
      <w:bookmarkStart w:id="333" w:name="14f4399e2adfb55a__Toc427696240"/>
      <w:bookmarkStart w:id="334" w:name="14f4399e2adfb55a__Toc427696639"/>
      <w:bookmarkStart w:id="335" w:name="14f4399e2adfb55a__Toc427698241"/>
      <w:bookmarkStart w:id="336" w:name="14f4399e2adfb55a__Toc427695841"/>
      <w:bookmarkStart w:id="337" w:name="14f4399e2adfb55a__Toc427696241"/>
      <w:bookmarkStart w:id="338" w:name="14f4399e2adfb55a__Toc427696640"/>
      <w:bookmarkStart w:id="339" w:name="14f4399e2adfb55a__Toc42769824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t>[TS 24.281, clause 9.2.1.3.3.1]</w:t>
      </w:r>
    </w:p>
    <w:p w14:paraId="64B99F8D" w14:textId="77777777" w:rsidR="00A77C82" w:rsidRDefault="00A77C82" w:rsidP="00A77C82">
      <w:r>
        <w:t>Upon receiving from the MCVideo client a SIP BYE request the participating MCVideo function shall follow the procedures as specified in subclause </w:t>
      </w:r>
      <w:r>
        <w:rPr>
          <w:lang w:eastAsia="zh-CN"/>
        </w:rPr>
        <w:t>6.3.2.1.6</w:t>
      </w:r>
      <w:r>
        <w:t>.</w:t>
      </w:r>
    </w:p>
    <w:p w14:paraId="402AE014" w14:textId="77777777" w:rsidR="00A77C82" w:rsidRDefault="00A77C82" w:rsidP="00A77C82">
      <w:r>
        <w:t>[TS 24.281, clause 9.2.1.4.7]</w:t>
      </w:r>
    </w:p>
    <w:p w14:paraId="47E342C5" w14:textId="77777777" w:rsidR="00A77C82" w:rsidRDefault="00A77C82" w:rsidP="00A77C82">
      <w:r>
        <w:t>In the procedures in this subclause:</w:t>
      </w:r>
    </w:p>
    <w:p w14:paraId="748561C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3C05ADF8"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40EFDB6F" w14:textId="77777777" w:rsidR="00A77C82" w:rsidRDefault="00A77C82" w:rsidP="00A77C82">
      <w:r>
        <w:t>Upon receipt of a SIP re-INVITE request for an MCVideo session identity identifying an on-demand prearranged MCVideo group session, the controlling MCVideo function:</w:t>
      </w:r>
    </w:p>
    <w:p w14:paraId="4CC21115"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4C1631B6" w14:textId="77777777" w:rsidR="00A77C82" w:rsidRDefault="00A77C82" w:rsidP="00A77C82">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0A7E0037" w14:textId="77777777" w:rsidR="00A77C82" w:rsidRDefault="00A77C82" w:rsidP="00A77C82">
      <w:pPr>
        <w:ind w:left="568" w:hanging="284"/>
      </w:pPr>
      <w:r>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1EDB0371" w14:textId="77777777" w:rsidR="00A77C82" w:rsidRDefault="00A77C82" w:rsidP="00A77C82">
      <w:pPr>
        <w:ind w:left="568" w:hanging="284"/>
      </w:pPr>
      <w:r>
        <w:t>3)</w:t>
      </w:r>
      <w:r>
        <w:tab/>
        <w:t>if the received SIP re-INVITE request contains an unauthorized request for an MCVideo emergency call as determined by subclause </w:t>
      </w:r>
      <w:r>
        <w:rPr>
          <w:lang w:eastAsia="zh-CN"/>
        </w:rPr>
        <w:t>6.3.3.1.13.2</w:t>
      </w:r>
      <w:r>
        <w:t>:</w:t>
      </w:r>
    </w:p>
    <w:p w14:paraId="531FC823" w14:textId="77777777" w:rsidR="00A77C82" w:rsidRDefault="00A77C82" w:rsidP="00A77C82">
      <w:pPr>
        <w:ind w:left="851" w:hanging="284"/>
      </w:pPr>
      <w:r>
        <w:t>a)</w:t>
      </w:r>
      <w:r>
        <w:tab/>
        <w:t>shall reject the SIP re-INVITE request with a SIP 403 (Forbidden) response as specified in subclause</w:t>
      </w:r>
      <w:r>
        <w:rPr>
          <w:lang w:eastAsia="zh-CN"/>
        </w:rPr>
        <w:t> 6.3.3.1.14</w:t>
      </w:r>
      <w:r>
        <w:t>; and</w:t>
      </w:r>
    </w:p>
    <w:p w14:paraId="054DC880"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14118B8D" w14:textId="77777777" w:rsidR="00A77C82" w:rsidRDefault="00A77C82" w:rsidP="00A77C82">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00236AC8"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9C423DD"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4A0D1BF" w14:textId="77777777" w:rsidR="00A77C82" w:rsidRDefault="00A77C82" w:rsidP="00A77C82">
      <w:pPr>
        <w:ind w:left="568" w:hanging="284"/>
      </w:pPr>
      <w:r>
        <w:t>5)</w:t>
      </w:r>
      <w:r>
        <w:tab/>
        <w:t xml:space="preserve">if a Resource-Priority header field is included in the received SIP re-INVITE request: </w:t>
      </w:r>
    </w:p>
    <w:p w14:paraId="489B42EF" w14:textId="77777777" w:rsidR="00A77C82" w:rsidRDefault="00A77C82" w:rsidP="00A77C82">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0763ADA9" w14:textId="77777777" w:rsidR="00A77C82" w:rsidRDefault="00A77C82" w:rsidP="00A77C82">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1609CFEA" w14:textId="77777777" w:rsidR="00A77C82" w:rsidRDefault="00A77C82" w:rsidP="00A77C82">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179FB3C" w14:textId="77777777" w:rsidR="00A77C82" w:rsidRDefault="00A77C82" w:rsidP="00A77C82">
      <w:pPr>
        <w:ind w:left="1135" w:hanging="284"/>
      </w:pPr>
      <w:r>
        <w:t>i)</w:t>
      </w:r>
      <w:r>
        <w:tab/>
        <w:t>shall cache the MCVideo ID of the MCVideo user that has initiated an MCVideo emergency call;</w:t>
      </w:r>
    </w:p>
    <w:p w14:paraId="0FA7DB41" w14:textId="77777777" w:rsidR="00A77C82" w:rsidRDefault="00A77C82" w:rsidP="00A77C82">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359317C4" w14:textId="77777777" w:rsidR="00A77C82" w:rsidRDefault="00A77C82" w:rsidP="00A77C82">
      <w:pPr>
        <w:ind w:left="1135" w:hanging="284"/>
      </w:pPr>
      <w:r>
        <w:t>iii)</w:t>
      </w:r>
      <w:r>
        <w:tab/>
        <w:t>if the in-progress emergency state of the group is set to a value of "true":</w:t>
      </w:r>
    </w:p>
    <w:p w14:paraId="67039B29" w14:textId="77777777" w:rsidR="00A77C82" w:rsidRDefault="00A77C82" w:rsidP="00A77C82">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10644F63" w14:textId="77777777" w:rsidR="00A77C82" w:rsidRDefault="00A77C82" w:rsidP="00A77C82">
      <w:pPr>
        <w:ind w:left="1418" w:hanging="284"/>
      </w:pPr>
      <w:r>
        <w:t>B)</w:t>
      </w:r>
      <w:r>
        <w:tab/>
        <w:t>send the SIP MESSAGE request as specified in 3GPP TS 24.229 [</w:t>
      </w:r>
      <w:r>
        <w:rPr>
          <w:lang w:eastAsia="zh-CN"/>
        </w:rPr>
        <w:t>11</w:t>
      </w:r>
      <w:r>
        <w:t>]; and</w:t>
      </w:r>
    </w:p>
    <w:p w14:paraId="7346341F" w14:textId="77777777" w:rsidR="00A77C82" w:rsidRDefault="00A77C82" w:rsidP="00A77C82">
      <w:pPr>
        <w:ind w:left="1418" w:hanging="284"/>
      </w:pPr>
      <w:r>
        <w:t>C)</w:t>
      </w:r>
      <w:r>
        <w:tab/>
        <w:t>if the in-progress imminent peril state of the group is set to a value of "true", shall set it to a value of "false"; and</w:t>
      </w:r>
    </w:p>
    <w:p w14:paraId="674A7B13" w14:textId="77777777" w:rsidR="00A77C82" w:rsidRDefault="00A77C82" w:rsidP="00A77C82">
      <w:pPr>
        <w:ind w:left="1135" w:hanging="284"/>
      </w:pPr>
      <w:r>
        <w:t>iv)</w:t>
      </w:r>
      <w:r>
        <w:tab/>
        <w:t>if the in-progress emergency state of the group is set to a value of "false":</w:t>
      </w:r>
    </w:p>
    <w:p w14:paraId="2F6084CF" w14:textId="77777777" w:rsidR="00A77C82" w:rsidRDefault="00A77C82" w:rsidP="00A77C82">
      <w:pPr>
        <w:ind w:left="1418" w:hanging="284"/>
      </w:pPr>
      <w:r>
        <w:t>A)</w:t>
      </w:r>
      <w:r>
        <w:tab/>
        <w:t>shall set the value of the in-progress emergency state of the group to "true";</w:t>
      </w:r>
    </w:p>
    <w:p w14:paraId="24D3CB2C" w14:textId="77777777" w:rsidR="00A77C82" w:rsidRDefault="00A77C82" w:rsidP="00A77C82">
      <w:pPr>
        <w:ind w:left="1418" w:hanging="284"/>
      </w:pPr>
      <w:r>
        <w:t>B)</w:t>
      </w:r>
      <w:r>
        <w:tab/>
        <w:t>shall start timer TNG2 (in-progress emergency group call timer) and handle its expiry as specified in subclause </w:t>
      </w:r>
      <w:r>
        <w:rPr>
          <w:lang w:eastAsia="zh-CN"/>
        </w:rPr>
        <w:t>6.3.3.1.16</w:t>
      </w:r>
      <w:r>
        <w:t>;</w:t>
      </w:r>
    </w:p>
    <w:p w14:paraId="6C2625E2" w14:textId="77777777" w:rsidR="00A77C82" w:rsidRDefault="00A77C82" w:rsidP="00A77C82">
      <w:pPr>
        <w:keepLines/>
        <w:ind w:left="1135" w:hanging="851"/>
      </w:pPr>
      <w:r>
        <w:t>NOTE 2:</w:t>
      </w:r>
      <w:r>
        <w:tab/>
        <w:t>The interactions of TNG2 with the TNG3 (group call timer) are explained in subclause </w:t>
      </w:r>
      <w:r>
        <w:rPr>
          <w:lang w:eastAsia="zh-CN"/>
        </w:rPr>
        <w:t>6.3.3.5.2</w:t>
      </w:r>
      <w:r>
        <w:t>.</w:t>
      </w:r>
    </w:p>
    <w:p w14:paraId="0E883336" w14:textId="77777777" w:rsidR="00A77C82" w:rsidRDefault="00A77C82" w:rsidP="00A77C82">
      <w:pPr>
        <w:keepLines/>
        <w:ind w:left="1135" w:hanging="851"/>
        <w:rPr>
          <w:color w:val="FF0000"/>
        </w:rPr>
      </w:pPr>
      <w:r>
        <w:rPr>
          <w:color w:val="FF0000"/>
        </w:rPr>
        <w:t>Editor's Note: timers need to be defined.</w:t>
      </w:r>
    </w:p>
    <w:p w14:paraId="1A214582" w14:textId="77777777" w:rsidR="00A77C82" w:rsidRDefault="00A77C82" w:rsidP="00A77C82">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09744A1F" w14:textId="77777777" w:rsidR="00A77C82" w:rsidRDefault="00A77C82" w:rsidP="00A77C82">
      <w:pPr>
        <w:ind w:left="1418" w:hanging="284"/>
      </w:pPr>
      <w:r>
        <w:t>D)</w:t>
      </w:r>
      <w:r>
        <w:tab/>
        <w:t>shall send the SIP re-INVITEs towards the other participants of the MCVideo group call; and</w:t>
      </w:r>
    </w:p>
    <w:p w14:paraId="4D4C3C16" w14:textId="77777777" w:rsidR="00A77C82" w:rsidRDefault="00A77C82" w:rsidP="00A77C82">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00A9F402" w14:textId="77777777" w:rsidR="00A77C82" w:rsidRDefault="00A77C82" w:rsidP="00A77C82">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1302A64E" w14:textId="77777777" w:rsidR="00A77C82" w:rsidRDefault="00A77C82" w:rsidP="00A77C82">
      <w:pPr>
        <w:ind w:left="851" w:hanging="284"/>
      </w:pPr>
      <w:r>
        <w:t>a)</w:t>
      </w:r>
      <w:r>
        <w:tab/>
        <w:t>shall reject the SIP re-INVITE request with a SIP 403 (Forbidden) response;</w:t>
      </w:r>
    </w:p>
    <w:p w14:paraId="67B2ACF1"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4CA17E24" w14:textId="77777777" w:rsidR="00A77C82" w:rsidRDefault="00A77C82" w:rsidP="00A77C82">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6A71127A"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0EDEC5A3" w14:textId="77777777" w:rsidR="00A77C82" w:rsidRDefault="00A77C82" w:rsidP="00A77C82">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1350C699" w14:textId="77777777" w:rsidR="00A77C82" w:rsidRDefault="00A77C82" w:rsidP="00A77C82">
      <w:pPr>
        <w:ind w:left="851" w:hanging="284"/>
      </w:pPr>
      <w:r>
        <w:t>a)</w:t>
      </w:r>
      <w:r>
        <w:tab/>
        <w:t>shall set the in-progress emergency group state of the group to a value of "false";</w:t>
      </w:r>
    </w:p>
    <w:p w14:paraId="1CDFA0E5" w14:textId="77777777" w:rsidR="00A77C82" w:rsidRDefault="00A77C82" w:rsidP="00A77C82">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4A2C2557" w14:textId="77777777" w:rsidR="00A77C82" w:rsidRDefault="00A77C82" w:rsidP="00A77C82">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1AA164A2"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3C9E4F27" w14:textId="77777777" w:rsidR="00A77C82" w:rsidRDefault="00A77C82" w:rsidP="00A77C82">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04F5CC4" w14:textId="77777777" w:rsidR="00A77C82" w:rsidRDefault="00A77C82" w:rsidP="00A77C82">
      <w:pPr>
        <w:ind w:left="851" w:hanging="284"/>
      </w:pPr>
      <w:r>
        <w:t>d)</w:t>
      </w:r>
      <w:r>
        <w:tab/>
        <w:t>shall generate SIP re-INVITE requests to the participants in the group call as specified in subclause </w:t>
      </w:r>
      <w:r>
        <w:rPr>
          <w:lang w:eastAsia="zh-CN"/>
        </w:rPr>
        <w:t>6.3.3.1.6</w:t>
      </w:r>
      <w:r>
        <w:t>. The MCVideo controlling function:</w:t>
      </w:r>
    </w:p>
    <w:p w14:paraId="1FA69DA0" w14:textId="77777777" w:rsidR="00A77C82" w:rsidRDefault="00A77C82" w:rsidP="00A77C82">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55F9D57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6C7F4E55" w14:textId="77777777" w:rsidR="00A77C82" w:rsidRDefault="00A77C82" w:rsidP="00A77C82">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6AED08BD" w14:textId="77777777" w:rsidR="00A77C82" w:rsidRDefault="00A77C82" w:rsidP="00A77C82">
      <w:pPr>
        <w:ind w:left="851" w:hanging="284"/>
      </w:pPr>
      <w:r>
        <w:t>e)</w:t>
      </w:r>
      <w:r>
        <w:tab/>
        <w:t>shall stop timer TNG2 (in-progress emergency group call timer); and</w:t>
      </w:r>
    </w:p>
    <w:p w14:paraId="2275303A" w14:textId="77777777" w:rsidR="00A77C82" w:rsidRDefault="00A77C82" w:rsidP="00A77C82">
      <w:pPr>
        <w:keepLines/>
        <w:ind w:left="1135" w:hanging="851"/>
      </w:pPr>
      <w:r>
        <w:t>NOTE 4:</w:t>
      </w:r>
      <w:r>
        <w:tab/>
        <w:t>The interactions of TNG2 with the TNG3 (group call timer) are explained in subclause </w:t>
      </w:r>
      <w:r>
        <w:rPr>
          <w:lang w:eastAsia="zh-CN"/>
        </w:rPr>
        <w:t>6.3.3.5.2</w:t>
      </w:r>
      <w:r>
        <w:t>;</w:t>
      </w:r>
    </w:p>
    <w:p w14:paraId="04C7D466" w14:textId="77777777" w:rsidR="00A77C82" w:rsidRDefault="00A77C82" w:rsidP="00A77C82">
      <w:pPr>
        <w:ind w:left="851" w:hanging="284"/>
      </w:pPr>
      <w:r>
        <w:t>f)</w:t>
      </w:r>
      <w:r>
        <w:tab/>
        <w:t>for each of the affiliated members of the group that are not participating in the call:</w:t>
      </w:r>
    </w:p>
    <w:p w14:paraId="012C10CB" w14:textId="77777777" w:rsidR="00A77C82" w:rsidRDefault="00A77C82" w:rsidP="00A77C82">
      <w:pPr>
        <w:ind w:left="1135" w:hanging="284"/>
      </w:pPr>
      <w:r>
        <w:t>i)</w:t>
      </w:r>
      <w:r>
        <w:tab/>
        <w:t>generate a SIP MESSAGE request notification of the cancellation of the MCVideo user's emergency call as specified in subclause </w:t>
      </w:r>
      <w:r>
        <w:rPr>
          <w:lang w:eastAsia="zh-CN"/>
        </w:rPr>
        <w:t>6.3.3.1.11</w:t>
      </w:r>
      <w:r>
        <w:t>;</w:t>
      </w:r>
    </w:p>
    <w:p w14:paraId="128CF704" w14:textId="77777777" w:rsidR="00A77C82" w:rsidRDefault="00A77C82" w:rsidP="00A77C82">
      <w:pPr>
        <w:ind w:left="1135" w:hanging="284"/>
      </w:pPr>
      <w:r>
        <w:t>ii)</w:t>
      </w:r>
      <w:r>
        <w:tab/>
        <w:t>set the &lt;emergency-ind&gt; element of the application/vnd.3gpp.mcvideo-info+xml MIME body to a value of "false";</w:t>
      </w:r>
    </w:p>
    <w:p w14:paraId="44ED21EE" w14:textId="77777777" w:rsidR="00A77C82" w:rsidRDefault="00A77C82" w:rsidP="00A77C82">
      <w:pPr>
        <w:ind w:left="1135" w:hanging="284"/>
      </w:pPr>
      <w:r>
        <w:t>iii)</w:t>
      </w:r>
      <w:r>
        <w:tab/>
        <w:t>if indicated above in step 8) c), set the &lt;alert-ind&gt; element of the application/vnd.3gpp.mcvideo-info+xml MIME body to a value of "false"; and</w:t>
      </w:r>
    </w:p>
    <w:p w14:paraId="583B85C2" w14:textId="77777777" w:rsidR="00A77C82" w:rsidRDefault="00A77C82" w:rsidP="00A77C82">
      <w:pPr>
        <w:ind w:left="1135" w:hanging="284"/>
      </w:pPr>
      <w:r>
        <w:t>iv)</w:t>
      </w:r>
      <w:r>
        <w:tab/>
        <w:t>send the SIP MESSAGE request according to 3GPP TS 24.229 [</w:t>
      </w:r>
      <w:r>
        <w:rPr>
          <w:lang w:eastAsia="zh-CN"/>
        </w:rPr>
        <w:t>11</w:t>
      </w:r>
      <w:r>
        <w:t>];</w:t>
      </w:r>
    </w:p>
    <w:p w14:paraId="7E8740FC" w14:textId="77777777" w:rsidR="00A77C82" w:rsidRDefault="00A77C82" w:rsidP="00A77C82">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25D4F7C3" w14:textId="77777777" w:rsidR="00A77C82" w:rsidRDefault="00A77C82" w:rsidP="00A77C82">
      <w:r>
        <w:t>Upon receiving a SIP 200 (OK) response to a SIP re-INVITE request the controlling MCVideo function shall interact with the media plane as specified in 3GPP TS 24.581 [</w:t>
      </w:r>
      <w:r>
        <w:rPr>
          <w:lang w:eastAsia="zh-CN"/>
        </w:rPr>
        <w:t>5</w:t>
      </w:r>
      <w:r>
        <w:t>];</w:t>
      </w:r>
    </w:p>
    <w:p w14:paraId="7631C330" w14:textId="77777777" w:rsidR="00A77C82" w:rsidRDefault="00A77C82" w:rsidP="00A77C82">
      <w:pPr>
        <w:ind w:left="568" w:hanging="284"/>
      </w:pPr>
      <w:r>
        <w:t>1)</w:t>
      </w:r>
      <w:r>
        <w:tab/>
        <w:t>shall generate a SIP 200 (OK) response according to rules and procedures of 3GPP TS 24.229 [</w:t>
      </w:r>
      <w:r>
        <w:rPr>
          <w:lang w:eastAsia="zh-CN"/>
        </w:rPr>
        <w:t>11</w:t>
      </w:r>
      <w:r>
        <w:t>];</w:t>
      </w:r>
    </w:p>
    <w:p w14:paraId="6E19EFFC" w14:textId="77777777" w:rsidR="00A77C82" w:rsidRDefault="00A77C82" w:rsidP="00A77C82">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741897F2" w14:textId="77777777" w:rsidR="00A77C82" w:rsidRDefault="00A77C82" w:rsidP="00A77C82">
      <w:pPr>
        <w:ind w:left="568" w:hanging="284"/>
      </w:pPr>
      <w:r>
        <w:t>3)</w:t>
      </w:r>
      <w:r>
        <w:tab/>
        <w:t>shall include the "norefersub" option tag in a Supported header field according to IETF RFC 4488 [</w:t>
      </w:r>
      <w:r>
        <w:rPr>
          <w:lang w:eastAsia="zh-CN"/>
        </w:rPr>
        <w:t>31</w:t>
      </w:r>
      <w:r>
        <w:t>];</w:t>
      </w:r>
    </w:p>
    <w:p w14:paraId="6E8A136D" w14:textId="77777777" w:rsidR="00A77C82" w:rsidRDefault="00A77C82" w:rsidP="00A77C82">
      <w:pPr>
        <w:ind w:left="568" w:hanging="284"/>
      </w:pPr>
      <w:r>
        <w:t>4)</w:t>
      </w:r>
      <w:r>
        <w:tab/>
        <w:t>shall include the "tdialog" option tag in a Supported header field according to IETF RFC 4538 [</w:t>
      </w:r>
      <w:r>
        <w:rPr>
          <w:lang w:eastAsia="zh-CN"/>
        </w:rPr>
        <w:t>32</w:t>
      </w:r>
      <w:r>
        <w:t>];</w:t>
      </w:r>
    </w:p>
    <w:p w14:paraId="421827D2" w14:textId="77777777" w:rsidR="00A77C82" w:rsidRDefault="00A77C82" w:rsidP="00A77C82">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33BC7A6F" w14:textId="77777777" w:rsidR="00A77C82" w:rsidRDefault="00A77C82" w:rsidP="00A77C82">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60B1B150" w14:textId="77777777" w:rsidR="00A77C82" w:rsidRDefault="00A77C82" w:rsidP="00A77C82">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1BEC44B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2152DF2" w14:textId="77777777" w:rsidR="00A77C82" w:rsidRDefault="00A77C82" w:rsidP="00A77C82">
      <w:pPr>
        <w:ind w:left="568" w:hanging="284"/>
      </w:pPr>
      <w:r>
        <w:t>8)</w:t>
      </w:r>
      <w:r>
        <w:tab/>
        <w:t>shall interact with media plane as specified in 3GPP TS 24.581 [</w:t>
      </w:r>
      <w:r>
        <w:rPr>
          <w:lang w:eastAsia="zh-CN"/>
        </w:rPr>
        <w:t>5</w:t>
      </w:r>
      <w:r>
        <w:t>]; and</w:t>
      </w:r>
    </w:p>
    <w:p w14:paraId="1190745C"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6DCC9FEC"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200AE8" w14:textId="77777777" w:rsidR="00A77C82" w:rsidRDefault="00A77C82" w:rsidP="00A77C82">
      <w:r>
        <w:t>Upon receipt of a SIP 2xx response for an outgoing SIP MESSAGE request, shall handle according to 3GPP TS 24.229 [</w:t>
      </w:r>
      <w:r>
        <w:rPr>
          <w:lang w:eastAsia="zh-CN"/>
        </w:rPr>
        <w:t>11</w:t>
      </w:r>
      <w:r>
        <w:t>].</w:t>
      </w:r>
    </w:p>
    <w:p w14:paraId="0E4F4EF6" w14:textId="77777777" w:rsidR="00A77C82" w:rsidRDefault="00A77C82" w:rsidP="00A77C82">
      <w:r>
        <w:t>[TS 24.281, clause 9.2.1.4.8]</w:t>
      </w:r>
    </w:p>
    <w:p w14:paraId="1394DD54" w14:textId="77777777" w:rsidR="00A77C82" w:rsidRDefault="00A77C82" w:rsidP="00A77C82">
      <w:r>
        <w:t>This procedure is initiated by the controlling MCVideo function as the result of an action in subclause </w:t>
      </w:r>
      <w:r>
        <w:rPr>
          <w:lang w:eastAsia="zh-CN"/>
        </w:rPr>
        <w:t>9</w:t>
      </w:r>
      <w:r>
        <w:t>.</w:t>
      </w:r>
      <w:r>
        <w:rPr>
          <w:lang w:eastAsia="zh-CN"/>
        </w:rPr>
        <w:t>2</w:t>
      </w:r>
      <w:r>
        <w:t>.1.4.7.</w:t>
      </w:r>
    </w:p>
    <w:p w14:paraId="50FBAE90" w14:textId="77777777" w:rsidR="00A77C82" w:rsidRDefault="00A77C82" w:rsidP="00A77C82">
      <w:r>
        <w:t>In the procedures in this subclause:</w:t>
      </w:r>
    </w:p>
    <w:p w14:paraId="6264BC5A" w14:textId="77777777" w:rsidR="00A77C82" w:rsidRDefault="00A77C82" w:rsidP="00A77C82">
      <w:pPr>
        <w:ind w:left="568" w:hanging="284"/>
      </w:pPr>
      <w:r>
        <w:t>1)</w:t>
      </w:r>
      <w:r>
        <w:tab/>
        <w:t>imminent peril indication in an incoming SIP re-INVITE request refers to the &lt;imminentperil-ind&gt; element of the application/vnd.3gpp.mcvideo-info+xml MIME body.</w:t>
      </w:r>
    </w:p>
    <w:p w14:paraId="4D9AB411" w14:textId="77777777" w:rsidR="00A77C82" w:rsidRDefault="00A77C82" w:rsidP="00A77C82">
      <w:r>
        <w:t>When the controlling function receives a SIP re-INVITE request with an imminent peril indication set to "true", the controlling function:</w:t>
      </w:r>
    </w:p>
    <w:p w14:paraId="42FAD52E" w14:textId="77777777" w:rsidR="00A77C82" w:rsidRDefault="00A77C82" w:rsidP="00A77C82">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BD119DB" w14:textId="77777777" w:rsidR="00A77C82" w:rsidRDefault="00A77C82" w:rsidP="00A77C82">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0FD9BFBA" w14:textId="77777777" w:rsidR="00A77C82" w:rsidRDefault="00A77C82" w:rsidP="00A77C82">
      <w:pPr>
        <w:ind w:left="851" w:hanging="284"/>
      </w:pPr>
      <w:r>
        <w:t>a)</w:t>
      </w:r>
      <w:r>
        <w:tab/>
        <w:t>if the in-progress imminent peril state of the group is set to a value of "true" and this MCVideo user is indicating a new imminent peril indication:</w:t>
      </w:r>
    </w:p>
    <w:p w14:paraId="2F9CFBE4"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7831F2" w14:textId="77777777" w:rsidR="00A77C82" w:rsidRDefault="00A77C82" w:rsidP="00A77C82">
      <w:pPr>
        <w:ind w:left="1418" w:hanging="284"/>
      </w:pPr>
      <w:r>
        <w:t>A)</w:t>
      </w:r>
      <w:r>
        <w:tab/>
        <w:t>set the &lt;imminentperil-ind&gt; element of the application/vnd.3gpp.mcvideo-info+xml MIME body to a value of "true"; and</w:t>
      </w:r>
    </w:p>
    <w:p w14:paraId="0220DBC6" w14:textId="77777777" w:rsidR="00A77C82" w:rsidRDefault="00A77C82" w:rsidP="00A77C82">
      <w:pPr>
        <w:ind w:left="1418" w:hanging="284"/>
      </w:pPr>
      <w:r>
        <w:t>B)</w:t>
      </w:r>
      <w:r>
        <w:tab/>
        <w:t>send the SIP MESSAGE request as specified in 3GPP TS 24.229 [</w:t>
      </w:r>
      <w:r>
        <w:rPr>
          <w:lang w:eastAsia="zh-CN"/>
        </w:rPr>
        <w:t>11</w:t>
      </w:r>
      <w:r>
        <w:t>];</w:t>
      </w:r>
    </w:p>
    <w:p w14:paraId="419BD9A7" w14:textId="77777777" w:rsidR="00A77C82" w:rsidRDefault="00A77C82" w:rsidP="00A77C82">
      <w:pPr>
        <w:ind w:left="851" w:hanging="284"/>
      </w:pPr>
      <w:r>
        <w:t>b)</w:t>
      </w:r>
      <w:r>
        <w:tab/>
        <w:t>if the in-progress imminent peril state of the group is set to a value of "false";</w:t>
      </w:r>
    </w:p>
    <w:p w14:paraId="12F9A148" w14:textId="77777777" w:rsidR="00A77C82" w:rsidRDefault="00A77C82" w:rsidP="00A77C82">
      <w:pPr>
        <w:ind w:left="1135" w:hanging="284"/>
      </w:pPr>
      <w:r>
        <w:t>i)</w:t>
      </w:r>
      <w:r>
        <w:tab/>
        <w:t>set the value of the in-progress imminent peril state of the group to "true";</w:t>
      </w:r>
    </w:p>
    <w:p w14:paraId="0DAD07D3" w14:textId="77777777" w:rsidR="00A77C82" w:rsidRDefault="00A77C82" w:rsidP="00A77C82">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4211D3C3" w14:textId="77777777" w:rsidR="00A77C82" w:rsidRDefault="00A77C82" w:rsidP="00A77C82">
      <w:pPr>
        <w:ind w:left="1135" w:hanging="284"/>
      </w:pPr>
      <w:r>
        <w:t>iii)</w:t>
      </w:r>
      <w:r>
        <w:tab/>
        <w:t>send the SIP re-INVITES to all of the other participants in the MCVideo group call;</w:t>
      </w:r>
    </w:p>
    <w:p w14:paraId="40F5BCD3" w14:textId="77777777" w:rsidR="00A77C82" w:rsidRDefault="00A77C82" w:rsidP="00A77C82">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2E59D474" w14:textId="77777777" w:rsidR="00A77C82" w:rsidRDefault="00A77C82" w:rsidP="00A77C82">
      <w:pPr>
        <w:ind w:left="1418" w:hanging="284"/>
      </w:pPr>
      <w:r>
        <w:t>A)</w:t>
      </w:r>
      <w:r>
        <w:tab/>
        <w:t>set the &lt;imminentperil-ind&gt; element of the application/vnd.3gpp.mcvideo-info+xml MIME body to a value of "true"; and</w:t>
      </w:r>
    </w:p>
    <w:p w14:paraId="47382BE6" w14:textId="77777777" w:rsidR="00A77C82" w:rsidRDefault="00A77C82" w:rsidP="00A77C82">
      <w:pPr>
        <w:ind w:left="1418" w:hanging="284"/>
      </w:pPr>
      <w:r>
        <w:t>B)</w:t>
      </w:r>
      <w:r>
        <w:tab/>
        <w:t>send the SIP MESSAGE request as specified in 3GPP TS 24.229 [</w:t>
      </w:r>
      <w:r>
        <w:rPr>
          <w:lang w:eastAsia="zh-CN"/>
        </w:rPr>
        <w:t>11</w:t>
      </w:r>
      <w:r>
        <w:t>]; and</w:t>
      </w:r>
    </w:p>
    <w:p w14:paraId="50F8F484" w14:textId="77777777" w:rsidR="00A77C82" w:rsidRDefault="00A77C82" w:rsidP="00A77C82">
      <w:pPr>
        <w:ind w:left="851" w:hanging="284"/>
      </w:pPr>
      <w:r>
        <w:t>c)</w:t>
      </w:r>
      <w:r>
        <w:tab/>
        <w:t>cache the information that this MCVideo user has initiated an MCVideo imminent peril call;</w:t>
      </w:r>
    </w:p>
    <w:p w14:paraId="79C93D3F" w14:textId="77777777" w:rsidR="00A77C82" w:rsidRDefault="00A77C82" w:rsidP="00A77C82">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383F9D29" w14:textId="77777777" w:rsidR="00A77C82" w:rsidRDefault="00A77C82" w:rsidP="00A77C82">
      <w:pPr>
        <w:ind w:left="851" w:hanging="284"/>
      </w:pPr>
      <w:r>
        <w:t>a)</w:t>
      </w:r>
      <w:r>
        <w:tab/>
        <w:t>reject the SIP re-INVITE request with a SIP 403 (Forbidden) response to the SIP re-INVITE request; and</w:t>
      </w:r>
    </w:p>
    <w:p w14:paraId="7B7D10B9" w14:textId="77777777" w:rsidR="00A77C82" w:rsidRDefault="00A77C82" w:rsidP="00A77C82">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07F77974" w14:textId="77777777" w:rsidR="00A77C82" w:rsidRDefault="00A77C82" w:rsidP="00A77C82">
      <w:pPr>
        <w:ind w:left="851" w:hanging="284"/>
      </w:pPr>
      <w:r>
        <w:t>c) send the SIP 403 (Forbidden) response as specified in 3GPP TS 24.229 [</w:t>
      </w:r>
      <w:r>
        <w:rPr>
          <w:lang w:eastAsia="zh-CN"/>
        </w:rPr>
        <w:t>11</w:t>
      </w:r>
      <w:r>
        <w:t>]; and</w:t>
      </w:r>
    </w:p>
    <w:p w14:paraId="3BFB0E83" w14:textId="77777777" w:rsidR="00A77C82" w:rsidRDefault="00A77C82" w:rsidP="00A77C82">
      <w:pPr>
        <w:ind w:left="851" w:hanging="284"/>
      </w:pPr>
      <w:r>
        <w:t>d) skip the rest of the steps;</w:t>
      </w:r>
    </w:p>
    <w:p w14:paraId="29689A59"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2CF60B3F" w14:textId="77777777" w:rsidR="00A77C82" w:rsidRDefault="00A77C82" w:rsidP="00A77C82">
      <w:pPr>
        <w:ind w:left="851" w:hanging="284"/>
      </w:pPr>
      <w:r>
        <w:t>a)</w:t>
      </w:r>
      <w:r>
        <w:tab/>
        <w:t>set the in-progress imminent peril state of the group to a value of "false";</w:t>
      </w:r>
    </w:p>
    <w:p w14:paraId="761A2B3A" w14:textId="77777777" w:rsidR="00A77C82" w:rsidRDefault="00A77C82" w:rsidP="00A77C82">
      <w:pPr>
        <w:ind w:left="851" w:hanging="284"/>
      </w:pPr>
      <w:r>
        <w:t>b)</w:t>
      </w:r>
      <w:r>
        <w:tab/>
        <w:t>cache the information that this MCVideo user no longer has an outstanding MCVideo imminent peril group call;</w:t>
      </w:r>
    </w:p>
    <w:p w14:paraId="64F94AE0" w14:textId="77777777" w:rsidR="00A77C82" w:rsidRDefault="00A77C82" w:rsidP="00A77C82">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4ABA687D" w14:textId="77777777" w:rsidR="00A77C82" w:rsidRDefault="00A77C82" w:rsidP="00A77C82">
      <w:pPr>
        <w:ind w:left="1135" w:hanging="284"/>
      </w:pPr>
      <w:r>
        <w:t>i)</w:t>
      </w:r>
      <w:r>
        <w:tab/>
        <w:t>for each participant shall send the SIP re-INVITE request towards the MCVideo client as specified in 3GPP TS 24.229 [</w:t>
      </w:r>
      <w:r>
        <w:rPr>
          <w:lang w:eastAsia="zh-CN"/>
        </w:rPr>
        <w:t>11</w:t>
      </w:r>
      <w:r>
        <w:t>]; and</w:t>
      </w:r>
    </w:p>
    <w:p w14:paraId="6C475993" w14:textId="77777777" w:rsidR="00A77C82" w:rsidRDefault="00A77C82" w:rsidP="00A77C82">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08445843" w14:textId="77777777" w:rsidR="00A77C82" w:rsidRDefault="00A77C82" w:rsidP="00A77C82">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40FABF8E" w14:textId="77777777" w:rsidR="00A77C82" w:rsidRDefault="00A77C82" w:rsidP="00A77C82">
      <w:pPr>
        <w:ind w:left="851" w:hanging="284"/>
      </w:pPr>
      <w:r>
        <w:t>d)</w:t>
      </w:r>
      <w:r>
        <w:tab/>
        <w:t>for each of the affiliated members of the group not participating in the call shall:</w:t>
      </w:r>
    </w:p>
    <w:p w14:paraId="6E9393C8" w14:textId="77777777" w:rsidR="00A77C82" w:rsidRDefault="00A77C82" w:rsidP="00A77C82">
      <w:pPr>
        <w:ind w:left="1135" w:hanging="284"/>
      </w:pPr>
      <w:r>
        <w:t>i)</w:t>
      </w:r>
      <w:r>
        <w:tab/>
        <w:t>generate a SIP MESSAGE request notification of the cancellation of the MCVideo user's imminent peril call as specified in subclause </w:t>
      </w:r>
      <w:r>
        <w:rPr>
          <w:lang w:eastAsia="zh-CN"/>
        </w:rPr>
        <w:t>6.3.3.1.11</w:t>
      </w:r>
      <w:r>
        <w:t>;</w:t>
      </w:r>
    </w:p>
    <w:p w14:paraId="2E9960C2" w14:textId="77777777" w:rsidR="00A77C82" w:rsidRDefault="00A77C82" w:rsidP="00A77C82">
      <w:pPr>
        <w:ind w:left="1135" w:hanging="284"/>
      </w:pPr>
      <w:r>
        <w:t>ii)</w:t>
      </w:r>
      <w:r>
        <w:tab/>
        <w:t>set the &lt;imminentperil-ind&gt; element of the application/vnd.3gpp.mcvideo-info+xml MIME body to a value of "false"; and</w:t>
      </w:r>
    </w:p>
    <w:p w14:paraId="4D21CB1E" w14:textId="77777777" w:rsidR="00A77C82" w:rsidRDefault="00A77C82" w:rsidP="00A77C82">
      <w:pPr>
        <w:ind w:left="1135" w:hanging="284"/>
      </w:pPr>
      <w:r>
        <w:t>iii)</w:t>
      </w:r>
      <w:r>
        <w:tab/>
        <w:t>send the SIP MESSAGE request according to 3GPP TS 24.229 [</w:t>
      </w:r>
      <w:r>
        <w:rPr>
          <w:lang w:eastAsia="zh-CN"/>
        </w:rPr>
        <w:t>11</w:t>
      </w:r>
      <w:r>
        <w:t>];</w:t>
      </w:r>
    </w:p>
    <w:p w14:paraId="247A132B" w14:textId="77777777" w:rsidR="00A77C82" w:rsidRDefault="00A77C82" w:rsidP="00A77C82">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7A3E2738" w14:textId="77777777" w:rsidR="00A77C82" w:rsidRDefault="00A77C82" w:rsidP="00A77C82">
      <w:pPr>
        <w:ind w:left="568" w:hanging="284"/>
      </w:pPr>
      <w:r>
        <w:t>5)</w:t>
      </w:r>
      <w:r>
        <w:tab/>
        <w:t>shall include the "norefersub" option tag in a Supported header field according to IETF RFC 4488 [</w:t>
      </w:r>
      <w:r>
        <w:rPr>
          <w:lang w:eastAsia="zh-CN"/>
        </w:rPr>
        <w:t>31</w:t>
      </w:r>
      <w:r>
        <w:t>];</w:t>
      </w:r>
    </w:p>
    <w:p w14:paraId="3D737DF0" w14:textId="77777777" w:rsidR="00A77C82" w:rsidRDefault="00A77C82" w:rsidP="00A77C82">
      <w:pPr>
        <w:ind w:left="568" w:hanging="284"/>
      </w:pPr>
      <w:r>
        <w:t>6)</w:t>
      </w:r>
      <w:r>
        <w:tab/>
        <w:t>shall include the "tdialog" option tag in a Supported header field according to IETF RFC 4538 [</w:t>
      </w:r>
      <w:r>
        <w:rPr>
          <w:lang w:eastAsia="zh-CN"/>
        </w:rPr>
        <w:t>32</w:t>
      </w:r>
      <w:r>
        <w:t>];</w:t>
      </w:r>
    </w:p>
    <w:p w14:paraId="12B33DED" w14:textId="77777777" w:rsidR="00A77C82" w:rsidRDefault="00A77C82" w:rsidP="00A77C82">
      <w:pPr>
        <w:ind w:left="568" w:hanging="284"/>
      </w:pPr>
      <w:r>
        <w:t>7)</w:t>
      </w:r>
      <w:r>
        <w:tab/>
        <w:t>shall interact with media plane as specified in 3GPP TS 24.581 [</w:t>
      </w:r>
      <w:r>
        <w:rPr>
          <w:lang w:eastAsia="zh-CN"/>
        </w:rPr>
        <w:t>5</w:t>
      </w:r>
      <w:r>
        <w:t>]; and</w:t>
      </w:r>
    </w:p>
    <w:p w14:paraId="015B697E" w14:textId="77777777" w:rsidR="00A77C82" w:rsidRDefault="00A77C82" w:rsidP="00A77C82">
      <w:pPr>
        <w:ind w:left="568" w:hanging="284"/>
      </w:pPr>
      <w:r>
        <w:t>8)</w:t>
      </w:r>
      <w:r>
        <w:tab/>
        <w:t>shall send the SIP 200 (OK) response towards the MCVideo client according to 3GPP TS 24.229 [</w:t>
      </w:r>
      <w:r>
        <w:rPr>
          <w:lang w:eastAsia="zh-CN"/>
        </w:rPr>
        <w:t>11</w:t>
      </w:r>
      <w:r>
        <w:t>].</w:t>
      </w:r>
    </w:p>
    <w:p w14:paraId="2AEAC9B0" w14:textId="77777777" w:rsidR="00A77C82" w:rsidRDefault="00A77C82" w:rsidP="00A77C82">
      <w:r>
        <w:t>Upon receipt of a SIP 2xx response for an outgoing SIP MESSAGE request, shall handle according to 3GPP TS 24.229 [</w:t>
      </w:r>
      <w:r>
        <w:rPr>
          <w:lang w:eastAsia="zh-CN"/>
        </w:rPr>
        <w:t>11</w:t>
      </w:r>
      <w:r>
        <w:t>].</w:t>
      </w:r>
    </w:p>
    <w:p w14:paraId="0C482049" w14:textId="77777777" w:rsidR="00A77C82" w:rsidRDefault="00A77C82" w:rsidP="00A77C82">
      <w:bookmarkStart w:id="340" w:name="_Hlk75794147"/>
      <w:r>
        <w:t>[TS 24.581, clause 6.2.4.4.6]</w:t>
      </w:r>
    </w:p>
    <w:p w14:paraId="460B4A1A" w14:textId="77777777" w:rsidR="00A77C82" w:rsidRDefault="00A77C82" w:rsidP="00A77C82">
      <w:r>
        <w:t>Upon receiving a Transmission Granted message from the transmission control server, the transmission participant:</w:t>
      </w:r>
    </w:p>
    <w:p w14:paraId="3A26A4C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778BE923" w14:textId="77777777" w:rsidR="00A77C82" w:rsidRDefault="00A77C82" w:rsidP="00A77C82">
      <w:pPr>
        <w:ind w:left="851" w:hanging="284"/>
      </w:pPr>
      <w:r>
        <w:t>a.</w:t>
      </w:r>
      <w:r>
        <w:tab/>
        <w:t>shall include the Message Type field set to '0' (Transmission Granted); and</w:t>
      </w:r>
    </w:p>
    <w:p w14:paraId="4D7BE02C" w14:textId="77777777" w:rsidR="00A77C82" w:rsidRDefault="00A77C82" w:rsidP="00A77C82">
      <w:pPr>
        <w:ind w:left="851" w:hanging="284"/>
      </w:pPr>
      <w:r>
        <w:t>b.</w:t>
      </w:r>
      <w:r>
        <w:tab/>
        <w:t>shall include the Source field set to '0' (the transmission participant is the source);</w:t>
      </w:r>
    </w:p>
    <w:p w14:paraId="2453C696"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CF630B9" w14:textId="77777777" w:rsidR="00A77C82" w:rsidRDefault="00A77C82" w:rsidP="00A77C82">
      <w:pPr>
        <w:ind w:left="568" w:hanging="284"/>
      </w:pPr>
      <w:r>
        <w:t>3.</w:t>
      </w:r>
      <w:r>
        <w:tab/>
        <w:t>shall provide Transmission granted notification to the user, if not already done;</w:t>
      </w:r>
    </w:p>
    <w:p w14:paraId="4BB806F1" w14:textId="77777777" w:rsidR="00A77C82" w:rsidRDefault="00A77C82" w:rsidP="00A77C82">
      <w:pPr>
        <w:ind w:left="568" w:hanging="284"/>
      </w:pPr>
      <w:r>
        <w:t>4.</w:t>
      </w:r>
      <w:r>
        <w:tab/>
        <w:t>shall stop timer T100 (Transmission Request); and</w:t>
      </w:r>
    </w:p>
    <w:p w14:paraId="6DEF2E4E" w14:textId="77777777" w:rsidR="00A77C82" w:rsidRDefault="00A77C82" w:rsidP="00A77C82">
      <w:pPr>
        <w:ind w:left="568" w:hanging="284"/>
      </w:pPr>
      <w:r>
        <w:t>5.</w:t>
      </w:r>
      <w:r>
        <w:tab/>
        <w:t>shall enter the 'U: has permission to transmit' state.</w:t>
      </w:r>
    </w:p>
    <w:bookmarkEnd w:id="340"/>
    <w:p w14:paraId="0BD04F9D" w14:textId="77777777" w:rsidR="00A77C82" w:rsidRDefault="00A77C82" w:rsidP="00A77C82">
      <w:r>
        <w:t>[TS 24.581, clause 6.3.4.3.6]</w:t>
      </w:r>
    </w:p>
    <w:p w14:paraId="518AF574"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AF73E8D" w14:textId="77777777" w:rsidR="00A77C82" w:rsidRDefault="00A77C82" w:rsidP="00A77C82">
      <w:pPr>
        <w:ind w:left="568" w:hanging="284"/>
      </w:pPr>
      <w:r>
        <w:t>1.</w:t>
      </w:r>
      <w:r>
        <w:tab/>
        <w:t>shall reject the request if there is only one MCVideo client in the MCVideo call;</w:t>
      </w:r>
    </w:p>
    <w:p w14:paraId="5A279823" w14:textId="77777777" w:rsidR="00A77C82" w:rsidRDefault="00A77C82" w:rsidP="00A77C82">
      <w:pPr>
        <w:ind w:left="568" w:hanging="284"/>
      </w:pPr>
      <w:r>
        <w:t>2.</w:t>
      </w:r>
      <w:r>
        <w:tab/>
        <w:t>if the Transmission request is rejected the transmission control server:</w:t>
      </w:r>
    </w:p>
    <w:p w14:paraId="3C046CA7" w14:textId="77777777" w:rsidR="00A77C82" w:rsidRDefault="00A77C82" w:rsidP="00A77C82">
      <w:pPr>
        <w:ind w:left="851" w:hanging="284"/>
      </w:pPr>
      <w:r>
        <w:t>a.</w:t>
      </w:r>
      <w:r>
        <w:tab/>
        <w:t>shall send the Transmission Reject message. The Transmission Reject message:</w:t>
      </w:r>
    </w:p>
    <w:p w14:paraId="10C918C4" w14:textId="77777777" w:rsidR="00A77C82" w:rsidRDefault="00A77C82" w:rsidP="00A77C82">
      <w:pPr>
        <w:ind w:left="1135" w:hanging="284"/>
      </w:pPr>
      <w:r>
        <w:t>i.</w:t>
      </w:r>
      <w:r>
        <w:tab/>
        <w:t>shall include in the Reject Cause field the &lt;Reject Cause&gt; value cause #3 (Only one participant); and</w:t>
      </w:r>
    </w:p>
    <w:p w14:paraId="0DC7BF5E"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43053A69" w14:textId="77777777" w:rsidR="00A77C82" w:rsidRDefault="00A77C82" w:rsidP="00A77C82">
      <w:pPr>
        <w:ind w:left="851" w:hanging="284"/>
      </w:pPr>
      <w:r>
        <w:t>b.</w:t>
      </w:r>
      <w:r>
        <w:tab/>
        <w:t>shall remain in the 'G: Transmit Idle' state; and</w:t>
      </w:r>
    </w:p>
    <w:p w14:paraId="3A9EB000" w14:textId="77777777" w:rsidR="00A77C82" w:rsidRDefault="00A77C82" w:rsidP="00A77C82">
      <w:pPr>
        <w:ind w:left="568" w:hanging="284"/>
      </w:pPr>
      <w:r>
        <w:t>3.</w:t>
      </w:r>
      <w:r>
        <w:tab/>
        <w:t>if the Transmission request is granted the transmission control server:</w:t>
      </w:r>
    </w:p>
    <w:p w14:paraId="74D2D261" w14:textId="77777777" w:rsidR="00A77C82" w:rsidRDefault="00A77C82" w:rsidP="00A77C82">
      <w:pPr>
        <w:ind w:left="851" w:hanging="284"/>
      </w:pPr>
      <w:r>
        <w:t>a.</w:t>
      </w:r>
      <w:r>
        <w:tab/>
        <w:t>shall stop the timer T1 (Inactivity);</w:t>
      </w:r>
    </w:p>
    <w:p w14:paraId="56DDC008" w14:textId="77777777" w:rsidR="00A77C82" w:rsidRDefault="00A77C82" w:rsidP="00A77C82">
      <w:pPr>
        <w:ind w:left="851" w:hanging="284"/>
      </w:pPr>
      <w:r>
        <w:t>b.</w:t>
      </w:r>
      <w:r>
        <w:tab/>
        <w:t>shall stop the timer T2 (Transmit Idle);</w:t>
      </w:r>
    </w:p>
    <w:p w14:paraId="141CE939"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342BDBEA" w14:textId="77777777" w:rsidR="00A77C82" w:rsidRDefault="00A77C82" w:rsidP="00A77C82">
      <w:pPr>
        <w:ind w:left="851" w:hanging="284"/>
      </w:pPr>
      <w:r>
        <w:t>d.</w:t>
      </w:r>
      <w:r>
        <w:tab/>
        <w:t>shall enter the 'G: Transmit Taken' state as specified in the subclause 6.3.4.4.2.</w:t>
      </w:r>
    </w:p>
    <w:p w14:paraId="11A0804B" w14:textId="77777777" w:rsidR="00A77C82" w:rsidRDefault="00A77C82" w:rsidP="00A77C82">
      <w:r>
        <w:t>[TS 24.581, clause 6.3.4.4.12]</w:t>
      </w:r>
    </w:p>
    <w:p w14:paraId="55668062"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857FFD9" w14:textId="77777777" w:rsidR="00A77C82" w:rsidRDefault="00A77C82" w:rsidP="00A77C82">
      <w:pPr>
        <w:ind w:left="568" w:hanging="284"/>
      </w:pPr>
      <w:r>
        <w:t>1.</w:t>
      </w:r>
      <w:r>
        <w:tab/>
        <w:t>if counter Cx (Simultaneous transmission video) has not reached its upper limit:</w:t>
      </w:r>
    </w:p>
    <w:p w14:paraId="42FF1647" w14:textId="77777777" w:rsidR="00A77C82" w:rsidRDefault="00A77C82" w:rsidP="00A77C82">
      <w:pPr>
        <w:ind w:left="851" w:hanging="284"/>
      </w:pPr>
      <w:r>
        <w:t>a.</w:t>
      </w:r>
      <w:r>
        <w:tab/>
        <w:t>shall perform the actions specified in the subclause 6.3.4.4.2;</w:t>
      </w:r>
    </w:p>
    <w:p w14:paraId="4F067197" w14:textId="77777777" w:rsidR="00A77C82" w:rsidRDefault="00A77C82" w:rsidP="00A77C82">
      <w:pPr>
        <w:ind w:left="568" w:hanging="284"/>
      </w:pPr>
      <w:r>
        <w:t>2.</w:t>
      </w:r>
      <w:r>
        <w:tab/>
        <w:t>if counter Cx (Simultaneous transmission video) has reached its upper limit:</w:t>
      </w:r>
    </w:p>
    <w:p w14:paraId="454098D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5A34CBB8" w14:textId="77777777" w:rsidR="00A77C82" w:rsidRDefault="00A77C82" w:rsidP="00A77C82">
      <w:pPr>
        <w:ind w:left="851" w:hanging="284"/>
      </w:pPr>
      <w:r>
        <w:t>b.</w:t>
      </w:r>
      <w:r>
        <w:tab/>
        <w:t>shall stop timer T4 (Transmission Grant), if running;</w:t>
      </w:r>
    </w:p>
    <w:p w14:paraId="36783A98" w14:textId="77777777" w:rsidR="00A77C82" w:rsidRDefault="00A77C82" w:rsidP="00A77C82">
      <w:pPr>
        <w:ind w:left="851" w:hanging="284"/>
      </w:pPr>
      <w:r>
        <w:t>c.</w:t>
      </w:r>
      <w:r>
        <w:tab/>
        <w:t>shall set the Reject Cause field in the Transmission Revoke message to #4 (Media Transmission pre-empted);</w:t>
      </w:r>
    </w:p>
    <w:p w14:paraId="3D6CB083" w14:textId="77777777" w:rsidR="00A77C82" w:rsidRDefault="00A77C82" w:rsidP="00A77C82">
      <w:pPr>
        <w:ind w:left="851" w:hanging="284"/>
      </w:pPr>
      <w:r>
        <w:t>d.</w:t>
      </w:r>
      <w:r>
        <w:tab/>
        <w:t>shall enter the 'G: pending Transmission Revoke' state as specified in the subclause 6.3.4.5.2;</w:t>
      </w:r>
    </w:p>
    <w:p w14:paraId="0DBC5C86"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E36265F"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4E6ACC00" w14:textId="77777777" w:rsidR="00A77C82" w:rsidRDefault="00A77C82" w:rsidP="00A77C82">
      <w:pPr>
        <w:ind w:left="1135" w:hanging="284"/>
      </w:pPr>
      <w:r>
        <w:t>i.</w:t>
      </w:r>
      <w:r>
        <w:tab/>
        <w:t>shall include the queue position and transmission priority in the Queue Info field; and</w:t>
      </w:r>
    </w:p>
    <w:p w14:paraId="7220EC65"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419DB12" w14:textId="77777777" w:rsidR="00A77C82" w:rsidRDefault="00A77C82" w:rsidP="00A77C82">
      <w:r>
        <w:t>[TS 24.581, clause 6.3.5.3.9]</w:t>
      </w:r>
    </w:p>
    <w:p w14:paraId="1EF62F76"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587875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B5F639B" w14:textId="77777777" w:rsidR="00A77C82" w:rsidRDefault="00A77C82" w:rsidP="00A77C82">
      <w:pPr>
        <w:ind w:left="568" w:hanging="284"/>
      </w:pPr>
      <w:r>
        <w:t>2.</w:t>
      </w:r>
      <w:r>
        <w:tab/>
        <w:t>shall remain in the 'U: not permitted and Transmit Idle' state.</w:t>
      </w:r>
    </w:p>
    <w:p w14:paraId="357CECBA" w14:textId="77777777" w:rsidR="00A77C82" w:rsidRDefault="00A77C82" w:rsidP="00A77C82">
      <w:r>
        <w:t>[TS 24.581, clause 6.3.5.4.8]</w:t>
      </w:r>
    </w:p>
    <w:p w14:paraId="149276FC"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1EB6C1A"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4F9EF105" w14:textId="77777777" w:rsidR="00A77C82" w:rsidRDefault="00A77C82" w:rsidP="00A77C82">
      <w:pPr>
        <w:ind w:left="568" w:hanging="284"/>
      </w:pPr>
      <w:r>
        <w:t>2.</w:t>
      </w:r>
      <w:r>
        <w:tab/>
        <w:t>shall remain in the 'U: not permitted and Transmit Taken' state.</w:t>
      </w:r>
    </w:p>
    <w:p w14:paraId="1F9122E9" w14:textId="77777777" w:rsidR="00A77C82" w:rsidRDefault="00A77C82" w:rsidP="00E972B2">
      <w:pPr>
        <w:pStyle w:val="H6"/>
      </w:pPr>
      <w:bookmarkStart w:id="341" w:name="_Toc52787486"/>
      <w:bookmarkStart w:id="342" w:name="_Toc52787666"/>
      <w:r>
        <w:t>6.1.1.1.3</w:t>
      </w:r>
      <w:r>
        <w:tab/>
        <w:t>Test description</w:t>
      </w:r>
      <w:bookmarkEnd w:id="341"/>
      <w:bookmarkEnd w:id="342"/>
    </w:p>
    <w:p w14:paraId="1DF5132C" w14:textId="77777777" w:rsidR="00A77C82" w:rsidRDefault="00A77C82" w:rsidP="00E972B2">
      <w:pPr>
        <w:pStyle w:val="H6"/>
      </w:pPr>
      <w:r>
        <w:t>6.1.1.1.3.1</w:t>
      </w:r>
      <w:r>
        <w:tab/>
        <w:t>Pre-test conditions</w:t>
      </w:r>
    </w:p>
    <w:p w14:paraId="7BF0AB1F" w14:textId="77777777" w:rsidR="00390016" w:rsidRDefault="00390016" w:rsidP="00390016">
      <w:pPr>
        <w:pStyle w:val="H6"/>
      </w:pPr>
      <w:r w:rsidRPr="00102CE5">
        <w:t>Test configuration</w:t>
      </w:r>
      <w:r>
        <w:t>:</w:t>
      </w:r>
    </w:p>
    <w:p w14:paraId="5AE1B8C6" w14:textId="77777777" w:rsidR="00390016" w:rsidRDefault="00390016" w:rsidP="00390016">
      <w:pPr>
        <w:pStyle w:val="B1"/>
      </w:pPr>
      <w:r>
        <w:t>-</w:t>
      </w:r>
      <w:r>
        <w:tab/>
        <w:t>Single cell configuration according to TS 36.579-1 [2] clause 5.2.2.2.1.</w:t>
      </w:r>
    </w:p>
    <w:p w14:paraId="207A6F28" w14:textId="77777777" w:rsidR="00390016" w:rsidRDefault="00390016" w:rsidP="00390016">
      <w:pPr>
        <w:pStyle w:val="H6"/>
      </w:pPr>
      <w:r>
        <w:t>Preamble:</w:t>
      </w:r>
    </w:p>
    <w:p w14:paraId="1407023D" w14:textId="77777777" w:rsidR="00390016" w:rsidRDefault="00390016" w:rsidP="00390016">
      <w:pPr>
        <w:pStyle w:val="B1"/>
      </w:pPr>
      <w:r>
        <w:t>-</w:t>
      </w:r>
      <w:r>
        <w:tab/>
        <w:t>The UE has performed procedure 'Initial registration' as described in TS 36.579-1 [2] clause 5.4.2.</w:t>
      </w:r>
    </w:p>
    <w:p w14:paraId="6BED942E" w14:textId="77777777" w:rsidR="00390016" w:rsidRDefault="00390016" w:rsidP="00390016">
      <w:pPr>
        <w:pStyle w:val="B1"/>
      </w:pPr>
      <w:r>
        <w:t>-</w:t>
      </w:r>
      <w:r>
        <w:tab/>
      </w:r>
      <w:r w:rsidRPr="000573F5">
        <w:t>UE States at the end of the preamble</w:t>
      </w:r>
      <w:r>
        <w:t>:</w:t>
      </w:r>
    </w:p>
    <w:p w14:paraId="145AA77E" w14:textId="77777777" w:rsidR="00390016" w:rsidRDefault="00390016" w:rsidP="00390016">
      <w:pPr>
        <w:pStyle w:val="B1"/>
        <w:ind w:left="852"/>
      </w:pPr>
      <w:r>
        <w:t>-</w:t>
      </w:r>
      <w:r>
        <w:tab/>
        <w:t>The UE is in RRC_IDLE state.</w:t>
      </w:r>
    </w:p>
    <w:p w14:paraId="74D84D22" w14:textId="77777777" w:rsidR="00390016" w:rsidRDefault="00390016" w:rsidP="00390016">
      <w:pPr>
        <w:pStyle w:val="B1"/>
        <w:ind w:left="852"/>
      </w:pPr>
      <w:r>
        <w:t>-</w:t>
      </w:r>
      <w:r>
        <w:tab/>
        <w:t>The client is registered for MCVideo.</w:t>
      </w:r>
    </w:p>
    <w:p w14:paraId="0F8C1175" w14:textId="77777777" w:rsidR="00A77C82" w:rsidRDefault="00A77C82" w:rsidP="00E972B2">
      <w:pPr>
        <w:pStyle w:val="H6"/>
      </w:pPr>
      <w:r>
        <w:t>6.1.1.1.3.2</w:t>
      </w:r>
      <w:r>
        <w:tab/>
        <w:t>Test procedure sequence</w:t>
      </w:r>
    </w:p>
    <w:p w14:paraId="0B866C81" w14:textId="77777777" w:rsidR="00A77C82" w:rsidRDefault="00A77C82" w:rsidP="00E972B2">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A77C82" w14:paraId="287B3FD6" w14:textId="77777777" w:rsidTr="007D20C3">
        <w:trPr>
          <w:tblHeader/>
        </w:trPr>
        <w:tc>
          <w:tcPr>
            <w:tcW w:w="692" w:type="dxa"/>
            <w:tcBorders>
              <w:top w:val="single" w:sz="4" w:space="0" w:color="auto"/>
              <w:left w:val="single" w:sz="4" w:space="0" w:color="auto"/>
              <w:bottom w:val="nil"/>
              <w:right w:val="single" w:sz="4" w:space="0" w:color="auto"/>
            </w:tcBorders>
            <w:hideMark/>
          </w:tcPr>
          <w:p w14:paraId="3EFD50C7" w14:textId="77777777" w:rsidR="00A77C82" w:rsidRDefault="00A77C82" w:rsidP="00E972B2">
            <w:pPr>
              <w:pStyle w:val="TAH"/>
              <w:rPr>
                <w:rFonts w:eastAsia="Calibri"/>
              </w:rPr>
            </w:pPr>
            <w:r>
              <w:rPr>
                <w:rFonts w:eastAsia="Calibri"/>
              </w:rPr>
              <w:t>St</w:t>
            </w:r>
          </w:p>
        </w:tc>
        <w:tc>
          <w:tcPr>
            <w:tcW w:w="3925" w:type="dxa"/>
            <w:tcBorders>
              <w:top w:val="single" w:sz="4" w:space="0" w:color="auto"/>
              <w:left w:val="single" w:sz="4" w:space="0" w:color="auto"/>
              <w:bottom w:val="nil"/>
              <w:right w:val="single" w:sz="4" w:space="0" w:color="auto"/>
            </w:tcBorders>
            <w:hideMark/>
          </w:tcPr>
          <w:p w14:paraId="1710B9D0" w14:textId="77777777" w:rsidR="00A77C82" w:rsidRDefault="00A77C82" w:rsidP="00E972B2">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B51A08" w14:textId="77777777" w:rsidR="00A77C82" w:rsidRDefault="00A77C82" w:rsidP="00E972B2">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9B48AF5" w14:textId="77777777" w:rsidR="00A77C82" w:rsidRDefault="00A77C82" w:rsidP="00E972B2">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E43C221" w14:textId="77777777" w:rsidR="00A77C82" w:rsidRDefault="00A77C82" w:rsidP="00E972B2">
            <w:pPr>
              <w:pStyle w:val="TAH"/>
              <w:rPr>
                <w:rFonts w:eastAsia="Calibri"/>
              </w:rPr>
            </w:pPr>
            <w:r>
              <w:rPr>
                <w:rFonts w:eastAsia="Calibri"/>
              </w:rPr>
              <w:t>Verdict</w:t>
            </w:r>
          </w:p>
        </w:tc>
      </w:tr>
      <w:tr w:rsidR="00A77C82" w14:paraId="1FB349F3" w14:textId="77777777" w:rsidTr="007D20C3">
        <w:trPr>
          <w:tblHeader/>
        </w:trPr>
        <w:tc>
          <w:tcPr>
            <w:tcW w:w="692" w:type="dxa"/>
            <w:tcBorders>
              <w:top w:val="nil"/>
              <w:left w:val="single" w:sz="4" w:space="0" w:color="auto"/>
              <w:bottom w:val="single" w:sz="4" w:space="0" w:color="auto"/>
              <w:right w:val="single" w:sz="4" w:space="0" w:color="auto"/>
            </w:tcBorders>
          </w:tcPr>
          <w:p w14:paraId="1B4CB209" w14:textId="77777777" w:rsidR="00A77C82" w:rsidRDefault="00A77C82" w:rsidP="00E972B2">
            <w:pPr>
              <w:pStyle w:val="TAH"/>
              <w:rPr>
                <w:rFonts w:eastAsia="Calibri"/>
              </w:rPr>
            </w:pPr>
          </w:p>
        </w:tc>
        <w:tc>
          <w:tcPr>
            <w:tcW w:w="3925" w:type="dxa"/>
            <w:tcBorders>
              <w:top w:val="nil"/>
              <w:left w:val="single" w:sz="4" w:space="0" w:color="auto"/>
              <w:bottom w:val="single" w:sz="4" w:space="0" w:color="auto"/>
              <w:right w:val="single" w:sz="4" w:space="0" w:color="auto"/>
            </w:tcBorders>
          </w:tcPr>
          <w:p w14:paraId="6856CD12" w14:textId="77777777" w:rsidR="00A77C82" w:rsidRDefault="00A77C82" w:rsidP="00E972B2">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5062884" w14:textId="77777777" w:rsidR="00A77C82" w:rsidRDefault="00A77C82" w:rsidP="00E972B2">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384D4F42" w14:textId="77777777" w:rsidR="00A77C82" w:rsidRDefault="00A77C82" w:rsidP="00E972B2">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E661C2" w14:textId="77777777" w:rsidR="00A77C82" w:rsidRDefault="00A77C82" w:rsidP="00E972B2">
            <w:pPr>
              <w:pStyle w:val="TAH"/>
              <w:rPr>
                <w:rFonts w:eastAsia="Calibri"/>
              </w:rPr>
            </w:pPr>
          </w:p>
        </w:tc>
        <w:tc>
          <w:tcPr>
            <w:tcW w:w="936" w:type="dxa"/>
            <w:tcBorders>
              <w:top w:val="nil"/>
              <w:left w:val="single" w:sz="4" w:space="0" w:color="auto"/>
              <w:bottom w:val="single" w:sz="4" w:space="0" w:color="auto"/>
              <w:right w:val="single" w:sz="4" w:space="0" w:color="auto"/>
            </w:tcBorders>
          </w:tcPr>
          <w:p w14:paraId="09410D99" w14:textId="77777777" w:rsidR="00A77C82" w:rsidRDefault="00A77C82" w:rsidP="00E972B2">
            <w:pPr>
              <w:pStyle w:val="TAH"/>
              <w:rPr>
                <w:rFonts w:eastAsia="Calibri"/>
              </w:rPr>
            </w:pPr>
          </w:p>
        </w:tc>
      </w:tr>
      <w:tr w:rsidR="00A77C82" w14:paraId="50893F9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28BEED" w14:textId="77777777" w:rsidR="00A77C82" w:rsidRDefault="00A77C82" w:rsidP="00E972B2">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231672A"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C4F5A4D" w14:textId="77777777" w:rsidR="00A77C82" w:rsidRDefault="00A77C82" w:rsidP="00E972B2">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47FD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3D93F0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0531ACC"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F37F39A" w14:textId="77777777" w:rsidR="00A77C82" w:rsidRDefault="00A77C82" w:rsidP="00E972B2">
            <w:pPr>
              <w:pStyle w:val="TAC"/>
              <w:rPr>
                <w:rFonts w:eastAsia="Calibri"/>
              </w:rPr>
            </w:pPr>
            <w:r>
              <w:rPr>
                <w:rFonts w:eastAsia="Calibri"/>
              </w:rPr>
              <w:t>-</w:t>
            </w:r>
          </w:p>
        </w:tc>
      </w:tr>
      <w:tr w:rsidR="00A77C82" w14:paraId="15E18DF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58C225" w14:textId="77777777" w:rsidR="00A77C82" w:rsidRDefault="00A77C82" w:rsidP="00E972B2">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341CD3D1" w14:textId="5F011E13"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50F6D2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7FABB2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8E9E8FB" w14:textId="77777777" w:rsidR="00A77C82" w:rsidRDefault="00A77C82" w:rsidP="00E972B2">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09BD906" w14:textId="77777777" w:rsidR="00A77C82" w:rsidRDefault="00A77C82" w:rsidP="00E972B2">
            <w:pPr>
              <w:pStyle w:val="TAC"/>
              <w:rPr>
                <w:rFonts w:eastAsia="Calibri"/>
              </w:rPr>
            </w:pPr>
            <w:r>
              <w:rPr>
                <w:rFonts w:eastAsia="Calibri"/>
              </w:rPr>
              <w:t>P</w:t>
            </w:r>
          </w:p>
        </w:tc>
      </w:tr>
      <w:tr w:rsidR="00A77C82" w14:paraId="022C730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9107EA6" w14:textId="77777777" w:rsidR="00A77C82" w:rsidRDefault="00A77C82" w:rsidP="00E972B2">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8D75D1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91A99A3"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84E61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7C056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E91737" w14:textId="77777777" w:rsidR="00A77C82" w:rsidRDefault="00A77C82" w:rsidP="00E972B2">
            <w:pPr>
              <w:pStyle w:val="TAC"/>
              <w:rPr>
                <w:rFonts w:eastAsia="Calibri"/>
              </w:rPr>
            </w:pPr>
            <w:r>
              <w:rPr>
                <w:rFonts w:eastAsia="Calibri"/>
              </w:rPr>
              <w:t>-</w:t>
            </w:r>
          </w:p>
        </w:tc>
      </w:tr>
      <w:tr w:rsidR="00A77C82" w14:paraId="10A232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465392" w14:textId="77777777" w:rsidR="00A77C82" w:rsidRDefault="00A77C82" w:rsidP="00E972B2">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6B00FB6E" w14:textId="77777777" w:rsidR="00A77C82" w:rsidRDefault="00A77C82" w:rsidP="00E972B2">
            <w:pPr>
              <w:pStyle w:val="TAL"/>
            </w:pPr>
            <w:r>
              <w:t>Check: Does the UE (MCVideo client) provide transmission granted notification to the user?</w:t>
            </w:r>
          </w:p>
          <w:p w14:paraId="1FBA9164" w14:textId="77777777" w:rsidR="00A77C82" w:rsidRDefault="00A77C82" w:rsidP="00E972B2">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5368687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77D885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5E4078F" w14:textId="77777777" w:rsidR="00A77C82" w:rsidRDefault="00A77C82" w:rsidP="00E972B2">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2802DB42" w14:textId="77777777" w:rsidR="00A77C82" w:rsidRDefault="00A77C82" w:rsidP="00E972B2">
            <w:pPr>
              <w:pStyle w:val="TAC"/>
              <w:rPr>
                <w:rFonts w:eastAsia="Calibri"/>
              </w:rPr>
            </w:pPr>
            <w:r>
              <w:rPr>
                <w:rFonts w:eastAsia="Calibri"/>
              </w:rPr>
              <w:t>P</w:t>
            </w:r>
          </w:p>
        </w:tc>
      </w:tr>
      <w:tr w:rsidR="00A77C82" w14:paraId="356746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75ED1F" w14:textId="77777777" w:rsidR="00A77C82" w:rsidRDefault="00A77C82" w:rsidP="00E972B2">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7C169074" w14:textId="77777777" w:rsidR="00A77C82" w:rsidRDefault="00A77C82" w:rsidP="00E972B2">
            <w:pPr>
              <w:pStyle w:val="TAL"/>
              <w:rPr>
                <w:rFonts w:eastAsia="Calibri"/>
              </w:rPr>
            </w:pPr>
            <w:r>
              <w:rPr>
                <w:rFonts w:eastAsia="Calibri"/>
              </w:rPr>
              <w:t>Make the UE (MCVideo client) request end of transmission.</w:t>
            </w:r>
          </w:p>
          <w:p w14:paraId="08B0BC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F34FA7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788F6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23226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8ECF45B" w14:textId="77777777" w:rsidR="00A77C82" w:rsidRDefault="00A77C82" w:rsidP="00E972B2">
            <w:pPr>
              <w:pStyle w:val="TAC"/>
              <w:rPr>
                <w:rFonts w:eastAsia="Calibri"/>
              </w:rPr>
            </w:pPr>
            <w:r>
              <w:rPr>
                <w:rFonts w:eastAsia="Calibri"/>
              </w:rPr>
              <w:t>-</w:t>
            </w:r>
          </w:p>
        </w:tc>
      </w:tr>
      <w:tr w:rsidR="00A77C82" w14:paraId="2FA0457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61467DD" w14:textId="77777777" w:rsidR="00A77C82" w:rsidRDefault="00A77C82" w:rsidP="00E972B2">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67E15C01" w14:textId="48EBB510" w:rsidR="00A77C82" w:rsidRDefault="00A77C82"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B938095"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4B8B562"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1367F6" w14:textId="77777777" w:rsidR="00A77C82" w:rsidRDefault="00A77C82" w:rsidP="00E972B2">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1C882FD8" w14:textId="77777777" w:rsidR="00A77C82" w:rsidRDefault="00A77C82" w:rsidP="00E972B2">
            <w:pPr>
              <w:pStyle w:val="TAC"/>
              <w:rPr>
                <w:rFonts w:eastAsia="Calibri"/>
              </w:rPr>
            </w:pPr>
            <w:r>
              <w:rPr>
                <w:rFonts w:eastAsia="Calibri"/>
              </w:rPr>
              <w:t>P</w:t>
            </w:r>
          </w:p>
        </w:tc>
      </w:tr>
      <w:tr w:rsidR="00A77C82" w14:paraId="748DC4E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295B176" w14:textId="77777777" w:rsidR="00A77C82" w:rsidRDefault="00A77C82" w:rsidP="00E972B2">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33C5BD6E" w14:textId="77777777" w:rsidR="00A77C82" w:rsidRDefault="00A77C82" w:rsidP="00E972B2">
            <w:pPr>
              <w:pStyle w:val="TAL"/>
              <w:rPr>
                <w:rFonts w:eastAsia="Calibri"/>
              </w:rPr>
            </w:pPr>
            <w:r>
              <w:rPr>
                <w:rFonts w:eastAsia="Calibri"/>
              </w:rPr>
              <w:t>Make the UE (MCVideo client) request upgrade of the call to an emergency group call with implicit transmission request.</w:t>
            </w:r>
          </w:p>
          <w:p w14:paraId="4400FC5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DCF46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B994E7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36306E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90D0BE3" w14:textId="77777777" w:rsidR="00A77C82" w:rsidRDefault="00A77C82" w:rsidP="00E972B2">
            <w:pPr>
              <w:pStyle w:val="TAC"/>
              <w:rPr>
                <w:rFonts w:eastAsia="Calibri"/>
              </w:rPr>
            </w:pPr>
            <w:r>
              <w:rPr>
                <w:rFonts w:eastAsia="Calibri"/>
              </w:rPr>
              <w:t>-</w:t>
            </w:r>
          </w:p>
        </w:tc>
      </w:tr>
      <w:tr w:rsidR="00A77C82" w14:paraId="46890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DC6B52A" w14:textId="77777777" w:rsidR="00A77C82" w:rsidRDefault="00A77C82" w:rsidP="00E972B2">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4B210CC2" w14:textId="158E11D0"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4DF35C1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C20FAF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848549B" w14:textId="77777777" w:rsidR="00A77C82" w:rsidRDefault="00A77C82" w:rsidP="00E972B2">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39E2A2B7" w14:textId="77777777" w:rsidR="00A77C82" w:rsidRDefault="00A77C82" w:rsidP="00E972B2">
            <w:pPr>
              <w:pStyle w:val="TAC"/>
              <w:rPr>
                <w:rFonts w:eastAsia="Calibri"/>
              </w:rPr>
            </w:pPr>
            <w:r>
              <w:rPr>
                <w:rFonts w:eastAsia="Calibri"/>
              </w:rPr>
              <w:t>P</w:t>
            </w:r>
          </w:p>
        </w:tc>
      </w:tr>
      <w:tr w:rsidR="00A77C82" w14:paraId="704D15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234634C" w14:textId="77777777" w:rsidR="00A77C82" w:rsidRDefault="00A77C82" w:rsidP="00E972B2">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7ED210EE"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BE06EC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C0591F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BE99B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71CA0AF" w14:textId="77777777" w:rsidR="00A77C82" w:rsidRDefault="00A77C82" w:rsidP="00E972B2">
            <w:pPr>
              <w:pStyle w:val="TAC"/>
              <w:rPr>
                <w:rFonts w:eastAsia="Calibri"/>
              </w:rPr>
            </w:pPr>
            <w:r>
              <w:rPr>
                <w:rFonts w:eastAsia="Calibri"/>
              </w:rPr>
              <w:t>-</w:t>
            </w:r>
          </w:p>
        </w:tc>
      </w:tr>
      <w:tr w:rsidR="00A77C82" w14:paraId="4B91B81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84ACE43" w14:textId="77777777" w:rsidR="00A77C82" w:rsidRDefault="00A77C82" w:rsidP="00E972B2">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8D7CA5D" w14:textId="77777777" w:rsidR="00A77C82" w:rsidRDefault="00A77C82" w:rsidP="00E972B2">
            <w:pPr>
              <w:pStyle w:val="TAL"/>
              <w:rPr>
                <w:rFonts w:eastAsia="Calibri"/>
              </w:rPr>
            </w:pPr>
            <w:r>
              <w:rPr>
                <w:rFonts w:eastAsia="Calibri"/>
              </w:rPr>
              <w:t>Check: Does the UE (MCVideo client) notify the user that the call has been upgraded to an emergency group call?</w:t>
            </w:r>
          </w:p>
          <w:p w14:paraId="197B2C7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65096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257A4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D187F5" w14:textId="77777777" w:rsidR="00A77C82" w:rsidRDefault="00A77C82" w:rsidP="00E972B2">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09598D63" w14:textId="77777777" w:rsidR="00A77C82" w:rsidRDefault="00A77C82" w:rsidP="00E972B2">
            <w:pPr>
              <w:pStyle w:val="TAC"/>
              <w:rPr>
                <w:rFonts w:eastAsia="Calibri"/>
              </w:rPr>
            </w:pPr>
            <w:r>
              <w:rPr>
                <w:rFonts w:eastAsia="Calibri"/>
              </w:rPr>
              <w:t>P</w:t>
            </w:r>
          </w:p>
        </w:tc>
      </w:tr>
      <w:tr w:rsidR="00A77C82" w14:paraId="1A46D599"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0508C92" w14:textId="77777777" w:rsidR="00A77C82" w:rsidRDefault="00A77C82" w:rsidP="00E972B2">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D2D8FB0" w14:textId="77777777" w:rsidR="00A77C82" w:rsidRDefault="00A77C82" w:rsidP="00E972B2">
            <w:pPr>
              <w:pStyle w:val="TAL"/>
              <w:rPr>
                <w:rFonts w:eastAsia="Calibri"/>
              </w:rPr>
            </w:pPr>
            <w:r>
              <w:rPr>
                <w:rFonts w:eastAsia="Calibri"/>
              </w:rPr>
              <w:t>Make the UE (MCVideo client) request end of transmission.</w:t>
            </w:r>
          </w:p>
          <w:p w14:paraId="77EE13D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7B6B0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5E29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2931FD6"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139322D" w14:textId="77777777" w:rsidR="00A77C82" w:rsidRDefault="00A77C82" w:rsidP="00E972B2">
            <w:pPr>
              <w:pStyle w:val="TAC"/>
              <w:rPr>
                <w:rFonts w:eastAsia="Calibri"/>
                <w:szCs w:val="22"/>
              </w:rPr>
            </w:pPr>
            <w:r>
              <w:rPr>
                <w:rFonts w:eastAsia="Calibri"/>
              </w:rPr>
              <w:t>-</w:t>
            </w:r>
          </w:p>
        </w:tc>
      </w:tr>
      <w:tr w:rsidR="00A77C82" w14:paraId="1086DE6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A7CFB9E" w14:textId="77777777" w:rsidR="00A77C82" w:rsidRDefault="00A77C82" w:rsidP="00E972B2">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17CD963F" w14:textId="064E1ABA"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509AB0E"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EF40C7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8EAC37"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637166F0" w14:textId="77777777" w:rsidR="00A77C82" w:rsidRDefault="00A77C82" w:rsidP="00E972B2">
            <w:pPr>
              <w:pStyle w:val="TAC"/>
              <w:rPr>
                <w:rFonts w:eastAsia="Calibri"/>
                <w:szCs w:val="22"/>
              </w:rPr>
            </w:pPr>
            <w:r>
              <w:rPr>
                <w:rFonts w:eastAsia="Calibri"/>
              </w:rPr>
              <w:t>P</w:t>
            </w:r>
          </w:p>
        </w:tc>
      </w:tr>
      <w:tr w:rsidR="00A77C82" w14:paraId="3E92C1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10FE240" w14:textId="77777777" w:rsidR="00A77C82" w:rsidRDefault="00A77C82" w:rsidP="00E972B2">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7967853E" w14:textId="77777777" w:rsidR="00A77C82" w:rsidRDefault="00A77C82" w:rsidP="00E972B2">
            <w:pPr>
              <w:pStyle w:val="TAL"/>
              <w:rPr>
                <w:rFonts w:eastAsia="Calibri"/>
              </w:rPr>
            </w:pPr>
            <w:r>
              <w:rPr>
                <w:rFonts w:eastAsia="Calibri"/>
              </w:rPr>
              <w:t>Make the UE (MCVideo client) request downgrade of the call to a normal group call.</w:t>
            </w:r>
          </w:p>
          <w:p w14:paraId="136F8D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9857976"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0917B3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8317EB1"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DD63A99" w14:textId="77777777" w:rsidR="00A77C82" w:rsidRDefault="00A77C82" w:rsidP="00E972B2">
            <w:pPr>
              <w:pStyle w:val="TAC"/>
              <w:rPr>
                <w:rFonts w:eastAsia="Calibri"/>
              </w:rPr>
            </w:pPr>
            <w:r>
              <w:rPr>
                <w:rFonts w:eastAsia="Calibri"/>
              </w:rPr>
              <w:t>-</w:t>
            </w:r>
          </w:p>
        </w:tc>
      </w:tr>
      <w:tr w:rsidR="00A77C82" w14:paraId="69C299C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F13FF4B" w14:textId="77777777" w:rsidR="00A77C82" w:rsidRDefault="00A77C82" w:rsidP="00E972B2">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5D35A1A8" w14:textId="7D6413F4"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D8799D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250DC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68EEC00" w14:textId="77777777" w:rsidR="00A77C82" w:rsidRDefault="00A77C82" w:rsidP="00E972B2">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400B23D" w14:textId="77777777" w:rsidR="00A77C82" w:rsidRDefault="00A77C82" w:rsidP="00E972B2">
            <w:pPr>
              <w:pStyle w:val="TAC"/>
              <w:rPr>
                <w:rFonts w:eastAsia="Calibri"/>
              </w:rPr>
            </w:pPr>
            <w:r>
              <w:rPr>
                <w:rFonts w:eastAsia="Calibri"/>
              </w:rPr>
              <w:t>P</w:t>
            </w:r>
          </w:p>
        </w:tc>
      </w:tr>
      <w:tr w:rsidR="00A77C82" w14:paraId="516407E8"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991B23E" w14:textId="77777777" w:rsidR="00A77C82" w:rsidRDefault="00A77C82" w:rsidP="00E972B2">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156FDDA7"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F96FD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E779E9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E0BD4DB"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6F1B2C6" w14:textId="77777777" w:rsidR="00A77C82" w:rsidRDefault="00A77C82" w:rsidP="00E972B2">
            <w:pPr>
              <w:pStyle w:val="TAC"/>
              <w:rPr>
                <w:rFonts w:eastAsia="Calibri"/>
              </w:rPr>
            </w:pPr>
            <w:r>
              <w:rPr>
                <w:rFonts w:eastAsia="Calibri"/>
              </w:rPr>
              <w:t>-</w:t>
            </w:r>
          </w:p>
        </w:tc>
      </w:tr>
      <w:tr w:rsidR="00A77C82" w14:paraId="6D5D34F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5902F0B" w14:textId="77777777" w:rsidR="00A77C82" w:rsidRDefault="00A77C82" w:rsidP="00E972B2">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076971B8" w14:textId="77777777" w:rsidR="00A77C82" w:rsidRDefault="00A77C82" w:rsidP="00E972B2">
            <w:pPr>
              <w:pStyle w:val="TAL"/>
              <w:rPr>
                <w:rFonts w:eastAsia="Calibri"/>
              </w:rPr>
            </w:pPr>
            <w:r>
              <w:rPr>
                <w:rFonts w:eastAsia="Calibri"/>
              </w:rPr>
              <w:t>Check: Does the UE (MCVideo client) notify the user that the call has been downgraded?</w:t>
            </w:r>
          </w:p>
          <w:p w14:paraId="733C6693" w14:textId="77777777" w:rsidR="00A77C82" w:rsidRDefault="00A77C82" w:rsidP="00E972B2">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F38013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293D03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BA85043" w14:textId="77777777" w:rsidR="00A77C82" w:rsidRDefault="00A77C82" w:rsidP="00E972B2">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531BD23C" w14:textId="77777777" w:rsidR="00A77C82" w:rsidRDefault="00A77C82" w:rsidP="00E972B2">
            <w:pPr>
              <w:pStyle w:val="TAC"/>
              <w:rPr>
                <w:rFonts w:eastAsia="Calibri"/>
              </w:rPr>
            </w:pPr>
            <w:r>
              <w:rPr>
                <w:rFonts w:eastAsia="Calibri"/>
              </w:rPr>
              <w:t>P</w:t>
            </w:r>
          </w:p>
        </w:tc>
      </w:tr>
      <w:tr w:rsidR="00A77C82" w14:paraId="1087ECD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BC5DA86" w14:textId="77777777" w:rsidR="00A77C82" w:rsidRDefault="00A77C82" w:rsidP="00E972B2">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605D04A5"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B881018"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DDE6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213A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DDB48E2" w14:textId="77777777" w:rsidR="00A77C82" w:rsidRDefault="00A77C82" w:rsidP="00E972B2">
            <w:pPr>
              <w:pStyle w:val="TAC"/>
              <w:rPr>
                <w:rFonts w:eastAsia="Calibri"/>
              </w:rPr>
            </w:pPr>
            <w:r>
              <w:rPr>
                <w:rFonts w:eastAsia="Calibri"/>
              </w:rPr>
              <w:t>-</w:t>
            </w:r>
          </w:p>
        </w:tc>
      </w:tr>
      <w:tr w:rsidR="00A77C82" w14:paraId="20393364"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9955C0E" w14:textId="77777777" w:rsidR="00A77C82" w:rsidRDefault="00A77C82" w:rsidP="00E972B2">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01F9532A" w14:textId="77777777" w:rsidR="00A77C82" w:rsidRDefault="00A77C82" w:rsidP="00E972B2">
            <w:pPr>
              <w:pStyle w:val="TAL"/>
              <w:rPr>
                <w:rFonts w:eastAsia="Calibri"/>
              </w:rPr>
            </w:pPr>
            <w:r>
              <w:rPr>
                <w:rFonts w:eastAsia="Calibri"/>
              </w:rPr>
              <w:t>Make the UE (MCVideo client) request upgrade of the call to an imminent peril group call with implicit transmission request.</w:t>
            </w:r>
          </w:p>
          <w:p w14:paraId="54F8301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0591D2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5BF256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10A8C8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CBED689" w14:textId="77777777" w:rsidR="00A77C82" w:rsidRDefault="00A77C82" w:rsidP="00E972B2">
            <w:pPr>
              <w:pStyle w:val="TAC"/>
              <w:rPr>
                <w:rFonts w:eastAsia="Calibri"/>
                <w:szCs w:val="22"/>
              </w:rPr>
            </w:pPr>
            <w:r>
              <w:rPr>
                <w:rFonts w:eastAsia="Calibri"/>
              </w:rPr>
              <w:t>-</w:t>
            </w:r>
          </w:p>
        </w:tc>
      </w:tr>
      <w:tr w:rsidR="00A77C82" w14:paraId="518B3CE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D755334" w14:textId="77777777" w:rsidR="00A77C82" w:rsidRDefault="00A77C82" w:rsidP="00E972B2">
            <w:pPr>
              <w:pStyle w:val="TAC"/>
              <w:rPr>
                <w:rFonts w:eastAsia="Calibri"/>
              </w:rPr>
            </w:pPr>
            <w:r>
              <w:rPr>
                <w:rFonts w:eastAsia="Calibri"/>
              </w:rPr>
              <w:t>26</w:t>
            </w:r>
          </w:p>
        </w:tc>
        <w:tc>
          <w:tcPr>
            <w:tcW w:w="3925" w:type="dxa"/>
            <w:tcBorders>
              <w:top w:val="single" w:sz="4" w:space="0" w:color="auto"/>
              <w:left w:val="single" w:sz="4" w:space="0" w:color="auto"/>
              <w:bottom w:val="single" w:sz="4" w:space="0" w:color="auto"/>
              <w:right w:val="single" w:sz="4" w:space="0" w:color="auto"/>
            </w:tcBorders>
            <w:hideMark/>
          </w:tcPr>
          <w:p w14:paraId="2905BD7F" w14:textId="035E754D"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as described in TS 36.579-1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5C436F2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0CFA7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F1C7BA" w14:textId="77777777" w:rsidR="00A77C82" w:rsidRDefault="00A77C82" w:rsidP="00E972B2">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64880741" w14:textId="77777777" w:rsidR="00A77C82" w:rsidRDefault="00A77C82" w:rsidP="00E972B2">
            <w:pPr>
              <w:pStyle w:val="TAC"/>
              <w:rPr>
                <w:rFonts w:eastAsia="Calibri"/>
              </w:rPr>
            </w:pPr>
            <w:r>
              <w:rPr>
                <w:rFonts w:eastAsia="Calibri"/>
              </w:rPr>
              <w:t>P</w:t>
            </w:r>
          </w:p>
        </w:tc>
      </w:tr>
      <w:tr w:rsidR="00A77C82" w14:paraId="4C0BB71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AC4029" w14:textId="77777777" w:rsidR="00A77C82" w:rsidRDefault="00A77C82" w:rsidP="00E972B2">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1C26415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2A61F7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1114A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524C5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48B31A" w14:textId="77777777" w:rsidR="00A77C82" w:rsidRDefault="00A77C82" w:rsidP="00E972B2">
            <w:pPr>
              <w:pStyle w:val="TAC"/>
              <w:rPr>
                <w:rFonts w:eastAsia="Calibri"/>
              </w:rPr>
            </w:pPr>
            <w:r>
              <w:rPr>
                <w:rFonts w:eastAsia="Calibri"/>
              </w:rPr>
              <w:t>-</w:t>
            </w:r>
          </w:p>
        </w:tc>
      </w:tr>
      <w:tr w:rsidR="00A77C82" w14:paraId="2489C71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87B2A71" w14:textId="77777777" w:rsidR="00A77C82" w:rsidRDefault="00A77C82" w:rsidP="00E972B2">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28182963" w14:textId="77777777" w:rsidR="00A77C82" w:rsidRDefault="00A77C82" w:rsidP="00E972B2">
            <w:pPr>
              <w:pStyle w:val="TAL"/>
              <w:rPr>
                <w:rFonts w:eastAsia="Calibri"/>
              </w:rPr>
            </w:pPr>
            <w:r>
              <w:rPr>
                <w:rFonts w:eastAsia="Calibri"/>
              </w:rPr>
              <w:t>Check: Does the UE (MCVideo client) notify the user that the call has been upgraded to an imminent peril group call?</w:t>
            </w:r>
          </w:p>
          <w:p w14:paraId="41F88A0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D38721"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BF3E85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725F680" w14:textId="77777777" w:rsidR="00A77C82" w:rsidRDefault="00A77C82" w:rsidP="00E972B2">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166E679E" w14:textId="77777777" w:rsidR="00A77C82" w:rsidRDefault="00A77C82" w:rsidP="00E972B2">
            <w:pPr>
              <w:pStyle w:val="TAC"/>
              <w:rPr>
                <w:rFonts w:eastAsia="Calibri"/>
              </w:rPr>
            </w:pPr>
            <w:r>
              <w:rPr>
                <w:rFonts w:eastAsia="Calibri"/>
              </w:rPr>
              <w:t>P</w:t>
            </w:r>
          </w:p>
        </w:tc>
      </w:tr>
      <w:tr w:rsidR="00A77C82" w14:paraId="165F8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4A72A53" w14:textId="77777777" w:rsidR="00A77C82" w:rsidRDefault="00A77C82" w:rsidP="00E972B2">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2C0F86BF" w14:textId="77777777" w:rsidR="00A77C82" w:rsidRDefault="00A77C82" w:rsidP="00E972B2">
            <w:pPr>
              <w:pStyle w:val="TAL"/>
              <w:rPr>
                <w:rFonts w:eastAsia="Calibri"/>
              </w:rPr>
            </w:pPr>
            <w:r>
              <w:rPr>
                <w:rFonts w:eastAsia="Calibri"/>
              </w:rPr>
              <w:t>Make the UE (MCVideo client) request end of transmission.</w:t>
            </w:r>
          </w:p>
          <w:p w14:paraId="6AB129FF"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9A508F5"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B55795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1DE73C"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B3CCBB3" w14:textId="77777777" w:rsidR="00A77C82" w:rsidRDefault="00A77C82" w:rsidP="00E972B2">
            <w:pPr>
              <w:pStyle w:val="TAC"/>
              <w:rPr>
                <w:rFonts w:eastAsia="Calibri"/>
                <w:szCs w:val="22"/>
              </w:rPr>
            </w:pPr>
            <w:r>
              <w:rPr>
                <w:rFonts w:eastAsia="Calibri"/>
              </w:rPr>
              <w:t>-</w:t>
            </w:r>
          </w:p>
        </w:tc>
      </w:tr>
      <w:tr w:rsidR="00A77C82" w14:paraId="0A2312A2" w14:textId="77777777" w:rsidTr="007D20C3">
        <w:trPr>
          <w:trHeight w:val="844"/>
        </w:trPr>
        <w:tc>
          <w:tcPr>
            <w:tcW w:w="692" w:type="dxa"/>
            <w:tcBorders>
              <w:top w:val="single" w:sz="4" w:space="0" w:color="auto"/>
              <w:left w:val="single" w:sz="4" w:space="0" w:color="auto"/>
              <w:bottom w:val="single" w:sz="4" w:space="0" w:color="auto"/>
              <w:right w:val="single" w:sz="4" w:space="0" w:color="auto"/>
            </w:tcBorders>
            <w:hideMark/>
          </w:tcPr>
          <w:p w14:paraId="6A20C2B2" w14:textId="77777777" w:rsidR="00A77C82" w:rsidRDefault="00A77C82" w:rsidP="00E972B2">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5DA2931" w14:textId="59C6AF9D"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D6B005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CF7C9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052439"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54B7062" w14:textId="77777777" w:rsidR="00A77C82" w:rsidRDefault="00A77C82" w:rsidP="00E972B2">
            <w:pPr>
              <w:pStyle w:val="TAC"/>
              <w:rPr>
                <w:rFonts w:eastAsia="Calibri"/>
                <w:szCs w:val="22"/>
              </w:rPr>
            </w:pPr>
            <w:r>
              <w:rPr>
                <w:rFonts w:eastAsia="Calibri"/>
              </w:rPr>
              <w:t>P</w:t>
            </w:r>
          </w:p>
        </w:tc>
      </w:tr>
      <w:tr w:rsidR="00A77C82" w14:paraId="2A5F842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8E78B6" w14:textId="77777777" w:rsidR="00A77C82" w:rsidRDefault="00A77C82" w:rsidP="00E972B2">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3AB9D03C" w14:textId="77777777" w:rsidR="00A77C82" w:rsidRDefault="00A77C82" w:rsidP="00E972B2">
            <w:pPr>
              <w:pStyle w:val="TAL"/>
              <w:rPr>
                <w:rFonts w:eastAsia="Calibri"/>
              </w:rPr>
            </w:pPr>
            <w:r>
              <w:rPr>
                <w:rFonts w:eastAsia="Calibri"/>
              </w:rPr>
              <w:t>Make the UE (MCVideo client) request downgrade of the call to a normal group call.</w:t>
            </w:r>
          </w:p>
          <w:p w14:paraId="057659DA"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861C1AF"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9502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F3F47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3F6B3E1" w14:textId="77777777" w:rsidR="00A77C82" w:rsidRDefault="00A77C82" w:rsidP="00E972B2">
            <w:pPr>
              <w:pStyle w:val="TAC"/>
              <w:rPr>
                <w:rFonts w:eastAsia="Calibri"/>
              </w:rPr>
            </w:pPr>
            <w:r>
              <w:rPr>
                <w:rFonts w:eastAsia="Calibri"/>
              </w:rPr>
              <w:t>-</w:t>
            </w:r>
          </w:p>
        </w:tc>
      </w:tr>
      <w:tr w:rsidR="00A77C82" w14:paraId="4625F58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D5C7ABF" w14:textId="77777777" w:rsidR="00A77C82" w:rsidRDefault="00A77C82" w:rsidP="00E972B2">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4FDDB0ED" w14:textId="364BED0E"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06D94F2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9BDBF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738C8F" w14:textId="77777777" w:rsidR="00A77C82" w:rsidRDefault="00A77C82" w:rsidP="00E972B2">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6EE44488" w14:textId="77777777" w:rsidR="00A77C82" w:rsidRDefault="00A77C82" w:rsidP="00E972B2">
            <w:pPr>
              <w:pStyle w:val="TAC"/>
              <w:rPr>
                <w:rFonts w:eastAsia="Calibri"/>
              </w:rPr>
            </w:pPr>
            <w:r>
              <w:rPr>
                <w:rFonts w:eastAsia="Calibri"/>
              </w:rPr>
              <w:t>P</w:t>
            </w:r>
          </w:p>
        </w:tc>
      </w:tr>
      <w:tr w:rsidR="00A77C82" w14:paraId="24A5E4B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498AC5" w14:textId="77777777" w:rsidR="00A77C82" w:rsidRDefault="00A77C82" w:rsidP="00E972B2">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555D8706"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011DAC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801F554"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2D81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2DAF2EB" w14:textId="77777777" w:rsidR="00A77C82" w:rsidRDefault="00A77C82" w:rsidP="00E972B2">
            <w:pPr>
              <w:pStyle w:val="TAC"/>
              <w:rPr>
                <w:rFonts w:eastAsia="Calibri"/>
              </w:rPr>
            </w:pPr>
            <w:r>
              <w:rPr>
                <w:rFonts w:eastAsia="Calibri"/>
              </w:rPr>
              <w:t>-</w:t>
            </w:r>
          </w:p>
        </w:tc>
      </w:tr>
      <w:tr w:rsidR="00A77C82" w14:paraId="79C715DB"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B44BF18" w14:textId="77777777" w:rsidR="00A77C82" w:rsidRDefault="00A77C82" w:rsidP="00E972B2">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6763A813" w14:textId="77777777" w:rsidR="00A77C82" w:rsidRDefault="00A77C82" w:rsidP="00E972B2">
            <w:pPr>
              <w:pStyle w:val="TAL"/>
              <w:rPr>
                <w:rFonts w:eastAsia="Calibri"/>
              </w:rPr>
            </w:pPr>
            <w:r>
              <w:rPr>
                <w:rFonts w:eastAsia="Calibri"/>
              </w:rPr>
              <w:t>Check: Does the UE (MCVideo client) notify the user that the call has been downgraded?</w:t>
            </w:r>
          </w:p>
          <w:p w14:paraId="7533CF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F9DB98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0E2F47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C94834" w14:textId="77777777" w:rsidR="00A77C82" w:rsidRDefault="00A77C82" w:rsidP="00E972B2">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0DE3DDF7" w14:textId="77777777" w:rsidR="00A77C82" w:rsidRDefault="00A77C82" w:rsidP="00E972B2">
            <w:pPr>
              <w:pStyle w:val="TAC"/>
              <w:rPr>
                <w:rFonts w:eastAsia="Calibri"/>
              </w:rPr>
            </w:pPr>
            <w:r>
              <w:rPr>
                <w:rFonts w:eastAsia="Calibri"/>
              </w:rPr>
              <w:t>P</w:t>
            </w:r>
          </w:p>
        </w:tc>
      </w:tr>
      <w:tr w:rsidR="00A77C82" w14:paraId="5CEC066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9E7D8C" w14:textId="77777777" w:rsidR="00A77C82" w:rsidRDefault="00A77C82" w:rsidP="00E972B2">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0C4361F8"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0120F1C"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FDA588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81EA3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103E16E" w14:textId="77777777" w:rsidR="00A77C82" w:rsidRDefault="00A77C82" w:rsidP="00E972B2">
            <w:pPr>
              <w:pStyle w:val="TAC"/>
              <w:rPr>
                <w:rFonts w:eastAsia="Calibri"/>
              </w:rPr>
            </w:pPr>
            <w:r>
              <w:rPr>
                <w:rFonts w:eastAsia="Calibri"/>
              </w:rPr>
              <w:t>-</w:t>
            </w:r>
          </w:p>
        </w:tc>
      </w:tr>
      <w:tr w:rsidR="00A77C82" w14:paraId="36C472B6"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BFC97B" w14:textId="77777777" w:rsidR="00A77C82" w:rsidRDefault="00A77C82" w:rsidP="00E972B2">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09A168E0" w14:textId="77777777" w:rsidR="00A77C82" w:rsidRDefault="00A77C82" w:rsidP="00E972B2">
            <w:pPr>
              <w:pStyle w:val="TAL"/>
              <w:rPr>
                <w:rFonts w:eastAsia="Calibri"/>
              </w:rPr>
            </w:pPr>
            <w:r>
              <w:rPr>
                <w:rFonts w:eastAsia="Calibri"/>
              </w:rPr>
              <w:t>Make the UE (MCVideo client) release the call.</w:t>
            </w:r>
          </w:p>
          <w:p w14:paraId="10411027"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B15532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24C93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4894C7"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D8086E9" w14:textId="77777777" w:rsidR="00A77C82" w:rsidRDefault="00A77C82" w:rsidP="00E972B2">
            <w:pPr>
              <w:pStyle w:val="TAC"/>
              <w:rPr>
                <w:rFonts w:eastAsia="Calibri"/>
              </w:rPr>
            </w:pPr>
            <w:r>
              <w:rPr>
                <w:rFonts w:eastAsia="Calibri"/>
              </w:rPr>
              <w:t>-</w:t>
            </w:r>
          </w:p>
        </w:tc>
      </w:tr>
      <w:tr w:rsidR="00A77C82" w14:paraId="75DD2C9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9717055" w14:textId="77777777" w:rsidR="00A77C82" w:rsidRDefault="00A77C82" w:rsidP="00E972B2">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7FEF39E7" w14:textId="2B9BC3B3"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178D48A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28301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CAAA63" w14:textId="77777777" w:rsidR="00A77C82" w:rsidRDefault="00A77C82" w:rsidP="00E972B2">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4BF7A0B5" w14:textId="77777777" w:rsidR="00A77C82" w:rsidRDefault="00A77C82" w:rsidP="00E972B2">
            <w:pPr>
              <w:pStyle w:val="TAC"/>
              <w:rPr>
                <w:rFonts w:eastAsia="Calibri"/>
              </w:rPr>
            </w:pPr>
            <w:r>
              <w:rPr>
                <w:rFonts w:eastAsia="Calibri"/>
              </w:rPr>
              <w:t>P</w:t>
            </w:r>
          </w:p>
        </w:tc>
      </w:tr>
      <w:tr w:rsidR="00A77C82" w14:paraId="5D86C15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105CD0B" w14:textId="77777777" w:rsidR="00A77C82" w:rsidRDefault="00A77C82" w:rsidP="00E972B2">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1697ED7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D7D0F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1B80B8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C9EA8F6"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DC4AF52" w14:textId="77777777" w:rsidR="00A77C82" w:rsidRDefault="00A77C82" w:rsidP="00E972B2">
            <w:pPr>
              <w:pStyle w:val="TAC"/>
              <w:rPr>
                <w:rFonts w:eastAsia="Calibri"/>
              </w:rPr>
            </w:pPr>
            <w:r>
              <w:rPr>
                <w:rFonts w:eastAsia="Calibri"/>
              </w:rPr>
              <w:t>-</w:t>
            </w:r>
          </w:p>
        </w:tc>
      </w:tr>
      <w:tr w:rsidR="00A77C82" w14:paraId="39E2F4A6" w14:textId="77777777" w:rsidTr="007D20C3">
        <w:tc>
          <w:tcPr>
            <w:tcW w:w="9805" w:type="dxa"/>
            <w:gridSpan w:val="6"/>
            <w:tcBorders>
              <w:top w:val="single" w:sz="4" w:space="0" w:color="auto"/>
              <w:left w:val="single" w:sz="4" w:space="0" w:color="auto"/>
              <w:bottom w:val="single" w:sz="4" w:space="0" w:color="auto"/>
              <w:right w:val="single" w:sz="4" w:space="0" w:color="auto"/>
            </w:tcBorders>
            <w:hideMark/>
          </w:tcPr>
          <w:p w14:paraId="15B41DAB" w14:textId="11AF7C87" w:rsidR="00A77C82" w:rsidRDefault="00A77C82" w:rsidP="00E972B2">
            <w:pPr>
              <w:pStyle w:val="TAN"/>
              <w:rPr>
                <w:rFonts w:eastAsia="Calibri"/>
              </w:rPr>
            </w:pPr>
            <w:r>
              <w:rPr>
                <w:rFonts w:eastAsia="Calibri"/>
              </w:rPr>
              <w:t>NOTE 1: This is expected to be done via a suitable implementation dependent MMI.</w:t>
            </w:r>
          </w:p>
        </w:tc>
      </w:tr>
    </w:tbl>
    <w:p w14:paraId="52D061BD" w14:textId="77777777" w:rsidR="00A77C82" w:rsidRDefault="00A77C82" w:rsidP="00A77C82"/>
    <w:p w14:paraId="1F427CE8" w14:textId="77777777" w:rsidR="00A77C82" w:rsidRDefault="00A77C82" w:rsidP="00E972B2">
      <w:pPr>
        <w:pStyle w:val="H6"/>
      </w:pPr>
      <w:r>
        <w:t>6.1.1.1.3.3</w:t>
      </w:r>
      <w:r>
        <w:tab/>
        <w:t>Specific message contents</w:t>
      </w:r>
    </w:p>
    <w:p w14:paraId="54BEA3AD" w14:textId="77777777" w:rsidR="00A77C82" w:rsidRDefault="00A77C82" w:rsidP="00E972B2">
      <w:pPr>
        <w:pStyle w:val="TH"/>
      </w:pPr>
      <w:r>
        <w:t xml:space="preserve">Table 6.1.1.1.3.3-1: SIP INVITE from the UE (Step 2, Table 6.1.1.1.3.2-1;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F9A6F9E"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09A040F" w14:textId="77777777" w:rsidR="00A77C82" w:rsidRDefault="00A77C82" w:rsidP="00E972B2">
            <w:pPr>
              <w:pStyle w:val="TAL"/>
            </w:pPr>
            <w:r>
              <w:t>Derivation Path: TS 36.579-1 [2], Table 5.5.2.5.1-1</w:t>
            </w:r>
          </w:p>
        </w:tc>
      </w:tr>
      <w:tr w:rsidR="00A77C82" w14:paraId="00B7E685"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2B8D4C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07C75147"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0485BDC2"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9CD5EF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6C1B7DF" w14:textId="77777777" w:rsidR="00A77C82" w:rsidRDefault="00A77C82" w:rsidP="00E972B2">
            <w:pPr>
              <w:pStyle w:val="TAH"/>
            </w:pPr>
            <w:r>
              <w:t>Condition</w:t>
            </w:r>
          </w:p>
        </w:tc>
      </w:tr>
      <w:tr w:rsidR="00A77C82" w14:paraId="3D86C33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131D36"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A54707E"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46C68E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E004C7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824B12" w14:textId="77777777" w:rsidR="00A77C82" w:rsidRDefault="00A77C82" w:rsidP="00E972B2">
            <w:pPr>
              <w:pStyle w:val="TAL"/>
            </w:pPr>
          </w:p>
        </w:tc>
      </w:tr>
      <w:tr w:rsidR="00A77C82" w14:paraId="40CAE3F5"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75FBC8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734C2F3"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E27D665"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958ACA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E4FD01" w14:textId="77777777" w:rsidR="00A77C82" w:rsidRDefault="00A77C82" w:rsidP="00E972B2">
            <w:pPr>
              <w:pStyle w:val="TAL"/>
            </w:pPr>
          </w:p>
        </w:tc>
      </w:tr>
      <w:tr w:rsidR="00A77C82" w14:paraId="4D7583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2980A9E"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DDC165B" w14:textId="77777777" w:rsidR="00A77C82" w:rsidRDefault="00A77C82" w:rsidP="00E972B2">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5F527B6C"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A55BA5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5D9BEB2" w14:textId="77777777" w:rsidR="00A77C82" w:rsidRDefault="00A77C82" w:rsidP="00E972B2">
            <w:pPr>
              <w:pStyle w:val="TAL"/>
            </w:pPr>
          </w:p>
        </w:tc>
      </w:tr>
      <w:tr w:rsidR="00A77C82" w14:paraId="57C45E4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043120E"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818784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DCB29C9"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760EF6B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1C67BC" w14:textId="77777777" w:rsidR="00A77C82" w:rsidRDefault="00A77C82" w:rsidP="00E972B2">
            <w:pPr>
              <w:pStyle w:val="TAL"/>
            </w:pPr>
          </w:p>
        </w:tc>
      </w:tr>
      <w:tr w:rsidR="00A77C82" w14:paraId="5CB05DBD"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60BDF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164FBE8" w14:textId="77777777" w:rsidR="00A77C82" w:rsidRDefault="00A77C82" w:rsidP="00E972B2">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2A20D63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8C5C04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6E89FB" w14:textId="77777777" w:rsidR="00A77C82" w:rsidRDefault="00A77C82" w:rsidP="00E972B2">
            <w:pPr>
              <w:pStyle w:val="TAL"/>
            </w:pPr>
          </w:p>
        </w:tc>
      </w:tr>
    </w:tbl>
    <w:p w14:paraId="750909A7" w14:textId="77777777" w:rsidR="00A77C82" w:rsidRDefault="00A77C82" w:rsidP="00A77C82"/>
    <w:p w14:paraId="76C43E61" w14:textId="77777777" w:rsidR="00A77C82" w:rsidRDefault="00A77C82" w:rsidP="00E972B2">
      <w:pPr>
        <w:pStyle w:val="TH"/>
      </w:pPr>
      <w:r>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ED92D9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19A1309" w14:textId="77777777" w:rsidR="00A77C82" w:rsidRDefault="00A77C82" w:rsidP="00E972B2">
            <w:pPr>
              <w:pStyle w:val="TAL"/>
            </w:pPr>
            <w:r>
              <w:t>Derivation Path: TS 36.579-1 [2], Table 5.5.3.1.1-2, condition INITIAL_SDP_OFFER, IMPLICIT_GRANT_REQUESTED</w:t>
            </w:r>
          </w:p>
        </w:tc>
      </w:tr>
    </w:tbl>
    <w:p w14:paraId="1CB6D439" w14:textId="77777777" w:rsidR="00A77C82" w:rsidRDefault="00A77C82" w:rsidP="00A77C82"/>
    <w:p w14:paraId="2CF84495" w14:textId="77777777" w:rsidR="00A77C82" w:rsidRDefault="00A77C82" w:rsidP="00E972B2">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7B734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6BD29B" w14:textId="77777777" w:rsidR="00A77C82" w:rsidRDefault="00A77C82" w:rsidP="00E972B2">
            <w:pPr>
              <w:pStyle w:val="TAL"/>
            </w:pPr>
            <w:r>
              <w:t>Derivation Path: TS 36.579-1 [2], Table 5.5.3.2.1-2, condition GROUP-CALL, INVITE_REFER</w:t>
            </w:r>
          </w:p>
        </w:tc>
      </w:tr>
    </w:tbl>
    <w:p w14:paraId="55024501" w14:textId="77777777" w:rsidR="00A77C82" w:rsidRDefault="00A77C82" w:rsidP="00A77C82"/>
    <w:p w14:paraId="531E2BE1" w14:textId="77777777" w:rsidR="00A77C82" w:rsidRDefault="00A77C82" w:rsidP="00E972B2">
      <w:pPr>
        <w:pStyle w:val="TH"/>
      </w:pPr>
      <w:r>
        <w:t xml:space="preserve">Table 6.1.1.1.3.3-3: SIP 200 (OK) from the SS (Step 2, Table 6.1.1.1.3.2-1;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24D2C14"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7863286" w14:textId="77777777" w:rsidR="00A77C82" w:rsidRDefault="00A77C82" w:rsidP="00E972B2">
            <w:pPr>
              <w:pStyle w:val="TAL"/>
            </w:pPr>
            <w:r>
              <w:t>Derivation Path: TS 36.579-1 [2], Table 5.5.2.17.1.2-1, condition INVITE-RSP</w:t>
            </w:r>
          </w:p>
        </w:tc>
      </w:tr>
      <w:tr w:rsidR="00A77C82" w14:paraId="330E73AB" w14:textId="77777777" w:rsidTr="007D20C3">
        <w:tc>
          <w:tcPr>
            <w:tcW w:w="2708" w:type="dxa"/>
            <w:tcBorders>
              <w:top w:val="single" w:sz="4" w:space="0" w:color="auto"/>
              <w:left w:val="single" w:sz="4" w:space="0" w:color="auto"/>
              <w:bottom w:val="single" w:sz="4" w:space="0" w:color="auto"/>
              <w:right w:val="single" w:sz="4" w:space="0" w:color="auto"/>
            </w:tcBorders>
            <w:hideMark/>
          </w:tcPr>
          <w:p w14:paraId="65A0B63B" w14:textId="77777777" w:rsidR="00A77C82" w:rsidRDefault="00A77C82" w:rsidP="00E972B2">
            <w:pPr>
              <w:pStyle w:val="TAH"/>
            </w:pPr>
            <w:bookmarkStart w:id="343"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17BF3C3"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437A1F"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6B0E1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D6873A" w14:textId="77777777" w:rsidR="00A77C82" w:rsidRDefault="00A77C82" w:rsidP="00E972B2">
            <w:pPr>
              <w:pStyle w:val="TAH"/>
            </w:pPr>
            <w:r>
              <w:t>Condition</w:t>
            </w:r>
          </w:p>
        </w:tc>
      </w:tr>
      <w:tr w:rsidR="00A77C82" w14:paraId="580EF5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7838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193DC8"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264047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20CF94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C46978" w14:textId="77777777" w:rsidR="00A77C82" w:rsidRDefault="00A77C82" w:rsidP="00E972B2">
            <w:pPr>
              <w:pStyle w:val="TAL"/>
            </w:pPr>
          </w:p>
        </w:tc>
      </w:tr>
      <w:tr w:rsidR="00A77C82" w14:paraId="4A007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0E9AEA9"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DE6A5A" w14:textId="77777777" w:rsidR="00A77C82" w:rsidRDefault="00A77C82" w:rsidP="00E972B2">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02A2DA3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990E9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D1CF09" w14:textId="77777777" w:rsidR="00A77C82" w:rsidRDefault="00A77C82" w:rsidP="00E972B2">
            <w:pPr>
              <w:pStyle w:val="TAL"/>
            </w:pPr>
          </w:p>
        </w:tc>
      </w:tr>
      <w:bookmarkEnd w:id="343"/>
    </w:tbl>
    <w:p w14:paraId="0F4B2FF7" w14:textId="77777777" w:rsidR="00A77C82" w:rsidRDefault="00A77C82" w:rsidP="00A77C82"/>
    <w:p w14:paraId="527BC436" w14:textId="77777777" w:rsidR="00A77C82" w:rsidRDefault="00A77C82" w:rsidP="00E972B2">
      <w:pPr>
        <w:pStyle w:val="TH"/>
      </w:pPr>
      <w:bookmarkStart w:id="344" w:name="_Hlk108614419"/>
      <w:bookmarkStart w:id="345"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DD95A3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71232F45" w14:textId="77777777" w:rsidR="00A77C82" w:rsidRDefault="00A77C82" w:rsidP="00E972B2">
            <w:pPr>
              <w:pStyle w:val="TAL"/>
            </w:pPr>
            <w:r>
              <w:t>Derivation Path: TS 36.579-1 [2], Table 5.5.3.1.2-2, condition SDP_ANSWER, IMPLICIT_GRANT_REQUESTED</w:t>
            </w:r>
          </w:p>
        </w:tc>
      </w:tr>
      <w:bookmarkEnd w:id="344"/>
    </w:tbl>
    <w:p w14:paraId="4667867D" w14:textId="77777777" w:rsidR="00A77C82" w:rsidRDefault="00A77C82" w:rsidP="00A77C82"/>
    <w:bookmarkEnd w:id="345"/>
    <w:p w14:paraId="0C9F4966" w14:textId="77777777" w:rsidR="00A77C82" w:rsidRDefault="00A77C82" w:rsidP="00E972B2">
      <w:pPr>
        <w:pStyle w:val="TH"/>
      </w:pPr>
      <w:r>
        <w:t>Table 6.1.1.1.3.3-4..5: Void</w:t>
      </w:r>
    </w:p>
    <w:p w14:paraId="55CF7551" w14:textId="77777777" w:rsidR="00A77C82" w:rsidRDefault="00A77C82" w:rsidP="00E972B2">
      <w:pPr>
        <w:pStyle w:val="TH"/>
      </w:pPr>
      <w:r>
        <w:t xml:space="preserve">Table 6.1.1.1.3.3-6: SIP INVITE from the UE (Step 10,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A77C82" w14:paraId="7E053C7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2D48529" w14:textId="77777777" w:rsidR="00A77C82" w:rsidRDefault="00A77C82" w:rsidP="00E972B2">
            <w:pPr>
              <w:pStyle w:val="TAL"/>
            </w:pPr>
            <w:r>
              <w:t>Derivation Path: TS 36.579-1 [2], Table 5.5.2.5.1-1, condition EMERGENCY-CALL, re_INVITE</w:t>
            </w:r>
          </w:p>
        </w:tc>
      </w:tr>
      <w:tr w:rsidR="00A77C82" w14:paraId="7E988146" w14:textId="77777777" w:rsidTr="00A77C82">
        <w:trPr>
          <w:tblHeader/>
        </w:trPr>
        <w:tc>
          <w:tcPr>
            <w:tcW w:w="2802" w:type="dxa"/>
            <w:tcBorders>
              <w:top w:val="single" w:sz="4" w:space="0" w:color="auto"/>
              <w:left w:val="single" w:sz="4" w:space="0" w:color="auto"/>
              <w:bottom w:val="single" w:sz="4" w:space="0" w:color="auto"/>
              <w:right w:val="single" w:sz="4" w:space="0" w:color="auto"/>
            </w:tcBorders>
            <w:hideMark/>
          </w:tcPr>
          <w:p w14:paraId="29EDF23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71A5A9" w14:textId="77777777" w:rsidR="00A77C82" w:rsidRDefault="00A77C82" w:rsidP="00E972B2">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2AED0609" w14:textId="77777777" w:rsidR="00A77C82" w:rsidRDefault="00A77C82" w:rsidP="00E972B2">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620D3F3D" w14:textId="77777777" w:rsidR="00A77C82" w:rsidRDefault="00A77C82" w:rsidP="00E972B2">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313FFB4D" w14:textId="77777777" w:rsidR="00A77C82" w:rsidRDefault="00A77C82" w:rsidP="00E972B2">
            <w:pPr>
              <w:pStyle w:val="TAH"/>
            </w:pPr>
            <w:r>
              <w:t>Condition</w:t>
            </w:r>
          </w:p>
        </w:tc>
      </w:tr>
      <w:tr w:rsidR="00A77C82" w14:paraId="051ABA6B"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A4657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CD697C6"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tcPr>
          <w:p w14:paraId="3F894A37"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10F0FE2B"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08537777" w14:textId="77777777" w:rsidR="00A77C82" w:rsidRDefault="00A77C82" w:rsidP="00E972B2">
            <w:pPr>
              <w:pStyle w:val="TAL"/>
            </w:pPr>
          </w:p>
        </w:tc>
      </w:tr>
      <w:tr w:rsidR="00A77C82" w14:paraId="38BB71F9"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6D6E5876" w14:textId="77777777" w:rsidR="00A77C82" w:rsidRDefault="00A77C82" w:rsidP="00E972B2">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3D448C8C"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9D09D12" w14:textId="77777777" w:rsidR="00A77C82" w:rsidRPr="00A77C82" w:rsidRDefault="00A77C82" w:rsidP="00E972B2">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23267696"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5A01111" w14:textId="77777777" w:rsidR="00A77C82" w:rsidRDefault="00A77C82" w:rsidP="00E972B2">
            <w:pPr>
              <w:pStyle w:val="TAL"/>
            </w:pPr>
          </w:p>
        </w:tc>
      </w:tr>
      <w:tr w:rsidR="00A77C82" w14:paraId="27EC9F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0A102B29" w14:textId="77777777" w:rsidR="00A77C82" w:rsidRDefault="00A77C82" w:rsidP="00E972B2">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2954853C" w14:textId="77777777" w:rsidR="00A77C82" w:rsidRDefault="00A77C82" w:rsidP="00E972B2">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2A881143"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10AEF3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5B88BDF7" w14:textId="77777777" w:rsidR="00A77C82" w:rsidRDefault="00A77C82" w:rsidP="00E972B2">
            <w:pPr>
              <w:pStyle w:val="TAL"/>
            </w:pPr>
          </w:p>
        </w:tc>
      </w:tr>
      <w:tr w:rsidR="00A77C82" w14:paraId="1D42A71C"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B095A5"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69BD1A"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73883FF8" w14:textId="77777777" w:rsidR="00A77C82" w:rsidRPr="00A77C82" w:rsidRDefault="00A77C82" w:rsidP="00E972B2">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4D0B0FC5"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3C68D866" w14:textId="77777777" w:rsidR="00A77C82" w:rsidRDefault="00A77C82" w:rsidP="00E972B2">
            <w:pPr>
              <w:pStyle w:val="TAL"/>
            </w:pPr>
          </w:p>
        </w:tc>
      </w:tr>
      <w:tr w:rsidR="00A77C82" w14:paraId="786351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21119FC9" w14:textId="77777777" w:rsidR="00A77C82" w:rsidRDefault="00A77C82" w:rsidP="00E972B2">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2BA7DA" w14:textId="77777777" w:rsidR="00A77C82" w:rsidRDefault="00A77C82" w:rsidP="00E972B2">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1D33B1F"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F9007C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38820E8" w14:textId="77777777" w:rsidR="00A77C82" w:rsidRDefault="00A77C82" w:rsidP="00E972B2">
            <w:pPr>
              <w:pStyle w:val="TAL"/>
            </w:pPr>
          </w:p>
        </w:tc>
      </w:tr>
    </w:tbl>
    <w:p w14:paraId="153B7B71" w14:textId="77777777" w:rsidR="00A77C82" w:rsidRDefault="00A77C82" w:rsidP="00A77C82"/>
    <w:p w14:paraId="25FB57F9" w14:textId="77777777" w:rsidR="00A77C82" w:rsidRDefault="00A77C82" w:rsidP="00E972B2">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5B8CD7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66AAE98" w14:textId="77777777" w:rsidR="00A77C82" w:rsidRDefault="00A77C82" w:rsidP="00E972B2">
            <w:pPr>
              <w:pStyle w:val="TAL"/>
            </w:pPr>
            <w:r>
              <w:t>Derivation Path: TS 36.579-1 [2], Table 5.5.3.1.1-2, condition SDP_OFFER, IMPLICIT_GRANT_REQUESTED</w:t>
            </w:r>
          </w:p>
        </w:tc>
      </w:tr>
    </w:tbl>
    <w:p w14:paraId="0DAF3CAE" w14:textId="77777777" w:rsidR="00A77C82" w:rsidRDefault="00A77C82" w:rsidP="00A77C82"/>
    <w:p w14:paraId="16B788A6" w14:textId="77777777" w:rsidR="00A77C82" w:rsidRDefault="00A77C82" w:rsidP="00E972B2">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B73BB6" w14:textId="77777777" w:rsidTr="00A77C82">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A020CF1" w14:textId="77777777" w:rsidR="00A77C82" w:rsidRDefault="00A77C82" w:rsidP="00E972B2">
            <w:pPr>
              <w:pStyle w:val="TAL"/>
            </w:pPr>
            <w:r>
              <w:t>Derivation Path: TS 36.579-1 [2], Table 5.5.3.2.1-2, condition GROUP-CALL, EMERGENCY-CALL, INVITE_REFER</w:t>
            </w:r>
          </w:p>
        </w:tc>
      </w:tr>
    </w:tbl>
    <w:p w14:paraId="1F7A9DDF" w14:textId="77777777" w:rsidR="00A77C82" w:rsidRDefault="00A77C82" w:rsidP="00A77C82"/>
    <w:p w14:paraId="3E0724F1" w14:textId="77777777" w:rsidR="00A77C82" w:rsidRDefault="00A77C82" w:rsidP="00E972B2">
      <w:pPr>
        <w:pStyle w:val="TH"/>
      </w:pPr>
      <w:r>
        <w:t>Table 6.1.1.1.3.3-8: SIP 200 (OK) from the SS (Steps 10, 26,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1382C6B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320FC7B" w14:textId="77777777" w:rsidR="00A77C82" w:rsidRDefault="00A77C82" w:rsidP="00E972B2">
            <w:pPr>
              <w:pStyle w:val="TAL"/>
            </w:pPr>
            <w:r>
              <w:t>Derivation Path: TS 36.579-1 [2], Table 5.5.2.17.1.2-1, condition INVITE-RSP</w:t>
            </w:r>
          </w:p>
        </w:tc>
      </w:tr>
      <w:tr w:rsidR="00A77C82" w14:paraId="1AFA9861"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B0F0226"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D23C34"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15C6CEA"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51CAEE33"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71210646" w14:textId="77777777" w:rsidR="00A77C82" w:rsidRDefault="00A77C82" w:rsidP="00E972B2">
            <w:pPr>
              <w:pStyle w:val="TAH"/>
            </w:pPr>
            <w:r>
              <w:t>Condition</w:t>
            </w:r>
          </w:p>
        </w:tc>
      </w:tr>
      <w:tr w:rsidR="00A77C82" w14:paraId="3DE3092F"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AB478EA"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88F5AEA"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E9F756F"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56690687"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162C55C4" w14:textId="77777777" w:rsidR="00A77C82" w:rsidRDefault="00A77C82" w:rsidP="00E972B2">
            <w:pPr>
              <w:pStyle w:val="TAL"/>
            </w:pPr>
          </w:p>
        </w:tc>
      </w:tr>
      <w:tr w:rsidR="00A77C82" w14:paraId="5AA3A091"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9E426C4"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B00D1C" w14:textId="77777777" w:rsidR="00A77C82" w:rsidRDefault="00A77C82" w:rsidP="00E972B2">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0CF3D832"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1B9B4A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C54573D" w14:textId="77777777" w:rsidR="00A77C82" w:rsidRDefault="00A77C82" w:rsidP="00E972B2">
            <w:pPr>
              <w:pStyle w:val="TAL"/>
            </w:pPr>
          </w:p>
        </w:tc>
      </w:tr>
    </w:tbl>
    <w:p w14:paraId="5253D09D" w14:textId="77777777" w:rsidR="00A77C82" w:rsidRDefault="00A77C82" w:rsidP="00A77C82"/>
    <w:p w14:paraId="7476ED20" w14:textId="77777777" w:rsidR="00A77C82" w:rsidRDefault="00A77C82" w:rsidP="00E972B2">
      <w:pPr>
        <w:pStyle w:val="TH"/>
      </w:pPr>
      <w:r>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6C5E3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173D984" w14:textId="77777777" w:rsidR="00A77C82" w:rsidRDefault="00A77C82" w:rsidP="00E972B2">
            <w:pPr>
              <w:pStyle w:val="TAL"/>
            </w:pPr>
            <w:r>
              <w:t>Derivation Path: TS 36.579-1 [2], Table 5.5.3.1.2-2, condition SDP_ANSWER, IMPLICIT_GRANT_REQUESTED</w:t>
            </w:r>
          </w:p>
        </w:tc>
      </w:tr>
    </w:tbl>
    <w:p w14:paraId="6C6745D6" w14:textId="77777777" w:rsidR="00A77C82" w:rsidRDefault="00A77C82" w:rsidP="00A77C82"/>
    <w:p w14:paraId="50EF051F" w14:textId="77777777" w:rsidR="00A77C82" w:rsidRDefault="00A77C82" w:rsidP="00E972B2">
      <w:pPr>
        <w:pStyle w:val="TH"/>
      </w:pPr>
      <w:r>
        <w:t xml:space="preserve">Table 6.1.1.1.3.3-9: Transmission Granted from the SS (Step 10,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97BE645"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CA46321" w14:textId="77777777" w:rsidR="00A77C82" w:rsidRDefault="00A77C82" w:rsidP="00E972B2">
            <w:pPr>
              <w:pStyle w:val="TAL"/>
            </w:pPr>
            <w:r>
              <w:t>Derivation Path: TS 36.579-1 [2], Table 5.5.11.2.1-1, condition ACK, EMERGENCY-CALL</w:t>
            </w:r>
          </w:p>
        </w:tc>
      </w:tr>
    </w:tbl>
    <w:p w14:paraId="313DB384" w14:textId="77777777" w:rsidR="00A77C82" w:rsidRDefault="00A77C82" w:rsidP="00A77C82"/>
    <w:p w14:paraId="271CAF9D" w14:textId="77777777" w:rsidR="00A77C82" w:rsidRDefault="00A77C82" w:rsidP="00E972B2">
      <w:pPr>
        <w:pStyle w:val="TH"/>
      </w:pPr>
      <w:r>
        <w:t xml:space="preserve">Table 6.1.1.1.3.3-9A: Transmission Idle from the SS (Step 16B,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6F974F"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289D9A7" w14:textId="77777777" w:rsidR="00A77C82" w:rsidRDefault="00A77C82" w:rsidP="00E972B2">
            <w:pPr>
              <w:pStyle w:val="TAL"/>
            </w:pPr>
            <w:r>
              <w:t>Derivation Path: TS 36.579-1 [2], Table 5.5.11.2.16-1, condition EMERGENCY-CALL</w:t>
            </w:r>
          </w:p>
        </w:tc>
      </w:tr>
    </w:tbl>
    <w:p w14:paraId="4D0CA204" w14:textId="77777777" w:rsidR="00A77C82" w:rsidRDefault="00A77C82" w:rsidP="00A77C82"/>
    <w:p w14:paraId="78B05801" w14:textId="77777777" w:rsidR="00A77C82" w:rsidRDefault="00A77C82" w:rsidP="00E972B2">
      <w:pPr>
        <w:pStyle w:val="TH"/>
      </w:pPr>
      <w:r>
        <w:t xml:space="preserve">Table 6.1.1.1.3.3-10: SIP INVITE from the UE (Step 18,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A77C82" w14:paraId="7C9BC232" w14:textId="77777777" w:rsidTr="00B2747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02D156D"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47B160A" w14:textId="77777777" w:rsidTr="00B27479">
        <w:trPr>
          <w:tblHeader/>
        </w:trPr>
        <w:tc>
          <w:tcPr>
            <w:tcW w:w="2824" w:type="dxa"/>
            <w:tcBorders>
              <w:top w:val="single" w:sz="4" w:space="0" w:color="auto"/>
              <w:left w:val="single" w:sz="4" w:space="0" w:color="auto"/>
              <w:bottom w:val="single" w:sz="4" w:space="0" w:color="auto"/>
              <w:right w:val="single" w:sz="4" w:space="0" w:color="auto"/>
            </w:tcBorders>
            <w:hideMark/>
          </w:tcPr>
          <w:p w14:paraId="7E7602EE" w14:textId="77777777" w:rsidR="00A77C82" w:rsidRDefault="00A77C82" w:rsidP="00E972B2">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105B4D97" w14:textId="77777777" w:rsidR="00A77C82" w:rsidRDefault="00A77C82" w:rsidP="00E972B2">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19BC4757" w14:textId="77777777" w:rsidR="00A77C82" w:rsidRDefault="00A77C82" w:rsidP="00E972B2">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670991E5"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52EEE5B" w14:textId="77777777" w:rsidR="00A77C82" w:rsidRDefault="00A77C82" w:rsidP="00E972B2">
            <w:pPr>
              <w:pStyle w:val="TAH"/>
            </w:pPr>
            <w:r>
              <w:t>Condition</w:t>
            </w:r>
          </w:p>
        </w:tc>
      </w:tr>
      <w:tr w:rsidR="00A77C82" w14:paraId="05F8130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21095693" w14:textId="77777777" w:rsidR="00A77C82" w:rsidRPr="00A77C82" w:rsidRDefault="00A77C82" w:rsidP="00E972B2">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7E4B102D"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tcPr>
          <w:p w14:paraId="20B89931"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4D9B69A"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F3F2EEE" w14:textId="77777777" w:rsidR="00A77C82" w:rsidRDefault="00A77C82" w:rsidP="00E972B2">
            <w:pPr>
              <w:pStyle w:val="TAL"/>
            </w:pPr>
          </w:p>
        </w:tc>
      </w:tr>
      <w:tr w:rsidR="00A77C82" w14:paraId="27F6F8F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FF316A" w14:textId="77777777" w:rsidR="00A77C82" w:rsidRDefault="00A77C82" w:rsidP="00E972B2">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11176DA0"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AD55CDB" w14:textId="77777777" w:rsidR="00A77C82" w:rsidRPr="00A77C82" w:rsidRDefault="00A77C82" w:rsidP="00E972B2">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76580D34"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AFF8751" w14:textId="77777777" w:rsidR="00A77C82" w:rsidRDefault="00A77C82" w:rsidP="00E972B2">
            <w:pPr>
              <w:pStyle w:val="TAL"/>
            </w:pPr>
          </w:p>
        </w:tc>
      </w:tr>
      <w:tr w:rsidR="00A77C82" w14:paraId="3077D740"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48BA84C2" w14:textId="77777777" w:rsidR="00A77C82" w:rsidRDefault="00A77C82" w:rsidP="00E972B2">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683DC92" w14:textId="77777777" w:rsidR="00A77C82" w:rsidRDefault="00A77C82" w:rsidP="00E972B2">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7BB19B90"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7A9CAF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7DB3B1E" w14:textId="77777777" w:rsidR="00A77C82" w:rsidRDefault="00A77C82" w:rsidP="00E972B2">
            <w:pPr>
              <w:pStyle w:val="TAL"/>
            </w:pPr>
          </w:p>
        </w:tc>
      </w:tr>
      <w:tr w:rsidR="00A77C82" w14:paraId="50CB0DC5"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008974B7" w14:textId="77777777" w:rsidR="00A77C82" w:rsidRDefault="00A77C82" w:rsidP="00E972B2">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344F4861"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098780C" w14:textId="77777777" w:rsidR="00A77C82" w:rsidRPr="00A77C82" w:rsidRDefault="00A77C82" w:rsidP="00E972B2">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54423C4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C0FAF77" w14:textId="77777777" w:rsidR="00A77C82" w:rsidRDefault="00A77C82" w:rsidP="00E972B2">
            <w:pPr>
              <w:pStyle w:val="TAL"/>
            </w:pPr>
          </w:p>
        </w:tc>
      </w:tr>
      <w:tr w:rsidR="00A77C82" w14:paraId="4A213031"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DC187C" w14:textId="77777777" w:rsidR="00A77C82" w:rsidRDefault="00A77C82" w:rsidP="00E972B2">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EA3FF53" w14:textId="77777777" w:rsidR="00A77C82" w:rsidRDefault="00A77C82" w:rsidP="00E972B2">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0486E86D"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468F45D6"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76EAFA" w14:textId="77777777" w:rsidR="00A77C82" w:rsidRDefault="00A77C82" w:rsidP="00E972B2">
            <w:pPr>
              <w:pStyle w:val="TAL"/>
            </w:pPr>
          </w:p>
        </w:tc>
      </w:tr>
    </w:tbl>
    <w:p w14:paraId="7642AA8E" w14:textId="77777777" w:rsidR="00A77C82" w:rsidRDefault="00A77C82" w:rsidP="00A77C82">
      <w:pPr>
        <w:rPr>
          <w:color w:val="000000"/>
        </w:rPr>
      </w:pPr>
    </w:p>
    <w:p w14:paraId="7695FE52" w14:textId="77777777" w:rsidR="00A77C82" w:rsidRDefault="00A77C82" w:rsidP="00E972B2">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82D506"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734A8FFD" w14:textId="77777777" w:rsidR="00A77C82" w:rsidRDefault="00A77C82" w:rsidP="00E972B2">
            <w:pPr>
              <w:pStyle w:val="TAL"/>
            </w:pPr>
            <w:r>
              <w:t>Derivation Path: TS 36.579-1 [2], Table 5.5.3.1.1-2, condition SDP_OFFER</w:t>
            </w:r>
          </w:p>
        </w:tc>
      </w:tr>
    </w:tbl>
    <w:p w14:paraId="4C330140" w14:textId="77777777" w:rsidR="00A77C82" w:rsidRDefault="00A77C82" w:rsidP="00A77C82"/>
    <w:p w14:paraId="5BC3C552" w14:textId="77777777" w:rsidR="00A77C82" w:rsidRDefault="00A77C82" w:rsidP="00E972B2">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41B2F2BA"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075C92A" w14:textId="77777777" w:rsidR="00A77C82" w:rsidRDefault="00A77C82" w:rsidP="00E972B2">
            <w:pPr>
              <w:pStyle w:val="TAL"/>
            </w:pPr>
            <w:r>
              <w:t>Derivation Path: TS 36.579-1 [2], Table 5.5.3.2.1-2, condition GROUP-CALL, INVITE_REFER</w:t>
            </w:r>
          </w:p>
        </w:tc>
      </w:tr>
      <w:tr w:rsidR="00A77C82" w14:paraId="1CC059DF"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0916925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86DC4"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297DC74"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6F14FB1"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8B1564" w14:textId="77777777" w:rsidR="00A77C82" w:rsidRDefault="00A77C82" w:rsidP="00E972B2">
            <w:pPr>
              <w:pStyle w:val="TAH"/>
            </w:pPr>
            <w:r>
              <w:t>Condition</w:t>
            </w:r>
          </w:p>
        </w:tc>
      </w:tr>
      <w:tr w:rsidR="00A77C82" w14:paraId="0C171F2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A4490DD"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376216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5EBA82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C9EF486"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17AB66" w14:textId="77777777" w:rsidR="00A77C82" w:rsidRDefault="00A77C82" w:rsidP="00E972B2">
            <w:pPr>
              <w:pStyle w:val="TAL"/>
            </w:pPr>
          </w:p>
        </w:tc>
      </w:tr>
      <w:tr w:rsidR="00A77C82" w14:paraId="654B903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E11FBDE"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2F86D68"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F8A0F1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E70C24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DB4750" w14:textId="77777777" w:rsidR="00A77C82" w:rsidRDefault="00A77C82" w:rsidP="00E972B2">
            <w:pPr>
              <w:pStyle w:val="TAL"/>
            </w:pPr>
          </w:p>
        </w:tc>
      </w:tr>
      <w:tr w:rsidR="00A77C82" w14:paraId="3DA3638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EE88B1D"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A2D980C" w14:textId="696E74B2" w:rsidR="00A77C82" w:rsidRDefault="00A77C82" w:rsidP="00E972B2">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222EED43"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D50E23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302CDF1" w14:textId="77777777" w:rsidR="00A77C82" w:rsidRDefault="00A77C82" w:rsidP="00E972B2">
            <w:pPr>
              <w:pStyle w:val="TAL"/>
            </w:pPr>
          </w:p>
        </w:tc>
      </w:tr>
    </w:tbl>
    <w:p w14:paraId="402D143F" w14:textId="77777777" w:rsidR="00A77C82" w:rsidRDefault="00A77C82" w:rsidP="00A77C82"/>
    <w:p w14:paraId="1C6E7A33" w14:textId="77777777" w:rsidR="00A77C82" w:rsidRDefault="00A77C82" w:rsidP="00E972B2">
      <w:pPr>
        <w:pStyle w:val="TH"/>
      </w:pPr>
      <w:r>
        <w:t>Table 6.1.1.1.3.3-11A: SIP 200 (OK) from the SS (Steps 18, 34,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5F6A98D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52AAAD" w14:textId="77777777" w:rsidR="00A77C82" w:rsidRDefault="00A77C82" w:rsidP="00E972B2">
            <w:pPr>
              <w:pStyle w:val="TAL"/>
            </w:pPr>
            <w:r>
              <w:t>Derivation Path: TS 36.579-1 [2], Table 5.5.2.17.1.2-1, condition INVITE-RSP</w:t>
            </w:r>
          </w:p>
        </w:tc>
      </w:tr>
      <w:tr w:rsidR="00A77C82" w14:paraId="293B82CC"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7777DA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1D2771"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F7F12D6"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69026E16"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1D4633BC" w14:textId="77777777" w:rsidR="00A77C82" w:rsidRDefault="00A77C82" w:rsidP="00E972B2">
            <w:pPr>
              <w:pStyle w:val="TAH"/>
            </w:pPr>
            <w:r>
              <w:t>Condition</w:t>
            </w:r>
          </w:p>
        </w:tc>
      </w:tr>
      <w:tr w:rsidR="00A77C82" w14:paraId="769BFB8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159B3B"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F11F7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B50196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2AEA643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7D13AB35" w14:textId="77777777" w:rsidR="00A77C82" w:rsidRDefault="00A77C82" w:rsidP="00E972B2">
            <w:pPr>
              <w:pStyle w:val="TAL"/>
            </w:pPr>
          </w:p>
        </w:tc>
      </w:tr>
      <w:tr w:rsidR="00A77C82" w14:paraId="3A3C1FF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90E2E42"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117252" w14:textId="77777777" w:rsidR="00A77C82" w:rsidRDefault="00A77C82" w:rsidP="00E972B2">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085B6D3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3678832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84C82A0" w14:textId="77777777" w:rsidR="00A77C82" w:rsidRDefault="00A77C82" w:rsidP="00E972B2">
            <w:pPr>
              <w:pStyle w:val="TAL"/>
            </w:pPr>
          </w:p>
        </w:tc>
      </w:tr>
    </w:tbl>
    <w:p w14:paraId="2FA26F5E" w14:textId="77777777" w:rsidR="00A77C82" w:rsidRDefault="00A77C82" w:rsidP="00A77C82"/>
    <w:p w14:paraId="05972492" w14:textId="77777777" w:rsidR="00A77C82" w:rsidRDefault="00A77C82" w:rsidP="00E972B2">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E23FEE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262AA17" w14:textId="77777777" w:rsidR="00A77C82" w:rsidRDefault="00A77C82" w:rsidP="00E972B2">
            <w:pPr>
              <w:pStyle w:val="TAL"/>
            </w:pPr>
            <w:r>
              <w:t>Derivation Path: TS 36.579-1 [2], Table 5.5.3.1.2-2, condition SDP_ANSWER</w:t>
            </w:r>
          </w:p>
        </w:tc>
      </w:tr>
    </w:tbl>
    <w:p w14:paraId="75F70037" w14:textId="77777777" w:rsidR="00A77C82" w:rsidRDefault="00A77C82" w:rsidP="00A77C82"/>
    <w:p w14:paraId="1FD03A97" w14:textId="77777777" w:rsidR="00A77C82" w:rsidRDefault="00A77C82" w:rsidP="00E972B2">
      <w:pPr>
        <w:pStyle w:val="TH"/>
      </w:pPr>
      <w:r>
        <w:t xml:space="preserve">Table 6.1.1.1.3.3-12: SIP INVITE from the UE (Step 26, Table 6.1.1.1.3.2-1; </w:t>
      </w:r>
      <w:r>
        <w:br/>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A77C82" w14:paraId="311E17E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2646908" w14:textId="77777777" w:rsidR="00A77C82" w:rsidRDefault="00A77C82" w:rsidP="00E972B2">
            <w:pPr>
              <w:pStyle w:val="TAL"/>
            </w:pPr>
            <w:r>
              <w:t xml:space="preserve">Derivation Path: </w:t>
            </w:r>
            <w:r>
              <w:rPr>
                <w:color w:val="000000"/>
              </w:rPr>
              <w:t>TS 36.579-1 [2], Table 5.5.2.5.1-1</w:t>
            </w:r>
            <w:r>
              <w:t>, condition IMMPERIL-CALL, re_INVITE</w:t>
            </w:r>
          </w:p>
        </w:tc>
      </w:tr>
      <w:tr w:rsidR="00A77C82" w14:paraId="1BBB88A7"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6A878AA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DFEA8F"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365660"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9C866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FDCFBFA" w14:textId="77777777" w:rsidR="00A77C82" w:rsidRDefault="00A77C82" w:rsidP="00E972B2">
            <w:pPr>
              <w:pStyle w:val="TAH"/>
            </w:pPr>
            <w:r>
              <w:t>Condition</w:t>
            </w:r>
          </w:p>
        </w:tc>
      </w:tr>
      <w:tr w:rsidR="00A77C82" w14:paraId="6962E26F"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0476388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643072"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0CA35A3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1C97AF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7E9D3C" w14:textId="77777777" w:rsidR="00A77C82" w:rsidRDefault="00A77C82" w:rsidP="00E972B2">
            <w:pPr>
              <w:pStyle w:val="TAL"/>
            </w:pPr>
          </w:p>
        </w:tc>
      </w:tr>
      <w:tr w:rsidR="00A77C82" w14:paraId="6FA06BDE"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11959BC9" w14:textId="77777777" w:rsidR="00A77C82" w:rsidRDefault="00A77C82" w:rsidP="00E972B2">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3386313B"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1B7BA7"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F6379A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63DE5A9" w14:textId="77777777" w:rsidR="00A77C82" w:rsidRDefault="00A77C82" w:rsidP="00E972B2">
            <w:pPr>
              <w:pStyle w:val="TAL"/>
            </w:pPr>
          </w:p>
        </w:tc>
      </w:tr>
      <w:tr w:rsidR="00A77C82" w14:paraId="2845E86C"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78571DEE" w14:textId="77777777" w:rsidR="00A77C82" w:rsidRDefault="00A77C82" w:rsidP="00E972B2">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1241E16" w14:textId="77777777" w:rsidR="00A77C82" w:rsidRDefault="00A77C82" w:rsidP="00E972B2">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21A2F7C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4075EB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9C93D6B" w14:textId="77777777" w:rsidR="00A77C82" w:rsidRDefault="00A77C82" w:rsidP="00E972B2">
            <w:pPr>
              <w:pStyle w:val="TAL"/>
            </w:pPr>
          </w:p>
        </w:tc>
      </w:tr>
      <w:tr w:rsidR="00A77C82" w14:paraId="2E8E8445"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1CF233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2B64A46"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4C16A6"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00DD97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E5D5B91" w14:textId="77777777" w:rsidR="00A77C82" w:rsidRDefault="00A77C82" w:rsidP="00E972B2">
            <w:pPr>
              <w:pStyle w:val="TAL"/>
            </w:pPr>
          </w:p>
        </w:tc>
      </w:tr>
      <w:tr w:rsidR="00A77C82" w14:paraId="43633FBA"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2C75268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54E71C" w14:textId="77777777" w:rsidR="00A77C82" w:rsidRDefault="00A77C82" w:rsidP="00E972B2">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4532E8A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D1318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A34A38" w14:textId="77777777" w:rsidR="00A77C82" w:rsidRDefault="00A77C82" w:rsidP="00E972B2">
            <w:pPr>
              <w:pStyle w:val="TAL"/>
            </w:pPr>
          </w:p>
        </w:tc>
      </w:tr>
    </w:tbl>
    <w:p w14:paraId="5190A64D" w14:textId="77777777" w:rsidR="00A77C82" w:rsidRDefault="00A77C82" w:rsidP="00A77C82"/>
    <w:p w14:paraId="3548A8BF" w14:textId="77777777" w:rsidR="00A77C82" w:rsidRDefault="00A77C82" w:rsidP="00E972B2">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16AC6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F7E79E2" w14:textId="77777777" w:rsidR="00A77C82" w:rsidRDefault="00A77C82" w:rsidP="00E972B2">
            <w:pPr>
              <w:pStyle w:val="TAL"/>
            </w:pPr>
            <w:r>
              <w:t>Derivation Path: TS 36.579-1 [2], Table 5.5.3.1.1-2, condition SDP_OFFER, IMPLICIT_GRANT_REQUESTED</w:t>
            </w:r>
          </w:p>
        </w:tc>
      </w:tr>
    </w:tbl>
    <w:p w14:paraId="6AE14C20" w14:textId="77777777" w:rsidR="00A77C82" w:rsidRDefault="00A77C82" w:rsidP="00A77C82"/>
    <w:p w14:paraId="60325DEF" w14:textId="77777777" w:rsidR="00A77C82" w:rsidRDefault="00A77C82" w:rsidP="00E972B2">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EFDCA1"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074A92D6" w14:textId="77777777" w:rsidR="00A77C82" w:rsidRDefault="00A77C82" w:rsidP="00E972B2">
            <w:pPr>
              <w:pStyle w:val="TAL"/>
            </w:pPr>
            <w:r>
              <w:t>Derivation Path: TS 36.579-1 [2], Table 5.5.3.2.1-2, condition GROUP-CALL, IMMPERIL-CALL, INVITE_REFER</w:t>
            </w:r>
          </w:p>
        </w:tc>
      </w:tr>
    </w:tbl>
    <w:p w14:paraId="56EFF1DD" w14:textId="77777777" w:rsidR="00A77C82" w:rsidRDefault="00A77C82" w:rsidP="00A77C82"/>
    <w:p w14:paraId="4E1EA245" w14:textId="77777777" w:rsidR="00A77C82" w:rsidRDefault="00A77C82" w:rsidP="00E972B2">
      <w:pPr>
        <w:pStyle w:val="TH"/>
      </w:pPr>
      <w:r>
        <w:t>Table 6.1.1.1.3.3-14: Void</w:t>
      </w:r>
    </w:p>
    <w:p w14:paraId="08441BFE" w14:textId="77777777" w:rsidR="00A77C82" w:rsidRDefault="00A77C82" w:rsidP="00E972B2">
      <w:pPr>
        <w:pStyle w:val="TH"/>
      </w:pPr>
      <w:r>
        <w:t xml:space="preserve">Table 6.1.1.1.3.3-15: Transmission Granted from the SS (Step 26,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1CB41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7F29A78" w14:textId="77777777" w:rsidR="00A77C82" w:rsidRDefault="00A77C82" w:rsidP="00E972B2">
            <w:pPr>
              <w:pStyle w:val="TAL"/>
            </w:pPr>
            <w:r>
              <w:t>Derivation Path: TS 36.579-1 [2], Table 5.5.11.2.1-1, condition ACK, IMMPERIL-CALL</w:t>
            </w:r>
          </w:p>
        </w:tc>
      </w:tr>
    </w:tbl>
    <w:p w14:paraId="7536205C" w14:textId="77777777" w:rsidR="00A77C82" w:rsidRDefault="00A77C82" w:rsidP="00A77C82"/>
    <w:p w14:paraId="38845E3C" w14:textId="77777777" w:rsidR="00A77C82" w:rsidRDefault="00A77C82" w:rsidP="00E972B2">
      <w:pPr>
        <w:pStyle w:val="TH"/>
      </w:pPr>
      <w:r>
        <w:t xml:space="preserve">Table 6.1.1.1.3.3-15A: Transmission Idle from the SS (Step 32B,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C5A9BF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49200487" w14:textId="77777777" w:rsidR="00A77C82" w:rsidRDefault="00A77C82" w:rsidP="00E972B2">
            <w:pPr>
              <w:pStyle w:val="TAL"/>
            </w:pPr>
            <w:r>
              <w:t>Derivation Path: TS 36.579-1 [2], Table 5.5.11.2.16-1, condition IMMPERIL-CALL</w:t>
            </w:r>
          </w:p>
        </w:tc>
      </w:tr>
    </w:tbl>
    <w:p w14:paraId="6B1F16CB" w14:textId="77777777" w:rsidR="00A77C82" w:rsidRDefault="00A77C82" w:rsidP="00A77C82"/>
    <w:p w14:paraId="22BA5A84" w14:textId="77777777" w:rsidR="00A77C82" w:rsidRDefault="00A77C82" w:rsidP="00E972B2">
      <w:pPr>
        <w:pStyle w:val="TH"/>
      </w:pPr>
      <w:r>
        <w:t>Table 6.1.1.1.3.3-16..17: Void</w:t>
      </w:r>
    </w:p>
    <w:p w14:paraId="622F3BAA" w14:textId="77777777" w:rsidR="00A77C82" w:rsidRDefault="00A77C82" w:rsidP="00E972B2">
      <w:pPr>
        <w:pStyle w:val="TH"/>
      </w:pPr>
      <w:bookmarkStart w:id="346" w:name="_Hlk97199947"/>
      <w:r>
        <w:t xml:space="preserve">Table 6.1.1.1.3.3-17A: SIP INVITE from the UE (Step 34,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A77C82" w14:paraId="24BE0578" w14:textId="77777777" w:rsidTr="0010629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910CE10"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E3E9410" w14:textId="77777777" w:rsidTr="0010629E">
        <w:trPr>
          <w:tblHeader/>
        </w:trPr>
        <w:tc>
          <w:tcPr>
            <w:tcW w:w="2824" w:type="dxa"/>
            <w:tcBorders>
              <w:top w:val="single" w:sz="4" w:space="0" w:color="auto"/>
              <w:left w:val="single" w:sz="4" w:space="0" w:color="auto"/>
              <w:bottom w:val="single" w:sz="4" w:space="0" w:color="auto"/>
              <w:right w:val="single" w:sz="4" w:space="0" w:color="auto"/>
            </w:tcBorders>
            <w:hideMark/>
          </w:tcPr>
          <w:p w14:paraId="28E49547" w14:textId="77777777" w:rsidR="00A77C82" w:rsidRDefault="00A77C82" w:rsidP="00E972B2">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643F7F9C" w14:textId="77777777" w:rsidR="00A77C82" w:rsidRDefault="00A77C82" w:rsidP="00E972B2">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730F7410" w14:textId="77777777" w:rsidR="00A77C82" w:rsidRDefault="00A77C82" w:rsidP="00E972B2">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2E47556"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017630E6" w14:textId="77777777" w:rsidR="00A77C82" w:rsidRDefault="00A77C82" w:rsidP="00E972B2">
            <w:pPr>
              <w:pStyle w:val="TAH"/>
            </w:pPr>
            <w:r>
              <w:t>Condition</w:t>
            </w:r>
          </w:p>
        </w:tc>
      </w:tr>
      <w:tr w:rsidR="00A77C82" w14:paraId="3BF600EB"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31C2FF9C" w14:textId="77777777" w:rsidR="00A77C82" w:rsidRPr="00A77C82" w:rsidRDefault="00A77C82" w:rsidP="00E972B2">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20D4C1D4"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tcPr>
          <w:p w14:paraId="1D1C9C0D"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D9B592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BB7243C" w14:textId="77777777" w:rsidR="00A77C82" w:rsidRDefault="00A77C82" w:rsidP="00E972B2">
            <w:pPr>
              <w:pStyle w:val="TAL"/>
            </w:pPr>
          </w:p>
        </w:tc>
      </w:tr>
      <w:tr w:rsidR="00A77C82" w14:paraId="7965EA02"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678DF93B" w14:textId="77777777" w:rsidR="00A77C82" w:rsidRDefault="00A77C82" w:rsidP="00E972B2">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4C9F3FAC"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145A9143" w14:textId="77777777" w:rsidR="00A77C82" w:rsidRPr="00A77C82" w:rsidRDefault="00A77C82" w:rsidP="00E972B2">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718380C4"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EFDFB4" w14:textId="77777777" w:rsidR="00A77C82" w:rsidRDefault="00A77C82" w:rsidP="00E972B2">
            <w:pPr>
              <w:pStyle w:val="TAL"/>
            </w:pPr>
          </w:p>
        </w:tc>
      </w:tr>
      <w:tr w:rsidR="00A77C82" w14:paraId="1023D287"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55CF44F6" w14:textId="77777777" w:rsidR="00A77C82" w:rsidRDefault="00A77C82" w:rsidP="00E972B2">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0B95837D" w14:textId="77777777" w:rsidR="00A77C82" w:rsidRDefault="00A77C82" w:rsidP="00E972B2">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01E1F807"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54F4DF1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11E3D55" w14:textId="77777777" w:rsidR="00A77C82" w:rsidRDefault="00A77C82" w:rsidP="00E972B2">
            <w:pPr>
              <w:pStyle w:val="TAL"/>
            </w:pPr>
          </w:p>
        </w:tc>
      </w:tr>
      <w:tr w:rsidR="00A77C82" w14:paraId="330C67BA"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4950470E" w14:textId="77777777" w:rsidR="00A77C82" w:rsidRDefault="00A77C82" w:rsidP="00E972B2">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27C2BEE7"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75225D16" w14:textId="77777777" w:rsidR="00A77C82" w:rsidRPr="00A77C82" w:rsidRDefault="00A77C82" w:rsidP="00E972B2">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425A058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32C05" w14:textId="77777777" w:rsidR="00A77C82" w:rsidRDefault="00A77C82" w:rsidP="00E972B2">
            <w:pPr>
              <w:pStyle w:val="TAL"/>
            </w:pPr>
          </w:p>
        </w:tc>
      </w:tr>
      <w:tr w:rsidR="00A77C82" w14:paraId="4943C6B6"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7DF40EFA" w14:textId="77777777" w:rsidR="00A77C82" w:rsidRDefault="00A77C82" w:rsidP="00E972B2">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16EF86CE" w14:textId="77777777" w:rsidR="00A77C82" w:rsidRDefault="00A77C82" w:rsidP="00E972B2">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7E135B95"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47AD5FA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613BAC09" w14:textId="77777777" w:rsidR="00A77C82" w:rsidRDefault="00A77C82" w:rsidP="00E972B2">
            <w:pPr>
              <w:pStyle w:val="TAL"/>
            </w:pPr>
          </w:p>
        </w:tc>
      </w:tr>
    </w:tbl>
    <w:p w14:paraId="482B0E1B" w14:textId="77777777" w:rsidR="00A77C82" w:rsidRDefault="00A77C82" w:rsidP="00A77C82">
      <w:pPr>
        <w:rPr>
          <w:color w:val="000000"/>
        </w:rPr>
      </w:pPr>
    </w:p>
    <w:p w14:paraId="36C9016B" w14:textId="77777777" w:rsidR="00A77C82" w:rsidRDefault="00A77C82" w:rsidP="00E972B2">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7389C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58483704" w14:textId="77777777" w:rsidR="00A77C82" w:rsidRDefault="00A77C82" w:rsidP="00E972B2">
            <w:pPr>
              <w:pStyle w:val="TAL"/>
            </w:pPr>
            <w:r>
              <w:t>Derivation Path: TS 36.579-1 [2], Table 5.5.3.1.1-2, condition SDP_OFFER</w:t>
            </w:r>
          </w:p>
        </w:tc>
      </w:tr>
    </w:tbl>
    <w:p w14:paraId="1C79F575" w14:textId="77777777" w:rsidR="00A77C82" w:rsidRDefault="00A77C82" w:rsidP="00A77C82"/>
    <w:p w14:paraId="0DCA52A3" w14:textId="77777777" w:rsidR="00A77C82" w:rsidRDefault="00A77C82" w:rsidP="00E972B2">
      <w:pPr>
        <w:pStyle w:val="TH"/>
      </w:pPr>
      <w:r>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5C664759"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5D0F57B" w14:textId="77777777" w:rsidR="00A77C82" w:rsidRDefault="00A77C82" w:rsidP="00E972B2">
            <w:pPr>
              <w:pStyle w:val="TAL"/>
            </w:pPr>
            <w:r>
              <w:t>Derivation Path: TS 36.579-1 [2], Table 5.5.3.2.1-2, condition GROUP-CALL, INVITE_REFER</w:t>
            </w:r>
          </w:p>
        </w:tc>
      </w:tr>
      <w:tr w:rsidR="00A77C82" w14:paraId="56D151ED"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5ACC0F1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C3641"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F6A4557"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AF2D964"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8AD9C6" w14:textId="77777777" w:rsidR="00A77C82" w:rsidRDefault="00A77C82" w:rsidP="00E972B2">
            <w:pPr>
              <w:pStyle w:val="TAH"/>
            </w:pPr>
            <w:r>
              <w:t>Condition</w:t>
            </w:r>
          </w:p>
        </w:tc>
      </w:tr>
      <w:tr w:rsidR="00A77C82" w14:paraId="28CD6342"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3740D880"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BE737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1E5FF18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1C166F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5398D26C" w14:textId="77777777" w:rsidR="00A77C82" w:rsidRDefault="00A77C82" w:rsidP="00E972B2">
            <w:pPr>
              <w:pStyle w:val="TAL"/>
            </w:pPr>
          </w:p>
        </w:tc>
      </w:tr>
      <w:tr w:rsidR="00A77C82" w14:paraId="21C0B67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A65B5A3"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AF6262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0235EC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7F77DE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CA64563" w14:textId="77777777" w:rsidR="00A77C82" w:rsidRDefault="00A77C82" w:rsidP="00E972B2">
            <w:pPr>
              <w:pStyle w:val="TAL"/>
            </w:pPr>
          </w:p>
        </w:tc>
      </w:tr>
      <w:tr w:rsidR="00A77C82" w14:paraId="116FF754"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7924C25A"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1240EFB5" w14:textId="4D7FB9CA" w:rsidR="00A77C82" w:rsidRDefault="00A77C82" w:rsidP="00E972B2">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6038B3B7"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A535FD3"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B901484" w14:textId="77777777" w:rsidR="00A77C82" w:rsidRDefault="00A77C82" w:rsidP="00E972B2">
            <w:pPr>
              <w:pStyle w:val="TAL"/>
            </w:pPr>
          </w:p>
        </w:tc>
      </w:tr>
    </w:tbl>
    <w:p w14:paraId="0F70103C" w14:textId="77777777" w:rsidR="00A77C82" w:rsidRDefault="00A77C82" w:rsidP="00A77C82"/>
    <w:bookmarkEnd w:id="346"/>
    <w:p w14:paraId="592B828C" w14:textId="77777777" w:rsidR="00A77C82" w:rsidRDefault="00A77C82" w:rsidP="00E972B2">
      <w:pPr>
        <w:pStyle w:val="TH"/>
      </w:pPr>
      <w:r>
        <w:t>Table 6.1.1.1.3.3-18..19: Void</w:t>
      </w:r>
    </w:p>
    <w:p w14:paraId="753C09E6" w14:textId="77777777" w:rsidR="00A77C82" w:rsidRDefault="00A77C82" w:rsidP="00A77C82"/>
    <w:p w14:paraId="1B54C2FB" w14:textId="77777777" w:rsidR="00A77C82" w:rsidRDefault="00A77C82" w:rsidP="00A77C82">
      <w:pPr>
        <w:keepNext/>
        <w:keepLines/>
        <w:spacing w:before="120"/>
        <w:ind w:left="1418" w:hanging="1418"/>
        <w:outlineLvl w:val="3"/>
        <w:rPr>
          <w:rFonts w:ascii="Arial" w:hAnsi="Arial"/>
          <w:sz w:val="24"/>
        </w:rPr>
      </w:pPr>
      <w:bookmarkStart w:id="347" w:name="_Toc52787487"/>
      <w:bookmarkStart w:id="348" w:name="_Toc52787667"/>
      <w:bookmarkStart w:id="349" w:name="_Toc75906917"/>
      <w:bookmarkStart w:id="350" w:name="_Toc75907254"/>
      <w:bookmarkStart w:id="351"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47"/>
      <w:bookmarkEnd w:id="348"/>
      <w:bookmarkEnd w:id="349"/>
      <w:bookmarkEnd w:id="350"/>
      <w:bookmarkEnd w:id="351"/>
    </w:p>
    <w:p w14:paraId="1DC8C591" w14:textId="77777777" w:rsidR="00A77C82" w:rsidRDefault="00A77C82" w:rsidP="00E972B2">
      <w:pPr>
        <w:pStyle w:val="H6"/>
      </w:pPr>
      <w:bookmarkStart w:id="352" w:name="_Toc52787488"/>
      <w:bookmarkStart w:id="353" w:name="_Toc52787668"/>
      <w:r>
        <w:t>6.1.1.2.1</w:t>
      </w:r>
      <w:r>
        <w:tab/>
        <w:t>Test Purpose (TP)</w:t>
      </w:r>
      <w:bookmarkEnd w:id="352"/>
      <w:bookmarkEnd w:id="353"/>
    </w:p>
    <w:p w14:paraId="3A500FDC" w14:textId="77777777" w:rsidR="00A77C82" w:rsidRDefault="00A77C82" w:rsidP="00E972B2">
      <w:pPr>
        <w:pStyle w:val="H6"/>
      </w:pPr>
      <w:r>
        <w:t>(1)</w:t>
      </w:r>
    </w:p>
    <w:p w14:paraId="2C7D5000" w14:textId="77777777" w:rsidR="00A77C82" w:rsidRDefault="00A77C82" w:rsidP="00E972B2">
      <w:pPr>
        <w:pStyle w:val="PL"/>
      </w:pPr>
      <w:r>
        <w:rPr>
          <w:b/>
          <w:noProof w:val="0"/>
        </w:rPr>
        <w:t>with</w:t>
      </w:r>
      <w:r>
        <w:rPr>
          <w:noProof w:val="0"/>
        </w:rPr>
        <w:t xml:space="preserve"> { the UE (MCVideo Client) registered and authorised for MCVideo }</w:t>
      </w:r>
    </w:p>
    <w:p w14:paraId="5E72EB1C" w14:textId="77777777" w:rsidR="00A77C82" w:rsidRDefault="00A77C82" w:rsidP="00E972B2">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the UE (MCVideo Client) </w:t>
      </w:r>
      <w:bookmarkStart w:id="354" w:name="_Hlk98159424"/>
      <w:r>
        <w:rPr>
          <w:noProof w:val="0"/>
        </w:rPr>
        <w:t>receives a SIP INVITE from the SS (MCVideo Server)to initiate</w:t>
      </w:r>
      <w:bookmarkEnd w:id="354"/>
      <w:r>
        <w:rPr>
          <w:noProof w:val="0"/>
        </w:rPr>
        <w:t xml:space="preserve"> an On-demand Pre-arranged Group Call with Automatic Commencement Mode and implicit Reception Control }</w:t>
      </w:r>
    </w:p>
    <w:p w14:paraId="79B28C93" w14:textId="77777777" w:rsidR="00A77C82" w:rsidRDefault="00A77C82" w:rsidP="00E972B2">
      <w:pPr>
        <w:pStyle w:val="PL"/>
      </w:pPr>
      <w:r>
        <w:rPr>
          <w:noProof w:val="0"/>
        </w:rPr>
        <w:t xml:space="preserve">    </w:t>
      </w:r>
      <w:r>
        <w:rPr>
          <w:b/>
          <w:noProof w:val="0"/>
        </w:rPr>
        <w:t>then</w:t>
      </w:r>
      <w:r>
        <w:rPr>
          <w:noProof w:val="0"/>
        </w:rPr>
        <w:t xml:space="preserve"> { </w:t>
      </w:r>
      <w:bookmarkStart w:id="355" w:name="_Hlk98159550"/>
      <w:r>
        <w:rPr>
          <w:noProof w:val="0"/>
        </w:rPr>
        <w:t xml:space="preserve">the UE (MCVideo Client) responds by sending a SIP 200 (OK) </w:t>
      </w:r>
      <w:bookmarkEnd w:id="355"/>
      <w:r>
        <w:rPr>
          <w:noProof w:val="0"/>
        </w:rPr>
        <w:t xml:space="preserve"> }</w:t>
      </w:r>
    </w:p>
    <w:p w14:paraId="51C7E9D3" w14:textId="77777777" w:rsidR="00A77C82" w:rsidRDefault="00A77C82" w:rsidP="00E972B2">
      <w:pPr>
        <w:pStyle w:val="PL"/>
      </w:pPr>
      <w:r>
        <w:rPr>
          <w:noProof w:val="0"/>
        </w:rPr>
        <w:t xml:space="preserve">            }</w:t>
      </w:r>
    </w:p>
    <w:p w14:paraId="7D621865" w14:textId="77777777" w:rsidR="00A77C82" w:rsidRDefault="00A77C82" w:rsidP="00E972B2">
      <w:pPr>
        <w:pStyle w:val="PL"/>
      </w:pPr>
    </w:p>
    <w:p w14:paraId="374EC53E" w14:textId="77777777" w:rsidR="00A77C82" w:rsidRDefault="00A77C82" w:rsidP="00E972B2">
      <w:pPr>
        <w:pStyle w:val="H6"/>
      </w:pPr>
      <w:r>
        <w:t>(2)</w:t>
      </w:r>
    </w:p>
    <w:p w14:paraId="63F19A6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6BCB104" w14:textId="77777777" w:rsidR="00A77C82" w:rsidRDefault="00A77C82" w:rsidP="00E972B2">
      <w:pPr>
        <w:pStyle w:val="PL"/>
      </w:pPr>
      <w:r>
        <w:rPr>
          <w:noProof w:val="0"/>
        </w:rPr>
        <w:t>ensure that {</w:t>
      </w:r>
    </w:p>
    <w:p w14:paraId="4FDFB341"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53ECA56B"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892EDC9" w14:textId="77777777" w:rsidR="00A77C82" w:rsidRDefault="00A77C82" w:rsidP="00E972B2">
      <w:pPr>
        <w:pStyle w:val="PL"/>
      </w:pPr>
      <w:r>
        <w:rPr>
          <w:noProof w:val="0"/>
        </w:rPr>
        <w:t xml:space="preserve">            }</w:t>
      </w:r>
    </w:p>
    <w:p w14:paraId="77B911C8" w14:textId="77777777" w:rsidR="00A77C82" w:rsidRDefault="00A77C82" w:rsidP="00E972B2">
      <w:pPr>
        <w:pStyle w:val="PL"/>
      </w:pPr>
    </w:p>
    <w:p w14:paraId="11EC16BA" w14:textId="77777777" w:rsidR="00A77C82" w:rsidRDefault="00A77C82" w:rsidP="00E972B2">
      <w:pPr>
        <w:pStyle w:val="H6"/>
      </w:pPr>
      <w:r>
        <w:t>(3)</w:t>
      </w:r>
    </w:p>
    <w:p w14:paraId="293094CB"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47C90491" w14:textId="77777777" w:rsidR="00A77C82" w:rsidRDefault="00A77C82" w:rsidP="00E972B2">
      <w:pPr>
        <w:pStyle w:val="PL"/>
      </w:pPr>
      <w:r>
        <w:rPr>
          <w:noProof w:val="0"/>
        </w:rPr>
        <w:t>ensure that {</w:t>
      </w:r>
    </w:p>
    <w:p w14:paraId="05C0F9D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573D1AF9"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5E409DF1" w14:textId="77777777" w:rsidR="00A77C82" w:rsidRDefault="00A77C82" w:rsidP="00E972B2">
      <w:pPr>
        <w:pStyle w:val="PL"/>
      </w:pPr>
      <w:r>
        <w:rPr>
          <w:noProof w:val="0"/>
        </w:rPr>
        <w:t xml:space="preserve">            </w:t>
      </w:r>
    </w:p>
    <w:p w14:paraId="6FF81E6F" w14:textId="77777777" w:rsidR="00A77C82" w:rsidRDefault="00A77C82" w:rsidP="00E972B2">
      <w:pPr>
        <w:pStyle w:val="PL"/>
      </w:pPr>
    </w:p>
    <w:p w14:paraId="1CB47A25" w14:textId="77777777" w:rsidR="00A77C82" w:rsidRDefault="00A77C82" w:rsidP="00E972B2">
      <w:pPr>
        <w:pStyle w:val="H6"/>
      </w:pPr>
      <w:r>
        <w:t>(4)</w:t>
      </w:r>
    </w:p>
    <w:p w14:paraId="52BE8D9F"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34BDEBB" w14:textId="77777777" w:rsidR="00A77C82" w:rsidRDefault="00A77C82" w:rsidP="00E972B2">
      <w:pPr>
        <w:pStyle w:val="PL"/>
      </w:pPr>
      <w:r>
        <w:rPr>
          <w:noProof w:val="0"/>
        </w:rPr>
        <w:t>ensure that {</w:t>
      </w:r>
    </w:p>
    <w:p w14:paraId="40ACA132" w14:textId="77777777" w:rsidR="00A77C82" w:rsidRDefault="00A77C82" w:rsidP="00E972B2">
      <w:pPr>
        <w:pStyle w:val="PL"/>
      </w:pPr>
      <w:r>
        <w:rPr>
          <w:noProof w:val="0"/>
        </w:rPr>
        <w:t xml:space="preserve">  </w:t>
      </w:r>
      <w:r>
        <w:rPr>
          <w:b/>
          <w:noProof w:val="0"/>
        </w:rPr>
        <w:t>when</w:t>
      </w:r>
      <w:r>
        <w:rPr>
          <w:noProof w:val="0"/>
        </w:rPr>
        <w:t xml:space="preserve"> { the UE (MCVideo Client) receives a SIP re-INVITE from the SS (MCVideo Server) to upgrade the ongoing MCVideo Group Call to a MCVideo Emergency Group Call with Reception Control }</w:t>
      </w:r>
    </w:p>
    <w:p w14:paraId="39B0DF58"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bCs/>
          <w:noProof w:val="0"/>
        </w:rPr>
        <w:t>and</w:t>
      </w:r>
      <w:r>
        <w:rPr>
          <w:noProof w:val="0"/>
        </w:rPr>
        <w:t xml:space="preserve"> considers the call as being upgraded to an Emergency Group) }</w:t>
      </w:r>
    </w:p>
    <w:p w14:paraId="51750730" w14:textId="77777777" w:rsidR="00A77C82" w:rsidRDefault="00A77C82" w:rsidP="00E972B2">
      <w:pPr>
        <w:pStyle w:val="PL"/>
      </w:pPr>
      <w:r>
        <w:rPr>
          <w:noProof w:val="0"/>
        </w:rPr>
        <w:t xml:space="preserve">            }</w:t>
      </w:r>
    </w:p>
    <w:p w14:paraId="11A19C93" w14:textId="77777777" w:rsidR="00A77C82" w:rsidRDefault="00A77C82" w:rsidP="00E972B2">
      <w:pPr>
        <w:pStyle w:val="PL"/>
      </w:pPr>
    </w:p>
    <w:p w14:paraId="0000689B" w14:textId="77777777" w:rsidR="00A77C82" w:rsidRDefault="00A77C82" w:rsidP="00E972B2">
      <w:pPr>
        <w:pStyle w:val="H6"/>
      </w:pPr>
      <w:r>
        <w:t>(5)</w:t>
      </w:r>
    </w:p>
    <w:p w14:paraId="2AB9B470"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Emergency Group Call}</w:t>
      </w:r>
    </w:p>
    <w:p w14:paraId="314BF406" w14:textId="77777777" w:rsidR="00A77C82" w:rsidRDefault="00A77C82" w:rsidP="00E972B2">
      <w:pPr>
        <w:pStyle w:val="PL"/>
      </w:pPr>
      <w:r>
        <w:rPr>
          <w:noProof w:val="0"/>
        </w:rPr>
        <w:t>ensure that {</w:t>
      </w:r>
    </w:p>
    <w:p w14:paraId="49DD4872"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Emergency state}</w:t>
      </w:r>
    </w:p>
    <w:p w14:paraId="49311514"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emergency state cancelled }</w:t>
      </w:r>
    </w:p>
    <w:p w14:paraId="7B028E08" w14:textId="77777777" w:rsidR="00A77C82" w:rsidRDefault="00A77C82" w:rsidP="00E972B2">
      <w:pPr>
        <w:pStyle w:val="PL"/>
      </w:pPr>
      <w:r>
        <w:rPr>
          <w:noProof w:val="0"/>
        </w:rPr>
        <w:t xml:space="preserve">            }</w:t>
      </w:r>
    </w:p>
    <w:p w14:paraId="2C0FCD15" w14:textId="77777777" w:rsidR="00A77C82" w:rsidRDefault="00A77C82" w:rsidP="00E972B2">
      <w:pPr>
        <w:pStyle w:val="PL"/>
      </w:pPr>
    </w:p>
    <w:p w14:paraId="753B61FD" w14:textId="77777777" w:rsidR="00A77C82" w:rsidRDefault="00A77C82" w:rsidP="00E972B2">
      <w:pPr>
        <w:pStyle w:val="H6"/>
      </w:pPr>
      <w:r>
        <w:t>(6)</w:t>
      </w:r>
    </w:p>
    <w:p w14:paraId="022B0C11"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487AA40B" w14:textId="77777777" w:rsidR="00A77C82" w:rsidRDefault="00A77C82" w:rsidP="00E972B2">
      <w:pPr>
        <w:pStyle w:val="PL"/>
      </w:pPr>
      <w:r>
        <w:rPr>
          <w:noProof w:val="0"/>
        </w:rPr>
        <w:t>ensure that {</w:t>
      </w:r>
    </w:p>
    <w:p w14:paraId="23F418DC"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upgrade the ongoing MCVideo Group Call to a MCVideo Imminent Peril Group Call with Reception Control }</w:t>
      </w:r>
    </w:p>
    <w:p w14:paraId="666A78C0"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response </w:t>
      </w:r>
      <w:r>
        <w:rPr>
          <w:b/>
          <w:noProof w:val="0"/>
        </w:rPr>
        <w:t>and</w:t>
      </w:r>
      <w:r>
        <w:rPr>
          <w:noProof w:val="0"/>
        </w:rPr>
        <w:t xml:space="preserve"> considers the call as being upgraded to an Imminent Peril Group Call }</w:t>
      </w:r>
    </w:p>
    <w:p w14:paraId="1DA74CDF" w14:textId="77777777" w:rsidR="00A77C82" w:rsidRDefault="00A77C82" w:rsidP="00E972B2">
      <w:pPr>
        <w:pStyle w:val="PL"/>
      </w:pPr>
      <w:r>
        <w:rPr>
          <w:noProof w:val="0"/>
        </w:rPr>
        <w:t xml:space="preserve">            }</w:t>
      </w:r>
    </w:p>
    <w:p w14:paraId="363CC8CD" w14:textId="77777777" w:rsidR="00A77C82" w:rsidRDefault="00A77C82" w:rsidP="00E972B2">
      <w:pPr>
        <w:pStyle w:val="PL"/>
      </w:pPr>
    </w:p>
    <w:p w14:paraId="54F02661" w14:textId="77777777" w:rsidR="00A77C82" w:rsidRDefault="00A77C82" w:rsidP="00E972B2">
      <w:pPr>
        <w:pStyle w:val="H6"/>
      </w:pPr>
      <w:r>
        <w:t>(7)</w:t>
      </w:r>
    </w:p>
    <w:p w14:paraId="1BFD4323"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Imminent Peril Group Call }</w:t>
      </w:r>
    </w:p>
    <w:p w14:paraId="5E055EC5" w14:textId="77777777" w:rsidR="00A77C82" w:rsidRDefault="00A77C82" w:rsidP="00E972B2">
      <w:pPr>
        <w:pStyle w:val="PL"/>
      </w:pPr>
      <w:r>
        <w:rPr>
          <w:noProof w:val="0"/>
        </w:rPr>
        <w:t>ensure that {</w:t>
      </w:r>
    </w:p>
    <w:p w14:paraId="0F11893B"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Imminent Peril state }</w:t>
      </w:r>
    </w:p>
    <w:p w14:paraId="2ECA51DC"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Imminent Peril state cancelled }</w:t>
      </w:r>
    </w:p>
    <w:p w14:paraId="22B32BF5" w14:textId="77777777" w:rsidR="00A77C82" w:rsidRDefault="00A77C82" w:rsidP="00E972B2">
      <w:pPr>
        <w:pStyle w:val="PL"/>
      </w:pPr>
      <w:r>
        <w:rPr>
          <w:noProof w:val="0"/>
        </w:rPr>
        <w:t xml:space="preserve">            }</w:t>
      </w:r>
    </w:p>
    <w:p w14:paraId="4EAA10F9" w14:textId="77777777" w:rsidR="00A77C82" w:rsidRDefault="00A77C82" w:rsidP="00E972B2">
      <w:pPr>
        <w:pStyle w:val="PL"/>
      </w:pPr>
    </w:p>
    <w:p w14:paraId="6D59F86C" w14:textId="77777777" w:rsidR="00A77C82" w:rsidRDefault="00A77C82" w:rsidP="00E972B2">
      <w:pPr>
        <w:pStyle w:val="H6"/>
      </w:pPr>
      <w:r>
        <w:t>(8)</w:t>
      </w:r>
    </w:p>
    <w:p w14:paraId="2F9C2A8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1517D75B" w14:textId="77777777" w:rsidR="00A77C82" w:rsidRDefault="00A77C82" w:rsidP="00E972B2">
      <w:pPr>
        <w:pStyle w:val="PL"/>
      </w:pPr>
      <w:r>
        <w:rPr>
          <w:noProof w:val="0"/>
        </w:rPr>
        <w:t>ensure that {</w:t>
      </w:r>
    </w:p>
    <w:p w14:paraId="4EAD89E3"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28F9C68"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0A7044E9" w14:textId="77777777" w:rsidR="00A77C82" w:rsidRDefault="00A77C82" w:rsidP="00E972B2">
      <w:pPr>
        <w:pStyle w:val="PL"/>
      </w:pPr>
      <w:r>
        <w:rPr>
          <w:noProof w:val="0"/>
        </w:rPr>
        <w:t xml:space="preserve">            }</w:t>
      </w:r>
    </w:p>
    <w:p w14:paraId="10104D54" w14:textId="77777777" w:rsidR="00A77C82" w:rsidRDefault="00A77C82" w:rsidP="00E972B2">
      <w:pPr>
        <w:pStyle w:val="PL"/>
      </w:pPr>
    </w:p>
    <w:p w14:paraId="5C734936" w14:textId="77777777" w:rsidR="00A77C82" w:rsidRDefault="00A77C82" w:rsidP="00E972B2">
      <w:pPr>
        <w:pStyle w:val="H6"/>
      </w:pPr>
      <w:r>
        <w:t>(9)</w:t>
      </w:r>
    </w:p>
    <w:p w14:paraId="4DCC7136"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3720013B" w14:textId="77777777" w:rsidR="00A77C82" w:rsidRDefault="00A77C82" w:rsidP="00E972B2">
      <w:pPr>
        <w:pStyle w:val="PL"/>
      </w:pPr>
      <w:r>
        <w:rPr>
          <w:noProof w:val="0"/>
        </w:rPr>
        <w:t>ensure that {</w:t>
      </w:r>
    </w:p>
    <w:p w14:paraId="61DBFB6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4F4805B1"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190F3364" w14:textId="77777777" w:rsidR="00A77C82" w:rsidRDefault="00A77C82" w:rsidP="00E972B2">
      <w:pPr>
        <w:pStyle w:val="PL"/>
      </w:pPr>
      <w:r>
        <w:rPr>
          <w:noProof w:val="0"/>
        </w:rPr>
        <w:t xml:space="preserve">          }</w:t>
      </w:r>
    </w:p>
    <w:p w14:paraId="77333FDE" w14:textId="77777777" w:rsidR="00A77C82" w:rsidRDefault="00A77C82" w:rsidP="00E972B2">
      <w:pPr>
        <w:pStyle w:val="PL"/>
      </w:pPr>
    </w:p>
    <w:p w14:paraId="04261EDD" w14:textId="77777777" w:rsidR="00A77C82" w:rsidRDefault="00A77C82" w:rsidP="00E972B2">
      <w:pPr>
        <w:pStyle w:val="H6"/>
      </w:pPr>
      <w:bookmarkStart w:id="356" w:name="_Toc52787489"/>
      <w:bookmarkStart w:id="357" w:name="_Toc52787669"/>
      <w:r>
        <w:t>6.1.1.2.2</w:t>
      </w:r>
      <w:r>
        <w:tab/>
        <w:t>Conformance requirements</w:t>
      </w:r>
      <w:bookmarkEnd w:id="356"/>
      <w:bookmarkEnd w:id="357"/>
    </w:p>
    <w:p w14:paraId="457AB776" w14:textId="77777777" w:rsidR="00A77C82" w:rsidRDefault="00A77C82" w:rsidP="00A77C82">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DD0608" w14:textId="77777777" w:rsidR="00A77C82" w:rsidRDefault="00A77C82" w:rsidP="00A77C82">
      <w:r>
        <w:t>[TS 24.281, clause 6.2.3.1.1]</w:t>
      </w:r>
    </w:p>
    <w:p w14:paraId="2D3D246B" w14:textId="77777777" w:rsidR="00A77C82" w:rsidRDefault="00A77C82" w:rsidP="00A77C82">
      <w:r>
        <w:t>When performing the automatic commencement mode procedures, the MCVideo client:</w:t>
      </w:r>
    </w:p>
    <w:p w14:paraId="1DAAE99A" w14:textId="77777777" w:rsidR="00A77C82" w:rsidRDefault="00A77C82" w:rsidP="00A77C82">
      <w:pPr>
        <w:ind w:left="568" w:hanging="284"/>
      </w:pPr>
      <w:r>
        <w:t>1)</w:t>
      </w:r>
      <w:r>
        <w:tab/>
        <w:t>shall accept the SIP INVITE request and generate a SIP 200 (OK) response according to rules and procedures of 3GPP TS 24.229 [11];</w:t>
      </w:r>
    </w:p>
    <w:p w14:paraId="40D06C6C" w14:textId="77777777" w:rsidR="00A77C82" w:rsidRDefault="00A77C82" w:rsidP="00A77C82">
      <w:pPr>
        <w:ind w:left="568" w:hanging="284"/>
      </w:pPr>
      <w:r>
        <w:t>2)</w:t>
      </w:r>
      <w:r>
        <w:tab/>
        <w:t>shall include the option tag "timer" in a Require header field of the SIP 200 (OK) response;</w:t>
      </w:r>
    </w:p>
    <w:p w14:paraId="16DC3CE9"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1A1969A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BF7B9B5"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C46DF"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B57A4FE"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C615ECB"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7E7E6643" w14:textId="77777777" w:rsidR="00A77C82" w:rsidRDefault="00A77C82" w:rsidP="00A77C82">
      <w:pPr>
        <w:ind w:left="568" w:hanging="284"/>
      </w:pPr>
      <w:r>
        <w:t>8)</w:t>
      </w:r>
      <w:r>
        <w:tab/>
        <w:t>shall send the SIP 200 (OK) response towards the MCVideo server according to rules and procedures of 3GPP TS 24.229 [11];</w:t>
      </w:r>
    </w:p>
    <w:p w14:paraId="52261458"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19E7657D"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D2D2701"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283E2CDA" w14:textId="77777777" w:rsidR="00A77C82" w:rsidRDefault="00A77C82" w:rsidP="00A77C82">
      <w:r>
        <w:t>[TS 24.281, clause 6.2.3.1.2]</w:t>
      </w:r>
    </w:p>
    <w:p w14:paraId="744B78B7" w14:textId="77777777" w:rsidR="00A77C82" w:rsidRDefault="00A77C82" w:rsidP="00A77C82">
      <w:r>
        <w:t>When performing the automatic commencement mode procedures, the MCVideo client shall follow the procedures in subclause 6.2.3.1.1 with the following clarification:</w:t>
      </w:r>
    </w:p>
    <w:p w14:paraId="0E62F64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8F9828" w14:textId="77777777" w:rsidR="00A77C82" w:rsidRDefault="00A77C82" w:rsidP="00A77C82">
      <w:bookmarkStart w:id="358" w:name="14f4399e2adfb55a__Toc427695827"/>
      <w:bookmarkStart w:id="359" w:name="14f4399e2adfb55a__Toc427696227"/>
      <w:bookmarkStart w:id="360" w:name="14f4399e2adfb55a__Toc427696626"/>
      <w:bookmarkStart w:id="361" w:name="14f4399e2adfb55a__Toc427698228"/>
      <w:bookmarkEnd w:id="358"/>
      <w:bookmarkEnd w:id="359"/>
      <w:bookmarkEnd w:id="360"/>
      <w:bookmarkEnd w:id="361"/>
      <w:r>
        <w:t>[TS 24.281, clause 9.2.1.2.1.2]</w:t>
      </w:r>
    </w:p>
    <w:p w14:paraId="70CCE223" w14:textId="77777777" w:rsidR="00A77C82" w:rsidRDefault="00A77C82" w:rsidP="00A77C82">
      <w:r>
        <w:t>In the procedures in this subclause:</w:t>
      </w:r>
    </w:p>
    <w:p w14:paraId="7F0C4DF9"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16185401"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3E5B584B"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51571C59" w14:textId="77777777" w:rsidR="00A77C82" w:rsidRDefault="00A77C82" w:rsidP="00A77C82">
      <w:r>
        <w:t>The MCVideo client:</w:t>
      </w:r>
    </w:p>
    <w:p w14:paraId="15E759C7" w14:textId="77777777" w:rsidR="00A77C82" w:rsidRDefault="00A77C82" w:rsidP="00A77C82">
      <w:pPr>
        <w:ind w:left="568" w:hanging="284"/>
      </w:pPr>
      <w:r>
        <w:t>1)</w:t>
      </w:r>
      <w:r>
        <w:tab/>
        <w:t>may reject the SIP INVITE request if either of the following conditions are met:</w:t>
      </w:r>
    </w:p>
    <w:p w14:paraId="676BD9CB" w14:textId="77777777" w:rsidR="00A77C82" w:rsidRDefault="00A77C82" w:rsidP="00A77C82">
      <w:pPr>
        <w:ind w:left="851" w:hanging="284"/>
      </w:pPr>
      <w:r>
        <w:t>a)</w:t>
      </w:r>
      <w:r>
        <w:tab/>
        <w:t>MCVideo client does not have enough resources to handle the call; or</w:t>
      </w:r>
    </w:p>
    <w:p w14:paraId="2F8F2AEC" w14:textId="77777777" w:rsidR="00A77C82" w:rsidRDefault="00A77C82" w:rsidP="00A77C82">
      <w:pPr>
        <w:ind w:left="851" w:hanging="284"/>
      </w:pPr>
      <w:r>
        <w:t>b)</w:t>
      </w:r>
      <w:r>
        <w:tab/>
        <w:t>any other reason outside the scope of this specification;</w:t>
      </w:r>
    </w:p>
    <w:p w14:paraId="226E61F9"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FB156CF"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515C3CBB"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A92C3C0"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B6C7338" w14:textId="77777777" w:rsidR="00A77C82" w:rsidRDefault="00A77C82" w:rsidP="00A77C82">
      <w:pPr>
        <w:ind w:left="851" w:hanging="284"/>
      </w:pPr>
      <w:r>
        <w:t>a)</w:t>
      </w:r>
      <w:r>
        <w:tab/>
        <w:t>should display to the MCVideo user an indication that this is a SIP INVITE request for an MCVideo emergency group call and:</w:t>
      </w:r>
    </w:p>
    <w:p w14:paraId="1A8CF659"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CD3875B"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49FC6B6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73B2055E" w14:textId="77777777" w:rsidR="00A77C82" w:rsidRDefault="00A77C82" w:rsidP="00A77C82">
      <w:pPr>
        <w:ind w:left="851" w:hanging="284"/>
      </w:pPr>
      <w:r>
        <w:t>b)</w:t>
      </w:r>
      <w:r>
        <w:tab/>
        <w:t>shall set the MCVideo emergency group state to "MVEG 2: in-progress";</w:t>
      </w:r>
    </w:p>
    <w:p w14:paraId="0F84E003" w14:textId="77777777" w:rsidR="00A77C82" w:rsidRDefault="00A77C82" w:rsidP="00A77C82">
      <w:pPr>
        <w:ind w:left="851" w:hanging="284"/>
      </w:pPr>
      <w:r>
        <w:t>c)</w:t>
      </w:r>
      <w:r>
        <w:tab/>
        <w:t>shall set the MCVideo imminent peril group state to "MVIG 1: no-imminent-peril"; and</w:t>
      </w:r>
    </w:p>
    <w:p w14:paraId="7792861D" w14:textId="77777777" w:rsidR="00A77C82" w:rsidRDefault="00A77C82" w:rsidP="00A77C82">
      <w:pPr>
        <w:ind w:left="851" w:hanging="284"/>
      </w:pPr>
      <w:r>
        <w:t>d)</w:t>
      </w:r>
      <w:r>
        <w:tab/>
        <w:t>shall set the MCVideo imminent peril group call state to "MVIGC 1: imminent-peril-gc-capable"; otherwise</w:t>
      </w:r>
    </w:p>
    <w:p w14:paraId="4B2FFB20"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0AC1C662" w14:textId="77777777" w:rsidR="00A77C82" w:rsidRDefault="00A77C82" w:rsidP="00A77C82">
      <w:pPr>
        <w:ind w:left="851" w:hanging="284"/>
      </w:pPr>
      <w:r>
        <w:t>a)</w:t>
      </w:r>
      <w:r>
        <w:tab/>
        <w:t>should display to the MCVideo user an indication that this is a SIP INVITE request for an MCVideo imminent peril group call and:</w:t>
      </w:r>
    </w:p>
    <w:p w14:paraId="46E44337"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3DF375DD"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FFD73CE" w14:textId="77777777" w:rsidR="00A77C82" w:rsidRDefault="00A77C82" w:rsidP="00A77C82">
      <w:pPr>
        <w:ind w:left="851" w:hanging="284"/>
      </w:pPr>
      <w:r>
        <w:t>b)</w:t>
      </w:r>
      <w:r>
        <w:tab/>
        <w:t>shall set the MCVideo imminent peril group state to "MVIG 2: in-progress";</w:t>
      </w:r>
    </w:p>
    <w:p w14:paraId="79507B7A" w14:textId="77777777" w:rsidR="00A77C82" w:rsidRDefault="00A77C82" w:rsidP="00A77C82">
      <w:pPr>
        <w:ind w:left="568" w:hanging="284"/>
      </w:pPr>
      <w:r>
        <w:t>6)</w:t>
      </w:r>
      <w:r>
        <w:tab/>
        <w:t>may display to the MCVideo user the MCVideo ID of the inviting MCVideo user;</w:t>
      </w:r>
    </w:p>
    <w:p w14:paraId="1F9DE8C4"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7F75AFB"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76A165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E8DD0D"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2F7531D0"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E04B63B"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5CFBBB7"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1D6143DC" w14:textId="77777777" w:rsidR="00A77C82" w:rsidRDefault="00A77C82" w:rsidP="00A77C82">
      <w:r>
        <w:t>[TS 24.281, clause 9.2.1.2.1.4]</w:t>
      </w:r>
    </w:p>
    <w:p w14:paraId="3775035F" w14:textId="77777777" w:rsidR="00A77C82" w:rsidRDefault="00A77C82" w:rsidP="00A77C82">
      <w:r>
        <w:t>This subclause covers both on-demand session and pre-established sessions.</w:t>
      </w:r>
    </w:p>
    <w:p w14:paraId="1F0F330C"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25261D8A" w14:textId="77777777" w:rsidR="00A77C82" w:rsidRDefault="00A77C82" w:rsidP="00A77C82">
      <w:r>
        <w:t>The MCVideo client:</w:t>
      </w:r>
    </w:p>
    <w:p w14:paraId="42480A3A"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60BD3DC4"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6F77B38" w14:textId="77777777" w:rsidR="00A77C82" w:rsidRDefault="00A77C82" w:rsidP="00A77C82">
      <w:pPr>
        <w:ind w:left="851" w:hanging="284"/>
      </w:pPr>
      <w:r>
        <w:t>b)</w:t>
      </w:r>
      <w:r>
        <w:tab/>
        <w:t>shall skip the remaining steps of the current subclause;</w:t>
      </w:r>
    </w:p>
    <w:p w14:paraId="6F3EE636" w14:textId="77777777" w:rsidR="00A77C82" w:rsidRDefault="00A77C82" w:rsidP="00A77C82">
      <w:pPr>
        <w:ind w:left="851" w:hanging="284"/>
      </w:pPr>
      <w:r>
        <w:t>…</w:t>
      </w:r>
    </w:p>
    <w:p w14:paraId="5B12A1C6" w14:textId="77777777" w:rsidR="00A77C82" w:rsidRDefault="00A77C82" w:rsidP="00A77C82">
      <w:r>
        <w:t>[TS 24.281, clause 9.2.1.2.1.6]</w:t>
      </w:r>
    </w:p>
    <w:p w14:paraId="74D50204" w14:textId="77777777" w:rsidR="00A77C82" w:rsidRDefault="00A77C82" w:rsidP="00A77C82">
      <w:r>
        <w:t>This subclause covers both on-demand session.</w:t>
      </w:r>
    </w:p>
    <w:p w14:paraId="2ABB5288" w14:textId="77777777" w:rsidR="00A77C82" w:rsidRDefault="00A77C82" w:rsidP="00A77C82">
      <w:r>
        <w:t>Upon receipt of a SIP re-INVITE request the MCVideo client:</w:t>
      </w:r>
    </w:p>
    <w:p w14:paraId="6F5A07A4"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BE40F6B"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27306AFE"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07855424" w14:textId="77777777" w:rsidR="00A77C82" w:rsidRDefault="00A77C82" w:rsidP="00A77C82">
      <w:pPr>
        <w:ind w:left="851" w:hanging="284"/>
      </w:pPr>
      <w:r>
        <w:t>c)</w:t>
      </w:r>
      <w:r>
        <w:tab/>
        <w:t xml:space="preserve">shall set the MCVideo emergency group state to "MVEG 2: in-progress"; </w:t>
      </w:r>
    </w:p>
    <w:p w14:paraId="20F98F98" w14:textId="77777777" w:rsidR="00A77C82" w:rsidRDefault="00A77C82" w:rsidP="00A77C82">
      <w:pPr>
        <w:ind w:left="851" w:hanging="284"/>
      </w:pPr>
      <w:r>
        <w:t>d)</w:t>
      </w:r>
      <w:r>
        <w:tab/>
        <w:t>shall set the MCVideo imminent peril group state to "MVIG 1: no-imminent-peril"; and</w:t>
      </w:r>
    </w:p>
    <w:p w14:paraId="21067BA2" w14:textId="77777777" w:rsidR="00A77C82" w:rsidRDefault="00A77C82" w:rsidP="00A77C82">
      <w:pPr>
        <w:ind w:left="851" w:hanging="284"/>
      </w:pPr>
      <w:r>
        <w:t>e)</w:t>
      </w:r>
      <w:r>
        <w:tab/>
        <w:t>shall set the MCVideo imminent peril group call state to "MVIGC 1: imminent-peril-gc-capable";</w:t>
      </w:r>
    </w:p>
    <w:p w14:paraId="10C1BF49"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3D4074B"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2828B5CB" w14:textId="77777777" w:rsidR="00A77C82" w:rsidRDefault="00A77C82" w:rsidP="00A77C82">
      <w:pPr>
        <w:ind w:left="851" w:hanging="284"/>
      </w:pPr>
      <w:r>
        <w:t>b)</w:t>
      </w:r>
      <w:r>
        <w:tab/>
        <w:t>shall set the MCVideo imminent peril group state to "MIG 2: in-progress";</w:t>
      </w:r>
    </w:p>
    <w:p w14:paraId="3CD2F5C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42C9723" w14:textId="77777777" w:rsidR="00A77C82" w:rsidRDefault="00A77C82" w:rsidP="00A77C82">
      <w:pPr>
        <w:ind w:left="851" w:hanging="284"/>
      </w:pPr>
      <w:r>
        <w:t>a)</w:t>
      </w:r>
      <w:r>
        <w:tab/>
        <w:t>should display to the MCVideo user the MCVideo ID of the MCVideo user cancelling the MCVideo emergency group call;</w:t>
      </w:r>
    </w:p>
    <w:p w14:paraId="3DAECF24" w14:textId="77777777" w:rsidR="00A77C82" w:rsidRDefault="00A77C82" w:rsidP="00A77C82">
      <w:pPr>
        <w:ind w:left="851" w:hanging="284"/>
      </w:pPr>
      <w:r>
        <w:t>b)</w:t>
      </w:r>
      <w:r>
        <w:tab/>
        <w:t>if the &lt;mcvideoinfo&gt; element containing the &lt;mcvideo-Params&gt; element contains an &lt;alert-ind&gt; element set to "false":</w:t>
      </w:r>
    </w:p>
    <w:p w14:paraId="764D5F1B"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11469682" w14:textId="77777777" w:rsidR="00A77C82" w:rsidRDefault="00A77C82" w:rsidP="00A77C82">
      <w:pPr>
        <w:ind w:left="1135" w:hanging="284"/>
      </w:pPr>
      <w:r>
        <w:t>ii)</w:t>
      </w:r>
      <w:r>
        <w:tab/>
        <w:t>if the SIP re-INVITE request contains an application/vnd.3gpp.mcvideo-info+xml MIME body including an &lt;originated-by&gt; element:</w:t>
      </w:r>
    </w:p>
    <w:p w14:paraId="5C08AAE7"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53914A2A"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07D71CD4" w14:textId="77777777" w:rsidR="00A77C82" w:rsidRDefault="00A77C82" w:rsidP="00A77C82">
      <w:pPr>
        <w:ind w:left="851" w:hanging="284"/>
      </w:pPr>
      <w:r>
        <w:t>c)</w:t>
      </w:r>
      <w:r>
        <w:tab/>
        <w:t>shall set the MCVideo emergency group state to "MVEG 1: no-emergency"; and</w:t>
      </w:r>
    </w:p>
    <w:p w14:paraId="6279B63F"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5188CB"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3CF9C1E4"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4902244" w14:textId="77777777" w:rsidR="00A77C82" w:rsidRDefault="00A77C82" w:rsidP="00A77C82">
      <w:pPr>
        <w:ind w:left="851" w:hanging="284"/>
      </w:pPr>
      <w:r>
        <w:t>b)</w:t>
      </w:r>
      <w:r>
        <w:tab/>
        <w:t>shall set the MCVideo imminent peril group state to "MVIG 1: no-imminent-peril"; and</w:t>
      </w:r>
    </w:p>
    <w:p w14:paraId="387F6DC2" w14:textId="77777777" w:rsidR="00A77C82" w:rsidRDefault="00A77C82" w:rsidP="00A77C82">
      <w:pPr>
        <w:ind w:left="851" w:hanging="284"/>
      </w:pPr>
      <w:r>
        <w:t>c)</w:t>
      </w:r>
      <w:r>
        <w:tab/>
        <w:t>shall set the MCVideo imminent peril group call state to "MVIGC 1: imminent-peril-gc-capable";</w:t>
      </w:r>
    </w:p>
    <w:p w14:paraId="0BA28A44"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59EFD8F"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6F725341" w14:textId="77777777" w:rsidR="00A77C82" w:rsidRDefault="00A77C82" w:rsidP="00A77C82">
      <w:pPr>
        <w:ind w:left="568" w:hanging="284"/>
      </w:pPr>
      <w:r>
        <w:t>7)</w:t>
      </w:r>
      <w:r>
        <w:tab/>
        <w:t>shall include the g.3gpp.mcvideo media feature tag in the Contact header field of the SIP 200 (OK) response;</w:t>
      </w:r>
    </w:p>
    <w:p w14:paraId="0FF0CBA5"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23C12321"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436D6694"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57052171" w14:textId="77777777" w:rsidR="00A77C82" w:rsidRDefault="00A77C82" w:rsidP="00A77C82">
      <w:pPr>
        <w:ind w:left="568" w:hanging="284"/>
      </w:pPr>
      <w:r>
        <w:t>11)</w:t>
      </w:r>
      <w:r>
        <w:tab/>
        <w:t>shall interact with the media plane as specified in 3GPP TS 24.581 [</w:t>
      </w:r>
      <w:r>
        <w:rPr>
          <w:lang w:eastAsia="zh-CN"/>
        </w:rPr>
        <w:t>5</w:t>
      </w:r>
      <w:r>
        <w:t>].</w:t>
      </w:r>
    </w:p>
    <w:p w14:paraId="7AE0D88B" w14:textId="77777777" w:rsidR="00A77C82" w:rsidRDefault="00A77C82" w:rsidP="00A77C82">
      <w:r>
        <w:t>.</w:t>
      </w:r>
    </w:p>
    <w:p w14:paraId="1EE04D4D" w14:textId="77777777" w:rsidR="00A77C82" w:rsidRDefault="00A77C82" w:rsidP="00A77C82">
      <w:bookmarkStart w:id="362" w:name="14f4399e2adfb55a__Toc427695833"/>
      <w:bookmarkStart w:id="363" w:name="14f4399e2adfb55a__Toc427696233"/>
      <w:bookmarkStart w:id="364" w:name="14f4399e2adfb55a__Toc427696632"/>
      <w:bookmarkStart w:id="365" w:name="14f4399e2adfb55a__Toc427698234"/>
      <w:bookmarkEnd w:id="362"/>
      <w:bookmarkEnd w:id="363"/>
      <w:bookmarkEnd w:id="364"/>
      <w:bookmarkEnd w:id="365"/>
      <w:r>
        <w:t>[TS 24.581, Clause 6.3.4.3.6]</w:t>
      </w:r>
    </w:p>
    <w:p w14:paraId="1E023FBE"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7541B69" w14:textId="77777777" w:rsidR="00A77C82" w:rsidRDefault="00A77C82" w:rsidP="00A77C82">
      <w:pPr>
        <w:ind w:left="568" w:hanging="284"/>
      </w:pPr>
      <w:r>
        <w:t>1.</w:t>
      </w:r>
      <w:r>
        <w:tab/>
        <w:t>shall reject the request if there is only one MCVideo client in the MCVideo call;</w:t>
      </w:r>
    </w:p>
    <w:p w14:paraId="50AC7E9C" w14:textId="77777777" w:rsidR="00A77C82" w:rsidRDefault="00A77C82" w:rsidP="00A77C82">
      <w:pPr>
        <w:ind w:left="568" w:hanging="284"/>
      </w:pPr>
      <w:r>
        <w:t>2.</w:t>
      </w:r>
      <w:r>
        <w:tab/>
        <w:t>if the Transmission request is rejected the transmission control server:</w:t>
      </w:r>
    </w:p>
    <w:p w14:paraId="0481FCFE" w14:textId="77777777" w:rsidR="00A77C82" w:rsidRDefault="00A77C82" w:rsidP="00A77C82">
      <w:pPr>
        <w:ind w:left="851" w:hanging="284"/>
      </w:pPr>
      <w:r>
        <w:t>a.</w:t>
      </w:r>
      <w:r>
        <w:tab/>
        <w:t>shall send the Transmission Reject message. The Transmission Reject message:</w:t>
      </w:r>
    </w:p>
    <w:p w14:paraId="09D35958" w14:textId="77777777" w:rsidR="00A77C82" w:rsidRDefault="00A77C82" w:rsidP="00A77C82">
      <w:pPr>
        <w:ind w:left="1135" w:hanging="284"/>
      </w:pPr>
      <w:r>
        <w:t>i.</w:t>
      </w:r>
      <w:r>
        <w:tab/>
        <w:t>shall include in the Reject Cause field the &lt;Reject Cause&gt; value cause #3 (Only one participant); and</w:t>
      </w:r>
    </w:p>
    <w:p w14:paraId="0C1739DF"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7213DCA0" w14:textId="77777777" w:rsidR="00A77C82" w:rsidRDefault="00A77C82" w:rsidP="00A77C82">
      <w:pPr>
        <w:ind w:left="851" w:hanging="284"/>
      </w:pPr>
      <w:r>
        <w:t>b.</w:t>
      </w:r>
      <w:r>
        <w:tab/>
        <w:t>shall remain in the 'G: Transmit Idle' state; and</w:t>
      </w:r>
    </w:p>
    <w:p w14:paraId="7F03E44D" w14:textId="77777777" w:rsidR="00A77C82" w:rsidRDefault="00A77C82" w:rsidP="00A77C82">
      <w:pPr>
        <w:ind w:left="568" w:hanging="284"/>
      </w:pPr>
      <w:r>
        <w:t>3.</w:t>
      </w:r>
      <w:r>
        <w:tab/>
        <w:t>if the Transmission request is granted the transmission control server:</w:t>
      </w:r>
    </w:p>
    <w:p w14:paraId="535A59AE" w14:textId="77777777" w:rsidR="00A77C82" w:rsidRDefault="00A77C82" w:rsidP="00A77C82">
      <w:pPr>
        <w:ind w:left="851" w:hanging="284"/>
      </w:pPr>
      <w:r>
        <w:t>a.</w:t>
      </w:r>
      <w:r>
        <w:tab/>
        <w:t>shall stop the timer T1 (Inactivity);</w:t>
      </w:r>
    </w:p>
    <w:p w14:paraId="4C2F3DDB" w14:textId="77777777" w:rsidR="00A77C82" w:rsidRDefault="00A77C82" w:rsidP="00A77C82">
      <w:pPr>
        <w:ind w:left="851" w:hanging="284"/>
      </w:pPr>
      <w:r>
        <w:t>b.</w:t>
      </w:r>
      <w:r>
        <w:tab/>
        <w:t>shall stop the timer T2 (Transmit Idle);</w:t>
      </w:r>
    </w:p>
    <w:p w14:paraId="4B64C5A3"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73FED833" w14:textId="77777777" w:rsidR="00A77C82" w:rsidRDefault="00A77C82" w:rsidP="00A77C82">
      <w:pPr>
        <w:ind w:left="851" w:hanging="284"/>
      </w:pPr>
      <w:r>
        <w:t>d.</w:t>
      </w:r>
      <w:r>
        <w:tab/>
        <w:t>shall enter the 'G: Transmit Taken' state as specified in the subclause 6.3.4.4.2.</w:t>
      </w:r>
    </w:p>
    <w:p w14:paraId="12B92281" w14:textId="77777777" w:rsidR="00A77C82" w:rsidRDefault="00A77C82" w:rsidP="00A77C82">
      <w:r>
        <w:t>[TS 24.581, clause 6.3.4.4.12]</w:t>
      </w:r>
    </w:p>
    <w:p w14:paraId="636D59A5"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75150447" w14:textId="77777777" w:rsidR="00A77C82" w:rsidRDefault="00A77C82" w:rsidP="00A77C82">
      <w:pPr>
        <w:ind w:left="568" w:hanging="284"/>
      </w:pPr>
      <w:r>
        <w:t>1.</w:t>
      </w:r>
      <w:r>
        <w:tab/>
        <w:t>if counter Cx (Simultaneous transmission video) has not reached its upper limit:</w:t>
      </w:r>
    </w:p>
    <w:p w14:paraId="425202DE" w14:textId="77777777" w:rsidR="00A77C82" w:rsidRDefault="00A77C82" w:rsidP="00A77C82">
      <w:pPr>
        <w:ind w:left="851" w:hanging="284"/>
      </w:pPr>
      <w:r>
        <w:t>a.</w:t>
      </w:r>
      <w:r>
        <w:tab/>
        <w:t>shall perform the actions specified in the subclause 6.3.4.4.2;</w:t>
      </w:r>
    </w:p>
    <w:p w14:paraId="5F44C7DA" w14:textId="77777777" w:rsidR="00A77C82" w:rsidRDefault="00A77C82" w:rsidP="00A77C82">
      <w:pPr>
        <w:ind w:left="568" w:hanging="284"/>
      </w:pPr>
      <w:r>
        <w:t>2.</w:t>
      </w:r>
      <w:r>
        <w:tab/>
        <w:t>if counter Cx (Simultaneous transmission video) has reached its upper limit:</w:t>
      </w:r>
    </w:p>
    <w:p w14:paraId="6CB3E1C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4BE9FC4A" w14:textId="77777777" w:rsidR="00A77C82" w:rsidRDefault="00A77C82" w:rsidP="00A77C82">
      <w:pPr>
        <w:ind w:left="851" w:hanging="284"/>
      </w:pPr>
      <w:r>
        <w:t>b.</w:t>
      </w:r>
      <w:r>
        <w:tab/>
        <w:t>shall stop timer T4 (Transmission Grant), if running;</w:t>
      </w:r>
    </w:p>
    <w:p w14:paraId="6A80911A" w14:textId="77777777" w:rsidR="00A77C82" w:rsidRDefault="00A77C82" w:rsidP="00A77C82">
      <w:pPr>
        <w:ind w:left="851" w:hanging="284"/>
      </w:pPr>
      <w:r>
        <w:t>c.</w:t>
      </w:r>
      <w:r>
        <w:tab/>
        <w:t>shall set the Reject Cause field in the Transmission Revoke message to #4 (Media Transmission pre-empted);</w:t>
      </w:r>
    </w:p>
    <w:p w14:paraId="614B73B3" w14:textId="77777777" w:rsidR="00A77C82" w:rsidRDefault="00A77C82" w:rsidP="00A77C82">
      <w:pPr>
        <w:ind w:left="851" w:hanging="284"/>
      </w:pPr>
      <w:r>
        <w:t>d.</w:t>
      </w:r>
      <w:r>
        <w:tab/>
        <w:t>shall enter the 'G: pending Transmission Revoke' state as specified in the subclause 6.3.4.5.2;</w:t>
      </w:r>
    </w:p>
    <w:p w14:paraId="26A29164"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5B06A5E"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BED651A" w14:textId="77777777" w:rsidR="00A77C82" w:rsidRDefault="00A77C82" w:rsidP="00A77C82">
      <w:pPr>
        <w:ind w:left="1135" w:hanging="284"/>
      </w:pPr>
      <w:r>
        <w:t>i.</w:t>
      </w:r>
      <w:r>
        <w:tab/>
        <w:t>shall include the queue position and transmission priority in the Queue Info field; and</w:t>
      </w:r>
    </w:p>
    <w:p w14:paraId="7D4C5ED3"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5DEB052" w14:textId="77777777" w:rsidR="00A77C82" w:rsidRDefault="00A77C82" w:rsidP="00A77C82">
      <w:r>
        <w:t>[TS 24.581, clause 6.3.5.3.9]</w:t>
      </w:r>
    </w:p>
    <w:p w14:paraId="7B1F3AB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781D55B9"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86E9E29" w14:textId="77777777" w:rsidR="00A77C82" w:rsidRDefault="00A77C82" w:rsidP="00A77C82">
      <w:pPr>
        <w:ind w:left="568" w:hanging="284"/>
      </w:pPr>
      <w:r>
        <w:t>2.</w:t>
      </w:r>
      <w:r>
        <w:tab/>
        <w:t>shall remain in the 'U: not permitted and Transmit Idle' state.</w:t>
      </w:r>
    </w:p>
    <w:p w14:paraId="66B6396C" w14:textId="77777777" w:rsidR="00A77C82" w:rsidRDefault="00A77C82" w:rsidP="00A77C82">
      <w:r>
        <w:t>[TS 24.581, clause 6.3.5.4.8]</w:t>
      </w:r>
    </w:p>
    <w:p w14:paraId="77C5DCB7"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7CB15BAD"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3B16FE26" w14:textId="77777777" w:rsidR="00A77C82" w:rsidRDefault="00A77C82" w:rsidP="00A77C82">
      <w:pPr>
        <w:ind w:left="568" w:hanging="284"/>
      </w:pPr>
      <w:r>
        <w:t>2.</w:t>
      </w:r>
      <w:r>
        <w:tab/>
        <w:t>shall remain in the 'U: not permitted and Transmit Taken' state.</w:t>
      </w:r>
    </w:p>
    <w:p w14:paraId="7C20CCD8" w14:textId="77777777" w:rsidR="00A77C82" w:rsidRDefault="00A77C82" w:rsidP="00E972B2">
      <w:pPr>
        <w:pStyle w:val="H6"/>
      </w:pPr>
      <w:bookmarkStart w:id="366" w:name="_Toc52787490"/>
      <w:bookmarkStart w:id="367" w:name="_Toc52787670"/>
      <w:r>
        <w:t>6.1.1.2.3</w:t>
      </w:r>
      <w:r>
        <w:tab/>
        <w:t>Test description</w:t>
      </w:r>
      <w:bookmarkEnd w:id="366"/>
      <w:bookmarkEnd w:id="367"/>
    </w:p>
    <w:p w14:paraId="115F80E5" w14:textId="77777777" w:rsidR="00A77C82" w:rsidRDefault="00A77C82" w:rsidP="00E972B2">
      <w:pPr>
        <w:pStyle w:val="H6"/>
      </w:pPr>
      <w:r>
        <w:t>6.1.1.2.3.1</w:t>
      </w:r>
      <w:r>
        <w:tab/>
        <w:t>Pre-test conditions</w:t>
      </w:r>
    </w:p>
    <w:p w14:paraId="75777546" w14:textId="77777777" w:rsidR="00390016" w:rsidRDefault="00390016" w:rsidP="00390016">
      <w:pPr>
        <w:pStyle w:val="H6"/>
      </w:pPr>
      <w:r w:rsidRPr="00102CE5">
        <w:t>Test configuration</w:t>
      </w:r>
      <w:r>
        <w:t>:</w:t>
      </w:r>
    </w:p>
    <w:p w14:paraId="02DAEAC8" w14:textId="77777777" w:rsidR="00390016" w:rsidRDefault="00390016" w:rsidP="00390016">
      <w:pPr>
        <w:pStyle w:val="B1"/>
      </w:pPr>
      <w:r>
        <w:t>-</w:t>
      </w:r>
      <w:r>
        <w:tab/>
        <w:t>Single cell configuration according to TS 36.579-1 [2] clause 5.2.2.2.1.</w:t>
      </w:r>
    </w:p>
    <w:p w14:paraId="236DA0F2" w14:textId="77777777" w:rsidR="00390016" w:rsidRDefault="00390016" w:rsidP="00390016">
      <w:pPr>
        <w:pStyle w:val="H6"/>
      </w:pPr>
      <w:r>
        <w:t>Preamble:</w:t>
      </w:r>
    </w:p>
    <w:p w14:paraId="3FC436CA" w14:textId="77777777" w:rsidR="00390016" w:rsidRDefault="00390016" w:rsidP="00390016">
      <w:pPr>
        <w:pStyle w:val="B1"/>
      </w:pPr>
      <w:r>
        <w:t>-</w:t>
      </w:r>
      <w:r>
        <w:tab/>
        <w:t>The UE has performed procedure 'Initial registration' as described in TS 36.579-1 [2] clause 5.4.2.</w:t>
      </w:r>
    </w:p>
    <w:p w14:paraId="6576A9D0" w14:textId="77777777" w:rsidR="00390016" w:rsidRDefault="00390016" w:rsidP="00390016">
      <w:pPr>
        <w:pStyle w:val="B1"/>
      </w:pPr>
      <w:r>
        <w:t>-</w:t>
      </w:r>
      <w:r>
        <w:tab/>
      </w:r>
      <w:r w:rsidRPr="000573F5">
        <w:t>UE States at the end of the preamble</w:t>
      </w:r>
      <w:r>
        <w:t>:</w:t>
      </w:r>
    </w:p>
    <w:p w14:paraId="145D86E1" w14:textId="77777777" w:rsidR="00390016" w:rsidRDefault="00390016" w:rsidP="00390016">
      <w:pPr>
        <w:pStyle w:val="B1"/>
        <w:ind w:left="852"/>
      </w:pPr>
      <w:r>
        <w:t>-</w:t>
      </w:r>
      <w:r>
        <w:tab/>
        <w:t>The UE is in RRC_IDLE state.</w:t>
      </w:r>
    </w:p>
    <w:p w14:paraId="630C11F2" w14:textId="77777777" w:rsidR="00390016" w:rsidRDefault="00390016" w:rsidP="00390016">
      <w:pPr>
        <w:pStyle w:val="B1"/>
        <w:ind w:left="852"/>
      </w:pPr>
      <w:r>
        <w:t>-</w:t>
      </w:r>
      <w:r>
        <w:tab/>
        <w:t>The client is registered for MCVideo.</w:t>
      </w:r>
    </w:p>
    <w:p w14:paraId="4DFC0C69" w14:textId="77777777" w:rsidR="00A77C82" w:rsidRDefault="00A77C82" w:rsidP="00E972B2">
      <w:pPr>
        <w:pStyle w:val="H6"/>
      </w:pPr>
      <w:r>
        <w:t>6.1.1.2.3.2</w:t>
      </w:r>
      <w:r>
        <w:tab/>
        <w:t>Test procedure sequence</w:t>
      </w:r>
    </w:p>
    <w:p w14:paraId="5974EB77" w14:textId="77777777" w:rsidR="00A77C82" w:rsidRDefault="00A77C82" w:rsidP="00E972B2">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A77C82" w14:paraId="2752BCD3" w14:textId="77777777" w:rsidTr="00A77C82">
        <w:trPr>
          <w:tblHeader/>
        </w:trPr>
        <w:tc>
          <w:tcPr>
            <w:tcW w:w="715" w:type="dxa"/>
            <w:tcBorders>
              <w:top w:val="single" w:sz="4" w:space="0" w:color="auto"/>
              <w:left w:val="single" w:sz="4" w:space="0" w:color="auto"/>
              <w:bottom w:val="nil"/>
              <w:right w:val="single" w:sz="4" w:space="0" w:color="auto"/>
            </w:tcBorders>
            <w:hideMark/>
          </w:tcPr>
          <w:p w14:paraId="757A0D78" w14:textId="77777777" w:rsidR="00A77C82" w:rsidRDefault="00A77C82" w:rsidP="00E972B2">
            <w:pPr>
              <w:pStyle w:val="TAH"/>
            </w:pPr>
            <w:r>
              <w:t>St</w:t>
            </w:r>
          </w:p>
        </w:tc>
        <w:tc>
          <w:tcPr>
            <w:tcW w:w="3902" w:type="dxa"/>
            <w:tcBorders>
              <w:top w:val="single" w:sz="4" w:space="0" w:color="auto"/>
              <w:left w:val="single" w:sz="4" w:space="0" w:color="auto"/>
              <w:bottom w:val="nil"/>
              <w:right w:val="single" w:sz="4" w:space="0" w:color="auto"/>
            </w:tcBorders>
            <w:hideMark/>
          </w:tcPr>
          <w:p w14:paraId="66639B3E"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479409"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306D012"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47692239" w14:textId="77777777" w:rsidR="00A77C82" w:rsidRDefault="00A77C82" w:rsidP="00E972B2">
            <w:pPr>
              <w:pStyle w:val="TAH"/>
            </w:pPr>
            <w:r>
              <w:t>Verdict</w:t>
            </w:r>
          </w:p>
        </w:tc>
      </w:tr>
      <w:tr w:rsidR="00A77C82" w14:paraId="101E79A9" w14:textId="77777777" w:rsidTr="00A77C82">
        <w:trPr>
          <w:tblHeader/>
        </w:trPr>
        <w:tc>
          <w:tcPr>
            <w:tcW w:w="715" w:type="dxa"/>
            <w:tcBorders>
              <w:top w:val="nil"/>
              <w:left w:val="single" w:sz="4" w:space="0" w:color="auto"/>
              <w:bottom w:val="single" w:sz="4" w:space="0" w:color="auto"/>
              <w:right w:val="single" w:sz="4" w:space="0" w:color="auto"/>
            </w:tcBorders>
          </w:tcPr>
          <w:p w14:paraId="2C22B582" w14:textId="77777777" w:rsidR="00A77C82" w:rsidRDefault="00A77C82" w:rsidP="00E972B2">
            <w:pPr>
              <w:pStyle w:val="TAH"/>
            </w:pPr>
          </w:p>
        </w:tc>
        <w:tc>
          <w:tcPr>
            <w:tcW w:w="3902" w:type="dxa"/>
            <w:tcBorders>
              <w:top w:val="nil"/>
              <w:left w:val="single" w:sz="4" w:space="0" w:color="auto"/>
              <w:bottom w:val="single" w:sz="4" w:space="0" w:color="auto"/>
              <w:right w:val="single" w:sz="4" w:space="0" w:color="auto"/>
            </w:tcBorders>
          </w:tcPr>
          <w:p w14:paraId="4A9A014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311FAD"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498D983"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DD29C5"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3D98205E" w14:textId="77777777" w:rsidR="00A77C82" w:rsidRDefault="00A77C82" w:rsidP="00E972B2">
            <w:pPr>
              <w:pStyle w:val="TAH"/>
            </w:pPr>
          </w:p>
        </w:tc>
      </w:tr>
      <w:tr w:rsidR="00A77C82" w14:paraId="44C29C7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C2E151E" w14:textId="77777777" w:rsidR="00A77C82" w:rsidRDefault="00A77C82" w:rsidP="00E972B2">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0EED201B" w14:textId="66772F31"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39F5573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1ED32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9795FF"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624A21" w14:textId="77777777" w:rsidR="00A77C82" w:rsidRDefault="00A77C82" w:rsidP="00E972B2">
            <w:pPr>
              <w:pStyle w:val="TAC"/>
            </w:pPr>
            <w:r>
              <w:t>P</w:t>
            </w:r>
          </w:p>
        </w:tc>
      </w:tr>
      <w:tr w:rsidR="00A77C82" w14:paraId="618BB71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8F88DB0" w14:textId="77777777" w:rsidR="00A77C82" w:rsidRDefault="00A77C82" w:rsidP="00E972B2">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726095B1" w14:textId="77777777" w:rsidR="00A77C82" w:rsidRDefault="00A77C82" w:rsidP="00E972B2">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E5B91C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F4371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F339D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5FDB814" w14:textId="77777777" w:rsidR="00A77C82" w:rsidRDefault="00A77C82" w:rsidP="00E972B2">
            <w:pPr>
              <w:pStyle w:val="TAC"/>
            </w:pPr>
            <w:r>
              <w:t>-</w:t>
            </w:r>
          </w:p>
        </w:tc>
      </w:tr>
      <w:tr w:rsidR="00A77C82" w14:paraId="4B73137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7FC2022" w14:textId="77777777" w:rsidR="00A77C82" w:rsidRDefault="00A77C82" w:rsidP="00E972B2">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E69A154" w14:textId="055A57C0"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55ED9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2C5104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0DA78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FE0503D" w14:textId="77777777" w:rsidR="00A77C82" w:rsidRDefault="00A77C82" w:rsidP="00E972B2">
            <w:pPr>
              <w:pStyle w:val="TAC"/>
            </w:pPr>
            <w:r>
              <w:t>P</w:t>
            </w:r>
          </w:p>
        </w:tc>
      </w:tr>
      <w:tr w:rsidR="00A77C82" w14:paraId="732AA2C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8BEBE3C" w14:textId="77777777" w:rsidR="00A77C82" w:rsidRDefault="00A77C82" w:rsidP="00E972B2">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6894BCE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D1F606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C226A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50FF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5A3185" w14:textId="77777777" w:rsidR="00A77C82" w:rsidRDefault="00A77C82" w:rsidP="00E972B2">
            <w:pPr>
              <w:pStyle w:val="TAC"/>
            </w:pPr>
            <w:r>
              <w:t>-</w:t>
            </w:r>
          </w:p>
        </w:tc>
      </w:tr>
      <w:tr w:rsidR="00A77C82" w14:paraId="7B57181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B419AA" w14:textId="77777777" w:rsidR="00A77C82" w:rsidRDefault="00A77C82" w:rsidP="00E972B2">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29497962" w14:textId="77777777" w:rsidR="00A77C82" w:rsidRDefault="00A77C82" w:rsidP="00E972B2">
            <w:pPr>
              <w:pStyle w:val="TAL"/>
            </w:pPr>
            <w:r>
              <w:t>Check: Does the UE (MCVideo client) provide receive media success notification to the user?</w:t>
            </w:r>
          </w:p>
          <w:p w14:paraId="02C26A4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7744982"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34FC0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B4CC5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D1009DC" w14:textId="77777777" w:rsidR="00A77C82" w:rsidRDefault="00A77C82" w:rsidP="00E972B2">
            <w:pPr>
              <w:pStyle w:val="TAC"/>
            </w:pPr>
            <w:r>
              <w:t>P</w:t>
            </w:r>
          </w:p>
        </w:tc>
      </w:tr>
      <w:tr w:rsidR="00A77C82" w14:paraId="3BB5610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744C62F" w14:textId="77777777" w:rsidR="00A77C82" w:rsidRDefault="00A77C82" w:rsidP="00E972B2">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0473D504" w14:textId="70E0FFC2"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ABFA90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C57D8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46DEFD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973411" w14:textId="77777777" w:rsidR="00A77C82" w:rsidRDefault="00A77C82" w:rsidP="00E972B2">
            <w:pPr>
              <w:pStyle w:val="TAC"/>
            </w:pPr>
            <w:r>
              <w:t>P</w:t>
            </w:r>
          </w:p>
        </w:tc>
      </w:tr>
      <w:tr w:rsidR="00A77C82" w14:paraId="5B72DB2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57C56C" w14:textId="77777777" w:rsidR="00A77C82" w:rsidRDefault="00A77C82" w:rsidP="00E972B2">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1A3D9A73" w14:textId="02C09683"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485AFBE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F9E3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E6A6FC"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AA0F20F" w14:textId="77777777" w:rsidR="00A77C82" w:rsidRDefault="00A77C82" w:rsidP="00E972B2">
            <w:pPr>
              <w:pStyle w:val="TAC"/>
            </w:pPr>
            <w:r>
              <w:t>P</w:t>
            </w:r>
          </w:p>
        </w:tc>
      </w:tr>
      <w:tr w:rsidR="00A77C82" w14:paraId="2E9139C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4D44DF" w14:textId="77777777" w:rsidR="00A77C82" w:rsidRDefault="00A77C82" w:rsidP="00E972B2">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0F580E95"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342F5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09D65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7042A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BA27B0" w14:textId="77777777" w:rsidR="00A77C82" w:rsidRDefault="00A77C82" w:rsidP="00E972B2">
            <w:pPr>
              <w:pStyle w:val="TAC"/>
            </w:pPr>
            <w:r>
              <w:t>-</w:t>
            </w:r>
          </w:p>
        </w:tc>
      </w:tr>
      <w:tr w:rsidR="00A77C82" w14:paraId="7F5120F1" w14:textId="77777777" w:rsidTr="00A77C82">
        <w:trPr>
          <w:trHeight w:val="647"/>
        </w:trPr>
        <w:tc>
          <w:tcPr>
            <w:tcW w:w="715" w:type="dxa"/>
            <w:tcBorders>
              <w:top w:val="single" w:sz="4" w:space="0" w:color="auto"/>
              <w:left w:val="single" w:sz="4" w:space="0" w:color="auto"/>
              <w:bottom w:val="single" w:sz="4" w:space="0" w:color="auto"/>
              <w:right w:val="single" w:sz="4" w:space="0" w:color="auto"/>
            </w:tcBorders>
            <w:hideMark/>
          </w:tcPr>
          <w:p w14:paraId="14620233" w14:textId="77777777" w:rsidR="00A77C82" w:rsidRDefault="00A77C82" w:rsidP="00E972B2">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0EFB2AE2" w14:textId="315ADBC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4A8D71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C50C0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F060EF"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50C3B705" w14:textId="77777777" w:rsidR="00A77C82" w:rsidRDefault="00A77C82" w:rsidP="00E972B2">
            <w:pPr>
              <w:pStyle w:val="TAC"/>
            </w:pPr>
            <w:r>
              <w:t>P</w:t>
            </w:r>
          </w:p>
        </w:tc>
      </w:tr>
      <w:tr w:rsidR="00A77C82" w14:paraId="3A6C648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669AD7E" w14:textId="77777777" w:rsidR="00A77C82" w:rsidRDefault="00A77C82" w:rsidP="00E972B2">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7F31A2F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E4703E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6C904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E8B15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9E828A7" w14:textId="77777777" w:rsidR="00A77C82" w:rsidRDefault="00A77C82" w:rsidP="00E972B2">
            <w:pPr>
              <w:pStyle w:val="TAC"/>
            </w:pPr>
            <w:r>
              <w:t>-</w:t>
            </w:r>
          </w:p>
        </w:tc>
      </w:tr>
      <w:tr w:rsidR="00A77C82" w14:paraId="32FD724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59BBC0" w14:textId="77777777" w:rsidR="00A77C82" w:rsidRDefault="00A77C82" w:rsidP="00E972B2">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6C84A8BD" w14:textId="77777777" w:rsidR="00A77C82" w:rsidRDefault="00A77C82" w:rsidP="00E972B2">
            <w:pPr>
              <w:pStyle w:val="TAL"/>
            </w:pPr>
            <w:r>
              <w:t>Check: Does the UE (MCVideo client) provide receive media success notification to the user?</w:t>
            </w:r>
          </w:p>
          <w:p w14:paraId="384A3B65"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D558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AB333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BD77EA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522615A" w14:textId="77777777" w:rsidR="00A77C82" w:rsidRDefault="00A77C82" w:rsidP="00E972B2">
            <w:pPr>
              <w:pStyle w:val="TAC"/>
              <w:rPr>
                <w:rFonts w:cs="Arial"/>
                <w:szCs w:val="18"/>
              </w:rPr>
            </w:pPr>
            <w:r>
              <w:t>P</w:t>
            </w:r>
          </w:p>
        </w:tc>
      </w:tr>
      <w:tr w:rsidR="00A77C82" w14:paraId="4F94A4C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01579DD" w14:textId="77777777" w:rsidR="00A77C82" w:rsidRDefault="00A77C82" w:rsidP="00E972B2">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12F0E0FD" w14:textId="05AD75D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3DF40B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6058B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381C60"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8A57C0D" w14:textId="77777777" w:rsidR="00A77C82" w:rsidRDefault="00A77C82" w:rsidP="00E972B2">
            <w:pPr>
              <w:pStyle w:val="TAC"/>
            </w:pPr>
            <w:r>
              <w:t>P</w:t>
            </w:r>
          </w:p>
        </w:tc>
      </w:tr>
      <w:tr w:rsidR="00A77C82" w14:paraId="0FF6EF8F" w14:textId="77777777" w:rsidTr="00A77C82">
        <w:trPr>
          <w:trHeight w:val="548"/>
        </w:trPr>
        <w:tc>
          <w:tcPr>
            <w:tcW w:w="715" w:type="dxa"/>
            <w:tcBorders>
              <w:top w:val="single" w:sz="4" w:space="0" w:color="auto"/>
              <w:left w:val="single" w:sz="4" w:space="0" w:color="auto"/>
              <w:bottom w:val="single" w:sz="4" w:space="0" w:color="auto"/>
              <w:right w:val="single" w:sz="4" w:space="0" w:color="auto"/>
            </w:tcBorders>
            <w:hideMark/>
          </w:tcPr>
          <w:p w14:paraId="1482975A" w14:textId="77777777" w:rsidR="00A77C82" w:rsidRDefault="00A77C82" w:rsidP="00E972B2">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70F5137C" w14:textId="6A8EE48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F97A4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D5B8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0E79D7"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5964ED78" w14:textId="77777777" w:rsidR="00A77C82" w:rsidRDefault="00A77C82" w:rsidP="00E972B2">
            <w:pPr>
              <w:pStyle w:val="TAC"/>
            </w:pPr>
            <w:r>
              <w:t>P</w:t>
            </w:r>
          </w:p>
        </w:tc>
      </w:tr>
      <w:tr w:rsidR="00A77C82" w14:paraId="1DBDF34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F51080F" w14:textId="77777777" w:rsidR="00A77C82" w:rsidRDefault="00A77C82" w:rsidP="00E972B2">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2AEE963"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B3C4EC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A83ED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0218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6928324" w14:textId="77777777" w:rsidR="00A77C82" w:rsidRDefault="00A77C82" w:rsidP="00E972B2">
            <w:pPr>
              <w:pStyle w:val="TAC"/>
            </w:pPr>
            <w:r>
              <w:t>-</w:t>
            </w:r>
          </w:p>
        </w:tc>
      </w:tr>
      <w:tr w:rsidR="00A77C82" w14:paraId="6807088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B2B375A" w14:textId="77777777" w:rsidR="00A77C82" w:rsidRDefault="00A77C82" w:rsidP="00E972B2">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63F72686" w14:textId="06E272C1"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B8DD0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8B493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8406E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00918BE" w14:textId="77777777" w:rsidR="00A77C82" w:rsidRDefault="00A77C82" w:rsidP="00E972B2">
            <w:pPr>
              <w:pStyle w:val="TAC"/>
            </w:pPr>
            <w:r>
              <w:t>P</w:t>
            </w:r>
          </w:p>
        </w:tc>
      </w:tr>
      <w:tr w:rsidR="00A77C82" w14:paraId="58BA02A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0DF75F7" w14:textId="77777777" w:rsidR="00A77C82" w:rsidRDefault="00A77C82" w:rsidP="00E972B2">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47BD6AC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B663C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1EC3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3C094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3D0371" w14:textId="77777777" w:rsidR="00A77C82" w:rsidRDefault="00A77C82" w:rsidP="00E972B2">
            <w:pPr>
              <w:pStyle w:val="TAC"/>
            </w:pPr>
            <w:r>
              <w:t>-</w:t>
            </w:r>
          </w:p>
        </w:tc>
      </w:tr>
      <w:tr w:rsidR="00A77C82" w14:paraId="0659A7BF"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304C391" w14:textId="77777777" w:rsidR="00A77C82" w:rsidRDefault="00A77C82" w:rsidP="00E972B2">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8CF7808" w14:textId="77777777" w:rsidR="00A77C82" w:rsidRDefault="00A77C82" w:rsidP="00E972B2">
            <w:pPr>
              <w:pStyle w:val="TAL"/>
            </w:pPr>
            <w:r>
              <w:t>Check: Does the UE (MCVideo client) provide receive media success notification to the user?</w:t>
            </w:r>
          </w:p>
          <w:p w14:paraId="6A3C832D"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E813E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5A9A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F2507E"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806C253" w14:textId="77777777" w:rsidR="00A77C82" w:rsidRDefault="00A77C82" w:rsidP="00E972B2">
            <w:pPr>
              <w:pStyle w:val="TAC"/>
            </w:pPr>
            <w:r>
              <w:t>P</w:t>
            </w:r>
          </w:p>
        </w:tc>
      </w:tr>
      <w:tr w:rsidR="00A77C82" w14:paraId="35B5DB1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8509B4" w14:textId="77777777" w:rsidR="00A77C82" w:rsidRDefault="00A77C82" w:rsidP="00E972B2">
            <w:pPr>
              <w:pStyle w:val="TAC"/>
            </w:pPr>
            <w:r>
              <w:t>27A</w:t>
            </w:r>
          </w:p>
        </w:tc>
        <w:tc>
          <w:tcPr>
            <w:tcW w:w="3902" w:type="dxa"/>
            <w:tcBorders>
              <w:top w:val="single" w:sz="4" w:space="0" w:color="auto"/>
              <w:left w:val="single" w:sz="4" w:space="0" w:color="auto"/>
              <w:bottom w:val="single" w:sz="4" w:space="0" w:color="auto"/>
              <w:right w:val="single" w:sz="4" w:space="0" w:color="auto"/>
            </w:tcBorders>
            <w:hideMark/>
          </w:tcPr>
          <w:p w14:paraId="62D20486" w14:textId="385909D1"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2E04631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5B5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70676D"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33C91E5" w14:textId="77777777" w:rsidR="00A77C82" w:rsidRDefault="00A77C82" w:rsidP="00E972B2">
            <w:pPr>
              <w:pStyle w:val="TAC"/>
            </w:pPr>
            <w:r>
              <w:t>P</w:t>
            </w:r>
          </w:p>
        </w:tc>
      </w:tr>
      <w:tr w:rsidR="00A77C82" w14:paraId="310AEFC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A35747" w14:textId="77777777" w:rsidR="00A77C82" w:rsidRDefault="00A77C82" w:rsidP="00E972B2">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415808AC" w14:textId="4ADA5724"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69518C1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7763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72B8B94"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7C96676E" w14:textId="77777777" w:rsidR="00A77C82" w:rsidRDefault="00A77C82" w:rsidP="00E972B2">
            <w:pPr>
              <w:pStyle w:val="TAC"/>
            </w:pPr>
            <w:r>
              <w:t>P</w:t>
            </w:r>
          </w:p>
        </w:tc>
      </w:tr>
      <w:tr w:rsidR="00A77C82" w14:paraId="3A62283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B9D9936" w14:textId="77777777" w:rsidR="00A77C82" w:rsidRDefault="00A77C82" w:rsidP="00E972B2">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80B6005"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276F6A8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564D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F48BD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A692FF" w14:textId="77777777" w:rsidR="00A77C82" w:rsidRDefault="00A77C82" w:rsidP="00E972B2">
            <w:pPr>
              <w:pStyle w:val="TAC"/>
            </w:pPr>
            <w:r>
              <w:t>-</w:t>
            </w:r>
          </w:p>
        </w:tc>
      </w:tr>
      <w:tr w:rsidR="00A77C82" w14:paraId="595F7C36"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2AC9453" w14:textId="77777777" w:rsidR="00A77C82" w:rsidRDefault="00A77C82" w:rsidP="00E972B2">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11C31AA8" w14:textId="354DCD1B"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4E2651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C4CF6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A5E3D4"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A221A81" w14:textId="77777777" w:rsidR="00A77C82" w:rsidRDefault="00A77C82" w:rsidP="00E972B2">
            <w:pPr>
              <w:pStyle w:val="TAC"/>
            </w:pPr>
            <w:r>
              <w:t>P</w:t>
            </w:r>
          </w:p>
        </w:tc>
      </w:tr>
      <w:tr w:rsidR="00A77C82" w14:paraId="148DF2A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F2D0A0B" w14:textId="77777777" w:rsidR="00A77C82" w:rsidRDefault="00A77C82" w:rsidP="00E972B2">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3DE72D7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C76C5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953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B6A43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C66E9A" w14:textId="77777777" w:rsidR="00A77C82" w:rsidRDefault="00A77C82" w:rsidP="00E972B2">
            <w:pPr>
              <w:pStyle w:val="TAC"/>
            </w:pPr>
            <w:r>
              <w:t>-</w:t>
            </w:r>
          </w:p>
        </w:tc>
      </w:tr>
      <w:tr w:rsidR="00A77C82" w14:paraId="733639A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4A18E16" w14:textId="77777777" w:rsidR="00A77C82" w:rsidRDefault="00A77C82" w:rsidP="00E972B2">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64D4B10A" w14:textId="77777777" w:rsidR="00A77C82" w:rsidRDefault="00A77C82" w:rsidP="00E972B2">
            <w:pPr>
              <w:pStyle w:val="TAL"/>
            </w:pPr>
            <w:r>
              <w:t>Check: Does the UE (MCVideo client) provide receive media success notification to the user?</w:t>
            </w:r>
          </w:p>
          <w:p w14:paraId="4E98BEAC"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4D7B7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B5318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B357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67EA2BE" w14:textId="77777777" w:rsidR="00A77C82" w:rsidRDefault="00A77C82" w:rsidP="00E972B2">
            <w:pPr>
              <w:pStyle w:val="TAC"/>
            </w:pPr>
            <w:r>
              <w:t>P</w:t>
            </w:r>
          </w:p>
        </w:tc>
      </w:tr>
      <w:tr w:rsidR="00A77C82" w14:paraId="2F4681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24F75FF" w14:textId="77777777" w:rsidR="00A77C82" w:rsidRDefault="00A77C82" w:rsidP="00E972B2">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3D6E6A83" w14:textId="04C25429"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4FF90A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0AD78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AFAF1D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81CADDA" w14:textId="77777777" w:rsidR="00A77C82" w:rsidRDefault="00A77C82" w:rsidP="00E972B2">
            <w:pPr>
              <w:pStyle w:val="TAC"/>
            </w:pPr>
            <w:r>
              <w:t>P</w:t>
            </w:r>
          </w:p>
        </w:tc>
      </w:tr>
      <w:tr w:rsidR="00A77C82" w14:paraId="0E7F8C6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EF05320" w14:textId="77777777" w:rsidR="00A77C82" w:rsidRDefault="00A77C82" w:rsidP="00E972B2">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24B1BEAE" w14:textId="2E236A1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1ECDAB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8ED5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9E8C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4D8550F4" w14:textId="77777777" w:rsidR="00A77C82" w:rsidRDefault="00A77C82" w:rsidP="00E972B2">
            <w:pPr>
              <w:pStyle w:val="TAC"/>
            </w:pPr>
            <w:r>
              <w:t>P</w:t>
            </w:r>
          </w:p>
        </w:tc>
      </w:tr>
      <w:tr w:rsidR="00A77C82" w14:paraId="68C5BB7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E399372" w14:textId="77777777" w:rsidR="00A77C82" w:rsidRDefault="00A77C82" w:rsidP="00E972B2">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11DA6252"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1FA987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B7DB4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652384"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106A2B" w14:textId="77777777" w:rsidR="00A77C82" w:rsidRDefault="00A77C82" w:rsidP="00E972B2">
            <w:pPr>
              <w:pStyle w:val="TAC"/>
            </w:pPr>
            <w:r>
              <w:t>-</w:t>
            </w:r>
          </w:p>
        </w:tc>
      </w:tr>
      <w:tr w:rsidR="00A77C82" w14:paraId="3EDF6B8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4B61895" w14:textId="77777777" w:rsidR="00A77C82" w:rsidRDefault="00A77C82" w:rsidP="00E972B2">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8D9B6C3" w14:textId="1FA9828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33453E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719D7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BB319B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0EDD3B5" w14:textId="77777777" w:rsidR="00A77C82" w:rsidRDefault="00A77C82" w:rsidP="00E972B2">
            <w:pPr>
              <w:pStyle w:val="TAC"/>
            </w:pPr>
            <w:r>
              <w:t>P</w:t>
            </w:r>
          </w:p>
        </w:tc>
      </w:tr>
      <w:tr w:rsidR="00A77C82" w14:paraId="569B010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2D9475" w14:textId="77777777" w:rsidR="00A77C82" w:rsidRDefault="00A77C82" w:rsidP="00E972B2">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1BA50D1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5F41B3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53AD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6E26F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1DA8131" w14:textId="77777777" w:rsidR="00A77C82" w:rsidRDefault="00A77C82" w:rsidP="00E972B2">
            <w:pPr>
              <w:pStyle w:val="TAC"/>
            </w:pPr>
            <w:r>
              <w:t>-</w:t>
            </w:r>
          </w:p>
        </w:tc>
      </w:tr>
      <w:tr w:rsidR="00A77C82" w14:paraId="5AE1FA5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38252CA" w14:textId="77777777" w:rsidR="00A77C82" w:rsidRDefault="00A77C82" w:rsidP="00E972B2">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09AED78B" w14:textId="77777777" w:rsidR="00A77C82" w:rsidRDefault="00A77C82" w:rsidP="00E972B2">
            <w:pPr>
              <w:pStyle w:val="TAL"/>
            </w:pPr>
            <w:r>
              <w:t>Check: Does the UE (MCVideo client) provide receive media success notification to the user?</w:t>
            </w:r>
          </w:p>
          <w:p w14:paraId="138F9FE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7F6216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6D61D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7501A26"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7080CDC" w14:textId="77777777" w:rsidR="00A77C82" w:rsidRDefault="00A77C82" w:rsidP="00E972B2">
            <w:pPr>
              <w:pStyle w:val="TAC"/>
            </w:pPr>
            <w:r>
              <w:t>P</w:t>
            </w:r>
          </w:p>
        </w:tc>
      </w:tr>
      <w:tr w:rsidR="00A77C82" w14:paraId="29C14A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A4E7C3B" w14:textId="77777777" w:rsidR="00A77C82" w:rsidRDefault="00A77C82" w:rsidP="00E972B2">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2000B0FD" w14:textId="77777777" w:rsidR="00A77C82" w:rsidRDefault="00A77C82" w:rsidP="00E972B2">
            <w:pPr>
              <w:pStyle w:val="TAL"/>
            </w:pPr>
            <w:r>
              <w:t>Make the UE (MCVideo client) request end of reception.</w:t>
            </w:r>
          </w:p>
          <w:p w14:paraId="55928D4F"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24400C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5DE3C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CC06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1BBA28" w14:textId="77777777" w:rsidR="00A77C82" w:rsidRDefault="00A77C82" w:rsidP="00E972B2">
            <w:pPr>
              <w:pStyle w:val="TAC"/>
            </w:pPr>
            <w:r>
              <w:t>-</w:t>
            </w:r>
          </w:p>
        </w:tc>
      </w:tr>
      <w:tr w:rsidR="00A77C82" w14:paraId="047AB5AD"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75D86C2" w14:textId="77777777" w:rsidR="00A77C82" w:rsidRDefault="00A77C82" w:rsidP="00E972B2">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5A07A69A" w14:textId="4500E874"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728F51F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48396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CF527B"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7C9BEA5C" w14:textId="77777777" w:rsidR="00A77C82" w:rsidRDefault="00A77C82" w:rsidP="00E972B2">
            <w:pPr>
              <w:pStyle w:val="TAC"/>
            </w:pPr>
            <w:r>
              <w:t>P</w:t>
            </w:r>
          </w:p>
        </w:tc>
      </w:tr>
      <w:tr w:rsidR="00A77C82" w14:paraId="2753861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29850D6" w14:textId="77777777" w:rsidR="00A77C82" w:rsidRDefault="00A77C82" w:rsidP="00E972B2">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58621B4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6BD3E3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09CD5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17E71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0823D5" w14:textId="77777777" w:rsidR="00A77C82" w:rsidRDefault="00A77C82" w:rsidP="00E972B2">
            <w:pPr>
              <w:pStyle w:val="TAC"/>
            </w:pPr>
            <w:r>
              <w:t>-</w:t>
            </w:r>
          </w:p>
        </w:tc>
      </w:tr>
      <w:tr w:rsidR="00A77C82" w14:paraId="1F33CF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A4CB0F2" w14:textId="77777777" w:rsidR="00A77C82" w:rsidRDefault="00A77C82" w:rsidP="00E972B2">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7B2D0668" w14:textId="65B6E5C8"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095BC3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664D2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FA99480" w14:textId="77777777" w:rsidR="00A77C82" w:rsidRDefault="00A77C82" w:rsidP="00E972B2">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77B2BE19" w14:textId="77777777" w:rsidR="00A77C82" w:rsidRDefault="00A77C82" w:rsidP="00E972B2">
            <w:pPr>
              <w:pStyle w:val="TAC"/>
            </w:pPr>
            <w:r>
              <w:t>P</w:t>
            </w:r>
          </w:p>
        </w:tc>
      </w:tr>
      <w:tr w:rsidR="00A77C82" w14:paraId="1033218E"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1B9A0F5" w14:textId="77777777" w:rsidR="00A77C82" w:rsidRDefault="00A77C82" w:rsidP="00E972B2">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6960AAC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C844A9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2F5D5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1C0F6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877227" w14:textId="77777777" w:rsidR="00A77C82" w:rsidRDefault="00A77C82" w:rsidP="00E972B2">
            <w:pPr>
              <w:pStyle w:val="TAC"/>
            </w:pPr>
            <w:r>
              <w:t>-</w:t>
            </w:r>
          </w:p>
        </w:tc>
      </w:tr>
      <w:tr w:rsidR="00A77C82" w14:paraId="197BA05B"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49B00D5" w14:textId="77777777" w:rsidR="00A77C82" w:rsidRDefault="00A77C82" w:rsidP="00E972B2">
            <w:pPr>
              <w:pStyle w:val="TAN"/>
            </w:pPr>
            <w:r>
              <w:t>NOTE: This is expected to be done via a suitable implementation dependent MMI.</w:t>
            </w:r>
          </w:p>
        </w:tc>
      </w:tr>
    </w:tbl>
    <w:p w14:paraId="36C386A5" w14:textId="77777777" w:rsidR="00A77C82" w:rsidRDefault="00A77C82" w:rsidP="00A77C82"/>
    <w:p w14:paraId="06113BA4" w14:textId="77777777" w:rsidR="00A77C82" w:rsidRDefault="00A77C82" w:rsidP="00E972B2">
      <w:pPr>
        <w:pStyle w:val="H6"/>
      </w:pPr>
      <w:r>
        <w:t>6.1.1.2.3.3</w:t>
      </w:r>
      <w:r>
        <w:tab/>
        <w:t xml:space="preserve">Specific message contents </w:t>
      </w:r>
    </w:p>
    <w:p w14:paraId="5E29B1EE" w14:textId="77777777" w:rsidR="00A77C82" w:rsidRDefault="00A77C82" w:rsidP="00E972B2">
      <w:pPr>
        <w:pStyle w:val="TH"/>
      </w:pPr>
      <w:r>
        <w:t xml:space="preserve">Table 6.1.1.2.3.3-1: SIP INVITE from the SS (Step 1,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94E13E0"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9BEFE0" w14:textId="349A10D5" w:rsidR="00A77C82" w:rsidRDefault="00A77C82" w:rsidP="00E972B2">
            <w:pPr>
              <w:pStyle w:val="TAL"/>
            </w:pPr>
            <w:r>
              <w:t>Derivation Path: TS 36.579-1 [2], Table 5.5.2.5.2-1</w:t>
            </w:r>
          </w:p>
        </w:tc>
      </w:tr>
      <w:tr w:rsidR="00A77C82" w14:paraId="78BCCE3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5D7EB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D3587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F4F41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244045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669708" w14:textId="77777777" w:rsidR="00A77C82" w:rsidRDefault="00A77C82" w:rsidP="00E972B2">
            <w:pPr>
              <w:pStyle w:val="TAH"/>
            </w:pPr>
            <w:r>
              <w:t>Condition</w:t>
            </w:r>
          </w:p>
        </w:tc>
      </w:tr>
      <w:tr w:rsidR="00A77C82" w14:paraId="24150CCD"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7E3F2828"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7F4783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8B4052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35C3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9C5FD3" w14:textId="77777777" w:rsidR="00A77C82" w:rsidRDefault="00A77C82" w:rsidP="00E972B2">
            <w:pPr>
              <w:pStyle w:val="TAL"/>
            </w:pPr>
          </w:p>
        </w:tc>
      </w:tr>
      <w:tr w:rsidR="00A77C82" w14:paraId="5E655B3B"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698E49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285958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C6F3E7"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87A8C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F63B00A" w14:textId="77777777" w:rsidR="00A77C82" w:rsidRDefault="00A77C82" w:rsidP="00E972B2">
            <w:pPr>
              <w:pStyle w:val="TAL"/>
            </w:pPr>
          </w:p>
        </w:tc>
      </w:tr>
      <w:tr w:rsidR="00A77C82" w14:paraId="4A76016D"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169C58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1CB460E" w14:textId="77777777" w:rsidR="00A77C82" w:rsidRDefault="00A77C82" w:rsidP="00E972B2">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4B26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049B2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C16CC1" w14:textId="77777777" w:rsidR="00A77C82" w:rsidRDefault="00A77C82" w:rsidP="00E972B2">
            <w:pPr>
              <w:pStyle w:val="TAL"/>
            </w:pPr>
          </w:p>
        </w:tc>
      </w:tr>
      <w:tr w:rsidR="00A77C82" w14:paraId="692237F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C21A03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10C54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07B3F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F8F2F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171F8D" w14:textId="77777777" w:rsidR="00A77C82" w:rsidRDefault="00A77C82" w:rsidP="00E972B2">
            <w:pPr>
              <w:pStyle w:val="TAL"/>
            </w:pPr>
          </w:p>
        </w:tc>
      </w:tr>
      <w:tr w:rsidR="00A77C82" w14:paraId="4F5759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CAE7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31964A" w14:textId="77777777" w:rsidR="00A77C82" w:rsidRDefault="00A77C82" w:rsidP="00E972B2">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005F917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5D44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7FE66" w14:textId="77777777" w:rsidR="00A77C82" w:rsidRDefault="00A77C82" w:rsidP="00E972B2">
            <w:pPr>
              <w:pStyle w:val="TAL"/>
            </w:pPr>
          </w:p>
        </w:tc>
      </w:tr>
    </w:tbl>
    <w:p w14:paraId="651B44FC" w14:textId="77777777" w:rsidR="00A77C82" w:rsidRDefault="00A77C82" w:rsidP="00A77C82"/>
    <w:p w14:paraId="62326BC2" w14:textId="77777777" w:rsidR="00A77C82" w:rsidRDefault="00A77C82" w:rsidP="00E972B2">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1B241E"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435CE71D" w14:textId="77777777" w:rsidR="00A77C82" w:rsidRDefault="00A77C82" w:rsidP="00E972B2">
            <w:pPr>
              <w:pStyle w:val="TAL"/>
            </w:pPr>
            <w:r>
              <w:t>Derivation Path: TS 36.579-1 [2], Table 5.5.3.1.2-2, condition INITIAL_SDP_OFFER</w:t>
            </w:r>
          </w:p>
        </w:tc>
      </w:tr>
    </w:tbl>
    <w:p w14:paraId="524571E8" w14:textId="77777777" w:rsidR="00A77C82" w:rsidRDefault="00A77C82" w:rsidP="00A77C82"/>
    <w:p w14:paraId="4D2FB768" w14:textId="77777777" w:rsidR="00A77C82" w:rsidRDefault="00A77C82" w:rsidP="00E972B2">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DD4A14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9C00BA" w14:textId="1B0CAF21" w:rsidR="00A77C82" w:rsidRDefault="00A77C82" w:rsidP="00E972B2">
            <w:pPr>
              <w:pStyle w:val="TAL"/>
              <w:rPr>
                <w:color w:val="000000"/>
              </w:rPr>
            </w:pPr>
            <w:r>
              <w:t xml:space="preserve">Derivation Path: TS 36.579-1 [2], Table 5.5.3.2.2-2, </w:t>
            </w:r>
            <w:r>
              <w:rPr>
                <w:color w:val="000000"/>
              </w:rPr>
              <w:t>condition GROUP CALL</w:t>
            </w:r>
          </w:p>
        </w:tc>
      </w:tr>
    </w:tbl>
    <w:p w14:paraId="313C2C76" w14:textId="77777777" w:rsidR="00A77C82" w:rsidRDefault="00A77C82" w:rsidP="00A77C82">
      <w:pPr>
        <w:rPr>
          <w:color w:val="000000"/>
        </w:rPr>
      </w:pPr>
    </w:p>
    <w:p w14:paraId="6C827485" w14:textId="77777777" w:rsidR="00A77C82" w:rsidRDefault="00A77C82" w:rsidP="00E972B2">
      <w:pPr>
        <w:pStyle w:val="TH"/>
      </w:pPr>
      <w:bookmarkStart w:id="368" w:name="_Hlk97907364"/>
      <w:r>
        <w:t xml:space="preserve">Table 6.1.1.2.3.3-3: SIP 200 (OK) from the UE (Steps 1, 10, 19, 28, 37, Table 6.1.1.2.3.2-1;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4EA07C0"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D015C" w14:textId="77777777" w:rsidR="00A77C82" w:rsidRDefault="00A77C82" w:rsidP="00E972B2">
            <w:pPr>
              <w:pStyle w:val="TAL"/>
            </w:pPr>
            <w:r>
              <w:t>Derivation Path: TS 36.579-1 [2], Table 5.5.2.17.1.1-1, condition INVITE-RSP, GROUP-CALL</w:t>
            </w:r>
          </w:p>
        </w:tc>
      </w:tr>
      <w:tr w:rsidR="00A77C82" w14:paraId="29E2D7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1384F1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3E958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FBE930"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22DA6C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6355E4" w14:textId="77777777" w:rsidR="00A77C82" w:rsidRDefault="00A77C82" w:rsidP="00E972B2">
            <w:pPr>
              <w:pStyle w:val="TAH"/>
            </w:pPr>
            <w:r>
              <w:t>Condition</w:t>
            </w:r>
          </w:p>
        </w:tc>
      </w:tr>
      <w:tr w:rsidR="00A77C82" w14:paraId="551B88C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E725B3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22F1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BA3199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1A9B9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EC2FF" w14:textId="77777777" w:rsidR="00A77C82" w:rsidRDefault="00A77C82" w:rsidP="00E972B2">
            <w:pPr>
              <w:pStyle w:val="TAL"/>
            </w:pPr>
          </w:p>
        </w:tc>
      </w:tr>
      <w:tr w:rsidR="00A77C82" w14:paraId="768B6A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C5A1EF8" w14:textId="77777777" w:rsidR="00A77C82" w:rsidRDefault="00A77C82" w:rsidP="00E972B2">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862D52D"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2990B53"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45418D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48BD19" w14:textId="77777777" w:rsidR="00A77C82" w:rsidRDefault="00A77C82" w:rsidP="00E972B2">
            <w:pPr>
              <w:pStyle w:val="TAL"/>
            </w:pPr>
          </w:p>
        </w:tc>
      </w:tr>
      <w:tr w:rsidR="00A77C82" w14:paraId="3995FD2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85A655" w14:textId="77777777" w:rsidR="00A77C82" w:rsidRDefault="00A77C82" w:rsidP="00E972B2">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B4AE59D" w14:textId="77777777" w:rsidR="00A77C82" w:rsidRDefault="00A77C82" w:rsidP="00E972B2">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3357B6F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712F02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94F55E" w14:textId="77777777" w:rsidR="00A77C82" w:rsidRDefault="00A77C82" w:rsidP="00E972B2">
            <w:pPr>
              <w:pStyle w:val="TAL"/>
            </w:pPr>
          </w:p>
        </w:tc>
      </w:tr>
      <w:tr w:rsidR="00A77C82" w14:paraId="51D7B9F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1C96A2"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CB8E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D325964"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7F9C220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D23213" w14:textId="77777777" w:rsidR="00A77C82" w:rsidRDefault="00A77C82" w:rsidP="00E972B2">
            <w:pPr>
              <w:pStyle w:val="TAL"/>
            </w:pPr>
          </w:p>
        </w:tc>
      </w:tr>
      <w:tr w:rsidR="00A77C82" w14:paraId="0E5E8F0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C0672B3"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6B36C8" w14:textId="77777777" w:rsidR="00A77C82" w:rsidRDefault="00A77C82" w:rsidP="00E972B2">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72219D3A"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999C9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99464" w14:textId="77777777" w:rsidR="00A77C82" w:rsidRDefault="00A77C82" w:rsidP="00E972B2">
            <w:pPr>
              <w:pStyle w:val="TAL"/>
            </w:pPr>
          </w:p>
        </w:tc>
      </w:tr>
      <w:bookmarkEnd w:id="368"/>
    </w:tbl>
    <w:p w14:paraId="5CA0E890" w14:textId="77777777" w:rsidR="00A77C82" w:rsidRDefault="00A77C82" w:rsidP="00A77C82">
      <w:pPr>
        <w:rPr>
          <w:color w:val="000000"/>
        </w:rPr>
      </w:pPr>
    </w:p>
    <w:p w14:paraId="2406B5EE" w14:textId="77777777" w:rsidR="00A77C82" w:rsidRDefault="00A77C82" w:rsidP="00E972B2">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DA1ED2"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07E283B" w14:textId="77777777" w:rsidR="00A77C82" w:rsidRDefault="00A77C82" w:rsidP="00E972B2">
            <w:pPr>
              <w:pStyle w:val="TAL"/>
            </w:pPr>
            <w:r>
              <w:t>Derivation Path: TS 36.579-1 [2], Table 5.5.3.1.1-2, condition SDP_ANSWER</w:t>
            </w:r>
          </w:p>
        </w:tc>
      </w:tr>
    </w:tbl>
    <w:p w14:paraId="34DD51C1" w14:textId="77777777" w:rsidR="00A77C82" w:rsidRDefault="00A77C82" w:rsidP="00A77C82"/>
    <w:p w14:paraId="29962F82" w14:textId="77777777" w:rsidR="00A77C82" w:rsidRDefault="00A77C82" w:rsidP="00E972B2">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7C5AB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1A95244" w14:textId="0B1D2B25" w:rsidR="00A77C82" w:rsidRDefault="00A77C82" w:rsidP="00E972B2">
            <w:pPr>
              <w:pStyle w:val="TAL"/>
              <w:rPr>
                <w:color w:val="000000"/>
              </w:rPr>
            </w:pPr>
            <w:r>
              <w:t xml:space="preserve">Derivation Path: TS 36.579-1 [2], Table 5.5.3.2.1-2, </w:t>
            </w:r>
            <w:r>
              <w:rPr>
                <w:color w:val="000000"/>
              </w:rPr>
              <w:t>condition INVITE-RSP</w:t>
            </w:r>
          </w:p>
        </w:tc>
      </w:tr>
    </w:tbl>
    <w:p w14:paraId="5550710A" w14:textId="77777777" w:rsidR="00A77C82" w:rsidRDefault="00A77C82" w:rsidP="00A77C82"/>
    <w:p w14:paraId="0A0D6C65" w14:textId="77777777" w:rsidR="00A77C82" w:rsidRDefault="00A77C82" w:rsidP="00E972B2">
      <w:pPr>
        <w:pStyle w:val="TH"/>
      </w:pPr>
      <w:r>
        <w:t xml:space="preserve">Table 6.1.1.2.3.3-4: SIP INVITE from the SS (Step 10,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803043D"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04176A" w14:textId="77777777" w:rsidR="00A77C82" w:rsidRDefault="00A77C82" w:rsidP="00E972B2">
            <w:pPr>
              <w:pStyle w:val="TAL"/>
            </w:pPr>
            <w:r>
              <w:t>Derivation Path: TS 36.579-1 [2], Table 5.5.2.5.2-1, condition re_INVITE</w:t>
            </w:r>
          </w:p>
        </w:tc>
      </w:tr>
      <w:tr w:rsidR="00A77C82" w14:paraId="614B0FEB"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6C683F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C21CB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D4348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EF102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A4B9976" w14:textId="77777777" w:rsidR="00A77C82" w:rsidRDefault="00A77C82" w:rsidP="00E972B2">
            <w:pPr>
              <w:pStyle w:val="TAH"/>
            </w:pPr>
            <w:r>
              <w:t>Condition</w:t>
            </w:r>
          </w:p>
        </w:tc>
      </w:tr>
      <w:tr w:rsidR="00A77C82" w14:paraId="686AE2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7AE923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F2C65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52F92D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2096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D4AC9" w14:textId="77777777" w:rsidR="00A77C82" w:rsidRDefault="00A77C82" w:rsidP="00E972B2">
            <w:pPr>
              <w:pStyle w:val="TAL"/>
            </w:pPr>
          </w:p>
        </w:tc>
      </w:tr>
      <w:tr w:rsidR="00A77C82" w14:paraId="3EA5B77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802E66"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81007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FB5694"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B354FF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48CB21" w14:textId="77777777" w:rsidR="00A77C82" w:rsidRDefault="00A77C82" w:rsidP="00E972B2">
            <w:pPr>
              <w:pStyle w:val="TAL"/>
            </w:pPr>
          </w:p>
        </w:tc>
      </w:tr>
      <w:tr w:rsidR="00A77C82" w14:paraId="363C16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67CEBAE"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16A7809"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C8BB4A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69D69A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EA9AAA" w14:textId="77777777" w:rsidR="00A77C82" w:rsidRDefault="00A77C82" w:rsidP="00E972B2">
            <w:pPr>
              <w:pStyle w:val="TAL"/>
            </w:pPr>
          </w:p>
        </w:tc>
      </w:tr>
      <w:tr w:rsidR="00A77C82" w14:paraId="7C3B16A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A33E1B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678FE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07BFD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57AD4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FD855" w14:textId="77777777" w:rsidR="00A77C82" w:rsidRDefault="00A77C82" w:rsidP="00E972B2">
            <w:pPr>
              <w:pStyle w:val="TAL"/>
            </w:pPr>
          </w:p>
        </w:tc>
      </w:tr>
      <w:tr w:rsidR="00A77C82" w14:paraId="442D850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1E12CD0"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680CBC1" w14:textId="77777777" w:rsidR="00A77C82" w:rsidRDefault="00A77C82" w:rsidP="00E972B2">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06157AB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1109F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1E1BA" w14:textId="77777777" w:rsidR="00A77C82" w:rsidRDefault="00A77C82" w:rsidP="00E972B2">
            <w:pPr>
              <w:pStyle w:val="TAL"/>
            </w:pPr>
          </w:p>
        </w:tc>
      </w:tr>
    </w:tbl>
    <w:p w14:paraId="2154FE24" w14:textId="77777777" w:rsidR="00A77C82" w:rsidRDefault="00A77C82" w:rsidP="00A77C82">
      <w:bookmarkStart w:id="369" w:name="_Hlk98252472"/>
    </w:p>
    <w:p w14:paraId="54A65F14" w14:textId="77777777" w:rsidR="00A77C82" w:rsidRDefault="00A77C82" w:rsidP="00E972B2">
      <w:pPr>
        <w:pStyle w:val="TH"/>
      </w:pPr>
      <w:bookmarkStart w:id="370" w:name="_Hlk97908350"/>
      <w:bookmarkEnd w:id="369"/>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22859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D9A5E5B" w14:textId="77777777" w:rsidR="00A77C82" w:rsidRDefault="00A77C82" w:rsidP="00E972B2">
            <w:pPr>
              <w:pStyle w:val="TAL"/>
            </w:pPr>
            <w:r>
              <w:t>Derivation Path: TS 36.579-1 [2], Table 5.5.3.1.2-2, condition SDP_OFFER</w:t>
            </w:r>
          </w:p>
        </w:tc>
      </w:tr>
    </w:tbl>
    <w:p w14:paraId="256C35CB" w14:textId="77777777" w:rsidR="00A77C82" w:rsidRDefault="00A77C82" w:rsidP="00A77C82"/>
    <w:p w14:paraId="43588649" w14:textId="77777777" w:rsidR="00A77C82" w:rsidRDefault="00A77C82" w:rsidP="00E972B2">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0834F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247AAF" w14:textId="7E98E74E" w:rsidR="00A77C82" w:rsidRDefault="00A77C82" w:rsidP="00E972B2">
            <w:pPr>
              <w:pStyle w:val="TAL"/>
              <w:rPr>
                <w:color w:val="000000"/>
              </w:rPr>
            </w:pPr>
            <w:r>
              <w:t xml:space="preserve">Derivation Path: TS 36.579-1 [2], Table 5.5.3.2.2-2, </w:t>
            </w:r>
            <w:r>
              <w:rPr>
                <w:color w:val="000000"/>
              </w:rPr>
              <w:t>condition GROUP CALL, EMERGENCY-CALL</w:t>
            </w:r>
          </w:p>
        </w:tc>
      </w:tr>
      <w:bookmarkEnd w:id="370"/>
    </w:tbl>
    <w:p w14:paraId="387DCBB8" w14:textId="77777777" w:rsidR="00A77C82" w:rsidRDefault="00A77C82" w:rsidP="00A77C82">
      <w:pPr>
        <w:rPr>
          <w:color w:val="000000"/>
        </w:rPr>
      </w:pPr>
    </w:p>
    <w:p w14:paraId="4CFD2BAF" w14:textId="77777777" w:rsidR="00A77C82" w:rsidRDefault="00A77C82" w:rsidP="00E972B2">
      <w:pPr>
        <w:pStyle w:val="TH"/>
      </w:pPr>
      <w:r>
        <w:t>Table 6.1.1.2.3.3-5..9: Void</w:t>
      </w:r>
    </w:p>
    <w:p w14:paraId="2781AA3F" w14:textId="77777777" w:rsidR="00A77C82" w:rsidRDefault="00A77C82" w:rsidP="00E972B2">
      <w:pPr>
        <w:pStyle w:val="TH"/>
      </w:pPr>
      <w:r>
        <w:t xml:space="preserve">Table 6.1.1.2.3.3-9A: Media Transmission Notification from the SS (Step 14,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7CCE04"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346D0C47" w14:textId="77777777" w:rsidR="00A77C82" w:rsidRDefault="00A77C82" w:rsidP="00E972B2">
            <w:pPr>
              <w:pStyle w:val="TAL"/>
            </w:pPr>
            <w:r>
              <w:t>Derivation Path: TS 36.579-1 [2], Table 5.5.11.2.7-1, condition</w:t>
            </w:r>
            <w:r>
              <w:rPr>
                <w:color w:val="000000"/>
              </w:rPr>
              <w:t xml:space="preserve"> EMERGENCY-CALL</w:t>
            </w:r>
          </w:p>
        </w:tc>
      </w:tr>
    </w:tbl>
    <w:p w14:paraId="0CF86193" w14:textId="77777777" w:rsidR="00A77C82" w:rsidRDefault="00A77C82" w:rsidP="00A77C82"/>
    <w:p w14:paraId="2FC3EA05" w14:textId="77777777" w:rsidR="00A77C82" w:rsidRDefault="00A77C82" w:rsidP="00E972B2">
      <w:pPr>
        <w:pStyle w:val="TH"/>
      </w:pPr>
      <w:r>
        <w:t>Table 6.1.1.2.3.3-9B..10: Void</w:t>
      </w:r>
    </w:p>
    <w:p w14:paraId="09F57C57" w14:textId="77777777" w:rsidR="00A77C82" w:rsidRDefault="00A77C82" w:rsidP="00E972B2">
      <w:pPr>
        <w:pStyle w:val="TH"/>
      </w:pPr>
      <w:r>
        <w:t xml:space="preserve">Table 6.1.1.2.3.3-10A: Media Reception End Request from the SS (Step 18A,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F5E5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29AFC3C3" w14:textId="77777777" w:rsidR="00A77C82" w:rsidRDefault="00A77C82" w:rsidP="00E972B2">
            <w:pPr>
              <w:pStyle w:val="TAL"/>
            </w:pPr>
            <w:r>
              <w:t>Derivation Path: TS 36.579-1 [2], Table 5.5.11.3.3-1, condition DOWNLINK, EMERGENCY-CALL</w:t>
            </w:r>
          </w:p>
        </w:tc>
      </w:tr>
    </w:tbl>
    <w:p w14:paraId="32719120" w14:textId="77777777" w:rsidR="00A77C82" w:rsidRDefault="00A77C82" w:rsidP="00A77C82">
      <w:pPr>
        <w:rPr>
          <w:color w:val="000000"/>
        </w:rPr>
      </w:pPr>
    </w:p>
    <w:p w14:paraId="49D9529D" w14:textId="77777777" w:rsidR="00A77C82" w:rsidRDefault="00A77C82" w:rsidP="00E972B2">
      <w:pPr>
        <w:pStyle w:val="TH"/>
      </w:pPr>
      <w:r>
        <w:t xml:space="preserve">Table 6.1.1.2.3.3-10B: Transmission Idle from the SS (Step 18A,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9ADFB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14330A5" w14:textId="77777777" w:rsidR="00A77C82" w:rsidRDefault="00A77C82" w:rsidP="00E972B2">
            <w:pPr>
              <w:pStyle w:val="TAL"/>
            </w:pPr>
            <w:r>
              <w:t>Derivation Path: TS 36.579-1 [2], Table 5.5.11.2.16-1, condition EMERGENCY-CALL</w:t>
            </w:r>
          </w:p>
        </w:tc>
      </w:tr>
    </w:tbl>
    <w:p w14:paraId="22867055" w14:textId="77777777" w:rsidR="00A77C82" w:rsidRDefault="00A77C82" w:rsidP="00A77C82">
      <w:pPr>
        <w:rPr>
          <w:color w:val="000000"/>
        </w:rPr>
      </w:pPr>
    </w:p>
    <w:p w14:paraId="1A9031BE" w14:textId="77777777" w:rsidR="00A77C82" w:rsidRDefault="00A77C82" w:rsidP="00E972B2">
      <w:pPr>
        <w:pStyle w:val="TH"/>
      </w:pPr>
      <w:r>
        <w:t xml:space="preserve">Table 6.1.1.2.3.3-11: SIP INVITE from the SS (Step 19,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39619F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8D0F6BB" w14:textId="77777777" w:rsidR="00A77C82" w:rsidRDefault="00A77C82" w:rsidP="00E972B2">
            <w:pPr>
              <w:pStyle w:val="TAL"/>
            </w:pPr>
            <w:r>
              <w:t>Derivation Path: TS 36.579-1 [2], Table 5.5.2.5.2-1, condition re_INVITE</w:t>
            </w:r>
          </w:p>
        </w:tc>
      </w:tr>
      <w:tr w:rsidR="00A77C82" w14:paraId="16CF3D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6EA46B"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A6839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2135F8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544F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873A008" w14:textId="77777777" w:rsidR="00A77C82" w:rsidRDefault="00A77C82" w:rsidP="00E972B2">
            <w:pPr>
              <w:pStyle w:val="TAH"/>
            </w:pPr>
            <w:r>
              <w:t>Condition</w:t>
            </w:r>
          </w:p>
        </w:tc>
      </w:tr>
      <w:tr w:rsidR="00A77C82" w14:paraId="510AF9F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780EFB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7897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54671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A77A86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3F997" w14:textId="77777777" w:rsidR="00A77C82" w:rsidRDefault="00A77C82" w:rsidP="00E972B2">
            <w:pPr>
              <w:pStyle w:val="TAL"/>
            </w:pPr>
          </w:p>
        </w:tc>
      </w:tr>
      <w:tr w:rsidR="00A77C82" w14:paraId="3639E5C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241F9F"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DDDD4A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33E5DC"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C05DE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3862FA" w14:textId="77777777" w:rsidR="00A77C82" w:rsidRDefault="00A77C82" w:rsidP="00E972B2">
            <w:pPr>
              <w:pStyle w:val="TAL"/>
            </w:pPr>
          </w:p>
        </w:tc>
      </w:tr>
      <w:tr w:rsidR="00A77C82" w14:paraId="5BAC78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14F7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C2ADAD"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38D7BB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D032B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5528C" w14:textId="77777777" w:rsidR="00A77C82" w:rsidRDefault="00A77C82" w:rsidP="00E972B2">
            <w:pPr>
              <w:pStyle w:val="TAL"/>
            </w:pPr>
          </w:p>
        </w:tc>
      </w:tr>
      <w:tr w:rsidR="00A77C82" w14:paraId="73F765D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29FAC4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A09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EE564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7172C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4C4B73" w14:textId="77777777" w:rsidR="00A77C82" w:rsidRDefault="00A77C82" w:rsidP="00E972B2">
            <w:pPr>
              <w:pStyle w:val="TAL"/>
            </w:pPr>
          </w:p>
        </w:tc>
      </w:tr>
      <w:tr w:rsidR="00A77C82" w14:paraId="38C8B9A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50B2566"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7A6A5BA" w14:textId="77777777" w:rsidR="00A77C82" w:rsidRDefault="00A77C82" w:rsidP="00E972B2">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5F30AB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230E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1013A" w14:textId="77777777" w:rsidR="00A77C82" w:rsidRDefault="00A77C82" w:rsidP="00E972B2">
            <w:pPr>
              <w:pStyle w:val="TAL"/>
            </w:pPr>
          </w:p>
        </w:tc>
      </w:tr>
    </w:tbl>
    <w:p w14:paraId="0788171E" w14:textId="77777777" w:rsidR="00A77C82" w:rsidRDefault="00A77C82" w:rsidP="00A77C82">
      <w:pPr>
        <w:rPr>
          <w:color w:val="000000"/>
        </w:rPr>
      </w:pPr>
    </w:p>
    <w:p w14:paraId="0AEB7CBE" w14:textId="77777777" w:rsidR="00A77C82" w:rsidRDefault="00A77C82" w:rsidP="00E972B2">
      <w:pPr>
        <w:pStyle w:val="TH"/>
      </w:pPr>
      <w:r>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9B6998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71D4A43" w14:textId="77777777" w:rsidR="00A77C82" w:rsidRDefault="00A77C82" w:rsidP="00E972B2">
            <w:pPr>
              <w:pStyle w:val="TAL"/>
            </w:pPr>
            <w:r>
              <w:t>Derivation Path: TS 36.579-1 [2], Table 5.5.3.2.2-2, condition GROUP-CALL</w:t>
            </w:r>
          </w:p>
        </w:tc>
      </w:tr>
      <w:tr w:rsidR="00A77C82" w14:paraId="314866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2C717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99627"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3D251A7"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693345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4B715A" w14:textId="77777777" w:rsidR="00A77C82" w:rsidRDefault="00A77C82" w:rsidP="00E972B2">
            <w:pPr>
              <w:pStyle w:val="TAH"/>
            </w:pPr>
            <w:r>
              <w:t>Condition</w:t>
            </w:r>
          </w:p>
        </w:tc>
      </w:tr>
      <w:tr w:rsidR="00A77C82" w14:paraId="6210635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1980B03"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0EB3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ACA5D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07D060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DBC5E" w14:textId="77777777" w:rsidR="00A77C82" w:rsidRDefault="00A77C82" w:rsidP="00E972B2">
            <w:pPr>
              <w:pStyle w:val="TAL"/>
            </w:pPr>
          </w:p>
        </w:tc>
      </w:tr>
      <w:tr w:rsidR="00A77C82" w14:paraId="2025936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9BF46B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A07981E"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638A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B1BFF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1E801D" w14:textId="77777777" w:rsidR="00A77C82" w:rsidRDefault="00A77C82" w:rsidP="00E972B2">
            <w:pPr>
              <w:pStyle w:val="TAL"/>
            </w:pPr>
          </w:p>
        </w:tc>
      </w:tr>
      <w:tr w:rsidR="00A77C82" w14:paraId="01E153B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C9529FA"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178438F" w14:textId="706E25F0"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DC49E1D"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AF29E3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CA276" w14:textId="77777777" w:rsidR="00A77C82" w:rsidRDefault="00A77C82" w:rsidP="00E972B2">
            <w:pPr>
              <w:pStyle w:val="TAL"/>
            </w:pPr>
          </w:p>
        </w:tc>
      </w:tr>
      <w:tr w:rsidR="00A77C82" w14:paraId="4B5FCB4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C55A54B"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CB2F3DB" w14:textId="4CB266E4" w:rsidR="00A77C82" w:rsidRDefault="00A77C82" w:rsidP="00E972B2">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841FF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6F6ED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13F9B7" w14:textId="77777777" w:rsidR="00A77C82" w:rsidRDefault="00A77C82" w:rsidP="00E972B2">
            <w:pPr>
              <w:pStyle w:val="TAL"/>
            </w:pPr>
          </w:p>
        </w:tc>
      </w:tr>
    </w:tbl>
    <w:p w14:paraId="35064EEA" w14:textId="77777777" w:rsidR="00A77C82" w:rsidRDefault="00A77C82" w:rsidP="00A77C82"/>
    <w:p w14:paraId="4E0E44F8" w14:textId="77777777" w:rsidR="00A77C82" w:rsidRDefault="00A77C82" w:rsidP="00E972B2">
      <w:pPr>
        <w:pStyle w:val="TH"/>
      </w:pPr>
      <w:r>
        <w:t xml:space="preserve">Table 6.1.1.2.3.3-12: SIP INVITE from the SS (Step 28,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4ED6C3C"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78AF65" w14:textId="77777777" w:rsidR="00A77C82" w:rsidRDefault="00A77C82" w:rsidP="00E972B2">
            <w:pPr>
              <w:pStyle w:val="TAL"/>
            </w:pPr>
            <w:r>
              <w:t>Derivation Path: TS 36.579-1 [2], Table 5.5.2.5.2-1, condition re_INVITE</w:t>
            </w:r>
          </w:p>
        </w:tc>
      </w:tr>
      <w:tr w:rsidR="00A77C82" w14:paraId="20BFDB2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35E42FD"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3CD43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A699A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C605FD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48ED2D" w14:textId="77777777" w:rsidR="00A77C82" w:rsidRDefault="00A77C82" w:rsidP="00E972B2">
            <w:pPr>
              <w:pStyle w:val="TAH"/>
            </w:pPr>
            <w:r>
              <w:t>Condition</w:t>
            </w:r>
          </w:p>
        </w:tc>
      </w:tr>
      <w:tr w:rsidR="00A77C82" w14:paraId="671BF9A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B4707C2"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F019E3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C1F0D2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E47758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52512" w14:textId="77777777" w:rsidR="00A77C82" w:rsidRDefault="00A77C82" w:rsidP="00E972B2">
            <w:pPr>
              <w:pStyle w:val="TAL"/>
            </w:pPr>
          </w:p>
        </w:tc>
      </w:tr>
      <w:tr w:rsidR="00A77C82" w14:paraId="60C7EED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448A61"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7D6C8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B84C5A"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A5621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4DB290" w14:textId="77777777" w:rsidR="00A77C82" w:rsidRDefault="00A77C82" w:rsidP="00E972B2">
            <w:pPr>
              <w:pStyle w:val="TAL"/>
            </w:pPr>
          </w:p>
        </w:tc>
      </w:tr>
      <w:tr w:rsidR="00A77C82" w14:paraId="5E75893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123891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B4F64BC"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FD88C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9DEB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EA750" w14:textId="77777777" w:rsidR="00A77C82" w:rsidRDefault="00A77C82" w:rsidP="00E972B2">
            <w:pPr>
              <w:pStyle w:val="TAL"/>
            </w:pPr>
          </w:p>
        </w:tc>
      </w:tr>
      <w:tr w:rsidR="00A77C82" w14:paraId="0DCCF6F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E1EFFEA"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4C9F8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0F0F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79BF7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278B1" w14:textId="77777777" w:rsidR="00A77C82" w:rsidRDefault="00A77C82" w:rsidP="00E972B2">
            <w:pPr>
              <w:pStyle w:val="TAL"/>
            </w:pPr>
          </w:p>
        </w:tc>
      </w:tr>
      <w:tr w:rsidR="00A77C82" w14:paraId="77DC81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B2A50D3"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6B56E3" w14:textId="77777777" w:rsidR="00A77C82" w:rsidRDefault="00A77C82" w:rsidP="00E972B2">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DF1310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8F3EA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6BEFD4" w14:textId="77777777" w:rsidR="00A77C82" w:rsidRDefault="00A77C82" w:rsidP="00E972B2">
            <w:pPr>
              <w:pStyle w:val="TAL"/>
            </w:pPr>
          </w:p>
        </w:tc>
      </w:tr>
    </w:tbl>
    <w:p w14:paraId="6158D5AA" w14:textId="77777777" w:rsidR="00A77C82" w:rsidRDefault="00A77C82" w:rsidP="00A77C82">
      <w:pPr>
        <w:rPr>
          <w:color w:val="000000"/>
        </w:rPr>
      </w:pPr>
    </w:p>
    <w:p w14:paraId="2809B63F" w14:textId="77777777" w:rsidR="00A77C82" w:rsidRDefault="00A77C82" w:rsidP="00E972B2">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FC679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7A16069" w14:textId="77777777" w:rsidR="00A77C82" w:rsidRDefault="00A77C82" w:rsidP="00E972B2">
            <w:pPr>
              <w:pStyle w:val="TAL"/>
            </w:pPr>
            <w:r>
              <w:t>Derivation Path: TS 36.579-1 [2], Table 5.5.3.2.2-2, condition GROUP-CALL, IMMPERIL-CALL</w:t>
            </w:r>
          </w:p>
        </w:tc>
      </w:tr>
    </w:tbl>
    <w:p w14:paraId="021F2F0E" w14:textId="77777777" w:rsidR="00A77C82" w:rsidRDefault="00A77C82" w:rsidP="00A77C82"/>
    <w:p w14:paraId="015CD0BB" w14:textId="77777777" w:rsidR="00A77C82" w:rsidRDefault="00A77C82" w:rsidP="00E972B2">
      <w:pPr>
        <w:pStyle w:val="TH"/>
      </w:pPr>
      <w:r>
        <w:t>Table 6.1.1.2.3.3-14..15: Void</w:t>
      </w:r>
    </w:p>
    <w:p w14:paraId="60C04297" w14:textId="77777777" w:rsidR="00A77C82" w:rsidRDefault="00A77C82" w:rsidP="00E972B2">
      <w:pPr>
        <w:pStyle w:val="TH"/>
      </w:pPr>
      <w:r>
        <w:t xml:space="preserve">Table 6.1.1.2.3.3-15A: Media Transmission Notification from the SS (Step 32,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C25017"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AC79595" w14:textId="77777777" w:rsidR="00A77C82" w:rsidRDefault="00A77C82" w:rsidP="00E972B2">
            <w:pPr>
              <w:pStyle w:val="TAL"/>
            </w:pPr>
            <w:r>
              <w:t>Derivation Path: TS 36.579-1 [2], Table 5.5.11.2.7-1, condition</w:t>
            </w:r>
            <w:r>
              <w:rPr>
                <w:color w:val="000000"/>
              </w:rPr>
              <w:t xml:space="preserve"> </w:t>
            </w:r>
            <w:r>
              <w:t>IMMPERIL-CALL</w:t>
            </w:r>
          </w:p>
        </w:tc>
      </w:tr>
    </w:tbl>
    <w:p w14:paraId="6A876FD3" w14:textId="77777777" w:rsidR="00A77C82" w:rsidRDefault="00A77C82" w:rsidP="00A77C82"/>
    <w:p w14:paraId="68D9D9F3" w14:textId="77777777" w:rsidR="00A77C82" w:rsidRDefault="00A77C82" w:rsidP="00E972B2">
      <w:pPr>
        <w:pStyle w:val="TH"/>
      </w:pPr>
      <w:r>
        <w:t>Table 6.1.1.2.3.3-15B..16: Void</w:t>
      </w:r>
    </w:p>
    <w:p w14:paraId="088B397D" w14:textId="77777777" w:rsidR="00A77C82" w:rsidRDefault="00A77C82" w:rsidP="00E972B2">
      <w:pPr>
        <w:pStyle w:val="TH"/>
      </w:pPr>
      <w:r>
        <w:t xml:space="preserve">Table 6.1.1.2.3.3-16A: Media Reception End Request from the SS (Step 36A,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6CB1C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0292DB3" w14:textId="77777777" w:rsidR="00A77C82" w:rsidRDefault="00A77C82" w:rsidP="00E972B2">
            <w:pPr>
              <w:pStyle w:val="TAL"/>
            </w:pPr>
            <w:r>
              <w:t>Derivation Path: TS 36.579-1 [2], Table 5.5.11.3.3-1, condition DOWNLINK, IMMPERIL-CALL</w:t>
            </w:r>
          </w:p>
        </w:tc>
      </w:tr>
    </w:tbl>
    <w:p w14:paraId="590580C8" w14:textId="77777777" w:rsidR="00A77C82" w:rsidRDefault="00A77C82" w:rsidP="00A77C82">
      <w:pPr>
        <w:rPr>
          <w:color w:val="000000"/>
        </w:rPr>
      </w:pPr>
    </w:p>
    <w:p w14:paraId="432A5199" w14:textId="77777777" w:rsidR="00A77C82" w:rsidRDefault="00A77C82" w:rsidP="00E972B2">
      <w:pPr>
        <w:pStyle w:val="TH"/>
      </w:pPr>
      <w:bookmarkStart w:id="371" w:name="_Hlk117709388"/>
      <w:r>
        <w:t xml:space="preserve">Table 6.1.1.2.3.3-16B: Transmission Idle from the SS (Step 36A,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6B1EE7"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4989255C" w14:textId="77777777" w:rsidR="00A77C82" w:rsidRDefault="00A77C82" w:rsidP="00E972B2">
            <w:pPr>
              <w:pStyle w:val="TAL"/>
            </w:pPr>
            <w:r>
              <w:t>Derivation Path: TS 36.579-1 [2], Table 5.5.11.2.16-1, condition IMMPERIL-CALL</w:t>
            </w:r>
          </w:p>
        </w:tc>
      </w:tr>
    </w:tbl>
    <w:p w14:paraId="018D4DA7" w14:textId="77777777" w:rsidR="00A77C82" w:rsidRDefault="00A77C82" w:rsidP="00A77C82">
      <w:pPr>
        <w:rPr>
          <w:color w:val="000000"/>
        </w:rPr>
      </w:pPr>
    </w:p>
    <w:bookmarkEnd w:id="371"/>
    <w:p w14:paraId="24E8A8F5" w14:textId="77777777" w:rsidR="00A77C82" w:rsidRDefault="00A77C82" w:rsidP="00E972B2">
      <w:pPr>
        <w:pStyle w:val="TH"/>
      </w:pPr>
      <w:r>
        <w:t>Table 6.1.1.2.3.3-17..20: Void</w:t>
      </w:r>
    </w:p>
    <w:p w14:paraId="0CA675B5" w14:textId="77777777" w:rsidR="00A77C82" w:rsidRDefault="00A77C82" w:rsidP="00E972B2">
      <w:pPr>
        <w:pStyle w:val="TH"/>
      </w:pPr>
      <w:r>
        <w:t xml:space="preserve">Table 6.1.1.2.3.3-21: SIP INVITE from the SS (Step 37,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F5B43E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8FE504B" w14:textId="77777777" w:rsidR="00A77C82" w:rsidRDefault="00A77C82" w:rsidP="00E972B2">
            <w:pPr>
              <w:pStyle w:val="TAL"/>
            </w:pPr>
            <w:r>
              <w:t>Derivation Path: TS 36.579-1 [2], Table 5.5.2.5.2-1, condition re_INVITE</w:t>
            </w:r>
          </w:p>
        </w:tc>
      </w:tr>
      <w:tr w:rsidR="00A77C82" w14:paraId="3DAD839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B4886E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6C162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59B702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72942C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F4C81C" w14:textId="77777777" w:rsidR="00A77C82" w:rsidRDefault="00A77C82" w:rsidP="00E972B2">
            <w:pPr>
              <w:pStyle w:val="TAH"/>
            </w:pPr>
            <w:r>
              <w:t>Condition</w:t>
            </w:r>
          </w:p>
        </w:tc>
      </w:tr>
      <w:tr w:rsidR="00A77C82" w14:paraId="274108B5"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449EBC4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AAE4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1AB4AB" w14:textId="1DF38B8A"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9201C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5AFA4B" w14:textId="77777777" w:rsidR="00A77C82" w:rsidRDefault="00A77C82" w:rsidP="00E972B2">
            <w:pPr>
              <w:pStyle w:val="TAL"/>
            </w:pPr>
          </w:p>
        </w:tc>
      </w:tr>
      <w:tr w:rsidR="00A77C82" w14:paraId="0B94AF8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4F7CC2B"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1603AE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BF987D"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849C9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C70842" w14:textId="77777777" w:rsidR="00A77C82" w:rsidRDefault="00A77C82" w:rsidP="00E972B2">
            <w:pPr>
              <w:pStyle w:val="TAL"/>
            </w:pPr>
          </w:p>
        </w:tc>
      </w:tr>
      <w:tr w:rsidR="00A77C82" w14:paraId="22BC71A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21FC3C9"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7A6D0C1"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5A37B0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B423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0AD12" w14:textId="77777777" w:rsidR="00A77C82" w:rsidRDefault="00A77C82" w:rsidP="00E972B2">
            <w:pPr>
              <w:pStyle w:val="TAL"/>
            </w:pPr>
          </w:p>
        </w:tc>
      </w:tr>
      <w:tr w:rsidR="00A77C82" w14:paraId="734AB7F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26176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13991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E55FB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C97126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A9E889" w14:textId="77777777" w:rsidR="00A77C82" w:rsidRDefault="00A77C82" w:rsidP="00E972B2">
            <w:pPr>
              <w:pStyle w:val="TAL"/>
            </w:pPr>
          </w:p>
        </w:tc>
      </w:tr>
      <w:tr w:rsidR="00A77C82" w14:paraId="62CD04B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4817E84" w14:textId="77777777" w:rsidR="00A77C82" w:rsidRDefault="00A77C82" w:rsidP="00E972B2">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46DF4F84" w14:textId="77777777" w:rsidR="00A77C82" w:rsidRDefault="00A77C82" w:rsidP="00E972B2">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7FFA525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34E5B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5C58F2" w14:textId="77777777" w:rsidR="00A77C82" w:rsidRDefault="00A77C82" w:rsidP="00E972B2">
            <w:pPr>
              <w:pStyle w:val="TAL"/>
            </w:pPr>
          </w:p>
        </w:tc>
      </w:tr>
    </w:tbl>
    <w:p w14:paraId="6E3BDC24" w14:textId="77777777" w:rsidR="00A77C82" w:rsidRDefault="00A77C82" w:rsidP="00A77C82">
      <w:pPr>
        <w:rPr>
          <w:color w:val="000000"/>
        </w:rPr>
      </w:pPr>
    </w:p>
    <w:p w14:paraId="0979393B" w14:textId="77777777" w:rsidR="00A77C82" w:rsidRDefault="00A77C82" w:rsidP="00E972B2">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D8A7F3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A95527F" w14:textId="77777777" w:rsidR="00A77C82" w:rsidRDefault="00A77C82" w:rsidP="00E972B2">
            <w:pPr>
              <w:pStyle w:val="TAL"/>
            </w:pPr>
            <w:r>
              <w:t>Derivation Path: TS 36.579-1 [2], Table 5.5.3.2.2-2, condition GROUP-CALL</w:t>
            </w:r>
          </w:p>
        </w:tc>
      </w:tr>
      <w:tr w:rsidR="00A77C82" w14:paraId="31DD415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54054B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FE356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4DE6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E60C97"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47D9C2E" w14:textId="77777777" w:rsidR="00A77C82" w:rsidRDefault="00A77C82" w:rsidP="00E972B2">
            <w:pPr>
              <w:pStyle w:val="TAH"/>
            </w:pPr>
            <w:r>
              <w:t>Condition</w:t>
            </w:r>
          </w:p>
        </w:tc>
      </w:tr>
      <w:tr w:rsidR="00A77C82" w14:paraId="6BDF144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20878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AFC0A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239A7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8CA68F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291A34" w14:textId="77777777" w:rsidR="00A77C82" w:rsidRDefault="00A77C82" w:rsidP="00E972B2">
            <w:pPr>
              <w:pStyle w:val="TAL"/>
            </w:pPr>
          </w:p>
        </w:tc>
      </w:tr>
      <w:tr w:rsidR="00A77C82" w14:paraId="732F42C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818F9DF"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6CE6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984E6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405C1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CD046B" w14:textId="77777777" w:rsidR="00A77C82" w:rsidRDefault="00A77C82" w:rsidP="00E972B2">
            <w:pPr>
              <w:pStyle w:val="TAL"/>
            </w:pPr>
          </w:p>
        </w:tc>
      </w:tr>
      <w:tr w:rsidR="00A77C82" w14:paraId="1631072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721B830"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3A3F8DB" w14:textId="233D00FB"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48EC74C"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4806B0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95C847" w14:textId="77777777" w:rsidR="00A77C82" w:rsidRDefault="00A77C82" w:rsidP="00E972B2">
            <w:pPr>
              <w:pStyle w:val="TAL"/>
            </w:pPr>
          </w:p>
        </w:tc>
      </w:tr>
    </w:tbl>
    <w:p w14:paraId="71EB9E28" w14:textId="77777777" w:rsidR="00A77C82" w:rsidRDefault="00A77C82" w:rsidP="00A77C82">
      <w:pPr>
        <w:rPr>
          <w:color w:val="000000"/>
        </w:rPr>
      </w:pPr>
    </w:p>
    <w:p w14:paraId="771F5991" w14:textId="77777777" w:rsidR="00A77C82" w:rsidRDefault="00A77C82" w:rsidP="00A77C82">
      <w:pPr>
        <w:keepNext/>
        <w:keepLines/>
        <w:spacing w:before="120"/>
        <w:ind w:left="1418" w:hanging="1418"/>
        <w:outlineLvl w:val="3"/>
        <w:rPr>
          <w:rFonts w:ascii="Arial" w:hAnsi="Arial"/>
          <w:sz w:val="24"/>
        </w:rPr>
      </w:pPr>
      <w:bookmarkStart w:id="372" w:name="_Toc75906918"/>
      <w:bookmarkStart w:id="373" w:name="_Toc75907255"/>
      <w:bookmarkStart w:id="374" w:name="_Toc84345715"/>
      <w:bookmarkStart w:id="375" w:name="_Toc52787491"/>
      <w:bookmarkStart w:id="376" w:name="_Toc52787671"/>
      <w:r>
        <w:rPr>
          <w:rFonts w:ascii="Arial" w:hAnsi="Arial"/>
          <w:sz w:val="24"/>
        </w:rPr>
        <w:t>6.1.1.3</w:t>
      </w:r>
      <w:r>
        <w:rPr>
          <w:rFonts w:ascii="Arial" w:hAnsi="Arial"/>
          <w:sz w:val="24"/>
        </w:rPr>
        <w:tab/>
        <w:t>On-network / On-demand Pre-arranged Group Call / Manual Commencement Mode / Client Originated (CO)</w:t>
      </w:r>
      <w:bookmarkEnd w:id="372"/>
      <w:bookmarkEnd w:id="373"/>
      <w:bookmarkEnd w:id="374"/>
    </w:p>
    <w:p w14:paraId="08BC0564" w14:textId="77777777" w:rsidR="00A77C82" w:rsidRDefault="00A77C82" w:rsidP="00E972B2">
      <w:pPr>
        <w:pStyle w:val="H6"/>
      </w:pPr>
      <w:r>
        <w:t>6.1.1.3.1</w:t>
      </w:r>
      <w:r>
        <w:tab/>
        <w:t>Test Purpose (TP)</w:t>
      </w:r>
    </w:p>
    <w:p w14:paraId="30278E98" w14:textId="77777777" w:rsidR="00A77C82" w:rsidRDefault="00A77C82" w:rsidP="00E972B2">
      <w:pPr>
        <w:pStyle w:val="H6"/>
      </w:pPr>
      <w:r>
        <w:t>(1)</w:t>
      </w:r>
    </w:p>
    <w:p w14:paraId="789618B5" w14:textId="77777777" w:rsidR="00A77C82" w:rsidRDefault="00A77C82" w:rsidP="00E972B2">
      <w:pPr>
        <w:pStyle w:val="PL"/>
      </w:pPr>
      <w:r>
        <w:rPr>
          <w:b/>
          <w:noProof w:val="0"/>
        </w:rPr>
        <w:t>with</w:t>
      </w:r>
      <w:r>
        <w:rPr>
          <w:noProof w:val="0"/>
        </w:rPr>
        <w:t xml:space="preserve"> { the UE (MCVideo Client) registered and authorised for MCVideo Service }</w:t>
      </w:r>
    </w:p>
    <w:p w14:paraId="313EE080" w14:textId="77777777" w:rsidR="00A77C82" w:rsidRDefault="00A77C82" w:rsidP="00E972B2">
      <w:pPr>
        <w:pStyle w:val="PL"/>
      </w:pPr>
      <w:r>
        <w:rPr>
          <w:noProof w:val="0"/>
        </w:rPr>
        <w:t>ensure that {</w:t>
      </w:r>
    </w:p>
    <w:p w14:paraId="54375502"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with Manual Commencement Mode and implicit Transmission Control }</w:t>
      </w:r>
    </w:p>
    <w:p w14:paraId="69C504A4" w14:textId="77777777" w:rsidR="00A77C82" w:rsidRDefault="00A77C82" w:rsidP="00E972B2">
      <w:pPr>
        <w:pStyle w:val="PL"/>
      </w:pPr>
      <w:r>
        <w:rPr>
          <w:noProof w:val="0"/>
        </w:rPr>
        <w:t xml:space="preserve">    </w:t>
      </w:r>
      <w:r>
        <w:rPr>
          <w:b/>
          <w:noProof w:val="0"/>
        </w:rPr>
        <w:t>then</w:t>
      </w:r>
      <w:r>
        <w:rPr>
          <w:noProof w:val="0"/>
        </w:rPr>
        <w:t xml:space="preserve"> { the UE (MCVideo Client) requests On-demand Manual Commencement Mode Pre-arranged Group Call establishment with implicit Transmission Control by sending a SIP INVITE message }</w:t>
      </w:r>
    </w:p>
    <w:p w14:paraId="464FFC64" w14:textId="77777777" w:rsidR="00A77C82" w:rsidRDefault="00A77C82" w:rsidP="00E972B2">
      <w:pPr>
        <w:pStyle w:val="PL"/>
      </w:pPr>
      <w:r>
        <w:rPr>
          <w:noProof w:val="0"/>
        </w:rPr>
        <w:t xml:space="preserve">            }</w:t>
      </w:r>
    </w:p>
    <w:p w14:paraId="059268FD" w14:textId="77777777" w:rsidR="00A77C82" w:rsidRDefault="00A77C82" w:rsidP="00E972B2">
      <w:pPr>
        <w:pStyle w:val="PL"/>
      </w:pPr>
    </w:p>
    <w:p w14:paraId="5CD27186" w14:textId="77777777" w:rsidR="00A77C82" w:rsidRDefault="00A77C82" w:rsidP="00E972B2">
      <w:pPr>
        <w:pStyle w:val="H6"/>
      </w:pPr>
      <w:r>
        <w:t>(2)</w:t>
      </w:r>
    </w:p>
    <w:p w14:paraId="105A03B0" w14:textId="77777777" w:rsidR="00A77C82" w:rsidRDefault="00A77C82" w:rsidP="00E972B2">
      <w:pPr>
        <w:pStyle w:val="PL"/>
      </w:pPr>
      <w:r>
        <w:rPr>
          <w:b/>
          <w:noProof w:val="0"/>
        </w:rPr>
        <w:t>with</w:t>
      </w:r>
      <w:r>
        <w:rPr>
          <w:noProof w:val="0"/>
        </w:rPr>
        <w:t xml:space="preserve"> {the UE (MCVideo Client) having an ongoing MCVideo On-demand Pre-arranged Group Call with Manual Commencement Mode }</w:t>
      </w:r>
    </w:p>
    <w:p w14:paraId="684C40E4" w14:textId="77777777" w:rsidR="00A77C82" w:rsidRDefault="00A77C82" w:rsidP="00E972B2">
      <w:pPr>
        <w:pStyle w:val="PL"/>
      </w:pPr>
      <w:r>
        <w:rPr>
          <w:noProof w:val="0"/>
        </w:rPr>
        <w:t>ensure that {</w:t>
      </w:r>
    </w:p>
    <w:p w14:paraId="50624F62" w14:textId="77777777" w:rsidR="00A77C82" w:rsidRDefault="00A77C82" w:rsidP="00E972B2">
      <w:pPr>
        <w:pStyle w:val="PL"/>
      </w:pPr>
      <w:r>
        <w:rPr>
          <w:noProof w:val="0"/>
        </w:rPr>
        <w:t xml:space="preserve">  </w:t>
      </w:r>
      <w:r>
        <w:rPr>
          <w:b/>
          <w:noProof w:val="0"/>
        </w:rPr>
        <w:t>when</w:t>
      </w:r>
      <w:r>
        <w:rPr>
          <w:noProof w:val="0"/>
        </w:rPr>
        <w:t xml:space="preserve"> { the UE (MCVideo Client) receives a Transmission Granted message from the SS (MCVideo Server } </w:t>
      </w:r>
    </w:p>
    <w:p w14:paraId="668C334C"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bCs/>
          <w:noProof w:val="0"/>
        </w:rPr>
        <w:t>and</w:t>
      </w:r>
      <w:r>
        <w:rPr>
          <w:noProof w:val="0"/>
        </w:rPr>
        <w:t xml:space="preserve"> respects the Transmission Control imposed by the SS (MCVideo Server) ( Transmission Granted, Transmission Control ACK, Transmission Idle,  Transmission End Request, Transmission End Response }</w:t>
      </w:r>
    </w:p>
    <w:p w14:paraId="2B98DC80" w14:textId="77777777" w:rsidR="00A77C82" w:rsidRDefault="00A77C82" w:rsidP="00E972B2">
      <w:pPr>
        <w:pStyle w:val="PL"/>
      </w:pPr>
      <w:r>
        <w:rPr>
          <w:noProof w:val="0"/>
        </w:rPr>
        <w:t xml:space="preserve">            }</w:t>
      </w:r>
    </w:p>
    <w:p w14:paraId="224FF7F0" w14:textId="77777777" w:rsidR="00A77C82" w:rsidRDefault="00A77C82" w:rsidP="00E972B2">
      <w:pPr>
        <w:pStyle w:val="PL"/>
      </w:pPr>
    </w:p>
    <w:p w14:paraId="70E77911" w14:textId="77777777" w:rsidR="00A77C82" w:rsidRDefault="00A77C82" w:rsidP="00E972B2">
      <w:pPr>
        <w:pStyle w:val="H6"/>
      </w:pPr>
      <w:r>
        <w:t>(3)</w:t>
      </w:r>
    </w:p>
    <w:p w14:paraId="7B1C7AEE"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0EA5031C" w14:textId="77777777" w:rsidR="00A77C82" w:rsidRDefault="00A77C82" w:rsidP="00E972B2">
      <w:pPr>
        <w:pStyle w:val="PL"/>
      </w:pPr>
      <w:r>
        <w:rPr>
          <w:noProof w:val="0"/>
        </w:rPr>
        <w:t>ensure that {</w:t>
      </w:r>
    </w:p>
    <w:p w14:paraId="6B750C61"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468E2D2"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w:t>
      </w:r>
      <w:r>
        <w:rPr>
          <w:b/>
          <w:bCs/>
          <w:noProof w:val="0"/>
        </w:rPr>
        <w:t>and</w:t>
      </w:r>
      <w:r>
        <w:rPr>
          <w:noProof w:val="0"/>
        </w:rPr>
        <w:t xml:space="preserve"> leaves the MCVideo session }</w:t>
      </w:r>
    </w:p>
    <w:p w14:paraId="46D25640" w14:textId="77777777" w:rsidR="00A77C82" w:rsidRDefault="00A77C82" w:rsidP="00E972B2">
      <w:pPr>
        <w:pStyle w:val="PL"/>
      </w:pPr>
      <w:r>
        <w:rPr>
          <w:noProof w:val="0"/>
        </w:rPr>
        <w:t xml:space="preserve">            }</w:t>
      </w:r>
    </w:p>
    <w:p w14:paraId="0E43A56D" w14:textId="77777777" w:rsidR="00A77C82" w:rsidRDefault="00A77C82" w:rsidP="00E972B2">
      <w:pPr>
        <w:pStyle w:val="PL"/>
      </w:pPr>
    </w:p>
    <w:p w14:paraId="542E07B6" w14:textId="77777777" w:rsidR="00A77C82" w:rsidRDefault="00A77C82" w:rsidP="00E972B2">
      <w:pPr>
        <w:pStyle w:val="H6"/>
      </w:pPr>
      <w:r>
        <w:t>6.1.1.3.2</w:t>
      </w:r>
      <w:r>
        <w:tab/>
        <w:t>Conformance requirements</w:t>
      </w:r>
    </w:p>
    <w:p w14:paraId="04EAA50A" w14:textId="77777777" w:rsidR="00A77C82" w:rsidRDefault="00A77C82" w:rsidP="00A77C82">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8CA34E5" w14:textId="77777777" w:rsidR="00A77C82" w:rsidRDefault="00A77C82" w:rsidP="00A77C82">
      <w:r>
        <w:t>[TS 24.281, clause 9.2.1.2.1.1]</w:t>
      </w:r>
    </w:p>
    <w:p w14:paraId="405BFAE0"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3B43A5E" w14:textId="77777777" w:rsidR="00A77C82" w:rsidRDefault="00A77C82" w:rsidP="00A77C82">
      <w:r>
        <w:t>The MC</w:t>
      </w:r>
      <w:r>
        <w:rPr>
          <w:lang w:eastAsia="zh-CN"/>
        </w:rPr>
        <w:t>Video</w:t>
      </w:r>
      <w:r>
        <w:t xml:space="preserve"> client:</w:t>
      </w:r>
    </w:p>
    <w:p w14:paraId="542FFD91" w14:textId="77777777" w:rsidR="00A77C82" w:rsidRDefault="00A77C82" w:rsidP="00A77C82">
      <w:r>
        <w:t>…</w:t>
      </w:r>
    </w:p>
    <w:p w14:paraId="501F8036"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63867DF8"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399B7194"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1B61167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6A82CBF" w14:textId="77777777" w:rsidR="00A77C82" w:rsidRDefault="00A77C82" w:rsidP="00A77C82">
      <w:pPr>
        <w:ind w:left="568" w:hanging="284"/>
      </w:pPr>
      <w:r>
        <w:t>8)</w:t>
      </w:r>
      <w:r>
        <w:tab/>
        <w:t>should include the "timer" option tag in the Supported header field;</w:t>
      </w:r>
    </w:p>
    <w:p w14:paraId="2CC980D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9608FD9"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187B4636"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C4138F1"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7D325FA5" w14:textId="77777777" w:rsidR="00A77C82" w:rsidRDefault="00A77C82" w:rsidP="00A77C82">
      <w:pPr>
        <w:ind w:left="568" w:hanging="284"/>
      </w:pPr>
      <w:r>
        <w:t>…</w:t>
      </w:r>
    </w:p>
    <w:p w14:paraId="108C44F1"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3D78BC" w14:textId="77777777" w:rsidR="00A77C82" w:rsidRDefault="00A77C82" w:rsidP="00A77C82">
      <w:pPr>
        <w:ind w:left="851" w:hanging="284"/>
      </w:pPr>
      <w:r>
        <w:t>a)</w:t>
      </w:r>
      <w:r>
        <w:tab/>
        <w:t>the &lt;session-type&gt; element set to a value of "prearranged";</w:t>
      </w:r>
    </w:p>
    <w:p w14:paraId="014DC46E" w14:textId="77777777" w:rsidR="00A77C82" w:rsidRDefault="00A77C82" w:rsidP="00A77C82">
      <w:pPr>
        <w:ind w:left="851" w:hanging="284"/>
      </w:pPr>
      <w:r>
        <w:t>b)</w:t>
      </w:r>
      <w:r>
        <w:tab/>
        <w:t>the &lt;mc</w:t>
      </w:r>
      <w:r>
        <w:rPr>
          <w:lang w:eastAsia="zh-CN"/>
        </w:rPr>
        <w:t>video</w:t>
      </w:r>
      <w:r>
        <w:t>-request-uri&gt; element set to the group identity;</w:t>
      </w:r>
    </w:p>
    <w:p w14:paraId="1F755474"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335AB39"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6CF6A12E"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C92407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C11970"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7F994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8A4A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22907E5F" w14:textId="77777777" w:rsidR="00A77C82" w:rsidRDefault="00A77C82" w:rsidP="00A77C82">
      <w:pPr>
        <w:ind w:left="568" w:hanging="284"/>
      </w:pPr>
      <w:r>
        <w:t>16)</w:t>
      </w:r>
      <w:r>
        <w:tab/>
        <w:t>if an implicit transmission request is required, shall indicate this as specified in subclause 6.4; and</w:t>
      </w:r>
    </w:p>
    <w:p w14:paraId="1C4CB9BD"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467E361E" w14:textId="77777777" w:rsidR="00A77C82" w:rsidRDefault="00A77C82" w:rsidP="00A77C82">
      <w:r>
        <w:t>On receiving a SIP 2xx response to the SIP INVITE request, the MCVideo client:</w:t>
      </w:r>
    </w:p>
    <w:p w14:paraId="72EEE80C" w14:textId="77777777" w:rsidR="00A77C82" w:rsidRDefault="00A77C82" w:rsidP="00A77C82">
      <w:pPr>
        <w:ind w:left="568" w:hanging="284"/>
      </w:pPr>
      <w:r>
        <w:t>1)</w:t>
      </w:r>
      <w:r>
        <w:tab/>
        <w:t>shall interact with the user plane as specified in 3GPP TS 24.581 [5] ;</w:t>
      </w:r>
    </w:p>
    <w:p w14:paraId="52491BAE" w14:textId="77777777" w:rsidR="00A77C82" w:rsidRDefault="00A77C82" w:rsidP="00A77C82">
      <w:r>
        <w:t>[TS 24.281, clause 6.2.1]</w:t>
      </w:r>
    </w:p>
    <w:p w14:paraId="59B7BDD9"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8FB0D4A" w14:textId="77777777" w:rsidR="00A77C82" w:rsidRDefault="00A77C82" w:rsidP="00A77C82">
      <w:r>
        <w:t>When composing an SDP offer according to 3GPP TS 24.229 [11] the MCVideo client:</w:t>
      </w:r>
    </w:p>
    <w:p w14:paraId="5239B975"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0B8C94CD"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2B35210A" w14:textId="77777777" w:rsidR="00A77C82" w:rsidRDefault="00A77C82" w:rsidP="00A77C82">
      <w:pPr>
        <w:ind w:left="568" w:hanging="284"/>
      </w:pPr>
      <w:r>
        <w:t>2)</w:t>
      </w:r>
      <w:r>
        <w:tab/>
        <w:t>shall include an "m=audio" media-level section for the MCVideo media stream consisting of:</w:t>
      </w:r>
    </w:p>
    <w:p w14:paraId="304148B0" w14:textId="77777777" w:rsidR="00A77C82" w:rsidRDefault="00A77C82" w:rsidP="00A77C82">
      <w:pPr>
        <w:ind w:left="851" w:hanging="284"/>
      </w:pPr>
      <w:r>
        <w:t>a)</w:t>
      </w:r>
      <w:r>
        <w:tab/>
        <w:t>the port number for the media stream selected; and</w:t>
      </w:r>
    </w:p>
    <w:p w14:paraId="538E496D" w14:textId="77777777" w:rsidR="00A77C82" w:rsidRDefault="00A77C82" w:rsidP="00A77C82">
      <w:pPr>
        <w:ind w:left="851" w:hanging="284"/>
      </w:pPr>
      <w:r>
        <w:t>b)</w:t>
      </w:r>
      <w:r>
        <w:tab/>
        <w:t>the codec(s) and media parameters and attributes with the following clarification:</w:t>
      </w:r>
    </w:p>
    <w:p w14:paraId="14A3AB00" w14:textId="77777777" w:rsidR="00A77C82" w:rsidRDefault="00A77C82" w:rsidP="00A77C82">
      <w:pPr>
        <w:ind w:left="1135" w:hanging="284"/>
      </w:pPr>
      <w:r>
        <w:t>i)</w:t>
      </w:r>
      <w:r>
        <w:tab/>
        <w:t>if the MCVideo client is initiating a call to a group identity;</w:t>
      </w:r>
    </w:p>
    <w:p w14:paraId="65E3CEA7" w14:textId="77777777" w:rsidR="00A77C82" w:rsidRDefault="00A77C82" w:rsidP="00A77C82">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6F7BCA96" w14:textId="77777777" w:rsidR="00A77C82" w:rsidRDefault="00A77C82" w:rsidP="00A77C82">
      <w:pPr>
        <w:ind w:left="1135" w:hanging="284"/>
      </w:pPr>
      <w:r>
        <w:t>iii)</w:t>
      </w:r>
      <w:r>
        <w:tab/>
        <w:t>if the MCVideo client supports the encoding name indicated in the value of the "name" attribute;</w:t>
      </w:r>
    </w:p>
    <w:p w14:paraId="7B17C83C" w14:textId="77777777" w:rsidR="00A77C82" w:rsidRDefault="00A77C82" w:rsidP="00A77C82">
      <w:pPr>
        <w:ind w:left="1135" w:hanging="284"/>
      </w:pPr>
      <w:r>
        <w:t>then the MCVideo client:</w:t>
      </w:r>
    </w:p>
    <w:p w14:paraId="5A69ADC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233D124D"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78F3C75F"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3B347894" w14:textId="77777777" w:rsidR="00A77C82" w:rsidRDefault="00A77C82" w:rsidP="00A77C82">
      <w:pPr>
        <w:ind w:left="851" w:hanging="284"/>
      </w:pPr>
      <w:r>
        <w:t>a)</w:t>
      </w:r>
      <w:r>
        <w:tab/>
        <w:t>the port number for the media stream selected; and</w:t>
      </w:r>
    </w:p>
    <w:p w14:paraId="6702A359" w14:textId="77777777" w:rsidR="00A77C82" w:rsidRDefault="00A77C82" w:rsidP="00A77C82">
      <w:pPr>
        <w:ind w:left="851" w:hanging="284"/>
      </w:pPr>
      <w:r>
        <w:t>b)</w:t>
      </w:r>
      <w:r>
        <w:tab/>
        <w:t>the codec(s) and media parameters and attributes with the following clarification:</w:t>
      </w:r>
    </w:p>
    <w:p w14:paraId="6B418883"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4C1EFB1B"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B941BD7" w14:textId="77777777" w:rsidR="00A77C82" w:rsidRDefault="00A77C82" w:rsidP="00A77C82">
      <w:pPr>
        <w:ind w:left="1135" w:hanging="284"/>
      </w:pPr>
      <w:r>
        <w:t>iii)</w:t>
      </w:r>
      <w:r>
        <w:tab/>
        <w:t>if the MCVideo client supports the encoding name indicated in the value of the "name" attribute;</w:t>
      </w:r>
    </w:p>
    <w:p w14:paraId="5BFCE98F" w14:textId="77777777" w:rsidR="00A77C82" w:rsidRDefault="00A77C82" w:rsidP="00A77C82">
      <w:pPr>
        <w:ind w:left="1135" w:hanging="284"/>
      </w:pPr>
      <w:r>
        <w:t>then the MCVideo client:</w:t>
      </w:r>
    </w:p>
    <w:p w14:paraId="109906B7"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59A3664F" w14:textId="77777777" w:rsidR="00A77C82" w:rsidRDefault="00A77C82" w:rsidP="00A77C82">
      <w:pPr>
        <w:ind w:left="851" w:hanging="284"/>
        <w:rPr>
          <w:lang w:eastAsia="zh-CN"/>
        </w:rPr>
      </w:pPr>
      <w:r>
        <w:t>c)</w:t>
      </w:r>
      <w:r>
        <w:tab/>
        <w:t>"i=" field set to "</w:t>
      </w:r>
      <w:r>
        <w:rPr>
          <w:lang w:eastAsia="zh-CN"/>
        </w:rPr>
        <w:t>video component of MCVideo</w:t>
      </w:r>
      <w:r>
        <w:t>" according to 3GPP TS 24.229 [11];</w:t>
      </w:r>
    </w:p>
    <w:p w14:paraId="6C98B7A4"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9CA11B4" w14:textId="77777777" w:rsidR="00A77C82" w:rsidRDefault="00A77C82" w:rsidP="00A77C82">
      <w:pPr>
        <w:ind w:left="851" w:hanging="284"/>
      </w:pPr>
      <w:r>
        <w:t>a)</w:t>
      </w:r>
      <w:r>
        <w:tab/>
        <w:t>the port number for the media-transmission control entity selected as specified in 3GPP TS 24.581 [5]; and</w:t>
      </w:r>
    </w:p>
    <w:p w14:paraId="1815FB70" w14:textId="77777777" w:rsidR="00A77C82" w:rsidRDefault="00A77C82" w:rsidP="00A77C82">
      <w:pPr>
        <w:ind w:left="851" w:hanging="284"/>
      </w:pPr>
      <w:r>
        <w:t>b)</w:t>
      </w:r>
      <w:r>
        <w:tab/>
        <w:t>the 'fmtp' attributes as specified in 3GPP TS 24.581 [5] clause 14; and</w:t>
      </w:r>
    </w:p>
    <w:p w14:paraId="1E5BB162"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3EB0D132" w14:textId="77777777" w:rsidR="00A77C82" w:rsidRDefault="00A77C82" w:rsidP="00A77C82">
      <w:r>
        <w:t>[TS 24.281, clause 6.4]</w:t>
      </w:r>
    </w:p>
    <w:p w14:paraId="205647C7" w14:textId="77777777" w:rsidR="00A77C82" w:rsidRDefault="00A77C82" w:rsidP="00A77C82">
      <w:r>
        <w:t>An initial SIP INVITE request fulfilling the following criteria shall be regarded by the MCVideo server as an implicit transmit media request by the originating MCVideo client when the MCVideo client:</w:t>
      </w:r>
    </w:p>
    <w:p w14:paraId="290C6440" w14:textId="77777777" w:rsidR="00A77C82" w:rsidRDefault="00A77C82" w:rsidP="00A77C82">
      <w:pPr>
        <w:ind w:left="568" w:hanging="284"/>
      </w:pPr>
      <w:r>
        <w:t>1)</w:t>
      </w:r>
      <w:r>
        <w:tab/>
        <w:t>initiates an MCVideo session; and</w:t>
      </w:r>
    </w:p>
    <w:p w14:paraId="5B6EC59D"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439FF41F" w14:textId="77777777" w:rsidR="00A77C82" w:rsidRDefault="00A77C82" w:rsidP="00A77C82">
      <w:r>
        <w:t>A SIP re-INVITE request fulfilling the following criteria shall be regarded by the MCVideo server as an implicit transmit media request when the MCVideo client:</w:t>
      </w:r>
    </w:p>
    <w:p w14:paraId="6A652C2A" w14:textId="77777777" w:rsidR="00A77C82" w:rsidRDefault="00A77C82" w:rsidP="00A77C82">
      <w:pPr>
        <w:ind w:left="568" w:hanging="284"/>
      </w:pPr>
      <w:r>
        <w:t>1)</w:t>
      </w:r>
      <w:r>
        <w:tab/>
        <w:t>performs an upgrade of:</w:t>
      </w:r>
    </w:p>
    <w:p w14:paraId="465C3E78" w14:textId="77777777" w:rsidR="00A77C82" w:rsidRDefault="00A77C82" w:rsidP="00A77C82">
      <w:pPr>
        <w:ind w:left="851" w:hanging="284"/>
      </w:pPr>
      <w:r>
        <w:t>a)</w:t>
      </w:r>
      <w:r>
        <w:tab/>
        <w:t>an MCVideo group call to an emergency MCVideo group call;</w:t>
      </w:r>
    </w:p>
    <w:p w14:paraId="5BD55B0F" w14:textId="77777777" w:rsidR="00A77C82" w:rsidRDefault="00A77C82" w:rsidP="00A77C82">
      <w:pPr>
        <w:ind w:left="851" w:hanging="284"/>
      </w:pPr>
      <w:r>
        <w:t>b)</w:t>
      </w:r>
      <w:r>
        <w:tab/>
        <w:t>an MCVideo group call to an imminent peril MCVideo group call; and</w:t>
      </w:r>
    </w:p>
    <w:p w14:paraId="231323A5"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304B3893" w14:textId="77777777" w:rsidR="00A77C82" w:rsidRDefault="00A77C82" w:rsidP="00A77C82">
      <w:r>
        <w:t>In all other cases the SIP (re-)INVITE request shall be regarded as received without an implicit transmit media request.</w:t>
      </w:r>
    </w:p>
    <w:p w14:paraId="50C62BC1" w14:textId="77777777" w:rsidR="00A77C82" w:rsidRDefault="00A77C82" w:rsidP="00A77C82">
      <w:r>
        <w:t>[TS 24.581, clause 6.2.1]</w:t>
      </w:r>
    </w:p>
    <w:p w14:paraId="5D896879"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7B79D03B" w14:textId="77777777" w:rsidR="00A77C82" w:rsidRDefault="00A77C82" w:rsidP="00A77C82">
      <w:r>
        <w:t>The SIP INVITE request sent by the application and signalling plane:</w:t>
      </w:r>
    </w:p>
    <w:p w14:paraId="0B366551" w14:textId="77777777" w:rsidR="00A77C82" w:rsidRDefault="00A77C82" w:rsidP="00A77C82">
      <w:pPr>
        <w:ind w:left="568" w:hanging="284"/>
      </w:pPr>
      <w:r>
        <w:t>1.</w:t>
      </w:r>
      <w:r>
        <w:tab/>
        <w:t>shall be regarded an implicit Transmission request when an implicit Transmission request is negotiated; and</w:t>
      </w:r>
    </w:p>
    <w:p w14:paraId="40D98DE5" w14:textId="77777777" w:rsidR="00A77C82" w:rsidRDefault="00A77C82" w:rsidP="00A77C82">
      <w:pPr>
        <w:ind w:left="568" w:hanging="284"/>
      </w:pPr>
      <w:r>
        <w:t>2.</w:t>
      </w:r>
      <w:r>
        <w:tab/>
        <w:t>shall not be regarded as an implicit Transmission request in case of a rejoin to an already on-going group call.</w:t>
      </w:r>
    </w:p>
    <w:p w14:paraId="7525703E"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84FE380" w14:textId="77777777" w:rsidR="00A77C82" w:rsidRDefault="00A77C82" w:rsidP="00A77C82">
      <w:r>
        <w:t>[TS 24.581, clause 6.2.2]</w:t>
      </w:r>
    </w:p>
    <w:p w14:paraId="6BD76B68" w14:textId="77777777" w:rsidR="00A77C82" w:rsidRDefault="00A77C82" w:rsidP="00A77C82">
      <w:r>
        <w:t>The MCVideo call release (whether it is initiated by the transmission participant or transmission control server) is a two-step procedure.</w:t>
      </w:r>
    </w:p>
    <w:p w14:paraId="424060AE" w14:textId="77777777" w:rsidR="00A77C82" w:rsidRDefault="00A77C82" w:rsidP="00A77C82">
      <w:pPr>
        <w:ind w:left="1136" w:hanging="852"/>
        <w:rPr>
          <w:rFonts w:eastAsia="Malgun Gothic"/>
        </w:rPr>
      </w:pPr>
      <w:r>
        <w:rPr>
          <w:rFonts w:eastAsia="Malgun Gothic"/>
        </w:rPr>
        <w:t>Step 1</w:t>
      </w:r>
      <w:r>
        <w:rPr>
          <w:rFonts w:eastAsia="Malgun Gothic"/>
        </w:rPr>
        <w:tab/>
        <w:t>The transmission participant stops sending transmission control and reception control messages and the MCVideo client stops sending and receiving RTP media packets.</w:t>
      </w:r>
    </w:p>
    <w:p w14:paraId="3AC9BC44" w14:textId="77777777" w:rsidR="00A77C82" w:rsidRDefault="00A77C82" w:rsidP="00A77C82">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485A5D" w14:textId="77777777" w:rsidR="00A77C82" w:rsidRDefault="00A77C82" w:rsidP="00A77C82">
      <w:r>
        <w:t>The user plane can initiate the release step 1, but the application and signalling plane always initiates the release step 2.</w:t>
      </w:r>
    </w:p>
    <w:p w14:paraId="3ABF7D93" w14:textId="77777777" w:rsidR="00A77C82" w:rsidRDefault="00A77C82" w:rsidP="00A77C82">
      <w:r>
        <w:t>[TS 24.581, clause 12.1.2.1]</w:t>
      </w:r>
    </w:p>
    <w:p w14:paraId="5F41376F" w14:textId="77777777" w:rsidR="00A77C82" w:rsidRDefault="00A77C82" w:rsidP="00A77C82">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63F87EA7" w14:textId="77777777" w:rsidR="00A77C82" w:rsidRDefault="00A77C82" w:rsidP="00A77C82">
      <w:r>
        <w:t>[TS 24.581, clause 12.1.2.2]</w:t>
      </w:r>
    </w:p>
    <w:p w14:paraId="4F1FCAFF" w14:textId="77777777" w:rsidR="00A77C82" w:rsidRDefault="00A77C82" w:rsidP="00A77C82">
      <w:r>
        <w:t>In an SDP offer and answer, the "mc_queueing" fmtp attribute is used to indicate support of the Transmission Request message queueing mechanism, as defined in the present specification.</w:t>
      </w:r>
    </w:p>
    <w:p w14:paraId="11BB7BEB" w14:textId="77777777" w:rsidR="00A77C82" w:rsidRDefault="00A77C82" w:rsidP="00A77C82">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608DB3B2" w14:textId="77777777" w:rsidR="00A77C82" w:rsidRDefault="00A77C82" w:rsidP="00A77C82">
      <w:pPr>
        <w:keepLines/>
        <w:ind w:left="1135" w:hanging="851"/>
      </w:pPr>
      <w:r>
        <w:t>NOTE 1:</w:t>
      </w:r>
      <w:r>
        <w:tab/>
        <w:t>If the "mc_priority" fmtp attribute is not used within an SDP offer or answer, a default priority value is assumed.</w:t>
      </w:r>
    </w:p>
    <w:p w14:paraId="37339EE3" w14:textId="77777777" w:rsidR="00A77C82" w:rsidRDefault="00A77C82" w:rsidP="00A77C82">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2634188" w14:textId="77777777" w:rsidR="00A77C82" w:rsidRDefault="00A77C82" w:rsidP="00A77C82">
      <w:pPr>
        <w:keepLines/>
        <w:ind w:left="1135" w:hanging="851"/>
      </w:pPr>
      <w:r>
        <w:t>NOTE 2:</w:t>
      </w:r>
      <w:r>
        <w:tab/>
        <w:t>If the "mc_reception_priority" fmtp attribute is not used within an SDP offer or answer, a default reception priority value is assumed.</w:t>
      </w:r>
    </w:p>
    <w:p w14:paraId="44D5DACB" w14:textId="77777777" w:rsidR="00A77C82" w:rsidRDefault="00A77C82" w:rsidP="00A77C82">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B377629" w14:textId="77777777" w:rsidR="00A77C82" w:rsidRDefault="00A77C82" w:rsidP="00A77C82">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79BCE99E" w14:textId="77777777" w:rsidR="00A77C82" w:rsidRDefault="00A77C82" w:rsidP="00A77C82">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5F5B53B9" w14:textId="77777777" w:rsidR="00A77C82" w:rsidRDefault="00A77C82" w:rsidP="00A77C82">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DA7CDD4" w14:textId="77777777" w:rsidR="00A77C82" w:rsidRDefault="00A77C82" w:rsidP="00A77C82">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39900DE4" w14:textId="77777777" w:rsidR="00A77C82" w:rsidRDefault="00A77C82" w:rsidP="00A77C82">
      <w:r>
        <w:t>[TS 24.581, clause 14.2.1]</w:t>
      </w:r>
    </w:p>
    <w:p w14:paraId="6671AF6E" w14:textId="77777777" w:rsidR="00A77C82" w:rsidRDefault="00A77C82" w:rsidP="00A77C82">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263F35E" w14:textId="77777777" w:rsidR="00A77C82" w:rsidRDefault="00A77C82" w:rsidP="00A77C82">
      <w:pPr>
        <w:keepLines/>
        <w:ind w:left="1135" w:hanging="851"/>
      </w:pPr>
      <w:r>
        <w:t>NOTE:</w:t>
      </w:r>
      <w:r>
        <w:tab/>
        <w:t>"Initial offer" refers to the offer when the media plane control channel is initially negotiated. It might, or might not, be the initial offer within the session.</w:t>
      </w:r>
    </w:p>
    <w:p w14:paraId="3F7C1FE9" w14:textId="77777777" w:rsidR="00A77C82" w:rsidRDefault="00A77C82" w:rsidP="00A77C82">
      <w:r>
        <w:t xml:space="preserve"> [TS 24.581, clause 14.2.4]</w:t>
      </w:r>
    </w:p>
    <w:p w14:paraId="17E1016B" w14:textId="77777777" w:rsidR="00A77C82" w:rsidRDefault="00A77C82" w:rsidP="00A77C82">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2E001C32" w14:textId="77777777" w:rsidR="00A77C82" w:rsidRDefault="00A77C82" w:rsidP="00A77C82">
      <w:r>
        <w:t>[TS 24.581, clause 14.2.5]</w:t>
      </w:r>
    </w:p>
    <w:p w14:paraId="55467817" w14:textId="77777777" w:rsidR="00A77C82" w:rsidRDefault="00A77C82" w:rsidP="00A77C82">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0B79E09A" w14:textId="77777777" w:rsidR="00A77C82" w:rsidRDefault="00A77C82" w:rsidP="00E972B2">
      <w:pPr>
        <w:pStyle w:val="H6"/>
      </w:pPr>
      <w:r>
        <w:t>6.1.1.3.3</w:t>
      </w:r>
      <w:r>
        <w:tab/>
        <w:t>Test description</w:t>
      </w:r>
    </w:p>
    <w:p w14:paraId="5DAA2A0B" w14:textId="77777777" w:rsidR="00A77C82" w:rsidRDefault="00A77C82" w:rsidP="00E972B2">
      <w:pPr>
        <w:pStyle w:val="H6"/>
      </w:pPr>
      <w:r>
        <w:t>6.1.1.3.3.1</w:t>
      </w:r>
      <w:r>
        <w:tab/>
        <w:t>Pre-test conditions</w:t>
      </w:r>
    </w:p>
    <w:p w14:paraId="732A6AAF" w14:textId="77777777" w:rsidR="00086A32" w:rsidRDefault="00086A32" w:rsidP="00086A32">
      <w:pPr>
        <w:pStyle w:val="H6"/>
      </w:pPr>
      <w:r w:rsidRPr="00102CE5">
        <w:t>Test configuration</w:t>
      </w:r>
      <w:r>
        <w:t>:</w:t>
      </w:r>
    </w:p>
    <w:p w14:paraId="3D4BA2C0" w14:textId="77777777" w:rsidR="00086A32" w:rsidRDefault="00086A32" w:rsidP="00086A32">
      <w:pPr>
        <w:pStyle w:val="B1"/>
      </w:pPr>
      <w:r>
        <w:t>-</w:t>
      </w:r>
      <w:r>
        <w:tab/>
        <w:t>Single cell configuration according to TS 36.579-1 [2] clause 5.2.2.2.1.</w:t>
      </w:r>
    </w:p>
    <w:p w14:paraId="19AF7E3D" w14:textId="77777777" w:rsidR="00086A32" w:rsidRDefault="00086A32" w:rsidP="00086A32">
      <w:pPr>
        <w:pStyle w:val="H6"/>
      </w:pPr>
      <w:r>
        <w:t>Preamble:</w:t>
      </w:r>
    </w:p>
    <w:p w14:paraId="7C8A9F81" w14:textId="77777777" w:rsidR="00086A32" w:rsidRDefault="00086A32" w:rsidP="00086A32">
      <w:pPr>
        <w:pStyle w:val="B1"/>
      </w:pPr>
      <w:r>
        <w:t>-</w:t>
      </w:r>
      <w:r>
        <w:tab/>
        <w:t>The UE has performed procedure 'Initial registration' as described in TS 36.579-1 [2] clause 5.4.2.</w:t>
      </w:r>
    </w:p>
    <w:p w14:paraId="6D1624A7" w14:textId="77777777" w:rsidR="00086A32" w:rsidRDefault="00086A32" w:rsidP="00086A32">
      <w:pPr>
        <w:pStyle w:val="B1"/>
      </w:pPr>
      <w:r>
        <w:t>-</w:t>
      </w:r>
      <w:r>
        <w:tab/>
      </w:r>
      <w:r w:rsidRPr="000573F5">
        <w:t>UE States at the end of the preamble</w:t>
      </w:r>
      <w:r>
        <w:t>:</w:t>
      </w:r>
    </w:p>
    <w:p w14:paraId="05890033" w14:textId="77777777" w:rsidR="00086A32" w:rsidRDefault="00086A32" w:rsidP="00086A32">
      <w:pPr>
        <w:pStyle w:val="B1"/>
        <w:ind w:left="852"/>
      </w:pPr>
      <w:r>
        <w:t>-</w:t>
      </w:r>
      <w:r>
        <w:tab/>
        <w:t>The UE is in RRC_IDLE state.</w:t>
      </w:r>
    </w:p>
    <w:p w14:paraId="73D95CCC" w14:textId="77777777" w:rsidR="00086A32" w:rsidRDefault="00086A32" w:rsidP="00086A32">
      <w:pPr>
        <w:pStyle w:val="B1"/>
        <w:ind w:left="852"/>
      </w:pPr>
      <w:r>
        <w:t>-</w:t>
      </w:r>
      <w:r>
        <w:tab/>
        <w:t>The client is registered for MCVideo.</w:t>
      </w:r>
    </w:p>
    <w:p w14:paraId="78E16BED" w14:textId="77777777" w:rsidR="00A77C82" w:rsidRDefault="00A77C82" w:rsidP="00E972B2">
      <w:pPr>
        <w:pStyle w:val="H6"/>
      </w:pPr>
      <w:r>
        <w:t>6.1.1.3.3.2</w:t>
      </w:r>
      <w:r>
        <w:tab/>
        <w:t>Test procedure sequence</w:t>
      </w:r>
    </w:p>
    <w:p w14:paraId="7AF6603A" w14:textId="77777777" w:rsidR="00A77C82" w:rsidRDefault="00A77C82" w:rsidP="00E972B2">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77C82" w14:paraId="2F677B44" w14:textId="77777777" w:rsidTr="00A77C82">
        <w:tc>
          <w:tcPr>
            <w:tcW w:w="648" w:type="dxa"/>
            <w:tcBorders>
              <w:top w:val="single" w:sz="4" w:space="0" w:color="auto"/>
              <w:left w:val="single" w:sz="4" w:space="0" w:color="auto"/>
              <w:bottom w:val="nil"/>
              <w:right w:val="single" w:sz="4" w:space="0" w:color="auto"/>
            </w:tcBorders>
            <w:hideMark/>
          </w:tcPr>
          <w:p w14:paraId="58D6837C"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387F13F9"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2E0ED2"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47FB868C"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1765973B" w14:textId="77777777" w:rsidR="00A77C82" w:rsidRDefault="00A77C82" w:rsidP="00E972B2">
            <w:pPr>
              <w:pStyle w:val="TAH"/>
            </w:pPr>
            <w:r>
              <w:t>Verdict</w:t>
            </w:r>
          </w:p>
        </w:tc>
      </w:tr>
      <w:tr w:rsidR="00A77C82" w14:paraId="7BD1F39A" w14:textId="77777777" w:rsidTr="00A77C82">
        <w:tc>
          <w:tcPr>
            <w:tcW w:w="648" w:type="dxa"/>
            <w:tcBorders>
              <w:top w:val="nil"/>
              <w:left w:val="single" w:sz="4" w:space="0" w:color="auto"/>
              <w:bottom w:val="single" w:sz="4" w:space="0" w:color="auto"/>
              <w:right w:val="single" w:sz="4" w:space="0" w:color="auto"/>
            </w:tcBorders>
          </w:tcPr>
          <w:p w14:paraId="2FF0A876"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E7B78A8"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1D08AF1"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586F051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3622E60C"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73E03804" w14:textId="77777777" w:rsidR="00A77C82" w:rsidRDefault="00A77C82" w:rsidP="00E972B2">
            <w:pPr>
              <w:pStyle w:val="TAH"/>
            </w:pPr>
          </w:p>
        </w:tc>
      </w:tr>
      <w:tr w:rsidR="00A77C82" w14:paraId="0BF822C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07B486A"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5495F2E2" w14:textId="77777777" w:rsidR="00A77C82" w:rsidRDefault="00A77C82" w:rsidP="00E972B2">
            <w:pPr>
              <w:pStyle w:val="TAL"/>
            </w:pPr>
            <w:r>
              <w:t>Make the UE (MCVideo client) request the establishment of a group call with manual commencement mode and implicit transmission request.</w:t>
            </w:r>
          </w:p>
          <w:p w14:paraId="1793A2EB"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5DDCA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B000A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16BFF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CE6B52" w14:textId="77777777" w:rsidR="00A77C82" w:rsidRDefault="00A77C82" w:rsidP="00E972B2">
            <w:pPr>
              <w:pStyle w:val="TAC"/>
            </w:pPr>
            <w:r>
              <w:t>-</w:t>
            </w:r>
          </w:p>
        </w:tc>
      </w:tr>
      <w:tr w:rsidR="00A77C82" w14:paraId="40DCDB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5AD4AE"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3C9DED61" w14:textId="0253645B" w:rsidR="00A77C82" w:rsidRDefault="00A77C82" w:rsidP="00E972B2">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group call with manual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1A877B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706247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1B0BEEC" w14:textId="77777777" w:rsidR="00A77C82" w:rsidRDefault="00A77C82" w:rsidP="00E972B2">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44991C3B" w14:textId="77777777" w:rsidR="00A77C82" w:rsidRDefault="00A77C82" w:rsidP="00E972B2">
            <w:pPr>
              <w:pStyle w:val="TAC"/>
            </w:pPr>
            <w:r>
              <w:t>P</w:t>
            </w:r>
          </w:p>
        </w:tc>
      </w:tr>
      <w:tr w:rsidR="00A77C82" w14:paraId="409EE936"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3E25AF2"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4DC7DD3D"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77F5996"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3B9C7C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64E0C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0F50E3" w14:textId="77777777" w:rsidR="00A77C82" w:rsidRDefault="00A77C82" w:rsidP="00E972B2">
            <w:pPr>
              <w:pStyle w:val="TAC"/>
            </w:pPr>
            <w:r>
              <w:t>-</w:t>
            </w:r>
          </w:p>
        </w:tc>
      </w:tr>
      <w:tr w:rsidR="00A77C82" w14:paraId="00D3792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B6580CE"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700B1D8C" w14:textId="77777777" w:rsidR="00A77C82" w:rsidRDefault="00A77C82" w:rsidP="00E972B2">
            <w:pPr>
              <w:pStyle w:val="TAL"/>
            </w:pPr>
            <w:r>
              <w:t>Check: Does the UE (MCVideo client) provide transmission granted notification to the user?</w:t>
            </w:r>
          </w:p>
          <w:p w14:paraId="75798555"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FD094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5A15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FD833B"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55A04713" w14:textId="77777777" w:rsidR="00A77C82" w:rsidRDefault="00A77C82" w:rsidP="00E972B2">
            <w:pPr>
              <w:pStyle w:val="TAC"/>
            </w:pPr>
            <w:r>
              <w:t>P</w:t>
            </w:r>
          </w:p>
        </w:tc>
      </w:tr>
      <w:tr w:rsidR="00A77C82" w14:paraId="152E63F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BDC5B95"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5FB251B9" w14:textId="77777777" w:rsidR="00A77C82" w:rsidRDefault="00A77C82" w:rsidP="00E972B2">
            <w:pPr>
              <w:pStyle w:val="TAL"/>
            </w:pPr>
            <w:r>
              <w:t>Make the UE (MCVideo client) request end of transmission.</w:t>
            </w:r>
          </w:p>
          <w:p w14:paraId="56F60F6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B9E38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5A3DE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04D56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7BA324" w14:textId="77777777" w:rsidR="00A77C82" w:rsidRDefault="00A77C82" w:rsidP="00E972B2">
            <w:pPr>
              <w:pStyle w:val="TAC"/>
            </w:pPr>
            <w:r>
              <w:t>-</w:t>
            </w:r>
          </w:p>
        </w:tc>
      </w:tr>
      <w:tr w:rsidR="00A77C82" w14:paraId="26F1412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FBCA915"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73AF5BA0" w14:textId="543DB21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295AF0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A37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D2FA0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0CE5721" w14:textId="77777777" w:rsidR="00A77C82" w:rsidRDefault="00A77C82" w:rsidP="00E972B2">
            <w:pPr>
              <w:pStyle w:val="TAC"/>
            </w:pPr>
            <w:r>
              <w:t>P</w:t>
            </w:r>
          </w:p>
        </w:tc>
      </w:tr>
      <w:tr w:rsidR="00A77C82" w14:paraId="6CAC447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05CC5BE" w14:textId="77777777" w:rsidR="00A77C82" w:rsidRDefault="00A77C82" w:rsidP="00E972B2">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521ABE5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0447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41632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8661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350C542" w14:textId="77777777" w:rsidR="00A77C82" w:rsidRDefault="00A77C82" w:rsidP="00E972B2">
            <w:pPr>
              <w:pStyle w:val="TAC"/>
            </w:pPr>
            <w:r>
              <w:t>-</w:t>
            </w:r>
          </w:p>
        </w:tc>
      </w:tr>
      <w:tr w:rsidR="00A77C82" w14:paraId="3C7DCDEA"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CBCB72" w14:textId="77777777" w:rsidR="00A77C82" w:rsidRDefault="00A77C82" w:rsidP="00E972B2">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048A70F" w14:textId="77777777" w:rsidR="00A77C82" w:rsidRDefault="00A77C82" w:rsidP="00E972B2">
            <w:pPr>
              <w:pStyle w:val="TAL"/>
              <w:rPr>
                <w:rFonts w:eastAsia="Calibri"/>
              </w:rPr>
            </w:pPr>
            <w:r>
              <w:rPr>
                <w:rFonts w:eastAsia="Calibri"/>
              </w:rPr>
              <w:t>Make the UE (MCVideo client) release the call.</w:t>
            </w:r>
          </w:p>
          <w:p w14:paraId="0E3DD1B4"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A2A567"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B05768" w14:textId="77777777" w:rsidR="00A77C82" w:rsidRDefault="00A77C82" w:rsidP="00E972B2">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15F557" w14:textId="77777777" w:rsidR="00A77C82" w:rsidRDefault="00A77C82" w:rsidP="00E972B2">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B71EC29" w14:textId="77777777" w:rsidR="00A77C82" w:rsidRDefault="00A77C82" w:rsidP="00E972B2">
            <w:pPr>
              <w:pStyle w:val="TAC"/>
            </w:pPr>
            <w:r>
              <w:rPr>
                <w:rFonts w:eastAsia="Calibri"/>
              </w:rPr>
              <w:t>-</w:t>
            </w:r>
          </w:p>
        </w:tc>
      </w:tr>
      <w:tr w:rsidR="00A77C82" w14:paraId="268D6F2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516EDD" w14:textId="77777777" w:rsidR="00A77C82" w:rsidRDefault="00A77C82" w:rsidP="00E972B2">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6C16DA7E" w14:textId="6C257566"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C8F52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72C4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EECD1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43F2C26" w14:textId="77777777" w:rsidR="00A77C82" w:rsidRDefault="00A77C82" w:rsidP="00E972B2">
            <w:pPr>
              <w:pStyle w:val="TAC"/>
            </w:pPr>
            <w:r>
              <w:t>P</w:t>
            </w:r>
          </w:p>
        </w:tc>
      </w:tr>
      <w:tr w:rsidR="00A77C82" w14:paraId="0EE2571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AEDA0E8"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429C2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B6E5784"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532055B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A863E5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B12E4DA" w14:textId="77777777" w:rsidR="00A77C82" w:rsidRDefault="00A77C82" w:rsidP="00E972B2">
            <w:pPr>
              <w:pStyle w:val="TAC"/>
            </w:pPr>
            <w:r>
              <w:t>-</w:t>
            </w:r>
          </w:p>
        </w:tc>
      </w:tr>
      <w:tr w:rsidR="00A77C82" w14:paraId="08D858C9"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C33C34E" w14:textId="77777777" w:rsidR="00A77C82" w:rsidRDefault="00A77C82" w:rsidP="00E972B2">
            <w:pPr>
              <w:pStyle w:val="TAN"/>
            </w:pPr>
            <w:r>
              <w:t>NOTE 1: This is expected to be done via a suitable implementation dependent MMI.</w:t>
            </w:r>
          </w:p>
        </w:tc>
      </w:tr>
    </w:tbl>
    <w:p w14:paraId="6ED2DB80" w14:textId="77777777" w:rsidR="00A77C82" w:rsidRDefault="00A77C82" w:rsidP="00A77C82"/>
    <w:p w14:paraId="2A3BBE74" w14:textId="77777777" w:rsidR="00A77C82" w:rsidRDefault="00A77C82" w:rsidP="00E972B2">
      <w:pPr>
        <w:pStyle w:val="H6"/>
      </w:pPr>
      <w:r>
        <w:t>6.1.1.3.3.3</w:t>
      </w:r>
      <w:r>
        <w:tab/>
        <w:t>Specific message contents</w:t>
      </w:r>
    </w:p>
    <w:p w14:paraId="510632D8" w14:textId="77777777" w:rsidR="00A77C82" w:rsidRDefault="00A77C82" w:rsidP="00E972B2">
      <w:pPr>
        <w:pStyle w:val="TH"/>
      </w:pPr>
      <w:r>
        <w:t xml:space="preserve">Table 6.1.1.3.3.3-1: SIP INVITE from the UE (Step 2, Table 6.1.1.3.3.2-1;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A77C82" w14:paraId="302A1C0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D965FA" w14:textId="77777777" w:rsidR="00A77C82" w:rsidRDefault="00A77C82" w:rsidP="00E972B2">
            <w:pPr>
              <w:pStyle w:val="TAL"/>
            </w:pPr>
            <w:r>
              <w:t>Derivation Path: TS 36.579-1 [2], Table 5.5.2.5.1-1, condition MANUAL</w:t>
            </w:r>
          </w:p>
        </w:tc>
      </w:tr>
      <w:tr w:rsidR="00A77C82" w14:paraId="0F01FB0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82549E"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F518F3"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59CAFD2A"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B5F1AC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9270E5" w14:textId="77777777" w:rsidR="00A77C82" w:rsidRDefault="00A77C82" w:rsidP="00E972B2">
            <w:pPr>
              <w:pStyle w:val="TAH"/>
            </w:pPr>
            <w:r>
              <w:t>Condition</w:t>
            </w:r>
          </w:p>
        </w:tc>
      </w:tr>
      <w:tr w:rsidR="00A77C82" w14:paraId="0A05B7BF"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07FC5B" w14:textId="77777777" w:rsidR="00A77C82" w:rsidRPr="00A77C82" w:rsidRDefault="00A77C82" w:rsidP="00E972B2">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7F690D77"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C36895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33F92D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F21468" w14:textId="77777777" w:rsidR="00A77C82" w:rsidRDefault="00A77C82" w:rsidP="00E972B2">
            <w:pPr>
              <w:pStyle w:val="TAL"/>
            </w:pPr>
          </w:p>
        </w:tc>
      </w:tr>
      <w:tr w:rsidR="00A77C82" w14:paraId="3F630B4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1866C553" w14:textId="77777777" w:rsidR="00A77C82" w:rsidRDefault="00A77C82" w:rsidP="00E972B2">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9ACB7B3"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321030DC"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22F31C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6630F" w14:textId="77777777" w:rsidR="00A77C82" w:rsidRDefault="00A77C82" w:rsidP="00E972B2">
            <w:pPr>
              <w:pStyle w:val="TAL"/>
            </w:pPr>
          </w:p>
        </w:tc>
      </w:tr>
      <w:tr w:rsidR="00A77C82" w14:paraId="0008BEE4" w14:textId="77777777" w:rsidTr="00A77C82">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5B42138" w14:textId="77777777" w:rsidR="00A77C82" w:rsidRDefault="00A77C82" w:rsidP="00E972B2">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6B424C" w14:textId="77777777" w:rsidR="00A77C82" w:rsidRDefault="00A77C82" w:rsidP="00E972B2">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7FDB5F7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EA037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593BEBA" w14:textId="77777777" w:rsidR="00A77C82" w:rsidRDefault="00A77C82" w:rsidP="00E972B2">
            <w:pPr>
              <w:pStyle w:val="TAL"/>
            </w:pPr>
          </w:p>
        </w:tc>
      </w:tr>
      <w:tr w:rsidR="00A77C82" w14:paraId="606FCD6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6A8FD1B8" w14:textId="77777777" w:rsidR="00A77C82" w:rsidRDefault="00A77C82" w:rsidP="00E972B2">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6D7615"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457DCDE"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79C1174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FA7B8F7" w14:textId="77777777" w:rsidR="00A77C82" w:rsidRDefault="00A77C82" w:rsidP="00E972B2">
            <w:pPr>
              <w:pStyle w:val="TAL"/>
            </w:pPr>
          </w:p>
        </w:tc>
      </w:tr>
      <w:tr w:rsidR="00A77C82" w14:paraId="3349578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3C278AA9" w14:textId="77777777" w:rsidR="00A77C82" w:rsidRDefault="00A77C82" w:rsidP="00E972B2">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FF4F9B" w14:textId="77777777" w:rsidR="00A77C82" w:rsidRDefault="00A77C82" w:rsidP="00E972B2">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049DE1D3"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7ED207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F0238CA" w14:textId="77777777" w:rsidR="00A77C82" w:rsidRDefault="00A77C82" w:rsidP="00E972B2">
            <w:pPr>
              <w:pStyle w:val="TAL"/>
            </w:pPr>
          </w:p>
        </w:tc>
      </w:tr>
    </w:tbl>
    <w:p w14:paraId="1FAFAE16" w14:textId="77777777" w:rsidR="00A77C82" w:rsidRDefault="00A77C82" w:rsidP="00A77C82"/>
    <w:p w14:paraId="31B645E1" w14:textId="77777777" w:rsidR="00A77C82" w:rsidRDefault="00A77C82" w:rsidP="00E972B2">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22B625"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8A391F2" w14:textId="77777777" w:rsidR="00A77C82" w:rsidRDefault="00A77C82" w:rsidP="00E972B2">
            <w:pPr>
              <w:pStyle w:val="TAL"/>
            </w:pPr>
            <w:r>
              <w:t>Derivation Path: TS 36.579-1 [2], Table 5.5.3.1.1-2, condition INITIAL_SDP_OFFER, IMPLICIT_GRANT_REQUESTED</w:t>
            </w:r>
          </w:p>
        </w:tc>
      </w:tr>
    </w:tbl>
    <w:p w14:paraId="2CB2A35A" w14:textId="77777777" w:rsidR="00A77C82" w:rsidRDefault="00A77C82" w:rsidP="00A77C82"/>
    <w:p w14:paraId="5C317B8D" w14:textId="77777777" w:rsidR="00A77C82" w:rsidRDefault="00A77C82" w:rsidP="00E972B2">
      <w:pPr>
        <w:pStyle w:val="TH"/>
      </w:pPr>
      <w: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6E8CA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15DB17A" w14:textId="77777777" w:rsidR="00A77C82" w:rsidRDefault="00A77C82" w:rsidP="00E972B2">
            <w:pPr>
              <w:pStyle w:val="TAL"/>
            </w:pPr>
            <w:r>
              <w:t>Derivation Path: TS 36.579-1 [2], Table 5.5.3.2.1-2, condition GROUP CALL, INVITE_REFER</w:t>
            </w:r>
          </w:p>
        </w:tc>
      </w:tr>
    </w:tbl>
    <w:p w14:paraId="5617D6B0" w14:textId="77777777" w:rsidR="00A77C82" w:rsidRDefault="00A77C82" w:rsidP="00A77C82"/>
    <w:p w14:paraId="6B93F1DB" w14:textId="77777777" w:rsidR="00A77C82" w:rsidRDefault="00A77C82" w:rsidP="00E972B2">
      <w:pPr>
        <w:pStyle w:val="TH"/>
      </w:pPr>
      <w:r>
        <w:t xml:space="preserve">Table 6.1.1.3.3.3-3: SIP 200 (OK) from the SS (Step 2, Table 6.1.1.3.3.2-1;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A77C82" w14:paraId="43AE55D5" w14:textId="77777777" w:rsidTr="0010629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B2492F" w14:textId="77777777" w:rsidR="00A77C82" w:rsidRDefault="00A77C82" w:rsidP="00E972B2">
            <w:pPr>
              <w:pStyle w:val="TAL"/>
            </w:pPr>
            <w:r>
              <w:t>Derivation Path: TS 36.579-1 [2], Table 5.5.2.17.1.2-1, condition INVITE-RSP</w:t>
            </w:r>
          </w:p>
        </w:tc>
      </w:tr>
      <w:tr w:rsidR="00A77C82" w14:paraId="22C256B4"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21FAA58" w14:textId="77777777" w:rsidR="00A77C82" w:rsidRDefault="00A77C82" w:rsidP="00E972B2">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63D69CE7" w14:textId="77777777" w:rsidR="00A77C82" w:rsidRDefault="00A77C82" w:rsidP="00E972B2">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3B4E26D4" w14:textId="77777777" w:rsidR="00A77C82" w:rsidRDefault="00A77C82" w:rsidP="00E972B2">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403475D9" w14:textId="77777777" w:rsidR="00A77C82" w:rsidRDefault="00A77C82" w:rsidP="00E972B2">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3799CFB6" w14:textId="77777777" w:rsidR="00A77C82" w:rsidRDefault="00A77C82" w:rsidP="00E972B2">
            <w:pPr>
              <w:pStyle w:val="TAH"/>
            </w:pPr>
            <w:r>
              <w:t>Condition</w:t>
            </w:r>
          </w:p>
        </w:tc>
      </w:tr>
      <w:tr w:rsidR="00A77C82" w14:paraId="538AB9E5"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4850C36" w14:textId="77777777" w:rsidR="00A77C82" w:rsidRPr="00E51017" w:rsidRDefault="00A77C82" w:rsidP="00E972B2">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4F323EC5" w14:textId="77777777" w:rsidR="00A77C82" w:rsidRDefault="00A77C82" w:rsidP="00E972B2">
            <w:pPr>
              <w:pStyle w:val="TAL"/>
            </w:pPr>
          </w:p>
        </w:tc>
        <w:tc>
          <w:tcPr>
            <w:tcW w:w="2140" w:type="dxa"/>
            <w:tcBorders>
              <w:top w:val="single" w:sz="4" w:space="0" w:color="auto"/>
              <w:left w:val="single" w:sz="4" w:space="0" w:color="auto"/>
              <w:bottom w:val="single" w:sz="4" w:space="0" w:color="auto"/>
              <w:right w:val="single" w:sz="4" w:space="0" w:color="auto"/>
            </w:tcBorders>
          </w:tcPr>
          <w:p w14:paraId="559EEC86"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4CE4AC2B"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7BADBF24" w14:textId="77777777" w:rsidR="00A77C82" w:rsidRDefault="00A77C82" w:rsidP="00E972B2">
            <w:pPr>
              <w:pStyle w:val="TAL"/>
            </w:pPr>
          </w:p>
        </w:tc>
      </w:tr>
      <w:tr w:rsidR="00A77C82" w14:paraId="7D593C86"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0C0A5CBD" w14:textId="77777777" w:rsidR="00A77C82" w:rsidRDefault="00A77C82" w:rsidP="00E972B2">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04946A46" w14:textId="77777777" w:rsidR="00A77C82" w:rsidRDefault="00A77C82" w:rsidP="00E972B2">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4CBDA7F7"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22E192D6"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42CAE8FE" w14:textId="77777777" w:rsidR="00A77C82" w:rsidRDefault="00A77C82" w:rsidP="00E972B2">
            <w:pPr>
              <w:pStyle w:val="TAL"/>
            </w:pPr>
          </w:p>
        </w:tc>
      </w:tr>
    </w:tbl>
    <w:p w14:paraId="6373E23B" w14:textId="77777777" w:rsidR="00A77C82" w:rsidRDefault="00A77C82" w:rsidP="00A77C82"/>
    <w:p w14:paraId="6FBACD85" w14:textId="77777777" w:rsidR="00A77C82" w:rsidRDefault="00A77C82" w:rsidP="00E972B2">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B0B3D8D"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C6B4A38" w14:textId="77777777" w:rsidR="00A77C82" w:rsidRDefault="00A77C82" w:rsidP="00E972B2">
            <w:pPr>
              <w:pStyle w:val="TAL"/>
            </w:pPr>
            <w:r>
              <w:t>Derivation Path: TS 36.579-1 [2], Table 5.5.3.1.2-2, condition SDP_ANSWER, IMPLICIT_GRANT_REQUESTED</w:t>
            </w:r>
          </w:p>
        </w:tc>
      </w:tr>
    </w:tbl>
    <w:p w14:paraId="29454A21" w14:textId="77777777" w:rsidR="00A77C82" w:rsidRDefault="00A77C82" w:rsidP="00A77C82"/>
    <w:p w14:paraId="623989DC" w14:textId="77777777" w:rsidR="00A77C82" w:rsidRDefault="00A77C82" w:rsidP="00E972B2">
      <w:pPr>
        <w:pStyle w:val="TH"/>
      </w:pPr>
      <w:r>
        <w:t>Table 6.1.1.3.3.3-4..10: Void</w:t>
      </w:r>
    </w:p>
    <w:p w14:paraId="546AADC3" w14:textId="77777777" w:rsidR="00A77C82" w:rsidRDefault="00A77C82" w:rsidP="00A77C82"/>
    <w:p w14:paraId="1B9900D0" w14:textId="77777777" w:rsidR="00A77C82" w:rsidRDefault="00A77C82" w:rsidP="00A77C82">
      <w:pPr>
        <w:keepNext/>
        <w:keepLines/>
        <w:spacing w:before="120"/>
        <w:ind w:left="1418" w:hanging="1418"/>
        <w:outlineLvl w:val="3"/>
        <w:rPr>
          <w:rFonts w:ascii="Arial" w:hAnsi="Arial"/>
          <w:sz w:val="24"/>
        </w:rPr>
      </w:pPr>
      <w:bookmarkStart w:id="377" w:name="_Toc75906919"/>
      <w:bookmarkStart w:id="378" w:name="_Toc75907256"/>
      <w:bookmarkStart w:id="379" w:name="_Toc84345716"/>
      <w:r>
        <w:rPr>
          <w:rFonts w:ascii="Arial" w:hAnsi="Arial"/>
          <w:sz w:val="24"/>
        </w:rPr>
        <w:t>6.1.1.4</w:t>
      </w:r>
      <w:r>
        <w:rPr>
          <w:rFonts w:ascii="Arial" w:hAnsi="Arial"/>
          <w:sz w:val="24"/>
        </w:rPr>
        <w:tab/>
        <w:t>On-network / On-demand Pre-arranged Group Call / Manual Commencement Mode / Client Terminated (CT)</w:t>
      </w:r>
      <w:bookmarkEnd w:id="377"/>
      <w:bookmarkEnd w:id="378"/>
      <w:bookmarkEnd w:id="379"/>
    </w:p>
    <w:p w14:paraId="57C0DF69" w14:textId="77777777" w:rsidR="00A77C82" w:rsidRDefault="00A77C82" w:rsidP="00E972B2">
      <w:pPr>
        <w:pStyle w:val="H6"/>
      </w:pPr>
      <w:bookmarkStart w:id="380" w:name="_Toc52787496"/>
      <w:bookmarkStart w:id="381" w:name="_Toc52787676"/>
      <w:r>
        <w:t>6.1.1.4.1</w:t>
      </w:r>
      <w:r>
        <w:tab/>
        <w:t>Test Purpose (TP)</w:t>
      </w:r>
      <w:bookmarkEnd w:id="380"/>
      <w:bookmarkEnd w:id="381"/>
    </w:p>
    <w:p w14:paraId="1D47B3A9" w14:textId="77777777" w:rsidR="00A77C82" w:rsidRDefault="00A77C82" w:rsidP="00E972B2">
      <w:pPr>
        <w:pStyle w:val="H6"/>
      </w:pPr>
      <w:r>
        <w:t>(1)</w:t>
      </w:r>
    </w:p>
    <w:p w14:paraId="62C41F2D" w14:textId="77777777" w:rsidR="00A77C82" w:rsidRDefault="00A77C82" w:rsidP="00E972B2">
      <w:pPr>
        <w:pStyle w:val="PL"/>
      </w:pPr>
      <w:r>
        <w:rPr>
          <w:b/>
          <w:noProof w:val="0"/>
        </w:rPr>
        <w:t>with</w:t>
      </w:r>
      <w:r>
        <w:rPr>
          <w:noProof w:val="0"/>
        </w:rPr>
        <w:t xml:space="preserve"> { the UE (MCVideo Client) registered and authorised for MCVideo }</w:t>
      </w:r>
    </w:p>
    <w:p w14:paraId="18ECF7D0" w14:textId="77777777" w:rsidR="00A77C82" w:rsidRDefault="00A77C82" w:rsidP="00E972B2">
      <w:pPr>
        <w:pStyle w:val="PL"/>
        <w:rPr>
          <w:color w:val="000000"/>
        </w:rPr>
      </w:pPr>
      <w:r>
        <w:rPr>
          <w:noProof w:val="0"/>
        </w:rPr>
        <w:t>ensure that {</w:t>
      </w:r>
    </w:p>
    <w:p w14:paraId="55EBA0B5"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Manual Commencement Mode </w:t>
      </w:r>
      <w:r>
        <w:rPr>
          <w:b/>
          <w:bCs/>
          <w:noProof w:val="0"/>
        </w:rPr>
        <w:t>and</w:t>
      </w:r>
      <w:r>
        <w:rPr>
          <w:noProof w:val="0"/>
        </w:rPr>
        <w:t xml:space="preserve"> the MCVideo User requests to answer the call }</w:t>
      </w:r>
    </w:p>
    <w:p w14:paraId="4B8117CB"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message }</w:t>
      </w:r>
    </w:p>
    <w:p w14:paraId="327AB0FF" w14:textId="77777777" w:rsidR="00A77C82" w:rsidRDefault="00A77C82" w:rsidP="00E972B2">
      <w:pPr>
        <w:pStyle w:val="PL"/>
      </w:pPr>
      <w:r>
        <w:rPr>
          <w:noProof w:val="0"/>
        </w:rPr>
        <w:t xml:space="preserve">            }</w:t>
      </w:r>
    </w:p>
    <w:p w14:paraId="27E4EFD8" w14:textId="77777777" w:rsidR="00A77C82" w:rsidRDefault="00A77C82" w:rsidP="00E972B2">
      <w:pPr>
        <w:pStyle w:val="PL"/>
      </w:pPr>
    </w:p>
    <w:p w14:paraId="14D1F6B5" w14:textId="77777777" w:rsidR="00A77C82" w:rsidRDefault="00A77C82" w:rsidP="00E972B2">
      <w:pPr>
        <w:pStyle w:val="H6"/>
      </w:pPr>
      <w:r>
        <w:t>(2)</w:t>
      </w:r>
    </w:p>
    <w:p w14:paraId="55F22AEF" w14:textId="77777777" w:rsidR="00A77C82" w:rsidRDefault="00A77C82" w:rsidP="00E972B2">
      <w:pPr>
        <w:pStyle w:val="PL"/>
      </w:pPr>
      <w:r>
        <w:rPr>
          <w:b/>
          <w:bCs/>
          <w:noProof w:val="0"/>
        </w:rPr>
        <w:t>with</w:t>
      </w:r>
      <w:r>
        <w:rPr>
          <w:noProof w:val="0"/>
        </w:rPr>
        <w:t xml:space="preserve"> { the UE (MCVideo Client) having an ongoing On-demand Pre-arranged Group Call with Manual Commencement Mode }</w:t>
      </w:r>
    </w:p>
    <w:p w14:paraId="466600F8" w14:textId="77777777" w:rsidR="00A77C82" w:rsidRDefault="00A77C82" w:rsidP="00E972B2">
      <w:pPr>
        <w:pStyle w:val="PL"/>
      </w:pPr>
      <w:r>
        <w:rPr>
          <w:noProof w:val="0"/>
        </w:rPr>
        <w:t>ensure that {</w:t>
      </w:r>
    </w:p>
    <w:p w14:paraId="52400462" w14:textId="77777777" w:rsidR="00A77C82" w:rsidRDefault="00A77C82" w:rsidP="00E972B2">
      <w:pPr>
        <w:pStyle w:val="PL"/>
      </w:pPr>
      <w:r>
        <w:rPr>
          <w:noProof w:val="0"/>
        </w:rPr>
        <w:t xml:space="preserve">  </w:t>
      </w:r>
      <w:r>
        <w:rPr>
          <w:b/>
          <w:bCs/>
          <w:noProof w:val="0"/>
        </w:rPr>
        <w:t>when</w:t>
      </w:r>
      <w:r>
        <w:rPr>
          <w:noProof w:val="0"/>
        </w:rPr>
        <w:t xml:space="preserve"> { the UE (MCVideo Client) receives a Media Transmission Notification message from the SS (MCVideo Server) }</w:t>
      </w:r>
    </w:p>
    <w:p w14:paraId="7CF4F8B7" w14:textId="77777777" w:rsidR="00A77C82" w:rsidRDefault="00A77C82" w:rsidP="00E972B2">
      <w:pPr>
        <w:pStyle w:val="PL"/>
        <w:rPr>
          <w:color w:val="000000"/>
        </w:rPr>
      </w:pPr>
      <w:r>
        <w:rPr>
          <w:noProof w:val="0"/>
          <w:color w:val="000000"/>
        </w:rPr>
        <w:t xml:space="preserve">    </w:t>
      </w:r>
      <w:r>
        <w:rPr>
          <w:b/>
          <w:bCs/>
          <w:noProof w:val="0"/>
          <w:color w:val="000000"/>
        </w:rPr>
        <w:t>then</w:t>
      </w:r>
      <w:r>
        <w:rPr>
          <w:noProof w:val="0"/>
          <w:color w:val="000000"/>
        </w:rPr>
        <w:t xml:space="preserve"> { the </w:t>
      </w:r>
      <w:r>
        <w:rPr>
          <w:noProof w:val="0"/>
        </w:rPr>
        <w:t>UE (MCVideo Client) provides media transmission notification to the  MCVideo User</w:t>
      </w:r>
      <w:r>
        <w:rPr>
          <w:noProof w:val="0"/>
          <w:color w:val="000000"/>
        </w:rPr>
        <w:t xml:space="preserve"> }</w:t>
      </w:r>
    </w:p>
    <w:p w14:paraId="5CF691DE" w14:textId="77777777" w:rsidR="00A77C82" w:rsidRDefault="00A77C82" w:rsidP="00E972B2">
      <w:pPr>
        <w:pStyle w:val="PL"/>
      </w:pPr>
    </w:p>
    <w:p w14:paraId="7A46E88E" w14:textId="77777777" w:rsidR="00A77C82" w:rsidRDefault="00A77C82" w:rsidP="00E972B2">
      <w:pPr>
        <w:pStyle w:val="H6"/>
      </w:pPr>
      <w:r>
        <w:t>(3)</w:t>
      </w:r>
    </w:p>
    <w:p w14:paraId="0D5499E8" w14:textId="77777777" w:rsidR="00A77C82" w:rsidRDefault="00A77C82" w:rsidP="00E972B2">
      <w:pPr>
        <w:pStyle w:val="PL"/>
      </w:pPr>
      <w:r>
        <w:rPr>
          <w:b/>
          <w:noProof w:val="0"/>
        </w:rPr>
        <w:t>with</w:t>
      </w:r>
      <w:r>
        <w:rPr>
          <w:noProof w:val="0"/>
        </w:rPr>
        <w:t xml:space="preserve"> { the UE (MCVideo Client) having received a Media Transmission Notification message from the SS (MCVideo Server) }</w:t>
      </w:r>
    </w:p>
    <w:p w14:paraId="01A118C0" w14:textId="77777777" w:rsidR="00A77C82" w:rsidRDefault="00A77C82" w:rsidP="00E972B2">
      <w:pPr>
        <w:pStyle w:val="PL"/>
      </w:pPr>
      <w:r>
        <w:rPr>
          <w:noProof w:val="0"/>
        </w:rPr>
        <w:t>ensure that {</w:t>
      </w:r>
    </w:p>
    <w:p w14:paraId="1C3F2B7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E72F9B4"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w:t>
      </w:r>
    </w:p>
    <w:p w14:paraId="5BE23755" w14:textId="77777777" w:rsidR="00A77C82" w:rsidRDefault="00A77C82" w:rsidP="00E972B2">
      <w:pPr>
        <w:pStyle w:val="PL"/>
      </w:pPr>
      <w:r>
        <w:rPr>
          <w:noProof w:val="0"/>
        </w:rPr>
        <w:t xml:space="preserve">            }</w:t>
      </w:r>
    </w:p>
    <w:p w14:paraId="10719E3C" w14:textId="77777777" w:rsidR="00A77C82" w:rsidRDefault="00A77C82" w:rsidP="00E972B2">
      <w:pPr>
        <w:pStyle w:val="PL"/>
      </w:pPr>
    </w:p>
    <w:p w14:paraId="71D01BEA" w14:textId="77777777" w:rsidR="00A77C82" w:rsidRDefault="00A77C82" w:rsidP="00E972B2">
      <w:pPr>
        <w:pStyle w:val="H6"/>
      </w:pPr>
      <w:r>
        <w:t>(4)</w:t>
      </w:r>
    </w:p>
    <w:p w14:paraId="57CBE215"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43AD260E" w14:textId="77777777" w:rsidR="00A77C82" w:rsidRDefault="00A77C82" w:rsidP="00E972B2">
      <w:pPr>
        <w:pStyle w:val="PL"/>
      </w:pPr>
      <w:r>
        <w:rPr>
          <w:noProof w:val="0"/>
        </w:rPr>
        <w:t>ensure that {</w:t>
      </w:r>
    </w:p>
    <w:p w14:paraId="6499CC89"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from the SS (MCVideo Server) }</w:t>
      </w:r>
    </w:p>
    <w:p w14:paraId="7B48A1B8"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w:t>
      </w:r>
    </w:p>
    <w:p w14:paraId="2C711D03" w14:textId="77777777" w:rsidR="00A77C82" w:rsidRDefault="00A77C82" w:rsidP="00E972B2">
      <w:pPr>
        <w:pStyle w:val="PL"/>
      </w:pPr>
      <w:r>
        <w:rPr>
          <w:noProof w:val="0"/>
        </w:rPr>
        <w:t xml:space="preserve">             </w:t>
      </w:r>
    </w:p>
    <w:p w14:paraId="0A72B7A9" w14:textId="77777777" w:rsidR="00A77C82" w:rsidRDefault="00A77C82" w:rsidP="00E972B2">
      <w:pPr>
        <w:pStyle w:val="PL"/>
      </w:pPr>
    </w:p>
    <w:p w14:paraId="6DFC9161" w14:textId="77777777" w:rsidR="00A77C82" w:rsidRDefault="00A77C82" w:rsidP="00E972B2">
      <w:pPr>
        <w:pStyle w:val="H6"/>
      </w:pPr>
      <w:bookmarkStart w:id="382" w:name="_Toc52787497"/>
      <w:bookmarkStart w:id="383" w:name="_Toc52787677"/>
      <w:r>
        <w:t>6.1.1.4.2</w:t>
      </w:r>
      <w:r>
        <w:tab/>
        <w:t>Conformance requirements</w:t>
      </w:r>
      <w:bookmarkEnd w:id="382"/>
      <w:bookmarkEnd w:id="383"/>
    </w:p>
    <w:p w14:paraId="0D621EEB" w14:textId="77777777" w:rsidR="00A77C82" w:rsidRDefault="00A77C82" w:rsidP="00A77C82">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848C769" w14:textId="77777777" w:rsidR="00A77C82" w:rsidRDefault="00A77C82" w:rsidP="00A77C82">
      <w:r>
        <w:t>[TS 24.281, clause 9.2.1.2.1.2]</w:t>
      </w:r>
    </w:p>
    <w:p w14:paraId="6B16B6CC"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16F9E07" w14:textId="77777777" w:rsidR="00A77C82" w:rsidRDefault="00A77C82" w:rsidP="00A77C82">
      <w:r>
        <w:t>The MCVideo client:</w:t>
      </w:r>
    </w:p>
    <w:p w14:paraId="120E5E5E" w14:textId="77777777" w:rsidR="00A77C82" w:rsidRDefault="00A77C82" w:rsidP="00A77C82">
      <w:pPr>
        <w:ind w:left="568" w:hanging="284"/>
      </w:pPr>
      <w:r>
        <w:t>1)</w:t>
      </w:r>
      <w:r>
        <w:tab/>
        <w:t>may reject the SIP INVITE request if either of the following conditions are met:</w:t>
      </w:r>
    </w:p>
    <w:p w14:paraId="4C46FE3C" w14:textId="77777777" w:rsidR="00A77C82" w:rsidRDefault="00A77C82" w:rsidP="00A77C82">
      <w:pPr>
        <w:ind w:left="851" w:hanging="284"/>
      </w:pPr>
      <w:r>
        <w:t>a)</w:t>
      </w:r>
      <w:r>
        <w:tab/>
        <w:t>MCVideo client does not have enough resources to handle the call; or</w:t>
      </w:r>
    </w:p>
    <w:p w14:paraId="5A942594" w14:textId="77777777" w:rsidR="00A77C82" w:rsidRDefault="00A77C82" w:rsidP="00A77C82">
      <w:pPr>
        <w:ind w:left="851" w:hanging="284"/>
      </w:pPr>
      <w:r>
        <w:t>b)</w:t>
      </w:r>
      <w:r>
        <w:tab/>
        <w:t>any other reason outside the scope of this specification;</w:t>
      </w:r>
    </w:p>
    <w:p w14:paraId="00727A2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2C60144"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12B5D47" w14:textId="77777777" w:rsidR="00A77C82" w:rsidRDefault="00A77C82" w:rsidP="00A77C82">
      <w:pPr>
        <w:ind w:left="568" w:hanging="284"/>
      </w:pPr>
      <w:r>
        <w:t>…</w:t>
      </w:r>
    </w:p>
    <w:p w14:paraId="37A64E5A" w14:textId="77777777" w:rsidR="00A77C82" w:rsidRDefault="00A77C82" w:rsidP="00A77C82">
      <w:pPr>
        <w:ind w:left="568" w:hanging="284"/>
      </w:pPr>
      <w:r>
        <w:t>6)</w:t>
      </w:r>
      <w:r>
        <w:tab/>
        <w:t>may display to the MCVideo user the MCVideo ID of the inviting MCVideo user;</w:t>
      </w:r>
    </w:p>
    <w:p w14:paraId="02189935" w14:textId="77777777" w:rsidR="00A77C82" w:rsidRDefault="00A77C82" w:rsidP="00A77C82">
      <w:pPr>
        <w:ind w:left="568" w:hanging="284"/>
      </w:pPr>
      <w:r>
        <w:t>…</w:t>
      </w:r>
    </w:p>
    <w:p w14:paraId="04BA36D0"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6D571A6"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7575E4F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DD58B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34A0D92B" w14:textId="77777777" w:rsidR="00A77C82" w:rsidRDefault="00A77C82" w:rsidP="00A77C82">
      <w:r>
        <w:t>[TS 24.281, clause 6.2.3.2.2]</w:t>
      </w:r>
    </w:p>
    <w:p w14:paraId="19B8100E" w14:textId="77777777" w:rsidR="00A77C82" w:rsidRDefault="00A77C82" w:rsidP="00A77C82">
      <w:r>
        <w:t>When performing the manual commencement mode procedures:</w:t>
      </w:r>
    </w:p>
    <w:p w14:paraId="454C9CDD" w14:textId="77777777" w:rsidR="00A77C82" w:rsidRDefault="00A77C82" w:rsidP="00A77C82">
      <w:pPr>
        <w:ind w:left="568" w:hanging="284"/>
      </w:pPr>
      <w:r>
        <w:t>1)</w:t>
      </w:r>
      <w:r>
        <w:tab/>
        <w:t>the terminating MCVideo client may automatically generate a SIP 183 (Session Progress) in accordance with 3GPP TS 24.229 [11], prior to the MCVideo user's acknowledgement; and</w:t>
      </w:r>
    </w:p>
    <w:p w14:paraId="272A9178" w14:textId="77777777" w:rsidR="00A77C82" w:rsidRDefault="00A77C82" w:rsidP="00A77C82">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271B7180" w14:textId="77777777" w:rsidR="00A77C82" w:rsidRDefault="00A77C82" w:rsidP="00A77C82">
      <w:r>
        <w:t>When generating a SIP 183 (Session Progress) response, the MCVideo client:</w:t>
      </w:r>
    </w:p>
    <w:p w14:paraId="62DE0B39" w14:textId="77777777" w:rsidR="00A77C82" w:rsidRDefault="00A77C82" w:rsidP="00A77C82">
      <w:pPr>
        <w:ind w:left="568" w:hanging="284"/>
      </w:pPr>
      <w:r>
        <w:t>1)</w:t>
      </w:r>
      <w:r>
        <w:tab/>
        <w:t>shall include the following in the Contact header field:</w:t>
      </w:r>
    </w:p>
    <w:p w14:paraId="7B616DBC" w14:textId="77777777" w:rsidR="00A77C82" w:rsidRDefault="00A77C82" w:rsidP="00A77C82">
      <w:pPr>
        <w:ind w:left="851" w:hanging="284"/>
      </w:pPr>
      <w:r>
        <w:t>a)</w:t>
      </w:r>
      <w:r>
        <w:tab/>
        <w:t>the g.3gpp.mc</w:t>
      </w:r>
      <w:r>
        <w:rPr>
          <w:lang w:eastAsia="zh-CN"/>
        </w:rPr>
        <w:t>video</w:t>
      </w:r>
      <w:r>
        <w:t xml:space="preserve"> media feature tag; and</w:t>
      </w:r>
    </w:p>
    <w:p w14:paraId="63BBB1F1" w14:textId="77777777" w:rsidR="00A77C82" w:rsidRDefault="00A77C82" w:rsidP="00A77C82">
      <w:pPr>
        <w:ind w:left="851" w:hanging="284"/>
      </w:pPr>
      <w:r>
        <w:t>b)</w:t>
      </w:r>
      <w:r>
        <w:tab/>
        <w:t xml:space="preserve">the </w:t>
      </w:r>
      <w:r>
        <w:rPr>
          <w:lang w:eastAsia="zh-CN"/>
        </w:rPr>
        <w:t>g.3gpp.icsi-ref</w:t>
      </w:r>
      <w:r>
        <w:t xml:space="preserve"> media feature tag containing the value of "urn:urn-7:3gpp-service.ims.icsi.mc</w:t>
      </w:r>
      <w:r>
        <w:rPr>
          <w:lang w:eastAsia="zh-CN"/>
        </w:rPr>
        <w:t>video</w:t>
      </w:r>
      <w:r>
        <w:t>"; and</w:t>
      </w:r>
    </w:p>
    <w:p w14:paraId="32A65314" w14:textId="77777777" w:rsidR="00A77C82" w:rsidRDefault="00A77C82" w:rsidP="00A77C82">
      <w:pPr>
        <w:ind w:left="568" w:hanging="284"/>
      </w:pPr>
      <w:r>
        <w:t>2)</w:t>
      </w:r>
      <w:r>
        <w:tab/>
        <w:t>may include a P-Answer-State header field with the value "Unconfirmed" as specified in IETF RFC 4964 [30];</w:t>
      </w:r>
    </w:p>
    <w:p w14:paraId="31CDE8A7" w14:textId="77777777" w:rsidR="00A77C82" w:rsidRDefault="00A77C82" w:rsidP="00A77C82">
      <w:r>
        <w:t>When sending the SIP 200 (OK) response to the incoming SIP INVITE request, the MCVideo client shall follow the procedures in subclause 6.2.3.1.2.</w:t>
      </w:r>
    </w:p>
    <w:p w14:paraId="436325F6"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4DB4194C" w14:textId="77777777" w:rsidR="00A77C82" w:rsidRDefault="00A77C82" w:rsidP="00A77C82">
      <w:r>
        <w:t>[TS 24.281, clause 9.2.1.2.3.3]</w:t>
      </w:r>
    </w:p>
    <w:p w14:paraId="113B44AA"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29C5EF3F" w14:textId="77777777" w:rsidR="00A77C82" w:rsidRDefault="00A77C82" w:rsidP="00A77C82">
      <w:r>
        <w:t>[TS 24.281, clause 6.2.6]</w:t>
      </w:r>
    </w:p>
    <w:p w14:paraId="29781449" w14:textId="77777777" w:rsidR="00A77C82" w:rsidRDefault="00A77C82" w:rsidP="00A77C82">
      <w:r>
        <w:t>Upon receiving a SIP BYE request, the MCVideo client:</w:t>
      </w:r>
    </w:p>
    <w:p w14:paraId="7EAF0A89" w14:textId="77777777" w:rsidR="00A77C82" w:rsidRDefault="00A77C82" w:rsidP="00A77C82">
      <w:pPr>
        <w:ind w:left="568" w:hanging="284"/>
      </w:pPr>
      <w:r>
        <w:t>1)</w:t>
      </w:r>
      <w:r>
        <w:tab/>
        <w:t>shall interact with the media plane as specified in 3GPP TS 24.</w:t>
      </w:r>
      <w:r>
        <w:rPr>
          <w:lang w:eastAsia="zh-CN"/>
        </w:rPr>
        <w:t>581</w:t>
      </w:r>
      <w:r>
        <w:t>[5]; and</w:t>
      </w:r>
    </w:p>
    <w:p w14:paraId="1C3417B1" w14:textId="77777777" w:rsidR="00A77C82" w:rsidRDefault="00A77C82" w:rsidP="00A77C82">
      <w:pPr>
        <w:ind w:left="568" w:hanging="284"/>
      </w:pPr>
      <w:r>
        <w:t>2)</w:t>
      </w:r>
      <w:r>
        <w:tab/>
        <w:t>shall send SIP 200 (OK) response towards MCVideo server according to 3GPP TS 24.229 [11].</w:t>
      </w:r>
    </w:p>
    <w:p w14:paraId="157DA6C3" w14:textId="77777777" w:rsidR="00A77C82" w:rsidRDefault="00A77C82" w:rsidP="00A77C82">
      <w:r>
        <w:t>[TS 24.581, clause 6.2.5.2.2]</w:t>
      </w:r>
    </w:p>
    <w:p w14:paraId="107348EE" w14:textId="77777777" w:rsidR="00A77C82" w:rsidRDefault="00A77C82" w:rsidP="00A77C82">
      <w:r>
        <w:t>When an MCVideo call is established, the terminating transmission participant:</w:t>
      </w:r>
    </w:p>
    <w:p w14:paraId="31C18DE1" w14:textId="77777777" w:rsidR="00A77C82" w:rsidRDefault="00A77C82" w:rsidP="00A77C82">
      <w:pPr>
        <w:ind w:left="568" w:hanging="284"/>
      </w:pPr>
      <w:r>
        <w:t>1.</w:t>
      </w:r>
      <w:r>
        <w:tab/>
        <w:t>shall create an instance of a 'Transmission participant state transition diagram for general reception control operation'; and</w:t>
      </w:r>
    </w:p>
    <w:p w14:paraId="696CCC26" w14:textId="77777777" w:rsidR="00A77C82" w:rsidRDefault="00A77C82" w:rsidP="00A77C82">
      <w:pPr>
        <w:ind w:left="568" w:hanging="284"/>
      </w:pPr>
      <w:r>
        <w:t>2.</w:t>
      </w:r>
      <w:r>
        <w:tab/>
        <w:t>shall enter the 'U: reception controller' state.</w:t>
      </w:r>
    </w:p>
    <w:p w14:paraId="0DE0BEB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02018EC9" w14:textId="77777777" w:rsidR="00A77C82" w:rsidRDefault="00A77C82" w:rsidP="00A77C82">
      <w:r>
        <w:t>[TS 24.581, clause 6.2.5.3.2]</w:t>
      </w:r>
    </w:p>
    <w:p w14:paraId="10CF64C1" w14:textId="77777777" w:rsidR="00A77C82" w:rsidRDefault="00A77C82" w:rsidP="00A77C82">
      <w:r>
        <w:t>Upon receiving the media transmission notification from the transmission control server, the transmission participant:</w:t>
      </w:r>
    </w:p>
    <w:p w14:paraId="7F58E846"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0D3C410" w14:textId="77777777" w:rsidR="00A77C82" w:rsidRDefault="00A77C82" w:rsidP="00A77C82">
      <w:pPr>
        <w:ind w:left="851" w:hanging="284"/>
      </w:pPr>
      <w:r>
        <w:t>a.</w:t>
      </w:r>
      <w:r>
        <w:tab/>
        <w:t>shall include the Message Type field set to '6' (Media transmission notification); and</w:t>
      </w:r>
    </w:p>
    <w:p w14:paraId="27154C64" w14:textId="77777777" w:rsidR="00A77C82" w:rsidRDefault="00A77C82" w:rsidP="00A77C82">
      <w:pPr>
        <w:ind w:left="851" w:hanging="284"/>
      </w:pPr>
      <w:r>
        <w:t>b.</w:t>
      </w:r>
      <w:r>
        <w:tab/>
        <w:t>shall include the Source field set to '0' (the transmission participant is the source);</w:t>
      </w:r>
    </w:p>
    <w:p w14:paraId="7720631B" w14:textId="77777777" w:rsidR="00A77C82" w:rsidRDefault="00A77C82" w:rsidP="00A77C82">
      <w:pPr>
        <w:ind w:left="568" w:hanging="284"/>
      </w:pPr>
      <w:r>
        <w:t>2.</w:t>
      </w:r>
      <w:r>
        <w:tab/>
        <w:t>shall provide media transmission notification to the user;</w:t>
      </w:r>
    </w:p>
    <w:p w14:paraId="3086E74A" w14:textId="77777777" w:rsidR="00A77C82" w:rsidRDefault="00A77C82" w:rsidP="00A77C82">
      <w:pPr>
        <w:ind w:left="568" w:hanging="284"/>
      </w:pPr>
      <w:r>
        <w:t>3.</w:t>
      </w:r>
      <w:r>
        <w:tab/>
        <w:t>shall store the User ID and the SSRC of the user transmitting the media;</w:t>
      </w:r>
    </w:p>
    <w:p w14:paraId="4263CBB0" w14:textId="77777777" w:rsidR="00A77C82" w:rsidRDefault="00A77C82" w:rsidP="00A77C82">
      <w:pPr>
        <w:ind w:left="568" w:hanging="284"/>
      </w:pPr>
      <w:r>
        <w:t>4.</w:t>
      </w:r>
      <w:r>
        <w:tab/>
        <w:t>if the Reception Mode field is set to '0' indicating automatic reception mode:</w:t>
      </w:r>
    </w:p>
    <w:p w14:paraId="0989F58F" w14:textId="77777777" w:rsidR="00A77C82" w:rsidRDefault="00A77C82" w:rsidP="00A77C82">
      <w:pPr>
        <w:ind w:left="851" w:hanging="284"/>
      </w:pPr>
      <w:r>
        <w:t>a.</w:t>
      </w:r>
      <w:r>
        <w:tab/>
        <w:t>shall create an instance of the 'Transmission participant state transition diagram for basic reception control operation';</w:t>
      </w:r>
    </w:p>
    <w:p w14:paraId="0C9E2187"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297902D3" w14:textId="77777777" w:rsidR="00A77C82" w:rsidRDefault="00A77C82" w:rsidP="00A77C82">
      <w:pPr>
        <w:ind w:left="851" w:hanging="284"/>
      </w:pPr>
      <w:r>
        <w:t>c.</w:t>
      </w:r>
      <w:r>
        <w:tab/>
        <w:t>shall enter the 'U: has permission to receive' state;</w:t>
      </w:r>
    </w:p>
    <w:p w14:paraId="226E16C5" w14:textId="77777777" w:rsidR="00A77C82" w:rsidRDefault="00A77C82" w:rsidP="00A77C82">
      <w:pPr>
        <w:ind w:left="568" w:hanging="284"/>
      </w:pPr>
      <w:r>
        <w:t>5.</w:t>
      </w:r>
      <w:r>
        <w:tab/>
        <w:t>may display the details of the incoming media to the user; and</w:t>
      </w:r>
    </w:p>
    <w:p w14:paraId="746C4D4B" w14:textId="77777777" w:rsidR="00A77C82" w:rsidRDefault="00A77C82" w:rsidP="00A77C82">
      <w:pPr>
        <w:ind w:left="568" w:hanging="284"/>
      </w:pPr>
      <w:r>
        <w:t>6.</w:t>
      </w:r>
      <w:r>
        <w:tab/>
        <w:t>shall remain in the 'U: reception controller' state.</w:t>
      </w:r>
    </w:p>
    <w:p w14:paraId="79DE2C41" w14:textId="77777777" w:rsidR="00A77C82" w:rsidRDefault="00A77C82" w:rsidP="00A77C82">
      <w:r>
        <w:t>[TS 24.581, clause 6.2.5.3.3]</w:t>
      </w:r>
    </w:p>
    <w:p w14:paraId="5B54BD1C" w14:textId="77777777" w:rsidR="00A77C82" w:rsidRDefault="00A77C82" w:rsidP="00A77C82">
      <w:r>
        <w:t>Upon receiving an indication from the user to request permission to receive media, the transmission participant:</w:t>
      </w:r>
    </w:p>
    <w:p w14:paraId="5CE7D2FB" w14:textId="77777777" w:rsidR="00A77C82" w:rsidRDefault="00A77C82" w:rsidP="00A77C82">
      <w:pPr>
        <w:ind w:left="568" w:hanging="284"/>
      </w:pPr>
      <w:r>
        <w:t>1.</w:t>
      </w:r>
      <w:r>
        <w:tab/>
        <w:t>shall send the Receive Media Request message toward the transmission control server; The Receive Media Request message:</w:t>
      </w:r>
    </w:p>
    <w:p w14:paraId="4495D20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42A7577F"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28D46DC4" w14:textId="77777777" w:rsidR="00A77C82" w:rsidRDefault="00A77C82" w:rsidP="00A77C82">
      <w:pPr>
        <w:ind w:left="568" w:hanging="284"/>
      </w:pPr>
      <w:r>
        <w:t>2.</w:t>
      </w:r>
      <w:r>
        <w:tab/>
        <w:t>shall create an instance of the 'Transmission participant state transition diagram for basic reception control operation';</w:t>
      </w:r>
    </w:p>
    <w:p w14:paraId="7883CEBE"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39F475B" w14:textId="77777777" w:rsidR="00A77C82" w:rsidRDefault="00A77C82" w:rsidP="00A77C82">
      <w:pPr>
        <w:ind w:left="568" w:hanging="284"/>
      </w:pPr>
      <w:r>
        <w:t>4.</w:t>
      </w:r>
      <w:r>
        <w:tab/>
        <w:t>shall remain in the 'U: reception controller' state.</w:t>
      </w:r>
    </w:p>
    <w:p w14:paraId="40816379" w14:textId="77777777" w:rsidR="00A77C82" w:rsidRDefault="00A77C82" w:rsidP="00E972B2">
      <w:pPr>
        <w:pStyle w:val="H6"/>
      </w:pPr>
      <w:bookmarkStart w:id="384" w:name="_Toc52787498"/>
      <w:bookmarkStart w:id="385" w:name="_Toc52787678"/>
      <w:r>
        <w:t>6.1.1.4.3</w:t>
      </w:r>
      <w:r>
        <w:tab/>
        <w:t>Test description</w:t>
      </w:r>
      <w:bookmarkEnd w:id="384"/>
      <w:bookmarkEnd w:id="385"/>
    </w:p>
    <w:p w14:paraId="3ED1E4B6" w14:textId="77777777" w:rsidR="00A77C82" w:rsidRDefault="00A77C82" w:rsidP="00E972B2">
      <w:pPr>
        <w:pStyle w:val="H6"/>
      </w:pPr>
      <w:r>
        <w:t>6.1.1.4.3.1</w:t>
      </w:r>
      <w:r>
        <w:tab/>
        <w:t>Pre-test conditions</w:t>
      </w:r>
    </w:p>
    <w:p w14:paraId="4214D7C1" w14:textId="77777777" w:rsidR="00086A32" w:rsidRDefault="00086A32" w:rsidP="00086A32">
      <w:pPr>
        <w:pStyle w:val="H6"/>
      </w:pPr>
      <w:r w:rsidRPr="00102CE5">
        <w:t>Test configuration</w:t>
      </w:r>
      <w:r>
        <w:t>:</w:t>
      </w:r>
    </w:p>
    <w:p w14:paraId="34A5D1E5" w14:textId="77777777" w:rsidR="00086A32" w:rsidRDefault="00086A32" w:rsidP="00086A32">
      <w:pPr>
        <w:pStyle w:val="B1"/>
      </w:pPr>
      <w:r>
        <w:t>-</w:t>
      </w:r>
      <w:r>
        <w:tab/>
        <w:t>Single cell configuration according to TS 36.579-1 [2] clause 5.2.2.2.1.</w:t>
      </w:r>
    </w:p>
    <w:p w14:paraId="5871FC4E" w14:textId="77777777" w:rsidR="00086A32" w:rsidRDefault="00086A32" w:rsidP="00086A32">
      <w:pPr>
        <w:pStyle w:val="H6"/>
      </w:pPr>
      <w:r>
        <w:t>Preamble:</w:t>
      </w:r>
    </w:p>
    <w:p w14:paraId="27E92C6E" w14:textId="77777777" w:rsidR="00086A32" w:rsidRDefault="00086A32" w:rsidP="00086A32">
      <w:pPr>
        <w:pStyle w:val="B1"/>
      </w:pPr>
      <w:r>
        <w:t>-</w:t>
      </w:r>
      <w:r>
        <w:tab/>
        <w:t>The UE has performed procedure 'Initial registration' as described in TS 36.579-1 [2] clause 5.4.2.</w:t>
      </w:r>
    </w:p>
    <w:p w14:paraId="375A479C" w14:textId="77777777" w:rsidR="00086A32" w:rsidRDefault="00086A32" w:rsidP="00086A32">
      <w:pPr>
        <w:pStyle w:val="B1"/>
      </w:pPr>
      <w:r>
        <w:t>-</w:t>
      </w:r>
      <w:r>
        <w:tab/>
      </w:r>
      <w:r w:rsidRPr="000573F5">
        <w:t>UE States at the end of the preamble</w:t>
      </w:r>
      <w:r>
        <w:t>:</w:t>
      </w:r>
    </w:p>
    <w:p w14:paraId="1D7A08BC" w14:textId="77777777" w:rsidR="00086A32" w:rsidRDefault="00086A32" w:rsidP="00086A32">
      <w:pPr>
        <w:pStyle w:val="B1"/>
        <w:ind w:left="852"/>
      </w:pPr>
      <w:r>
        <w:t>-</w:t>
      </w:r>
      <w:r>
        <w:tab/>
        <w:t>The UE is in RRC_IDLE state.</w:t>
      </w:r>
    </w:p>
    <w:p w14:paraId="6DADDEB3" w14:textId="77777777" w:rsidR="00086A32" w:rsidRDefault="00086A32" w:rsidP="00086A32">
      <w:pPr>
        <w:pStyle w:val="B1"/>
        <w:ind w:left="852"/>
      </w:pPr>
      <w:r>
        <w:t>-</w:t>
      </w:r>
      <w:r>
        <w:tab/>
        <w:t>The client is registered for MCVideo.</w:t>
      </w:r>
    </w:p>
    <w:p w14:paraId="7AF2BEE3" w14:textId="77777777" w:rsidR="00A77C82" w:rsidRDefault="00A77C82" w:rsidP="00E972B2">
      <w:pPr>
        <w:pStyle w:val="H6"/>
      </w:pPr>
      <w:r>
        <w:t>6.1.1.4.3.2</w:t>
      </w:r>
      <w:r>
        <w:tab/>
        <w:t>Test procedure sequence</w:t>
      </w:r>
    </w:p>
    <w:p w14:paraId="4D9212D5" w14:textId="77777777" w:rsidR="00A77C82" w:rsidRDefault="00A77C82" w:rsidP="00E972B2">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A77C82" w14:paraId="25067430" w14:textId="77777777" w:rsidTr="00A77C82">
        <w:trPr>
          <w:cantSplit/>
          <w:tblHeader/>
        </w:trPr>
        <w:tc>
          <w:tcPr>
            <w:tcW w:w="641" w:type="dxa"/>
            <w:tcBorders>
              <w:top w:val="single" w:sz="4" w:space="0" w:color="auto"/>
              <w:left w:val="single" w:sz="4" w:space="0" w:color="auto"/>
              <w:bottom w:val="nil"/>
              <w:right w:val="single" w:sz="4" w:space="0" w:color="auto"/>
            </w:tcBorders>
            <w:hideMark/>
          </w:tcPr>
          <w:p w14:paraId="77E965B1" w14:textId="77777777" w:rsidR="00A77C82" w:rsidRDefault="00A77C82" w:rsidP="00E972B2">
            <w:pPr>
              <w:pStyle w:val="TAH"/>
            </w:pPr>
            <w:r>
              <w:t>St</w:t>
            </w:r>
          </w:p>
        </w:tc>
        <w:tc>
          <w:tcPr>
            <w:tcW w:w="3794" w:type="dxa"/>
            <w:tcBorders>
              <w:top w:val="single" w:sz="4" w:space="0" w:color="auto"/>
              <w:left w:val="single" w:sz="4" w:space="0" w:color="auto"/>
              <w:bottom w:val="nil"/>
              <w:right w:val="single" w:sz="4" w:space="0" w:color="auto"/>
            </w:tcBorders>
            <w:hideMark/>
          </w:tcPr>
          <w:p w14:paraId="4FEF4238" w14:textId="77777777" w:rsidR="00A77C82" w:rsidRDefault="00A77C82" w:rsidP="00E972B2">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28CC2F31" w14:textId="77777777" w:rsidR="00A77C82" w:rsidRDefault="00A77C82" w:rsidP="00E972B2">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3C3B4444" w14:textId="77777777" w:rsidR="00A77C82" w:rsidRDefault="00A77C82" w:rsidP="00E972B2">
            <w:pPr>
              <w:pStyle w:val="TAH"/>
            </w:pPr>
            <w:r>
              <w:t>TP</w:t>
            </w:r>
          </w:p>
        </w:tc>
        <w:tc>
          <w:tcPr>
            <w:tcW w:w="1009" w:type="dxa"/>
            <w:tcBorders>
              <w:top w:val="single" w:sz="4" w:space="0" w:color="auto"/>
              <w:left w:val="single" w:sz="4" w:space="0" w:color="auto"/>
              <w:bottom w:val="nil"/>
              <w:right w:val="single" w:sz="4" w:space="0" w:color="auto"/>
            </w:tcBorders>
            <w:hideMark/>
          </w:tcPr>
          <w:p w14:paraId="48B6B9E5" w14:textId="77777777" w:rsidR="00A77C82" w:rsidRDefault="00A77C82" w:rsidP="00E972B2">
            <w:pPr>
              <w:pStyle w:val="TAH"/>
            </w:pPr>
            <w:r>
              <w:t>Verdict</w:t>
            </w:r>
          </w:p>
        </w:tc>
      </w:tr>
      <w:tr w:rsidR="00A77C82" w14:paraId="06913A61" w14:textId="77777777" w:rsidTr="00A77C82">
        <w:trPr>
          <w:cantSplit/>
          <w:tblHeader/>
        </w:trPr>
        <w:tc>
          <w:tcPr>
            <w:tcW w:w="641" w:type="dxa"/>
            <w:tcBorders>
              <w:top w:val="nil"/>
              <w:left w:val="single" w:sz="4" w:space="0" w:color="auto"/>
              <w:bottom w:val="single" w:sz="4" w:space="0" w:color="auto"/>
              <w:right w:val="single" w:sz="4" w:space="0" w:color="auto"/>
            </w:tcBorders>
          </w:tcPr>
          <w:p w14:paraId="03A421CB" w14:textId="77777777" w:rsidR="00A77C82" w:rsidRDefault="00A77C82" w:rsidP="00E972B2">
            <w:pPr>
              <w:pStyle w:val="TAH"/>
            </w:pPr>
          </w:p>
        </w:tc>
        <w:tc>
          <w:tcPr>
            <w:tcW w:w="3794" w:type="dxa"/>
            <w:tcBorders>
              <w:top w:val="nil"/>
              <w:left w:val="single" w:sz="4" w:space="0" w:color="auto"/>
              <w:bottom w:val="single" w:sz="4" w:space="0" w:color="auto"/>
              <w:right w:val="single" w:sz="4" w:space="0" w:color="auto"/>
            </w:tcBorders>
          </w:tcPr>
          <w:p w14:paraId="4AB11FBE" w14:textId="77777777" w:rsidR="00A77C82" w:rsidRDefault="00A77C82" w:rsidP="00E972B2">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081BA24E" w14:textId="77777777" w:rsidR="00A77C82" w:rsidRDefault="00A77C82" w:rsidP="00E972B2">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272E3B7E" w14:textId="77777777" w:rsidR="00A77C82" w:rsidRDefault="00A77C82" w:rsidP="00E972B2">
            <w:pPr>
              <w:pStyle w:val="TAH"/>
            </w:pPr>
            <w:r>
              <w:t>Message</w:t>
            </w:r>
          </w:p>
        </w:tc>
        <w:tc>
          <w:tcPr>
            <w:tcW w:w="561" w:type="dxa"/>
            <w:tcBorders>
              <w:top w:val="nil"/>
              <w:left w:val="single" w:sz="4" w:space="0" w:color="auto"/>
              <w:bottom w:val="single" w:sz="4" w:space="0" w:color="auto"/>
              <w:right w:val="single" w:sz="4" w:space="0" w:color="auto"/>
            </w:tcBorders>
          </w:tcPr>
          <w:p w14:paraId="33AD0A3F" w14:textId="77777777" w:rsidR="00A77C82" w:rsidRDefault="00A77C82" w:rsidP="00E972B2">
            <w:pPr>
              <w:pStyle w:val="TAH"/>
            </w:pPr>
          </w:p>
        </w:tc>
        <w:tc>
          <w:tcPr>
            <w:tcW w:w="1009" w:type="dxa"/>
            <w:tcBorders>
              <w:top w:val="nil"/>
              <w:left w:val="single" w:sz="4" w:space="0" w:color="auto"/>
              <w:bottom w:val="single" w:sz="4" w:space="0" w:color="auto"/>
              <w:right w:val="single" w:sz="4" w:space="0" w:color="auto"/>
            </w:tcBorders>
          </w:tcPr>
          <w:p w14:paraId="106ED294" w14:textId="77777777" w:rsidR="00A77C82" w:rsidRDefault="00A77C82" w:rsidP="00E972B2">
            <w:pPr>
              <w:pStyle w:val="TAH"/>
            </w:pPr>
          </w:p>
        </w:tc>
      </w:tr>
      <w:tr w:rsidR="00A77C82" w14:paraId="778F4DF5"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C796113" w14:textId="77777777" w:rsidR="00A77C82" w:rsidRDefault="00A77C82" w:rsidP="00E972B2">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278DD478" w14:textId="0358A971" w:rsidR="00A77C82" w:rsidRDefault="00A77C82" w:rsidP="00E972B2">
            <w:pPr>
              <w:pStyle w:val="TAL"/>
            </w:pPr>
            <w:r>
              <w:t>Check: Does the UE (MCVideo client) correctly perform procedure 'MCX CT group call establishment with manual commencement' as described in TS 36.579-1 [2] Table 5.3.5.3-1?</w:t>
            </w:r>
          </w:p>
        </w:tc>
        <w:tc>
          <w:tcPr>
            <w:tcW w:w="701" w:type="dxa"/>
            <w:tcBorders>
              <w:top w:val="single" w:sz="4" w:space="0" w:color="auto"/>
              <w:left w:val="single" w:sz="4" w:space="0" w:color="auto"/>
              <w:bottom w:val="single" w:sz="4" w:space="0" w:color="auto"/>
              <w:right w:val="single" w:sz="4" w:space="0" w:color="auto"/>
            </w:tcBorders>
            <w:hideMark/>
          </w:tcPr>
          <w:p w14:paraId="071CCCC6"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E87ED9"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50575081" w14:textId="77777777" w:rsidR="00A77C82" w:rsidRDefault="00A77C82" w:rsidP="00E972B2">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40B84080" w14:textId="77777777" w:rsidR="00A77C82" w:rsidRDefault="00A77C82" w:rsidP="00E972B2">
            <w:pPr>
              <w:pStyle w:val="TAC"/>
            </w:pPr>
            <w:r>
              <w:t>P</w:t>
            </w:r>
          </w:p>
        </w:tc>
      </w:tr>
      <w:tr w:rsidR="00A77C82" w14:paraId="4081E1AF"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4FAE9994" w14:textId="77777777" w:rsidR="00A77C82" w:rsidRDefault="00A77C82" w:rsidP="00E972B2">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78469A0E"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790FC61"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202EE14B"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185BBBC"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427FEBB2" w14:textId="77777777" w:rsidR="00A77C82" w:rsidRDefault="00A77C82" w:rsidP="00E972B2">
            <w:pPr>
              <w:pStyle w:val="TAC"/>
            </w:pPr>
            <w:r>
              <w:t>-</w:t>
            </w:r>
          </w:p>
        </w:tc>
      </w:tr>
      <w:tr w:rsidR="00A77C82" w14:paraId="2FCB5CE9"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51BBBE21" w14:textId="77777777" w:rsidR="00A77C82" w:rsidRDefault="00A77C82" w:rsidP="00E972B2">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2A79E3BD" w14:textId="7B6913F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1" w:type="dxa"/>
            <w:tcBorders>
              <w:top w:val="single" w:sz="4" w:space="0" w:color="auto"/>
              <w:left w:val="single" w:sz="4" w:space="0" w:color="auto"/>
              <w:bottom w:val="single" w:sz="4" w:space="0" w:color="auto"/>
              <w:right w:val="single" w:sz="4" w:space="0" w:color="auto"/>
            </w:tcBorders>
            <w:hideMark/>
          </w:tcPr>
          <w:p w14:paraId="212284C8"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444CAC32"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C76D534" w14:textId="77777777" w:rsidR="00A77C82" w:rsidRDefault="00A77C82" w:rsidP="00E972B2">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05DDF9F8" w14:textId="77777777" w:rsidR="00A77C82" w:rsidRDefault="00A77C82" w:rsidP="00E972B2">
            <w:pPr>
              <w:pStyle w:val="TAC"/>
            </w:pPr>
            <w:r>
              <w:t>P</w:t>
            </w:r>
          </w:p>
        </w:tc>
      </w:tr>
      <w:tr w:rsidR="00A77C82" w14:paraId="258C38C6"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7B82ADE" w14:textId="77777777" w:rsidR="00A77C82" w:rsidRDefault="00A77C82" w:rsidP="00E972B2">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5F51406B"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B21246F"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17F8ED0"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2596AF4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20CE4DD2" w14:textId="77777777" w:rsidR="00A77C82" w:rsidRDefault="00A77C82" w:rsidP="00E972B2">
            <w:pPr>
              <w:pStyle w:val="TAC"/>
            </w:pPr>
            <w:r>
              <w:t>-</w:t>
            </w:r>
          </w:p>
        </w:tc>
      </w:tr>
      <w:tr w:rsidR="00A77C82" w14:paraId="19B0BB9B"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F6AC259" w14:textId="77777777" w:rsidR="00A77C82" w:rsidRDefault="00A77C82" w:rsidP="00E972B2">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0DAE8F93" w14:textId="083BCAB9"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1" w:type="dxa"/>
            <w:tcBorders>
              <w:top w:val="single" w:sz="4" w:space="0" w:color="auto"/>
              <w:left w:val="single" w:sz="4" w:space="0" w:color="auto"/>
              <w:bottom w:val="single" w:sz="4" w:space="0" w:color="auto"/>
              <w:right w:val="single" w:sz="4" w:space="0" w:color="auto"/>
            </w:tcBorders>
            <w:hideMark/>
          </w:tcPr>
          <w:p w14:paraId="7CC6B990"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EC9CE3C"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EF9B6A0" w14:textId="77777777" w:rsidR="00A77C82" w:rsidRDefault="00A77C82" w:rsidP="00E972B2">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5CE00871" w14:textId="77777777" w:rsidR="00A77C82" w:rsidRDefault="00A77C82" w:rsidP="00E972B2">
            <w:pPr>
              <w:pStyle w:val="TAC"/>
            </w:pPr>
            <w:r>
              <w:t>P</w:t>
            </w:r>
          </w:p>
        </w:tc>
      </w:tr>
      <w:tr w:rsidR="00A77C82" w14:paraId="6312F463"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C19FA02" w14:textId="77777777" w:rsidR="00A77C82" w:rsidRDefault="00A77C82" w:rsidP="00E972B2">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7B98EA40"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345F9D0D"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318C2AE"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77F1679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031F4E7E" w14:textId="77777777" w:rsidR="00A77C82" w:rsidRDefault="00A77C82" w:rsidP="00E972B2">
            <w:pPr>
              <w:pStyle w:val="TAC"/>
            </w:pPr>
            <w:r>
              <w:t>-</w:t>
            </w:r>
          </w:p>
        </w:tc>
      </w:tr>
    </w:tbl>
    <w:p w14:paraId="69367825" w14:textId="77777777" w:rsidR="00A77C82" w:rsidRDefault="00A77C82" w:rsidP="00A77C82"/>
    <w:p w14:paraId="69AC0FC9" w14:textId="77777777" w:rsidR="00A77C82" w:rsidRDefault="00A77C82" w:rsidP="00E972B2">
      <w:pPr>
        <w:pStyle w:val="H6"/>
      </w:pPr>
      <w:r>
        <w:t>6.1.1.4.3.3</w:t>
      </w:r>
      <w:r>
        <w:tab/>
        <w:t>Specific message contents</w:t>
      </w:r>
    </w:p>
    <w:p w14:paraId="08E684E3" w14:textId="77777777" w:rsidR="00A77C82" w:rsidRDefault="00A77C82" w:rsidP="00E972B2">
      <w:pPr>
        <w:pStyle w:val="TH"/>
      </w:pPr>
      <w:r>
        <w:t xml:space="preserve">Table 6.1.1.4.3.3-1: SIP INVITE from the SS (Step 1, Table 6.1.1.4.3.2-1; </w:t>
      </w:r>
      <w:r>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A77C82" w14:paraId="1562D018"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E84BD67" w14:textId="77777777" w:rsidR="00A77C82" w:rsidRDefault="00A77C82" w:rsidP="00E972B2">
            <w:pPr>
              <w:pStyle w:val="TAL"/>
            </w:pPr>
            <w:r>
              <w:t>Derivation Path: TS 36.579-1 [2], Table 5.5.2.5.2-1, condition MANUAL</w:t>
            </w:r>
          </w:p>
        </w:tc>
      </w:tr>
      <w:tr w:rsidR="00A77C82" w14:paraId="5EA8EA21"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AD5DAA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0DE8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D6AA6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550452"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89386D8" w14:textId="77777777" w:rsidR="00A77C82" w:rsidRDefault="00A77C82" w:rsidP="00E972B2">
            <w:pPr>
              <w:pStyle w:val="TAH"/>
            </w:pPr>
            <w:r>
              <w:t>Condition</w:t>
            </w:r>
          </w:p>
        </w:tc>
      </w:tr>
      <w:tr w:rsidR="00A77C82" w14:paraId="459EFDD6"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112ACFC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271CC5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2B86D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84D060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0DEC8460" w14:textId="77777777" w:rsidR="00A77C82" w:rsidRDefault="00A77C82" w:rsidP="00E972B2">
            <w:pPr>
              <w:pStyle w:val="TAL"/>
            </w:pPr>
          </w:p>
        </w:tc>
      </w:tr>
      <w:tr w:rsidR="00A77C82" w14:paraId="73DBDB89"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7F7CE5F6"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8F0BC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C46DA6"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9AF395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238B09A" w14:textId="77777777" w:rsidR="00A77C82" w:rsidRDefault="00A77C82" w:rsidP="00E972B2">
            <w:pPr>
              <w:pStyle w:val="TAL"/>
            </w:pPr>
          </w:p>
        </w:tc>
      </w:tr>
      <w:tr w:rsidR="00A77C82" w14:paraId="197D7C3E"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5481FD92"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9E9ABF9" w14:textId="77777777" w:rsidR="00A77C82" w:rsidRDefault="00A77C82" w:rsidP="00E972B2">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3477327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BD701B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26A0CE4" w14:textId="77777777" w:rsidR="00A77C82" w:rsidRDefault="00A77C82" w:rsidP="00E972B2">
            <w:pPr>
              <w:pStyle w:val="TAL"/>
            </w:pPr>
          </w:p>
        </w:tc>
      </w:tr>
      <w:tr w:rsidR="00A77C82" w14:paraId="7593F1F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7E1422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570E9E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CA01A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BAD7EF7"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EC9EC7" w14:textId="77777777" w:rsidR="00A77C82" w:rsidRDefault="00A77C82" w:rsidP="00E972B2">
            <w:pPr>
              <w:pStyle w:val="TAL"/>
            </w:pPr>
          </w:p>
        </w:tc>
      </w:tr>
      <w:tr w:rsidR="00A77C82" w14:paraId="3E8942A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47B74B8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D8708C" w14:textId="77777777" w:rsidR="00A77C82" w:rsidRDefault="00A77C82" w:rsidP="00E972B2">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53629F2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9804B0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9CBE7D3" w14:textId="77777777" w:rsidR="00A77C82" w:rsidRDefault="00A77C82" w:rsidP="00E972B2">
            <w:pPr>
              <w:pStyle w:val="TAL"/>
            </w:pPr>
          </w:p>
        </w:tc>
      </w:tr>
    </w:tbl>
    <w:p w14:paraId="32CFA317" w14:textId="77777777" w:rsidR="00A77C82" w:rsidRDefault="00A77C82" w:rsidP="00A77C82"/>
    <w:p w14:paraId="62B084B1" w14:textId="77777777" w:rsidR="00A77C82" w:rsidRDefault="00A77C82" w:rsidP="00E972B2">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15BEF3"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8DF6440" w14:textId="77777777" w:rsidR="00A77C82" w:rsidRDefault="00A77C82" w:rsidP="00E972B2">
            <w:pPr>
              <w:pStyle w:val="TAL"/>
            </w:pPr>
            <w:r>
              <w:t>Derivation Path: TS 36.579-1 [2], Table 5.5.3.1.2-2, condition INITIAL_SDP_OFFER</w:t>
            </w:r>
          </w:p>
        </w:tc>
      </w:tr>
    </w:tbl>
    <w:p w14:paraId="664B1FA1" w14:textId="77777777" w:rsidR="00A77C82" w:rsidRDefault="00A77C82" w:rsidP="00A77C82"/>
    <w:p w14:paraId="6B095BE5" w14:textId="77777777" w:rsidR="00A77C82" w:rsidRDefault="00A77C82" w:rsidP="00E972B2">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8417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1175C6C" w14:textId="77777777" w:rsidR="00A77C82" w:rsidRDefault="00A77C82" w:rsidP="00E972B2">
            <w:pPr>
              <w:pStyle w:val="TAL"/>
            </w:pPr>
            <w:r>
              <w:t>Derivation Path: TS 36.579-1 [2], Table 5.5.3.2.2-2, condition GROUP-CALL</w:t>
            </w:r>
          </w:p>
        </w:tc>
      </w:tr>
    </w:tbl>
    <w:p w14:paraId="6326A0B6" w14:textId="77777777" w:rsidR="00A77C82" w:rsidRDefault="00A77C82" w:rsidP="00A77C82"/>
    <w:p w14:paraId="5BF03E9B" w14:textId="77777777" w:rsidR="00A77C82" w:rsidRDefault="00A77C82" w:rsidP="00E972B2">
      <w:pPr>
        <w:pStyle w:val="TH"/>
      </w:pPr>
      <w:r>
        <w:t>Table 6.1.1.4.3.3-3..4: Void</w:t>
      </w:r>
    </w:p>
    <w:p w14:paraId="2A9EAE01" w14:textId="77777777" w:rsidR="00A77C82" w:rsidRDefault="00A77C82" w:rsidP="00E972B2">
      <w:pPr>
        <w:pStyle w:val="TH"/>
      </w:pPr>
      <w:r>
        <w:t xml:space="preserve">Table 6.1.1.4.3.3-5: SIP 200 (OK) from the UE (Step 1, Table 6.1.1.4.3.2-1;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B673FB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863335" w14:textId="77777777" w:rsidR="00A77C82" w:rsidRDefault="00A77C82" w:rsidP="00E972B2">
            <w:pPr>
              <w:pStyle w:val="TAL"/>
              <w:rPr>
                <w:color w:val="000000"/>
              </w:rPr>
            </w:pPr>
            <w:r>
              <w:rPr>
                <w:rFonts w:cs="Arial"/>
                <w:szCs w:val="18"/>
              </w:rPr>
              <w:t>Derivation Path: TS 36.579-1 [2]</w:t>
            </w:r>
            <w:r>
              <w:rPr>
                <w:color w:val="000000"/>
              </w:rPr>
              <w:t xml:space="preserve">, </w:t>
            </w:r>
            <w:r>
              <w:t xml:space="preserve">Table 5.5.2.17.1.1-1, </w:t>
            </w:r>
            <w:r>
              <w:rPr>
                <w:color w:val="000000"/>
              </w:rPr>
              <w:t>condition</w:t>
            </w:r>
            <w:r>
              <w:t xml:space="preserve"> INVITE-RSP</w:t>
            </w:r>
          </w:p>
        </w:tc>
      </w:tr>
      <w:tr w:rsidR="00A77C82" w14:paraId="7944CF48"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5304F413"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014628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913D46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C7DE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6BE9AC9" w14:textId="77777777" w:rsidR="00A77C82" w:rsidRDefault="00A77C82" w:rsidP="00E972B2">
            <w:pPr>
              <w:pStyle w:val="TAH"/>
            </w:pPr>
            <w:r>
              <w:t>Condition</w:t>
            </w:r>
          </w:p>
        </w:tc>
      </w:tr>
      <w:tr w:rsidR="00A77C82" w14:paraId="52A701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FD0FB2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4127F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1A82706"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AEDCC7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92541" w14:textId="77777777" w:rsidR="00A77C82" w:rsidRDefault="00A77C82" w:rsidP="00E972B2">
            <w:pPr>
              <w:pStyle w:val="TAL"/>
            </w:pPr>
          </w:p>
        </w:tc>
      </w:tr>
      <w:tr w:rsidR="00A77C82" w14:paraId="1AF2DD4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EDE7F7"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20E8F23B"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3A192E2"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088CAC9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5D115" w14:textId="77777777" w:rsidR="00A77C82" w:rsidRDefault="00A77C82" w:rsidP="00E972B2">
            <w:pPr>
              <w:pStyle w:val="TAL"/>
            </w:pPr>
          </w:p>
        </w:tc>
      </w:tr>
      <w:tr w:rsidR="00A77C82" w14:paraId="1529E10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21F0384"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AD6D74A" w14:textId="77777777" w:rsidR="00A77C82" w:rsidRDefault="00A77C82" w:rsidP="00E972B2">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0F0E00E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469C8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EEC5DF" w14:textId="77777777" w:rsidR="00A77C82" w:rsidRDefault="00A77C82" w:rsidP="00E972B2">
            <w:pPr>
              <w:pStyle w:val="TAL"/>
            </w:pPr>
          </w:p>
        </w:tc>
      </w:tr>
      <w:tr w:rsidR="00A77C82" w14:paraId="6E70DDF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2AA2A9A"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53108BF"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5296712"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30640CA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46712F" w14:textId="77777777" w:rsidR="00A77C82" w:rsidRDefault="00A77C82" w:rsidP="00E972B2">
            <w:pPr>
              <w:pStyle w:val="TAL"/>
            </w:pPr>
          </w:p>
        </w:tc>
      </w:tr>
      <w:tr w:rsidR="00A77C82" w14:paraId="7FB76F4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B00D214"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8838AF" w14:textId="77777777" w:rsidR="00A77C82" w:rsidRDefault="00A77C82" w:rsidP="00E972B2">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29F36F5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020C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A4A76B" w14:textId="77777777" w:rsidR="00A77C82" w:rsidRDefault="00A77C82" w:rsidP="00E972B2">
            <w:pPr>
              <w:pStyle w:val="TAL"/>
            </w:pPr>
          </w:p>
        </w:tc>
      </w:tr>
    </w:tbl>
    <w:p w14:paraId="3B35454C" w14:textId="77777777" w:rsidR="00A77C82" w:rsidRDefault="00A77C82" w:rsidP="00A77C82">
      <w:pPr>
        <w:rPr>
          <w:color w:val="000000"/>
        </w:rPr>
      </w:pPr>
    </w:p>
    <w:p w14:paraId="05B03F2B" w14:textId="77777777" w:rsidR="00A77C82" w:rsidRDefault="00A77C82" w:rsidP="00E972B2">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DDDAA78"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573FDD5" w14:textId="77777777" w:rsidR="00A77C82" w:rsidRDefault="00A77C82" w:rsidP="00E972B2">
            <w:pPr>
              <w:pStyle w:val="TAL"/>
            </w:pPr>
            <w:r>
              <w:t>Derivation Path: TS 36.579-1 [2], Table 5.5.3.1.1-2, condition SDP_ANSWER</w:t>
            </w:r>
          </w:p>
        </w:tc>
      </w:tr>
    </w:tbl>
    <w:p w14:paraId="1BE1B27C" w14:textId="77777777" w:rsidR="00A77C82" w:rsidRDefault="00A77C82" w:rsidP="00A77C82"/>
    <w:p w14:paraId="3C89004F" w14:textId="77777777" w:rsidR="00A77C82" w:rsidRDefault="00A77C82" w:rsidP="00E972B2">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AFE01F7"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EDDB88E" w14:textId="4BC66C2A" w:rsidR="00A77C82" w:rsidRDefault="00A77C82" w:rsidP="00E972B2">
            <w:pPr>
              <w:pStyle w:val="TAL"/>
              <w:rPr>
                <w:color w:val="000000"/>
              </w:rPr>
            </w:pPr>
            <w:bookmarkStart w:id="386" w:name="_Hlk97909248"/>
            <w:bookmarkStart w:id="387" w:name="_Hlk97909348"/>
            <w:r>
              <w:t xml:space="preserve">Derivation Path: TS 36.579-1 [2], Table 5.5.3.2.1-2, </w:t>
            </w:r>
            <w:r>
              <w:rPr>
                <w:color w:val="000000"/>
              </w:rPr>
              <w:t>condition INVITE-RSP</w:t>
            </w:r>
          </w:p>
        </w:tc>
      </w:tr>
      <w:bookmarkEnd w:id="386"/>
    </w:tbl>
    <w:p w14:paraId="0D9E4D9B" w14:textId="77777777" w:rsidR="00A77C82" w:rsidRDefault="00A77C82" w:rsidP="00A77C82"/>
    <w:bookmarkEnd w:id="387"/>
    <w:p w14:paraId="0D13E3DE" w14:textId="77777777" w:rsidR="00A77C82" w:rsidRDefault="00A77C82" w:rsidP="00E972B2">
      <w:pPr>
        <w:pStyle w:val="TH"/>
      </w:pPr>
      <w:r>
        <w:t>Table 6.1.1.4.3.6-7: Void</w:t>
      </w:r>
    </w:p>
    <w:p w14:paraId="4F1963BC" w14:textId="77777777" w:rsidR="00A77C82" w:rsidRDefault="00A77C82" w:rsidP="00A77C82">
      <w:pPr>
        <w:keepNext/>
        <w:widowControl w:val="0"/>
        <w:rPr>
          <w:color w:val="000000"/>
        </w:rPr>
      </w:pPr>
    </w:p>
    <w:p w14:paraId="1C1403F5" w14:textId="77777777" w:rsidR="00A77C82" w:rsidRDefault="00A77C82" w:rsidP="00A77C82">
      <w:pPr>
        <w:keepNext/>
        <w:keepLines/>
        <w:spacing w:before="120"/>
        <w:ind w:left="1418" w:hanging="1418"/>
        <w:outlineLvl w:val="3"/>
        <w:rPr>
          <w:rFonts w:ascii="Arial" w:hAnsi="Arial"/>
          <w:sz w:val="24"/>
        </w:rPr>
      </w:pPr>
      <w:bookmarkStart w:id="388" w:name="_Toc75906920"/>
      <w:bookmarkStart w:id="389" w:name="_Toc75907257"/>
      <w:bookmarkStart w:id="390" w:name="_Toc84345717"/>
      <w:bookmarkEnd w:id="375"/>
      <w:bookmarkEnd w:id="376"/>
      <w:r>
        <w:rPr>
          <w:rFonts w:ascii="Arial" w:hAnsi="Arial"/>
          <w:sz w:val="24"/>
        </w:rPr>
        <w:t>6.1.1.5</w:t>
      </w:r>
      <w:r>
        <w:rPr>
          <w:rFonts w:ascii="Arial" w:hAnsi="Arial"/>
          <w:sz w:val="24"/>
        </w:rPr>
        <w:tab/>
        <w:t>On-network / On-demand Pre-arranged Group Call / Emergency Group Call / Client Originated (CO)</w:t>
      </w:r>
      <w:bookmarkEnd w:id="388"/>
      <w:bookmarkEnd w:id="389"/>
      <w:bookmarkEnd w:id="390"/>
    </w:p>
    <w:p w14:paraId="46E88D9E" w14:textId="77777777" w:rsidR="00A77C82" w:rsidRDefault="00A77C82" w:rsidP="00E972B2">
      <w:pPr>
        <w:pStyle w:val="H6"/>
      </w:pPr>
      <w:bookmarkStart w:id="391" w:name="_Toc52787500"/>
      <w:bookmarkStart w:id="392" w:name="_Toc52787680"/>
      <w:r>
        <w:t>6.1.1.5.1</w:t>
      </w:r>
      <w:r>
        <w:tab/>
        <w:t>Test Purpose (TP)</w:t>
      </w:r>
      <w:bookmarkEnd w:id="391"/>
      <w:bookmarkEnd w:id="392"/>
    </w:p>
    <w:p w14:paraId="628DC867" w14:textId="77777777" w:rsidR="00A77C82" w:rsidRDefault="00A77C82" w:rsidP="00E972B2">
      <w:pPr>
        <w:pStyle w:val="H6"/>
      </w:pPr>
      <w:r>
        <w:t>(1)</w:t>
      </w:r>
    </w:p>
    <w:p w14:paraId="744E07BC" w14:textId="77777777" w:rsidR="00A77C82" w:rsidRDefault="00A77C82" w:rsidP="00E972B2">
      <w:pPr>
        <w:pStyle w:val="PL"/>
      </w:pPr>
      <w:r>
        <w:rPr>
          <w:b/>
          <w:noProof w:val="0"/>
        </w:rPr>
        <w:t>with</w:t>
      </w:r>
      <w:r>
        <w:rPr>
          <w:noProof w:val="0"/>
        </w:rPr>
        <w:t xml:space="preserve"> { the UE (MCVideo Client) registered and authorized for MCVideo Service }</w:t>
      </w:r>
    </w:p>
    <w:p w14:paraId="708B9BD9" w14:textId="77777777" w:rsidR="00A77C82" w:rsidRDefault="00A77C82" w:rsidP="00E972B2">
      <w:pPr>
        <w:pStyle w:val="PL"/>
      </w:pPr>
      <w:r>
        <w:rPr>
          <w:noProof w:val="0"/>
        </w:rPr>
        <w:t>ensure that {</w:t>
      </w:r>
    </w:p>
    <w:p w14:paraId="36E6CB0B"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Emergency Group Call, with implicit Transmission Control }</w:t>
      </w:r>
    </w:p>
    <w:p w14:paraId="4F083E89" w14:textId="77777777" w:rsidR="00A77C82" w:rsidRDefault="00A77C82" w:rsidP="00E972B2">
      <w:pPr>
        <w:pStyle w:val="PL"/>
        <w:rPr>
          <w:b/>
        </w:rPr>
      </w:pPr>
      <w:r>
        <w:rPr>
          <w:noProof w:val="0"/>
        </w:rPr>
        <w:t xml:space="preserve">    </w:t>
      </w:r>
      <w:r>
        <w:rPr>
          <w:b/>
          <w:noProof w:val="0"/>
        </w:rPr>
        <w:t>then</w:t>
      </w:r>
      <w:r>
        <w:rPr>
          <w:noProof w:val="0"/>
        </w:rPr>
        <w:t xml:space="preserve"> { the UE (MCVideo Client) requests On-demand Pre-arranged Emergency Group Call by sending a SIP INVITE message </w:t>
      </w:r>
      <w:r>
        <w:rPr>
          <w:b/>
          <w:noProof w:val="0"/>
        </w:rPr>
        <w:t>and</w:t>
      </w:r>
      <w:r>
        <w:rPr>
          <w:bCs/>
          <w:noProof w:val="0"/>
        </w:rPr>
        <w:t>,</w:t>
      </w:r>
      <w:r>
        <w:rPr>
          <w:noProof w:val="0"/>
        </w:rPr>
        <w:t xml:space="preserve"> after indication from the SS (MCVideo Server) that the call was established, provides transmission granted notification to the MCVideo User }</w:t>
      </w:r>
    </w:p>
    <w:p w14:paraId="0A53E9EF" w14:textId="77777777" w:rsidR="00A77C82" w:rsidRDefault="00A77C82" w:rsidP="00E972B2">
      <w:pPr>
        <w:pStyle w:val="PL"/>
      </w:pPr>
      <w:r>
        <w:rPr>
          <w:noProof w:val="0"/>
        </w:rPr>
        <w:t xml:space="preserve">            }</w:t>
      </w:r>
    </w:p>
    <w:p w14:paraId="50423955" w14:textId="77777777" w:rsidR="00A77C82" w:rsidRDefault="00A77C82" w:rsidP="00E972B2">
      <w:pPr>
        <w:pStyle w:val="PL"/>
      </w:pPr>
    </w:p>
    <w:p w14:paraId="179E64F9" w14:textId="77777777" w:rsidR="00A77C82" w:rsidRDefault="00A77C82" w:rsidP="00E972B2">
      <w:pPr>
        <w:pStyle w:val="H6"/>
      </w:pPr>
      <w:r>
        <w:t>(2)</w:t>
      </w:r>
    </w:p>
    <w:p w14:paraId="329457EF" w14:textId="77777777" w:rsidR="00A77C82" w:rsidRDefault="00A77C82" w:rsidP="00E972B2">
      <w:pPr>
        <w:pStyle w:val="PL"/>
      </w:pPr>
      <w:r>
        <w:rPr>
          <w:b/>
          <w:noProof w:val="0"/>
        </w:rPr>
        <w:t>with</w:t>
      </w:r>
      <w:r>
        <w:rPr>
          <w:noProof w:val="0"/>
        </w:rPr>
        <w:t xml:space="preserve"> { the UE (MCVideo Client) having established an MCVideo On-demand Pre-arranged Group Call }</w:t>
      </w:r>
    </w:p>
    <w:p w14:paraId="7FFE3D7E" w14:textId="77777777" w:rsidR="00A77C82" w:rsidRDefault="00A77C82" w:rsidP="00E972B2">
      <w:pPr>
        <w:pStyle w:val="PL"/>
      </w:pPr>
      <w:r>
        <w:rPr>
          <w:noProof w:val="0"/>
        </w:rPr>
        <w:t>ensure that {</w:t>
      </w:r>
    </w:p>
    <w:p w14:paraId="578A0A86" w14:textId="77777777" w:rsidR="00A77C82" w:rsidRDefault="00A77C82" w:rsidP="00E972B2">
      <w:pPr>
        <w:pStyle w:val="PL"/>
      </w:pPr>
      <w:r>
        <w:rPr>
          <w:noProof w:val="0"/>
        </w:rPr>
        <w:t xml:space="preserve">  </w:t>
      </w:r>
      <w:r>
        <w:rPr>
          <w:b/>
          <w:noProof w:val="0"/>
        </w:rPr>
        <w:t>when</w:t>
      </w:r>
      <w:r>
        <w:rPr>
          <w:noProof w:val="0"/>
        </w:rPr>
        <w:t xml:space="preserve"> {the MCVideo User engages in communication with the invited MCVideo User(s)}</w:t>
      </w:r>
    </w:p>
    <w:p w14:paraId="65C2AB57"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 }</w:t>
      </w:r>
    </w:p>
    <w:p w14:paraId="783421B0" w14:textId="77777777" w:rsidR="00A77C82" w:rsidRDefault="00A77C82" w:rsidP="00E972B2">
      <w:pPr>
        <w:pStyle w:val="PL"/>
      </w:pPr>
      <w:r>
        <w:rPr>
          <w:noProof w:val="0"/>
        </w:rPr>
        <w:t xml:space="preserve">            }</w:t>
      </w:r>
    </w:p>
    <w:p w14:paraId="02FD4B29" w14:textId="77777777" w:rsidR="00A77C82" w:rsidRDefault="00A77C82" w:rsidP="00E972B2">
      <w:pPr>
        <w:pStyle w:val="PL"/>
      </w:pPr>
    </w:p>
    <w:p w14:paraId="4A391EDD" w14:textId="77777777" w:rsidR="00A77C82" w:rsidRDefault="00A77C82" w:rsidP="00E972B2">
      <w:pPr>
        <w:pStyle w:val="H6"/>
      </w:pPr>
      <w:r>
        <w:t>(3)</w:t>
      </w:r>
    </w:p>
    <w:p w14:paraId="0C61DC42"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214B7D89" w14:textId="77777777" w:rsidR="00A77C82" w:rsidRDefault="00A77C82" w:rsidP="00E972B2">
      <w:pPr>
        <w:pStyle w:val="PL"/>
      </w:pPr>
      <w:r>
        <w:rPr>
          <w:noProof w:val="0"/>
        </w:rPr>
        <w:t>ensure that {</w:t>
      </w:r>
    </w:p>
    <w:p w14:paraId="681BB507"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9FCB998" w14:textId="77777777" w:rsidR="00A77C82" w:rsidRDefault="00A77C82" w:rsidP="00E972B2">
      <w:pPr>
        <w:pStyle w:val="PL"/>
      </w:pPr>
      <w:r>
        <w:rPr>
          <w:noProof w:val="0"/>
        </w:rPr>
        <w:t xml:space="preserve">    </w:t>
      </w:r>
      <w:r>
        <w:rPr>
          <w:b/>
          <w:noProof w:val="0"/>
        </w:rPr>
        <w:t>then</w:t>
      </w:r>
      <w:r>
        <w:rPr>
          <w:noProof w:val="0"/>
        </w:rPr>
        <w:t xml:space="preserve"> { the UE (MCVideo Client) sends a Transmission End Request, </w:t>
      </w:r>
      <w:r>
        <w:rPr>
          <w:b/>
          <w:bCs/>
          <w:noProof w:val="0"/>
        </w:rPr>
        <w:t>and</w:t>
      </w:r>
      <w:r>
        <w:rPr>
          <w:noProof w:val="0"/>
        </w:rPr>
        <w:t xml:space="preserve"> acknowledges the Transmission End Response with a Transmission Control ACK, </w:t>
      </w:r>
      <w:r>
        <w:rPr>
          <w:b/>
          <w:bCs/>
          <w:noProof w:val="0"/>
        </w:rPr>
        <w:t>and</w:t>
      </w:r>
      <w:r>
        <w:rPr>
          <w:noProof w:val="0"/>
        </w:rPr>
        <w:t xml:space="preserve"> then sends a SIP BYE request </w:t>
      </w:r>
      <w:r>
        <w:rPr>
          <w:b/>
          <w:bCs/>
          <w:noProof w:val="0"/>
        </w:rPr>
        <w:t>and</w:t>
      </w:r>
      <w:r>
        <w:rPr>
          <w:noProof w:val="0"/>
        </w:rPr>
        <w:t xml:space="preserve"> leaves the MCVideo Session }</w:t>
      </w:r>
    </w:p>
    <w:p w14:paraId="3F68ACD9" w14:textId="77777777" w:rsidR="00A77C82" w:rsidRDefault="00A77C82" w:rsidP="00E972B2">
      <w:pPr>
        <w:pStyle w:val="PL"/>
      </w:pPr>
      <w:r>
        <w:rPr>
          <w:noProof w:val="0"/>
        </w:rPr>
        <w:t xml:space="preserve">            }</w:t>
      </w:r>
    </w:p>
    <w:p w14:paraId="2DBBD640" w14:textId="77777777" w:rsidR="00A77C82" w:rsidRDefault="00A77C82" w:rsidP="00E972B2">
      <w:pPr>
        <w:pStyle w:val="PL"/>
      </w:pPr>
    </w:p>
    <w:p w14:paraId="1A1731CA" w14:textId="77777777" w:rsidR="00A77C82" w:rsidRDefault="00A77C82" w:rsidP="00E972B2">
      <w:pPr>
        <w:pStyle w:val="H6"/>
      </w:pPr>
      <w:bookmarkStart w:id="393" w:name="_Toc52787501"/>
      <w:bookmarkStart w:id="394" w:name="_Toc52787681"/>
      <w:r>
        <w:t>6.1.1.5.2</w:t>
      </w:r>
      <w:r>
        <w:tab/>
        <w:t>Conformance requirements</w:t>
      </w:r>
      <w:bookmarkEnd w:id="393"/>
      <w:bookmarkEnd w:id="394"/>
    </w:p>
    <w:p w14:paraId="06DDD260" w14:textId="77777777" w:rsidR="00A77C82" w:rsidRDefault="00A77C82" w:rsidP="00A77C82">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6DC6500" w14:textId="77777777" w:rsidR="00A77C82" w:rsidRDefault="00A77C82" w:rsidP="00A77C82">
      <w:r>
        <w:t>[TS 24.281, clause 9.2.1.2.1.1]</w:t>
      </w:r>
    </w:p>
    <w:p w14:paraId="501B665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324AC2" w14:textId="77777777" w:rsidR="00A77C82" w:rsidRDefault="00A77C82" w:rsidP="00A77C82">
      <w:r>
        <w:t>The MC</w:t>
      </w:r>
      <w:r>
        <w:rPr>
          <w:lang w:eastAsia="zh-CN"/>
        </w:rPr>
        <w:t>Video</w:t>
      </w:r>
      <w:r>
        <w:t xml:space="preserve"> client:</w:t>
      </w:r>
    </w:p>
    <w:p w14:paraId="126AD9EF"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2837570E"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6E137486"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B6A1A9C"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08BBC19"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BBBD46F"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6FD19FD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57EE8660" w14:textId="77777777" w:rsidR="00A77C82" w:rsidRDefault="00A77C82" w:rsidP="00A77C82">
      <w:pPr>
        <w:ind w:left="568" w:hanging="284"/>
      </w:pPr>
      <w:r>
        <w:t>8)</w:t>
      </w:r>
      <w:r>
        <w:tab/>
        <w:t>should include the "timer" option tag in the Supported header field;</w:t>
      </w:r>
    </w:p>
    <w:p w14:paraId="74A5E76A"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ABC5D8"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D1BE8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486BFFF"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0805EA6"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47BBC4F2"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97F4C10"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395B49C" w14:textId="77777777" w:rsidR="00A77C82" w:rsidRDefault="00A77C82" w:rsidP="00A77C82">
      <w:pPr>
        <w:ind w:left="851" w:hanging="284"/>
      </w:pPr>
      <w:r>
        <w:t>a)</w:t>
      </w:r>
      <w:r>
        <w:tab/>
        <w:t>the &lt;session-type&gt; element set to a value of "prearranged";</w:t>
      </w:r>
    </w:p>
    <w:p w14:paraId="513ECAB8" w14:textId="77777777" w:rsidR="00A77C82" w:rsidRDefault="00A77C82" w:rsidP="00A77C82">
      <w:pPr>
        <w:ind w:left="851" w:hanging="284"/>
      </w:pPr>
      <w:r>
        <w:t>b)</w:t>
      </w:r>
      <w:r>
        <w:tab/>
        <w:t>the &lt;mc</w:t>
      </w:r>
      <w:r>
        <w:rPr>
          <w:lang w:eastAsia="zh-CN"/>
        </w:rPr>
        <w:t>video</w:t>
      </w:r>
      <w:r>
        <w:t>-request-uri&gt; element set to the group identity;</w:t>
      </w:r>
    </w:p>
    <w:p w14:paraId="70F3CD0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0DA417"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A5CEDAF"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A17188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315F273"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2C03111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2E3F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45DF4674" w14:textId="77777777" w:rsidR="00A77C82" w:rsidRDefault="00A77C82" w:rsidP="00A77C82">
      <w:pPr>
        <w:ind w:left="568" w:hanging="284"/>
      </w:pPr>
      <w:r>
        <w:t>16)</w:t>
      </w:r>
      <w:r>
        <w:tab/>
        <w:t>if an implicit transmission request is required, shall indicate this as specified in subclause 6.4; and</w:t>
      </w:r>
    </w:p>
    <w:p w14:paraId="219EA8E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EC395AA" w14:textId="77777777" w:rsidR="00A77C82" w:rsidRDefault="00A77C82" w:rsidP="00A77C82">
      <w:r>
        <w:t>On receiving a SIP 2xx response to the SIP INVITE request, the MCVideo client:</w:t>
      </w:r>
    </w:p>
    <w:p w14:paraId="1051877B" w14:textId="77777777" w:rsidR="00A77C82" w:rsidRDefault="00A77C82" w:rsidP="00A77C82">
      <w:pPr>
        <w:ind w:left="568" w:hanging="284"/>
      </w:pPr>
      <w:r>
        <w:t>1)</w:t>
      </w:r>
      <w:r>
        <w:tab/>
        <w:t>shall interact with the user plane as specified in 3GPP TS 24.581 [5] ;</w:t>
      </w:r>
    </w:p>
    <w:p w14:paraId="22C742A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51554A73" w14:textId="77777777" w:rsidR="00A77C82" w:rsidRDefault="00A77C82" w:rsidP="00A77C82">
      <w:pPr>
        <w:ind w:left="568" w:hanging="284"/>
      </w:pPr>
      <w:r>
        <w:t>3)</w:t>
      </w:r>
      <w:r>
        <w:tab/>
        <w:t>may subscribe to the conference event package as specified in subclause </w:t>
      </w:r>
      <w:r>
        <w:rPr>
          <w:lang w:eastAsia="zh-CN"/>
        </w:rPr>
        <w:t>9.1.3.1</w:t>
      </w:r>
      <w:r>
        <w:t>.</w:t>
      </w:r>
    </w:p>
    <w:p w14:paraId="5015FDAF" w14:textId="77777777" w:rsidR="00A77C82" w:rsidRDefault="00A77C82" w:rsidP="00A77C82">
      <w:r>
        <w:t>On receiving a SIP 4xx response, a SIP 5xx response or a SIP 6xx response to the SIP INVITE request:</w:t>
      </w:r>
    </w:p>
    <w:p w14:paraId="76B20F9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280D1F13"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A6DE243"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048DED53"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53D6397B" w14:textId="77777777" w:rsidR="00A77C82" w:rsidRDefault="00A77C82" w:rsidP="00A77C82">
      <w:r>
        <w:t>[TS 24.281, clause 6.2.8.1.1]</w:t>
      </w:r>
    </w:p>
    <w:p w14:paraId="5C680397" w14:textId="77777777" w:rsidR="00A77C82" w:rsidRDefault="00A77C82" w:rsidP="00A77C82">
      <w:r>
        <w:t>This subclause is referenced from other procedures.</w:t>
      </w:r>
    </w:p>
    <w:p w14:paraId="1D5EA4E1" w14:textId="77777777" w:rsidR="00A77C82" w:rsidRDefault="00A77C82" w:rsidP="00A77C82">
      <w:r>
        <w:t>When the MCVideo emergency state is set and this MCVideo user and MCVideo group are authorized to initiate MCVideo emergency group calls as determined by the procedures of subclause 6.2.8.1.8, the MCVideo client:</w:t>
      </w:r>
    </w:p>
    <w:p w14:paraId="52E80A3A"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2ADD3FA5"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04DF57FD" w14:textId="77777777" w:rsidR="00A77C82" w:rsidRDefault="00A77C82" w:rsidP="00A77C82">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073F3D7C" w14:textId="77777777" w:rsidR="00A77C82" w:rsidRDefault="00A77C82" w:rsidP="00A77C82">
      <w:pPr>
        <w:ind w:left="851" w:hanging="284"/>
      </w:pPr>
      <w:r>
        <w:t>b)</w:t>
      </w:r>
      <w:r>
        <w:tab/>
        <w:t>perform the procedures specified in subclause 6.2.9.1 for the MCVideo emergency alert trigger;</w:t>
      </w:r>
    </w:p>
    <w:p w14:paraId="202676D8" w14:textId="77777777" w:rsidR="00A77C82" w:rsidRDefault="00A77C82" w:rsidP="00A77C82">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EAA0A2A" w14:textId="77777777" w:rsidR="00A77C82" w:rsidRDefault="00A77C82" w:rsidP="00A77C82">
      <w:pPr>
        <w:ind w:left="568" w:hanging="284"/>
      </w:pPr>
      <w:r>
        <w:t>4)</w:t>
      </w:r>
      <w:r>
        <w:tab/>
        <w:t>if the MCVideo client emergency group state of the group is set to a value other than "MVEG 2: in-progress" set the MCVideo client emergency group state of the MCVideo group to "MVEG 3: confirm-pending".</w:t>
      </w:r>
    </w:p>
    <w:p w14:paraId="5C54FB52" w14:textId="77777777" w:rsidR="00A77C82" w:rsidRDefault="00A77C82" w:rsidP="00A77C82">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433A619D" w14:textId="77777777" w:rsidR="00A77C82" w:rsidRDefault="00A77C82" w:rsidP="00A77C82">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31BFA24C"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1FC2046B"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shall:</w:t>
      </w:r>
    </w:p>
    <w:p w14:paraId="7130494C" w14:textId="77777777" w:rsidR="00A77C82" w:rsidRDefault="00A77C82" w:rsidP="00A77C82">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6478CCF0" w14:textId="77777777" w:rsidR="00A77C82" w:rsidRDefault="00A77C82" w:rsidP="00A77C82">
      <w:pPr>
        <w:ind w:left="851" w:hanging="284"/>
      </w:pPr>
      <w:r>
        <w:t>b)</w:t>
      </w:r>
      <w:r>
        <w:tab/>
        <w:t>perform the procedures specified in subclause 6.2.9.1 for the MCVideo emergency alert trigger;</w:t>
      </w:r>
    </w:p>
    <w:p w14:paraId="095AF56C" w14:textId="77777777" w:rsidR="00A77C82" w:rsidRDefault="00A77C82" w:rsidP="00A77C82">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85E8BC" w14:textId="77777777" w:rsidR="00A77C82" w:rsidRDefault="00A77C82" w:rsidP="00A77C82">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93E2621" w14:textId="77777777" w:rsidR="00A77C82" w:rsidRDefault="00A77C82" w:rsidP="00A77C82">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30496B73" w14:textId="77777777" w:rsidR="00A77C82" w:rsidRDefault="00A77C82" w:rsidP="00A77C82">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0BABE73F" w14:textId="77777777" w:rsidR="00A77C82" w:rsidRDefault="00A77C82" w:rsidP="00A77C82">
      <w:r>
        <w:t>[TS 24.281, clause 6.2.8.1.2]</w:t>
      </w:r>
    </w:p>
    <w:p w14:paraId="5CD30A27" w14:textId="77777777" w:rsidR="00A77C82" w:rsidRDefault="00A77C82" w:rsidP="00A77C82">
      <w:r>
        <w:t>This subclause is referenced from other procedures.</w:t>
      </w:r>
    </w:p>
    <w:p w14:paraId="27396D72" w14:textId="77777777" w:rsidR="00A77C82" w:rsidRDefault="00A77C82" w:rsidP="00A77C82">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1288687" w14:textId="77777777" w:rsidR="00A77C82" w:rsidRDefault="00A77C82" w:rsidP="00A77C82">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ABDDA42" w14:textId="77777777" w:rsidR="00A77C82" w:rsidRDefault="00A77C82" w:rsidP="00A77C82">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106B016D" w14:textId="77777777" w:rsidR="00A77C82" w:rsidRDefault="00A77C82" w:rsidP="00A77C82">
      <w:r>
        <w:t>[TS 24.281, clause 6.2.8.1.3]</w:t>
      </w:r>
    </w:p>
    <w:p w14:paraId="74227834" w14:textId="77777777" w:rsidR="00A77C82" w:rsidRDefault="00A77C82" w:rsidP="00A77C82">
      <w:r>
        <w:t>This subclause is referenced from other procedures.</w:t>
      </w:r>
    </w:p>
    <w:p w14:paraId="696A5946" w14:textId="77777777" w:rsidR="00A77C82" w:rsidRDefault="00A77C82" w:rsidP="00A77C82">
      <w:r>
        <w:t>Upon receiving a SIP INFO request within the dialog of the SIP request for a priority group call:</w:t>
      </w:r>
    </w:p>
    <w:p w14:paraId="2FEFD255" w14:textId="77777777" w:rsidR="00A77C82" w:rsidRDefault="00A77C82" w:rsidP="00A77C82">
      <w:pPr>
        <w:ind w:left="568" w:hanging="284"/>
      </w:pPr>
      <w:r>
        <w:t>-</w:t>
      </w:r>
      <w:r>
        <w:tab/>
        <w:t>with the Info-Package header field containing the g.3gpp.mc</w:t>
      </w:r>
      <w:r>
        <w:rPr>
          <w:lang w:eastAsia="zh-CN"/>
        </w:rPr>
        <w:t>video</w:t>
      </w:r>
      <w:r>
        <w:t>-info package name;</w:t>
      </w:r>
    </w:p>
    <w:p w14:paraId="1E64E30B" w14:textId="77777777" w:rsidR="00A77C82" w:rsidRDefault="00A77C82" w:rsidP="00A77C82">
      <w:pPr>
        <w:ind w:left="568" w:hanging="284"/>
      </w:pPr>
      <w:r>
        <w:t>-</w:t>
      </w:r>
      <w:r>
        <w:tab/>
        <w:t>with the application/vnd.3gpp.mc</w:t>
      </w:r>
      <w:r>
        <w:rPr>
          <w:lang w:eastAsia="zh-CN"/>
        </w:rPr>
        <w:t>video</w:t>
      </w:r>
      <w:r>
        <w:t>-info+xml MIME body associated with the info package according to IETF RFC 6086 [54]; and</w:t>
      </w:r>
    </w:p>
    <w:p w14:paraId="1F66E082" w14:textId="77777777" w:rsidR="00A77C82" w:rsidRDefault="00A77C82" w:rsidP="00A77C82">
      <w:pPr>
        <w:ind w:left="568" w:hanging="284"/>
      </w:pPr>
      <w:r>
        <w:t>-</w:t>
      </w:r>
      <w:r>
        <w:tab/>
        <w:t>with one or more of the &lt;alert-ind&gt;, &lt;imminentperil-ind&gt; and &lt;emergency-ind&gt; elements set in the application/vnd.3gpp.mc</w:t>
      </w:r>
      <w:r>
        <w:rPr>
          <w:lang w:eastAsia="zh-CN"/>
        </w:rPr>
        <w:t>video</w:t>
      </w:r>
      <w:r>
        <w:t>-info+xml MIME body;</w:t>
      </w:r>
    </w:p>
    <w:p w14:paraId="48BFA7F4" w14:textId="77777777" w:rsidR="00A77C82" w:rsidRDefault="00A77C82" w:rsidP="00A77C82">
      <w:r>
        <w:t>the MCVideo client:</w:t>
      </w:r>
    </w:p>
    <w:p w14:paraId="7B9B157A" w14:textId="77777777" w:rsidR="00A77C82" w:rsidRDefault="00A77C82" w:rsidP="00A77C82">
      <w:pPr>
        <w:ind w:left="568" w:hanging="284"/>
        <w:rPr>
          <w:rFonts w:eastAsia="SimSun"/>
        </w:rPr>
      </w:pPr>
      <w:r>
        <w:rPr>
          <w:rFonts w:eastAsia="SimSun"/>
        </w:rPr>
        <w:t>1)</w:t>
      </w:r>
      <w:r>
        <w:rPr>
          <w:rFonts w:eastAsia="SimSun"/>
        </w:rPr>
        <w:tab/>
        <w:t>shall send a SIP 200 (OK) response to the SIP INFO request as specified in 3GPP TS 24.229 [4];</w:t>
      </w:r>
    </w:p>
    <w:p w14:paraId="0793E15C" w14:textId="77777777" w:rsidR="00A77C82" w:rsidRDefault="00A77C82" w:rsidP="00A77C82">
      <w:pPr>
        <w:ind w:left="568" w:hanging="284"/>
      </w:pPr>
      <w:r>
        <w:t>2)</w:t>
      </w:r>
      <w:r>
        <w:tab/>
        <w:t>if the MCVideo emergency group call state is set to "MVEGC 3: emergency-call-granted":</w:t>
      </w:r>
    </w:p>
    <w:p w14:paraId="4F393999" w14:textId="77777777" w:rsidR="00A77C82" w:rsidRDefault="00A77C82" w:rsidP="00A77C82">
      <w:pPr>
        <w:ind w:left="851" w:hanging="284"/>
      </w:pPr>
      <w:r>
        <w:t>a)</w:t>
      </w:r>
      <w:r>
        <w:tab/>
        <w:t>if the MCVideo emergency alert state is set to "MVEA 2: emergency-alert-confirm-pending":</w:t>
      </w:r>
    </w:p>
    <w:p w14:paraId="61637EBE" w14:textId="77777777" w:rsidR="00A77C82" w:rsidRDefault="00A77C82" w:rsidP="00A77C82">
      <w:pPr>
        <w:ind w:left="1135" w:hanging="284"/>
      </w:pPr>
      <w:r>
        <w:t>i)</w:t>
      </w:r>
      <w:r>
        <w:tab/>
        <w:t>if the &lt;alert-ind&gt; element is set to a value of "false", shall set the MCVideo emergency alert state to "MVEA 1: no-alert"; and</w:t>
      </w:r>
    </w:p>
    <w:p w14:paraId="410228E6" w14:textId="77777777" w:rsidR="00A77C82" w:rsidRDefault="00A77C82" w:rsidP="00A77C82">
      <w:pPr>
        <w:ind w:left="1135" w:hanging="284"/>
      </w:pPr>
      <w:r>
        <w:t>ii)</w:t>
      </w:r>
      <w:r>
        <w:tab/>
        <w:t>if the &lt;alert-ind&gt; element is set to a value of "true", shall set the MCVideo emergency alert state to "MVEA 3: emergency-alert-initiated";</w:t>
      </w:r>
    </w:p>
    <w:p w14:paraId="0AE7CC49" w14:textId="77777777" w:rsidR="00A77C82" w:rsidRDefault="00A77C82" w:rsidP="00A77C82">
      <w:pPr>
        <w:ind w:left="568" w:hanging="284"/>
      </w:pPr>
      <w:r>
        <w:t>3)</w:t>
      </w:r>
      <w:r>
        <w:tab/>
        <w:t>if the MCVideo imminent peril group call state is set to "MVIGC 2: imminent-peril-call-requested" or "MVIGC 3: imminent-peril-call-granted":</w:t>
      </w:r>
    </w:p>
    <w:p w14:paraId="7994BFFE" w14:textId="77777777" w:rsidR="00A77C82" w:rsidRDefault="00A77C82" w:rsidP="00A77C82">
      <w:pPr>
        <w:ind w:left="851" w:hanging="284"/>
      </w:pPr>
      <w:r>
        <w:t>a)</w:t>
      </w:r>
      <w:r>
        <w:tab/>
        <w:t>if the &lt;imminentperil-ind&gt; element is set to a value of "false" and an &lt;emergency-ind&gt; element is set to a value of "true", shall:</w:t>
      </w:r>
    </w:p>
    <w:p w14:paraId="5A966B4F" w14:textId="77777777" w:rsidR="00A77C82" w:rsidRDefault="00A77C82" w:rsidP="00A77C82">
      <w:pPr>
        <w:ind w:left="1135" w:hanging="284"/>
      </w:pPr>
      <w:r>
        <w:t>i)</w:t>
      </w:r>
      <w:r>
        <w:tab/>
        <w:t>set the MCVideo imminent peril group state to "MVIG 1: no-imminent-peril";</w:t>
      </w:r>
    </w:p>
    <w:p w14:paraId="579F8F3D" w14:textId="77777777" w:rsidR="00A77C82" w:rsidRDefault="00A77C82" w:rsidP="00A77C82">
      <w:pPr>
        <w:ind w:left="1135" w:hanging="284"/>
      </w:pPr>
      <w:r>
        <w:t>ii)</w:t>
      </w:r>
      <w:r>
        <w:tab/>
        <w:t>set the MCVideo imminent peril group call state to "MVIGC 1: imminent-peril-capable"; and</w:t>
      </w:r>
    </w:p>
    <w:p w14:paraId="1F46F353" w14:textId="77777777" w:rsidR="00A77C82" w:rsidRDefault="00A77C82" w:rsidP="00A77C82">
      <w:pPr>
        <w:ind w:left="1135" w:hanging="284"/>
      </w:pPr>
      <w:r>
        <w:t>iii)</w:t>
      </w:r>
      <w:r>
        <w:tab/>
        <w:t>set the MCVideo client emergency group state of the group to "MVEG 2: in-progress"; and</w:t>
      </w:r>
    </w:p>
    <w:p w14:paraId="7FF17AA9" w14:textId="77777777" w:rsidR="00A77C82" w:rsidRDefault="00A77C82" w:rsidP="00A77C82">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DFB987B" w14:textId="77777777" w:rsidR="00A77C82" w:rsidRDefault="00A77C82" w:rsidP="00A77C82">
      <w:pPr>
        <w:keepLines/>
        <w:ind w:left="1135" w:hanging="851"/>
      </w:pPr>
      <w:r>
        <w:t>NOTE 2:</w:t>
      </w:r>
      <w:r>
        <w:tab/>
        <w:t>the MCVideo client emergency group state above is the MCVideo client's view of the in-progress emergency state of the group.</w:t>
      </w:r>
    </w:p>
    <w:p w14:paraId="6815A6E2" w14:textId="77777777" w:rsidR="00A77C82" w:rsidRDefault="00A77C82" w:rsidP="00A77C82">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21B02437" w14:textId="77777777" w:rsidR="00A77C82" w:rsidRDefault="00A77C82" w:rsidP="00A77C82">
      <w:pPr>
        <w:ind w:left="851" w:hanging="284"/>
      </w:pPr>
      <w:r>
        <w:t>a)</w:t>
      </w:r>
      <w:r>
        <w:tab/>
        <w:t>if the &lt;alert-ind&gt; element contained in the SIP INFO request is set to a value of "true", shall set the MCVideo emergency alert state to "MVEA 3: emergency-alert-initiated"; and</w:t>
      </w:r>
    </w:p>
    <w:p w14:paraId="7D6A0BF9" w14:textId="77777777" w:rsidR="00A77C82" w:rsidRDefault="00A77C82" w:rsidP="00A77C82">
      <w:pPr>
        <w:ind w:left="851" w:hanging="284"/>
      </w:pPr>
      <w:r>
        <w:t>b)</w:t>
      </w:r>
      <w:r>
        <w:tab/>
        <w:t>if the &lt;alert-ind&gt; element contained in the SIP INFO request is set to a value of "false", shall set the MCVideo emergency alert state to "MVEA 1: no-alert".</w:t>
      </w:r>
    </w:p>
    <w:p w14:paraId="685A3FEC" w14:textId="77777777" w:rsidR="00A77C82" w:rsidRDefault="00A77C82" w:rsidP="00A77C82">
      <w:r>
        <w:t>[TS 24.281, clause 6.2.8.1.4]</w:t>
      </w:r>
    </w:p>
    <w:p w14:paraId="6953334C" w14:textId="77777777" w:rsidR="00A77C82" w:rsidRDefault="00A77C82" w:rsidP="00A77C82">
      <w:r>
        <w:t>In the procedures in this subclause, a priority group call refers to an MCVideo emergency group call or an MCVideo imminent peril group call.</w:t>
      </w:r>
    </w:p>
    <w:p w14:paraId="37E3E066" w14:textId="77777777" w:rsidR="00A77C82" w:rsidRDefault="00A77C82" w:rsidP="00A77C82">
      <w:r>
        <w:t>On receiving a SIP 2xx response to a SIP request for a priority group call, the MCVideo client:</w:t>
      </w:r>
    </w:p>
    <w:p w14:paraId="3C247136" w14:textId="77777777" w:rsidR="00A77C82" w:rsidRDefault="00A77C82" w:rsidP="00A77C82">
      <w:pPr>
        <w:ind w:left="568" w:hanging="284"/>
      </w:pPr>
      <w:r>
        <w:t>1)</w:t>
      </w:r>
      <w:r>
        <w:tab/>
        <w:t>if the MCVideo emergency group call state is set to "MVEGC 2: emergency-call-requested" or "MVEGC 3: emergency-call-granted":</w:t>
      </w:r>
    </w:p>
    <w:p w14:paraId="5D17FB62" w14:textId="77777777" w:rsidR="00A77C82" w:rsidRDefault="00A77C82" w:rsidP="00A77C82">
      <w:pPr>
        <w:ind w:left="851" w:hanging="284"/>
      </w:pPr>
      <w:r>
        <w:t>a)</w:t>
      </w:r>
      <w:r>
        <w:tab/>
        <w:t>shall set the MCVideo client emergency group state of the group to "MVEG 2: in-progress" if it was not already set;</w:t>
      </w:r>
    </w:p>
    <w:p w14:paraId="7C13C57A" w14:textId="77777777" w:rsidR="00A77C82" w:rsidRDefault="00A77C82" w:rsidP="00A77C82">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1D8BC239" w14:textId="77777777" w:rsidR="00A77C82" w:rsidRDefault="00A77C82" w:rsidP="00A77C82">
      <w:pPr>
        <w:ind w:left="851" w:hanging="284"/>
      </w:pPr>
      <w:r>
        <w:t>c)</w:t>
      </w:r>
      <w:r>
        <w:tab/>
        <w:t>shall set the MCVideo emergency group call state to "MVEGC 3: emergency-call-granted"; and</w:t>
      </w:r>
    </w:p>
    <w:p w14:paraId="15A6C393" w14:textId="77777777" w:rsidR="00A77C82" w:rsidRDefault="00A77C82" w:rsidP="00A77C82">
      <w:pPr>
        <w:ind w:left="851" w:hanging="284"/>
      </w:pPr>
      <w:r>
        <w:t>d)</w:t>
      </w:r>
      <w:r>
        <w:tab/>
        <w:t>shall set the MCVideo imminent peril group call state to "MVIGC 1: imminent-peril-capable" and the MCVideo imminent peril group state to "MVIG 1: no-imminent-peril"; or</w:t>
      </w:r>
    </w:p>
    <w:p w14:paraId="39A9A117" w14:textId="77777777" w:rsidR="00A77C82" w:rsidRDefault="00A77C82" w:rsidP="00A77C82">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B95BC28" w14:textId="77777777" w:rsidR="00A77C82" w:rsidRDefault="00A77C82" w:rsidP="00A77C82">
      <w:pPr>
        <w:ind w:left="851" w:hanging="284"/>
      </w:pPr>
      <w:r>
        <w:t>a)</w:t>
      </w:r>
      <w:r>
        <w:tab/>
        <w:t>set the MCVideo imminent peril group call state to "MVIGC 3: imminent-peril-call-granted"; and</w:t>
      </w:r>
    </w:p>
    <w:p w14:paraId="7A602B56" w14:textId="77777777" w:rsidR="00A77C82" w:rsidRDefault="00A77C82" w:rsidP="00A77C82">
      <w:pPr>
        <w:ind w:left="851" w:hanging="284"/>
      </w:pPr>
      <w:r>
        <w:t>b)</w:t>
      </w:r>
      <w:r>
        <w:tab/>
        <w:t>set the MCVideo imminent peril group state to "MVIG 2: in-progress".</w:t>
      </w:r>
    </w:p>
    <w:p w14:paraId="566B7628" w14:textId="77777777" w:rsidR="00A77C82" w:rsidRDefault="00A77C82" w:rsidP="00A77C82">
      <w:r>
        <w:t>[TS 24.281, clause 6.2.1]</w:t>
      </w:r>
    </w:p>
    <w:p w14:paraId="73A0B65E"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7812C2E" w14:textId="77777777" w:rsidR="00A77C82" w:rsidRDefault="00A77C82" w:rsidP="00A77C82">
      <w:r>
        <w:t>When composing an SDP offer according to 3GPP TS 24.229 [11] the MCVideo client:</w:t>
      </w:r>
    </w:p>
    <w:p w14:paraId="3188E09D"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6B1DC345"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FD91EE8" w14:textId="77777777" w:rsidR="00A77C82" w:rsidRDefault="00A77C82" w:rsidP="00A77C82">
      <w:pPr>
        <w:ind w:left="568" w:hanging="284"/>
      </w:pPr>
      <w:r>
        <w:t>2)</w:t>
      </w:r>
      <w:r>
        <w:tab/>
        <w:t>shall include an "m=audio" media-level section for the MCVideo media stream consisting of:</w:t>
      </w:r>
    </w:p>
    <w:p w14:paraId="77839966" w14:textId="77777777" w:rsidR="00A77C82" w:rsidRDefault="00A77C82" w:rsidP="00A77C82">
      <w:pPr>
        <w:ind w:left="851" w:hanging="284"/>
      </w:pPr>
      <w:r>
        <w:t>a)</w:t>
      </w:r>
      <w:r>
        <w:tab/>
        <w:t>the port number for the media stream selected; and</w:t>
      </w:r>
    </w:p>
    <w:p w14:paraId="0EA0C649" w14:textId="77777777" w:rsidR="00A77C82" w:rsidRDefault="00A77C82" w:rsidP="00A77C82">
      <w:pPr>
        <w:ind w:left="851" w:hanging="284"/>
      </w:pPr>
      <w:r>
        <w:t>b)</w:t>
      </w:r>
      <w:r>
        <w:tab/>
        <w:t>the codec(s) and media parameters and attributes with the following clarification:</w:t>
      </w:r>
    </w:p>
    <w:p w14:paraId="48E3851B" w14:textId="77777777" w:rsidR="00A77C82" w:rsidRDefault="00A77C82" w:rsidP="00A77C82">
      <w:pPr>
        <w:ind w:left="1135" w:hanging="284"/>
      </w:pPr>
      <w:r>
        <w:t>i)</w:t>
      </w:r>
      <w:r>
        <w:tab/>
        <w:t>if the MCVideo client is initiating a call to a group identity;</w:t>
      </w:r>
    </w:p>
    <w:p w14:paraId="5B764B8D" w14:textId="77777777" w:rsidR="00A77C82" w:rsidRDefault="00A77C82" w:rsidP="00A77C82">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643D4BE5" w14:textId="77777777" w:rsidR="00A77C82" w:rsidRDefault="00A77C82" w:rsidP="00A77C82">
      <w:pPr>
        <w:ind w:left="1135" w:hanging="284"/>
      </w:pPr>
      <w:r>
        <w:t>iii)</w:t>
      </w:r>
      <w:r>
        <w:tab/>
        <w:t>if the MCVideo client supports the encoding name indicated in the value of the "name" attribute;</w:t>
      </w:r>
    </w:p>
    <w:p w14:paraId="1E956AB5" w14:textId="77777777" w:rsidR="00A77C82" w:rsidRDefault="00A77C82" w:rsidP="00A77C82">
      <w:pPr>
        <w:ind w:left="1135" w:hanging="284"/>
      </w:pPr>
      <w:r>
        <w:t>then the MCVideo client:</w:t>
      </w:r>
    </w:p>
    <w:p w14:paraId="652B656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4CDE6E2C"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0C355F96"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6A0A98C" w14:textId="77777777" w:rsidR="00A77C82" w:rsidRDefault="00A77C82" w:rsidP="00A77C82">
      <w:pPr>
        <w:ind w:left="851" w:hanging="284"/>
      </w:pPr>
      <w:r>
        <w:t>a)</w:t>
      </w:r>
      <w:r>
        <w:tab/>
        <w:t>the port number for the media stream selected; and</w:t>
      </w:r>
    </w:p>
    <w:p w14:paraId="0C955893" w14:textId="77777777" w:rsidR="00A77C82" w:rsidRDefault="00A77C82" w:rsidP="00A77C82">
      <w:pPr>
        <w:ind w:left="851" w:hanging="284"/>
      </w:pPr>
      <w:r>
        <w:t>b)</w:t>
      </w:r>
      <w:r>
        <w:tab/>
        <w:t>the codec(s) and media parameters and attributes with the following clarification:</w:t>
      </w:r>
    </w:p>
    <w:p w14:paraId="5873A47E"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677A4C3D"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9CBB187" w14:textId="77777777" w:rsidR="00A77C82" w:rsidRDefault="00A77C82" w:rsidP="00A77C82">
      <w:pPr>
        <w:ind w:left="1135" w:hanging="284"/>
      </w:pPr>
      <w:r>
        <w:t>iii)</w:t>
      </w:r>
      <w:r>
        <w:tab/>
        <w:t>if the MCVideo client supports the encoding name indicated in the value of the "name" attribute;</w:t>
      </w:r>
    </w:p>
    <w:p w14:paraId="76665B0F" w14:textId="77777777" w:rsidR="00A77C82" w:rsidRDefault="00A77C82" w:rsidP="00A77C82">
      <w:pPr>
        <w:ind w:left="1135" w:hanging="284"/>
      </w:pPr>
      <w:r>
        <w:t>then the MCVideo client:</w:t>
      </w:r>
    </w:p>
    <w:p w14:paraId="4FC0588B" w14:textId="77777777" w:rsidR="00A77C82" w:rsidRDefault="00A77C82" w:rsidP="00A77C82">
      <w:pPr>
        <w:ind w:left="1135" w:hanging="284"/>
      </w:pPr>
      <w:r>
        <w:t>i)</w:t>
      </w:r>
      <w:r>
        <w:tab/>
        <w:t xml:space="preserve">shall insert the value of the "name" attribute in the &lt;encoding name&gt; field of the "a=rtpmap" attribute as defined in IETF RFC 4566 [2]; </w:t>
      </w:r>
    </w:p>
    <w:p w14:paraId="21119D59" w14:textId="77777777" w:rsidR="00A77C82" w:rsidRDefault="00A77C82" w:rsidP="00A77C82">
      <w:pPr>
        <w:ind w:left="851" w:hanging="284"/>
      </w:pPr>
      <w:r>
        <w:t>c)</w:t>
      </w:r>
      <w:r>
        <w:tab/>
        <w:t>if the SDP offer is for an ambient viewing call:</w:t>
      </w:r>
    </w:p>
    <w:p w14:paraId="3BCE126F" w14:textId="77777777" w:rsidR="00A77C82" w:rsidRDefault="00A77C82" w:rsidP="00A77C82">
      <w:pPr>
        <w:ind w:left="1135" w:hanging="284"/>
      </w:pPr>
      <w:r>
        <w:t>i)</w:t>
      </w:r>
      <w:r>
        <w:tab/>
        <w:t>if this is a remotely initiated ambient viewing call, include an "a=recvonly" attribute; or</w:t>
      </w:r>
    </w:p>
    <w:p w14:paraId="6BA60184" w14:textId="77777777" w:rsidR="00A77C82" w:rsidRDefault="00A77C82" w:rsidP="00A77C82">
      <w:pPr>
        <w:ind w:left="1135" w:hanging="284"/>
      </w:pPr>
      <w:r>
        <w:t>ii)</w:t>
      </w:r>
      <w:r>
        <w:tab/>
        <w:t>if this is a locally initiated ambient viewing call, include an "a=sendonly" attribute; and</w:t>
      </w:r>
    </w:p>
    <w:p w14:paraId="5A9512F2" w14:textId="77777777" w:rsidR="00A77C82" w:rsidRDefault="00A77C82" w:rsidP="00A77C82">
      <w:pPr>
        <w:ind w:left="851" w:hanging="284"/>
        <w:rPr>
          <w:lang w:eastAsia="zh-CN"/>
        </w:rPr>
      </w:pPr>
      <w:r>
        <w:t>d)</w:t>
      </w:r>
      <w:r>
        <w:tab/>
        <w:t>"i=" field set to "</w:t>
      </w:r>
      <w:r>
        <w:rPr>
          <w:lang w:eastAsia="zh-CN"/>
        </w:rPr>
        <w:t>video component of MCVideo</w:t>
      </w:r>
      <w:r>
        <w:t>" according to 3GPP TS 24.229 [11];</w:t>
      </w:r>
    </w:p>
    <w:p w14:paraId="2404C0A2"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655EBDD9" w14:textId="77777777" w:rsidR="00A77C82" w:rsidRDefault="00A77C82" w:rsidP="00A77C82">
      <w:pPr>
        <w:ind w:left="851" w:hanging="284"/>
      </w:pPr>
      <w:r>
        <w:t>a)</w:t>
      </w:r>
      <w:r>
        <w:tab/>
        <w:t>the port number for the media-transmission control entity selected as specified in 3GPP TS 24.581 [5]; and</w:t>
      </w:r>
    </w:p>
    <w:p w14:paraId="7EA6141B" w14:textId="77777777" w:rsidR="00A77C82" w:rsidRDefault="00A77C82" w:rsidP="00A77C82">
      <w:pPr>
        <w:ind w:left="851" w:hanging="284"/>
      </w:pPr>
      <w:r>
        <w:t>b)</w:t>
      </w:r>
      <w:r>
        <w:tab/>
        <w:t>the 'fmtp' attributes as specified in 3GPP TS 24.581 [5] clause 14; and</w:t>
      </w:r>
    </w:p>
    <w:p w14:paraId="445E4DB0"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70D738C5" w14:textId="77777777" w:rsidR="00A77C82" w:rsidRDefault="00A77C82" w:rsidP="00A77C82">
      <w:pPr>
        <w:ind w:left="568" w:hanging="284"/>
      </w:pPr>
      <w:r>
        <w:t>[TS 24.581, clause 6.2.4.4.6]</w:t>
      </w:r>
    </w:p>
    <w:p w14:paraId="0BA9C39F" w14:textId="77777777" w:rsidR="00A77C82" w:rsidRDefault="00A77C82" w:rsidP="00A77C82">
      <w:r>
        <w:t>Upon receiving a Transmission Granted message from the transmission control server, the transmission participant:</w:t>
      </w:r>
    </w:p>
    <w:p w14:paraId="0AC26D87"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FF08173" w14:textId="77777777" w:rsidR="00A77C82" w:rsidRDefault="00A77C82" w:rsidP="00A77C82">
      <w:pPr>
        <w:ind w:left="851" w:hanging="284"/>
      </w:pPr>
      <w:r>
        <w:t>a.</w:t>
      </w:r>
      <w:r>
        <w:tab/>
        <w:t>shall include the Message Type field set to '0' (Transmission Granted); and</w:t>
      </w:r>
    </w:p>
    <w:p w14:paraId="28A2F577" w14:textId="77777777" w:rsidR="00A77C82" w:rsidRDefault="00A77C82" w:rsidP="00A77C82">
      <w:pPr>
        <w:ind w:left="851" w:hanging="284"/>
      </w:pPr>
      <w:r>
        <w:t>b.</w:t>
      </w:r>
      <w:r>
        <w:tab/>
        <w:t>shall include the Source field set to '0' (the transmission participant is the source);</w:t>
      </w:r>
    </w:p>
    <w:p w14:paraId="0EAFA429"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033968C7" w14:textId="77777777" w:rsidR="00A77C82" w:rsidRDefault="00A77C82" w:rsidP="00A77C82">
      <w:pPr>
        <w:ind w:left="568" w:hanging="284"/>
      </w:pPr>
      <w:r>
        <w:t>3.</w:t>
      </w:r>
      <w:r>
        <w:tab/>
        <w:t>shall provide Transmission granted notification to the user, if not already done;</w:t>
      </w:r>
    </w:p>
    <w:p w14:paraId="4C755064" w14:textId="77777777" w:rsidR="00A77C82" w:rsidRDefault="00A77C82" w:rsidP="00A77C82">
      <w:pPr>
        <w:ind w:left="568" w:hanging="284"/>
      </w:pPr>
      <w:r>
        <w:t>4.</w:t>
      </w:r>
      <w:r>
        <w:tab/>
        <w:t>shall stop timer T100 (Transmission Request); and</w:t>
      </w:r>
    </w:p>
    <w:p w14:paraId="4B99EBB7" w14:textId="77777777" w:rsidR="00A77C82" w:rsidRDefault="00A77C82" w:rsidP="00A77C82">
      <w:pPr>
        <w:ind w:left="568" w:hanging="284"/>
      </w:pPr>
      <w:r>
        <w:t>5.</w:t>
      </w:r>
      <w:r>
        <w:tab/>
        <w:t>shall enter the 'U: has permission to transmit' state.</w:t>
      </w:r>
    </w:p>
    <w:p w14:paraId="6AF49EB9" w14:textId="77777777" w:rsidR="00A77C82" w:rsidRDefault="00A77C82" w:rsidP="00E972B2">
      <w:pPr>
        <w:pStyle w:val="H6"/>
      </w:pPr>
      <w:bookmarkStart w:id="395" w:name="_Toc52787502"/>
      <w:bookmarkStart w:id="396" w:name="_Toc52787682"/>
      <w:r>
        <w:t>6.1.1.5.3</w:t>
      </w:r>
      <w:r>
        <w:tab/>
        <w:t>Test description</w:t>
      </w:r>
      <w:bookmarkEnd w:id="395"/>
      <w:bookmarkEnd w:id="396"/>
    </w:p>
    <w:p w14:paraId="457A17D7" w14:textId="77777777" w:rsidR="00A77C82" w:rsidRDefault="00A77C82" w:rsidP="00E972B2">
      <w:pPr>
        <w:pStyle w:val="H6"/>
      </w:pPr>
      <w:r>
        <w:t>6.1.1.5.3.1</w:t>
      </w:r>
      <w:r>
        <w:tab/>
        <w:t>Pre-test conditions</w:t>
      </w:r>
    </w:p>
    <w:p w14:paraId="12D6B42D" w14:textId="77777777" w:rsidR="00812835" w:rsidRDefault="00812835" w:rsidP="00812835">
      <w:pPr>
        <w:pStyle w:val="H6"/>
      </w:pPr>
      <w:r w:rsidRPr="00102CE5">
        <w:t>Test configuration</w:t>
      </w:r>
      <w:r>
        <w:t>:</w:t>
      </w:r>
    </w:p>
    <w:p w14:paraId="51CAD9DE" w14:textId="77777777" w:rsidR="00812835" w:rsidRDefault="00812835" w:rsidP="00812835">
      <w:pPr>
        <w:pStyle w:val="B1"/>
      </w:pPr>
      <w:r>
        <w:t>-</w:t>
      </w:r>
      <w:r>
        <w:tab/>
        <w:t>Single cell configuration according to TS 36.579-1 [2] clause 5.2.2.2.1.</w:t>
      </w:r>
    </w:p>
    <w:p w14:paraId="6E150A57" w14:textId="77777777" w:rsidR="00812835" w:rsidRDefault="00812835" w:rsidP="00812835">
      <w:pPr>
        <w:pStyle w:val="H6"/>
      </w:pPr>
      <w:r>
        <w:t>Preamble:</w:t>
      </w:r>
    </w:p>
    <w:p w14:paraId="383A8CA3" w14:textId="77777777" w:rsidR="00812835" w:rsidRDefault="00812835" w:rsidP="00812835">
      <w:pPr>
        <w:pStyle w:val="B1"/>
      </w:pPr>
      <w:r>
        <w:t>-</w:t>
      </w:r>
      <w:r>
        <w:tab/>
        <w:t>The UE has performed procedure 'Initial registration' as described in TS 36.579-1 [2] clause 5.4.2.</w:t>
      </w:r>
    </w:p>
    <w:p w14:paraId="39322BBF" w14:textId="77777777" w:rsidR="00812835" w:rsidRDefault="00812835" w:rsidP="00812835">
      <w:pPr>
        <w:pStyle w:val="B1"/>
      </w:pPr>
      <w:r>
        <w:t>-</w:t>
      </w:r>
      <w:r>
        <w:tab/>
      </w:r>
      <w:r w:rsidRPr="000573F5">
        <w:t>UE States at the end of the preamble</w:t>
      </w:r>
      <w:r>
        <w:t>:</w:t>
      </w:r>
    </w:p>
    <w:p w14:paraId="54C512C1" w14:textId="77777777" w:rsidR="00812835" w:rsidRDefault="00812835" w:rsidP="00812835">
      <w:pPr>
        <w:pStyle w:val="B1"/>
        <w:ind w:left="852"/>
      </w:pPr>
      <w:r>
        <w:t>-</w:t>
      </w:r>
      <w:r>
        <w:tab/>
        <w:t>The UE is in RRC_IDLE state.</w:t>
      </w:r>
    </w:p>
    <w:p w14:paraId="276D642F" w14:textId="77777777" w:rsidR="00812835" w:rsidRDefault="00812835" w:rsidP="00812835">
      <w:pPr>
        <w:pStyle w:val="B1"/>
        <w:ind w:left="852"/>
      </w:pPr>
      <w:r>
        <w:t>-</w:t>
      </w:r>
      <w:r>
        <w:tab/>
        <w:t>The client is registered for MCVideo.</w:t>
      </w:r>
    </w:p>
    <w:p w14:paraId="326AC14F" w14:textId="77777777" w:rsidR="00A77C82" w:rsidRDefault="00A77C82" w:rsidP="00E972B2">
      <w:pPr>
        <w:pStyle w:val="H6"/>
      </w:pPr>
      <w:r>
        <w:t>6.1.1.5.3.2</w:t>
      </w:r>
      <w:r>
        <w:tab/>
        <w:t>Test procedure sequence</w:t>
      </w:r>
    </w:p>
    <w:p w14:paraId="4486C825" w14:textId="77777777" w:rsidR="00A77C82" w:rsidRDefault="00A77C82" w:rsidP="00E972B2">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A77C82" w14:paraId="454FEBC7" w14:textId="77777777" w:rsidTr="00A77C82">
        <w:trPr>
          <w:trHeight w:val="201"/>
          <w:tblHeader/>
          <w:jc w:val="center"/>
        </w:trPr>
        <w:tc>
          <w:tcPr>
            <w:tcW w:w="625" w:type="dxa"/>
            <w:tcBorders>
              <w:top w:val="single" w:sz="4" w:space="0" w:color="auto"/>
              <w:left w:val="single" w:sz="4" w:space="0" w:color="auto"/>
              <w:bottom w:val="nil"/>
              <w:right w:val="single" w:sz="4" w:space="0" w:color="auto"/>
            </w:tcBorders>
            <w:hideMark/>
          </w:tcPr>
          <w:p w14:paraId="01B9021F" w14:textId="77777777" w:rsidR="00A77C82" w:rsidRDefault="00A77C82" w:rsidP="00E972B2">
            <w:pPr>
              <w:pStyle w:val="TAH"/>
            </w:pPr>
            <w:r>
              <w:t>St</w:t>
            </w:r>
          </w:p>
        </w:tc>
        <w:tc>
          <w:tcPr>
            <w:tcW w:w="3942" w:type="dxa"/>
            <w:tcBorders>
              <w:top w:val="single" w:sz="4" w:space="0" w:color="auto"/>
              <w:left w:val="single" w:sz="4" w:space="0" w:color="auto"/>
              <w:bottom w:val="nil"/>
              <w:right w:val="single" w:sz="4" w:space="0" w:color="auto"/>
            </w:tcBorders>
            <w:hideMark/>
          </w:tcPr>
          <w:p w14:paraId="31930819" w14:textId="77777777" w:rsidR="00A77C82" w:rsidRDefault="00A77C82" w:rsidP="00E972B2">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70AA80B2"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581826CC" w14:textId="77777777" w:rsidR="00A77C82" w:rsidRDefault="00A77C82" w:rsidP="00E972B2">
            <w:pPr>
              <w:pStyle w:val="TAH"/>
            </w:pPr>
            <w:r>
              <w:t>TP</w:t>
            </w:r>
          </w:p>
        </w:tc>
        <w:tc>
          <w:tcPr>
            <w:tcW w:w="859" w:type="dxa"/>
            <w:tcBorders>
              <w:top w:val="single" w:sz="4" w:space="0" w:color="auto"/>
              <w:left w:val="single" w:sz="4" w:space="0" w:color="auto"/>
              <w:bottom w:val="nil"/>
              <w:right w:val="single" w:sz="4" w:space="0" w:color="auto"/>
            </w:tcBorders>
            <w:hideMark/>
          </w:tcPr>
          <w:p w14:paraId="31953CF2" w14:textId="77777777" w:rsidR="00A77C82" w:rsidRDefault="00A77C82" w:rsidP="00E972B2">
            <w:pPr>
              <w:pStyle w:val="TAH"/>
            </w:pPr>
            <w:r>
              <w:t>Verdict</w:t>
            </w:r>
          </w:p>
        </w:tc>
      </w:tr>
      <w:tr w:rsidR="00A77C82" w14:paraId="66C82629" w14:textId="77777777" w:rsidTr="00A77C82">
        <w:trPr>
          <w:trHeight w:val="201"/>
          <w:tblHeader/>
          <w:jc w:val="center"/>
        </w:trPr>
        <w:tc>
          <w:tcPr>
            <w:tcW w:w="625" w:type="dxa"/>
            <w:tcBorders>
              <w:top w:val="nil"/>
              <w:left w:val="single" w:sz="4" w:space="0" w:color="auto"/>
              <w:bottom w:val="single" w:sz="4" w:space="0" w:color="auto"/>
              <w:right w:val="single" w:sz="4" w:space="0" w:color="auto"/>
            </w:tcBorders>
          </w:tcPr>
          <w:p w14:paraId="2614FF4C" w14:textId="77777777" w:rsidR="00A77C82" w:rsidRDefault="00A77C82" w:rsidP="00E972B2">
            <w:pPr>
              <w:pStyle w:val="TAH"/>
            </w:pPr>
          </w:p>
        </w:tc>
        <w:tc>
          <w:tcPr>
            <w:tcW w:w="3942" w:type="dxa"/>
            <w:tcBorders>
              <w:top w:val="nil"/>
              <w:left w:val="single" w:sz="4" w:space="0" w:color="auto"/>
              <w:bottom w:val="single" w:sz="4" w:space="0" w:color="auto"/>
              <w:right w:val="single" w:sz="4" w:space="0" w:color="auto"/>
            </w:tcBorders>
          </w:tcPr>
          <w:p w14:paraId="0E92BD7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7B09D9" w14:textId="77777777" w:rsidR="00A77C82" w:rsidRDefault="00A77C82" w:rsidP="00E972B2">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4135833A"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3CF82728" w14:textId="77777777" w:rsidR="00A77C82" w:rsidRDefault="00A77C82" w:rsidP="00E972B2">
            <w:pPr>
              <w:pStyle w:val="TAH"/>
            </w:pPr>
          </w:p>
        </w:tc>
        <w:tc>
          <w:tcPr>
            <w:tcW w:w="859" w:type="dxa"/>
            <w:tcBorders>
              <w:top w:val="nil"/>
              <w:left w:val="single" w:sz="4" w:space="0" w:color="auto"/>
              <w:bottom w:val="single" w:sz="4" w:space="0" w:color="auto"/>
              <w:right w:val="single" w:sz="4" w:space="0" w:color="auto"/>
            </w:tcBorders>
          </w:tcPr>
          <w:p w14:paraId="1702F044" w14:textId="77777777" w:rsidR="00A77C82" w:rsidRDefault="00A77C82" w:rsidP="00E972B2">
            <w:pPr>
              <w:pStyle w:val="TAH"/>
            </w:pPr>
          </w:p>
        </w:tc>
      </w:tr>
      <w:tr w:rsidR="00A77C82" w14:paraId="4FFBB4D5"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276CDB59" w14:textId="77777777" w:rsidR="00A77C82" w:rsidRDefault="00A77C82" w:rsidP="00E972B2">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1627A0C1" w14:textId="77777777" w:rsidR="00A77C82" w:rsidRDefault="00A77C82" w:rsidP="00E972B2">
            <w:pPr>
              <w:pStyle w:val="TAL"/>
            </w:pPr>
            <w:r>
              <w:t>Make the UE (MCVideo client) request the establishment of a emergency group call with implicit transmission request.</w:t>
            </w:r>
          </w:p>
          <w:p w14:paraId="094EC12B"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D5532D0"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388B252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1C85C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A4624B9" w14:textId="77777777" w:rsidR="00A77C82" w:rsidRDefault="00A77C82" w:rsidP="00E972B2">
            <w:pPr>
              <w:pStyle w:val="TAC"/>
            </w:pPr>
            <w:r>
              <w:t>-</w:t>
            </w:r>
          </w:p>
        </w:tc>
      </w:tr>
      <w:tr w:rsidR="00A77C82" w14:paraId="776B9EFB" w14:textId="77777777" w:rsidTr="00A77C82">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0655313D" w14:textId="77777777" w:rsidR="00A77C82" w:rsidRDefault="00A77C82" w:rsidP="00E972B2">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0D4EAD2E" w14:textId="10803AEF"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E568425" w14:textId="77777777" w:rsidR="00A77C82" w:rsidRDefault="00A77C82" w:rsidP="00E972B2">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78184F6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AA81E6" w14:textId="77777777" w:rsidR="00A77C82" w:rsidRDefault="00A77C82" w:rsidP="00E972B2">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434634FD" w14:textId="77777777" w:rsidR="00A77C82" w:rsidRDefault="00A77C82" w:rsidP="00E972B2">
            <w:pPr>
              <w:pStyle w:val="TAC"/>
            </w:pPr>
            <w:r>
              <w:t>P</w:t>
            </w:r>
          </w:p>
        </w:tc>
      </w:tr>
      <w:tr w:rsidR="00A77C82" w14:paraId="7F66426D"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6BEF18D" w14:textId="77777777" w:rsidR="00A77C82" w:rsidRDefault="00A77C82" w:rsidP="00E972B2">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16459D7E" w14:textId="77777777" w:rsidR="00A77C82" w:rsidRDefault="00A77C82" w:rsidP="00E972B2">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B7BA93"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E7D5E0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8D67C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3DD3BF7F" w14:textId="77777777" w:rsidR="00A77C82" w:rsidRDefault="00A77C82" w:rsidP="00E972B2">
            <w:pPr>
              <w:pStyle w:val="TAC"/>
            </w:pPr>
            <w:r>
              <w:t>-</w:t>
            </w:r>
          </w:p>
        </w:tc>
      </w:tr>
      <w:tr w:rsidR="00A77C82" w14:paraId="5C229086"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110F40E4" w14:textId="77777777" w:rsidR="00A77C82" w:rsidRDefault="00A77C82" w:rsidP="00E972B2">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113936E2" w14:textId="77777777" w:rsidR="00A77C82" w:rsidRDefault="00A77C82" w:rsidP="00E972B2">
            <w:pPr>
              <w:pStyle w:val="TAL"/>
            </w:pPr>
            <w:r>
              <w:t>Check: Does the UE (MCVideo client) provide transmission granted notification to the user?</w:t>
            </w:r>
          </w:p>
          <w:p w14:paraId="5AFB3D96" w14:textId="77777777" w:rsidR="00A77C82" w:rsidRDefault="00A77C82" w:rsidP="00E972B2">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3769A40" w14:textId="77777777" w:rsidR="00A77C82" w:rsidRDefault="00A77C82" w:rsidP="00E972B2">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80885A2" w14:textId="77777777" w:rsidR="00A77C82" w:rsidRDefault="00A77C82" w:rsidP="00E972B2">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69FB5F68" w14:textId="77777777" w:rsidR="00A77C82" w:rsidRDefault="00A77C82" w:rsidP="00E972B2">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6B880487" w14:textId="77777777" w:rsidR="00A77C82" w:rsidRDefault="00A77C82" w:rsidP="00E972B2">
            <w:pPr>
              <w:pStyle w:val="TAC"/>
            </w:pPr>
            <w:r>
              <w:t>P</w:t>
            </w:r>
          </w:p>
        </w:tc>
      </w:tr>
      <w:tr w:rsidR="00A77C82" w14:paraId="77E6C6DB" w14:textId="77777777" w:rsidTr="00A77C82">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350F4AA8" w14:textId="77777777" w:rsidR="00A77C82" w:rsidRDefault="00A77C82" w:rsidP="00E972B2">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26AFF10A" w14:textId="77777777" w:rsidR="00A77C82" w:rsidRDefault="00A77C82" w:rsidP="00E972B2">
            <w:pPr>
              <w:pStyle w:val="TAL"/>
              <w:rPr>
                <w:rFonts w:eastAsia="Calibri"/>
              </w:rPr>
            </w:pPr>
            <w:r>
              <w:rPr>
                <w:rFonts w:eastAsia="Calibri"/>
              </w:rPr>
              <w:t>Make the UE (MCVideo client) release the call.</w:t>
            </w:r>
          </w:p>
          <w:p w14:paraId="46BED696"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23B1D0C" w14:textId="77777777" w:rsidR="00A77C82" w:rsidRDefault="00A77C82" w:rsidP="00E972B2">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0D6260E"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27ED8FA"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756CC42" w14:textId="77777777" w:rsidR="00A77C82" w:rsidRDefault="00A77C82" w:rsidP="00E972B2">
            <w:pPr>
              <w:pStyle w:val="TAC"/>
            </w:pPr>
            <w:r>
              <w:t>-</w:t>
            </w:r>
          </w:p>
        </w:tc>
      </w:tr>
      <w:tr w:rsidR="00A77C82" w14:paraId="6F20CABE"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6B67B951" w14:textId="77777777" w:rsidR="00A77C82" w:rsidRDefault="00A77C82" w:rsidP="00E972B2">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053D38B6" w14:textId="22619A46"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8B56155"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0163AABC"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799B241"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0E585E28" w14:textId="77777777" w:rsidR="00A77C82" w:rsidRDefault="00A77C82" w:rsidP="00E972B2">
            <w:pPr>
              <w:pStyle w:val="TAC"/>
            </w:pPr>
            <w:r>
              <w:t>P</w:t>
            </w:r>
          </w:p>
        </w:tc>
      </w:tr>
      <w:tr w:rsidR="00A77C82" w14:paraId="4FDA3716"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580ECD4A" w14:textId="77777777" w:rsidR="00A77C82" w:rsidRDefault="00A77C82" w:rsidP="00E972B2">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4AE669DF"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4786FA0"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1B5EF7E9"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559749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3DBBC78" w14:textId="77777777" w:rsidR="00A77C82" w:rsidRDefault="00A77C82" w:rsidP="00E972B2">
            <w:pPr>
              <w:pStyle w:val="TAC"/>
            </w:pPr>
            <w:r>
              <w:t>-</w:t>
            </w:r>
          </w:p>
        </w:tc>
      </w:tr>
      <w:tr w:rsidR="00A77C82" w14:paraId="75774577"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01802BA0" w14:textId="77777777" w:rsidR="00A77C82" w:rsidRDefault="00A77C82" w:rsidP="00E972B2">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2D164A6E" w14:textId="59715489" w:rsidR="00A77C82" w:rsidRDefault="00A77C82" w:rsidP="00E972B2">
            <w:pPr>
              <w:pStyle w:val="TAL"/>
              <w:rPr>
                <w:rFonts w:eastAsia="Calibri"/>
              </w:rPr>
            </w:pPr>
            <w:r>
              <w:t xml:space="preserve">Check: Does the UE </w:t>
            </w:r>
            <w:r>
              <w:rPr>
                <w:rFonts w:eastAsia="Calibri"/>
              </w:rPr>
              <w:t xml:space="preserve">(MCVideo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4B32255E"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DD07075"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07730D7"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17997702" w14:textId="77777777" w:rsidR="00A77C82" w:rsidRDefault="00A77C82" w:rsidP="00E972B2">
            <w:pPr>
              <w:pStyle w:val="TAC"/>
            </w:pPr>
            <w:r>
              <w:t>P</w:t>
            </w:r>
          </w:p>
        </w:tc>
      </w:tr>
      <w:tr w:rsidR="00A77C82" w14:paraId="3067B96A"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BB0D9D7" w14:textId="77777777" w:rsidR="00A77C82" w:rsidRDefault="00A77C82" w:rsidP="00E972B2">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4AA217C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777CF57"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A5A1B77"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DDC7C6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E9E0D0F" w14:textId="77777777" w:rsidR="00A77C82" w:rsidRDefault="00A77C82" w:rsidP="00E972B2">
            <w:pPr>
              <w:pStyle w:val="TAC"/>
            </w:pPr>
            <w:r>
              <w:t>-</w:t>
            </w:r>
          </w:p>
        </w:tc>
      </w:tr>
      <w:tr w:rsidR="00A77C82" w14:paraId="517DF746"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640DD7E" w14:textId="6BC4EDD9" w:rsidR="00A77C82" w:rsidRDefault="00A77C82" w:rsidP="00E972B2">
            <w:pPr>
              <w:pStyle w:val="TAN"/>
            </w:pPr>
            <w:r>
              <w:rPr>
                <w:rFonts w:eastAsia="Calibri"/>
              </w:rPr>
              <w:t>NOTE 1: This is expected to be done via a suitable implementation dependent MMI.</w:t>
            </w:r>
          </w:p>
        </w:tc>
      </w:tr>
    </w:tbl>
    <w:p w14:paraId="688423BA" w14:textId="77777777" w:rsidR="00A77C82" w:rsidRDefault="00A77C82" w:rsidP="00A77C82"/>
    <w:p w14:paraId="305B749B" w14:textId="77777777" w:rsidR="00A77C82" w:rsidRDefault="00A77C82" w:rsidP="00E972B2">
      <w:pPr>
        <w:pStyle w:val="H6"/>
      </w:pPr>
      <w:r>
        <w:t>6.1.1.5.3.3</w:t>
      </w:r>
      <w:r>
        <w:tab/>
        <w:t>Specific message contents</w:t>
      </w:r>
    </w:p>
    <w:p w14:paraId="3F953693" w14:textId="77777777" w:rsidR="00A77C82" w:rsidRDefault="00A77C82" w:rsidP="00E972B2">
      <w:pPr>
        <w:pStyle w:val="TH"/>
      </w:pPr>
      <w:r>
        <w:t xml:space="preserve">Table 6.1.1.5.3.3-1: SIP INVITE from the UE (Step 2, Table 6.1.1.5.3.2-1;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A77C82" w14:paraId="03050103"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A5B7E31" w14:textId="77777777" w:rsidR="00A77C82" w:rsidRDefault="00A77C82" w:rsidP="00E972B2">
            <w:pPr>
              <w:pStyle w:val="TAL"/>
            </w:pPr>
            <w:r>
              <w:t>Derivation Path: TS 36.579-1 [2], Table 5.5.2.5.1-1, condition EMERGENCY-CALL</w:t>
            </w:r>
          </w:p>
        </w:tc>
      </w:tr>
      <w:tr w:rsidR="00A77C82" w14:paraId="69AAC918"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72047015"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F4CC4FA"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2F2D723A"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D83F8E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EFB976" w14:textId="77777777" w:rsidR="00A77C82" w:rsidRDefault="00A77C82" w:rsidP="00E972B2">
            <w:pPr>
              <w:pStyle w:val="TAH"/>
            </w:pPr>
            <w:r>
              <w:t>Condition</w:t>
            </w:r>
          </w:p>
        </w:tc>
      </w:tr>
      <w:tr w:rsidR="00A77C82" w14:paraId="16FDB667"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57F186C4" w14:textId="77777777" w:rsidR="00A77C82" w:rsidRPr="00A77C82" w:rsidRDefault="00A77C82" w:rsidP="00E972B2">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67CC005E"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1836F6F5"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FACE28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67C3B59" w14:textId="77777777" w:rsidR="00A77C82" w:rsidRDefault="00A77C82" w:rsidP="00E972B2">
            <w:pPr>
              <w:pStyle w:val="TAL"/>
            </w:pPr>
          </w:p>
        </w:tc>
      </w:tr>
      <w:tr w:rsidR="00A77C82" w14:paraId="114E4655"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1E4B44A4" w14:textId="77777777" w:rsidR="00A77C82" w:rsidRDefault="00A77C82" w:rsidP="00E972B2">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8951C66"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B6F4036" w14:textId="77777777" w:rsidR="00A77C82" w:rsidRPr="00A77C82" w:rsidRDefault="00A77C82" w:rsidP="00E972B2">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15FF123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6A7D1A" w14:textId="77777777" w:rsidR="00A77C82" w:rsidRDefault="00A77C82" w:rsidP="00E972B2">
            <w:pPr>
              <w:pStyle w:val="TAL"/>
            </w:pPr>
          </w:p>
        </w:tc>
      </w:tr>
      <w:tr w:rsidR="00A77C82" w14:paraId="010F41C0" w14:textId="77777777" w:rsidTr="007D20C3">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02ECF656" w14:textId="77777777" w:rsidR="00A77C82" w:rsidRDefault="00A77C82" w:rsidP="00E972B2">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57B2F158" w14:textId="77777777" w:rsidR="00A77C82" w:rsidRDefault="00A77C82" w:rsidP="00E972B2">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06E1AE57"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AEA034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8C225E" w14:textId="77777777" w:rsidR="00A77C82" w:rsidRDefault="00A77C82" w:rsidP="00E972B2">
            <w:pPr>
              <w:pStyle w:val="TAL"/>
            </w:pPr>
          </w:p>
        </w:tc>
      </w:tr>
      <w:tr w:rsidR="00A77C82" w14:paraId="54912FFC"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415A0ECF" w14:textId="77777777" w:rsidR="00A77C82" w:rsidRDefault="00A77C82" w:rsidP="00E972B2">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36F6ED8C"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A03EAB4"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34FC2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3C9CA" w14:textId="77777777" w:rsidR="00A77C82" w:rsidRDefault="00A77C82" w:rsidP="00E972B2">
            <w:pPr>
              <w:pStyle w:val="TAL"/>
            </w:pPr>
          </w:p>
        </w:tc>
      </w:tr>
      <w:tr w:rsidR="00A77C82" w14:paraId="14C4BA11"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60EABC13" w14:textId="77777777" w:rsidR="00A77C82" w:rsidRDefault="00A77C82" w:rsidP="00E972B2">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283E0377" w14:textId="77777777" w:rsidR="00A77C82" w:rsidRDefault="00A77C82" w:rsidP="00E972B2">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6E17A88C"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CA9E52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CC96216" w14:textId="77777777" w:rsidR="00A77C82" w:rsidRDefault="00A77C82" w:rsidP="00E972B2">
            <w:pPr>
              <w:pStyle w:val="TAL"/>
            </w:pPr>
          </w:p>
        </w:tc>
      </w:tr>
    </w:tbl>
    <w:p w14:paraId="5A22CA02" w14:textId="77777777" w:rsidR="00A77C82" w:rsidRDefault="00A77C82" w:rsidP="00A77C82"/>
    <w:p w14:paraId="03AC9289" w14:textId="77777777" w:rsidR="00A77C82" w:rsidRDefault="00A77C82" w:rsidP="00E972B2">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CE2D72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E7E4327" w14:textId="77777777" w:rsidR="00A77C82" w:rsidRDefault="00A77C82" w:rsidP="00E972B2">
            <w:pPr>
              <w:pStyle w:val="TAL"/>
            </w:pPr>
            <w:r>
              <w:t>Derivation Path: TS 36.579-1 [2], Table 5.5.3.1.1-2, condition INITIAL_SDP_OFFER, IMPLICIT_GRANT_REQUESTED</w:t>
            </w:r>
          </w:p>
        </w:tc>
      </w:tr>
    </w:tbl>
    <w:p w14:paraId="4565D966" w14:textId="77777777" w:rsidR="00A77C82" w:rsidRDefault="00A77C82" w:rsidP="00A77C82"/>
    <w:p w14:paraId="6F520827" w14:textId="77777777" w:rsidR="00A77C82" w:rsidRDefault="00A77C82" w:rsidP="00E972B2">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7BF0306" w14:textId="77777777" w:rsidTr="00A77C82">
        <w:tc>
          <w:tcPr>
            <w:tcW w:w="9531" w:type="dxa"/>
            <w:tcBorders>
              <w:top w:val="single" w:sz="4" w:space="0" w:color="auto"/>
              <w:left w:val="single" w:sz="4" w:space="0" w:color="auto"/>
              <w:bottom w:val="single" w:sz="4" w:space="0" w:color="auto"/>
              <w:right w:val="single" w:sz="4" w:space="0" w:color="auto"/>
            </w:tcBorders>
            <w:hideMark/>
          </w:tcPr>
          <w:p w14:paraId="390FA1CD" w14:textId="77777777" w:rsidR="00A77C82" w:rsidRDefault="00A77C82" w:rsidP="00E972B2">
            <w:pPr>
              <w:pStyle w:val="TAL"/>
            </w:pPr>
            <w:r>
              <w:t>Derivation Path: TS 36.579-1 [2], Table 5.5.3.2.1-2, condition GROUP-CALL, EMERGENCY-CALL, INVITE_REFER</w:t>
            </w:r>
          </w:p>
        </w:tc>
      </w:tr>
    </w:tbl>
    <w:p w14:paraId="65E3D6F1" w14:textId="77777777" w:rsidR="00A77C82" w:rsidRDefault="00A77C82" w:rsidP="00A77C82"/>
    <w:p w14:paraId="70B9CC9D" w14:textId="77777777" w:rsidR="00A77C82" w:rsidRDefault="00A77C82" w:rsidP="00E972B2">
      <w:pPr>
        <w:pStyle w:val="TH"/>
      </w:pPr>
      <w:r>
        <w:t xml:space="preserve">Table 6.1.1.5.3.3-3: SIP 200 (OK) from the SS (Step 2, Table 6.1.1.5.3.2-1;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56F067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EBA6E9" w14:textId="77777777" w:rsidR="00A77C82" w:rsidRDefault="00A77C82" w:rsidP="00E972B2">
            <w:pPr>
              <w:pStyle w:val="TAL"/>
              <w:rPr>
                <w:color w:val="000000"/>
              </w:rPr>
            </w:pPr>
            <w:r>
              <w:t>Derivation Path: TS 36.579-1 [2], Table 5.5.2.17.1.2-1, condition INVITE-RSP</w:t>
            </w:r>
          </w:p>
        </w:tc>
      </w:tr>
      <w:tr w:rsidR="00A77C82" w14:paraId="30275D8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F590569"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5316DB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4B579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6BAEE6"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32150DA" w14:textId="77777777" w:rsidR="00A77C82" w:rsidRDefault="00A77C82" w:rsidP="00E972B2">
            <w:pPr>
              <w:pStyle w:val="TAH"/>
            </w:pPr>
            <w:r>
              <w:t>Condition</w:t>
            </w:r>
          </w:p>
        </w:tc>
      </w:tr>
      <w:tr w:rsidR="00A77C82" w14:paraId="559909E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713B4BC6"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AD6CBF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5B7EE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2011E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B5C78F4" w14:textId="77777777" w:rsidR="00A77C82" w:rsidRDefault="00A77C82" w:rsidP="00E972B2">
            <w:pPr>
              <w:pStyle w:val="TAL"/>
            </w:pPr>
          </w:p>
        </w:tc>
      </w:tr>
      <w:tr w:rsidR="00A77C82" w14:paraId="58206B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6B1D8DB3"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67D2015D" w14:textId="77777777" w:rsidR="00A77C82" w:rsidRDefault="00A77C82" w:rsidP="00E972B2">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7E8B3801"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F07BC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DC9F748" w14:textId="77777777" w:rsidR="00A77C82" w:rsidRDefault="00A77C82" w:rsidP="00E972B2">
            <w:pPr>
              <w:pStyle w:val="TAL"/>
            </w:pPr>
          </w:p>
        </w:tc>
      </w:tr>
    </w:tbl>
    <w:p w14:paraId="6EC938B5" w14:textId="77777777" w:rsidR="00A77C82" w:rsidRDefault="00A77C82" w:rsidP="00A77C82"/>
    <w:p w14:paraId="389179D5" w14:textId="77777777" w:rsidR="00A77C82" w:rsidRDefault="00A77C82" w:rsidP="00E972B2">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346F481"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FFBA071" w14:textId="77777777" w:rsidR="00A77C82" w:rsidRDefault="00A77C82" w:rsidP="00E972B2">
            <w:pPr>
              <w:pStyle w:val="TAL"/>
            </w:pPr>
            <w:r>
              <w:t>Derivation Path: TS 36.579-1 [2], Table 5.5.3.1.2-2, condition SDP_ANSWER, IMPLICIT_GRANT_REQUESTED</w:t>
            </w:r>
          </w:p>
        </w:tc>
      </w:tr>
    </w:tbl>
    <w:p w14:paraId="441ED074" w14:textId="77777777" w:rsidR="00A77C82" w:rsidRDefault="00A77C82" w:rsidP="00A77C82"/>
    <w:p w14:paraId="6D2FD8F1" w14:textId="77777777" w:rsidR="00A77C82" w:rsidRDefault="00A77C82" w:rsidP="00E972B2">
      <w:pPr>
        <w:pStyle w:val="TH"/>
      </w:pPr>
      <w:r>
        <w:t xml:space="preserve">Table 6.1.1.5.3.3-4: Transmission Granted from the SS (Step 2, Table 6.1.1.5.3.2-1;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CE931B"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FA2777B" w14:textId="77777777" w:rsidR="00A77C82" w:rsidRDefault="00A77C82" w:rsidP="00E972B2">
            <w:pPr>
              <w:pStyle w:val="TAL"/>
            </w:pPr>
            <w:r>
              <w:t>Derivation Path: TS 36.579-1 [2], Table 5.5.11.2.1-1, condition EMERGENCY-CALL</w:t>
            </w:r>
          </w:p>
        </w:tc>
      </w:tr>
    </w:tbl>
    <w:p w14:paraId="6DEE6273" w14:textId="77777777" w:rsidR="00A77C82" w:rsidRDefault="00A77C82" w:rsidP="00A77C82"/>
    <w:p w14:paraId="6D43C87D" w14:textId="77777777" w:rsidR="00A77C82" w:rsidRDefault="00A77C82" w:rsidP="00E972B2">
      <w:pPr>
        <w:pStyle w:val="TH"/>
      </w:pPr>
      <w:r>
        <w:t xml:space="preserve">Table 6.1.1.5.3.3-5: Transmission Idle from the SS (Step 10, Table 6.1.1.5.3.2-1;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8D749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C6F6735" w14:textId="77777777" w:rsidR="00A77C82" w:rsidRDefault="00A77C82" w:rsidP="00E972B2">
            <w:pPr>
              <w:pStyle w:val="TAL"/>
            </w:pPr>
            <w:r>
              <w:t>Derivation Path: TS 36.579-1 [2], Table 5.5.11.2.16-1, condition EMERGENCY-CALL</w:t>
            </w:r>
          </w:p>
        </w:tc>
      </w:tr>
    </w:tbl>
    <w:p w14:paraId="362E66C4" w14:textId="77777777" w:rsidR="00A77C82" w:rsidRDefault="00A77C82" w:rsidP="00A77C82"/>
    <w:p w14:paraId="2D29494B" w14:textId="77777777" w:rsidR="00A77C82" w:rsidRDefault="00A77C82" w:rsidP="00E972B2">
      <w:pPr>
        <w:pStyle w:val="TH"/>
      </w:pPr>
      <w:r>
        <w:t>Table 6.1.1.5.3.3-6..8: Void</w:t>
      </w:r>
    </w:p>
    <w:p w14:paraId="23ED7ECA" w14:textId="77777777" w:rsidR="00A77C82" w:rsidRDefault="00A77C82" w:rsidP="00A77C82"/>
    <w:p w14:paraId="6925DC3A" w14:textId="77777777" w:rsidR="00A77C82" w:rsidRDefault="00A77C82" w:rsidP="00A77C82">
      <w:pPr>
        <w:keepNext/>
        <w:keepLines/>
        <w:spacing w:before="120"/>
        <w:ind w:left="1418" w:hanging="1418"/>
        <w:outlineLvl w:val="3"/>
        <w:rPr>
          <w:rFonts w:ascii="Arial" w:hAnsi="Arial"/>
          <w:sz w:val="24"/>
        </w:rPr>
      </w:pPr>
      <w:bookmarkStart w:id="397" w:name="_Toc75906921"/>
      <w:bookmarkStart w:id="398" w:name="_Toc75907258"/>
      <w:bookmarkStart w:id="399" w:name="_Toc84345718"/>
      <w:r>
        <w:rPr>
          <w:rFonts w:ascii="Arial" w:hAnsi="Arial"/>
          <w:sz w:val="24"/>
        </w:rPr>
        <w:t>6.1.1.6</w:t>
      </w:r>
      <w:r>
        <w:rPr>
          <w:rFonts w:ascii="Arial" w:hAnsi="Arial"/>
          <w:sz w:val="24"/>
        </w:rPr>
        <w:tab/>
        <w:t>On-network / On-demand Pre-arranged Group Call / Emergency Group Call / Client Terminated (CT)</w:t>
      </w:r>
      <w:bookmarkEnd w:id="397"/>
      <w:bookmarkEnd w:id="398"/>
      <w:bookmarkEnd w:id="399"/>
    </w:p>
    <w:p w14:paraId="6C7E9CE5" w14:textId="77777777" w:rsidR="00A77C82" w:rsidRDefault="00A77C82" w:rsidP="00E972B2">
      <w:pPr>
        <w:pStyle w:val="H6"/>
      </w:pPr>
      <w:bookmarkStart w:id="400" w:name="_Toc52787504"/>
      <w:bookmarkStart w:id="401" w:name="_Toc52787684"/>
      <w:r>
        <w:t>6.1.1.6.1</w:t>
      </w:r>
      <w:r>
        <w:tab/>
        <w:t>Test Purpose (TP)</w:t>
      </w:r>
      <w:bookmarkEnd w:id="400"/>
      <w:bookmarkEnd w:id="401"/>
    </w:p>
    <w:p w14:paraId="5055F8BF" w14:textId="77777777" w:rsidR="00A77C82" w:rsidRDefault="00A77C82" w:rsidP="00E972B2">
      <w:pPr>
        <w:pStyle w:val="H6"/>
      </w:pPr>
      <w:r>
        <w:t>(1)</w:t>
      </w:r>
    </w:p>
    <w:p w14:paraId="0D34A576" w14:textId="77777777" w:rsidR="00A77C82" w:rsidRDefault="00A77C82" w:rsidP="00E972B2">
      <w:pPr>
        <w:pStyle w:val="PL"/>
      </w:pPr>
      <w:r>
        <w:rPr>
          <w:b/>
          <w:noProof w:val="0"/>
        </w:rPr>
        <w:t>with</w:t>
      </w:r>
      <w:r>
        <w:rPr>
          <w:noProof w:val="0"/>
        </w:rPr>
        <w:t xml:space="preserve"> { the UE (MCVideo Client) registered and authorised for MCVideo Service }</w:t>
      </w:r>
    </w:p>
    <w:p w14:paraId="37BC4CD3" w14:textId="77777777" w:rsidR="00A77C82" w:rsidRDefault="00A77C82" w:rsidP="00E972B2">
      <w:pPr>
        <w:pStyle w:val="PL"/>
      </w:pPr>
      <w:r>
        <w:rPr>
          <w:noProof w:val="0"/>
        </w:rPr>
        <w:t>ensure that {</w:t>
      </w:r>
    </w:p>
    <w:p w14:paraId="4DDC13E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Pre-arranged Emergency Group Call }</w:t>
      </w:r>
    </w:p>
    <w:p w14:paraId="0EF3F87C"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Pre-arranged MCVideo Emergency Group Call to the MCVideo User </w:t>
      </w:r>
      <w:r>
        <w:rPr>
          <w:b/>
          <w:noProof w:val="0"/>
        </w:rPr>
        <w:t>and</w:t>
      </w:r>
      <w:r>
        <w:rPr>
          <w:noProof w:val="0"/>
        </w:rPr>
        <w:t xml:space="preserve"> responds to the SS (MCVideo Server) with a SIP 200 (OK) message }</w:t>
      </w:r>
    </w:p>
    <w:p w14:paraId="40905AAE" w14:textId="77777777" w:rsidR="00A77C82" w:rsidRDefault="00A77C82" w:rsidP="00E972B2">
      <w:pPr>
        <w:pStyle w:val="PL"/>
      </w:pPr>
      <w:r>
        <w:rPr>
          <w:noProof w:val="0"/>
        </w:rPr>
        <w:t xml:space="preserve">            }</w:t>
      </w:r>
    </w:p>
    <w:p w14:paraId="7CF39070" w14:textId="77777777" w:rsidR="00A77C82" w:rsidRDefault="00A77C82" w:rsidP="00E972B2">
      <w:pPr>
        <w:pStyle w:val="PL"/>
      </w:pPr>
    </w:p>
    <w:p w14:paraId="26F9009D" w14:textId="77777777" w:rsidR="00A77C82" w:rsidRDefault="00A77C82" w:rsidP="00E972B2">
      <w:pPr>
        <w:pStyle w:val="H6"/>
      </w:pPr>
      <w:r>
        <w:t>(2)</w:t>
      </w:r>
    </w:p>
    <w:p w14:paraId="39995E7A" w14:textId="77777777" w:rsidR="00A77C82" w:rsidRDefault="00A77C82" w:rsidP="00E972B2">
      <w:pPr>
        <w:pStyle w:val="PL"/>
      </w:pPr>
      <w:r>
        <w:rPr>
          <w:b/>
          <w:noProof w:val="0"/>
        </w:rPr>
        <w:t>with</w:t>
      </w:r>
      <w:r>
        <w:rPr>
          <w:noProof w:val="0"/>
        </w:rPr>
        <w:t xml:space="preserve"> { the UE (MCVideo Client) having an incoming Pre-arranged Emergency Group Call, with implicit Transmission Control }</w:t>
      </w:r>
    </w:p>
    <w:p w14:paraId="4BCA472F" w14:textId="77777777" w:rsidR="00A77C82" w:rsidRDefault="00A77C82" w:rsidP="00E972B2">
      <w:pPr>
        <w:pStyle w:val="PL"/>
      </w:pPr>
      <w:r>
        <w:rPr>
          <w:noProof w:val="0"/>
        </w:rPr>
        <w:t>ensure that {</w:t>
      </w:r>
    </w:p>
    <w:p w14:paraId="2A19C040"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38F1197D"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146B99C5" w14:textId="77777777" w:rsidR="00A77C82" w:rsidRDefault="00A77C82" w:rsidP="00E972B2">
      <w:pPr>
        <w:pStyle w:val="PL"/>
      </w:pPr>
      <w:r>
        <w:rPr>
          <w:noProof w:val="0"/>
        </w:rPr>
        <w:t xml:space="preserve">            </w:t>
      </w:r>
    </w:p>
    <w:p w14:paraId="7EF6C75F" w14:textId="77777777" w:rsidR="00A77C82" w:rsidRDefault="00A77C82" w:rsidP="00E972B2">
      <w:pPr>
        <w:pStyle w:val="PL"/>
      </w:pPr>
    </w:p>
    <w:p w14:paraId="5C4B792D" w14:textId="77777777" w:rsidR="00A77C82" w:rsidRDefault="00A77C82" w:rsidP="00E972B2">
      <w:pPr>
        <w:pStyle w:val="H6"/>
      </w:pPr>
      <w:r>
        <w:t>(3)</w:t>
      </w:r>
    </w:p>
    <w:p w14:paraId="5674A251" w14:textId="77777777" w:rsidR="00A77C82" w:rsidRDefault="00A77C82" w:rsidP="00E972B2">
      <w:pPr>
        <w:pStyle w:val="PL"/>
      </w:pPr>
      <w:r>
        <w:rPr>
          <w:b/>
          <w:noProof w:val="0"/>
        </w:rPr>
        <w:t>with</w:t>
      </w:r>
      <w:r>
        <w:rPr>
          <w:noProof w:val="0"/>
        </w:rPr>
        <w:t xml:space="preserve"> { the UE (MCVideo Client) having sent a Receive Media Request message }</w:t>
      </w:r>
    </w:p>
    <w:p w14:paraId="5383D7A3" w14:textId="77777777" w:rsidR="00A77C82" w:rsidRDefault="00A77C82" w:rsidP="00E972B2">
      <w:pPr>
        <w:pStyle w:val="PL"/>
      </w:pPr>
      <w:r>
        <w:rPr>
          <w:noProof w:val="0"/>
        </w:rPr>
        <w:t>ensure that {</w:t>
      </w:r>
    </w:p>
    <w:p w14:paraId="03F47CBB" w14:textId="77777777" w:rsidR="00A77C82" w:rsidRDefault="00A77C82" w:rsidP="00E972B2">
      <w:pPr>
        <w:pStyle w:val="PL"/>
      </w:pPr>
      <w:r>
        <w:rPr>
          <w:noProof w:val="0"/>
        </w:rPr>
        <w:t xml:space="preserve">  </w:t>
      </w:r>
      <w:r>
        <w:rPr>
          <w:b/>
          <w:noProof w:val="0"/>
        </w:rPr>
        <w:t>when</w:t>
      </w:r>
      <w:r>
        <w:rPr>
          <w:noProof w:val="0"/>
        </w:rPr>
        <w:t xml:space="preserve"> { the MCVideo Client) receives a Receive Media Response message from the SS (MCVideo Server) }</w:t>
      </w:r>
    </w:p>
    <w:p w14:paraId="5561D6B7"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257720F2" w14:textId="77777777" w:rsidR="00A77C82" w:rsidRDefault="00A77C82" w:rsidP="00E972B2">
      <w:pPr>
        <w:pStyle w:val="PL"/>
      </w:pPr>
      <w:r>
        <w:rPr>
          <w:noProof w:val="0"/>
        </w:rPr>
        <w:t xml:space="preserve">            </w:t>
      </w:r>
    </w:p>
    <w:p w14:paraId="66379E0E" w14:textId="77777777" w:rsidR="00A77C82" w:rsidRDefault="00A77C82" w:rsidP="00E972B2">
      <w:pPr>
        <w:pStyle w:val="PL"/>
      </w:pPr>
    </w:p>
    <w:p w14:paraId="7EB77D7D" w14:textId="77777777" w:rsidR="00A77C82" w:rsidRDefault="00A77C82" w:rsidP="00E972B2">
      <w:pPr>
        <w:pStyle w:val="H6"/>
      </w:pPr>
      <w:r>
        <w:t>(4)</w:t>
      </w:r>
    </w:p>
    <w:p w14:paraId="60560EA8"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607D32BF" w14:textId="77777777" w:rsidR="00A77C82" w:rsidRDefault="00A77C82" w:rsidP="00E972B2">
      <w:pPr>
        <w:pStyle w:val="PL"/>
      </w:pPr>
      <w:r>
        <w:rPr>
          <w:noProof w:val="0"/>
        </w:rPr>
        <w:t>ensure that {</w:t>
      </w:r>
    </w:p>
    <w:p w14:paraId="3E10C2EC"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Emergency Group Call }</w:t>
      </w:r>
    </w:p>
    <w:p w14:paraId="2412A30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7A057F29" w14:textId="77777777" w:rsidR="00A77C82" w:rsidRDefault="00A77C82" w:rsidP="00E972B2">
      <w:pPr>
        <w:pStyle w:val="PL"/>
      </w:pPr>
      <w:r>
        <w:rPr>
          <w:noProof w:val="0"/>
        </w:rPr>
        <w:t>}</w:t>
      </w:r>
    </w:p>
    <w:p w14:paraId="3FEC4181" w14:textId="77777777" w:rsidR="00A77C82" w:rsidRDefault="00A77C82" w:rsidP="00E972B2">
      <w:pPr>
        <w:pStyle w:val="PL"/>
      </w:pPr>
      <w:r>
        <w:rPr>
          <w:noProof w:val="0"/>
        </w:rPr>
        <w:t xml:space="preserve">            }</w:t>
      </w:r>
    </w:p>
    <w:p w14:paraId="6599C435" w14:textId="77777777" w:rsidR="00A77C82" w:rsidRDefault="00A77C82" w:rsidP="00E972B2">
      <w:pPr>
        <w:pStyle w:val="PL"/>
      </w:pPr>
    </w:p>
    <w:p w14:paraId="570916FE" w14:textId="77777777" w:rsidR="00A77C82" w:rsidRDefault="00A77C82" w:rsidP="00E972B2">
      <w:pPr>
        <w:pStyle w:val="PL"/>
      </w:pPr>
      <w:bookmarkStart w:id="402" w:name="_Toc52787505"/>
      <w:bookmarkStart w:id="403" w:name="_Toc52787685"/>
      <w:r>
        <w:rPr>
          <w:noProof w:val="0"/>
        </w:rPr>
        <w:t>(5</w:t>
      </w:r>
    </w:p>
    <w:p w14:paraId="12C4042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04DF81D8" w14:textId="77777777" w:rsidR="00A77C82" w:rsidRDefault="00A77C82" w:rsidP="00E972B2">
      <w:pPr>
        <w:pStyle w:val="PL"/>
      </w:pPr>
      <w:r>
        <w:rPr>
          <w:noProof w:val="0"/>
        </w:rPr>
        <w:t>ensure that {</w:t>
      </w:r>
    </w:p>
    <w:p w14:paraId="0D84E7C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EBB9800"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3DC31D61" w14:textId="77777777" w:rsidR="00A77C82" w:rsidRDefault="00A77C82" w:rsidP="00E972B2">
      <w:pPr>
        <w:pStyle w:val="PL"/>
      </w:pPr>
      <w:r>
        <w:rPr>
          <w:noProof w:val="0"/>
        </w:rPr>
        <w:t xml:space="preserve">          }</w:t>
      </w:r>
    </w:p>
    <w:p w14:paraId="014AE2DE" w14:textId="77777777" w:rsidR="00A77C82" w:rsidRDefault="00A77C82" w:rsidP="00E972B2">
      <w:pPr>
        <w:pStyle w:val="PL"/>
      </w:pPr>
    </w:p>
    <w:p w14:paraId="30EDFCD9" w14:textId="77777777" w:rsidR="00A77C82" w:rsidRDefault="00A77C82" w:rsidP="00E972B2">
      <w:pPr>
        <w:pStyle w:val="H6"/>
      </w:pPr>
      <w:r>
        <w:t>6.1.1.6.2</w:t>
      </w:r>
      <w:r>
        <w:tab/>
        <w:t>Conformance requirements</w:t>
      </w:r>
      <w:bookmarkEnd w:id="402"/>
      <w:bookmarkEnd w:id="403"/>
    </w:p>
    <w:p w14:paraId="3509CC07" w14:textId="77777777" w:rsidR="00A77C82" w:rsidRDefault="00A77C82" w:rsidP="00A77C82">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3E4FA8D" w14:textId="77777777" w:rsidR="00A77C82" w:rsidRDefault="00A77C82" w:rsidP="00A77C82">
      <w:r>
        <w:t>[TS 24.281, clause 9.2.1.2.1.2]</w:t>
      </w:r>
    </w:p>
    <w:p w14:paraId="126CD8CB" w14:textId="77777777" w:rsidR="00A77C82" w:rsidRDefault="00A77C82" w:rsidP="00A77C82">
      <w:r>
        <w:t>In the procedures in this subclause:</w:t>
      </w:r>
    </w:p>
    <w:p w14:paraId="74C58C34" w14:textId="77777777" w:rsidR="00A77C82" w:rsidRDefault="00A77C82" w:rsidP="00A77C82">
      <w:r>
        <w:t>1)</w:t>
      </w:r>
      <w:r>
        <w:tab/>
        <w:t>emergency indication in an incoming SIP INVITE request refers to the &lt;emergency-ind&gt; element of the application/vnd.3gpp.mc</w:t>
      </w:r>
      <w:r>
        <w:rPr>
          <w:lang w:eastAsia="zh-CN"/>
        </w:rPr>
        <w:t>video</w:t>
      </w:r>
      <w:r>
        <w:t>-info+xml MIME body; and</w:t>
      </w:r>
    </w:p>
    <w:p w14:paraId="59A0AA63" w14:textId="77777777" w:rsidR="00A77C82" w:rsidRDefault="00A77C82" w:rsidP="00A77C82">
      <w:r>
        <w:t>2)</w:t>
      </w:r>
      <w:r>
        <w:tab/>
        <w:t>imminent peril indication in an incoming SIP INVITE request refers to the &lt;imminentperil-ind&gt; element of the application/vnd.3gpp.mc</w:t>
      </w:r>
      <w:r>
        <w:rPr>
          <w:lang w:eastAsia="zh-CN"/>
        </w:rPr>
        <w:t>video</w:t>
      </w:r>
      <w:r>
        <w:t>-info+xml MIME body.</w:t>
      </w:r>
    </w:p>
    <w:p w14:paraId="03B58FC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75989C6" w14:textId="77777777" w:rsidR="00A77C82" w:rsidRDefault="00A77C82" w:rsidP="00A77C82">
      <w:r>
        <w:t>The MCVideo client:</w:t>
      </w:r>
    </w:p>
    <w:p w14:paraId="710771E1" w14:textId="77777777" w:rsidR="00A77C82" w:rsidRDefault="00A77C82" w:rsidP="00A77C82">
      <w:r>
        <w:t>1)</w:t>
      </w:r>
      <w:r>
        <w:tab/>
        <w:t>may reject the SIP INVITE request if either of the following conditions are met:</w:t>
      </w:r>
    </w:p>
    <w:p w14:paraId="45A8B5BB" w14:textId="77777777" w:rsidR="00A77C82" w:rsidRDefault="00A77C82" w:rsidP="00A77C82">
      <w:r>
        <w:t>a)</w:t>
      </w:r>
      <w:r>
        <w:tab/>
        <w:t>MCVideo client does not have enough resources to handle the call; or</w:t>
      </w:r>
    </w:p>
    <w:p w14:paraId="74509D79" w14:textId="77777777" w:rsidR="00A77C82" w:rsidRDefault="00A77C82" w:rsidP="00A77C82">
      <w:r>
        <w:t>b)</w:t>
      </w:r>
      <w:r>
        <w:tab/>
        <w:t>any other reason outside the scope of this specification;</w:t>
      </w:r>
    </w:p>
    <w:p w14:paraId="53B6234A" w14:textId="77777777" w:rsidR="00A77C82" w:rsidRDefault="00A77C82" w:rsidP="00A77C82">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D74C34D" w14:textId="77777777" w:rsidR="00A77C82" w:rsidRDefault="00A77C82" w:rsidP="00A77C82">
      <w:r>
        <w:t>NOTE:</w:t>
      </w:r>
      <w:r>
        <w:tab/>
        <w:t>If the SIP INVITE request contains an emergency indication or imminent peril indication, the MCVideo client can by means beyond the scope of this specification choose to accept the request.</w:t>
      </w:r>
    </w:p>
    <w:p w14:paraId="53750649" w14:textId="77777777" w:rsidR="00A77C82" w:rsidRDefault="00A77C82" w:rsidP="00A77C82">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4B7F09E4" w14:textId="77777777" w:rsidR="00A77C82" w:rsidRDefault="00A77C82" w:rsidP="00A77C82">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3AB54D4" w14:textId="77777777" w:rsidR="00A77C82" w:rsidRDefault="00A77C82" w:rsidP="00A77C82">
      <w:r>
        <w:t>a)</w:t>
      </w:r>
      <w:r>
        <w:tab/>
        <w:t>should display to the MCVideo user an indication that this is a SIP INVITE request for an MCVideo emergency group call and:</w:t>
      </w:r>
    </w:p>
    <w:p w14:paraId="3EE24386" w14:textId="77777777" w:rsidR="00A77C82" w:rsidRDefault="00A77C82" w:rsidP="00A77C82">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94544D9" w14:textId="77777777" w:rsidR="00A77C82" w:rsidRDefault="00A77C82" w:rsidP="00A77C82">
      <w:r>
        <w:t>ii)</w:t>
      </w:r>
      <w:r>
        <w:tab/>
        <w:t>should display the MCVideo group identity of the group with the emergency condition contained in the &lt;mc</w:t>
      </w:r>
      <w:r>
        <w:rPr>
          <w:lang w:eastAsia="zh-CN"/>
        </w:rPr>
        <w:t>video</w:t>
      </w:r>
      <w:r>
        <w:t>-calling-group-id&gt; element; and</w:t>
      </w:r>
    </w:p>
    <w:p w14:paraId="416EF227" w14:textId="77777777" w:rsidR="00A77C82" w:rsidRDefault="00A77C82" w:rsidP="00A77C82">
      <w:r>
        <w:t>iii)</w:t>
      </w:r>
      <w:r>
        <w:tab/>
        <w:t>if the &lt;alert-ind&gt; element is set to "true", should display to the MCVideo user an indication of the MCVideo emergency alert and associated information;</w:t>
      </w:r>
    </w:p>
    <w:p w14:paraId="584C9A48" w14:textId="77777777" w:rsidR="00A77C82" w:rsidRDefault="00A77C82" w:rsidP="00A77C82">
      <w:r>
        <w:t>b)</w:t>
      </w:r>
      <w:r>
        <w:tab/>
        <w:t>shall set the MCVideo emergency group state to "MVEG 2: in-progress";</w:t>
      </w:r>
    </w:p>
    <w:p w14:paraId="0DC7AD60" w14:textId="77777777" w:rsidR="00A77C82" w:rsidRDefault="00A77C82" w:rsidP="00A77C82">
      <w:r>
        <w:t>c)</w:t>
      </w:r>
      <w:r>
        <w:tab/>
        <w:t>shall set the MCVideo imminent peril group state to "MVIG 1: no-imminent-peril"; and</w:t>
      </w:r>
    </w:p>
    <w:p w14:paraId="405300F6" w14:textId="77777777" w:rsidR="00A77C82" w:rsidRDefault="00A77C82" w:rsidP="00A77C82">
      <w:r>
        <w:t>d)</w:t>
      </w:r>
      <w:r>
        <w:tab/>
        <w:t>shall set the MCVideo imminent peril group call state to "MVIGC 1: imminent-peril-gc-capable"; otherwise</w:t>
      </w:r>
    </w:p>
    <w:p w14:paraId="4B58A2FA" w14:textId="77777777" w:rsidR="00A77C82" w:rsidRDefault="00A77C82" w:rsidP="00A77C82">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27120D9" w14:textId="77777777" w:rsidR="00A77C82" w:rsidRDefault="00A77C82" w:rsidP="00A77C82">
      <w:r>
        <w:t>a)</w:t>
      </w:r>
      <w:r>
        <w:tab/>
        <w:t>should display to the MCVideo user an indication that this is a SIP INVITE request for an MCVideo imminent peril group call and:</w:t>
      </w:r>
    </w:p>
    <w:p w14:paraId="6905D802" w14:textId="77777777" w:rsidR="00A77C82" w:rsidRDefault="00A77C82" w:rsidP="00A77C82">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3CA0E4" w14:textId="77777777" w:rsidR="00A77C82" w:rsidRDefault="00A77C82" w:rsidP="00A77C82">
      <w:r>
        <w:t>ii)</w:t>
      </w:r>
      <w:r>
        <w:tab/>
        <w:t>should display the MCVideo group identity of the group with the imminent peril condition contained in the &lt;mc</w:t>
      </w:r>
      <w:r>
        <w:rPr>
          <w:lang w:eastAsia="zh-CN"/>
        </w:rPr>
        <w:t>video</w:t>
      </w:r>
      <w:r>
        <w:t>-calling-group-id&gt; element; and</w:t>
      </w:r>
    </w:p>
    <w:p w14:paraId="50F50E56" w14:textId="77777777" w:rsidR="00A77C82" w:rsidRDefault="00A77C82" w:rsidP="00A77C82">
      <w:r>
        <w:t>b)</w:t>
      </w:r>
      <w:r>
        <w:tab/>
        <w:t>shall set the MCVideo imminent peril group state to "MVIG 2: in-progress";</w:t>
      </w:r>
    </w:p>
    <w:p w14:paraId="6433EC55" w14:textId="77777777" w:rsidR="00A77C82" w:rsidRDefault="00A77C82" w:rsidP="00A77C82">
      <w:r>
        <w:t>6)</w:t>
      </w:r>
      <w:r>
        <w:tab/>
        <w:t>may display to the MCVideo user the MCVideo ID of the inviting MCVideo user;</w:t>
      </w:r>
    </w:p>
    <w:p w14:paraId="36FE52B8" w14:textId="77777777" w:rsidR="00A77C82" w:rsidRDefault="00A77C82" w:rsidP="00A77C82">
      <w:r>
        <w:t>7)</w:t>
      </w:r>
      <w:r>
        <w:tab/>
        <w:t>shall perform the automatic commencement procedures specified in subclause </w:t>
      </w:r>
      <w:r>
        <w:rPr>
          <w:lang w:eastAsia="zh-CN"/>
        </w:rPr>
        <w:t>6.2.3.1.2</w:t>
      </w:r>
      <w:r>
        <w:t xml:space="preserve"> if one of the following conditions are met:</w:t>
      </w:r>
    </w:p>
    <w:p w14:paraId="55B82E84" w14:textId="77777777" w:rsidR="00A77C82" w:rsidRDefault="00A77C82" w:rsidP="00A77C82">
      <w:r>
        <w:t>a)</w:t>
      </w:r>
      <w:r>
        <w:tab/>
        <w:t>SIP INVITE request contains an Answer-Mode header field with the value "Auto" and the MCVideo service setting at the invited MCVideo client for answering the call is set to automatic commencement mode; or</w:t>
      </w:r>
    </w:p>
    <w:p w14:paraId="15DD5758" w14:textId="77777777" w:rsidR="00A77C82" w:rsidRDefault="00A77C82" w:rsidP="00A77C82">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76C9931" w14:textId="77777777" w:rsidR="00A77C82" w:rsidRDefault="00A77C82" w:rsidP="00A77C82">
      <w:r>
        <w:t>8)</w:t>
      </w:r>
      <w:r>
        <w:tab/>
        <w:t>shall perform the manual commencement procedures specified in subclause </w:t>
      </w:r>
      <w:r>
        <w:rPr>
          <w:lang w:eastAsia="zh-CN"/>
        </w:rPr>
        <w:t>6.2.3.2.2</w:t>
      </w:r>
      <w:r>
        <w:t xml:space="preserve"> if one of the following conditions are met:</w:t>
      </w:r>
    </w:p>
    <w:p w14:paraId="4C3DDEEB" w14:textId="77777777" w:rsidR="00A77C82" w:rsidRDefault="00A77C82" w:rsidP="00A77C82">
      <w:r>
        <w:t>a)</w:t>
      </w:r>
      <w:r>
        <w:tab/>
        <w:t>SIP INVITE request contains an Answer-Mode header field with the value "Manual" and the MCVideo service setting at the invited MCVideo client for answering the call is to use manual commencement mode; or</w:t>
      </w:r>
    </w:p>
    <w:p w14:paraId="7C9DA958" w14:textId="77777777" w:rsidR="00A77C82" w:rsidRDefault="00A77C82" w:rsidP="00A77C82">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69C37" w14:textId="77777777" w:rsidR="00A77C82" w:rsidRDefault="00A77C82" w:rsidP="00A77C82">
      <w:r>
        <w:t>9)</w:t>
      </w:r>
      <w:r>
        <w:tab/>
        <w:t>when the SIP 200 (OK) response to the SIP INVITE request is sent, may subscribe to the conference event package as specified in subclause </w:t>
      </w:r>
      <w:r>
        <w:rPr>
          <w:lang w:eastAsia="zh-CN"/>
        </w:rPr>
        <w:t>9.1.3.1</w:t>
      </w:r>
      <w:bookmarkStart w:id="404" w:name="_Toc20151565"/>
      <w:bookmarkStart w:id="405" w:name="_Toc27494230"/>
      <w:bookmarkStart w:id="406" w:name="_Toc45193486"/>
      <w:r>
        <w:rPr>
          <w:lang w:eastAsia="zh-CN"/>
        </w:rPr>
        <w:t>9</w:t>
      </w:r>
      <w:r>
        <w:t>.</w:t>
      </w:r>
      <w:r>
        <w:rPr>
          <w:lang w:eastAsia="zh-CN"/>
        </w:rPr>
        <w:t>2</w:t>
      </w:r>
      <w:r>
        <w:t>.</w:t>
      </w:r>
      <w:r>
        <w:rPr>
          <w:lang w:eastAsia="zh-CN"/>
        </w:rPr>
        <w:t>1</w:t>
      </w:r>
      <w:r>
        <w:t>.2.1.6</w:t>
      </w:r>
      <w:r>
        <w:tab/>
        <w:t>MCVideo client receives SIP re-INVITE request</w:t>
      </w:r>
      <w:bookmarkEnd w:id="404"/>
      <w:bookmarkEnd w:id="405"/>
      <w:bookmarkEnd w:id="406"/>
    </w:p>
    <w:p w14:paraId="2C53BE93" w14:textId="77777777" w:rsidR="00A77C82" w:rsidRDefault="00A77C82" w:rsidP="00A77C82">
      <w:r>
        <w:t>This subclause covers both on-demand session.</w:t>
      </w:r>
    </w:p>
    <w:p w14:paraId="23C2EA04" w14:textId="77777777" w:rsidR="00A77C82" w:rsidRDefault="00A77C82" w:rsidP="00A77C82">
      <w:r>
        <w:t>Upon receipt of a SIP re-INVITE request the MCVideo client:</w:t>
      </w:r>
    </w:p>
    <w:p w14:paraId="0798626A" w14:textId="77777777" w:rsidR="00A77C82" w:rsidRDefault="00A77C82" w:rsidP="00A77C82">
      <w:r>
        <w:t>1)</w:t>
      </w:r>
      <w:r>
        <w:tab/>
        <w:t>if the SIP re-INVITE request contains an application/vnd.3gpp.mcvideo-info+xml MIME body with the &lt;mcvideoinfo&gt; element containing the &lt;mcvideo-Params&gt; element with the &lt;emergency-ind&gt; element set to a value of "true":</w:t>
      </w:r>
    </w:p>
    <w:p w14:paraId="7C043081" w14:textId="77777777" w:rsidR="00A77C82" w:rsidRDefault="00A77C82" w:rsidP="00A77C82">
      <w:r>
        <w:t>a)</w:t>
      </w:r>
      <w:r>
        <w:tab/>
        <w:t xml:space="preserve">should display to the MCVideo </w:t>
      </w:r>
      <w:r>
        <w:rPr>
          <w:lang w:eastAsia="ko-KR"/>
        </w:rPr>
        <w:t>u</w:t>
      </w:r>
      <w:r>
        <w:t>ser the MCVideo ID of the originator of the MCVideo emergency group call and an indication that this is an MCVideo emergency group call;</w:t>
      </w:r>
    </w:p>
    <w:p w14:paraId="47C5C750" w14:textId="77777777" w:rsidR="00A77C82" w:rsidRDefault="00A77C82" w:rsidP="00A77C82">
      <w:r>
        <w:t>b)</w:t>
      </w:r>
      <w:r>
        <w:tab/>
        <w:t>if the &lt;mcvideoinfo&gt; element containing the &lt;mcvideo-Params&gt; element contains an &lt;alert-ind&gt; element set to "true", should display to the MCVideo user an indication of the MCVideo emergency alert and associated information;</w:t>
      </w:r>
    </w:p>
    <w:p w14:paraId="097C2B0C" w14:textId="77777777" w:rsidR="00A77C82" w:rsidRDefault="00A77C82" w:rsidP="00A77C82">
      <w:r>
        <w:t>c)</w:t>
      </w:r>
      <w:r>
        <w:tab/>
        <w:t xml:space="preserve">shall set the MCVideo emergency group state to "MVEG 2: in-progress"; </w:t>
      </w:r>
    </w:p>
    <w:p w14:paraId="7B8C1CCF" w14:textId="77777777" w:rsidR="00A77C82" w:rsidRDefault="00A77C82" w:rsidP="00A77C82">
      <w:r>
        <w:t>d)</w:t>
      </w:r>
      <w:r>
        <w:tab/>
        <w:t>shall set the MCVideo imminent peril group state to "MVIG 1: no-imminent-peril"; and</w:t>
      </w:r>
    </w:p>
    <w:p w14:paraId="493A2CE8" w14:textId="77777777" w:rsidR="00A77C82" w:rsidRDefault="00A77C82" w:rsidP="00A77C82">
      <w:r>
        <w:t>e)</w:t>
      </w:r>
      <w:r>
        <w:tab/>
        <w:t>shall set the MCVideo imminent peril group call state to "MVIGC 1: imminent-peril-gc-capable";</w:t>
      </w:r>
    </w:p>
    <w:p w14:paraId="57D995EC" w14:textId="77777777" w:rsidR="00A77C82" w:rsidRDefault="00A77C82" w:rsidP="00A77C82">
      <w:r>
        <w:t>2)</w:t>
      </w:r>
      <w:r>
        <w:tab/>
        <w:t>if the SIP re-INVITE request contains an application/vnd.3gpp.mcvideo-info+xml MIME body with the &lt;mcvideoinfo&gt; element containing the &lt;mcvideo-Params&gt; element with the &lt;imminentperil-ind&gt; element set to a value of "true":</w:t>
      </w:r>
    </w:p>
    <w:p w14:paraId="5159702D" w14:textId="77777777" w:rsidR="00A77C82" w:rsidRDefault="00A77C82" w:rsidP="00A77C82">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F314855" w14:textId="77777777" w:rsidR="00A77C82" w:rsidRDefault="00A77C82" w:rsidP="00A77C82">
      <w:r>
        <w:t>b)</w:t>
      </w:r>
      <w:r>
        <w:tab/>
        <w:t>shall set the MCVideo imminent peril group state to "MIG 2: in-progress";</w:t>
      </w:r>
    </w:p>
    <w:p w14:paraId="50B0EADA" w14:textId="77777777" w:rsidR="00A77C82" w:rsidRDefault="00A77C82" w:rsidP="00A77C82">
      <w:r>
        <w:t>3)</w:t>
      </w:r>
      <w:r>
        <w:tab/>
        <w:t>if the SIP re-INVITE request contains an application/vnd.3gpp.mcvideo-info+xml MIME body with the &lt;mcvideoinfo&gt; element containing the &lt;mcvideo-Params&gt; element with the &lt;emergency-ind&gt; element set to a value of "false":</w:t>
      </w:r>
    </w:p>
    <w:p w14:paraId="2E2E7E58" w14:textId="77777777" w:rsidR="00A77C82" w:rsidRDefault="00A77C82" w:rsidP="00A77C82">
      <w:r>
        <w:t>a)</w:t>
      </w:r>
      <w:r>
        <w:tab/>
        <w:t xml:space="preserve">should display to the MCVideo </w:t>
      </w:r>
      <w:r>
        <w:rPr>
          <w:lang w:eastAsia="ko-KR"/>
        </w:rPr>
        <w:t>u</w:t>
      </w:r>
      <w:r>
        <w:t>ser the MCVideo ID of the MCVideo user cancelling the MCVideo emergency group call;</w:t>
      </w:r>
    </w:p>
    <w:p w14:paraId="48B1C4F1" w14:textId="77777777" w:rsidR="00A77C82" w:rsidRDefault="00A77C82" w:rsidP="00A77C82">
      <w:r>
        <w:t>b)</w:t>
      </w:r>
      <w:r>
        <w:tab/>
        <w:t>if the &lt;mcvideoinfo&gt; element containing the &lt;mcvideo-Params&gt; element contains an &lt;alert-ind&gt; element set to "false":</w:t>
      </w:r>
    </w:p>
    <w:p w14:paraId="66DD3C9F" w14:textId="77777777" w:rsidR="00A77C82" w:rsidRDefault="00A77C82" w:rsidP="00A77C82">
      <w:r>
        <w:t>i)</w:t>
      </w:r>
      <w:r>
        <w:tab/>
        <w:t>should display to the MCVideo user an indication of the MCVideo emergency alert cancellation and the MCVideo ID of the MCVideo user cancelling the MCVideo emergency alert; and</w:t>
      </w:r>
    </w:p>
    <w:p w14:paraId="506B8F41" w14:textId="77777777" w:rsidR="00A77C82" w:rsidRDefault="00A77C82" w:rsidP="00A77C82">
      <w:r>
        <w:t>ii)</w:t>
      </w:r>
      <w:r>
        <w:tab/>
        <w:t>if the SIP re-INVITE request contains an application/vnd.3gpp.mcvideo-info+xml MIME body including an &lt;originated-by&gt; element:</w:t>
      </w:r>
    </w:p>
    <w:p w14:paraId="4963953E" w14:textId="77777777" w:rsidR="00A77C82" w:rsidRDefault="00A77C82" w:rsidP="00A77C82">
      <w:r>
        <w:t>A)</w:t>
      </w:r>
      <w:r>
        <w:tab/>
        <w:t>should display to the MCVideo user the MCVideo ID contained in the &lt;originated-by&gt; element of the MCVideo user that originated the MCVideo emergency alert; and</w:t>
      </w:r>
    </w:p>
    <w:p w14:paraId="0C614331" w14:textId="77777777" w:rsidR="00A77C82" w:rsidRDefault="00A77C82" w:rsidP="00A77C82">
      <w:r>
        <w:t>B)</w:t>
      </w:r>
      <w:r>
        <w:tab/>
        <w:t>if the MCVideo ID contained in the &lt;originated-by&gt; element is the MCVideo ID of the receiving MCVideo user shall set the MCVideo emergency alert state to "MVEA 1: no-alert";</w:t>
      </w:r>
    </w:p>
    <w:p w14:paraId="0A5B7636" w14:textId="77777777" w:rsidR="00A77C82" w:rsidRDefault="00A77C82" w:rsidP="00A77C82">
      <w:r>
        <w:t>c)</w:t>
      </w:r>
      <w:r>
        <w:tab/>
        <w:t>shall set the MCVideo emergency group state to "MVEG 1: no-emergency"; and</w:t>
      </w:r>
    </w:p>
    <w:p w14:paraId="71D2AD10" w14:textId="77777777" w:rsidR="00A77C82" w:rsidRDefault="00A77C82" w:rsidP="00A77C82">
      <w:r>
        <w:t>d)</w:t>
      </w:r>
      <w:r>
        <w:tab/>
        <w:t>if the MCVideo emergency group call state of the group is set to "MVEGC 3: emergency-call-granted", shall set the MCVideo emergency group call state of the group to "MVEGC 1: emergency-gc-capable";</w:t>
      </w:r>
    </w:p>
    <w:p w14:paraId="3A462889" w14:textId="77777777" w:rsidR="00A77C82" w:rsidRDefault="00A77C82" w:rsidP="00A77C82">
      <w:r>
        <w:t>4)</w:t>
      </w:r>
      <w:r>
        <w:tab/>
        <w:t>if the SIP re-INVITE request contains an application/vnd.3gpp.mcvideo-info+xml MIME body with the &lt;mcvideoinfo&gt; element containing the &lt;mcvideo-Params&gt; element with the &lt;imminentperil-ind&gt; element set to a value of "false":</w:t>
      </w:r>
    </w:p>
    <w:p w14:paraId="308DF500" w14:textId="77777777" w:rsidR="00A77C82" w:rsidRDefault="00A77C82" w:rsidP="00A77C82">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0FCC3AF" w14:textId="77777777" w:rsidR="00A77C82" w:rsidRDefault="00A77C82" w:rsidP="00A77C82">
      <w:r>
        <w:t>b)</w:t>
      </w:r>
      <w:r>
        <w:tab/>
        <w:t>shall set the MCVideo imminent peril group state to "MVIG 1: no-imminent-peril"; and</w:t>
      </w:r>
    </w:p>
    <w:p w14:paraId="0BEC03BE" w14:textId="77777777" w:rsidR="00A77C82" w:rsidRDefault="00A77C82" w:rsidP="00A77C82">
      <w:r>
        <w:t>c)</w:t>
      </w:r>
      <w:r>
        <w:tab/>
        <w:t>shall set the MCVideo imminent peril group call state to "MVIGC 1: imminent-peril-gc-capable";</w:t>
      </w:r>
    </w:p>
    <w:p w14:paraId="78584A77" w14:textId="77777777" w:rsidR="00A77C82" w:rsidRDefault="00A77C82" w:rsidP="00A77C82">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6E2DAB24" w14:textId="77777777" w:rsidR="00A77C82" w:rsidRDefault="00A77C82" w:rsidP="00A77C82">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690B8447" w14:textId="77777777" w:rsidR="00A77C82" w:rsidRDefault="00A77C82" w:rsidP="00A77C82">
      <w:r>
        <w:t>7)</w:t>
      </w:r>
      <w:r>
        <w:tab/>
        <w:t>shall include the g.3gpp.mcvideo media feature tag in the Contact header field of the SIP 200 (OK) response;</w:t>
      </w:r>
    </w:p>
    <w:p w14:paraId="79DE8FE6" w14:textId="77777777" w:rsidR="00A77C82" w:rsidRDefault="00A77C82" w:rsidP="00A77C82">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A437146" w14:textId="77777777" w:rsidR="00A77C82" w:rsidRDefault="00A77C82" w:rsidP="00A77C82">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385D7B0C" w14:textId="77777777" w:rsidR="00A77C82" w:rsidRDefault="00A77C82" w:rsidP="00A77C82">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7546556C" w14:textId="77777777" w:rsidR="00A77C82" w:rsidRDefault="00A77C82" w:rsidP="00A77C82">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2647F6D0" w14:textId="77777777" w:rsidR="00A77C82" w:rsidRDefault="00A77C82" w:rsidP="00A77C82">
      <w:r>
        <w:t>[TS 24.281, clause 6.2.3.1.2]</w:t>
      </w:r>
    </w:p>
    <w:p w14:paraId="31D456AA" w14:textId="77777777" w:rsidR="00A77C82" w:rsidRDefault="00A77C82" w:rsidP="00A77C82">
      <w:r>
        <w:t>When performing the automatic commencement mode procedures, the MCVideo client shall follow the procedures in subclause 6.2.3.1.1 with the following clarification:</w:t>
      </w:r>
    </w:p>
    <w:p w14:paraId="3A0D8E13" w14:textId="77777777" w:rsidR="00A77C82" w:rsidRDefault="00A77C82" w:rsidP="00A77C82">
      <w:r>
        <w:t>-</w:t>
      </w:r>
      <w:r>
        <w:tab/>
        <w:t>The MCVideo client may include a P-Answer-State header field with the value "Confirmed" as specified in IETF RFC 4964 [30] in the SIP 200 (OK) response.</w:t>
      </w:r>
    </w:p>
    <w:p w14:paraId="35105255" w14:textId="77777777" w:rsidR="00A77C82" w:rsidRDefault="00A77C82" w:rsidP="00A77C82">
      <w:r>
        <w:t>[TS 24.281, clause 6.2.6]</w:t>
      </w:r>
    </w:p>
    <w:p w14:paraId="4E336224" w14:textId="77777777" w:rsidR="00A77C82" w:rsidRDefault="00A77C82" w:rsidP="00A77C82">
      <w:r>
        <w:t>Upon receiving a SIP BYE request, the MCVideo client:</w:t>
      </w:r>
    </w:p>
    <w:p w14:paraId="2448E20F" w14:textId="77777777" w:rsidR="00A77C82" w:rsidRDefault="00A77C82" w:rsidP="00A77C82">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B153145" w14:textId="77777777" w:rsidR="00A77C82" w:rsidRDefault="00A77C82" w:rsidP="00A77C82">
      <w:pPr>
        <w:rPr>
          <w:lang w:eastAsia="ko-KR"/>
        </w:rPr>
      </w:pPr>
      <w:r>
        <w:rPr>
          <w:lang w:eastAsia="ko-KR"/>
        </w:rPr>
        <w:t>2)</w:t>
      </w:r>
      <w:r>
        <w:rPr>
          <w:lang w:eastAsia="ko-KR"/>
        </w:rPr>
        <w:tab/>
        <w:t>shall send SIP 200 (OK) response towards MCVideo server according to 3GPP TS 24.229 [11].</w:t>
      </w:r>
    </w:p>
    <w:p w14:paraId="170FD30D" w14:textId="77777777" w:rsidR="00A77C82" w:rsidRDefault="00A77C82" w:rsidP="00E972B2">
      <w:pPr>
        <w:pStyle w:val="H6"/>
      </w:pPr>
      <w:bookmarkStart w:id="407" w:name="_Toc52787506"/>
      <w:bookmarkStart w:id="408" w:name="_Toc52787686"/>
      <w:r>
        <w:t>6.1.1.6.3</w:t>
      </w:r>
      <w:r>
        <w:tab/>
        <w:t>Test description</w:t>
      </w:r>
      <w:bookmarkEnd w:id="407"/>
      <w:bookmarkEnd w:id="408"/>
    </w:p>
    <w:p w14:paraId="552048ED" w14:textId="77777777" w:rsidR="00A77C82" w:rsidRDefault="00A77C82" w:rsidP="00E972B2">
      <w:pPr>
        <w:pStyle w:val="H6"/>
      </w:pPr>
      <w:r>
        <w:t>6.1.1.6.3.1</w:t>
      </w:r>
      <w:r>
        <w:tab/>
        <w:t>Pre-test conditions</w:t>
      </w:r>
    </w:p>
    <w:p w14:paraId="528C25E6" w14:textId="77777777" w:rsidR="00812835" w:rsidRDefault="00812835" w:rsidP="00812835">
      <w:pPr>
        <w:pStyle w:val="H6"/>
      </w:pPr>
      <w:r w:rsidRPr="00102CE5">
        <w:t>Test configuration</w:t>
      </w:r>
      <w:r>
        <w:t>:</w:t>
      </w:r>
    </w:p>
    <w:p w14:paraId="6596C0F8" w14:textId="77777777" w:rsidR="00812835" w:rsidRDefault="00812835" w:rsidP="00812835">
      <w:pPr>
        <w:pStyle w:val="B1"/>
      </w:pPr>
      <w:r>
        <w:t>-</w:t>
      </w:r>
      <w:r>
        <w:tab/>
        <w:t>Single cell configuration according to TS 36.579-1 [2] clause 5.2.2.2.1.</w:t>
      </w:r>
    </w:p>
    <w:p w14:paraId="6375D0D2" w14:textId="77777777" w:rsidR="00812835" w:rsidRDefault="00812835" w:rsidP="00812835">
      <w:pPr>
        <w:pStyle w:val="H6"/>
      </w:pPr>
      <w:r>
        <w:t>Preamble:</w:t>
      </w:r>
    </w:p>
    <w:p w14:paraId="39D8E341" w14:textId="77777777" w:rsidR="00812835" w:rsidRDefault="00812835" w:rsidP="00812835">
      <w:pPr>
        <w:pStyle w:val="B1"/>
      </w:pPr>
      <w:r>
        <w:t>-</w:t>
      </w:r>
      <w:r>
        <w:tab/>
        <w:t>The UE has performed procedure 'Initial registration' as described in TS 36.579-1 [2] clause 5.4.2.</w:t>
      </w:r>
    </w:p>
    <w:p w14:paraId="5092FBB8" w14:textId="77777777" w:rsidR="00812835" w:rsidRDefault="00812835" w:rsidP="00812835">
      <w:pPr>
        <w:pStyle w:val="B1"/>
      </w:pPr>
      <w:r>
        <w:t>-</w:t>
      </w:r>
      <w:r>
        <w:tab/>
      </w:r>
      <w:r w:rsidRPr="000573F5">
        <w:t>UE States at the end of the preamble</w:t>
      </w:r>
      <w:r>
        <w:t>:</w:t>
      </w:r>
    </w:p>
    <w:p w14:paraId="31CFAA25" w14:textId="77777777" w:rsidR="00812835" w:rsidRDefault="00812835" w:rsidP="00812835">
      <w:pPr>
        <w:pStyle w:val="B1"/>
        <w:ind w:left="852"/>
      </w:pPr>
      <w:r>
        <w:t>-</w:t>
      </w:r>
      <w:r>
        <w:tab/>
        <w:t>The UE is in RRC_IDLE state.</w:t>
      </w:r>
    </w:p>
    <w:p w14:paraId="06BF214A" w14:textId="77777777" w:rsidR="00812835" w:rsidRDefault="00812835" w:rsidP="00812835">
      <w:pPr>
        <w:pStyle w:val="B1"/>
        <w:ind w:left="852"/>
      </w:pPr>
      <w:r>
        <w:t>-</w:t>
      </w:r>
      <w:r>
        <w:tab/>
        <w:t>The client is registered for MCVideo.</w:t>
      </w:r>
    </w:p>
    <w:p w14:paraId="652E1BDF" w14:textId="77777777" w:rsidR="00A77C82" w:rsidRDefault="00A77C82" w:rsidP="00E972B2">
      <w:pPr>
        <w:pStyle w:val="H6"/>
      </w:pPr>
      <w:r>
        <w:t>6.1.1.6.3.2</w:t>
      </w:r>
      <w:r>
        <w:tab/>
        <w:t>Test procedure sequence</w:t>
      </w:r>
    </w:p>
    <w:p w14:paraId="34F0259C" w14:textId="77777777" w:rsidR="00A77C82" w:rsidRDefault="00A77C82" w:rsidP="00E972B2">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A77C82" w14:paraId="68769D9F" w14:textId="77777777" w:rsidTr="00A77C82">
        <w:trPr>
          <w:trHeight w:val="199"/>
          <w:tblHeader/>
          <w:jc w:val="center"/>
        </w:trPr>
        <w:tc>
          <w:tcPr>
            <w:tcW w:w="624" w:type="dxa"/>
            <w:tcBorders>
              <w:top w:val="single" w:sz="4" w:space="0" w:color="auto"/>
              <w:left w:val="single" w:sz="4" w:space="0" w:color="auto"/>
              <w:bottom w:val="nil"/>
              <w:right w:val="single" w:sz="4" w:space="0" w:color="auto"/>
            </w:tcBorders>
            <w:hideMark/>
          </w:tcPr>
          <w:p w14:paraId="7BDFA537" w14:textId="77777777" w:rsidR="00A77C82" w:rsidRDefault="00A77C82" w:rsidP="00E972B2">
            <w:pPr>
              <w:pStyle w:val="TAH"/>
            </w:pPr>
            <w:r>
              <w:t>St</w:t>
            </w:r>
          </w:p>
        </w:tc>
        <w:tc>
          <w:tcPr>
            <w:tcW w:w="3824" w:type="dxa"/>
            <w:tcBorders>
              <w:top w:val="single" w:sz="4" w:space="0" w:color="auto"/>
              <w:left w:val="single" w:sz="4" w:space="0" w:color="auto"/>
              <w:bottom w:val="nil"/>
              <w:right w:val="single" w:sz="4" w:space="0" w:color="auto"/>
            </w:tcBorders>
            <w:hideMark/>
          </w:tcPr>
          <w:p w14:paraId="4DD21D20" w14:textId="77777777" w:rsidR="00A77C82" w:rsidRDefault="00A77C82" w:rsidP="00E972B2">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10B42F11" w14:textId="77777777" w:rsidR="00A77C82" w:rsidRDefault="00A77C82" w:rsidP="00E972B2">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6B7E5BDE"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6997326E" w14:textId="77777777" w:rsidR="00A77C82" w:rsidRDefault="00A77C82" w:rsidP="00E972B2">
            <w:pPr>
              <w:pStyle w:val="TAH"/>
            </w:pPr>
            <w:r>
              <w:t>Verdict</w:t>
            </w:r>
          </w:p>
        </w:tc>
      </w:tr>
      <w:tr w:rsidR="00A77C82" w14:paraId="6AF7C39D" w14:textId="77777777" w:rsidTr="00A77C82">
        <w:trPr>
          <w:trHeight w:val="199"/>
          <w:tblHeader/>
          <w:jc w:val="center"/>
        </w:trPr>
        <w:tc>
          <w:tcPr>
            <w:tcW w:w="624" w:type="dxa"/>
            <w:tcBorders>
              <w:top w:val="nil"/>
              <w:left w:val="single" w:sz="4" w:space="0" w:color="auto"/>
              <w:bottom w:val="single" w:sz="4" w:space="0" w:color="auto"/>
              <w:right w:val="single" w:sz="4" w:space="0" w:color="auto"/>
            </w:tcBorders>
          </w:tcPr>
          <w:p w14:paraId="2989B9AD" w14:textId="77777777" w:rsidR="00A77C82" w:rsidRDefault="00A77C82" w:rsidP="00E972B2">
            <w:pPr>
              <w:pStyle w:val="TAH"/>
            </w:pPr>
          </w:p>
        </w:tc>
        <w:tc>
          <w:tcPr>
            <w:tcW w:w="3824" w:type="dxa"/>
            <w:tcBorders>
              <w:top w:val="nil"/>
              <w:left w:val="single" w:sz="4" w:space="0" w:color="auto"/>
              <w:bottom w:val="single" w:sz="4" w:space="0" w:color="auto"/>
              <w:right w:val="single" w:sz="4" w:space="0" w:color="auto"/>
            </w:tcBorders>
          </w:tcPr>
          <w:p w14:paraId="23A4DE51"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6F1934F" w14:textId="77777777" w:rsidR="00A77C82" w:rsidRDefault="00A77C82" w:rsidP="00E972B2">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7CACF4EB" w14:textId="77777777" w:rsidR="00A77C82" w:rsidRDefault="00A77C82" w:rsidP="00E972B2">
            <w:pPr>
              <w:pStyle w:val="TAH"/>
            </w:pPr>
            <w:r>
              <w:t>Message</w:t>
            </w:r>
          </w:p>
        </w:tc>
        <w:tc>
          <w:tcPr>
            <w:tcW w:w="544" w:type="dxa"/>
            <w:tcBorders>
              <w:top w:val="nil"/>
              <w:left w:val="single" w:sz="4" w:space="0" w:color="auto"/>
              <w:bottom w:val="single" w:sz="4" w:space="0" w:color="auto"/>
              <w:right w:val="single" w:sz="4" w:space="0" w:color="auto"/>
            </w:tcBorders>
          </w:tcPr>
          <w:p w14:paraId="123CD68E"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42FFD0BD" w14:textId="77777777" w:rsidR="00A77C82" w:rsidRDefault="00A77C82" w:rsidP="00E972B2">
            <w:pPr>
              <w:pStyle w:val="TAH"/>
            </w:pPr>
          </w:p>
        </w:tc>
      </w:tr>
      <w:tr w:rsidR="00A77C82" w14:paraId="76A59281" w14:textId="77777777" w:rsidTr="00A77C82">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3E185FE3" w14:textId="77777777" w:rsidR="00A77C82" w:rsidRDefault="00A77C82" w:rsidP="00E972B2">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48235910" w14:textId="7218776B" w:rsidR="00A77C82" w:rsidRDefault="00A77C82" w:rsidP="00E972B2">
            <w:pPr>
              <w:pStyle w:val="TAL"/>
              <w:rPr>
                <w:szCs w:val="18"/>
              </w:rPr>
            </w:pPr>
            <w:r>
              <w:rPr>
                <w:lang w:eastAsia="ko-KR"/>
              </w:rPr>
              <w:t xml:space="preserve">Check: Does the UE (MCVideo client) correctly perform procedure 'MCX CT session establishment/modification without provisional responses other than 100 Trying' as described in TS 36.579-1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0F1C8D3D"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5630924"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3629BD2"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90096CB" w14:textId="77777777" w:rsidR="00A77C82" w:rsidRDefault="00A77C82" w:rsidP="00E972B2">
            <w:pPr>
              <w:pStyle w:val="TAC"/>
            </w:pPr>
            <w:r>
              <w:t>P</w:t>
            </w:r>
          </w:p>
        </w:tc>
      </w:tr>
      <w:tr w:rsidR="00A77C82" w14:paraId="37789EBF"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48F257DF" w14:textId="77777777" w:rsidR="00A77C82" w:rsidRDefault="00A77C82" w:rsidP="00E972B2">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1421ED57"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49AE896"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5D9B55B"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C0F4F6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267140A" w14:textId="77777777" w:rsidR="00A77C82" w:rsidRDefault="00A77C82" w:rsidP="00E972B2">
            <w:pPr>
              <w:pStyle w:val="TAC"/>
            </w:pPr>
            <w:r>
              <w:t>-</w:t>
            </w:r>
          </w:p>
        </w:tc>
      </w:tr>
      <w:tr w:rsidR="00A77C82" w14:paraId="1A00282A" w14:textId="77777777" w:rsidTr="00A77C82">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296EDA6F" w14:textId="77777777" w:rsidR="00A77C82" w:rsidRDefault="00A77C82" w:rsidP="00E972B2">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1CBE8E06" w14:textId="77777777" w:rsidR="00A77C82" w:rsidRDefault="00A77C82" w:rsidP="00E972B2">
            <w:pPr>
              <w:pStyle w:val="TAL"/>
            </w:pPr>
            <w:r>
              <w:t>Check: Does the UE (MCVideo client) notify the user of the emergency group call?</w:t>
            </w:r>
          </w:p>
          <w:p w14:paraId="555B2A69" w14:textId="77777777" w:rsidR="00A77C82" w:rsidRDefault="00A77C82" w:rsidP="00E972B2">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2576DAC2"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BB30B6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ECA7BAF"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8F7EB06" w14:textId="77777777" w:rsidR="00A77C82" w:rsidRDefault="00A77C82" w:rsidP="00E972B2">
            <w:pPr>
              <w:pStyle w:val="TAC"/>
            </w:pPr>
            <w:r>
              <w:t>P</w:t>
            </w:r>
          </w:p>
        </w:tc>
      </w:tr>
      <w:tr w:rsidR="00A77C82" w14:paraId="1A7DAC70"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31184B7" w14:textId="77777777" w:rsidR="00A77C82" w:rsidRDefault="00A77C82" w:rsidP="00E972B2">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221D0F76" w14:textId="2FAA2D99" w:rsidR="00A77C82" w:rsidRDefault="00A77C82" w:rsidP="00E972B2">
            <w:pPr>
              <w:pStyle w:val="TAL"/>
              <w:rPr>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FE6F76F"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6AAF47CC" w14:textId="77777777" w:rsidR="00A77C82" w:rsidRDefault="00A77C82" w:rsidP="00E972B2">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61623B38"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086B295" w14:textId="77777777" w:rsidR="00A77C82" w:rsidRDefault="00A77C82" w:rsidP="00E972B2">
            <w:pPr>
              <w:pStyle w:val="TAC"/>
            </w:pPr>
            <w:r>
              <w:t>P</w:t>
            </w:r>
          </w:p>
        </w:tc>
      </w:tr>
      <w:tr w:rsidR="00A77C82" w14:paraId="3554F86D"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624D01E7" w14:textId="77777777" w:rsidR="00A77C82" w:rsidRDefault="00A77C82" w:rsidP="00E972B2">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3F4EE41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0922DA3"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2ED9EC8"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F12CF5"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F5685B9" w14:textId="77777777" w:rsidR="00A77C82" w:rsidRDefault="00A77C82" w:rsidP="00E972B2">
            <w:pPr>
              <w:pStyle w:val="TAC"/>
            </w:pPr>
            <w:r>
              <w:t>P</w:t>
            </w:r>
          </w:p>
        </w:tc>
      </w:tr>
      <w:tr w:rsidR="00A77C82" w14:paraId="0968FD47"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7CB4EEF" w14:textId="77777777" w:rsidR="00A77C82" w:rsidRDefault="00A77C82" w:rsidP="00E972B2">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D9FD86D" w14:textId="77777777" w:rsidR="00A77C82" w:rsidRDefault="00A77C82" w:rsidP="00E972B2">
            <w:pPr>
              <w:pStyle w:val="TAL"/>
            </w:pPr>
            <w:r>
              <w:t>Check: Does the UE (MCVideo client) provide receive media success notification to the user?</w:t>
            </w:r>
          </w:p>
          <w:p w14:paraId="283EB0E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08147525"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3DEB1E9"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15BE43A" w14:textId="77777777" w:rsidR="00A77C82" w:rsidRDefault="00A77C82" w:rsidP="00E972B2">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1D4F61D5" w14:textId="77777777" w:rsidR="00A77C82" w:rsidRDefault="00A77C82" w:rsidP="00E972B2">
            <w:pPr>
              <w:pStyle w:val="TAC"/>
            </w:pPr>
            <w:r>
              <w:t>P</w:t>
            </w:r>
          </w:p>
        </w:tc>
      </w:tr>
      <w:tr w:rsidR="00A77C82" w14:paraId="41320F1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1BC9388E" w14:textId="77777777" w:rsidR="00A77C82" w:rsidRDefault="00A77C82" w:rsidP="00E972B2">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118B5610" w14:textId="77777777" w:rsidR="00A77C82" w:rsidRDefault="00A77C82" w:rsidP="00E972B2">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29715950"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C7C200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E6E30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4A03584" w14:textId="77777777" w:rsidR="00A77C82" w:rsidRDefault="00A77C82" w:rsidP="00E972B2">
            <w:pPr>
              <w:pStyle w:val="TAC"/>
            </w:pPr>
            <w:r>
              <w:t>-</w:t>
            </w:r>
          </w:p>
        </w:tc>
      </w:tr>
      <w:tr w:rsidR="00A77C82" w14:paraId="4205AE14"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8792B23" w14:textId="77777777" w:rsidR="00A77C82" w:rsidRDefault="00A77C82" w:rsidP="00E972B2">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1B78B263" w14:textId="2EA40573" w:rsidR="00A77C82" w:rsidRDefault="00A77C82" w:rsidP="00E972B2">
            <w:pPr>
              <w:pStyle w:val="TAL"/>
              <w:rPr>
                <w:rFonts w:cs="Arial"/>
                <w:szCs w:val="18"/>
              </w:rPr>
            </w:pPr>
            <w:r>
              <w:t xml:space="preserve">Check: Does the UE (MCVideo client) correctly perform procedure 'MCVideo Media Reception End Request CO' as described in </w:t>
            </w:r>
            <w:r>
              <w:rPr>
                <w:lang w:eastAsia="ko-KR"/>
              </w:rPr>
              <w:t>TS 36.579-1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00603D2F"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0717F6EA"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D682362" w14:textId="77777777" w:rsidR="00A77C82" w:rsidRDefault="00A77C82" w:rsidP="00E972B2">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5F224D8B" w14:textId="77777777" w:rsidR="00A77C82" w:rsidRDefault="00A77C82" w:rsidP="00E972B2">
            <w:pPr>
              <w:pStyle w:val="TAC"/>
              <w:rPr>
                <w:szCs w:val="18"/>
              </w:rPr>
            </w:pPr>
            <w:r>
              <w:t>P</w:t>
            </w:r>
          </w:p>
        </w:tc>
      </w:tr>
      <w:tr w:rsidR="00A77C82" w14:paraId="5E2E13E8"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EF41446" w14:textId="77777777" w:rsidR="00A77C82" w:rsidRDefault="00A77C82" w:rsidP="00E972B2">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24BAA78F" w14:textId="77777777" w:rsidR="00A77C82" w:rsidRDefault="00A77C82" w:rsidP="00E972B2">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7BAE29B"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7941CFD"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828F718"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69C1DBF" w14:textId="77777777" w:rsidR="00A77C82" w:rsidRDefault="00A77C82" w:rsidP="00E972B2">
            <w:pPr>
              <w:pStyle w:val="TAC"/>
            </w:pPr>
            <w:r>
              <w:t>-</w:t>
            </w:r>
          </w:p>
        </w:tc>
      </w:tr>
      <w:tr w:rsidR="00A77C82" w14:paraId="5AF14C0A"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8BE9E4C" w14:textId="77777777" w:rsidR="00A77C82" w:rsidRDefault="00A77C82" w:rsidP="00E972B2">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33CB9C7B" w14:textId="1E6974B7" w:rsidR="00A77C82" w:rsidRDefault="00A77C82" w:rsidP="00E972B2">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TS 36.579-1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253EF07A"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7A9C515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9E921FD" w14:textId="77777777" w:rsidR="00A77C82" w:rsidRDefault="00A77C82" w:rsidP="00E972B2">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5FC9C757" w14:textId="77777777" w:rsidR="00A77C82" w:rsidRDefault="00A77C82" w:rsidP="00E972B2">
            <w:pPr>
              <w:pStyle w:val="TAC"/>
            </w:pPr>
            <w:r>
              <w:t>P</w:t>
            </w:r>
          </w:p>
        </w:tc>
      </w:tr>
      <w:tr w:rsidR="00A77C82" w14:paraId="093DFB6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75FF0A00" w14:textId="77777777" w:rsidR="00A77C82" w:rsidRDefault="00A77C82" w:rsidP="00E972B2">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542F9131" w14:textId="77777777" w:rsidR="00A77C82" w:rsidRDefault="00A77C82" w:rsidP="00E972B2">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3FE1F3EB"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A57668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604E89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55BAE63" w14:textId="77777777" w:rsidR="00A77C82" w:rsidRDefault="00A77C82" w:rsidP="00E972B2">
            <w:pPr>
              <w:pStyle w:val="TAC"/>
            </w:pPr>
            <w:r>
              <w:t>-</w:t>
            </w:r>
          </w:p>
        </w:tc>
      </w:tr>
      <w:tr w:rsidR="00A77C82" w14:paraId="54003220" w14:textId="77777777" w:rsidTr="00A77C82">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29E1BC43" w14:textId="77777777" w:rsidR="00A77C82" w:rsidRDefault="00A77C82" w:rsidP="00E972B2">
            <w:pPr>
              <w:pStyle w:val="TAN"/>
            </w:pPr>
            <w:r>
              <w:rPr>
                <w:rFonts w:eastAsia="SimSun"/>
                <w:lang w:eastAsia="zh-CN"/>
              </w:rPr>
              <w:t>NOTE 1: This is expected to be done via a suitable implementation dependent MMI.</w:t>
            </w:r>
          </w:p>
        </w:tc>
      </w:tr>
    </w:tbl>
    <w:p w14:paraId="268FE306" w14:textId="77777777" w:rsidR="00A77C82" w:rsidRDefault="00A77C82" w:rsidP="00A77C82"/>
    <w:p w14:paraId="79051825" w14:textId="77777777" w:rsidR="00A77C82" w:rsidRDefault="00A77C82" w:rsidP="00E972B2">
      <w:pPr>
        <w:pStyle w:val="H6"/>
      </w:pPr>
      <w:r>
        <w:t>6.1.1.6.3.3</w:t>
      </w:r>
      <w:r>
        <w:tab/>
        <w:t>Specific message contents</w:t>
      </w:r>
    </w:p>
    <w:p w14:paraId="537C41C5" w14:textId="77777777" w:rsidR="00A77C82" w:rsidRDefault="00A77C82" w:rsidP="00E972B2">
      <w:pPr>
        <w:pStyle w:val="TH"/>
      </w:pPr>
      <w:r>
        <w:t xml:space="preserve">Table 6.1.1.6.3.3-1: SIP INVITE from the SS (Step 1, Table 6.1.1.6.3.2-1;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96E2E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F405FF" w14:textId="4EAF5E08" w:rsidR="00A77C82" w:rsidRDefault="00A77C82" w:rsidP="00E972B2">
            <w:pPr>
              <w:pStyle w:val="TAL"/>
            </w:pPr>
            <w:r>
              <w:t>Derivation Path: TS 36.579-1 [2], Table 5.5.2.5.2-1</w:t>
            </w:r>
          </w:p>
        </w:tc>
      </w:tr>
      <w:tr w:rsidR="00A77C82" w14:paraId="7CAE702A"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38B748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02839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7EE6D6"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6A754F"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23422B" w14:textId="77777777" w:rsidR="00A77C82" w:rsidRDefault="00A77C82" w:rsidP="00E972B2">
            <w:pPr>
              <w:pStyle w:val="TAH"/>
            </w:pPr>
            <w:r>
              <w:t>Condition</w:t>
            </w:r>
          </w:p>
        </w:tc>
      </w:tr>
      <w:tr w:rsidR="00A77C82" w14:paraId="6AD382F4"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B1207E6"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C5DA2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4EA43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FFC07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870B91" w14:textId="77777777" w:rsidR="00A77C82" w:rsidRDefault="00A77C82" w:rsidP="00E972B2">
            <w:pPr>
              <w:pStyle w:val="TAL"/>
            </w:pPr>
          </w:p>
        </w:tc>
      </w:tr>
      <w:tr w:rsidR="00A77C82" w14:paraId="1BA2A55F"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F53BD3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A8E69C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BE03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F5656C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0416" w14:textId="77777777" w:rsidR="00A77C82" w:rsidRDefault="00A77C82" w:rsidP="00E972B2">
            <w:pPr>
              <w:pStyle w:val="TAL"/>
            </w:pPr>
          </w:p>
        </w:tc>
      </w:tr>
      <w:tr w:rsidR="00A77C82" w14:paraId="763BF8BC"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9AEFE36"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5B2925" w14:textId="77777777" w:rsidR="00A77C82" w:rsidRDefault="00A77C82" w:rsidP="00E972B2">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19464DE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26779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7E229" w14:textId="77777777" w:rsidR="00A77C82" w:rsidRDefault="00A77C82" w:rsidP="00E972B2">
            <w:pPr>
              <w:pStyle w:val="TAL"/>
            </w:pPr>
          </w:p>
        </w:tc>
      </w:tr>
      <w:tr w:rsidR="00A77C82" w14:paraId="73C6D838"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5C24D30"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A1825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59B0A3"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ADA336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F20C19" w14:textId="77777777" w:rsidR="00A77C82" w:rsidRDefault="00A77C82" w:rsidP="00E972B2">
            <w:pPr>
              <w:pStyle w:val="TAL"/>
            </w:pPr>
          </w:p>
        </w:tc>
      </w:tr>
      <w:tr w:rsidR="00A77C82" w14:paraId="2EFEE349"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E61E4F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98AA1E" w14:textId="77777777" w:rsidR="00A77C82" w:rsidRDefault="00A77C82" w:rsidP="00E972B2">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C346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716B1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5FA44" w14:textId="77777777" w:rsidR="00A77C82" w:rsidRDefault="00A77C82" w:rsidP="00E972B2">
            <w:pPr>
              <w:pStyle w:val="TAL"/>
            </w:pPr>
          </w:p>
        </w:tc>
      </w:tr>
    </w:tbl>
    <w:p w14:paraId="03624688" w14:textId="77777777" w:rsidR="00A77C82" w:rsidRDefault="00A77C82" w:rsidP="00A77C82"/>
    <w:p w14:paraId="6C388F2B" w14:textId="77777777" w:rsidR="00A77C82" w:rsidRDefault="00A77C82" w:rsidP="00E972B2">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C8E008A"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0D95490" w14:textId="77777777" w:rsidR="00A77C82" w:rsidRDefault="00A77C82" w:rsidP="00E972B2">
            <w:pPr>
              <w:pStyle w:val="TAL"/>
            </w:pPr>
            <w:r>
              <w:t>Derivation Path: TS 36.579-1 [2], Table 5.5.3.1.2-2, condition INITIAL_SDP_OFFER</w:t>
            </w:r>
          </w:p>
        </w:tc>
      </w:tr>
    </w:tbl>
    <w:p w14:paraId="2EB77B03" w14:textId="77777777" w:rsidR="00A77C82" w:rsidRDefault="00A77C82" w:rsidP="00A77C82"/>
    <w:p w14:paraId="4FF6E380" w14:textId="77777777" w:rsidR="00A77C82" w:rsidRDefault="00A77C82" w:rsidP="00E972B2">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A63863"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D82954B" w14:textId="671FBB30" w:rsidR="00A77C82" w:rsidRDefault="00A77C82" w:rsidP="00E972B2">
            <w:pPr>
              <w:pStyle w:val="TAL"/>
            </w:pPr>
            <w:r>
              <w:t>Derivation Path: TS 36.579-1 [2], Table 5.5.3.2.2-2, condition GROUP-CALL, EMERGENCY-CALL</w:t>
            </w:r>
          </w:p>
        </w:tc>
      </w:tr>
    </w:tbl>
    <w:p w14:paraId="74CDF525" w14:textId="77777777" w:rsidR="00A77C82" w:rsidRDefault="00A77C82" w:rsidP="00A77C82"/>
    <w:p w14:paraId="1C427BB6" w14:textId="77777777" w:rsidR="00A77C82" w:rsidRDefault="00A77C82" w:rsidP="00E972B2">
      <w:pPr>
        <w:pStyle w:val="TH"/>
      </w:pPr>
      <w:r>
        <w:t xml:space="preserve">Table 6.1.1.6.3.3-3: SIP 200 (OK) from the UE (Step 1, Table 6.1.1.6.3.2-1;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75DF3001"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D90C4EB" w14:textId="77777777" w:rsidR="00A77C82" w:rsidRDefault="00A77C82" w:rsidP="00E972B2">
            <w:pPr>
              <w:pStyle w:val="TAL"/>
            </w:pPr>
            <w:r>
              <w:t>Derivation Path: TS 36.579-1 [2], Table 5.5.2.17.1.1-1, condition INVITE-RSP, GROUP-CALL</w:t>
            </w:r>
          </w:p>
        </w:tc>
      </w:tr>
      <w:tr w:rsidR="00A77C82" w14:paraId="0E0D8E7A"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E417EE4"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ADB34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FC3FC2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CDE41"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ED720AE" w14:textId="77777777" w:rsidR="00A77C82" w:rsidRDefault="00A77C82" w:rsidP="00E972B2">
            <w:pPr>
              <w:pStyle w:val="TAH"/>
            </w:pPr>
            <w:r>
              <w:t>Condition</w:t>
            </w:r>
          </w:p>
        </w:tc>
      </w:tr>
      <w:tr w:rsidR="00A77C82" w14:paraId="540BA18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91F9AF0"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C87C10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0418B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34AD5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EA0D43" w14:textId="77777777" w:rsidR="00A77C82" w:rsidRDefault="00A77C82" w:rsidP="00E972B2">
            <w:pPr>
              <w:pStyle w:val="TAL"/>
            </w:pPr>
          </w:p>
        </w:tc>
      </w:tr>
      <w:tr w:rsidR="00A77C82" w14:paraId="0444563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077E1"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D43E9A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1676943"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73DEEA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F9692B" w14:textId="77777777" w:rsidR="00A77C82" w:rsidRDefault="00A77C82" w:rsidP="00E972B2">
            <w:pPr>
              <w:pStyle w:val="TAL"/>
            </w:pPr>
          </w:p>
        </w:tc>
      </w:tr>
      <w:tr w:rsidR="00A77C82" w14:paraId="60D12DB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AD1DCD"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85D31CB" w14:textId="77777777" w:rsidR="00A77C82" w:rsidRDefault="00A77C82" w:rsidP="00E972B2">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1A4BF6F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4D25E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B340FD" w14:textId="77777777" w:rsidR="00A77C82" w:rsidRDefault="00A77C82" w:rsidP="00E972B2">
            <w:pPr>
              <w:pStyle w:val="TAL"/>
            </w:pPr>
          </w:p>
        </w:tc>
      </w:tr>
      <w:tr w:rsidR="00A77C82" w14:paraId="5A19694A"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3D36613"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FFFC14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1A629CA"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E9E0D5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73809A" w14:textId="77777777" w:rsidR="00A77C82" w:rsidRDefault="00A77C82" w:rsidP="00E972B2">
            <w:pPr>
              <w:pStyle w:val="TAL"/>
            </w:pPr>
          </w:p>
        </w:tc>
      </w:tr>
      <w:tr w:rsidR="00A77C82" w14:paraId="7E1207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BE91174"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74F5340" w14:textId="77777777" w:rsidR="00A77C82" w:rsidRDefault="00A77C82" w:rsidP="00E972B2">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19399C5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23054A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2C85B4" w14:textId="77777777" w:rsidR="00A77C82" w:rsidRDefault="00A77C82" w:rsidP="00E972B2">
            <w:pPr>
              <w:pStyle w:val="TAL"/>
            </w:pPr>
          </w:p>
        </w:tc>
      </w:tr>
    </w:tbl>
    <w:p w14:paraId="14BAAE83" w14:textId="77777777" w:rsidR="00A77C82" w:rsidRDefault="00A77C82" w:rsidP="00A77C82"/>
    <w:p w14:paraId="58C58BF7" w14:textId="77777777" w:rsidR="00A77C82" w:rsidRDefault="00A77C82" w:rsidP="00E972B2">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29640E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D975B4C" w14:textId="77777777" w:rsidR="00A77C82" w:rsidRDefault="00A77C82" w:rsidP="00E972B2">
            <w:pPr>
              <w:pStyle w:val="TAL"/>
            </w:pPr>
            <w:r>
              <w:t>Derivation Path: TS 36.579-1 [2], Table 5.5.3.1.1-2, condition SDP_ANSWER</w:t>
            </w:r>
          </w:p>
        </w:tc>
      </w:tr>
    </w:tbl>
    <w:p w14:paraId="7944FD5D" w14:textId="77777777" w:rsidR="00A77C82" w:rsidRDefault="00A77C82" w:rsidP="00A77C82"/>
    <w:p w14:paraId="66B8C701" w14:textId="77777777" w:rsidR="00A77C82" w:rsidRDefault="00A77C82" w:rsidP="00E972B2">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8EC4EA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B752B2" w14:textId="55872120" w:rsidR="00A77C82" w:rsidRDefault="00A77C82" w:rsidP="00E972B2">
            <w:pPr>
              <w:pStyle w:val="TAL"/>
            </w:pPr>
            <w:r>
              <w:t>Derivation Path: TS 36.579-1 [2], Table 5.5.3.2.1-2, condition INVITE-RSP</w:t>
            </w:r>
          </w:p>
        </w:tc>
      </w:tr>
    </w:tbl>
    <w:p w14:paraId="4C9159C5" w14:textId="77777777" w:rsidR="00A77C82" w:rsidRDefault="00A77C82" w:rsidP="00A77C82"/>
    <w:p w14:paraId="7F2DA7E4" w14:textId="77777777" w:rsidR="00A77C82" w:rsidRDefault="00A77C82" w:rsidP="00E972B2">
      <w:pPr>
        <w:pStyle w:val="TH"/>
      </w:pPr>
      <w:r>
        <w:t xml:space="preserve">Table 6.1.1.6.3.3-4A: Media Transmission Notification from the SS (Step 6, Table 6.1.1.6.3.2-1;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090E6DE"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158EC10E" w14:textId="77777777" w:rsidR="00A77C82" w:rsidRDefault="00A77C82" w:rsidP="00E972B2">
            <w:pPr>
              <w:pStyle w:val="TAL"/>
            </w:pPr>
            <w:r>
              <w:t>Derivation Path: TS 36.579-1 [2], Table 5.5.11.2.7-1, condition</w:t>
            </w:r>
            <w:r>
              <w:rPr>
                <w:color w:val="000000"/>
              </w:rPr>
              <w:t xml:space="preserve"> EMERGENCY-CALL</w:t>
            </w:r>
          </w:p>
        </w:tc>
      </w:tr>
    </w:tbl>
    <w:p w14:paraId="71F58FA3" w14:textId="77777777" w:rsidR="00A77C82" w:rsidRDefault="00A77C82" w:rsidP="00A77C82"/>
    <w:p w14:paraId="74945ADF" w14:textId="77777777" w:rsidR="00A77C82" w:rsidRDefault="00A77C82" w:rsidP="00E972B2">
      <w:pPr>
        <w:pStyle w:val="TH"/>
      </w:pPr>
      <w:r>
        <w:t>Table 6.1.1.6.3.3-4B..5: Void</w:t>
      </w:r>
    </w:p>
    <w:p w14:paraId="7A6F042F" w14:textId="77777777" w:rsidR="00A77C82" w:rsidRDefault="00A77C82" w:rsidP="00E972B2">
      <w:pPr>
        <w:pStyle w:val="TH"/>
      </w:pPr>
      <w:r>
        <w:t xml:space="preserve">Table 6.1.1.6.3.3-5A: Media Reception End Request from the UE (Step 13, Table 6.1.1.6.3.2-1;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ED1D085"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00083ED" w14:textId="77777777" w:rsidR="00A77C82" w:rsidRDefault="00A77C82" w:rsidP="00E972B2">
            <w:pPr>
              <w:pStyle w:val="TAL"/>
            </w:pPr>
            <w:r>
              <w:t>Derivation Path: TS 36.579-1 [2], Table 5.5.11.3.3-1, condition UPLINK, EMERGENCY-CALL</w:t>
            </w:r>
          </w:p>
        </w:tc>
      </w:tr>
    </w:tbl>
    <w:p w14:paraId="52396BB6" w14:textId="77777777" w:rsidR="00A77C82" w:rsidRDefault="00A77C82" w:rsidP="00A77C82"/>
    <w:p w14:paraId="7FE60672" w14:textId="77777777" w:rsidR="00A77C82" w:rsidRDefault="00A77C82" w:rsidP="00E972B2">
      <w:pPr>
        <w:pStyle w:val="TH"/>
      </w:pPr>
      <w:r>
        <w:t xml:space="preserve">Table 6.1.1.6.3.3-5B: Transmission Idle from the SS (Step 13, Table 6.1.1.6.3.2-1;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3F0F975"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69241BE" w14:textId="77777777" w:rsidR="00A77C82" w:rsidRDefault="00A77C82" w:rsidP="00E972B2">
            <w:pPr>
              <w:pStyle w:val="TAL"/>
            </w:pPr>
            <w:r>
              <w:t>Derivation Path: TS 36.579-1 [2], Table 5.5.11.2.16-1, condition EMERGENCY-CALL</w:t>
            </w:r>
          </w:p>
        </w:tc>
      </w:tr>
    </w:tbl>
    <w:p w14:paraId="6E9EB267" w14:textId="77777777" w:rsidR="00A77C82" w:rsidRDefault="00A77C82" w:rsidP="00A77C82">
      <w:pPr>
        <w:rPr>
          <w:color w:val="000000"/>
        </w:rPr>
      </w:pPr>
    </w:p>
    <w:p w14:paraId="592EFC66" w14:textId="77777777" w:rsidR="00A77C82" w:rsidRDefault="00A77C82" w:rsidP="00E972B2">
      <w:pPr>
        <w:pStyle w:val="TH"/>
      </w:pPr>
      <w:r>
        <w:t>Table 6.1.1.6.3.3-6..7: Void</w:t>
      </w:r>
    </w:p>
    <w:p w14:paraId="7A95ACF1" w14:textId="77777777" w:rsidR="00A77C82" w:rsidRDefault="00A77C82" w:rsidP="00A77C82"/>
    <w:p w14:paraId="5B189C39" w14:textId="77777777" w:rsidR="00A77C82" w:rsidRDefault="00A77C82" w:rsidP="00A77C82">
      <w:pPr>
        <w:keepNext/>
        <w:keepLines/>
        <w:spacing w:before="120"/>
        <w:ind w:left="1418" w:hanging="1418"/>
        <w:outlineLvl w:val="3"/>
        <w:rPr>
          <w:rFonts w:ascii="Arial" w:hAnsi="Arial"/>
          <w:sz w:val="24"/>
        </w:rPr>
      </w:pPr>
      <w:bookmarkStart w:id="409" w:name="_Toc75906922"/>
      <w:bookmarkStart w:id="410" w:name="_Toc75907259"/>
      <w:bookmarkStart w:id="411" w:name="_Toc84345719"/>
      <w:r>
        <w:rPr>
          <w:rFonts w:ascii="Arial" w:hAnsi="Arial"/>
          <w:sz w:val="24"/>
        </w:rPr>
        <w:t>6.1.1.7</w:t>
      </w:r>
      <w:r>
        <w:rPr>
          <w:rFonts w:ascii="Arial" w:hAnsi="Arial"/>
          <w:sz w:val="24"/>
        </w:rPr>
        <w:tab/>
        <w:t>On-network / On-demand Pre-arranged Group Call / Broadcast Group Call / Client Originated (CO)</w:t>
      </w:r>
      <w:bookmarkEnd w:id="409"/>
      <w:bookmarkEnd w:id="410"/>
      <w:bookmarkEnd w:id="411"/>
    </w:p>
    <w:p w14:paraId="5A2E2E84" w14:textId="77777777" w:rsidR="00A77C82" w:rsidRDefault="00A77C82" w:rsidP="00E972B2">
      <w:pPr>
        <w:pStyle w:val="H6"/>
      </w:pPr>
      <w:bookmarkStart w:id="412" w:name="_Toc52787508"/>
      <w:bookmarkStart w:id="413" w:name="_Toc52787688"/>
      <w:r>
        <w:t>6.1.1.7.1</w:t>
      </w:r>
      <w:r>
        <w:tab/>
        <w:t>Test Purpose (TP)</w:t>
      </w:r>
      <w:bookmarkEnd w:id="412"/>
      <w:bookmarkEnd w:id="413"/>
    </w:p>
    <w:p w14:paraId="38BB68CD" w14:textId="77777777" w:rsidR="00A77C82" w:rsidRDefault="00A77C82" w:rsidP="00E972B2">
      <w:pPr>
        <w:pStyle w:val="H6"/>
      </w:pPr>
      <w:r>
        <w:t>(1)</w:t>
      </w:r>
    </w:p>
    <w:p w14:paraId="08B05B11" w14:textId="77777777" w:rsidR="00A77C82" w:rsidRDefault="00A77C82" w:rsidP="00E972B2">
      <w:pPr>
        <w:pStyle w:val="PL"/>
      </w:pPr>
      <w:r>
        <w:rPr>
          <w:b/>
          <w:noProof w:val="0"/>
        </w:rPr>
        <w:t>with</w:t>
      </w:r>
      <w:r>
        <w:rPr>
          <w:noProof w:val="0"/>
        </w:rPr>
        <w:t xml:space="preserve"> { the UE (MCVideo Client) registered and authorized for MCVideo Service }</w:t>
      </w:r>
    </w:p>
    <w:p w14:paraId="70A23F70" w14:textId="77777777" w:rsidR="00A77C82" w:rsidRDefault="00A77C82" w:rsidP="00E972B2">
      <w:pPr>
        <w:pStyle w:val="PL"/>
      </w:pPr>
      <w:r>
        <w:rPr>
          <w:noProof w:val="0"/>
        </w:rPr>
        <w:t>ensure that {</w:t>
      </w:r>
    </w:p>
    <w:p w14:paraId="1B68A89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t>
      </w:r>
    </w:p>
    <w:p w14:paraId="1918A145"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Pre-Arranged Broadcast Group Call by sending a SIP INVITE message </w:t>
      </w:r>
      <w:r>
        <w:rPr>
          <w:b/>
          <w:bCs/>
          <w:noProof w:val="0"/>
        </w:rPr>
        <w:t>and</w:t>
      </w:r>
      <w:r>
        <w:rPr>
          <w:noProof w:val="0"/>
        </w:rPr>
        <w:t xml:space="preserve"> acknowledges the SIP 200 (OK) message from the SS (MCVideo Server) upon receipt }</w:t>
      </w:r>
    </w:p>
    <w:p w14:paraId="60EF8392" w14:textId="77777777" w:rsidR="00A77C82" w:rsidRDefault="00A77C82" w:rsidP="00E972B2">
      <w:pPr>
        <w:pStyle w:val="PL"/>
      </w:pPr>
      <w:r>
        <w:rPr>
          <w:noProof w:val="0"/>
        </w:rPr>
        <w:t xml:space="preserve">            }</w:t>
      </w:r>
    </w:p>
    <w:p w14:paraId="5F975805" w14:textId="77777777" w:rsidR="00A77C82" w:rsidRDefault="00A77C82" w:rsidP="00E972B2">
      <w:pPr>
        <w:pStyle w:val="PL"/>
      </w:pPr>
    </w:p>
    <w:p w14:paraId="4C18ABCE" w14:textId="77777777" w:rsidR="00A77C82" w:rsidRDefault="00A77C82" w:rsidP="00E972B2">
      <w:pPr>
        <w:pStyle w:val="H6"/>
      </w:pPr>
      <w:r>
        <w:t>(2)</w:t>
      </w:r>
    </w:p>
    <w:p w14:paraId="6983DE91" w14:textId="77777777" w:rsidR="00A77C82" w:rsidRDefault="00A77C82" w:rsidP="00E972B2">
      <w:pPr>
        <w:pStyle w:val="PL"/>
      </w:pPr>
      <w:r>
        <w:rPr>
          <w:b/>
          <w:noProof w:val="0"/>
        </w:rPr>
        <w:t>with</w:t>
      </w:r>
      <w:r>
        <w:rPr>
          <w:noProof w:val="0"/>
        </w:rPr>
        <w:t xml:space="preserve"> { the UE (MCVideo Client) having established an MCVideo On-demand Pre-arranged Broadcast Group Call with Automatic Commencement Mode }</w:t>
      </w:r>
    </w:p>
    <w:p w14:paraId="02FE4DA0" w14:textId="77777777" w:rsidR="00A77C82" w:rsidRDefault="00A77C82" w:rsidP="00E972B2">
      <w:pPr>
        <w:pStyle w:val="PL"/>
      </w:pPr>
      <w:r>
        <w:rPr>
          <w:noProof w:val="0"/>
        </w:rPr>
        <w:t>ensure that {</w:t>
      </w:r>
    </w:p>
    <w:p w14:paraId="70F4AAA5"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5436CA2"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noProof w:val="0"/>
        </w:rPr>
        <w:t>and</w:t>
      </w:r>
      <w:r>
        <w:rPr>
          <w:noProof w:val="0"/>
        </w:rPr>
        <w:t xml:space="preserve"> respects the Transmission Control imposed by the MCVideo Server }</w:t>
      </w:r>
    </w:p>
    <w:p w14:paraId="36AB7AF6" w14:textId="77777777" w:rsidR="00A77C82" w:rsidRDefault="00A77C82" w:rsidP="00E972B2">
      <w:pPr>
        <w:pStyle w:val="PL"/>
      </w:pPr>
      <w:r>
        <w:rPr>
          <w:noProof w:val="0"/>
        </w:rPr>
        <w:t xml:space="preserve">            }</w:t>
      </w:r>
    </w:p>
    <w:p w14:paraId="6B990FCC" w14:textId="77777777" w:rsidR="00A77C82" w:rsidRDefault="00A77C82" w:rsidP="00E972B2">
      <w:pPr>
        <w:pStyle w:val="PL"/>
      </w:pPr>
    </w:p>
    <w:p w14:paraId="69FFFC8B" w14:textId="77777777" w:rsidR="00A77C82" w:rsidRDefault="00A77C82" w:rsidP="00E972B2">
      <w:pPr>
        <w:pStyle w:val="H6"/>
      </w:pPr>
      <w:r>
        <w:t>(3)</w:t>
      </w:r>
    </w:p>
    <w:p w14:paraId="1C884F05" w14:textId="77777777" w:rsidR="00A77C82" w:rsidRDefault="00A77C82" w:rsidP="00E972B2">
      <w:pPr>
        <w:pStyle w:val="PL"/>
      </w:pPr>
      <w:r>
        <w:rPr>
          <w:b/>
          <w:noProof w:val="0"/>
        </w:rPr>
        <w:t>with</w:t>
      </w:r>
      <w:r>
        <w:rPr>
          <w:noProof w:val="0"/>
        </w:rPr>
        <w:t xml:space="preserve"> { the UE (MCVideo Client) having an ongoing On-demand Pre-arranged Broadcast Group Call}</w:t>
      </w:r>
    </w:p>
    <w:p w14:paraId="344C2339" w14:textId="77777777" w:rsidR="00A77C82" w:rsidRDefault="00A77C82" w:rsidP="00E972B2">
      <w:pPr>
        <w:pStyle w:val="PL"/>
      </w:pPr>
      <w:r>
        <w:rPr>
          <w:noProof w:val="0"/>
        </w:rPr>
        <w:t>ensure that {</w:t>
      </w:r>
    </w:p>
    <w:p w14:paraId="67F00238" w14:textId="77777777" w:rsidR="00A77C82" w:rsidRDefault="00A77C82" w:rsidP="00E972B2">
      <w:pPr>
        <w:pStyle w:val="PL"/>
      </w:pPr>
      <w:r>
        <w:rPr>
          <w:noProof w:val="0"/>
        </w:rPr>
        <w:t xml:space="preserve">  </w:t>
      </w:r>
      <w:r>
        <w:rPr>
          <w:b/>
          <w:noProof w:val="0"/>
        </w:rPr>
        <w:t>when</w:t>
      </w:r>
      <w:r>
        <w:rPr>
          <w:noProof w:val="0"/>
        </w:rPr>
        <w:t xml:space="preserve"> {the UE (MCVideo User) requests to release to end the permission to send RTP media }</w:t>
      </w:r>
    </w:p>
    <w:p w14:paraId="7D92073D" w14:textId="77777777" w:rsidR="00A77C82" w:rsidRDefault="00A77C82" w:rsidP="00E972B2">
      <w:pPr>
        <w:pStyle w:val="PL"/>
      </w:pPr>
      <w:r>
        <w:rPr>
          <w:noProof w:val="0"/>
        </w:rPr>
        <w:t xml:space="preserve">    </w:t>
      </w:r>
      <w:r>
        <w:rPr>
          <w:b/>
          <w:noProof w:val="0"/>
        </w:rPr>
        <w:t>then</w:t>
      </w:r>
      <w:r>
        <w:rPr>
          <w:noProof w:val="0"/>
        </w:rPr>
        <w:t xml:space="preserve"> { the UE (MCVideo Client) sends a Transmission End Request message </w:t>
      </w:r>
      <w:r>
        <w:rPr>
          <w:b/>
          <w:bCs/>
          <w:noProof w:val="0"/>
        </w:rPr>
        <w:t>and</w:t>
      </w:r>
      <w:r>
        <w:rPr>
          <w:noProof w:val="0"/>
        </w:rPr>
        <w:t xml:space="preserve">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662CBAC0" w14:textId="77777777" w:rsidR="00A77C82" w:rsidRDefault="00A77C82" w:rsidP="00E972B2">
      <w:pPr>
        <w:pStyle w:val="PL"/>
      </w:pPr>
      <w:r>
        <w:rPr>
          <w:noProof w:val="0"/>
        </w:rPr>
        <w:t xml:space="preserve">            }</w:t>
      </w:r>
    </w:p>
    <w:p w14:paraId="5D0540DF" w14:textId="77777777" w:rsidR="00A77C82" w:rsidRDefault="00A77C82" w:rsidP="00E972B2">
      <w:pPr>
        <w:pStyle w:val="PL"/>
      </w:pPr>
    </w:p>
    <w:p w14:paraId="2D96A525" w14:textId="77777777" w:rsidR="00A77C82" w:rsidRDefault="00A77C82" w:rsidP="00E972B2">
      <w:pPr>
        <w:pStyle w:val="H6"/>
      </w:pPr>
      <w:bookmarkStart w:id="414" w:name="_Toc52787509"/>
      <w:bookmarkStart w:id="415" w:name="_Toc52787689"/>
      <w:r>
        <w:t>6.1.1.7.2</w:t>
      </w:r>
      <w:r>
        <w:tab/>
        <w:t>Conformance requirements</w:t>
      </w:r>
      <w:bookmarkEnd w:id="414"/>
      <w:bookmarkEnd w:id="415"/>
    </w:p>
    <w:p w14:paraId="074A5922" w14:textId="77777777" w:rsidR="00A77C82" w:rsidRDefault="00A77C82" w:rsidP="00A77C82">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A4A14EA" w14:textId="77777777" w:rsidR="00A77C82" w:rsidRDefault="00A77C82" w:rsidP="00A77C82">
      <w:r>
        <w:t>[TS 24.281, clause 6.2.8.2]</w:t>
      </w:r>
    </w:p>
    <w:p w14:paraId="17112B41" w14:textId="77777777" w:rsidR="00A77C82" w:rsidRDefault="00A77C82" w:rsidP="00A77C82">
      <w:pPr>
        <w:keepLines/>
        <w:ind w:firstLine="720"/>
      </w:pPr>
      <w:r>
        <w:t>NOTE:</w:t>
      </w:r>
      <w:r>
        <w:tab/>
        <w:t>This subclause is referenced from other procedures.</w:t>
      </w:r>
    </w:p>
    <w:p w14:paraId="08B512B7" w14:textId="77777777" w:rsidR="00A77C82" w:rsidRDefault="00A77C82" w:rsidP="00A77C82">
      <w:r>
        <w:t>When the MCVideo user initiates a broadcast group call, the MCVideo client:</w:t>
      </w:r>
    </w:p>
    <w:p w14:paraId="259BAF81"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60A8A41B"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40AC7B25" w14:textId="77777777" w:rsidR="00A77C82" w:rsidRDefault="00A77C82" w:rsidP="00A77C82">
      <w:r>
        <w:t>[TS 24.281, clause 9.2.1.2.1.1]</w:t>
      </w:r>
    </w:p>
    <w:p w14:paraId="33FD2464"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1169E407" w14:textId="77777777" w:rsidR="00A77C82" w:rsidRDefault="00A77C82" w:rsidP="00A77C82">
      <w:r>
        <w:t>The MC</w:t>
      </w:r>
      <w:r>
        <w:rPr>
          <w:lang w:eastAsia="zh-CN"/>
        </w:rPr>
        <w:t>Video</w:t>
      </w:r>
      <w:r>
        <w:t xml:space="preserve"> client:</w:t>
      </w:r>
    </w:p>
    <w:p w14:paraId="265D8FE6" w14:textId="77777777" w:rsidR="00A77C82" w:rsidRDefault="00A77C82" w:rsidP="00A77C82">
      <w:r>
        <w:t>…</w:t>
      </w:r>
    </w:p>
    <w:p w14:paraId="6E663C99"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32FB5D0"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85ECCB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7DFA43A"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9AC1D8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AF6E4A4" w14:textId="77777777" w:rsidR="00A77C82" w:rsidRDefault="00A77C82" w:rsidP="00A77C82">
      <w:pPr>
        <w:ind w:left="568" w:hanging="284"/>
      </w:pPr>
      <w:r>
        <w:t>8)</w:t>
      </w:r>
      <w:r>
        <w:tab/>
        <w:t>should include the "timer" option tag in the Supported header field;</w:t>
      </w:r>
    </w:p>
    <w:p w14:paraId="1CAE64C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95D3A93"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389D0526"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ADB6448"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DA32A6C" w14:textId="77777777" w:rsidR="00A77C82" w:rsidRDefault="00A77C82" w:rsidP="00A77C82">
      <w:pPr>
        <w:ind w:left="568" w:hanging="284"/>
      </w:pPr>
      <w:r>
        <w:t>…</w:t>
      </w:r>
    </w:p>
    <w:p w14:paraId="079F4C47"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53DE782" w14:textId="77777777" w:rsidR="00A77C82" w:rsidRDefault="00A77C82" w:rsidP="00A77C82">
      <w:pPr>
        <w:ind w:left="851" w:hanging="284"/>
      </w:pPr>
      <w:r>
        <w:t>a)</w:t>
      </w:r>
      <w:r>
        <w:tab/>
        <w:t>the &lt;session-type&gt; element set to a value of "prearranged";</w:t>
      </w:r>
    </w:p>
    <w:p w14:paraId="32E7240B" w14:textId="77777777" w:rsidR="00A77C82" w:rsidRDefault="00A77C82" w:rsidP="00A77C82">
      <w:pPr>
        <w:ind w:left="851" w:hanging="284"/>
      </w:pPr>
      <w:r>
        <w:t>b)</w:t>
      </w:r>
      <w:r>
        <w:tab/>
        <w:t>the &lt;mc</w:t>
      </w:r>
      <w:r>
        <w:rPr>
          <w:lang w:eastAsia="zh-CN"/>
        </w:rPr>
        <w:t>video</w:t>
      </w:r>
      <w:r>
        <w:t>-request-uri&gt; element set to the group identity;</w:t>
      </w:r>
    </w:p>
    <w:p w14:paraId="685E8E37"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0E82B41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744981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2D8BCF93"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A701BB"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CFA602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C470C8E"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CB9AEBA" w14:textId="77777777" w:rsidR="00A77C82" w:rsidRDefault="00A77C82" w:rsidP="00A77C82">
      <w:pPr>
        <w:ind w:left="568" w:hanging="284"/>
      </w:pPr>
      <w:r>
        <w:t>16)</w:t>
      </w:r>
      <w:r>
        <w:tab/>
        <w:t>if an implicit transmission request is required, shall indicate this as specified in subclause 6.4; and</w:t>
      </w:r>
    </w:p>
    <w:p w14:paraId="0A70FB40"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2B638C62" w14:textId="77777777" w:rsidR="00A77C82" w:rsidRDefault="00A77C82" w:rsidP="00A77C82">
      <w:r>
        <w:t>[TS 24.581, clause 6.2.4.2.2]</w:t>
      </w:r>
    </w:p>
    <w:p w14:paraId="250D660B" w14:textId="77777777" w:rsidR="00A77C82" w:rsidRDefault="00A77C82" w:rsidP="00A77C82">
      <w:r>
        <w:t>When a call is initiated as described in 3GPP TS 24.281 [2], the transmission participant:</w:t>
      </w:r>
    </w:p>
    <w:p w14:paraId="0E1070B1" w14:textId="77777777" w:rsidR="00A77C82" w:rsidRDefault="00A77C82" w:rsidP="00A77C82">
      <w:pPr>
        <w:ind w:left="568" w:hanging="284"/>
      </w:pPr>
      <w:r>
        <w:t>1.</w:t>
      </w:r>
      <w:r>
        <w:tab/>
        <w:t>shall create an instance of the 'Transmission participant state transition diagram for basic transmission control operation';</w:t>
      </w:r>
    </w:p>
    <w:p w14:paraId="27BFEEB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0936006F"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77BB51E7"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6841F1DE" w14:textId="77777777" w:rsidR="00A77C82" w:rsidRDefault="00A77C82" w:rsidP="00A77C82">
      <w:pPr>
        <w:ind w:left="568" w:hanging="284"/>
      </w:pPr>
      <w:r>
        <w:t>4.</w:t>
      </w:r>
      <w:r>
        <w:tab/>
        <w:t>if for the established MCVideo call the SIP INVITE request is an implicit Transmission request:</w:t>
      </w:r>
    </w:p>
    <w:p w14:paraId="44E8C1AB" w14:textId="77777777" w:rsidR="00A77C82" w:rsidRDefault="00A77C82" w:rsidP="00A77C82">
      <w:pPr>
        <w:ind w:left="851" w:hanging="284"/>
      </w:pPr>
      <w:r>
        <w:t>a.</w:t>
      </w:r>
      <w:r>
        <w:tab/>
        <w:t>shall start timer T100 (Transmission Request) and initialise counter C100 (Transmission Request) to 1;</w:t>
      </w:r>
    </w:p>
    <w:p w14:paraId="305A85CE" w14:textId="77777777" w:rsidR="00A77C82" w:rsidRDefault="00A77C82" w:rsidP="00A77C82">
      <w:pPr>
        <w:ind w:left="851" w:hanging="284"/>
      </w:pPr>
      <w:r>
        <w:t>b.</w:t>
      </w:r>
      <w:r>
        <w:tab/>
        <w:t>shall enter the 'U: pending request to transmit' state; and</w:t>
      </w:r>
    </w:p>
    <w:p w14:paraId="1BCBEAA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8F5F90F" w14:textId="77777777" w:rsidR="00A77C82" w:rsidRDefault="00A77C82" w:rsidP="00A77C82">
      <w:pPr>
        <w:ind w:left="568" w:hanging="284"/>
      </w:pPr>
      <w:r>
        <w:t>5.</w:t>
      </w:r>
      <w:r>
        <w:tab/>
        <w:t>if the established MCVideo call is a broadcast group call, shall enter the 'U: has permission to transmit' state.</w:t>
      </w:r>
    </w:p>
    <w:p w14:paraId="0F609FF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8E5E01D" w14:textId="77777777" w:rsidR="00A77C82" w:rsidRDefault="00A77C82" w:rsidP="00A77C82">
      <w:r>
        <w:t>[TS 24.581, clause 6.2.4.5.3]</w:t>
      </w:r>
    </w:p>
    <w:p w14:paraId="75D3650A" w14:textId="77777777" w:rsidR="00A77C82" w:rsidRDefault="00A77C82" w:rsidP="00A77C82">
      <w:r>
        <w:t>Upon receiving an indication from the user to end the permission to send RTP media, the transmission participant:</w:t>
      </w:r>
    </w:p>
    <w:p w14:paraId="49D82CCA"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053B1A7A" w14:textId="77777777" w:rsidR="00A77C82" w:rsidRDefault="00A77C82" w:rsidP="00A77C82">
      <w:pPr>
        <w:ind w:left="568" w:hanging="284"/>
      </w:pPr>
      <w:r>
        <w:t>2.</w:t>
      </w:r>
      <w:r>
        <w:tab/>
        <w:t>shall start timer T101 (Transmission End Request) and initialize counter C101 (Transmission End Request) to 1; and</w:t>
      </w:r>
    </w:p>
    <w:p w14:paraId="47736CAC" w14:textId="77777777" w:rsidR="00A77C82" w:rsidRDefault="00A77C82" w:rsidP="00A77C82">
      <w:pPr>
        <w:ind w:left="568" w:hanging="284"/>
      </w:pPr>
      <w:r>
        <w:t>3.</w:t>
      </w:r>
      <w:r>
        <w:tab/>
        <w:t>shall enter the 'U: pending end of transmission' state.</w:t>
      </w:r>
    </w:p>
    <w:p w14:paraId="321CDEB9" w14:textId="77777777" w:rsidR="00A77C82" w:rsidRDefault="00A77C82" w:rsidP="00A77C82">
      <w:r>
        <w:t>[TS 24.581, clause 6.2.4.6.4]</w:t>
      </w:r>
    </w:p>
    <w:p w14:paraId="189929B0" w14:textId="77777777" w:rsidR="00A77C82" w:rsidRDefault="00A77C82" w:rsidP="00A77C82">
      <w:r>
        <w:t>Upon receiving a Transmission end response message, the transmission participant:</w:t>
      </w:r>
    </w:p>
    <w:p w14:paraId="46E10D8B"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2D167B6" w14:textId="77777777" w:rsidR="00A77C82" w:rsidRDefault="00A77C82" w:rsidP="00A77C82">
      <w:pPr>
        <w:ind w:left="851" w:hanging="284"/>
      </w:pPr>
      <w:r>
        <w:t>a.</w:t>
      </w:r>
      <w:r>
        <w:tab/>
        <w:t>shall include the Message Type field set to '1' (Transmission end response); and</w:t>
      </w:r>
    </w:p>
    <w:p w14:paraId="76847F44" w14:textId="77777777" w:rsidR="00A77C82" w:rsidRDefault="00A77C82" w:rsidP="00A77C82">
      <w:pPr>
        <w:ind w:left="851" w:hanging="284"/>
      </w:pPr>
      <w:r>
        <w:t>b.</w:t>
      </w:r>
      <w:r>
        <w:tab/>
        <w:t>shall include the Source field set to '0' (the transmission participant is the source);</w:t>
      </w:r>
    </w:p>
    <w:p w14:paraId="54133EDA" w14:textId="77777777" w:rsidR="00A77C82" w:rsidRDefault="00A77C82" w:rsidP="00A77C82">
      <w:pPr>
        <w:ind w:left="568" w:hanging="284"/>
      </w:pPr>
      <w:r>
        <w:t>2.</w:t>
      </w:r>
      <w:r>
        <w:tab/>
        <w:t>may provide a Transmission end notification to the MCVideo user;</w:t>
      </w:r>
    </w:p>
    <w:p w14:paraId="015F0173"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34C73A7F" w14:textId="77777777" w:rsidR="00A77C82" w:rsidRDefault="00A77C82" w:rsidP="00A77C82">
      <w:pPr>
        <w:ind w:left="568" w:hanging="284"/>
      </w:pPr>
      <w:r>
        <w:t>4.</w:t>
      </w:r>
      <w:r>
        <w:tab/>
        <w:t>shall stop timer T101 (Transmission End Request);</w:t>
      </w:r>
    </w:p>
    <w:p w14:paraId="5A1BE9E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7BEA6C52" w14:textId="77777777" w:rsidR="00A77C82" w:rsidRDefault="00A77C82" w:rsidP="00A77C82">
      <w:pPr>
        <w:ind w:left="568" w:hanging="284"/>
      </w:pPr>
      <w:r>
        <w:t>6.</w:t>
      </w:r>
      <w:r>
        <w:tab/>
        <w:t>if the session was initiated as a broadcast group call:</w:t>
      </w:r>
    </w:p>
    <w:p w14:paraId="6B4A7CEC" w14:textId="77777777" w:rsidR="00A77C82" w:rsidRDefault="00A77C82" w:rsidP="00A77C82">
      <w:pPr>
        <w:ind w:left="851" w:hanging="284"/>
      </w:pPr>
      <w:r>
        <w:t>a.</w:t>
      </w:r>
      <w:r>
        <w:tab/>
        <w:t>shall indicate to the MCVideo client the media transmission is completed; and</w:t>
      </w:r>
    </w:p>
    <w:p w14:paraId="23A762BF" w14:textId="77777777" w:rsidR="00A77C82" w:rsidRDefault="00A77C82" w:rsidP="00A77C82">
      <w:pPr>
        <w:ind w:left="851" w:hanging="284"/>
      </w:pPr>
      <w:r>
        <w:t>b</w:t>
      </w:r>
      <w:r>
        <w:tab/>
        <w:t>shall enter the 'Call releasing' state.</w:t>
      </w:r>
    </w:p>
    <w:p w14:paraId="6783FA59" w14:textId="77777777" w:rsidR="00A77C82" w:rsidRDefault="00A77C82" w:rsidP="00E972B2">
      <w:pPr>
        <w:pStyle w:val="H6"/>
      </w:pPr>
      <w:bookmarkStart w:id="416" w:name="_Toc52787510"/>
      <w:bookmarkStart w:id="417" w:name="_Toc52787690"/>
      <w:r>
        <w:t>6.1.1.7.3</w:t>
      </w:r>
      <w:r>
        <w:tab/>
        <w:t>Test description</w:t>
      </w:r>
      <w:bookmarkEnd w:id="416"/>
      <w:bookmarkEnd w:id="417"/>
    </w:p>
    <w:p w14:paraId="4D2814AE" w14:textId="77777777" w:rsidR="00A77C82" w:rsidRDefault="00A77C82" w:rsidP="00E972B2">
      <w:pPr>
        <w:pStyle w:val="H6"/>
      </w:pPr>
      <w:r>
        <w:t>6.1.1.7.3.1</w:t>
      </w:r>
      <w:r>
        <w:tab/>
        <w:t>Pre-test conditions</w:t>
      </w:r>
    </w:p>
    <w:p w14:paraId="5A76F659" w14:textId="77777777" w:rsidR="00812835" w:rsidRDefault="00812835" w:rsidP="00812835">
      <w:pPr>
        <w:pStyle w:val="H6"/>
      </w:pPr>
      <w:r w:rsidRPr="00102CE5">
        <w:t>Test configuration</w:t>
      </w:r>
      <w:r>
        <w:t>:</w:t>
      </w:r>
    </w:p>
    <w:p w14:paraId="20D595AB" w14:textId="77777777" w:rsidR="00812835" w:rsidRDefault="00812835" w:rsidP="00812835">
      <w:pPr>
        <w:pStyle w:val="B1"/>
      </w:pPr>
      <w:r>
        <w:t>-</w:t>
      </w:r>
      <w:r>
        <w:tab/>
        <w:t>Single cell configuration according to TS 36.579-1 [2] clause 5.2.2.2.1.</w:t>
      </w:r>
    </w:p>
    <w:p w14:paraId="3CDB72B9" w14:textId="77777777" w:rsidR="00812835" w:rsidRDefault="00812835" w:rsidP="00812835">
      <w:pPr>
        <w:pStyle w:val="H6"/>
      </w:pPr>
      <w:r>
        <w:t>Preamble:</w:t>
      </w:r>
    </w:p>
    <w:p w14:paraId="49CD067D" w14:textId="77777777" w:rsidR="00812835" w:rsidRDefault="00812835" w:rsidP="00812835">
      <w:pPr>
        <w:pStyle w:val="B1"/>
      </w:pPr>
      <w:r>
        <w:t>-</w:t>
      </w:r>
      <w:r>
        <w:tab/>
        <w:t>The UE has performed procedure 'Initial registration' as described in TS 36.579-1 [2] clause 5.4.2.</w:t>
      </w:r>
    </w:p>
    <w:p w14:paraId="597EB6BC" w14:textId="77777777" w:rsidR="00812835" w:rsidRDefault="00812835" w:rsidP="00812835">
      <w:pPr>
        <w:pStyle w:val="B1"/>
      </w:pPr>
      <w:r>
        <w:t>-</w:t>
      </w:r>
      <w:r>
        <w:tab/>
      </w:r>
      <w:r w:rsidRPr="000573F5">
        <w:t>UE States at the end of the preamble</w:t>
      </w:r>
      <w:r>
        <w:t>:</w:t>
      </w:r>
    </w:p>
    <w:p w14:paraId="6D353584" w14:textId="77777777" w:rsidR="00812835" w:rsidRDefault="00812835" w:rsidP="00812835">
      <w:pPr>
        <w:pStyle w:val="B1"/>
        <w:ind w:left="852"/>
      </w:pPr>
      <w:r>
        <w:t>-</w:t>
      </w:r>
      <w:r>
        <w:tab/>
        <w:t>The UE is in RRC_IDLE state.</w:t>
      </w:r>
    </w:p>
    <w:p w14:paraId="2D530662" w14:textId="77777777" w:rsidR="00812835" w:rsidRDefault="00812835" w:rsidP="00812835">
      <w:pPr>
        <w:pStyle w:val="B1"/>
        <w:ind w:left="852"/>
      </w:pPr>
      <w:r>
        <w:t>-</w:t>
      </w:r>
      <w:r>
        <w:tab/>
        <w:t>The client is registered for MCVideo.</w:t>
      </w:r>
    </w:p>
    <w:p w14:paraId="4CCBF222" w14:textId="77777777" w:rsidR="00A77C82" w:rsidRDefault="00A77C82" w:rsidP="00E972B2">
      <w:pPr>
        <w:pStyle w:val="H6"/>
      </w:pPr>
      <w:r>
        <w:t>6.1.1.7.3.2</w:t>
      </w:r>
      <w:r>
        <w:tab/>
        <w:t>Test procedure sequence</w:t>
      </w:r>
    </w:p>
    <w:p w14:paraId="4714D705" w14:textId="77777777" w:rsidR="00A77C82" w:rsidRDefault="00A77C82" w:rsidP="00E972B2">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A77C82" w14:paraId="54A18E72" w14:textId="77777777" w:rsidTr="00A77C82">
        <w:trPr>
          <w:trHeight w:val="199"/>
          <w:tblHeader/>
          <w:jc w:val="center"/>
        </w:trPr>
        <w:tc>
          <w:tcPr>
            <w:tcW w:w="616" w:type="dxa"/>
            <w:tcBorders>
              <w:top w:val="single" w:sz="4" w:space="0" w:color="auto"/>
              <w:left w:val="single" w:sz="4" w:space="0" w:color="auto"/>
              <w:bottom w:val="nil"/>
              <w:right w:val="single" w:sz="4" w:space="0" w:color="auto"/>
            </w:tcBorders>
            <w:hideMark/>
          </w:tcPr>
          <w:p w14:paraId="0589BE66" w14:textId="77777777" w:rsidR="00A77C82" w:rsidRDefault="00A77C82" w:rsidP="00E972B2">
            <w:pPr>
              <w:pStyle w:val="TAH"/>
            </w:pPr>
            <w:r>
              <w:t>St</w:t>
            </w:r>
          </w:p>
        </w:tc>
        <w:tc>
          <w:tcPr>
            <w:tcW w:w="4039" w:type="dxa"/>
            <w:tcBorders>
              <w:top w:val="single" w:sz="4" w:space="0" w:color="auto"/>
              <w:left w:val="single" w:sz="4" w:space="0" w:color="auto"/>
              <w:bottom w:val="nil"/>
              <w:right w:val="single" w:sz="4" w:space="0" w:color="auto"/>
            </w:tcBorders>
            <w:hideMark/>
          </w:tcPr>
          <w:p w14:paraId="105A11E5" w14:textId="77777777" w:rsidR="00A77C82" w:rsidRDefault="00A77C82" w:rsidP="00E972B2">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6A6D3290"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7A39BD3D" w14:textId="77777777" w:rsidR="00A77C82" w:rsidRDefault="00A77C82" w:rsidP="00E972B2">
            <w:pPr>
              <w:pStyle w:val="TAH"/>
            </w:pPr>
            <w:r>
              <w:t>TP</w:t>
            </w:r>
          </w:p>
        </w:tc>
        <w:tc>
          <w:tcPr>
            <w:tcW w:w="849" w:type="dxa"/>
            <w:tcBorders>
              <w:top w:val="single" w:sz="4" w:space="0" w:color="auto"/>
              <w:left w:val="single" w:sz="4" w:space="0" w:color="auto"/>
              <w:bottom w:val="nil"/>
              <w:right w:val="single" w:sz="4" w:space="0" w:color="auto"/>
            </w:tcBorders>
            <w:hideMark/>
          </w:tcPr>
          <w:p w14:paraId="141DC1D4" w14:textId="77777777" w:rsidR="00A77C82" w:rsidRDefault="00A77C82" w:rsidP="00E972B2">
            <w:pPr>
              <w:pStyle w:val="TAH"/>
            </w:pPr>
            <w:r>
              <w:t>Verdict</w:t>
            </w:r>
          </w:p>
        </w:tc>
      </w:tr>
      <w:tr w:rsidR="00A77C82" w14:paraId="0591D3F9" w14:textId="77777777" w:rsidTr="00A77C82">
        <w:trPr>
          <w:trHeight w:val="199"/>
          <w:tblHeader/>
          <w:jc w:val="center"/>
        </w:trPr>
        <w:tc>
          <w:tcPr>
            <w:tcW w:w="616" w:type="dxa"/>
            <w:tcBorders>
              <w:top w:val="nil"/>
              <w:left w:val="single" w:sz="4" w:space="0" w:color="auto"/>
              <w:bottom w:val="single" w:sz="4" w:space="0" w:color="auto"/>
              <w:right w:val="single" w:sz="4" w:space="0" w:color="auto"/>
            </w:tcBorders>
          </w:tcPr>
          <w:p w14:paraId="54E2A09A" w14:textId="77777777" w:rsidR="00A77C82" w:rsidRDefault="00A77C82" w:rsidP="00E972B2">
            <w:pPr>
              <w:pStyle w:val="TAH"/>
            </w:pPr>
          </w:p>
        </w:tc>
        <w:tc>
          <w:tcPr>
            <w:tcW w:w="4039" w:type="dxa"/>
            <w:tcBorders>
              <w:top w:val="nil"/>
              <w:left w:val="single" w:sz="4" w:space="0" w:color="auto"/>
              <w:bottom w:val="single" w:sz="4" w:space="0" w:color="auto"/>
              <w:right w:val="single" w:sz="4" w:space="0" w:color="auto"/>
            </w:tcBorders>
          </w:tcPr>
          <w:p w14:paraId="1538111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F42401" w14:textId="7CA0A528" w:rsidR="00A77C82" w:rsidRDefault="00A77C82" w:rsidP="00E972B2">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0B15F7E2"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64D35172" w14:textId="77777777" w:rsidR="00A77C82" w:rsidRDefault="00A77C82" w:rsidP="00E972B2">
            <w:pPr>
              <w:pStyle w:val="TAH"/>
            </w:pPr>
          </w:p>
        </w:tc>
        <w:tc>
          <w:tcPr>
            <w:tcW w:w="849" w:type="dxa"/>
            <w:tcBorders>
              <w:top w:val="nil"/>
              <w:left w:val="single" w:sz="4" w:space="0" w:color="auto"/>
              <w:bottom w:val="single" w:sz="4" w:space="0" w:color="auto"/>
              <w:right w:val="single" w:sz="4" w:space="0" w:color="auto"/>
            </w:tcBorders>
          </w:tcPr>
          <w:p w14:paraId="19E87309" w14:textId="77777777" w:rsidR="00A77C82" w:rsidRDefault="00A77C82" w:rsidP="00E972B2">
            <w:pPr>
              <w:pStyle w:val="TAH"/>
            </w:pPr>
          </w:p>
        </w:tc>
      </w:tr>
      <w:tr w:rsidR="00A77C82" w14:paraId="00E7C8F1" w14:textId="77777777" w:rsidTr="00A77C82">
        <w:trPr>
          <w:jc w:val="center"/>
        </w:trPr>
        <w:tc>
          <w:tcPr>
            <w:tcW w:w="616" w:type="dxa"/>
            <w:tcBorders>
              <w:top w:val="single" w:sz="4" w:space="0" w:color="auto"/>
              <w:left w:val="single" w:sz="4" w:space="0" w:color="auto"/>
              <w:bottom w:val="single" w:sz="4" w:space="0" w:color="auto"/>
              <w:right w:val="single" w:sz="4" w:space="0" w:color="auto"/>
            </w:tcBorders>
            <w:hideMark/>
          </w:tcPr>
          <w:p w14:paraId="467DB7AC" w14:textId="77777777" w:rsidR="00A77C82" w:rsidRDefault="00A77C82" w:rsidP="00E972B2">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5FFC0E82" w14:textId="77777777" w:rsidR="00A77C82" w:rsidRDefault="00A77C82" w:rsidP="00E972B2">
            <w:pPr>
              <w:pStyle w:val="TAL"/>
            </w:pPr>
            <w:r>
              <w:t>Make the UE (MCVideo client) request the establishment of a broadcast group call with implicit transmission request.</w:t>
            </w:r>
          </w:p>
          <w:p w14:paraId="63C586F0"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BD68CBD"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0E2098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A95265C"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6ED83D8" w14:textId="77777777" w:rsidR="00A77C82" w:rsidRDefault="00A77C82" w:rsidP="00E972B2">
            <w:pPr>
              <w:pStyle w:val="TAC"/>
            </w:pPr>
            <w:r>
              <w:t>-</w:t>
            </w:r>
          </w:p>
        </w:tc>
      </w:tr>
      <w:tr w:rsidR="00A77C82" w14:paraId="3CA046C5" w14:textId="77777777" w:rsidTr="00A77C82">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5714865D" w14:textId="77777777" w:rsidR="00A77C82" w:rsidRDefault="00A77C82" w:rsidP="00E972B2">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49737C32" w14:textId="3E27285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broadcast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6E706A5F" w14:textId="77777777" w:rsidR="00A77C82" w:rsidRDefault="00A77C82" w:rsidP="00E972B2">
            <w:pPr>
              <w:pStyle w:val="TAC"/>
              <w:rPr>
                <w:rFonts w:eastAsia="Calibri"/>
                <w:szCs w:val="18"/>
                <w:lang w:eastAsia="en-US"/>
              </w:rPr>
            </w:pPr>
            <w:r>
              <w:rPr>
                <w:rFonts w:eastAsia="Calibri"/>
                <w:lang w:eastAsia="en-US"/>
              </w:rPr>
              <w:t>-</w:t>
            </w:r>
          </w:p>
        </w:tc>
        <w:tc>
          <w:tcPr>
            <w:tcW w:w="2562" w:type="dxa"/>
            <w:tcBorders>
              <w:top w:val="single" w:sz="4" w:space="0" w:color="auto"/>
              <w:left w:val="single" w:sz="4" w:space="0" w:color="auto"/>
              <w:bottom w:val="single" w:sz="4" w:space="0" w:color="auto"/>
              <w:right w:val="single" w:sz="4" w:space="0" w:color="auto"/>
            </w:tcBorders>
            <w:hideMark/>
          </w:tcPr>
          <w:p w14:paraId="69ADA10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507F771" w14:textId="77777777" w:rsidR="00A77C82" w:rsidRDefault="00A77C82" w:rsidP="00E972B2">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5DAC78B9" w14:textId="77777777" w:rsidR="00A77C82" w:rsidRDefault="00A77C82" w:rsidP="00E972B2">
            <w:pPr>
              <w:pStyle w:val="TAC"/>
            </w:pPr>
            <w:r>
              <w:t>P</w:t>
            </w:r>
          </w:p>
        </w:tc>
      </w:tr>
      <w:tr w:rsidR="00A77C82" w14:paraId="2737E88D" w14:textId="77777777" w:rsidTr="00A77C82">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6BC7CD2E" w14:textId="77777777" w:rsidR="00A77C82" w:rsidRDefault="00A77C82" w:rsidP="00E972B2">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6B1740D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61F5DEE"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C636DF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7E9C54"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7D404F87" w14:textId="77777777" w:rsidR="00A77C82" w:rsidRDefault="00A77C82" w:rsidP="00E972B2">
            <w:pPr>
              <w:pStyle w:val="TAC"/>
            </w:pPr>
            <w:r>
              <w:t>-</w:t>
            </w:r>
          </w:p>
        </w:tc>
      </w:tr>
      <w:tr w:rsidR="00A77C82" w14:paraId="4F58727B"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6E14277" w14:textId="77777777" w:rsidR="00A77C82" w:rsidRDefault="00A77C82" w:rsidP="00E972B2">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2ABF8F85" w14:textId="77777777" w:rsidR="00A77C82" w:rsidRDefault="00A77C82" w:rsidP="00E972B2">
            <w:pPr>
              <w:pStyle w:val="TAL"/>
            </w:pPr>
            <w:r>
              <w:t>Check: Does the UE (MCVideo client) provide transmission granted notification to the user?</w:t>
            </w:r>
          </w:p>
          <w:p w14:paraId="11F1B5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0C5894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530C3CF"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AD4B392" w14:textId="77777777" w:rsidR="00A77C82" w:rsidRDefault="00A77C82" w:rsidP="00E972B2">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3CF99F13" w14:textId="77777777" w:rsidR="00A77C82" w:rsidRDefault="00A77C82" w:rsidP="00E972B2">
            <w:pPr>
              <w:pStyle w:val="TAC"/>
            </w:pPr>
            <w:r>
              <w:t>P</w:t>
            </w:r>
          </w:p>
        </w:tc>
      </w:tr>
      <w:tr w:rsidR="00A77C82" w14:paraId="630E8E73"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F2CC149" w14:textId="77777777" w:rsidR="00A77C82" w:rsidRDefault="00A77C82" w:rsidP="00E972B2">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42FFD6E0" w14:textId="77777777" w:rsidR="00A77C82" w:rsidRDefault="00A77C82" w:rsidP="00E972B2">
            <w:pPr>
              <w:pStyle w:val="TAL"/>
            </w:pPr>
            <w:r>
              <w:t>Make the UE (MCVideo client) request end of transmission.</w:t>
            </w:r>
          </w:p>
          <w:p w14:paraId="6BE3228B"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B1202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D2BB3DD"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09FFF80"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5199FA7" w14:textId="77777777" w:rsidR="00A77C82" w:rsidRDefault="00A77C82" w:rsidP="00E972B2">
            <w:pPr>
              <w:pStyle w:val="TAC"/>
            </w:pPr>
            <w:r>
              <w:t>-</w:t>
            </w:r>
          </w:p>
        </w:tc>
      </w:tr>
      <w:tr w:rsidR="00A77C82" w14:paraId="09F39969"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07BC83D" w14:textId="77777777" w:rsidR="00A77C82" w:rsidRDefault="00A77C82" w:rsidP="00E972B2">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7BDACAA" w14:textId="7F42D0C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7295F429"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DC4B324"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E195BCB"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2DE3745B" w14:textId="77777777" w:rsidR="00A77C82" w:rsidRDefault="00A77C82" w:rsidP="00E972B2">
            <w:pPr>
              <w:pStyle w:val="TAC"/>
            </w:pPr>
            <w:r>
              <w:t>P</w:t>
            </w:r>
          </w:p>
        </w:tc>
      </w:tr>
      <w:tr w:rsidR="00A77C82" w14:paraId="3EBA380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150F628" w14:textId="77777777" w:rsidR="00A77C82" w:rsidRDefault="00A77C82" w:rsidP="00E972B2">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7A00526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965BBD0"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EE3139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72AF5D"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2BE6F21" w14:textId="77777777" w:rsidR="00A77C82" w:rsidRDefault="00A77C82" w:rsidP="00E972B2">
            <w:pPr>
              <w:pStyle w:val="TAC"/>
            </w:pPr>
            <w:r>
              <w:t>-</w:t>
            </w:r>
          </w:p>
        </w:tc>
      </w:tr>
      <w:tr w:rsidR="00A77C82" w14:paraId="48BF83B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903513D" w14:textId="77777777" w:rsidR="00A77C82" w:rsidRDefault="00A77C82" w:rsidP="00E972B2">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5F504097" w14:textId="77777777" w:rsidR="00A77C82" w:rsidRDefault="00A77C82" w:rsidP="00E972B2">
            <w:pPr>
              <w:pStyle w:val="TAL"/>
              <w:rPr>
                <w:rFonts w:eastAsia="Calibri"/>
              </w:rPr>
            </w:pPr>
            <w:r>
              <w:rPr>
                <w:rFonts w:eastAsia="Calibri"/>
              </w:rPr>
              <w:t>Make the UE (MCVideo client) release the call.</w:t>
            </w:r>
          </w:p>
          <w:p w14:paraId="24CAB9DF"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04971C3"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C9DFFD5"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46C7EDA" w14:textId="77777777" w:rsidR="00A77C82" w:rsidRDefault="00A77C82" w:rsidP="00E972B2">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514B1709" w14:textId="77777777" w:rsidR="00A77C82" w:rsidRDefault="00A77C82" w:rsidP="00E972B2">
            <w:pPr>
              <w:pStyle w:val="TAC"/>
            </w:pPr>
            <w:r>
              <w:rPr>
                <w:rFonts w:eastAsia="Calibri"/>
              </w:rPr>
              <w:t>-</w:t>
            </w:r>
          </w:p>
        </w:tc>
      </w:tr>
      <w:tr w:rsidR="00A77C82" w14:paraId="44432400"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62C0BD1" w14:textId="77777777" w:rsidR="00A77C82" w:rsidRDefault="00A77C82" w:rsidP="00E972B2">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12CE4E0F" w14:textId="546F553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F95561E"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F156701"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31D94B7"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0DEF3FE" w14:textId="77777777" w:rsidR="00A77C82" w:rsidRDefault="00A77C82" w:rsidP="00E972B2">
            <w:pPr>
              <w:pStyle w:val="TAC"/>
            </w:pPr>
            <w:r>
              <w:t>P</w:t>
            </w:r>
          </w:p>
        </w:tc>
      </w:tr>
      <w:tr w:rsidR="00A77C82" w14:paraId="1363F23F" w14:textId="77777777" w:rsidTr="00A77C82">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5EC8EDD6" w14:textId="77777777" w:rsidR="00A77C82" w:rsidRDefault="00A77C82" w:rsidP="00E972B2">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5D5922C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F9805AF"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461ED8CD"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86FFC3A"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B2C090C" w14:textId="77777777" w:rsidR="00A77C82" w:rsidRDefault="00A77C82" w:rsidP="00E972B2">
            <w:pPr>
              <w:pStyle w:val="TAC"/>
            </w:pPr>
            <w:r>
              <w:t>-</w:t>
            </w:r>
          </w:p>
        </w:tc>
      </w:tr>
      <w:tr w:rsidR="00A77C82" w14:paraId="4BD7A082" w14:textId="77777777" w:rsidTr="00A77C82">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C51091D" w14:textId="77777777" w:rsidR="00A77C82" w:rsidRDefault="00A77C82" w:rsidP="00E972B2">
            <w:pPr>
              <w:pStyle w:val="TAN"/>
            </w:pPr>
            <w:r>
              <w:t>NOTE 1: This is expected to be done via a suitable implementation dependent MMI.</w:t>
            </w:r>
          </w:p>
        </w:tc>
      </w:tr>
    </w:tbl>
    <w:p w14:paraId="2A35888C" w14:textId="77777777" w:rsidR="00A77C82" w:rsidRDefault="00A77C82" w:rsidP="00A77C82"/>
    <w:p w14:paraId="62C43D39" w14:textId="77777777" w:rsidR="00A77C82" w:rsidRDefault="00A77C82" w:rsidP="00E972B2">
      <w:pPr>
        <w:pStyle w:val="H6"/>
      </w:pPr>
      <w:r>
        <w:t>6.1.1.7.3.3</w:t>
      </w:r>
      <w:r>
        <w:tab/>
        <w:t>Specific message contents</w:t>
      </w:r>
    </w:p>
    <w:p w14:paraId="1D6D8FCC" w14:textId="77777777" w:rsidR="00A77C82" w:rsidRDefault="00A77C82" w:rsidP="00E972B2">
      <w:pPr>
        <w:pStyle w:val="TH"/>
      </w:pPr>
      <w:r>
        <w:t xml:space="preserve">Table 6.1.1.7.3.3-1: SIP INVITE from the UE (Step 2, Table 6.1.1.7.3.2-1;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60D7485"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F3241A8" w14:textId="77777777" w:rsidR="00A77C82" w:rsidRDefault="00A77C82" w:rsidP="00E972B2">
            <w:pPr>
              <w:pStyle w:val="TAL"/>
            </w:pPr>
            <w:r>
              <w:t>Derivation Path: TS 36.579-1 [2], Table 5.5.2.5.1-1</w:t>
            </w:r>
          </w:p>
        </w:tc>
      </w:tr>
      <w:tr w:rsidR="00A77C82" w14:paraId="63EDD76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D3BC56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9116F1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CDEA6CF"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4B21F8E"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0714196" w14:textId="77777777" w:rsidR="00A77C82" w:rsidRDefault="00A77C82" w:rsidP="00E972B2">
            <w:pPr>
              <w:pStyle w:val="TAH"/>
            </w:pPr>
            <w:r>
              <w:t>Condition</w:t>
            </w:r>
          </w:p>
        </w:tc>
      </w:tr>
      <w:tr w:rsidR="00A77C82" w14:paraId="0541F4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66D884C"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312AB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1E47F41B"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96C726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06E5F11" w14:textId="77777777" w:rsidR="00A77C82" w:rsidRDefault="00A77C82" w:rsidP="00E972B2">
            <w:pPr>
              <w:pStyle w:val="TAL"/>
            </w:pPr>
          </w:p>
        </w:tc>
      </w:tr>
      <w:tr w:rsidR="00A77C82" w14:paraId="23A9207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E3E7CFC"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E4DACD5"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EC46B1"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760A99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2564BDC" w14:textId="77777777" w:rsidR="00A77C82" w:rsidRDefault="00A77C82" w:rsidP="00E972B2">
            <w:pPr>
              <w:pStyle w:val="TAL"/>
            </w:pPr>
          </w:p>
        </w:tc>
      </w:tr>
      <w:tr w:rsidR="00A77C82" w14:paraId="71D58FA7"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2A507F5B"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328A04" w14:textId="77777777" w:rsidR="00A77C82" w:rsidRDefault="00A77C82" w:rsidP="00E972B2">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6E5B1FD"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EA1E8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4A24FA0" w14:textId="77777777" w:rsidR="00A77C82" w:rsidRDefault="00A77C82" w:rsidP="00E972B2">
            <w:pPr>
              <w:pStyle w:val="TAL"/>
            </w:pPr>
          </w:p>
        </w:tc>
      </w:tr>
      <w:tr w:rsidR="00A77C82" w14:paraId="0C51A706"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8F4F467"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850DB4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F8EDB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8C349E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6F83D39" w14:textId="77777777" w:rsidR="00A77C82" w:rsidRDefault="00A77C82" w:rsidP="00E972B2">
            <w:pPr>
              <w:pStyle w:val="TAL"/>
            </w:pPr>
          </w:p>
        </w:tc>
      </w:tr>
      <w:tr w:rsidR="00A77C82" w14:paraId="3416CF6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3815990"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455AEA0" w14:textId="77777777" w:rsidR="00A77C82" w:rsidRDefault="00A77C82" w:rsidP="00E972B2">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6618E446"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FA3B7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11C7ABCF" w14:textId="77777777" w:rsidR="00A77C82" w:rsidRDefault="00A77C82" w:rsidP="00E972B2">
            <w:pPr>
              <w:pStyle w:val="TAL"/>
            </w:pPr>
          </w:p>
        </w:tc>
      </w:tr>
    </w:tbl>
    <w:p w14:paraId="6A20A7BE" w14:textId="77777777" w:rsidR="00A77C82" w:rsidRDefault="00A77C82" w:rsidP="00A77C82"/>
    <w:p w14:paraId="01D01CBD" w14:textId="77777777" w:rsidR="00A77C82" w:rsidRDefault="00A77C82" w:rsidP="00E972B2">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C4735A"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7EB23AD" w14:textId="77777777" w:rsidR="00A77C82" w:rsidRDefault="00A77C82" w:rsidP="00E972B2">
            <w:pPr>
              <w:pStyle w:val="TAL"/>
            </w:pPr>
            <w:r>
              <w:t>Derivation Path: TS 36.579-1 [2], Table 5.5.3.1.1-2, condition INITIAL_SDP_OFFER, IMPLICIT_GRANT_REQUESTED</w:t>
            </w:r>
          </w:p>
        </w:tc>
      </w:tr>
    </w:tbl>
    <w:p w14:paraId="458A0376" w14:textId="77777777" w:rsidR="00A77C82" w:rsidRDefault="00A77C82" w:rsidP="00A77C82"/>
    <w:p w14:paraId="5AB38F73" w14:textId="77777777" w:rsidR="00A77C82" w:rsidRDefault="00A77C82" w:rsidP="00E972B2">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4934902" w14:textId="77777777" w:rsidTr="00A77C82">
        <w:tc>
          <w:tcPr>
            <w:tcW w:w="9630" w:type="dxa"/>
            <w:tcBorders>
              <w:top w:val="single" w:sz="4" w:space="0" w:color="auto"/>
              <w:left w:val="single" w:sz="4" w:space="0" w:color="auto"/>
              <w:bottom w:val="single" w:sz="4" w:space="0" w:color="auto"/>
              <w:right w:val="single" w:sz="4" w:space="0" w:color="auto"/>
            </w:tcBorders>
            <w:hideMark/>
          </w:tcPr>
          <w:p w14:paraId="3593077E" w14:textId="77777777" w:rsidR="00A77C82" w:rsidRDefault="00A77C82" w:rsidP="00E972B2">
            <w:pPr>
              <w:pStyle w:val="TAL"/>
            </w:pPr>
            <w:r>
              <w:t>Derivation Path: TS 36.579-1 [2], Table 5.5.3.2.1-2, condition GROUP-CALL</w:t>
            </w:r>
            <w:r>
              <w:rPr>
                <w:color w:val="000000"/>
              </w:rPr>
              <w:t>, BROADCAST-CALL, INVITE_REFER</w:t>
            </w:r>
          </w:p>
        </w:tc>
      </w:tr>
    </w:tbl>
    <w:p w14:paraId="0164C293" w14:textId="77777777" w:rsidR="00A77C82" w:rsidRDefault="00A77C82" w:rsidP="00A77C82">
      <w:pPr>
        <w:rPr>
          <w:color w:val="000000"/>
        </w:rPr>
      </w:pPr>
    </w:p>
    <w:p w14:paraId="118923A6" w14:textId="77777777" w:rsidR="00A77C82" w:rsidRDefault="00A77C82" w:rsidP="00E972B2">
      <w:pPr>
        <w:pStyle w:val="TH"/>
      </w:pPr>
      <w:r>
        <w:t xml:space="preserve">Table 6.1.1.7.3.3-3: SIP 200 (OK) from the SS (Step 2, Table 6.1.1.7.3.2-1;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C35172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294B28" w14:textId="77777777" w:rsidR="00A77C82" w:rsidRDefault="00A77C82" w:rsidP="00E972B2">
            <w:pPr>
              <w:pStyle w:val="TAL"/>
            </w:pPr>
            <w:r>
              <w:t>Derivation Path: TS 36.579-1 [2], Table 5.5.2.17.1.2-1, condition INVITE-RSP</w:t>
            </w:r>
          </w:p>
        </w:tc>
      </w:tr>
      <w:tr w:rsidR="00A77C82" w14:paraId="68D9C19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C7398C"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F770A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AA54E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887A9EF"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8F2060" w14:textId="77777777" w:rsidR="00A77C82" w:rsidRDefault="00A77C82" w:rsidP="00E972B2">
            <w:pPr>
              <w:pStyle w:val="TAH"/>
            </w:pPr>
            <w:r>
              <w:t>Condition</w:t>
            </w:r>
          </w:p>
        </w:tc>
      </w:tr>
      <w:tr w:rsidR="00A77C82" w14:paraId="602C6E1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4E498F9"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0CD372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C919C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CEE958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EB125F" w14:textId="77777777" w:rsidR="00A77C82" w:rsidRDefault="00A77C82" w:rsidP="00E972B2">
            <w:pPr>
              <w:pStyle w:val="TAL"/>
            </w:pPr>
          </w:p>
        </w:tc>
      </w:tr>
      <w:tr w:rsidR="00A77C82" w14:paraId="3DD6296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387A526"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D758E8" w14:textId="77777777" w:rsidR="00A77C82" w:rsidRDefault="00A77C82" w:rsidP="00E972B2">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517A754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F2ED9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91221B" w14:textId="77777777" w:rsidR="00A77C82" w:rsidRDefault="00A77C82" w:rsidP="00E972B2">
            <w:pPr>
              <w:pStyle w:val="TAL"/>
            </w:pPr>
          </w:p>
        </w:tc>
      </w:tr>
    </w:tbl>
    <w:p w14:paraId="5BFEDB63" w14:textId="77777777" w:rsidR="00A77C82" w:rsidRDefault="00A77C82" w:rsidP="00A77C82"/>
    <w:p w14:paraId="5B333AAE" w14:textId="77777777" w:rsidR="00A77C82" w:rsidRDefault="00A77C82" w:rsidP="00E972B2">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70032A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75F1D9F" w14:textId="77777777" w:rsidR="00A77C82" w:rsidRDefault="00A77C82" w:rsidP="00E972B2">
            <w:pPr>
              <w:pStyle w:val="TAL"/>
            </w:pPr>
            <w:r>
              <w:t>Derivation Path: TS 36.579-1 [2], Table 5.5.3.1.2-2, condition SDP_ANSWER, IMPLICIT_GRANT_REQUESTED</w:t>
            </w:r>
          </w:p>
        </w:tc>
      </w:tr>
    </w:tbl>
    <w:p w14:paraId="5DA32A78" w14:textId="77777777" w:rsidR="00A77C82" w:rsidRDefault="00A77C82" w:rsidP="00A77C82">
      <w:pPr>
        <w:rPr>
          <w:color w:val="000000"/>
        </w:rPr>
      </w:pPr>
    </w:p>
    <w:p w14:paraId="57A131A8" w14:textId="77777777" w:rsidR="00A77C82" w:rsidRDefault="00A77C82" w:rsidP="00E972B2">
      <w:pPr>
        <w:pStyle w:val="TH"/>
      </w:pPr>
      <w:r>
        <w:t xml:space="preserve">Table 6.1.1.7.3.3-4: Transmission Granted from the SS (Step 2, Table 6.1.1.7.3.2-1;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CB2ABC1"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DFAE1BB" w14:textId="77777777" w:rsidR="00A77C82" w:rsidRDefault="00A77C82" w:rsidP="00E972B2">
            <w:pPr>
              <w:pStyle w:val="TAL"/>
            </w:pPr>
            <w:r>
              <w:t>Derivation Path: TS 36.579-1 [2], Table 5.5.11.2.1-1, condition ACK, BROADCAST-CALL</w:t>
            </w:r>
          </w:p>
        </w:tc>
      </w:tr>
    </w:tbl>
    <w:p w14:paraId="6D740FBC" w14:textId="77777777" w:rsidR="00A77C82" w:rsidRDefault="00A77C82" w:rsidP="00A77C82"/>
    <w:p w14:paraId="188C8C9F" w14:textId="77777777" w:rsidR="00A77C82" w:rsidRDefault="00A77C82" w:rsidP="00E972B2">
      <w:pPr>
        <w:pStyle w:val="TH"/>
      </w:pPr>
      <w:r>
        <w:t xml:space="preserve">Table 6.1.1.7.3.3-4A: Transmission Idle from the SS (Step 10, Table 6.1.1.7.3.2-1; </w:t>
      </w:r>
      <w:r>
        <w:br/>
        <w:t>Step 4, TS 36.579-1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131EBCC"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62FB63D6" w14:textId="77777777" w:rsidR="00A77C82" w:rsidRDefault="00A77C82" w:rsidP="00E972B2">
            <w:pPr>
              <w:pStyle w:val="TAL"/>
            </w:pPr>
            <w:r>
              <w:t>Derivation Path: TS 36.579-1 [2], Table 5.5.11.2.16-1, condition BROADCAST-CALL</w:t>
            </w:r>
          </w:p>
        </w:tc>
      </w:tr>
    </w:tbl>
    <w:p w14:paraId="532FCFE5" w14:textId="77777777" w:rsidR="00A77C82" w:rsidRDefault="00A77C82" w:rsidP="00A77C82"/>
    <w:p w14:paraId="6C475569" w14:textId="77777777" w:rsidR="00A77C82" w:rsidRDefault="00A77C82" w:rsidP="00E972B2">
      <w:pPr>
        <w:pStyle w:val="TH"/>
      </w:pPr>
      <w:r>
        <w:t>Table 6.1.1.7.3.3-5..7: Void</w:t>
      </w:r>
    </w:p>
    <w:p w14:paraId="07A49974" w14:textId="77777777" w:rsidR="00A77C82" w:rsidRDefault="00A77C82" w:rsidP="00A77C82"/>
    <w:p w14:paraId="509FB7CE" w14:textId="77777777" w:rsidR="00A77C82" w:rsidRDefault="00A77C82" w:rsidP="00A77C82">
      <w:pPr>
        <w:keepNext/>
        <w:keepLines/>
        <w:spacing w:before="120"/>
        <w:ind w:left="1418" w:hanging="1418"/>
        <w:outlineLvl w:val="3"/>
        <w:rPr>
          <w:rFonts w:ascii="Arial" w:hAnsi="Arial"/>
          <w:sz w:val="24"/>
        </w:rPr>
      </w:pPr>
      <w:bookmarkStart w:id="418" w:name="_Toc75906923"/>
      <w:bookmarkStart w:id="419" w:name="_Toc75907260"/>
      <w:bookmarkStart w:id="420" w:name="_Toc84345720"/>
      <w:r>
        <w:rPr>
          <w:rFonts w:ascii="Arial" w:hAnsi="Arial"/>
          <w:sz w:val="24"/>
        </w:rPr>
        <w:t>6.1.1.8</w:t>
      </w:r>
      <w:r>
        <w:rPr>
          <w:rFonts w:ascii="Arial" w:hAnsi="Arial"/>
          <w:sz w:val="24"/>
        </w:rPr>
        <w:tab/>
        <w:t>On-network / On-demand Pre-arranged Group Call / Broadcast Group Call / Client Terminated (CT)</w:t>
      </w:r>
      <w:bookmarkEnd w:id="418"/>
      <w:bookmarkEnd w:id="419"/>
      <w:bookmarkEnd w:id="420"/>
    </w:p>
    <w:p w14:paraId="1A5B2A50" w14:textId="77777777" w:rsidR="00A77C82" w:rsidRDefault="00A77C82" w:rsidP="00E972B2">
      <w:pPr>
        <w:pStyle w:val="H6"/>
      </w:pPr>
      <w:bookmarkStart w:id="421" w:name="_Toc52787512"/>
      <w:bookmarkStart w:id="422" w:name="_Toc52787692"/>
      <w:r>
        <w:t>6.1.1.8.1</w:t>
      </w:r>
      <w:r>
        <w:tab/>
        <w:t>Test Purpose (TP)</w:t>
      </w:r>
      <w:bookmarkEnd w:id="421"/>
      <w:bookmarkEnd w:id="422"/>
    </w:p>
    <w:p w14:paraId="3672F5B0" w14:textId="77777777" w:rsidR="00A77C82" w:rsidRDefault="00A77C82" w:rsidP="00E972B2">
      <w:pPr>
        <w:pStyle w:val="H6"/>
      </w:pPr>
      <w:r>
        <w:t>(1)</w:t>
      </w:r>
    </w:p>
    <w:p w14:paraId="7348245F" w14:textId="77777777" w:rsidR="00A77C82" w:rsidRDefault="00A77C82" w:rsidP="00E972B2">
      <w:pPr>
        <w:pStyle w:val="PL"/>
      </w:pPr>
      <w:r>
        <w:rPr>
          <w:b/>
          <w:noProof w:val="0"/>
        </w:rPr>
        <w:t>with</w:t>
      </w:r>
      <w:r>
        <w:rPr>
          <w:noProof w:val="0"/>
        </w:rPr>
        <w:t xml:space="preserve"> { the UE (MCVideo Client) registered and authorised for MCVideo Service }</w:t>
      </w:r>
    </w:p>
    <w:p w14:paraId="31A83CA2" w14:textId="77777777" w:rsidR="00A77C82" w:rsidRDefault="00A77C82" w:rsidP="00E972B2">
      <w:pPr>
        <w:pStyle w:val="PL"/>
      </w:pPr>
      <w:r>
        <w:rPr>
          <w:noProof w:val="0"/>
        </w:rPr>
        <w:t>ensure that {</w:t>
      </w:r>
    </w:p>
    <w:p w14:paraId="1E2AF0E4"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Broadcast Group Call from the SS (MCVideo Server) }</w:t>
      </w:r>
    </w:p>
    <w:p w14:paraId="70680CBA" w14:textId="77777777" w:rsidR="00A77C82" w:rsidRDefault="00A77C82" w:rsidP="00E972B2">
      <w:pPr>
        <w:pStyle w:val="PL"/>
      </w:pPr>
      <w:r>
        <w:rPr>
          <w:b/>
          <w:noProof w:val="0"/>
        </w:rPr>
        <w:t xml:space="preserve">    then</w:t>
      </w:r>
      <w:r>
        <w:rPr>
          <w:noProof w:val="0"/>
        </w:rPr>
        <w:t xml:space="preserve"> { the UE (MCVideo Client) responds with a SIP 200 (OK) message }</w:t>
      </w:r>
    </w:p>
    <w:p w14:paraId="62BD3AB9" w14:textId="77777777" w:rsidR="00A77C82" w:rsidRDefault="00A77C82" w:rsidP="00E972B2">
      <w:pPr>
        <w:pStyle w:val="PL"/>
      </w:pPr>
      <w:r>
        <w:rPr>
          <w:noProof w:val="0"/>
        </w:rPr>
        <w:t xml:space="preserve">            }</w:t>
      </w:r>
    </w:p>
    <w:p w14:paraId="1082AE7E" w14:textId="77777777" w:rsidR="00A77C82" w:rsidRDefault="00A77C82" w:rsidP="00E972B2">
      <w:pPr>
        <w:pStyle w:val="PL"/>
      </w:pPr>
    </w:p>
    <w:p w14:paraId="006CBEBE" w14:textId="77777777" w:rsidR="00A77C82" w:rsidRDefault="00A77C82" w:rsidP="00E972B2">
      <w:pPr>
        <w:pStyle w:val="H6"/>
      </w:pPr>
      <w:r>
        <w:t>(2)</w:t>
      </w:r>
    </w:p>
    <w:p w14:paraId="66DE1D84"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721F4E62" w14:textId="77777777" w:rsidR="00A77C82" w:rsidRDefault="00A77C82" w:rsidP="00E972B2">
      <w:pPr>
        <w:pStyle w:val="PL"/>
      </w:pPr>
      <w:r>
        <w:rPr>
          <w:noProof w:val="0"/>
        </w:rPr>
        <w:t>ensure that {</w:t>
      </w:r>
    </w:p>
    <w:p w14:paraId="360EED74"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and the MCVideo User requests permission to receive media }</w:t>
      </w:r>
    </w:p>
    <w:p w14:paraId="75B84BB0" w14:textId="77777777" w:rsidR="00A77C82" w:rsidRDefault="00A77C82" w:rsidP="00E972B2">
      <w:pPr>
        <w:pStyle w:val="PL"/>
      </w:pPr>
      <w:r>
        <w:rPr>
          <w:noProof w:val="0"/>
        </w:rPr>
        <w:t xml:space="preserve">    </w:t>
      </w:r>
      <w:r>
        <w:rPr>
          <w:b/>
          <w:bCs/>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and provides a notification to the MCVideo User indicating the type of call }</w:t>
      </w:r>
    </w:p>
    <w:p w14:paraId="3A3C82E4" w14:textId="77777777" w:rsidR="00A77C82" w:rsidRDefault="00A77C82" w:rsidP="00E972B2">
      <w:pPr>
        <w:pStyle w:val="PL"/>
      </w:pPr>
      <w:r>
        <w:rPr>
          <w:noProof w:val="0"/>
        </w:rPr>
        <w:t xml:space="preserve">            </w:t>
      </w:r>
      <w:r>
        <w:rPr>
          <w:rFonts w:cs="Courier New"/>
          <w:noProof w:val="0"/>
          <w:szCs w:val="16"/>
        </w:rPr>
        <w:t>}</w:t>
      </w:r>
    </w:p>
    <w:p w14:paraId="3E764AA8" w14:textId="77777777" w:rsidR="00A77C82" w:rsidRDefault="00A77C82" w:rsidP="00E972B2">
      <w:pPr>
        <w:pStyle w:val="PL"/>
      </w:pPr>
    </w:p>
    <w:p w14:paraId="5B1AE319" w14:textId="77777777" w:rsidR="00A77C82" w:rsidRDefault="00A77C82" w:rsidP="00E972B2">
      <w:pPr>
        <w:pStyle w:val="H6"/>
      </w:pPr>
      <w:r>
        <w:t>(3)</w:t>
      </w:r>
    </w:p>
    <w:p w14:paraId="31872EA5"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2A152D62" w14:textId="77777777" w:rsidR="00A77C82" w:rsidRDefault="00A77C82" w:rsidP="00E972B2">
      <w:pPr>
        <w:pStyle w:val="PL"/>
      </w:pPr>
      <w:r>
        <w:rPr>
          <w:noProof w:val="0"/>
        </w:rPr>
        <w:t>ensure that {</w:t>
      </w:r>
    </w:p>
    <w:p w14:paraId="097AE059"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w:t>
      </w:r>
    </w:p>
    <w:p w14:paraId="49FD5E58" w14:textId="77777777" w:rsidR="00A77C82" w:rsidRDefault="00A77C82" w:rsidP="00E972B2">
      <w:pPr>
        <w:pStyle w:val="PL"/>
        <w:rPr>
          <w:rFonts w:cs="Courier New"/>
          <w:szCs w:val="16"/>
        </w:rPr>
      </w:pPr>
      <w:r>
        <w:rPr>
          <w:rFonts w:cs="Courier New"/>
          <w:noProof w:val="0"/>
          <w:szCs w:val="16"/>
        </w:rPr>
        <w:t xml:space="preserve">    </w:t>
      </w:r>
      <w:r>
        <w:rPr>
          <w:rFonts w:cs="Courier New"/>
          <w:b/>
          <w:noProof w:val="0"/>
          <w:szCs w:val="16"/>
        </w:rPr>
        <w:t>then</w:t>
      </w:r>
      <w:r>
        <w:rPr>
          <w:rFonts w:cs="Courier New"/>
          <w:noProof w:val="0"/>
          <w:szCs w:val="16"/>
        </w:rPr>
        <w:t xml:space="preserve"> {UE (MCVideo Client) responds with a Media Reception End Response message </w:t>
      </w:r>
      <w:r>
        <w:rPr>
          <w:rFonts w:cs="Courier New"/>
          <w:b/>
          <w:bCs/>
          <w:noProof w:val="0"/>
          <w:szCs w:val="16"/>
        </w:rPr>
        <w:t>and</w:t>
      </w:r>
      <w:r>
        <w:rPr>
          <w:rFonts w:cs="Courier New"/>
          <w:noProof w:val="0"/>
          <w:szCs w:val="16"/>
        </w:rPr>
        <w:t xml:space="preserve"> </w:t>
      </w:r>
      <w:r>
        <w:rPr>
          <w:noProof w:val="0"/>
        </w:rPr>
        <w:t>informs the MCVideo User that the receiving RTP media is being ended and provides a notification to the MCVideo User indicating the type of call</w:t>
      </w:r>
      <w:r>
        <w:rPr>
          <w:rFonts w:cs="Courier New"/>
          <w:noProof w:val="0"/>
          <w:szCs w:val="16"/>
        </w:rPr>
        <w:t xml:space="preserve"> }</w:t>
      </w:r>
    </w:p>
    <w:p w14:paraId="18192FA9" w14:textId="77777777" w:rsidR="00A77C82" w:rsidRDefault="00A77C82" w:rsidP="00E972B2">
      <w:pPr>
        <w:pStyle w:val="PL"/>
      </w:pPr>
      <w:r>
        <w:rPr>
          <w:noProof w:val="0"/>
        </w:rPr>
        <w:t xml:space="preserve">            }</w:t>
      </w:r>
    </w:p>
    <w:p w14:paraId="19462A22" w14:textId="77777777" w:rsidR="00A77C82" w:rsidRDefault="00A77C82" w:rsidP="00E972B2">
      <w:pPr>
        <w:pStyle w:val="PL"/>
      </w:pPr>
    </w:p>
    <w:p w14:paraId="33CB159F" w14:textId="77777777" w:rsidR="00A77C82" w:rsidRDefault="00A77C82" w:rsidP="00E972B2">
      <w:pPr>
        <w:pStyle w:val="H6"/>
      </w:pPr>
      <w:r>
        <w:t>(4)</w:t>
      </w:r>
    </w:p>
    <w:p w14:paraId="1109423E" w14:textId="77777777" w:rsidR="00A77C82" w:rsidRDefault="00A77C82" w:rsidP="00E972B2">
      <w:pPr>
        <w:pStyle w:val="PL"/>
      </w:pPr>
      <w:r>
        <w:rPr>
          <w:b/>
          <w:noProof w:val="0"/>
        </w:rPr>
        <w:t>with</w:t>
      </w:r>
      <w:r>
        <w:rPr>
          <w:noProof w:val="0"/>
        </w:rPr>
        <w:t xml:space="preserve"> { the UE (MCVideo Client) having received a Media Reception End Request message }</w:t>
      </w:r>
    </w:p>
    <w:p w14:paraId="2B3EF0F5" w14:textId="77777777" w:rsidR="00A77C82" w:rsidRDefault="00A77C82" w:rsidP="00E972B2">
      <w:pPr>
        <w:pStyle w:val="PL"/>
      </w:pPr>
      <w:r>
        <w:rPr>
          <w:noProof w:val="0"/>
        </w:rPr>
        <w:t>ensure that {</w:t>
      </w:r>
    </w:p>
    <w:p w14:paraId="28AEB5D5" w14:textId="77777777" w:rsidR="00A77C82" w:rsidRDefault="00A77C82" w:rsidP="00E972B2">
      <w:pPr>
        <w:pStyle w:val="PL"/>
      </w:pPr>
      <w:r>
        <w:rPr>
          <w:noProof w:val="0"/>
        </w:rPr>
        <w:t xml:space="preserve">  </w:t>
      </w:r>
      <w:r>
        <w:rPr>
          <w:b/>
          <w:noProof w:val="0"/>
        </w:rPr>
        <w:t>when</w:t>
      </w:r>
      <w:r>
        <w:rPr>
          <w:noProof w:val="0"/>
        </w:rPr>
        <w:t xml:space="preserve"> {the UE (MCVideo Client) receives a SIP BYE message }</w:t>
      </w:r>
    </w:p>
    <w:p w14:paraId="51826327"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and leaves the call }</w:t>
      </w:r>
    </w:p>
    <w:p w14:paraId="1222A08B" w14:textId="77777777" w:rsidR="00A77C82" w:rsidRDefault="00A77C82" w:rsidP="00E972B2">
      <w:pPr>
        <w:pStyle w:val="PL"/>
      </w:pPr>
      <w:r>
        <w:rPr>
          <w:noProof w:val="0"/>
        </w:rPr>
        <w:t xml:space="preserve">            }</w:t>
      </w:r>
    </w:p>
    <w:p w14:paraId="5575B203" w14:textId="77777777" w:rsidR="00A77C82" w:rsidRDefault="00A77C82" w:rsidP="00E972B2">
      <w:pPr>
        <w:pStyle w:val="PL"/>
      </w:pPr>
    </w:p>
    <w:p w14:paraId="1F3AFBCD" w14:textId="77777777" w:rsidR="00A77C82" w:rsidRDefault="00A77C82" w:rsidP="00E972B2">
      <w:pPr>
        <w:pStyle w:val="H6"/>
      </w:pPr>
      <w:bookmarkStart w:id="423" w:name="_Toc52787513"/>
      <w:bookmarkStart w:id="424" w:name="_Toc52787693"/>
      <w:r>
        <w:t>6.1.1.8.2</w:t>
      </w:r>
      <w:r>
        <w:tab/>
        <w:t>Conformance requirements</w:t>
      </w:r>
      <w:bookmarkEnd w:id="423"/>
      <w:bookmarkEnd w:id="424"/>
    </w:p>
    <w:p w14:paraId="34DAB1BA" w14:textId="77777777" w:rsidR="00A77C82" w:rsidRDefault="00A77C82" w:rsidP="00A77C82">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4E106A2" w14:textId="77777777" w:rsidR="00A77C82" w:rsidRDefault="00A77C82" w:rsidP="00A77C82">
      <w:r>
        <w:rPr>
          <w:lang w:eastAsia="zh-CN"/>
        </w:rPr>
        <w:t>[TS 24.281, clause 9</w:t>
      </w:r>
      <w:r>
        <w:t>.</w:t>
      </w:r>
      <w:r>
        <w:rPr>
          <w:lang w:eastAsia="zh-CN"/>
        </w:rPr>
        <w:t>2</w:t>
      </w:r>
      <w:r>
        <w:t>.</w:t>
      </w:r>
      <w:bookmarkStart w:id="425" w:name="14f4399e2adfb55a__Toc427698787"/>
      <w:r>
        <w:rPr>
          <w:lang w:eastAsia="zh-CN"/>
        </w:rPr>
        <w:t>1</w:t>
      </w:r>
      <w:r>
        <w:t>.2.1.2]</w:t>
      </w:r>
      <w:bookmarkEnd w:id="425"/>
    </w:p>
    <w:p w14:paraId="07C85B6F" w14:textId="77777777" w:rsidR="00A77C82" w:rsidRDefault="00A77C82" w:rsidP="00A77C82">
      <w:r>
        <w:t>In the procedures in this subclause:</w:t>
      </w:r>
    </w:p>
    <w:p w14:paraId="2C6857FD"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A045443"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214F8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3FF4C8EE" w14:textId="77777777" w:rsidR="00A77C82" w:rsidRDefault="00A77C82" w:rsidP="00A77C82">
      <w:r>
        <w:t>The MCVideo client:</w:t>
      </w:r>
    </w:p>
    <w:p w14:paraId="2CCD38F7" w14:textId="77777777" w:rsidR="00A77C82" w:rsidRDefault="00A77C82" w:rsidP="00A77C82">
      <w:pPr>
        <w:ind w:left="568" w:hanging="284"/>
      </w:pPr>
      <w:r>
        <w:t>1)</w:t>
      </w:r>
      <w:r>
        <w:tab/>
        <w:t>may reject the SIP INVITE request if either of the following conditions are met:</w:t>
      </w:r>
    </w:p>
    <w:p w14:paraId="580F21CA" w14:textId="77777777" w:rsidR="00A77C82" w:rsidRDefault="00A77C82" w:rsidP="00A77C82">
      <w:pPr>
        <w:ind w:left="851" w:hanging="284"/>
      </w:pPr>
      <w:r>
        <w:t>a)</w:t>
      </w:r>
      <w:r>
        <w:tab/>
        <w:t>MCVideo client does not have enough resources to handle the call; or</w:t>
      </w:r>
    </w:p>
    <w:p w14:paraId="579015DA" w14:textId="77777777" w:rsidR="00A77C82" w:rsidRDefault="00A77C82" w:rsidP="00A77C82">
      <w:pPr>
        <w:ind w:left="851" w:hanging="284"/>
      </w:pPr>
      <w:r>
        <w:t>b)</w:t>
      </w:r>
      <w:r>
        <w:tab/>
        <w:t>any other reason outside the scope of this specification;</w:t>
      </w:r>
    </w:p>
    <w:p w14:paraId="4DA3335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8F6A1ED"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8AEAF7A"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608EC5DE"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049BAE0" w14:textId="77777777" w:rsidR="00A77C82" w:rsidRDefault="00A77C82" w:rsidP="00A77C82">
      <w:pPr>
        <w:ind w:left="851" w:hanging="284"/>
      </w:pPr>
      <w:r>
        <w:t>a)</w:t>
      </w:r>
      <w:r>
        <w:tab/>
        <w:t>should display to the MCVideo user an indication that this is a SIP INVITE request for an MCVideo emergency group call and:</w:t>
      </w:r>
    </w:p>
    <w:p w14:paraId="07930C6E"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F507E67"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E0DEFD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37B7BED6" w14:textId="77777777" w:rsidR="00A77C82" w:rsidRDefault="00A77C82" w:rsidP="00A77C82">
      <w:pPr>
        <w:ind w:left="851" w:hanging="284"/>
      </w:pPr>
      <w:r>
        <w:t>b)</w:t>
      </w:r>
      <w:r>
        <w:tab/>
        <w:t>shall set the MCVideo emergency group state to "MVEG 2: in-progress";</w:t>
      </w:r>
    </w:p>
    <w:p w14:paraId="1F20F182" w14:textId="77777777" w:rsidR="00A77C82" w:rsidRDefault="00A77C82" w:rsidP="00A77C82">
      <w:pPr>
        <w:ind w:left="851" w:hanging="284"/>
      </w:pPr>
      <w:r>
        <w:t>c)</w:t>
      </w:r>
      <w:r>
        <w:tab/>
        <w:t>shall set the MCVideo imminent peril group state to "MVIG 1: no-imminent-peril"; and</w:t>
      </w:r>
    </w:p>
    <w:p w14:paraId="4DDDD2EE" w14:textId="77777777" w:rsidR="00A77C82" w:rsidRDefault="00A77C82" w:rsidP="00A77C82">
      <w:pPr>
        <w:ind w:left="851" w:hanging="284"/>
      </w:pPr>
      <w:r>
        <w:t>d)</w:t>
      </w:r>
      <w:r>
        <w:tab/>
        <w:t>shall set the MCVideo imminent peril group call state to "MVIGC 1: imminent-peril-gc-capable"; otherwise</w:t>
      </w:r>
    </w:p>
    <w:p w14:paraId="51F1D1F8"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45110B4F" w14:textId="77777777" w:rsidR="00A77C82" w:rsidRDefault="00A77C82" w:rsidP="00A77C82">
      <w:pPr>
        <w:ind w:left="851" w:hanging="284"/>
      </w:pPr>
      <w:r>
        <w:t>a)</w:t>
      </w:r>
      <w:r>
        <w:tab/>
        <w:t>should display to the MCVideo user an indication that this is a SIP INVITE request for an MCVideo imminent peril group call and:</w:t>
      </w:r>
    </w:p>
    <w:p w14:paraId="39EBA4F9"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24C50B"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DA7EFA4" w14:textId="77777777" w:rsidR="00A77C82" w:rsidRDefault="00A77C82" w:rsidP="00A77C82">
      <w:pPr>
        <w:ind w:left="851" w:hanging="284"/>
      </w:pPr>
      <w:r>
        <w:t>b)</w:t>
      </w:r>
      <w:r>
        <w:tab/>
        <w:t>shall set the MCVideo imminent peril group state to "MVIG 2: in-progress";</w:t>
      </w:r>
    </w:p>
    <w:p w14:paraId="6EA14CB4" w14:textId="77777777" w:rsidR="00A77C82" w:rsidRDefault="00A77C82" w:rsidP="00A77C82">
      <w:pPr>
        <w:ind w:left="568" w:hanging="284"/>
      </w:pPr>
      <w:r>
        <w:t>6)</w:t>
      </w:r>
      <w:r>
        <w:tab/>
        <w:t>may display to the MCVideo user the MCVideo ID of the inviting MCVideo user;</w:t>
      </w:r>
    </w:p>
    <w:p w14:paraId="3D088556"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AEFF61C"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2C136B0"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395BBF5A"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0FC8A921"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00D0AC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F62C863"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7BAE46DE" w14:textId="77777777" w:rsidR="00A77C82" w:rsidRDefault="00A77C82" w:rsidP="00A77C82">
      <w:r>
        <w:t>[TS 24.281, clause 6.2.6]</w:t>
      </w:r>
    </w:p>
    <w:p w14:paraId="67E1A8BC" w14:textId="77777777" w:rsidR="00A77C82" w:rsidRDefault="00A77C82" w:rsidP="00A77C82">
      <w:r>
        <w:t>Upon receiving a SIP BYE request, the MCVideo client:</w:t>
      </w:r>
    </w:p>
    <w:p w14:paraId="57131853" w14:textId="77777777" w:rsidR="00A77C82" w:rsidRDefault="00A77C82" w:rsidP="00A77C82">
      <w:pPr>
        <w:ind w:left="568" w:hanging="284"/>
      </w:pPr>
      <w:r>
        <w:t>1)</w:t>
      </w:r>
      <w:r>
        <w:tab/>
        <w:t>shall interact with the media plane as specified in 3GPP TS 24.</w:t>
      </w:r>
      <w:r>
        <w:rPr>
          <w:lang w:eastAsia="zh-CN"/>
        </w:rPr>
        <w:t>581</w:t>
      </w:r>
      <w:r>
        <w:t>[5]; and</w:t>
      </w:r>
    </w:p>
    <w:p w14:paraId="129914CD" w14:textId="77777777" w:rsidR="00A77C82" w:rsidRDefault="00A77C82" w:rsidP="00A77C82">
      <w:pPr>
        <w:ind w:left="568" w:hanging="284"/>
      </w:pPr>
      <w:r>
        <w:t>2)</w:t>
      </w:r>
      <w:r>
        <w:tab/>
        <w:t>shall send SIP 200 (OK) response towards MCVideo server according to 3GPP TS 24.229 [11].</w:t>
      </w:r>
    </w:p>
    <w:p w14:paraId="15BFBE7D" w14:textId="77777777" w:rsidR="00A77C82" w:rsidRDefault="00A77C82" w:rsidP="00A77C82">
      <w:r>
        <w:t>[TS 24.281, clause 10.2.2.2.2]</w:t>
      </w:r>
      <w:r>
        <w:tab/>
      </w:r>
    </w:p>
    <w:p w14:paraId="77FB75DB" w14:textId="77777777" w:rsidR="00A77C82" w:rsidRDefault="00A77C82" w:rsidP="00A77C82">
      <w:r>
        <w:t>Upon receipt of an initial SIP INVITE request, the MCVideo client shall follow the procedures for termination of multimedia sessions in the IM CN subsystem as specified in 3GPP TS 24.229 [11] with the clarifications below.</w:t>
      </w:r>
    </w:p>
    <w:p w14:paraId="04E55876" w14:textId="77777777" w:rsidR="00A77C82" w:rsidRDefault="00A77C82" w:rsidP="00A77C82">
      <w:r>
        <w:t>The MCVideo client:</w:t>
      </w:r>
    </w:p>
    <w:p w14:paraId="6D7F4AC1" w14:textId="77777777" w:rsidR="00A77C82" w:rsidRDefault="00A77C82" w:rsidP="00A77C82">
      <w:pPr>
        <w:ind w:left="568" w:hanging="284"/>
      </w:pPr>
      <w:r>
        <w:t>1)</w:t>
      </w:r>
      <w:r>
        <w:tab/>
        <w:t>may reject the SIP INVITE request if any of the following conditions are met:</w:t>
      </w:r>
    </w:p>
    <w:p w14:paraId="4763CE8A" w14:textId="77777777" w:rsidR="00A77C82" w:rsidRDefault="00A77C82" w:rsidP="00A77C82">
      <w:pPr>
        <w:ind w:left="568" w:hanging="284"/>
      </w:pPr>
      <w:r>
        <w:t>a)</w:t>
      </w:r>
      <w:r>
        <w:tab/>
        <w:t>MCVideo client is already occupied in another session and the number of simultaneous sessions exceeds &lt;MaxCall&gt;, the maximum simultaneous MCVideo session for private call, as specified in TS 24.484 [25];</w:t>
      </w:r>
    </w:p>
    <w:p w14:paraId="5AF76ADC" w14:textId="77777777" w:rsidR="00A77C82" w:rsidRDefault="00A77C82" w:rsidP="00A77C82">
      <w:pPr>
        <w:ind w:left="568" w:hanging="284"/>
      </w:pPr>
      <w:r>
        <w:t>b)</w:t>
      </w:r>
      <w:r>
        <w:tab/>
        <w:t>MCVideo client does not have enough resources to handle the call; or</w:t>
      </w:r>
    </w:p>
    <w:p w14:paraId="60CB54E2" w14:textId="77777777" w:rsidR="00A77C82" w:rsidRDefault="00A77C82" w:rsidP="00A77C82">
      <w:pPr>
        <w:ind w:left="568" w:hanging="284"/>
      </w:pPr>
      <w:r>
        <w:t>c)</w:t>
      </w:r>
      <w:r>
        <w:tab/>
        <w:t>any other reason outside the scope of this specification;</w:t>
      </w:r>
    </w:p>
    <w:p w14:paraId="73844F92" w14:textId="77777777" w:rsidR="00A77C82" w:rsidRDefault="00A77C82" w:rsidP="00A77C82">
      <w:r>
        <w:t>otherwise, continue with the rest of the steps.</w:t>
      </w:r>
    </w:p>
    <w:p w14:paraId="35ED7C57" w14:textId="77777777" w:rsidR="00A77C82" w:rsidRDefault="00A77C82" w:rsidP="00A77C82">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72C7E973"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7A53C46E"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AA3A046" w14:textId="77777777" w:rsidR="00A77C82" w:rsidRDefault="00A77C82" w:rsidP="00A77C82">
      <w:pPr>
        <w:ind w:left="851" w:hanging="284"/>
      </w:pPr>
      <w:r>
        <w:t>a)</w:t>
      </w:r>
      <w:r>
        <w:tab/>
        <w:t>should display to the MCVideo user an indication that this is a SIP INVITE request for an MCVideo emergency private call and:</w:t>
      </w:r>
    </w:p>
    <w:p w14:paraId="7248A86B" w14:textId="77777777" w:rsidR="00A77C82" w:rsidRDefault="00A77C82" w:rsidP="00A77C82">
      <w:pPr>
        <w:ind w:left="1135" w:hanging="284"/>
      </w:pPr>
      <w:r>
        <w:t>i)</w:t>
      </w:r>
      <w:r>
        <w:tab/>
        <w:t>should display the MCVideo ID of the originator of the MCVideo emergency private call contained in the &lt;mcvideo-calling-user-id&gt; element of the application/vnd.3gpp.mcvideo-info+xml MIME body; and</w:t>
      </w:r>
    </w:p>
    <w:p w14:paraId="68720EF9" w14:textId="77777777" w:rsidR="00A77C82" w:rsidRDefault="00A77C82" w:rsidP="00A77C82">
      <w:pPr>
        <w:ind w:left="1135" w:hanging="284"/>
      </w:pPr>
      <w:r>
        <w:t>ii)</w:t>
      </w:r>
      <w:r>
        <w:tab/>
        <w:t>if the &lt;alert-ind&gt; element is set to "true", should display to the MCVideo user an indication of the MCVideo emergency alert and associated information; and</w:t>
      </w:r>
    </w:p>
    <w:p w14:paraId="7AB55B44" w14:textId="77777777" w:rsidR="00A77C82" w:rsidRDefault="00A77C82" w:rsidP="00A77C82">
      <w:pPr>
        <w:ind w:left="851" w:hanging="284"/>
      </w:pPr>
      <w:r>
        <w:t>b)</w:t>
      </w:r>
      <w:r>
        <w:tab/>
        <w:t>shall set the MCVideo emergency private priority state to "MVEPP 2: in-progress" for this private call;</w:t>
      </w:r>
    </w:p>
    <w:p w14:paraId="1A7B46BA" w14:textId="77777777" w:rsidR="00A77C82" w:rsidRDefault="00A77C82" w:rsidP="00A77C82">
      <w:pPr>
        <w:ind w:left="568" w:hanging="284"/>
      </w:pPr>
      <w:r>
        <w:t>4)</w:t>
      </w:r>
      <w:r>
        <w:tab/>
        <w:t>if the SDP offer of the SIP INVITE request contains an "a=key-mgmt" attribute field with a "mikey" attribute value containing a MIKEY-SAKKE I_MESSAGE:</w:t>
      </w:r>
    </w:p>
    <w:p w14:paraId="06550D57" w14:textId="77777777" w:rsidR="00A77C82" w:rsidRDefault="00A77C82" w:rsidP="00A77C82">
      <w:pPr>
        <w:ind w:left="851" w:hanging="284"/>
      </w:pPr>
      <w:r>
        <w:t>a)</w:t>
      </w:r>
      <w:r>
        <w:tab/>
        <w:t>shall extract the MCVideo ID of the originating MCVideo client from the initiator field (IDRi) of the I_MESSAGE as described in 3GPP TS 33.180 [8];</w:t>
      </w:r>
    </w:p>
    <w:p w14:paraId="07ED65D3" w14:textId="77777777" w:rsidR="00A77C82" w:rsidRDefault="00A77C82" w:rsidP="00A77C82">
      <w:pPr>
        <w:ind w:left="851" w:hanging="284"/>
      </w:pPr>
      <w:r>
        <w:t>b)</w:t>
      </w:r>
      <w:r>
        <w:tab/>
        <w:t>shall convert the MCVideo ID to a UID as described in 3GPP TS 33.180 [8];</w:t>
      </w:r>
    </w:p>
    <w:p w14:paraId="3968115D" w14:textId="77777777" w:rsidR="00A77C82" w:rsidRDefault="00A77C82" w:rsidP="00A77C82">
      <w:pPr>
        <w:ind w:left="851" w:hanging="284"/>
      </w:pPr>
      <w:r>
        <w:t>c)</w:t>
      </w:r>
      <w:r>
        <w:tab/>
        <w:t>shall use the UID to validate the signature of the MIKEY-SAKKE I_MESSAGE as described in 3GPP TS 33.180 [8];</w:t>
      </w:r>
    </w:p>
    <w:p w14:paraId="686F0216" w14:textId="77777777" w:rsidR="00A77C82" w:rsidRDefault="00A77C82" w:rsidP="00A77C82">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5AFF604" w14:textId="77777777" w:rsidR="00A77C82" w:rsidRDefault="00A77C82" w:rsidP="00A77C82">
      <w:pPr>
        <w:ind w:left="851" w:hanging="284"/>
      </w:pPr>
      <w:r>
        <w:t>e)</w:t>
      </w:r>
      <w:r>
        <w:tab/>
        <w:t>if the signature of the MIKEY-SAKKE I_MESSAGE was successfully validated:</w:t>
      </w:r>
    </w:p>
    <w:p w14:paraId="4A7D99C5" w14:textId="77777777" w:rsidR="00A77C82" w:rsidRDefault="00A77C82" w:rsidP="00A77C82">
      <w:pPr>
        <w:ind w:left="1135" w:hanging="284"/>
      </w:pPr>
      <w:r>
        <w:t>i)</w:t>
      </w:r>
      <w:r>
        <w:tab/>
        <w:t>shall extract and decrypt the encapsulated PCK using the terminating user's (KMS provisioned) UID key as described in 3GPP TS 33.180 [8]; and</w:t>
      </w:r>
    </w:p>
    <w:p w14:paraId="4F80FBBF" w14:textId="77777777" w:rsidR="00A77C82" w:rsidRDefault="00A77C82" w:rsidP="00A77C82">
      <w:pPr>
        <w:ind w:left="1135" w:hanging="284"/>
      </w:pPr>
      <w:r>
        <w:t>ii)</w:t>
      </w:r>
      <w:r>
        <w:tab/>
        <w:t>shall extract the PCK-ID, from the payload as specified in 3GPP TS 33.180 [8];</w:t>
      </w:r>
    </w:p>
    <w:p w14:paraId="2246BEC8" w14:textId="77777777" w:rsidR="00A77C82" w:rsidRDefault="00A77C82" w:rsidP="00A77C82">
      <w:pPr>
        <w:keepLines/>
        <w:ind w:left="1135" w:hanging="851"/>
      </w:pPr>
      <w:r>
        <w:t>NOTE 2:</w:t>
      </w:r>
      <w:r>
        <w:tab/>
        <w:t>With the PCK successfully shared between the originating MCVideo client and the terminating MCVideo client, both clients are able to use SRTP/SRTCP to create an end-to-end secure session.</w:t>
      </w:r>
    </w:p>
    <w:p w14:paraId="0F11C3D2" w14:textId="77777777" w:rsidR="00A77C82" w:rsidRDefault="00A77C82" w:rsidP="00A77C82">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791F581" w14:textId="77777777" w:rsidR="00A77C82" w:rsidRDefault="00A77C82" w:rsidP="00A77C82">
      <w:pPr>
        <w:ind w:left="568" w:hanging="284"/>
      </w:pPr>
      <w:r>
        <w:t>6)</w:t>
      </w:r>
      <w:r>
        <w:tab/>
        <w:t>may display to the MCVideo user the MCVideo ID of the inviting MCVideo user;</w:t>
      </w:r>
    </w:p>
    <w:p w14:paraId="758421C3" w14:textId="77777777" w:rsidR="00A77C82" w:rsidRDefault="00A77C82" w:rsidP="00A77C82">
      <w:pPr>
        <w:ind w:left="568" w:hanging="284"/>
      </w:pPr>
      <w:r>
        <w:t>7)</w:t>
      </w:r>
      <w:r>
        <w:tab/>
        <w:t>shall perform the automatic commencement procedures specified in subclause 6.2.3.1.1 if one of the following conditions are met:</w:t>
      </w:r>
    </w:p>
    <w:p w14:paraId="6910361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w:t>
      </w:r>
    </w:p>
    <w:p w14:paraId="2DF8F58A"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2F08467" w14:textId="77777777" w:rsidR="00A77C82" w:rsidRDefault="00A77C82" w:rsidP="00A77C82">
      <w:pPr>
        <w:ind w:left="851" w:hanging="284"/>
      </w:pPr>
      <w:r>
        <w:t>c)</w:t>
      </w:r>
      <w:r>
        <w:tab/>
        <w:t>SIP INVITE request contains a Priv-Answer-Mode header field with the value of "Auto"; and</w:t>
      </w:r>
    </w:p>
    <w:p w14:paraId="20143205" w14:textId="77777777" w:rsidR="00A77C82" w:rsidRDefault="00A77C82" w:rsidP="00A77C82">
      <w:pPr>
        <w:ind w:left="568" w:hanging="284"/>
      </w:pPr>
      <w:r>
        <w:t>8)</w:t>
      </w:r>
      <w:r>
        <w:tab/>
        <w:t>shall perform the manual commencement procedures specified in subclause 6.2.3.2.1 if either of the following conditions are met:</w:t>
      </w:r>
    </w:p>
    <w:p w14:paraId="41CFB20C"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set to manual commencement mode;</w:t>
      </w:r>
    </w:p>
    <w:p w14:paraId="57EE5418"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D1CFF79" w14:textId="77777777" w:rsidR="00A77C82" w:rsidRDefault="00A77C82" w:rsidP="00A77C82">
      <w:pPr>
        <w:ind w:left="851" w:hanging="284"/>
      </w:pPr>
      <w:r>
        <w:t>c)</w:t>
      </w:r>
      <w:r>
        <w:tab/>
        <w:t>SIP INVITE request contains a Priv-Answer-Mode header field with the value of "Manual".</w:t>
      </w:r>
    </w:p>
    <w:p w14:paraId="0C81AE3C" w14:textId="77777777" w:rsidR="00A77C82" w:rsidRDefault="00A77C82" w:rsidP="00A77C82">
      <w:r>
        <w:t>Upon receiving the SIP CANCEL request cancelling a SIP INVITE request for which a dialog exists at the MCVideo client and a SIP 200 (OK) response has not yet been sent to the SIP INVITE request then the MCVideo client:</w:t>
      </w:r>
    </w:p>
    <w:p w14:paraId="6605EF37" w14:textId="77777777" w:rsidR="00A77C82" w:rsidRDefault="00A77C82" w:rsidP="00A77C82">
      <w:pPr>
        <w:ind w:left="568" w:hanging="284"/>
      </w:pPr>
      <w:r>
        <w:t>1)</w:t>
      </w:r>
      <w:r>
        <w:tab/>
        <w:t>shall send a SIP 200 (OK) response to the SIP CANCEL request according to 3GPP TS 24.229 [11]; and</w:t>
      </w:r>
    </w:p>
    <w:p w14:paraId="0CB6EC65" w14:textId="77777777" w:rsidR="00A77C82" w:rsidRDefault="00A77C82" w:rsidP="00A77C82">
      <w:pPr>
        <w:ind w:left="568" w:hanging="284"/>
      </w:pPr>
      <w:r>
        <w:t>2)</w:t>
      </w:r>
      <w:r>
        <w:tab/>
        <w:t>shall send a SIP 487 (Request Terminated) response to the SIP INVITE request according to 3GPP TS 24.229 [11].</w:t>
      </w:r>
    </w:p>
    <w:p w14:paraId="6097A93E" w14:textId="77777777" w:rsidR="00A77C82" w:rsidRDefault="00A77C82" w:rsidP="00A77C82">
      <w:r>
        <w:t>Upon receiving a SIP BYE request for an established dialog, the MCVideo client:</w:t>
      </w:r>
    </w:p>
    <w:p w14:paraId="3544A576" w14:textId="77777777" w:rsidR="00A77C82" w:rsidRDefault="00A77C82" w:rsidP="00A77C82">
      <w:pPr>
        <w:ind w:left="568" w:hanging="284"/>
      </w:pPr>
      <w:r>
        <w:t>shall follow the procedures in subclause 10.2.5.2.</w:t>
      </w:r>
    </w:p>
    <w:p w14:paraId="258C75F6" w14:textId="77777777" w:rsidR="00A77C82" w:rsidRDefault="00A77C82" w:rsidP="00A77C82">
      <w:r>
        <w:t>[TS 24.581, clause 6.2.5.3.3]</w:t>
      </w:r>
    </w:p>
    <w:p w14:paraId="18962CE5" w14:textId="77777777" w:rsidR="00A77C82" w:rsidRDefault="00A77C82" w:rsidP="00A77C82">
      <w:r>
        <w:t>Upon receiving an indication from the user to request permission to receive media, the transmission participant:</w:t>
      </w:r>
    </w:p>
    <w:p w14:paraId="54450E74" w14:textId="77777777" w:rsidR="00A77C82" w:rsidRDefault="00A77C82" w:rsidP="00A77C82">
      <w:pPr>
        <w:ind w:left="568" w:hanging="284"/>
      </w:pPr>
      <w:r>
        <w:t>1.</w:t>
      </w:r>
      <w:r>
        <w:tab/>
        <w:t>shall send the Receive Media Request message toward the transmission control server; The Receive Media Request message:</w:t>
      </w:r>
    </w:p>
    <w:p w14:paraId="784859FE"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0AB16E05"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3D67C53" w14:textId="77777777" w:rsidR="00A77C82" w:rsidRDefault="00A77C82" w:rsidP="00A77C82">
      <w:pPr>
        <w:ind w:left="568" w:hanging="284"/>
      </w:pPr>
      <w:r>
        <w:t>2.</w:t>
      </w:r>
      <w:r>
        <w:tab/>
        <w:t>shall create an instance of the 'Transmission participant state transition diagram for basic reception control operation';</w:t>
      </w:r>
    </w:p>
    <w:p w14:paraId="666C5311"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64BBA7FD" w14:textId="77777777" w:rsidR="00A77C82" w:rsidRDefault="00A77C82" w:rsidP="00A77C82">
      <w:pPr>
        <w:ind w:left="568" w:hanging="284"/>
      </w:pPr>
      <w:r>
        <w:t>4.</w:t>
      </w:r>
      <w:r>
        <w:tab/>
        <w:t>shall remain in the 'U: reception controller' state.</w:t>
      </w:r>
    </w:p>
    <w:p w14:paraId="0E287592" w14:textId="77777777" w:rsidR="00A77C82" w:rsidRDefault="00A77C82" w:rsidP="00A77C82">
      <w:r>
        <w:t>[TS 24.581, clause 6.2.5.3.4]</w:t>
      </w:r>
    </w:p>
    <w:p w14:paraId="413321A7" w14:textId="77777777" w:rsidR="00A77C82" w:rsidRDefault="00A77C82" w:rsidP="00A77C82">
      <w:r>
        <w:t>Upon receiving a Transmission end notify message, the transmission participant:</w:t>
      </w:r>
    </w:p>
    <w:p w14:paraId="619EE5AC" w14:textId="77777777" w:rsidR="00A77C82" w:rsidRDefault="00A77C82" w:rsidP="00A77C82">
      <w:pPr>
        <w:ind w:left="568" w:hanging="284"/>
      </w:pPr>
      <w:r>
        <w:t>1.</w:t>
      </w:r>
      <w:r>
        <w:tab/>
        <w:t>shall inform the user about the media transmission ended by another user; and</w:t>
      </w:r>
    </w:p>
    <w:p w14:paraId="27DDE7CE" w14:textId="77777777" w:rsidR="00A77C82" w:rsidRDefault="00A77C82" w:rsidP="00A77C82">
      <w:pPr>
        <w:ind w:left="568" w:hanging="284"/>
      </w:pPr>
      <w:r>
        <w:t>2.</w:t>
      </w:r>
      <w:r>
        <w:tab/>
        <w:t>shall remain in the 'U: reception controller' state.</w:t>
      </w:r>
    </w:p>
    <w:p w14:paraId="07128808" w14:textId="77777777" w:rsidR="00A77C82" w:rsidRDefault="00A77C82" w:rsidP="00A77C82">
      <w:r>
        <w:t>[TS 24.581, clause 6.2.5.3.5]</w:t>
      </w:r>
    </w:p>
    <w:p w14:paraId="6CF9453D" w14:textId="77777777" w:rsidR="00A77C82" w:rsidRDefault="00A77C82" w:rsidP="00A77C82">
      <w:r>
        <w:t>Upon receiving an MCVideo call release step 1 request from the application and signalling plane when the MCVideo call is going to be released or when the transmission participant is leaving the MCVideo call, the transmission participant:</w:t>
      </w:r>
    </w:p>
    <w:p w14:paraId="31E2270D" w14:textId="77777777" w:rsidR="00A77C82" w:rsidRDefault="00A77C82" w:rsidP="00A77C82">
      <w:pPr>
        <w:ind w:left="568" w:hanging="284"/>
      </w:pPr>
      <w:r>
        <w:t>1.</w:t>
      </w:r>
      <w:r>
        <w:tab/>
        <w:t>shall stop receiving reception control messages;</w:t>
      </w:r>
    </w:p>
    <w:p w14:paraId="4C00FB28" w14:textId="77777777" w:rsidR="00A77C82" w:rsidRDefault="00A77C82" w:rsidP="00A77C82">
      <w:pPr>
        <w:ind w:left="568" w:hanging="284"/>
      </w:pPr>
      <w:r>
        <w:t>2.</w:t>
      </w:r>
      <w:r>
        <w:tab/>
        <w:t>shall request the MCVideo client to stop receiving RTP media packets; and</w:t>
      </w:r>
    </w:p>
    <w:p w14:paraId="5CB01AC6" w14:textId="77777777" w:rsidR="00A77C82" w:rsidRDefault="00A77C82" w:rsidP="00A77C82">
      <w:pPr>
        <w:ind w:left="568" w:hanging="284"/>
      </w:pPr>
      <w:r>
        <w:t>3.</w:t>
      </w:r>
      <w:r>
        <w:tab/>
        <w:t>shall enter the 'Call releasing' state.</w:t>
      </w:r>
    </w:p>
    <w:p w14:paraId="6B0017B0" w14:textId="77777777" w:rsidR="00A77C82" w:rsidRDefault="00A77C82" w:rsidP="00A77C82">
      <w:r>
        <w:t>[TS 24.581, clause 6.2.5.5.5]</w:t>
      </w:r>
    </w:p>
    <w:p w14:paraId="7D999B24" w14:textId="77777777" w:rsidR="00A77C82" w:rsidRDefault="00A77C82" w:rsidP="00A77C82">
      <w:r>
        <w:t>Upon receiving a Media reception end request message, the transmission participant:</w:t>
      </w:r>
    </w:p>
    <w:p w14:paraId="08E1BCFA"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571B70E6" w14:textId="77777777" w:rsidR="00A77C82" w:rsidRDefault="00A77C82" w:rsidP="00A77C82">
      <w:pPr>
        <w:ind w:left="851" w:hanging="284"/>
      </w:pPr>
      <w:r>
        <w:rPr>
          <w:lang w:eastAsia="zh-CN"/>
        </w:rPr>
        <w:t>a.</w:t>
      </w:r>
      <w:r>
        <w:tab/>
        <w:t>shall include the Message Type field set to '2' (Media reception end request);</w:t>
      </w:r>
    </w:p>
    <w:p w14:paraId="52C71C98" w14:textId="77777777" w:rsidR="00A77C82" w:rsidRDefault="00A77C82" w:rsidP="00A77C82">
      <w:pPr>
        <w:ind w:left="851" w:hanging="284"/>
      </w:pPr>
      <w:r>
        <w:rPr>
          <w:lang w:eastAsia="zh-CN"/>
        </w:rPr>
        <w:t>b.</w:t>
      </w:r>
      <w:r>
        <w:tab/>
        <w:t>shall include the Source field set to '0' (the transmission participant is the source); and</w:t>
      </w:r>
    </w:p>
    <w:p w14:paraId="3BA0C26B" w14:textId="77777777" w:rsidR="00A77C82" w:rsidRDefault="00A77C82" w:rsidP="00A77C82">
      <w:pPr>
        <w:ind w:left="851" w:hanging="284"/>
      </w:pPr>
      <w:r>
        <w:rPr>
          <w:lang w:eastAsia="zh-CN"/>
        </w:rPr>
        <w:t>c.</w:t>
      </w:r>
      <w:r>
        <w:tab/>
        <w:t>shall include the Message Name field set to MCV2.</w:t>
      </w:r>
    </w:p>
    <w:p w14:paraId="214F5C7D" w14:textId="77777777" w:rsidR="00A77C82" w:rsidRDefault="00A77C82" w:rsidP="00A77C82">
      <w:pPr>
        <w:ind w:left="568" w:hanging="284"/>
      </w:pPr>
      <w:r>
        <w:t>2.</w:t>
      </w:r>
      <w:r>
        <w:tab/>
        <w:t>shall inform the user that the receiving RTP media is being ended;</w:t>
      </w:r>
    </w:p>
    <w:p w14:paraId="7C9BE42C" w14:textId="77777777" w:rsidR="00A77C82" w:rsidRDefault="00A77C82" w:rsidP="00A77C82">
      <w:pPr>
        <w:ind w:left="568" w:hanging="284"/>
      </w:pPr>
      <w:r>
        <w:t>3.</w:t>
      </w:r>
      <w:r>
        <w:tab/>
        <w:t>may give information to the user about the reason for ending the received RTP media;</w:t>
      </w:r>
    </w:p>
    <w:p w14:paraId="038D781B" w14:textId="77777777" w:rsidR="00A77C82" w:rsidRDefault="00A77C82" w:rsidP="00A77C82">
      <w:pPr>
        <w:ind w:left="568" w:hanging="284"/>
      </w:pPr>
      <w:r>
        <w:t>4.</w:t>
      </w:r>
      <w:r>
        <w:tab/>
        <w:t>shall request the MCVideo client to discard any remaining buffered RTP media packets and stop displaying to user;</w:t>
      </w:r>
    </w:p>
    <w:p w14:paraId="65454AB2" w14:textId="77777777" w:rsidR="00A77C82" w:rsidRDefault="00A77C82" w:rsidP="00A77C82">
      <w:pPr>
        <w:ind w:left="568" w:hanging="284"/>
      </w:pPr>
      <w:r>
        <w:t>5.</w:t>
      </w:r>
      <w:r>
        <w:tab/>
        <w:t>shall send a Media reception end response message towards the transmission control server;</w:t>
      </w:r>
    </w:p>
    <w:p w14:paraId="2E4F72EB" w14:textId="77777777" w:rsidR="00A77C82" w:rsidRDefault="00A77C82" w:rsidP="00A77C82">
      <w:pPr>
        <w:ind w:left="568" w:hanging="284"/>
      </w:pPr>
      <w:r>
        <w:t>6.</w:t>
      </w:r>
      <w:r>
        <w:tab/>
        <w:t>may provide a Media reception end notification to the MCVideo user;</w:t>
      </w:r>
    </w:p>
    <w:p w14:paraId="38F87C8F"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2FCF55F6" w14:textId="77777777" w:rsidR="00A77C82" w:rsidRDefault="00A77C82" w:rsidP="00A77C82">
      <w:pPr>
        <w:ind w:left="568" w:hanging="284"/>
      </w:pPr>
      <w:r>
        <w:t>8.</w:t>
      </w:r>
      <w:r>
        <w:tab/>
        <w:t>shall enter the 'terminated' state.</w:t>
      </w:r>
    </w:p>
    <w:p w14:paraId="40219A4E" w14:textId="77777777" w:rsidR="00A77C82" w:rsidRDefault="00A77C82" w:rsidP="00E972B2">
      <w:pPr>
        <w:pStyle w:val="H6"/>
      </w:pPr>
      <w:bookmarkStart w:id="426" w:name="_Toc52787514"/>
      <w:bookmarkStart w:id="427" w:name="_Toc52787694"/>
      <w:r>
        <w:t>6.1.1.8.3</w:t>
      </w:r>
      <w:r>
        <w:tab/>
        <w:t>Test description</w:t>
      </w:r>
      <w:bookmarkEnd w:id="426"/>
      <w:bookmarkEnd w:id="427"/>
    </w:p>
    <w:p w14:paraId="6429774E" w14:textId="77777777" w:rsidR="00A77C82" w:rsidRDefault="00A77C82" w:rsidP="00E972B2">
      <w:pPr>
        <w:pStyle w:val="H6"/>
      </w:pPr>
      <w:r>
        <w:t>6.1.1.8.3.1</w:t>
      </w:r>
      <w:r>
        <w:tab/>
        <w:t>Pre-test conditions</w:t>
      </w:r>
    </w:p>
    <w:p w14:paraId="475EF5DC" w14:textId="77777777" w:rsidR="00812835" w:rsidRDefault="00812835" w:rsidP="00812835">
      <w:pPr>
        <w:pStyle w:val="H6"/>
      </w:pPr>
      <w:r w:rsidRPr="00102CE5">
        <w:t>Test configuration</w:t>
      </w:r>
      <w:r>
        <w:t>:</w:t>
      </w:r>
    </w:p>
    <w:p w14:paraId="210AC4C0" w14:textId="77777777" w:rsidR="00812835" w:rsidRDefault="00812835" w:rsidP="00812835">
      <w:pPr>
        <w:pStyle w:val="B1"/>
      </w:pPr>
      <w:r>
        <w:t>-</w:t>
      </w:r>
      <w:r>
        <w:tab/>
        <w:t>Single cell configuration according to TS 36.579-1 [2] clause 5.2.2.2.1.</w:t>
      </w:r>
    </w:p>
    <w:p w14:paraId="352ACCB2" w14:textId="77777777" w:rsidR="00812835" w:rsidRDefault="00812835" w:rsidP="00812835">
      <w:pPr>
        <w:pStyle w:val="H6"/>
      </w:pPr>
      <w:r>
        <w:t>Preamble:</w:t>
      </w:r>
    </w:p>
    <w:p w14:paraId="45FBA56D" w14:textId="77777777" w:rsidR="00812835" w:rsidRDefault="00812835" w:rsidP="00812835">
      <w:pPr>
        <w:pStyle w:val="B1"/>
      </w:pPr>
      <w:r>
        <w:t>-</w:t>
      </w:r>
      <w:r>
        <w:tab/>
        <w:t>The UE has performed procedure 'Initial registration' as described in TS 36.579-1 [2] clause 5.4.2.</w:t>
      </w:r>
    </w:p>
    <w:p w14:paraId="62061B7D" w14:textId="77777777" w:rsidR="00812835" w:rsidRDefault="00812835" w:rsidP="00812835">
      <w:pPr>
        <w:pStyle w:val="B1"/>
      </w:pPr>
      <w:r>
        <w:t>-</w:t>
      </w:r>
      <w:r>
        <w:tab/>
      </w:r>
      <w:r w:rsidRPr="000573F5">
        <w:t>UE States at the end of the preamble</w:t>
      </w:r>
      <w:r>
        <w:t>:</w:t>
      </w:r>
    </w:p>
    <w:p w14:paraId="1F5982E6" w14:textId="77777777" w:rsidR="00812835" w:rsidRDefault="00812835" w:rsidP="00812835">
      <w:pPr>
        <w:pStyle w:val="B1"/>
        <w:ind w:left="852"/>
      </w:pPr>
      <w:r>
        <w:t>-</w:t>
      </w:r>
      <w:r>
        <w:tab/>
        <w:t>The UE is in RRC_IDLE state.</w:t>
      </w:r>
    </w:p>
    <w:p w14:paraId="47FF6807" w14:textId="77777777" w:rsidR="00812835" w:rsidRDefault="00812835" w:rsidP="00812835">
      <w:pPr>
        <w:pStyle w:val="B1"/>
        <w:ind w:left="852"/>
      </w:pPr>
      <w:r>
        <w:t>-</w:t>
      </w:r>
      <w:r>
        <w:tab/>
        <w:t>The client is registered for MCVideo.</w:t>
      </w:r>
    </w:p>
    <w:p w14:paraId="15FC22BA" w14:textId="77777777" w:rsidR="00A77C82" w:rsidRDefault="00A77C82" w:rsidP="00E972B2">
      <w:pPr>
        <w:pStyle w:val="H6"/>
      </w:pPr>
      <w:r>
        <w:t>6.1.1.8.3.2</w:t>
      </w:r>
      <w:r>
        <w:tab/>
        <w:t>Test procedure sequence</w:t>
      </w:r>
    </w:p>
    <w:p w14:paraId="04CCFB10" w14:textId="77777777" w:rsidR="00A77C82" w:rsidRDefault="00A77C82" w:rsidP="00E972B2">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A77C82" w14:paraId="43D44B4D" w14:textId="77777777" w:rsidTr="00A77C82">
        <w:trPr>
          <w:trHeight w:val="204"/>
          <w:tblHeader/>
          <w:jc w:val="center"/>
        </w:trPr>
        <w:tc>
          <w:tcPr>
            <w:tcW w:w="623" w:type="dxa"/>
            <w:tcBorders>
              <w:top w:val="single" w:sz="4" w:space="0" w:color="auto"/>
              <w:left w:val="single" w:sz="4" w:space="0" w:color="auto"/>
              <w:bottom w:val="nil"/>
              <w:right w:val="single" w:sz="4" w:space="0" w:color="auto"/>
            </w:tcBorders>
            <w:hideMark/>
          </w:tcPr>
          <w:p w14:paraId="46C83ED9" w14:textId="77777777" w:rsidR="00A77C82" w:rsidRDefault="00A77C82" w:rsidP="00E972B2">
            <w:pPr>
              <w:pStyle w:val="TAH"/>
            </w:pPr>
            <w:r>
              <w:t>St</w:t>
            </w:r>
          </w:p>
        </w:tc>
        <w:tc>
          <w:tcPr>
            <w:tcW w:w="4085" w:type="dxa"/>
            <w:tcBorders>
              <w:top w:val="single" w:sz="4" w:space="0" w:color="auto"/>
              <w:left w:val="single" w:sz="4" w:space="0" w:color="auto"/>
              <w:bottom w:val="nil"/>
              <w:right w:val="single" w:sz="4" w:space="0" w:color="auto"/>
            </w:tcBorders>
            <w:hideMark/>
          </w:tcPr>
          <w:p w14:paraId="0B1FE0DA" w14:textId="77777777" w:rsidR="00A77C82" w:rsidRDefault="00A77C82" w:rsidP="00E972B2">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6101D2C0"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DFEFB80" w14:textId="77777777" w:rsidR="00A77C82" w:rsidRDefault="00A77C82" w:rsidP="00E972B2">
            <w:pPr>
              <w:pStyle w:val="TAH"/>
            </w:pPr>
            <w:r>
              <w:t>TP</w:t>
            </w:r>
          </w:p>
        </w:tc>
        <w:tc>
          <w:tcPr>
            <w:tcW w:w="860" w:type="dxa"/>
            <w:tcBorders>
              <w:top w:val="single" w:sz="4" w:space="0" w:color="auto"/>
              <w:left w:val="single" w:sz="4" w:space="0" w:color="auto"/>
              <w:bottom w:val="nil"/>
              <w:right w:val="single" w:sz="4" w:space="0" w:color="auto"/>
            </w:tcBorders>
            <w:hideMark/>
          </w:tcPr>
          <w:p w14:paraId="5A03189E" w14:textId="77777777" w:rsidR="00A77C82" w:rsidRDefault="00A77C82" w:rsidP="00E972B2">
            <w:pPr>
              <w:pStyle w:val="TAH"/>
            </w:pPr>
            <w:r>
              <w:t>Verdict</w:t>
            </w:r>
          </w:p>
        </w:tc>
      </w:tr>
      <w:tr w:rsidR="00A77C82" w14:paraId="0238F109" w14:textId="77777777" w:rsidTr="00A77C82">
        <w:trPr>
          <w:trHeight w:val="204"/>
          <w:tblHeader/>
          <w:jc w:val="center"/>
        </w:trPr>
        <w:tc>
          <w:tcPr>
            <w:tcW w:w="623" w:type="dxa"/>
            <w:tcBorders>
              <w:top w:val="nil"/>
              <w:left w:val="single" w:sz="4" w:space="0" w:color="auto"/>
              <w:bottom w:val="single" w:sz="4" w:space="0" w:color="auto"/>
              <w:right w:val="single" w:sz="4" w:space="0" w:color="auto"/>
            </w:tcBorders>
          </w:tcPr>
          <w:p w14:paraId="4259A403" w14:textId="77777777" w:rsidR="00A77C82" w:rsidRDefault="00A77C82" w:rsidP="00E972B2">
            <w:pPr>
              <w:pStyle w:val="TAH"/>
            </w:pPr>
          </w:p>
        </w:tc>
        <w:tc>
          <w:tcPr>
            <w:tcW w:w="4085" w:type="dxa"/>
            <w:tcBorders>
              <w:top w:val="nil"/>
              <w:left w:val="single" w:sz="4" w:space="0" w:color="auto"/>
              <w:bottom w:val="single" w:sz="4" w:space="0" w:color="auto"/>
              <w:right w:val="single" w:sz="4" w:space="0" w:color="auto"/>
            </w:tcBorders>
          </w:tcPr>
          <w:p w14:paraId="03F5D52B"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8FF9071" w14:textId="40415616" w:rsidR="00A77C82" w:rsidRDefault="00A77C82" w:rsidP="00E972B2">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4F54ECE8"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0811606B" w14:textId="77777777" w:rsidR="00A77C82" w:rsidRDefault="00A77C82" w:rsidP="00E972B2">
            <w:pPr>
              <w:pStyle w:val="TAH"/>
            </w:pPr>
          </w:p>
        </w:tc>
        <w:tc>
          <w:tcPr>
            <w:tcW w:w="860" w:type="dxa"/>
            <w:tcBorders>
              <w:top w:val="nil"/>
              <w:left w:val="single" w:sz="4" w:space="0" w:color="auto"/>
              <w:bottom w:val="single" w:sz="4" w:space="0" w:color="auto"/>
              <w:right w:val="single" w:sz="4" w:space="0" w:color="auto"/>
            </w:tcBorders>
          </w:tcPr>
          <w:p w14:paraId="1DAC9E13" w14:textId="77777777" w:rsidR="00A77C82" w:rsidRDefault="00A77C82" w:rsidP="00E972B2">
            <w:pPr>
              <w:pStyle w:val="TAH"/>
            </w:pPr>
          </w:p>
        </w:tc>
      </w:tr>
      <w:tr w:rsidR="00A77C82" w14:paraId="00B2FBE7"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5D83873D" w14:textId="77777777" w:rsidR="00A77C82" w:rsidRDefault="00A77C82" w:rsidP="00E972B2">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19E80602" w14:textId="691518A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753B32D8"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B1A8A8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41DCEC" w14:textId="77777777" w:rsidR="00A77C82" w:rsidRDefault="00A77C82" w:rsidP="00E972B2">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2DC52F43" w14:textId="77777777" w:rsidR="00A77C82" w:rsidRDefault="00A77C82" w:rsidP="00E972B2">
            <w:pPr>
              <w:pStyle w:val="TAC"/>
            </w:pPr>
            <w:r>
              <w:t>P</w:t>
            </w:r>
          </w:p>
        </w:tc>
      </w:tr>
      <w:tr w:rsidR="00A77C82" w14:paraId="10CF135E"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6D76893C" w14:textId="77777777" w:rsidR="00A77C82" w:rsidRDefault="00A77C82" w:rsidP="00E972B2">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777BA51A" w14:textId="77777777" w:rsidR="00A77C82" w:rsidRDefault="00A77C82" w:rsidP="00E972B2">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79C7C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3F349A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5D9CBB"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6D527E95" w14:textId="77777777" w:rsidR="00A77C82" w:rsidRDefault="00A77C82" w:rsidP="00E972B2">
            <w:pPr>
              <w:pStyle w:val="TAC"/>
            </w:pPr>
            <w:r>
              <w:t>-</w:t>
            </w:r>
          </w:p>
        </w:tc>
      </w:tr>
      <w:tr w:rsidR="00A77C82" w14:paraId="2A46EE94"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326ACBA" w14:textId="77777777" w:rsidR="00A77C82" w:rsidRDefault="00A77C82" w:rsidP="00E972B2">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2DBD4286" w14:textId="695F62DB" w:rsidR="00A77C82" w:rsidRDefault="00A77C82" w:rsidP="00E972B2">
            <w:pPr>
              <w:pStyle w:val="TAL"/>
              <w:rPr>
                <w:rFonts w:cs="Arial"/>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0ADD8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85123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DBF5EB"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60760266" w14:textId="77777777" w:rsidR="00A77C82" w:rsidRDefault="00A77C82" w:rsidP="00E972B2">
            <w:pPr>
              <w:pStyle w:val="TAC"/>
            </w:pPr>
            <w:r>
              <w:t>P</w:t>
            </w:r>
          </w:p>
        </w:tc>
      </w:tr>
      <w:tr w:rsidR="00A77C82" w14:paraId="087F386B"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E3B7057" w14:textId="77777777" w:rsidR="00A77C82" w:rsidRDefault="00A77C82" w:rsidP="00E972B2">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951ABDF"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3B64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A7833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60B8D3"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99F1F44" w14:textId="77777777" w:rsidR="00A77C82" w:rsidRDefault="00A77C82" w:rsidP="00E972B2">
            <w:pPr>
              <w:pStyle w:val="TAC"/>
            </w:pPr>
            <w:r>
              <w:t>-</w:t>
            </w:r>
          </w:p>
        </w:tc>
      </w:tr>
      <w:tr w:rsidR="00A77C82" w14:paraId="1D5687EA"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3A41202" w14:textId="77777777" w:rsidR="00A77C82" w:rsidRDefault="00A77C82" w:rsidP="00E972B2">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853980C" w14:textId="77777777" w:rsidR="00A77C82" w:rsidRDefault="00A77C82" w:rsidP="00E972B2">
            <w:pPr>
              <w:pStyle w:val="TAL"/>
              <w:rPr>
                <w:rFonts w:eastAsia="Calibri"/>
              </w:rPr>
            </w:pPr>
            <w:r>
              <w:rPr>
                <w:rFonts w:eastAsia="Calibri"/>
              </w:rPr>
              <w:t>Check: Does the UE (MCVideo client) provide receive media success notification and the type of call to the user?</w:t>
            </w:r>
          </w:p>
          <w:p w14:paraId="59FCCEAB" w14:textId="77777777" w:rsidR="00A77C82" w:rsidRDefault="00A77C82" w:rsidP="00E972B2">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2915F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DF6701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237348A"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7AE77A94" w14:textId="77777777" w:rsidR="00A77C82" w:rsidRDefault="00A77C82" w:rsidP="00E972B2">
            <w:pPr>
              <w:pStyle w:val="TAC"/>
            </w:pPr>
            <w:r>
              <w:t>P</w:t>
            </w:r>
          </w:p>
        </w:tc>
      </w:tr>
      <w:tr w:rsidR="00A77C82" w14:paraId="37188EC1"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BA8D122" w14:textId="77777777" w:rsidR="00A77C82" w:rsidRDefault="00A77C82" w:rsidP="00E972B2">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366BD6E0" w14:textId="0B60618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21F1AD3"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5E550D7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FF3190C" w14:textId="77777777" w:rsidR="00A77C82" w:rsidRDefault="00A77C82" w:rsidP="00E972B2">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C14DABF" w14:textId="77777777" w:rsidR="00A77C82" w:rsidRDefault="00A77C82" w:rsidP="00E972B2">
            <w:pPr>
              <w:pStyle w:val="TAC"/>
            </w:pPr>
            <w:r>
              <w:t>P</w:t>
            </w:r>
          </w:p>
        </w:tc>
      </w:tr>
      <w:tr w:rsidR="00A77C82" w14:paraId="2C57DB65"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42952E3" w14:textId="77777777" w:rsidR="00A77C82" w:rsidRDefault="00A77C82" w:rsidP="00E972B2">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005DA0F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2F4D6A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5DCB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91CFA4"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4D78D63" w14:textId="77777777" w:rsidR="00A77C82" w:rsidRDefault="00A77C82" w:rsidP="00E972B2">
            <w:pPr>
              <w:pStyle w:val="TAC"/>
            </w:pPr>
            <w:r>
              <w:t>-</w:t>
            </w:r>
          </w:p>
        </w:tc>
      </w:tr>
      <w:tr w:rsidR="00A77C82" w14:paraId="0707EF13"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1886FA8" w14:textId="77777777" w:rsidR="00A77C82" w:rsidRDefault="00A77C82" w:rsidP="00E972B2">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2A306230" w14:textId="25E674F6"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1D33A3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10DA9D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38FB76"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913C8B6" w14:textId="77777777" w:rsidR="00A77C82" w:rsidRDefault="00A77C82" w:rsidP="00E972B2">
            <w:pPr>
              <w:pStyle w:val="TAC"/>
            </w:pPr>
            <w:r>
              <w:t>P</w:t>
            </w:r>
          </w:p>
        </w:tc>
      </w:tr>
      <w:tr w:rsidR="00A77C82" w14:paraId="1A47C0E5" w14:textId="77777777" w:rsidTr="00A77C82">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566B503E" w14:textId="77777777" w:rsidR="00A77C82" w:rsidRDefault="00A77C82" w:rsidP="00E972B2">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23808"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05C7F2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78597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162339"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B522AFA" w14:textId="77777777" w:rsidR="00A77C82" w:rsidRDefault="00A77C82" w:rsidP="00E972B2">
            <w:pPr>
              <w:pStyle w:val="TAC"/>
            </w:pPr>
            <w:r>
              <w:t>P</w:t>
            </w:r>
          </w:p>
        </w:tc>
      </w:tr>
      <w:tr w:rsidR="00A77C82" w14:paraId="5019AF1B"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4DBFBF46" w14:textId="77777777" w:rsidR="00A77C82" w:rsidRDefault="00A77C82" w:rsidP="00E972B2">
            <w:pPr>
              <w:pStyle w:val="TAN"/>
            </w:pPr>
            <w:r>
              <w:t>NOTE 1: This is expected to be done via a suitable implementation dependent MMI.</w:t>
            </w:r>
          </w:p>
        </w:tc>
      </w:tr>
    </w:tbl>
    <w:p w14:paraId="045F6E03" w14:textId="77777777" w:rsidR="00A77C82" w:rsidRDefault="00A77C82" w:rsidP="00A77C82"/>
    <w:p w14:paraId="5C0C1C57" w14:textId="77777777" w:rsidR="00A77C82" w:rsidRDefault="00A77C82" w:rsidP="00E972B2">
      <w:pPr>
        <w:pStyle w:val="H6"/>
      </w:pPr>
      <w:r>
        <w:t>6.1.1.8.3.3</w:t>
      </w:r>
      <w:r>
        <w:tab/>
        <w:t>Specific message contents</w:t>
      </w:r>
    </w:p>
    <w:p w14:paraId="57A818BC" w14:textId="77777777" w:rsidR="00A77C82" w:rsidRDefault="00A77C82" w:rsidP="00E972B2">
      <w:pPr>
        <w:pStyle w:val="TH"/>
      </w:pPr>
      <w:r>
        <w:t xml:space="preserve">Table 6.1.1.8.3.3-1: SIP INVITE from the SS (Step 1, Table 6.1.1.8.3.2-1;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65921D2"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6C9CA0C" w14:textId="1521C2A2" w:rsidR="00A77C82" w:rsidRDefault="00A77C82" w:rsidP="00E972B2">
            <w:pPr>
              <w:pStyle w:val="TAL"/>
            </w:pPr>
            <w:r>
              <w:t>Derivation Path: TS 36.579-1 [2], Table 5.5.2.5.2-1</w:t>
            </w:r>
          </w:p>
        </w:tc>
      </w:tr>
      <w:tr w:rsidR="00A77C82" w14:paraId="5568D9E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047371F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81A8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4E61F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103D8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15624C" w14:textId="77777777" w:rsidR="00A77C82" w:rsidRDefault="00A77C82" w:rsidP="00E972B2">
            <w:pPr>
              <w:pStyle w:val="TAH"/>
            </w:pPr>
            <w:r>
              <w:t>Condition</w:t>
            </w:r>
          </w:p>
        </w:tc>
      </w:tr>
      <w:tr w:rsidR="00A77C82" w14:paraId="244113C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7D042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116439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2A9F8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373B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C89D8" w14:textId="77777777" w:rsidR="00A77C82" w:rsidRDefault="00A77C82" w:rsidP="00E972B2">
            <w:pPr>
              <w:pStyle w:val="TAL"/>
            </w:pPr>
          </w:p>
        </w:tc>
      </w:tr>
      <w:tr w:rsidR="00A77C82" w14:paraId="51A473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FA0EA92"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B53DA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E2E30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2D27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85B4CF7" w14:textId="77777777" w:rsidR="00A77C82" w:rsidRDefault="00A77C82" w:rsidP="00E972B2">
            <w:pPr>
              <w:pStyle w:val="TAL"/>
            </w:pPr>
          </w:p>
        </w:tc>
      </w:tr>
      <w:tr w:rsidR="00A77C82" w14:paraId="56F87A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EFD230"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5F495E" w14:textId="77777777" w:rsidR="00A77C82" w:rsidRDefault="00A77C82" w:rsidP="00E972B2">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6D8E4B0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6E128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C88DE7" w14:textId="77777777" w:rsidR="00A77C82" w:rsidRDefault="00A77C82" w:rsidP="00E972B2">
            <w:pPr>
              <w:pStyle w:val="TAL"/>
            </w:pPr>
          </w:p>
        </w:tc>
      </w:tr>
      <w:tr w:rsidR="00A77C82" w14:paraId="0112BBD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89516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00454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185D3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BC1A0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13FA111" w14:textId="77777777" w:rsidR="00A77C82" w:rsidRDefault="00A77C82" w:rsidP="00E972B2">
            <w:pPr>
              <w:pStyle w:val="TAL"/>
            </w:pPr>
          </w:p>
        </w:tc>
      </w:tr>
      <w:tr w:rsidR="00A77C82" w14:paraId="1360FF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6BC85C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6475B2" w14:textId="77777777" w:rsidR="00A77C82" w:rsidRDefault="00A77C82" w:rsidP="00E972B2">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2E0415D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C5B8D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550AF46" w14:textId="77777777" w:rsidR="00A77C82" w:rsidRDefault="00A77C82" w:rsidP="00E972B2">
            <w:pPr>
              <w:pStyle w:val="TAL"/>
            </w:pPr>
          </w:p>
        </w:tc>
      </w:tr>
    </w:tbl>
    <w:p w14:paraId="0B44057F" w14:textId="77777777" w:rsidR="00A77C82" w:rsidRDefault="00A77C82" w:rsidP="00A77C82"/>
    <w:p w14:paraId="4B938E8F" w14:textId="77777777" w:rsidR="00A77C82" w:rsidRDefault="00A77C82" w:rsidP="00E972B2">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8C79E4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6D0F157" w14:textId="77777777" w:rsidR="00A77C82" w:rsidRDefault="00A77C82" w:rsidP="00E972B2">
            <w:pPr>
              <w:pStyle w:val="TAL"/>
            </w:pPr>
            <w:r>
              <w:t>Derivation Path: TS 36.579-1 [2], Table 5.5.3.1.2-2, condition INITIAL_SDP_OFFER</w:t>
            </w:r>
          </w:p>
        </w:tc>
      </w:tr>
    </w:tbl>
    <w:p w14:paraId="2D10C804" w14:textId="77777777" w:rsidR="00A77C82" w:rsidRDefault="00A77C82" w:rsidP="00A77C82"/>
    <w:p w14:paraId="77D60556" w14:textId="77777777" w:rsidR="00A77C82" w:rsidRDefault="00A77C82" w:rsidP="00E972B2">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C7427E0"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897A3CF" w14:textId="77777777" w:rsidR="00A77C82" w:rsidRDefault="00A77C82" w:rsidP="00E972B2">
            <w:pPr>
              <w:pStyle w:val="TAL"/>
            </w:pPr>
            <w:r>
              <w:t>Derivation Path: TS 36.579-1 [2], Table 5.5.3.2.2-2, condition GROUP-CALL, BROADCAST-CALL</w:t>
            </w:r>
          </w:p>
        </w:tc>
      </w:tr>
    </w:tbl>
    <w:p w14:paraId="2F2A7087" w14:textId="77777777" w:rsidR="00A77C82" w:rsidRDefault="00A77C82" w:rsidP="00A77C82"/>
    <w:p w14:paraId="0A2BAEB5" w14:textId="77777777" w:rsidR="00A77C82" w:rsidRDefault="00A77C82" w:rsidP="00E972B2">
      <w:pPr>
        <w:pStyle w:val="TH"/>
      </w:pPr>
      <w:r>
        <w:t xml:space="preserve">Table 6.1.1.8.3.3-3: SIP 200 (OK) from the UE (Step 1, Table 6.1.1.8.3.2-1;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FC08CAE"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8DA0A0E" w14:textId="77777777" w:rsidR="00A77C82" w:rsidRDefault="00A77C82" w:rsidP="00E972B2">
            <w:pPr>
              <w:pStyle w:val="TAL"/>
            </w:pPr>
            <w:r>
              <w:t>Derivation Path: TS 36.579-1 [2], Table 5.5.2.17.1.1-1, condition INVITE-RSP</w:t>
            </w:r>
          </w:p>
        </w:tc>
      </w:tr>
      <w:tr w:rsidR="00A77C82" w14:paraId="66D8926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8E1E7FF"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8DF3FC"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9D5D5E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B7CB499"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2920B6" w14:textId="77777777" w:rsidR="00A77C82" w:rsidRDefault="00A77C82" w:rsidP="00E972B2">
            <w:pPr>
              <w:pStyle w:val="TAH"/>
            </w:pPr>
            <w:r>
              <w:t>Condition</w:t>
            </w:r>
          </w:p>
        </w:tc>
      </w:tr>
      <w:tr w:rsidR="00A77C82" w14:paraId="77F579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D753A4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4AA7B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C10E81B"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A5185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A4AFB4" w14:textId="77777777" w:rsidR="00A77C82" w:rsidRDefault="00A77C82" w:rsidP="00E972B2">
            <w:pPr>
              <w:pStyle w:val="TAL"/>
            </w:pPr>
          </w:p>
        </w:tc>
      </w:tr>
      <w:tr w:rsidR="00A77C82" w14:paraId="4A4835D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F3F9613"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656D242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710D06D"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B189A6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8FD40" w14:textId="77777777" w:rsidR="00A77C82" w:rsidRDefault="00A77C82" w:rsidP="00E972B2">
            <w:pPr>
              <w:pStyle w:val="TAL"/>
            </w:pPr>
          </w:p>
        </w:tc>
      </w:tr>
      <w:tr w:rsidR="00A77C82" w14:paraId="24CE3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F45B49F"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402F10DA" w14:textId="77777777" w:rsidR="00A77C82" w:rsidRDefault="00A77C82" w:rsidP="00E972B2">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68A653E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EDEDE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CBC194" w14:textId="77777777" w:rsidR="00A77C82" w:rsidRDefault="00A77C82" w:rsidP="00E972B2">
            <w:pPr>
              <w:pStyle w:val="TAL"/>
            </w:pPr>
          </w:p>
        </w:tc>
      </w:tr>
      <w:tr w:rsidR="00A77C82" w14:paraId="277B79D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689BB97"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CEE3E9C"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AE4CDB3"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6B41C8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B6377C" w14:textId="77777777" w:rsidR="00A77C82" w:rsidRDefault="00A77C82" w:rsidP="00E972B2">
            <w:pPr>
              <w:pStyle w:val="TAL"/>
            </w:pPr>
          </w:p>
        </w:tc>
      </w:tr>
      <w:tr w:rsidR="00A77C82" w14:paraId="1C1BB064"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6FE3F97"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DA61D1" w14:textId="77777777" w:rsidR="00A77C82" w:rsidRDefault="00A77C82" w:rsidP="00E972B2">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2EE7603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63479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F5B3A" w14:textId="77777777" w:rsidR="00A77C82" w:rsidRDefault="00A77C82" w:rsidP="00E972B2">
            <w:pPr>
              <w:pStyle w:val="TAL"/>
            </w:pPr>
          </w:p>
        </w:tc>
      </w:tr>
    </w:tbl>
    <w:p w14:paraId="6D4AAA84" w14:textId="77777777" w:rsidR="00A77C82" w:rsidRDefault="00A77C82" w:rsidP="00A77C82"/>
    <w:p w14:paraId="647C8103" w14:textId="77777777" w:rsidR="00A77C82" w:rsidRDefault="00A77C82" w:rsidP="00E972B2">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BE8F77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76E420F" w14:textId="77777777" w:rsidR="00A77C82" w:rsidRDefault="00A77C82" w:rsidP="00E972B2">
            <w:pPr>
              <w:pStyle w:val="TAL"/>
            </w:pPr>
            <w:r>
              <w:t>Derivation Path: TS 36.579-1 [2], Table 5.5.3.1.1-2, condition SDP_ANSWER</w:t>
            </w:r>
          </w:p>
        </w:tc>
      </w:tr>
    </w:tbl>
    <w:p w14:paraId="336B5F89" w14:textId="77777777" w:rsidR="00A77C82" w:rsidRDefault="00A77C82" w:rsidP="00A77C82"/>
    <w:p w14:paraId="393CDE9D" w14:textId="77777777" w:rsidR="00A77C82" w:rsidRDefault="00A77C82" w:rsidP="00E972B2">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1CE201A"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F3510B0" w14:textId="77777777" w:rsidR="00A77C82" w:rsidRDefault="00A77C82" w:rsidP="00E972B2">
            <w:pPr>
              <w:pStyle w:val="TAL"/>
            </w:pPr>
            <w:r>
              <w:t>Derivation Path: TS 36.579-1 [2], Table 5.5.3.2.1-2, condition INVITE-RSP</w:t>
            </w:r>
          </w:p>
        </w:tc>
      </w:tr>
    </w:tbl>
    <w:p w14:paraId="3BB28280" w14:textId="77777777" w:rsidR="00A77C82" w:rsidRDefault="00A77C82" w:rsidP="00A77C82"/>
    <w:p w14:paraId="4A454868" w14:textId="77777777" w:rsidR="00A77C82" w:rsidRDefault="00A77C82" w:rsidP="00E972B2">
      <w:pPr>
        <w:pStyle w:val="TH"/>
      </w:pPr>
      <w:r>
        <w:t xml:space="preserve">Table 6.1.1.8.3.3-4A: Media Transmission Notification from the SS (Step 5, Table 6.1.1.8.3.2-1;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605F53" w14:textId="77777777" w:rsidTr="00A77C82">
        <w:trPr>
          <w:tblHeader/>
        </w:trPr>
        <w:tc>
          <w:tcPr>
            <w:tcW w:w="9645" w:type="dxa"/>
            <w:tcBorders>
              <w:top w:val="single" w:sz="4" w:space="0" w:color="auto"/>
              <w:left w:val="single" w:sz="4" w:space="0" w:color="auto"/>
              <w:bottom w:val="single" w:sz="4" w:space="0" w:color="auto"/>
              <w:right w:val="single" w:sz="4" w:space="0" w:color="auto"/>
            </w:tcBorders>
            <w:hideMark/>
          </w:tcPr>
          <w:p w14:paraId="5EF7AACD" w14:textId="77777777" w:rsidR="00A77C82" w:rsidRDefault="00A77C82" w:rsidP="00E972B2">
            <w:pPr>
              <w:pStyle w:val="TAL"/>
            </w:pPr>
            <w:r>
              <w:t>Derivation Path: TS 36.579-1 [2], Table 5.5.11.2.7-1, condition BROADCAST-CALL</w:t>
            </w:r>
          </w:p>
        </w:tc>
      </w:tr>
    </w:tbl>
    <w:p w14:paraId="3235DFB9" w14:textId="77777777" w:rsidR="00A77C82" w:rsidRDefault="00A77C82" w:rsidP="00A77C82"/>
    <w:p w14:paraId="57D49D9D" w14:textId="77777777" w:rsidR="00A77C82" w:rsidRDefault="00A77C82" w:rsidP="00E972B2">
      <w:pPr>
        <w:pStyle w:val="TH"/>
      </w:pPr>
      <w:r>
        <w:t>Table 6.1.1.8.3.3-5..6: Void</w:t>
      </w:r>
    </w:p>
    <w:p w14:paraId="12AF6EF9" w14:textId="77777777" w:rsidR="00A77C82" w:rsidRDefault="00A77C82" w:rsidP="00E972B2">
      <w:pPr>
        <w:pStyle w:val="TH"/>
      </w:pPr>
      <w:r>
        <w:t xml:space="preserve">Table 6.1.1.8.3.3-7: Media Reception End Request from the SS (Step 10, Table 6.1.1.8.3.2-1; </w:t>
      </w:r>
      <w:r>
        <w:br/>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2B8D2E51"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6F40FF40" w14:textId="77777777" w:rsidR="00A77C82" w:rsidRDefault="00A77C82" w:rsidP="00E972B2">
            <w:pPr>
              <w:pStyle w:val="TAL"/>
            </w:pPr>
            <w:r>
              <w:t>Derivation Path: TS 36.579-1 [2], Table 5.5.11.3.3-1, condition DOWNLINK, BROADCAST-CALL</w:t>
            </w:r>
          </w:p>
        </w:tc>
      </w:tr>
    </w:tbl>
    <w:p w14:paraId="62369AD6" w14:textId="77777777" w:rsidR="00A77C82" w:rsidRDefault="00A77C82" w:rsidP="00A77C82"/>
    <w:p w14:paraId="63DEF389" w14:textId="77777777" w:rsidR="00A77C82" w:rsidRDefault="00A77C82" w:rsidP="00E972B2">
      <w:pPr>
        <w:pStyle w:val="TH"/>
      </w:pPr>
      <w:r>
        <w:t xml:space="preserve">Table 6.1.1.8.3.3-7A: Transmission Idle from the SS (Step 10, Table 6.1.1.8.3.2-1; </w:t>
      </w:r>
      <w:r>
        <w:br/>
        <w:t>Step 4,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3B29B9D4"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7B31A8E8" w14:textId="77777777" w:rsidR="00A77C82" w:rsidRDefault="00A77C82" w:rsidP="00E972B2">
            <w:pPr>
              <w:pStyle w:val="TAL"/>
            </w:pPr>
            <w:r>
              <w:t>Derivation Path: TS 36.579-1 [2], Table 5.5.11.2.16-1, condition BROADCAST-CALL</w:t>
            </w:r>
          </w:p>
        </w:tc>
      </w:tr>
    </w:tbl>
    <w:p w14:paraId="4ACAC312" w14:textId="77777777" w:rsidR="00A77C82" w:rsidRDefault="00A77C82" w:rsidP="00A77C82"/>
    <w:p w14:paraId="5FAA6733" w14:textId="77777777" w:rsidR="00A77C82" w:rsidRDefault="00A77C82" w:rsidP="00E972B2">
      <w:pPr>
        <w:pStyle w:val="TH"/>
      </w:pPr>
      <w:r>
        <w:t>Table 6.1.1.8.3.3-8..9: Void</w:t>
      </w:r>
    </w:p>
    <w:p w14:paraId="2745EB51" w14:textId="77777777" w:rsidR="00A77C82" w:rsidRDefault="00A77C82" w:rsidP="00A77C82"/>
    <w:p w14:paraId="40614975" w14:textId="77777777" w:rsidR="00A77C82" w:rsidRDefault="00A77C82" w:rsidP="00A77C82">
      <w:pPr>
        <w:keepNext/>
        <w:keepLines/>
        <w:spacing w:before="120"/>
        <w:ind w:left="1418" w:hanging="1418"/>
        <w:outlineLvl w:val="3"/>
        <w:rPr>
          <w:rFonts w:ascii="Arial" w:hAnsi="Arial"/>
          <w:sz w:val="24"/>
        </w:rPr>
      </w:pPr>
      <w:bookmarkStart w:id="428" w:name="_Toc75906924"/>
      <w:bookmarkStart w:id="429" w:name="_Toc75907261"/>
      <w:bookmarkStart w:id="430"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28"/>
      <w:bookmarkEnd w:id="429"/>
      <w:bookmarkEnd w:id="430"/>
    </w:p>
    <w:p w14:paraId="6F4BEED5" w14:textId="77777777" w:rsidR="00A77C82" w:rsidRDefault="00A77C82" w:rsidP="00E972B2">
      <w:pPr>
        <w:pStyle w:val="H6"/>
      </w:pPr>
      <w:bookmarkStart w:id="431" w:name="_Toc52787516"/>
      <w:bookmarkStart w:id="432" w:name="_Toc52787696"/>
      <w:r>
        <w:t>6.1.1.9.1</w:t>
      </w:r>
      <w:r>
        <w:tab/>
        <w:t>Test Purpose (TP)</w:t>
      </w:r>
      <w:bookmarkEnd w:id="431"/>
      <w:bookmarkEnd w:id="432"/>
    </w:p>
    <w:p w14:paraId="4F165FB5" w14:textId="77777777" w:rsidR="00A77C82" w:rsidRDefault="00A77C82" w:rsidP="00E972B2">
      <w:pPr>
        <w:pStyle w:val="H6"/>
      </w:pPr>
      <w:r>
        <w:t>(1)</w:t>
      </w:r>
    </w:p>
    <w:p w14:paraId="2862862F" w14:textId="77777777" w:rsidR="00A77C82" w:rsidRDefault="00A77C82" w:rsidP="00E972B2">
      <w:pPr>
        <w:pStyle w:val="PL"/>
      </w:pPr>
      <w:r>
        <w:rPr>
          <w:b/>
          <w:noProof w:val="0"/>
        </w:rPr>
        <w:t>with</w:t>
      </w:r>
      <w:r>
        <w:rPr>
          <w:noProof w:val="0"/>
        </w:rPr>
        <w:t xml:space="preserve"> { the UE (MCVideo Client) registered and authorised for MCVideo Service }</w:t>
      </w:r>
    </w:p>
    <w:p w14:paraId="66C29456" w14:textId="77777777" w:rsidR="00A77C82" w:rsidRDefault="00A77C82" w:rsidP="00E972B2">
      <w:pPr>
        <w:pStyle w:val="PL"/>
      </w:pPr>
      <w:r>
        <w:rPr>
          <w:noProof w:val="0"/>
        </w:rPr>
        <w:t>ensure that {</w:t>
      </w:r>
    </w:p>
    <w:p w14:paraId="51C18A3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with a Temporary Group }</w:t>
      </w:r>
    </w:p>
    <w:p w14:paraId="08E08487" w14:textId="77777777" w:rsidR="00A77C82" w:rsidRDefault="00A77C82" w:rsidP="00E972B2">
      <w:pPr>
        <w:pStyle w:val="PL"/>
        <w:rPr>
          <w:rFonts w:cs="Courier New"/>
          <w:szCs w:val="16"/>
        </w:rPr>
      </w:pPr>
      <w:r>
        <w:rPr>
          <w:noProof w:val="0"/>
        </w:rPr>
        <w:t xml:space="preserve">    </w:t>
      </w:r>
      <w:r>
        <w:rPr>
          <w:b/>
          <w:bCs/>
          <w:noProof w:val="0"/>
        </w:rPr>
        <w:t>then</w:t>
      </w:r>
      <w:r>
        <w:rPr>
          <w:noProof w:val="0"/>
        </w:rPr>
        <w:t xml:space="preserve"> { the UE (MCVideo Client) requests On-demand Pre-arranged Broadcast Group Call by sending a SIP INVITE message and responds to a SIP 200 (OK) message with a SIP ACK message </w:t>
      </w:r>
      <w:r>
        <w:rPr>
          <w:rFonts w:cs="Courier New"/>
          <w:noProof w:val="0"/>
          <w:szCs w:val="16"/>
        </w:rPr>
        <w:t>}</w:t>
      </w:r>
    </w:p>
    <w:p w14:paraId="2848DE06" w14:textId="77777777" w:rsidR="00A77C82" w:rsidRDefault="00A77C82" w:rsidP="00E972B2">
      <w:pPr>
        <w:pStyle w:val="PL"/>
      </w:pPr>
      <w:r>
        <w:rPr>
          <w:noProof w:val="0"/>
        </w:rPr>
        <w:t xml:space="preserve">            }</w:t>
      </w:r>
    </w:p>
    <w:p w14:paraId="0E7A61C0" w14:textId="77777777" w:rsidR="00A77C82" w:rsidRDefault="00A77C82" w:rsidP="00E972B2">
      <w:pPr>
        <w:pStyle w:val="PL"/>
      </w:pPr>
    </w:p>
    <w:p w14:paraId="0804C6DD" w14:textId="77777777" w:rsidR="00A77C82" w:rsidRDefault="00A77C82" w:rsidP="00E972B2">
      <w:pPr>
        <w:pStyle w:val="H6"/>
      </w:pPr>
      <w:r>
        <w:t>(2)</w:t>
      </w:r>
    </w:p>
    <w:p w14:paraId="3A4DC408" w14:textId="77777777" w:rsidR="00A77C82" w:rsidRDefault="00A77C82" w:rsidP="00E972B2">
      <w:pPr>
        <w:pStyle w:val="PL"/>
      </w:pPr>
      <w:r>
        <w:rPr>
          <w:b/>
          <w:noProof w:val="0"/>
        </w:rPr>
        <w:t>with</w:t>
      </w:r>
      <w:r>
        <w:rPr>
          <w:noProof w:val="0"/>
        </w:rPr>
        <w:t xml:space="preserve"> { the UE (MCVideo Client) having an ongoing On-demand Pre-arranged Broadcast Group Call }</w:t>
      </w:r>
    </w:p>
    <w:p w14:paraId="54664624" w14:textId="77777777" w:rsidR="00A77C82" w:rsidRDefault="00A77C82" w:rsidP="00E972B2">
      <w:pPr>
        <w:pStyle w:val="PL"/>
      </w:pPr>
      <w:r>
        <w:rPr>
          <w:noProof w:val="0"/>
        </w:rPr>
        <w:t>ensure that {</w:t>
      </w:r>
    </w:p>
    <w:p w14:paraId="729DA7B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Broadcast Group Call before the Broadcast has been completed }</w:t>
      </w:r>
    </w:p>
    <w:p w14:paraId="25392DF8"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DA54602" w14:textId="77777777" w:rsidR="00A77C82" w:rsidRDefault="00A77C82" w:rsidP="00E972B2">
      <w:pPr>
        <w:pStyle w:val="PL"/>
      </w:pPr>
      <w:r>
        <w:rPr>
          <w:noProof w:val="0"/>
        </w:rPr>
        <w:t xml:space="preserve">            }</w:t>
      </w:r>
    </w:p>
    <w:p w14:paraId="687B7611" w14:textId="77777777" w:rsidR="00A77C82" w:rsidRDefault="00A77C82" w:rsidP="00E972B2">
      <w:pPr>
        <w:pStyle w:val="PL"/>
      </w:pPr>
    </w:p>
    <w:p w14:paraId="636D64FB" w14:textId="77777777" w:rsidR="00A77C82" w:rsidRDefault="00A77C82" w:rsidP="00E972B2">
      <w:pPr>
        <w:pStyle w:val="H6"/>
      </w:pPr>
      <w:bookmarkStart w:id="433" w:name="_Toc52787517"/>
      <w:bookmarkStart w:id="434" w:name="_Toc52787697"/>
      <w:r>
        <w:t>6.1.1.9.2</w:t>
      </w:r>
      <w:r>
        <w:tab/>
        <w:t>Conformance requirements</w:t>
      </w:r>
      <w:bookmarkEnd w:id="433"/>
      <w:bookmarkEnd w:id="434"/>
    </w:p>
    <w:p w14:paraId="76C7E638" w14:textId="77777777" w:rsidR="00A77C82" w:rsidRDefault="00A77C82" w:rsidP="00A77C82">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DD7E7E7" w14:textId="77777777" w:rsidR="00A77C82" w:rsidRDefault="00A77C82" w:rsidP="00A77C82">
      <w:r>
        <w:t>[TS 24.281, clause 9.2.1.2.1.1]</w:t>
      </w:r>
    </w:p>
    <w:p w14:paraId="0EE888F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9DB7C45" w14:textId="77777777" w:rsidR="00A77C82" w:rsidRDefault="00A77C82" w:rsidP="00A77C82">
      <w:r>
        <w:t>The MC</w:t>
      </w:r>
      <w:r>
        <w:rPr>
          <w:lang w:eastAsia="zh-CN"/>
        </w:rPr>
        <w:t>Video</w:t>
      </w:r>
      <w:r>
        <w:t xml:space="preserve"> client:</w:t>
      </w:r>
    </w:p>
    <w:p w14:paraId="443B254E" w14:textId="77777777" w:rsidR="00A77C82" w:rsidRDefault="00A77C82" w:rsidP="00A77C82">
      <w:r>
        <w:t>…</w:t>
      </w:r>
    </w:p>
    <w:p w14:paraId="2C12EAB1"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CC25B78"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773BFC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3495EF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40CC4434"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7615402" w14:textId="77777777" w:rsidR="00A77C82" w:rsidRDefault="00A77C82" w:rsidP="00A77C82">
      <w:pPr>
        <w:ind w:left="568" w:hanging="284"/>
      </w:pPr>
      <w:r>
        <w:t>8)</w:t>
      </w:r>
      <w:r>
        <w:tab/>
        <w:t>should include the "timer" option tag in the Supported header field;</w:t>
      </w:r>
    </w:p>
    <w:p w14:paraId="6BE0B7C0"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26F637AA"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EC2326C"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0B1545E2"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A26B11D" w14:textId="77777777" w:rsidR="00A77C82" w:rsidRDefault="00A77C82" w:rsidP="00A77C82">
      <w:pPr>
        <w:ind w:left="568" w:hanging="284"/>
      </w:pPr>
      <w:r>
        <w:t>…</w:t>
      </w:r>
    </w:p>
    <w:p w14:paraId="49658059"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5F9B5DD" w14:textId="77777777" w:rsidR="00A77C82" w:rsidRDefault="00A77C82" w:rsidP="00A77C82">
      <w:pPr>
        <w:ind w:left="851" w:hanging="284"/>
      </w:pPr>
      <w:r>
        <w:t>a)</w:t>
      </w:r>
      <w:r>
        <w:tab/>
        <w:t>the &lt;session-type&gt; element set to a value of "prearranged";</w:t>
      </w:r>
    </w:p>
    <w:p w14:paraId="67C2CFD3" w14:textId="77777777" w:rsidR="00A77C82" w:rsidRDefault="00A77C82" w:rsidP="00A77C82">
      <w:pPr>
        <w:ind w:left="851" w:hanging="284"/>
      </w:pPr>
      <w:r>
        <w:t>b)</w:t>
      </w:r>
      <w:r>
        <w:tab/>
        <w:t>the &lt;mc</w:t>
      </w:r>
      <w:r>
        <w:rPr>
          <w:lang w:eastAsia="zh-CN"/>
        </w:rPr>
        <w:t>video</w:t>
      </w:r>
      <w:r>
        <w:t>-request-uri&gt; element set to the group identity;</w:t>
      </w:r>
    </w:p>
    <w:p w14:paraId="37ABCB1D"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9BDBD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A4EC6A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B283AA1"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15E086F" w14:textId="3661876D" w:rsidR="00A77C82" w:rsidRDefault="00A77C82" w:rsidP="00A77C82">
      <w:pPr>
        <w:keepLines/>
        <w:ind w:left="1135" w:hanging="851"/>
      </w:pPr>
      <w:r>
        <w:t>NOTE 4:</w:t>
      </w:r>
      <w:r>
        <w:tab/>
        <w:t>The MC</w:t>
      </w:r>
      <w:r>
        <w:rPr>
          <w:lang w:eastAsia="zh-CN"/>
        </w:rPr>
        <w:t>Video</w:t>
      </w:r>
      <w:r>
        <w:t xml:space="preserve"> client is informed about temporary groups and </w:t>
      </w:r>
      <w:r w:rsidR="009905FE">
        <w:t>regrouping</w:t>
      </w:r>
      <w:r>
        <w:t xml:space="preserve"> of MC</w:t>
      </w:r>
      <w:r>
        <w:rPr>
          <w:lang w:eastAsia="zh-CN"/>
        </w:rPr>
        <w:t>Video</w:t>
      </w:r>
      <w:r>
        <w:t xml:space="preserve"> groups that the user is a member of as specified in 3GPP TS 24.481 [</w:t>
      </w:r>
      <w:r>
        <w:rPr>
          <w:lang w:eastAsia="zh-CN"/>
        </w:rPr>
        <w:t>24</w:t>
      </w:r>
      <w:r>
        <w:t>].</w:t>
      </w:r>
    </w:p>
    <w:p w14:paraId="5F764AE9"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824BC83"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460CEB3" w14:textId="77777777" w:rsidR="00A77C82" w:rsidRDefault="00A77C82" w:rsidP="00A77C82">
      <w:pPr>
        <w:ind w:left="568" w:hanging="284"/>
      </w:pPr>
      <w:r>
        <w:t>16)</w:t>
      </w:r>
      <w:r>
        <w:tab/>
        <w:t>if an implicit transmission request is required, shall indicate this as specified in subclause 6.4; and</w:t>
      </w:r>
    </w:p>
    <w:p w14:paraId="60E66C1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02CD77A4" w14:textId="77777777" w:rsidR="00A77C82" w:rsidRDefault="00A77C82" w:rsidP="00A77C82">
      <w:r>
        <w:t>[TS 24.281, clause 6.2.8.2]</w:t>
      </w:r>
    </w:p>
    <w:p w14:paraId="1F73746B" w14:textId="77777777" w:rsidR="00A77C82" w:rsidRDefault="00A77C82" w:rsidP="00A77C82">
      <w:pPr>
        <w:keepLines/>
        <w:ind w:left="1135" w:hanging="851"/>
      </w:pPr>
      <w:r>
        <w:t>NOTE:</w:t>
      </w:r>
      <w:r>
        <w:tab/>
        <w:t>This subclause is referenced from other procedures.</w:t>
      </w:r>
    </w:p>
    <w:p w14:paraId="2B45FC4D" w14:textId="77777777" w:rsidR="00A77C82" w:rsidRDefault="00A77C82" w:rsidP="00A77C82">
      <w:r>
        <w:t>When the MCVideo user initiates a broadcast group call, the MCVideo client:</w:t>
      </w:r>
    </w:p>
    <w:p w14:paraId="36ECCEC5"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5C52945"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67CCFD67" w14:textId="77777777" w:rsidR="00A77C82" w:rsidRDefault="00A77C82" w:rsidP="00A77C82">
      <w:r>
        <w:t>[TS 24.281, clause 6.2.4.1]</w:t>
      </w:r>
    </w:p>
    <w:p w14:paraId="3E22413E" w14:textId="77777777" w:rsidR="00A77C82" w:rsidRDefault="00A77C82" w:rsidP="00A77C82">
      <w:r>
        <w:rPr>
          <w:lang w:eastAsia="ko-KR"/>
        </w:rPr>
        <w:t>Upon receiving a request from an MCVideo user to leave an MCVideo session established using on-demand session signalling, the MCVideo client:</w:t>
      </w:r>
    </w:p>
    <w:p w14:paraId="432DC5C9"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4E0976D4" w14:textId="77777777" w:rsidR="00A77C82" w:rsidRDefault="00A77C82" w:rsidP="00A77C82">
      <w:pPr>
        <w:ind w:left="568" w:hanging="284"/>
      </w:pPr>
      <w:r>
        <w:rPr>
          <w:lang w:eastAsia="ko-KR"/>
        </w:rPr>
        <w:t>2)</w:t>
      </w:r>
      <w:r>
        <w:rPr>
          <w:lang w:eastAsia="ko-KR"/>
        </w:rPr>
        <w:tab/>
        <w:t>shall generate a SIP BYE request according to 3GPP TS 24.229 [11];</w:t>
      </w:r>
    </w:p>
    <w:p w14:paraId="5C206F71"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3602661"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7AAD3964"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627FAF95" w14:textId="77777777" w:rsidR="00A77C82" w:rsidRDefault="00A77C82" w:rsidP="00A77C82">
      <w:r>
        <w:t>[TS 24.481, clause 6.3.14]</w:t>
      </w:r>
    </w:p>
    <w:p w14:paraId="577FC384" w14:textId="77777777" w:rsidR="00A77C82" w:rsidRDefault="00A77C82" w:rsidP="00A77C82">
      <w:r>
        <w:t>In order to form a temporary MCS group, a GMC shall send a HTTP POST request according to procedures specified in IETF RFC 2616 [21] and subclause 6.2.3. In the HTTP POST request, the GMC:</w:t>
      </w:r>
    </w:p>
    <w:p w14:paraId="5B7C775E" w14:textId="77777777" w:rsidR="00A77C82" w:rsidRDefault="00A77C82" w:rsidP="00A77C82">
      <w:pPr>
        <w:ind w:left="568" w:hanging="284"/>
      </w:pPr>
      <w:r>
        <w:t>a)</w:t>
      </w:r>
      <w:r>
        <w:tab/>
        <w:t>shall set the Request-URI to an XCAP URI:</w:t>
      </w:r>
    </w:p>
    <w:p w14:paraId="50FC37E0" w14:textId="77777777" w:rsidR="00A77C82" w:rsidRDefault="00A77C82" w:rsidP="00A77C82">
      <w:pPr>
        <w:ind w:left="851" w:hanging="284"/>
      </w:pPr>
      <w:r>
        <w:t>1)</w:t>
      </w:r>
      <w:r>
        <w:tab/>
        <w:t>in users tree where the XUI is set to a group creation XUI configuration parameter; and</w:t>
      </w:r>
    </w:p>
    <w:p w14:paraId="76F86756" w14:textId="77777777" w:rsidR="00A77C82" w:rsidRDefault="00A77C82" w:rsidP="00A77C82">
      <w:pPr>
        <w:ind w:left="851" w:hanging="284"/>
      </w:pPr>
      <w:r>
        <w:t>2)</w:t>
      </w:r>
      <w:r>
        <w:tab/>
        <w:t>with the document selector identifying the temporary MCS group to be created; and</w:t>
      </w:r>
    </w:p>
    <w:p w14:paraId="32A13BB7" w14:textId="77777777" w:rsidR="00A77C82" w:rsidRDefault="00A77C82" w:rsidP="00A77C82">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E7C9D7D" w14:textId="77777777" w:rsidR="00A77C82" w:rsidRDefault="00A77C82" w:rsidP="00A77C82">
      <w:r>
        <w:t>Upon reception of an HTTP 2xx response to the sent HTTP POST request, the GMC shall consider the temporary MCS group formation as successful.</w:t>
      </w:r>
    </w:p>
    <w:p w14:paraId="3DB2C596" w14:textId="77777777" w:rsidR="00A77C82" w:rsidRDefault="00A77C82" w:rsidP="00A77C82">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E52EB07" w14:textId="77777777" w:rsidR="00A77C82" w:rsidRDefault="00A77C82" w:rsidP="00E972B2">
      <w:pPr>
        <w:pStyle w:val="H6"/>
      </w:pPr>
      <w:bookmarkStart w:id="435" w:name="_Toc52787518"/>
      <w:bookmarkStart w:id="436" w:name="_Toc52787698"/>
      <w:r>
        <w:t>6.1.1.9.3</w:t>
      </w:r>
      <w:r>
        <w:tab/>
        <w:t>Test description</w:t>
      </w:r>
      <w:bookmarkEnd w:id="435"/>
      <w:bookmarkEnd w:id="436"/>
    </w:p>
    <w:p w14:paraId="1E0F35B9" w14:textId="77777777" w:rsidR="00A77C82" w:rsidRDefault="00A77C82" w:rsidP="00E972B2">
      <w:pPr>
        <w:pStyle w:val="H6"/>
      </w:pPr>
      <w:r>
        <w:t>6.1.1.9.3.1</w:t>
      </w:r>
      <w:r>
        <w:tab/>
        <w:t>Pre-test conditions</w:t>
      </w:r>
    </w:p>
    <w:p w14:paraId="4254EF47" w14:textId="77777777" w:rsidR="00812835" w:rsidRDefault="00812835" w:rsidP="00812835">
      <w:pPr>
        <w:pStyle w:val="H6"/>
      </w:pPr>
      <w:r w:rsidRPr="00102CE5">
        <w:t>Test configuration</w:t>
      </w:r>
      <w:r>
        <w:t>:</w:t>
      </w:r>
    </w:p>
    <w:p w14:paraId="4F6C55E0" w14:textId="77777777" w:rsidR="00812835" w:rsidRDefault="00812835" w:rsidP="00812835">
      <w:pPr>
        <w:pStyle w:val="B1"/>
      </w:pPr>
      <w:r>
        <w:t>-</w:t>
      </w:r>
      <w:r>
        <w:tab/>
        <w:t>Single cell configuration according to TS 36.579-1 [2] clause 5.2.2.2.1.</w:t>
      </w:r>
    </w:p>
    <w:p w14:paraId="0A275F79" w14:textId="77777777" w:rsidR="00812835" w:rsidRDefault="00812835" w:rsidP="00812835">
      <w:pPr>
        <w:pStyle w:val="H6"/>
      </w:pPr>
      <w:r>
        <w:t>Preamble:</w:t>
      </w:r>
    </w:p>
    <w:p w14:paraId="23866A6B" w14:textId="77777777" w:rsidR="00812835" w:rsidRDefault="00812835" w:rsidP="00812835">
      <w:pPr>
        <w:pStyle w:val="B1"/>
      </w:pPr>
      <w:r>
        <w:t>-</w:t>
      </w:r>
      <w:r>
        <w:tab/>
        <w:t>The UE has performed procedure 'Initial registration' as described in TS 36.579-1 [2] clause 5.4.2.</w:t>
      </w:r>
    </w:p>
    <w:p w14:paraId="76AD4CF4" w14:textId="77777777" w:rsidR="00812835" w:rsidRPr="00C36EA6" w:rsidRDefault="00812835" w:rsidP="00812835">
      <w:pPr>
        <w:pStyle w:val="B1"/>
      </w:pPr>
      <w:r w:rsidRPr="00C36EA6">
        <w:t>-</w:t>
      </w:r>
      <w:r w:rsidRPr="00C36EA6">
        <w:tab/>
        <w:t>An MC</w:t>
      </w:r>
      <w:r>
        <w:t xml:space="preserve">Video </w:t>
      </w:r>
      <w:r w:rsidRPr="00C36EA6">
        <w:t>temporary group T has been created by performing procedure 'MCX NW initiated temporary group creation' as specified in TS 36.579-1 [2] clause 5.3.22.</w:t>
      </w:r>
    </w:p>
    <w:p w14:paraId="716E34C8" w14:textId="77777777" w:rsidR="00812835" w:rsidRDefault="00812835" w:rsidP="00812835">
      <w:pPr>
        <w:pStyle w:val="B1"/>
      </w:pPr>
      <w:r>
        <w:t>-</w:t>
      </w:r>
      <w:r>
        <w:tab/>
      </w:r>
      <w:r w:rsidRPr="000573F5">
        <w:t>UE States at the end of the preamble</w:t>
      </w:r>
      <w:r>
        <w:t>:</w:t>
      </w:r>
    </w:p>
    <w:p w14:paraId="2BEBDE82" w14:textId="77777777" w:rsidR="00812835" w:rsidRDefault="00812835" w:rsidP="00812835">
      <w:pPr>
        <w:pStyle w:val="B1"/>
        <w:ind w:left="852"/>
      </w:pPr>
      <w:r>
        <w:t>-</w:t>
      </w:r>
      <w:r>
        <w:tab/>
        <w:t>The UE is in RRC_IDLE state.</w:t>
      </w:r>
    </w:p>
    <w:p w14:paraId="12C3F2D4" w14:textId="77777777" w:rsidR="00812835" w:rsidRDefault="00812835" w:rsidP="00812835">
      <w:pPr>
        <w:pStyle w:val="B1"/>
        <w:ind w:left="852"/>
      </w:pPr>
      <w:r>
        <w:t>-</w:t>
      </w:r>
      <w:r>
        <w:tab/>
        <w:t>The client is registered for MCVideo.</w:t>
      </w:r>
    </w:p>
    <w:p w14:paraId="59F835F8" w14:textId="77777777" w:rsidR="00A77C82" w:rsidRDefault="00A77C82" w:rsidP="00E972B2">
      <w:pPr>
        <w:pStyle w:val="H6"/>
      </w:pPr>
      <w:r>
        <w:t>6.1.1.9.3.2</w:t>
      </w:r>
      <w:r>
        <w:tab/>
        <w:t>Test procedure sequence</w:t>
      </w:r>
    </w:p>
    <w:p w14:paraId="223B40BD" w14:textId="77777777" w:rsidR="00A77C82" w:rsidRDefault="00A77C82" w:rsidP="00E972B2">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A77C82" w14:paraId="033FEB17" w14:textId="77777777" w:rsidTr="00A77C82">
        <w:trPr>
          <w:trHeight w:val="200"/>
          <w:tblHeader/>
          <w:jc w:val="center"/>
        </w:trPr>
        <w:tc>
          <w:tcPr>
            <w:tcW w:w="626" w:type="dxa"/>
            <w:tcBorders>
              <w:top w:val="single" w:sz="4" w:space="0" w:color="auto"/>
              <w:left w:val="single" w:sz="4" w:space="0" w:color="auto"/>
              <w:bottom w:val="nil"/>
              <w:right w:val="single" w:sz="4" w:space="0" w:color="auto"/>
            </w:tcBorders>
            <w:hideMark/>
          </w:tcPr>
          <w:p w14:paraId="562F5DBD" w14:textId="77777777" w:rsidR="00A77C82" w:rsidRDefault="00A77C82" w:rsidP="00E972B2">
            <w:pPr>
              <w:pStyle w:val="TAH"/>
            </w:pPr>
            <w:r>
              <w:t>St</w:t>
            </w:r>
          </w:p>
        </w:tc>
        <w:tc>
          <w:tcPr>
            <w:tcW w:w="3923" w:type="dxa"/>
            <w:tcBorders>
              <w:top w:val="single" w:sz="4" w:space="0" w:color="auto"/>
              <w:left w:val="single" w:sz="4" w:space="0" w:color="auto"/>
              <w:bottom w:val="nil"/>
              <w:right w:val="single" w:sz="4" w:space="0" w:color="auto"/>
            </w:tcBorders>
            <w:hideMark/>
          </w:tcPr>
          <w:p w14:paraId="722BF5A5" w14:textId="77777777" w:rsidR="00A77C82" w:rsidRDefault="00A77C82" w:rsidP="00E972B2">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1B7BC0EA"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75A4A227"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47EDA781" w14:textId="77777777" w:rsidR="00A77C82" w:rsidRDefault="00A77C82" w:rsidP="00E972B2">
            <w:pPr>
              <w:pStyle w:val="TAH"/>
            </w:pPr>
            <w:r>
              <w:t>Verdict</w:t>
            </w:r>
          </w:p>
        </w:tc>
      </w:tr>
      <w:tr w:rsidR="00A77C82" w14:paraId="7975717B" w14:textId="77777777" w:rsidTr="00A77C82">
        <w:trPr>
          <w:trHeight w:val="200"/>
          <w:tblHeader/>
          <w:jc w:val="center"/>
        </w:trPr>
        <w:tc>
          <w:tcPr>
            <w:tcW w:w="626" w:type="dxa"/>
            <w:tcBorders>
              <w:top w:val="nil"/>
              <w:left w:val="single" w:sz="4" w:space="0" w:color="auto"/>
              <w:bottom w:val="single" w:sz="4" w:space="0" w:color="auto"/>
              <w:right w:val="single" w:sz="4" w:space="0" w:color="auto"/>
            </w:tcBorders>
          </w:tcPr>
          <w:p w14:paraId="462A820F" w14:textId="77777777" w:rsidR="00A77C82" w:rsidRDefault="00A77C82" w:rsidP="00E972B2">
            <w:pPr>
              <w:pStyle w:val="TAH"/>
            </w:pPr>
          </w:p>
        </w:tc>
        <w:tc>
          <w:tcPr>
            <w:tcW w:w="3923" w:type="dxa"/>
            <w:tcBorders>
              <w:top w:val="nil"/>
              <w:left w:val="single" w:sz="4" w:space="0" w:color="auto"/>
              <w:bottom w:val="single" w:sz="4" w:space="0" w:color="auto"/>
              <w:right w:val="single" w:sz="4" w:space="0" w:color="auto"/>
            </w:tcBorders>
          </w:tcPr>
          <w:p w14:paraId="67CC55D6" w14:textId="77777777" w:rsidR="00A77C82" w:rsidRDefault="00A77C82" w:rsidP="00E972B2">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2505E22A" w14:textId="73E321E8" w:rsidR="00A77C82" w:rsidRDefault="00A77C82" w:rsidP="00E972B2">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6DC21C8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4ACE4F5F"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67C7DCFB" w14:textId="77777777" w:rsidR="00A77C82" w:rsidRDefault="00A77C82" w:rsidP="00E972B2">
            <w:pPr>
              <w:pStyle w:val="TAH"/>
            </w:pPr>
          </w:p>
        </w:tc>
      </w:tr>
      <w:tr w:rsidR="00A77C82" w14:paraId="69E3A8F1"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98F75E5" w14:textId="77777777" w:rsidR="00A77C82" w:rsidRDefault="00A77C82" w:rsidP="00E972B2">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7FAA8F8E" w14:textId="77777777" w:rsidR="00A77C82" w:rsidRDefault="00A77C82" w:rsidP="00E972B2">
            <w:pPr>
              <w:pStyle w:val="TAL"/>
            </w:pPr>
            <w:r>
              <w:t>Make the UE (MCVideo client) request the establishment of a broadcast group call for the selected MCVideo temporary group group T with implicit transmission request.</w:t>
            </w:r>
          </w:p>
          <w:p w14:paraId="4D5231B9" w14:textId="77777777" w:rsidR="00A77C82" w:rsidRDefault="00A77C82" w:rsidP="00E972B2">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654A58D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03F8A72"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0AF1CC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8F06871" w14:textId="77777777" w:rsidR="00A77C82" w:rsidRDefault="00A77C82" w:rsidP="00E972B2">
            <w:pPr>
              <w:pStyle w:val="TAC"/>
            </w:pPr>
            <w:r>
              <w:t>-</w:t>
            </w:r>
          </w:p>
        </w:tc>
      </w:tr>
      <w:tr w:rsidR="00A77C82" w14:paraId="57F9406D"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5DD502FC" w14:textId="77777777" w:rsidR="00A77C82" w:rsidRDefault="00A77C82" w:rsidP="00E972B2">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FE06ACB" w14:textId="2FE72763"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36.579-1 [2] Table 5.3B.1.3-1 to </w:t>
            </w:r>
            <w:r>
              <w:t>establish a broadcast group call with the temporary group and with implicit transmission control according to option b,iii of NOTE 1 in TS 36.579.1 [2] Table 5.3B.1.3-1?</w:t>
            </w:r>
          </w:p>
        </w:tc>
        <w:tc>
          <w:tcPr>
            <w:tcW w:w="710" w:type="dxa"/>
            <w:tcBorders>
              <w:top w:val="single" w:sz="4" w:space="0" w:color="auto"/>
              <w:left w:val="single" w:sz="4" w:space="0" w:color="auto"/>
              <w:bottom w:val="single" w:sz="4" w:space="0" w:color="auto"/>
              <w:right w:val="single" w:sz="4" w:space="0" w:color="auto"/>
            </w:tcBorders>
            <w:hideMark/>
          </w:tcPr>
          <w:p w14:paraId="6F6DC124"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097624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AA26D0D"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43E6018" w14:textId="77777777" w:rsidR="00A77C82" w:rsidRDefault="00A77C82" w:rsidP="00E972B2">
            <w:pPr>
              <w:pStyle w:val="TAC"/>
            </w:pPr>
            <w:r>
              <w:t>P</w:t>
            </w:r>
          </w:p>
        </w:tc>
      </w:tr>
      <w:tr w:rsidR="00A77C82" w14:paraId="29D3121A"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102968EC" w14:textId="77777777" w:rsidR="00A77C82" w:rsidRDefault="00A77C82" w:rsidP="00E972B2">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1FAAD89D"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7844BF52" w14:textId="77777777" w:rsidR="00A77C82" w:rsidRDefault="00A77C82" w:rsidP="00E972B2">
            <w:pPr>
              <w:pStyle w:val="TAC"/>
              <w:rPr>
                <w:rFonts w:eastAsia="Calibri"/>
                <w:szCs w:val="18"/>
                <w:lang w:eastAsia="en-US"/>
              </w:rPr>
            </w:pPr>
            <w:r>
              <w:rPr>
                <w:rFonts w:eastAsia="Calibri"/>
                <w:lang w:eastAsia="en-US"/>
              </w:rPr>
              <w:t>-</w:t>
            </w:r>
          </w:p>
        </w:tc>
        <w:tc>
          <w:tcPr>
            <w:tcW w:w="2724" w:type="dxa"/>
            <w:tcBorders>
              <w:top w:val="single" w:sz="4" w:space="0" w:color="auto"/>
              <w:left w:val="single" w:sz="4" w:space="0" w:color="auto"/>
              <w:bottom w:val="single" w:sz="4" w:space="0" w:color="auto"/>
              <w:right w:val="single" w:sz="4" w:space="0" w:color="auto"/>
            </w:tcBorders>
            <w:hideMark/>
          </w:tcPr>
          <w:p w14:paraId="006CA727"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55281B"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54F082B4" w14:textId="77777777" w:rsidR="00A77C82" w:rsidRDefault="00A77C82" w:rsidP="00E972B2">
            <w:pPr>
              <w:pStyle w:val="TAC"/>
            </w:pPr>
            <w:r>
              <w:t>P</w:t>
            </w:r>
          </w:p>
        </w:tc>
      </w:tr>
      <w:tr w:rsidR="00A77C82" w14:paraId="6EEE18C8"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16A39B4" w14:textId="77777777" w:rsidR="00A77C82" w:rsidRDefault="00A77C82" w:rsidP="00E972B2">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3346218" w14:textId="77777777" w:rsidR="00A77C82" w:rsidRDefault="00A77C82" w:rsidP="00E972B2">
            <w:pPr>
              <w:pStyle w:val="TAL"/>
            </w:pPr>
            <w:r>
              <w:t>Make the UE (MCVideo client) release the call.</w:t>
            </w:r>
          </w:p>
          <w:p w14:paraId="0BA3F2F0" w14:textId="77777777" w:rsidR="00A77C82" w:rsidRDefault="00A77C82" w:rsidP="00E972B2">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2BAB87DB"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E879C8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8D295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978EB77" w14:textId="77777777" w:rsidR="00A77C82" w:rsidRDefault="00A77C82" w:rsidP="00E972B2">
            <w:pPr>
              <w:pStyle w:val="TAC"/>
            </w:pPr>
            <w:r>
              <w:t>-</w:t>
            </w:r>
          </w:p>
        </w:tc>
      </w:tr>
      <w:tr w:rsidR="00A77C82" w14:paraId="0AF6BDDF"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3F39A7B8" w14:textId="77777777" w:rsidR="00A77C82" w:rsidRDefault="00A77C82" w:rsidP="00E972B2">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21E40973" w14:textId="6BB996CF" w:rsidR="00A77C82" w:rsidRDefault="00A77C82" w:rsidP="00E972B2">
            <w:pPr>
              <w:pStyle w:val="TAL"/>
            </w:pPr>
            <w:r>
              <w:rPr>
                <w:rFonts w:eastAsia="Calibri"/>
              </w:rPr>
              <w:t xml:space="preserve">Check: Does the UE </w:t>
            </w:r>
            <w:r>
              <w:t xml:space="preserve">(MCVideo client) </w:t>
            </w:r>
            <w:r>
              <w:rPr>
                <w:rFonts w:eastAsia="Calibri"/>
              </w:rPr>
              <w:t xml:space="preserve">correctly </w:t>
            </w:r>
            <w:r>
              <w:t>perform procedure 'MCX CO call release' as described in TS 36.579-1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444B3ED1"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5B5C10E"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8BBE37D"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5B133575" w14:textId="77777777" w:rsidR="00A77C82" w:rsidRDefault="00A77C82" w:rsidP="00E972B2">
            <w:pPr>
              <w:pStyle w:val="TAC"/>
            </w:pPr>
            <w:r>
              <w:t>P</w:t>
            </w:r>
          </w:p>
        </w:tc>
      </w:tr>
      <w:tr w:rsidR="00A77C82" w14:paraId="6C40DA67" w14:textId="77777777" w:rsidTr="00A77C82">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36DECADC" w14:textId="77777777" w:rsidR="00A77C82" w:rsidRDefault="00A77C82" w:rsidP="00E972B2">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1C193244"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0DAA141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0D1E22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EDE525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20A3284" w14:textId="77777777" w:rsidR="00A77C82" w:rsidRDefault="00A77C82" w:rsidP="00E972B2">
            <w:pPr>
              <w:pStyle w:val="TAC"/>
            </w:pPr>
            <w:r>
              <w:t>-</w:t>
            </w:r>
          </w:p>
        </w:tc>
      </w:tr>
      <w:tr w:rsidR="00A77C82" w14:paraId="2E411704" w14:textId="77777777" w:rsidTr="00A77C82">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0F078334" w14:textId="49DB7DC8" w:rsidR="00A77C82" w:rsidRDefault="00A77C82" w:rsidP="00E972B2">
            <w:pPr>
              <w:pStyle w:val="TAN"/>
            </w:pPr>
            <w:r>
              <w:t>NOTE 1: This is expected to be done via a suitable implementation dependent MMI.</w:t>
            </w:r>
          </w:p>
        </w:tc>
      </w:tr>
    </w:tbl>
    <w:p w14:paraId="121CC5FA" w14:textId="77777777" w:rsidR="00A77C82" w:rsidRDefault="00A77C82" w:rsidP="00A77C82"/>
    <w:p w14:paraId="74E3D345" w14:textId="77777777" w:rsidR="00A77C82" w:rsidRDefault="00A77C82" w:rsidP="00E972B2">
      <w:pPr>
        <w:pStyle w:val="H6"/>
      </w:pPr>
      <w:r>
        <w:t>6.1.1.9.3.3</w:t>
      </w:r>
      <w:r>
        <w:tab/>
        <w:t>Specific message contents</w:t>
      </w:r>
    </w:p>
    <w:p w14:paraId="632CFAE5" w14:textId="77777777" w:rsidR="00A77C82" w:rsidRDefault="00A77C82" w:rsidP="00E972B2">
      <w:pPr>
        <w:pStyle w:val="TH"/>
      </w:pPr>
      <w:r>
        <w:t xml:space="preserve">Table 6.1.1.9.3.3-1: SIP INVITE from the UE (Step 2, Table 6.1.1.9.3.2-1;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80144B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FA214B5" w14:textId="77777777" w:rsidR="00A77C82" w:rsidRDefault="00A77C82" w:rsidP="00E972B2">
            <w:pPr>
              <w:pStyle w:val="TAL"/>
            </w:pPr>
            <w:r>
              <w:t>Derivation Path: TS 36.579-1 [2], Table 5.5.2.5.1-1</w:t>
            </w:r>
          </w:p>
        </w:tc>
      </w:tr>
      <w:tr w:rsidR="00A77C82" w14:paraId="40EF44C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3B5D59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D06CD4"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EBF2D4"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6DCFABEB"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3034EB5" w14:textId="77777777" w:rsidR="00A77C82" w:rsidRDefault="00A77C82" w:rsidP="00E972B2">
            <w:pPr>
              <w:pStyle w:val="TAH"/>
            </w:pPr>
            <w:r>
              <w:t>Condition</w:t>
            </w:r>
          </w:p>
        </w:tc>
      </w:tr>
      <w:tr w:rsidR="00A77C82" w14:paraId="322C17B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62F5E84"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249B2F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70636C5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1414CA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126A246" w14:textId="77777777" w:rsidR="00A77C82" w:rsidRDefault="00A77C82" w:rsidP="00E972B2">
            <w:pPr>
              <w:pStyle w:val="TAL"/>
            </w:pPr>
          </w:p>
        </w:tc>
      </w:tr>
      <w:tr w:rsidR="00A77C82" w14:paraId="1C60F351"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096C1D6"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97205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AC044CE"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1C6A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231EC9" w14:textId="77777777" w:rsidR="00A77C82" w:rsidRDefault="00A77C82" w:rsidP="00E972B2">
            <w:pPr>
              <w:pStyle w:val="TAL"/>
            </w:pPr>
          </w:p>
        </w:tc>
      </w:tr>
      <w:tr w:rsidR="00A77C82" w14:paraId="7FC875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E632C4A"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A6DFC2" w14:textId="77777777" w:rsidR="00A77C82" w:rsidRDefault="00A77C82" w:rsidP="00E972B2">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15E2FD4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01A70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493022" w14:textId="77777777" w:rsidR="00A77C82" w:rsidRDefault="00A77C82" w:rsidP="00E972B2">
            <w:pPr>
              <w:pStyle w:val="TAL"/>
            </w:pPr>
          </w:p>
        </w:tc>
      </w:tr>
      <w:tr w:rsidR="00A77C82" w14:paraId="7E968E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85FC176"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C8D9BA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F99B3C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691DBA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3E50A" w14:textId="77777777" w:rsidR="00A77C82" w:rsidRDefault="00A77C82" w:rsidP="00E972B2">
            <w:pPr>
              <w:pStyle w:val="TAL"/>
            </w:pPr>
          </w:p>
        </w:tc>
      </w:tr>
      <w:tr w:rsidR="00A77C82" w14:paraId="0BE498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F4ADFF"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5C40280" w14:textId="77777777" w:rsidR="00A77C82" w:rsidRDefault="00A77C82" w:rsidP="00E972B2">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7BA0D3D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ECF71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D0088C" w14:textId="77777777" w:rsidR="00A77C82" w:rsidRDefault="00A77C82" w:rsidP="00E972B2">
            <w:pPr>
              <w:pStyle w:val="TAL"/>
            </w:pPr>
          </w:p>
        </w:tc>
      </w:tr>
    </w:tbl>
    <w:p w14:paraId="5BBB8F2A" w14:textId="77777777" w:rsidR="00A77C82" w:rsidRDefault="00A77C82" w:rsidP="00A77C82"/>
    <w:p w14:paraId="4570133A" w14:textId="77777777" w:rsidR="00A77C82" w:rsidRDefault="00A77C82" w:rsidP="00E972B2">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4680A9D"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79E7128" w14:textId="77777777" w:rsidR="00A77C82" w:rsidRDefault="00A77C82" w:rsidP="00E972B2">
            <w:pPr>
              <w:pStyle w:val="TAL"/>
            </w:pPr>
            <w:r>
              <w:t>Derivation Path: TS 36.579-1 [2], Table 5.5.3.1.1-2, condition INITIAL_SDP_OFFER, IMPLICIT_GRANT_REQUESTED</w:t>
            </w:r>
          </w:p>
        </w:tc>
      </w:tr>
    </w:tbl>
    <w:p w14:paraId="766BDEE8" w14:textId="77777777" w:rsidR="00A77C82" w:rsidRDefault="00A77C82" w:rsidP="00A77C82">
      <w:pPr>
        <w:widowControl w:val="0"/>
        <w:rPr>
          <w:color w:val="000000"/>
        </w:rPr>
      </w:pPr>
    </w:p>
    <w:p w14:paraId="23535B20" w14:textId="77777777" w:rsidR="00A77C82" w:rsidRDefault="00A77C82" w:rsidP="00E972B2">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A77C82" w14:paraId="3817A864" w14:textId="77777777" w:rsidTr="00A77C82">
        <w:tc>
          <w:tcPr>
            <w:tcW w:w="9630" w:type="dxa"/>
            <w:gridSpan w:val="5"/>
            <w:tcBorders>
              <w:top w:val="single" w:sz="4" w:space="0" w:color="auto"/>
              <w:left w:val="single" w:sz="4" w:space="0" w:color="auto"/>
              <w:bottom w:val="single" w:sz="4" w:space="0" w:color="auto"/>
              <w:right w:val="single" w:sz="4" w:space="0" w:color="auto"/>
            </w:tcBorders>
            <w:hideMark/>
          </w:tcPr>
          <w:p w14:paraId="4FDBA361" w14:textId="77777777" w:rsidR="00A77C82" w:rsidRDefault="00A77C82" w:rsidP="00E972B2">
            <w:pPr>
              <w:pStyle w:val="TAL"/>
            </w:pPr>
            <w:r>
              <w:t>Derivation Path: TS 36.579-1 [2], Table 5.5.3.2.1-2, condition GROUP-CALL, BROADCAST-CALL</w:t>
            </w:r>
            <w:r>
              <w:rPr>
                <w:color w:val="000000"/>
              </w:rPr>
              <w:t>, INVITE_REFER</w:t>
            </w:r>
          </w:p>
        </w:tc>
      </w:tr>
      <w:tr w:rsidR="00A77C82" w14:paraId="12771B98"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A3CA3C" w14:textId="77777777" w:rsidR="00A77C82" w:rsidRDefault="00A77C82" w:rsidP="00E972B2">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6C924BB1" w14:textId="77777777" w:rsidR="00A77C82" w:rsidRDefault="00A77C82" w:rsidP="00E972B2">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436EB4B8" w14:textId="77777777" w:rsidR="00A77C82" w:rsidRDefault="00A77C82" w:rsidP="00E972B2">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0917D495" w14:textId="77777777" w:rsidR="00A77C82" w:rsidRDefault="00A77C82" w:rsidP="00E972B2">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72431485" w14:textId="77777777" w:rsidR="00A77C82" w:rsidRDefault="00A77C82" w:rsidP="00E972B2">
            <w:pPr>
              <w:pStyle w:val="TAH"/>
            </w:pPr>
            <w:r>
              <w:t>Condition</w:t>
            </w:r>
          </w:p>
        </w:tc>
      </w:tr>
      <w:tr w:rsidR="00A77C82" w14:paraId="37349AE1"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6A51A2" w14:textId="77777777" w:rsidR="00A77C82" w:rsidRDefault="00A77C82" w:rsidP="00E972B2">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4FCAB5A0"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2EA6AC0B"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4B22F192"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tcPr>
          <w:p w14:paraId="169A4422" w14:textId="77777777" w:rsidR="00A77C82" w:rsidRDefault="00A77C82" w:rsidP="00E972B2">
            <w:pPr>
              <w:pStyle w:val="TAL"/>
            </w:pPr>
          </w:p>
        </w:tc>
      </w:tr>
      <w:tr w:rsidR="00A77C82" w14:paraId="1615C628"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78266AFF" w14:textId="77777777" w:rsidR="00A77C82" w:rsidRDefault="00A77C82" w:rsidP="00E972B2">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74E3C0DA"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606A7416"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6EF46ACC"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1B20926" w14:textId="77777777" w:rsidR="00A77C82" w:rsidRDefault="00A77C82" w:rsidP="00E972B2">
            <w:pPr>
              <w:pStyle w:val="TAL"/>
            </w:pPr>
          </w:p>
        </w:tc>
      </w:tr>
      <w:tr w:rsidR="00A77C82" w14:paraId="1FDA62BD"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5C5FADB8" w14:textId="77777777" w:rsidR="00A77C82" w:rsidRDefault="00A77C82" w:rsidP="00E972B2">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5D9846BB" w14:textId="77777777" w:rsidR="00A77C82" w:rsidRDefault="00A77C82" w:rsidP="00E972B2">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35DE5A70"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2E4040B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7200B2DB" w14:textId="77777777" w:rsidR="00A77C82" w:rsidRDefault="00A77C82" w:rsidP="00E972B2">
            <w:pPr>
              <w:pStyle w:val="TAL"/>
            </w:pPr>
          </w:p>
        </w:tc>
      </w:tr>
      <w:tr w:rsidR="00A77C82" w14:paraId="1EA3675F"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180AA4C9" w14:textId="77777777" w:rsidR="00A77C82" w:rsidRDefault="00A77C82" w:rsidP="00E972B2">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6B60685E" w14:textId="77777777" w:rsidR="00A77C82" w:rsidRDefault="00A77C82" w:rsidP="00E972B2">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6C90C493"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08D220E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00462919" w14:textId="77777777" w:rsidR="00A77C82" w:rsidRDefault="00A77C82" w:rsidP="00E972B2">
            <w:pPr>
              <w:pStyle w:val="TAL"/>
            </w:pPr>
          </w:p>
        </w:tc>
      </w:tr>
    </w:tbl>
    <w:p w14:paraId="7DC15F55" w14:textId="77777777" w:rsidR="00A77C82" w:rsidRDefault="00A77C82" w:rsidP="00A77C82"/>
    <w:p w14:paraId="7E733477" w14:textId="77777777" w:rsidR="00A77C82" w:rsidRDefault="00A77C82" w:rsidP="00E972B2">
      <w:pPr>
        <w:pStyle w:val="TH"/>
      </w:pPr>
      <w:r>
        <w:t xml:space="preserve">Table 6.1.1.9.3.3-3: SIP 200 (OK) from the SS (Step 2, Table 6.1.1.9.3.2-1; </w:t>
      </w:r>
      <w:r>
        <w:br/>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8AA4163"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4B0AB59" w14:textId="77777777" w:rsidR="00A77C82" w:rsidRDefault="00A77C82" w:rsidP="00E972B2">
            <w:pPr>
              <w:pStyle w:val="TAL"/>
            </w:pPr>
            <w:r>
              <w:t>Derivation Path: TS 36.579-1 [2], Table 5.5.2.17.1.2.-1, condition INVITE-RSP</w:t>
            </w:r>
          </w:p>
        </w:tc>
      </w:tr>
      <w:tr w:rsidR="00A77C82" w14:paraId="3FBA671F" w14:textId="77777777" w:rsidTr="00A77C82">
        <w:trPr>
          <w:tblHeader/>
        </w:trPr>
        <w:tc>
          <w:tcPr>
            <w:tcW w:w="2834" w:type="dxa"/>
            <w:tcBorders>
              <w:top w:val="single" w:sz="4" w:space="0" w:color="auto"/>
              <w:left w:val="single" w:sz="4" w:space="0" w:color="auto"/>
              <w:bottom w:val="single" w:sz="4" w:space="0" w:color="auto"/>
              <w:right w:val="single" w:sz="4" w:space="0" w:color="auto"/>
            </w:tcBorders>
            <w:hideMark/>
          </w:tcPr>
          <w:p w14:paraId="269B3474"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B38168A"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21C58227" w14:textId="77777777" w:rsidR="00A77C82" w:rsidRDefault="00A77C82" w:rsidP="00E972B2">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311ED9BA"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79379F5" w14:textId="77777777" w:rsidR="00A77C82" w:rsidRDefault="00A77C82" w:rsidP="00E972B2">
            <w:pPr>
              <w:pStyle w:val="TAH"/>
            </w:pPr>
            <w:r>
              <w:t>Condition</w:t>
            </w:r>
          </w:p>
        </w:tc>
      </w:tr>
      <w:tr w:rsidR="00A77C82" w14:paraId="7F17EB0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6D12F629" w14:textId="77777777" w:rsidR="00A77C82" w:rsidRPr="00A77C82" w:rsidRDefault="00A77C82" w:rsidP="00E972B2">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0B7A844D"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63225C2"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7CDF6E9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3C060" w14:textId="77777777" w:rsidR="00A77C82" w:rsidRDefault="00A77C82" w:rsidP="00E972B2">
            <w:pPr>
              <w:pStyle w:val="TAL"/>
            </w:pPr>
          </w:p>
        </w:tc>
      </w:tr>
      <w:tr w:rsidR="00A77C82" w14:paraId="47B2F06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53A068AC" w14:textId="77777777" w:rsidR="00A77C82" w:rsidRDefault="00A77C82" w:rsidP="00E972B2">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BDC7583" w14:textId="77777777" w:rsidR="00A77C82" w:rsidRDefault="00A77C82" w:rsidP="00E972B2">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6394F310"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643D89C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DC40E9" w14:textId="77777777" w:rsidR="00A77C82" w:rsidRDefault="00A77C82" w:rsidP="00E972B2">
            <w:pPr>
              <w:pStyle w:val="TAL"/>
            </w:pPr>
          </w:p>
        </w:tc>
      </w:tr>
    </w:tbl>
    <w:p w14:paraId="36BD7D61" w14:textId="77777777" w:rsidR="00A77C82" w:rsidRDefault="00A77C82" w:rsidP="00A77C82"/>
    <w:p w14:paraId="1E7FC38A" w14:textId="77777777" w:rsidR="00A77C82" w:rsidRDefault="00A77C82" w:rsidP="00E972B2">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D67650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267D3BAF" w14:textId="77777777" w:rsidR="00A77C82" w:rsidRDefault="00A77C82" w:rsidP="00E972B2">
            <w:pPr>
              <w:pStyle w:val="TAL"/>
            </w:pPr>
            <w:r>
              <w:t>Derivation Path: TS 36.579-1 [2], Table 5.5.3.1.2-2, condition SDP_ANSWER</w:t>
            </w:r>
          </w:p>
        </w:tc>
      </w:tr>
    </w:tbl>
    <w:p w14:paraId="729C20DF" w14:textId="77777777" w:rsidR="00A77C82" w:rsidRDefault="00A77C82" w:rsidP="00A77C82"/>
    <w:p w14:paraId="6AA60EF5" w14:textId="77777777" w:rsidR="00A77C82" w:rsidRDefault="00A77C82" w:rsidP="00E972B2">
      <w:pPr>
        <w:pStyle w:val="TH"/>
      </w:pPr>
      <w:r>
        <w:t>Table 6.1.1.9.3.3-4..6: Void</w:t>
      </w:r>
    </w:p>
    <w:p w14:paraId="7F98C842" w14:textId="77777777" w:rsidR="00A77C82" w:rsidRDefault="00A77C82" w:rsidP="00A77C82"/>
    <w:p w14:paraId="23478477" w14:textId="77777777" w:rsidR="00A77C82" w:rsidRDefault="00A77C82" w:rsidP="00A77C82">
      <w:pPr>
        <w:keepNext/>
        <w:keepLines/>
        <w:spacing w:before="120"/>
        <w:ind w:left="1418" w:hanging="1418"/>
        <w:outlineLvl w:val="3"/>
        <w:rPr>
          <w:rFonts w:ascii="Arial" w:hAnsi="Arial"/>
          <w:sz w:val="24"/>
        </w:rPr>
      </w:pPr>
      <w:bookmarkStart w:id="437" w:name="_Toc75906925"/>
      <w:bookmarkStart w:id="438" w:name="_Toc75907262"/>
      <w:bookmarkStart w:id="439" w:name="_Toc84345722"/>
      <w:r>
        <w:rPr>
          <w:rFonts w:ascii="Arial" w:hAnsi="Arial"/>
          <w:sz w:val="24"/>
        </w:rPr>
        <w:t>6.1.1.10</w:t>
      </w:r>
      <w:r>
        <w:rPr>
          <w:rFonts w:ascii="Arial" w:hAnsi="Arial"/>
          <w:sz w:val="24"/>
        </w:rPr>
        <w:tab/>
        <w:t>On-network / On-demand Pre-arranged Group Call / Imminent Peril Group Call / Client Originated (CO)</w:t>
      </w:r>
      <w:bookmarkEnd w:id="437"/>
      <w:bookmarkEnd w:id="438"/>
      <w:bookmarkEnd w:id="439"/>
    </w:p>
    <w:p w14:paraId="09B17FB5" w14:textId="77777777" w:rsidR="00A77C82" w:rsidRDefault="00A77C82" w:rsidP="00E972B2">
      <w:pPr>
        <w:pStyle w:val="H6"/>
      </w:pPr>
      <w:bookmarkStart w:id="440" w:name="_Toc52787700"/>
      <w:r>
        <w:t>6.1.1.10.1</w:t>
      </w:r>
      <w:r>
        <w:tab/>
        <w:t>Test Purpose (TP)</w:t>
      </w:r>
      <w:bookmarkEnd w:id="440"/>
    </w:p>
    <w:p w14:paraId="797CF840" w14:textId="77777777" w:rsidR="00A77C82" w:rsidRDefault="00A77C82" w:rsidP="00E972B2">
      <w:pPr>
        <w:pStyle w:val="H6"/>
      </w:pPr>
      <w:r>
        <w:t>(1)</w:t>
      </w:r>
    </w:p>
    <w:p w14:paraId="4A4CA39D" w14:textId="77777777" w:rsidR="00A77C82" w:rsidRDefault="00A77C82" w:rsidP="00E972B2">
      <w:pPr>
        <w:pStyle w:val="PL"/>
      </w:pPr>
      <w:r>
        <w:rPr>
          <w:b/>
          <w:noProof w:val="0"/>
        </w:rPr>
        <w:t>with</w:t>
      </w:r>
      <w:r>
        <w:rPr>
          <w:noProof w:val="0"/>
        </w:rPr>
        <w:t xml:space="preserve"> { the UE (MCVideo Client) registered and authorised for MCVideo Service }</w:t>
      </w:r>
    </w:p>
    <w:p w14:paraId="792D9B51" w14:textId="77777777" w:rsidR="00A77C82" w:rsidRDefault="00A77C82" w:rsidP="00E972B2">
      <w:pPr>
        <w:pStyle w:val="PL"/>
      </w:pPr>
      <w:r>
        <w:rPr>
          <w:noProof w:val="0"/>
        </w:rPr>
        <w:t>ensure that {</w:t>
      </w:r>
    </w:p>
    <w:p w14:paraId="65AC781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Imminent Peril Group Call }</w:t>
      </w:r>
    </w:p>
    <w:p w14:paraId="248832B9" w14:textId="77777777" w:rsidR="00A77C82" w:rsidRDefault="00A77C82" w:rsidP="00E972B2">
      <w:pPr>
        <w:pStyle w:val="PL"/>
      </w:pPr>
      <w:r>
        <w:rPr>
          <w:noProof w:val="0"/>
        </w:rPr>
        <w:t xml:space="preserve">    </w:t>
      </w:r>
      <w:r>
        <w:rPr>
          <w:b/>
          <w:noProof w:val="0"/>
        </w:rPr>
        <w:t>then</w:t>
      </w:r>
      <w:r>
        <w:rPr>
          <w:noProof w:val="0"/>
        </w:rPr>
        <w:t xml:space="preserve"> { the UE (MCVideo Client) sends a SIP INVITE message to setup the Imminent Peril Group Call }</w:t>
      </w:r>
    </w:p>
    <w:p w14:paraId="180E9C4E" w14:textId="77777777" w:rsidR="00A77C82" w:rsidRDefault="00A77C82" w:rsidP="00E972B2">
      <w:pPr>
        <w:pStyle w:val="PL"/>
      </w:pPr>
      <w:r>
        <w:rPr>
          <w:noProof w:val="0"/>
        </w:rPr>
        <w:t xml:space="preserve">            }</w:t>
      </w:r>
    </w:p>
    <w:p w14:paraId="038F1F8D" w14:textId="77777777" w:rsidR="00A77C82" w:rsidRDefault="00A77C82" w:rsidP="00E972B2">
      <w:pPr>
        <w:pStyle w:val="PL"/>
      </w:pPr>
    </w:p>
    <w:p w14:paraId="24BA1514" w14:textId="77777777" w:rsidR="00A77C82" w:rsidRDefault="00A77C82" w:rsidP="00E972B2">
      <w:pPr>
        <w:pStyle w:val="H6"/>
      </w:pPr>
      <w:r>
        <w:t>(2)</w:t>
      </w:r>
    </w:p>
    <w:p w14:paraId="11C7643B" w14:textId="77777777" w:rsidR="00A77C82" w:rsidRDefault="00A77C82" w:rsidP="00E972B2">
      <w:pPr>
        <w:pStyle w:val="PL"/>
      </w:pPr>
      <w:r>
        <w:rPr>
          <w:b/>
          <w:noProof w:val="0"/>
        </w:rPr>
        <w:t>with</w:t>
      </w:r>
      <w:r>
        <w:rPr>
          <w:noProof w:val="0"/>
        </w:rPr>
        <w:t xml:space="preserve"> { the UE (MCVideo Client) having established an MCVideo On-demand Pre-arranged Imminent Peril Group Call }</w:t>
      </w:r>
    </w:p>
    <w:p w14:paraId="295CD53F" w14:textId="77777777" w:rsidR="00A77C82" w:rsidRDefault="00A77C82" w:rsidP="00E972B2">
      <w:pPr>
        <w:pStyle w:val="PL"/>
      </w:pPr>
      <w:r>
        <w:rPr>
          <w:noProof w:val="0"/>
        </w:rPr>
        <w:t>ensure that {</w:t>
      </w:r>
    </w:p>
    <w:p w14:paraId="696D92FF" w14:textId="77777777" w:rsidR="00A77C82" w:rsidRDefault="00A77C82" w:rsidP="00E972B2">
      <w:pPr>
        <w:pStyle w:val="PL"/>
      </w:pPr>
      <w:r>
        <w:rPr>
          <w:noProof w:val="0"/>
        </w:rPr>
        <w:t xml:space="preserve">  </w:t>
      </w:r>
      <w:r>
        <w:rPr>
          <w:b/>
          <w:noProof w:val="0"/>
        </w:rPr>
        <w:t>when</w:t>
      </w:r>
      <w:r>
        <w:rPr>
          <w:noProof w:val="0"/>
        </w:rPr>
        <w:t xml:space="preserve"> { the MCVideo User receives a Transmission Granted message ) }</w:t>
      </w:r>
    </w:p>
    <w:p w14:paraId="2BAD3AEC"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Transmission Control Ack message </w:t>
      </w:r>
      <w:r>
        <w:rPr>
          <w:b/>
          <w:bCs/>
          <w:noProof w:val="0"/>
        </w:rPr>
        <w:t>and</w:t>
      </w:r>
      <w:r>
        <w:rPr>
          <w:noProof w:val="0"/>
        </w:rPr>
        <w:t xml:space="preserve"> provides Transmission granted notification to the MCVideo User </w:t>
      </w:r>
      <w:r>
        <w:rPr>
          <w:b/>
          <w:bCs/>
          <w:noProof w:val="0"/>
        </w:rPr>
        <w:t>and</w:t>
      </w:r>
      <w:r>
        <w:rPr>
          <w:noProof w:val="0"/>
        </w:rPr>
        <w:t xml:space="preserve"> respects Transmission Control (Transmission Granted, Transmission Control ACK, Transmission End Request, Transmission Control Response) }</w:t>
      </w:r>
    </w:p>
    <w:p w14:paraId="2FBA33FF" w14:textId="77777777" w:rsidR="00A77C82" w:rsidRDefault="00A77C82" w:rsidP="00E972B2">
      <w:pPr>
        <w:pStyle w:val="PL"/>
      </w:pPr>
      <w:r>
        <w:rPr>
          <w:noProof w:val="0"/>
        </w:rPr>
        <w:t xml:space="preserve">            }</w:t>
      </w:r>
    </w:p>
    <w:p w14:paraId="15698353" w14:textId="77777777" w:rsidR="00A77C82" w:rsidRDefault="00A77C82" w:rsidP="00E972B2">
      <w:pPr>
        <w:pStyle w:val="PL"/>
      </w:pPr>
    </w:p>
    <w:p w14:paraId="0BDFB7C9" w14:textId="77777777" w:rsidR="00A77C82" w:rsidRDefault="00A77C82" w:rsidP="00E972B2">
      <w:pPr>
        <w:pStyle w:val="H6"/>
      </w:pPr>
      <w:r>
        <w:t>(3)</w:t>
      </w:r>
    </w:p>
    <w:p w14:paraId="209A4914"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59F23A70" w14:textId="77777777" w:rsidR="00A77C82" w:rsidRDefault="00A77C82" w:rsidP="00E972B2">
      <w:pPr>
        <w:pStyle w:val="PL"/>
      </w:pPr>
      <w:r>
        <w:rPr>
          <w:noProof w:val="0"/>
        </w:rPr>
        <w:t>ensure that {</w:t>
      </w:r>
    </w:p>
    <w:p w14:paraId="3CB8C10A"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16D27B1F" w14:textId="77777777" w:rsidR="00A77C82" w:rsidRDefault="00A77C82" w:rsidP="00E972B2">
      <w:pPr>
        <w:pStyle w:val="PL"/>
      </w:pPr>
      <w:r>
        <w:rPr>
          <w:noProof w:val="0"/>
        </w:rPr>
        <w:t xml:space="preserve">    </w:t>
      </w:r>
      <w:r>
        <w:rPr>
          <w:b/>
          <w:noProof w:val="0"/>
        </w:rPr>
        <w:t>then</w:t>
      </w:r>
      <w:r>
        <w:rPr>
          <w:noProof w:val="0"/>
        </w:rPr>
        <w:t xml:space="preserve"> { the UE (MCVideo Client) sends a </w:t>
      </w:r>
      <w:r>
        <w:rPr>
          <w:rFonts w:cs="Arial"/>
          <w:noProof w:val="0"/>
          <w:szCs w:val="18"/>
        </w:rPr>
        <w:t>Transmission End Request</w:t>
      </w:r>
      <w:r>
        <w:rPr>
          <w:noProof w:val="0"/>
        </w:rPr>
        <w:t xml:space="preserve"> message and then responds to the </w:t>
      </w:r>
      <w:r>
        <w:rPr>
          <w:rFonts w:cs="Arial"/>
          <w:noProof w:val="0"/>
          <w:szCs w:val="18"/>
        </w:rPr>
        <w:t>Transmission End Response</w:t>
      </w:r>
      <w:r>
        <w:rPr>
          <w:noProof w:val="0"/>
        </w:rPr>
        <w:t xml:space="preserve"> message with a </w:t>
      </w:r>
      <w:r>
        <w:rPr>
          <w:rFonts w:cs="Arial"/>
          <w:noProof w:val="0"/>
          <w:szCs w:val="18"/>
        </w:rPr>
        <w:t>Transmission Control ACK</w:t>
      </w:r>
      <w:r>
        <w:rPr>
          <w:noProof w:val="0"/>
        </w:rPr>
        <w:t xml:space="preserve">  message }</w:t>
      </w:r>
    </w:p>
    <w:p w14:paraId="23CA099D" w14:textId="77777777" w:rsidR="00A77C82" w:rsidRDefault="00A77C82" w:rsidP="00E972B2">
      <w:pPr>
        <w:pStyle w:val="PL"/>
      </w:pPr>
      <w:r>
        <w:rPr>
          <w:noProof w:val="0"/>
        </w:rPr>
        <w:t xml:space="preserve">           }</w:t>
      </w:r>
    </w:p>
    <w:p w14:paraId="18DF8C1A" w14:textId="77777777" w:rsidR="00A77C82" w:rsidRDefault="00A77C82" w:rsidP="00E972B2">
      <w:pPr>
        <w:pStyle w:val="PL"/>
      </w:pPr>
    </w:p>
    <w:p w14:paraId="530E8089" w14:textId="77777777" w:rsidR="00A77C82" w:rsidRDefault="00A77C82" w:rsidP="00E972B2">
      <w:pPr>
        <w:pStyle w:val="H6"/>
      </w:pPr>
      <w:r>
        <w:t>(4)</w:t>
      </w:r>
    </w:p>
    <w:p w14:paraId="6E65DF5C" w14:textId="77777777" w:rsidR="00A77C82" w:rsidRDefault="00A77C82" w:rsidP="00E972B2">
      <w:pPr>
        <w:pStyle w:val="PL"/>
      </w:pPr>
      <w:r>
        <w:rPr>
          <w:b/>
          <w:noProof w:val="0"/>
        </w:rPr>
        <w:t>with</w:t>
      </w:r>
      <w:r>
        <w:rPr>
          <w:noProof w:val="0"/>
        </w:rPr>
        <w:t xml:space="preserve"> { the UE (MCVideo Client) having released Transmission control }</w:t>
      </w:r>
    </w:p>
    <w:p w14:paraId="5536B339" w14:textId="77777777" w:rsidR="00A77C82" w:rsidRDefault="00A77C82" w:rsidP="00E972B2">
      <w:pPr>
        <w:pStyle w:val="PL"/>
      </w:pPr>
      <w:r>
        <w:rPr>
          <w:noProof w:val="0"/>
        </w:rPr>
        <w:t>ensure that {</w:t>
      </w:r>
    </w:p>
    <w:p w14:paraId="2E8673A4"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770F1D90"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9EE05FD" w14:textId="77777777" w:rsidR="00A77C82" w:rsidRDefault="00A77C82" w:rsidP="00E972B2">
      <w:pPr>
        <w:pStyle w:val="PL"/>
      </w:pPr>
      <w:r>
        <w:rPr>
          <w:noProof w:val="0"/>
        </w:rPr>
        <w:t xml:space="preserve">           }</w:t>
      </w:r>
    </w:p>
    <w:p w14:paraId="5B688B4F" w14:textId="77777777" w:rsidR="00A77C82" w:rsidRDefault="00A77C82" w:rsidP="00E972B2">
      <w:pPr>
        <w:pStyle w:val="PL"/>
      </w:pPr>
    </w:p>
    <w:p w14:paraId="54B52BB7" w14:textId="77777777" w:rsidR="00A77C82" w:rsidRDefault="00A77C82" w:rsidP="00E972B2">
      <w:pPr>
        <w:pStyle w:val="H6"/>
      </w:pPr>
      <w:bookmarkStart w:id="441" w:name="_Toc52787520"/>
      <w:bookmarkStart w:id="442" w:name="_Toc52787701"/>
      <w:r>
        <w:t>6.1.1.10.2</w:t>
      </w:r>
      <w:r>
        <w:tab/>
        <w:t>Conformance requirements</w:t>
      </w:r>
      <w:bookmarkEnd w:id="441"/>
      <w:bookmarkEnd w:id="442"/>
    </w:p>
    <w:p w14:paraId="455AF966" w14:textId="77777777" w:rsidR="00A77C82" w:rsidRDefault="00A77C82" w:rsidP="00A77C82">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E1EA9CD" w14:textId="77777777" w:rsidR="00A77C82" w:rsidRDefault="00A77C82" w:rsidP="00A77C82">
      <w:r>
        <w:t>[TS 24.281, clause 9.2.1.2.1.1]</w:t>
      </w:r>
    </w:p>
    <w:p w14:paraId="0964FEF5"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295BC8C" w14:textId="77777777" w:rsidR="00A77C82" w:rsidRDefault="00A77C82" w:rsidP="00A77C82">
      <w:r>
        <w:t>The MC</w:t>
      </w:r>
      <w:r>
        <w:rPr>
          <w:lang w:eastAsia="zh-CN"/>
        </w:rPr>
        <w:t>Video</w:t>
      </w:r>
      <w:r>
        <w:t xml:space="preserve"> client:</w:t>
      </w:r>
    </w:p>
    <w:p w14:paraId="456EFB89"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DB484D9"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1594DA7"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A04CAD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4E5BB40"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C4D3B87"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59F16323"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C751F4B" w14:textId="77777777" w:rsidR="00A77C82" w:rsidRDefault="00A77C82" w:rsidP="00A77C82">
      <w:pPr>
        <w:ind w:left="568" w:hanging="284"/>
      </w:pPr>
      <w:r>
        <w:t>8)</w:t>
      </w:r>
      <w:r>
        <w:tab/>
        <w:t>should include the "timer" option tag in the Supported header field;</w:t>
      </w:r>
    </w:p>
    <w:p w14:paraId="543E311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0EE7667"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074143F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6DD8CF44"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1944590"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203D617B"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DD1800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92A60CC" w14:textId="77777777" w:rsidR="00A77C82" w:rsidRDefault="00A77C82" w:rsidP="00A77C82">
      <w:pPr>
        <w:ind w:left="851" w:hanging="284"/>
      </w:pPr>
      <w:r>
        <w:t>a)</w:t>
      </w:r>
      <w:r>
        <w:tab/>
        <w:t>the &lt;session-type&gt; element set to a value of "prearranged";</w:t>
      </w:r>
    </w:p>
    <w:p w14:paraId="09D01F25" w14:textId="77777777" w:rsidR="00A77C82" w:rsidRDefault="00A77C82" w:rsidP="00A77C82">
      <w:pPr>
        <w:ind w:left="851" w:hanging="284"/>
      </w:pPr>
      <w:r>
        <w:t>b)</w:t>
      </w:r>
      <w:r>
        <w:tab/>
        <w:t>the &lt;mc</w:t>
      </w:r>
      <w:r>
        <w:rPr>
          <w:lang w:eastAsia="zh-CN"/>
        </w:rPr>
        <w:t>video</w:t>
      </w:r>
      <w:r>
        <w:t>-request-uri&gt; element set to the group identity;</w:t>
      </w:r>
    </w:p>
    <w:p w14:paraId="1047884A"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3443B0D"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B9A361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619FE6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E426EEC"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5A6069C"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D587552"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599C54C" w14:textId="77777777" w:rsidR="00A77C82" w:rsidRDefault="00A77C82" w:rsidP="00A77C82">
      <w:pPr>
        <w:ind w:left="568" w:hanging="284"/>
      </w:pPr>
      <w:r>
        <w:t>16)</w:t>
      </w:r>
      <w:r>
        <w:tab/>
        <w:t>if an implicit transmission request is required, shall indicate this as specified in subclause 6.4; and</w:t>
      </w:r>
    </w:p>
    <w:p w14:paraId="3732CDDA"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330FE47C" w14:textId="77777777" w:rsidR="00A77C82" w:rsidRDefault="00A77C82" w:rsidP="00A77C82">
      <w:r>
        <w:t>On receiving a SIP 2xx response to the SIP INVITE request, the MCVideo client:</w:t>
      </w:r>
    </w:p>
    <w:p w14:paraId="03BD3D0C" w14:textId="77777777" w:rsidR="00A77C82" w:rsidRDefault="00A77C82" w:rsidP="00A77C82">
      <w:pPr>
        <w:ind w:left="568" w:hanging="284"/>
      </w:pPr>
      <w:r>
        <w:t>1)</w:t>
      </w:r>
      <w:r>
        <w:tab/>
        <w:t>shall interact with the user plane as specified in 3GPP TS 24.581 [5] ;</w:t>
      </w:r>
    </w:p>
    <w:p w14:paraId="0DDB9A3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3CB864A2" w14:textId="77777777" w:rsidR="00A77C82" w:rsidRDefault="00A77C82" w:rsidP="00A77C82">
      <w:pPr>
        <w:ind w:left="568" w:hanging="284"/>
      </w:pPr>
      <w:r>
        <w:t>3)</w:t>
      </w:r>
      <w:r>
        <w:tab/>
        <w:t>may subscribe to the conference event package as specified in subclause </w:t>
      </w:r>
      <w:r>
        <w:rPr>
          <w:lang w:eastAsia="zh-CN"/>
        </w:rPr>
        <w:t>9.1.3.1</w:t>
      </w:r>
      <w:r>
        <w:t>.</w:t>
      </w:r>
    </w:p>
    <w:p w14:paraId="08F97239" w14:textId="77777777" w:rsidR="00A77C82" w:rsidRDefault="00A77C82" w:rsidP="00A77C82">
      <w:r>
        <w:t>On receiving a SIP 4xx response, a SIP 5xx response or a SIP 6xx response to the SIP INVITE request:</w:t>
      </w:r>
    </w:p>
    <w:p w14:paraId="649FA03D"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5AD33274"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7343745D"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7DD40705"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4A1E591B" w14:textId="77777777" w:rsidR="00A77C82" w:rsidRDefault="00A77C82" w:rsidP="00A77C82">
      <w:r>
        <w:t>[TS 24.281, clause 6.2.8.1.9]</w:t>
      </w:r>
    </w:p>
    <w:p w14:paraId="094D3841" w14:textId="77777777" w:rsidR="00A77C82" w:rsidRDefault="00A77C82" w:rsidP="00A77C82">
      <w:r>
        <w:t>This subclause is referenced from other procedures.</w:t>
      </w:r>
    </w:p>
    <w:p w14:paraId="7273C81D" w14:textId="77777777" w:rsidR="00A77C82" w:rsidRDefault="00A77C82" w:rsidP="00A77C82">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5ED0EAB5" w14:textId="77777777" w:rsidR="00A77C82" w:rsidRDefault="00A77C82" w:rsidP="00A77C82">
      <w:pPr>
        <w:ind w:left="568" w:hanging="284"/>
      </w:pPr>
      <w:r>
        <w:t>1)</w:t>
      </w:r>
      <w:r>
        <w:tab/>
        <w:t>if the MCVideo client imminent peril group state is set to "MVIGC 1: imminent-peril-capable" and the in-progress emergency state of the group is set to a value of "false":</w:t>
      </w:r>
    </w:p>
    <w:p w14:paraId="0FC90A6F" w14:textId="77777777" w:rsidR="00A77C82" w:rsidRDefault="00A77C82" w:rsidP="00A77C82">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2EA1EE49" w14:textId="77777777" w:rsidR="00A77C82" w:rsidRDefault="00A77C82" w:rsidP="00A77C82">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153F3592" w14:textId="77777777" w:rsidR="00A77C82" w:rsidRDefault="00A77C82" w:rsidP="00A77C82">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34F6EDB8" w14:textId="77777777" w:rsidR="00A77C82" w:rsidRDefault="00A77C82" w:rsidP="00A77C82">
      <w:r>
        <w:t>[TS 24.581, clause 6.2.4.2.2]</w:t>
      </w:r>
    </w:p>
    <w:p w14:paraId="000A70DB" w14:textId="77777777" w:rsidR="00A77C82" w:rsidRDefault="00A77C82" w:rsidP="00A77C82">
      <w:r>
        <w:t>When a call is initiated as described in 3GPP TS 24.281 [2], the transmission participant:</w:t>
      </w:r>
    </w:p>
    <w:p w14:paraId="2B984033" w14:textId="77777777" w:rsidR="00A77C82" w:rsidRDefault="00A77C82" w:rsidP="00A77C82">
      <w:pPr>
        <w:ind w:left="568" w:hanging="284"/>
      </w:pPr>
      <w:r>
        <w:t>1.</w:t>
      </w:r>
      <w:r>
        <w:tab/>
        <w:t>shall create an instance of the 'Transmission participant state transition diagram for basic transmission control operation';</w:t>
      </w:r>
    </w:p>
    <w:p w14:paraId="0AE3B8AD"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D308549"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9762374"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343ADC21" w14:textId="77777777" w:rsidR="00A77C82" w:rsidRDefault="00A77C82" w:rsidP="00A77C82">
      <w:pPr>
        <w:ind w:left="568" w:hanging="284"/>
      </w:pPr>
      <w:r>
        <w:t>4.</w:t>
      </w:r>
      <w:r>
        <w:tab/>
        <w:t>if for the established MCVideo call the SIP INVITE request is an implicit Transmission request:</w:t>
      </w:r>
    </w:p>
    <w:p w14:paraId="511BA04D" w14:textId="77777777" w:rsidR="00A77C82" w:rsidRDefault="00A77C82" w:rsidP="00A77C82">
      <w:pPr>
        <w:ind w:left="851" w:hanging="284"/>
      </w:pPr>
      <w:r>
        <w:t>a.</w:t>
      </w:r>
      <w:r>
        <w:tab/>
        <w:t>shall start timer T100 (Transmission Request) and initialise counter C100 (Transmission Request) to 1;</w:t>
      </w:r>
    </w:p>
    <w:p w14:paraId="2BE17A4C" w14:textId="77777777" w:rsidR="00A77C82" w:rsidRDefault="00A77C82" w:rsidP="00A77C82">
      <w:pPr>
        <w:ind w:left="851" w:hanging="284"/>
      </w:pPr>
      <w:r>
        <w:t>b.</w:t>
      </w:r>
      <w:r>
        <w:tab/>
        <w:t>shall enter the 'U: pending request to transmit' state; and</w:t>
      </w:r>
    </w:p>
    <w:p w14:paraId="041D84AA"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B771312" w14:textId="77777777" w:rsidR="00A77C82" w:rsidRDefault="00A77C82" w:rsidP="00A77C82">
      <w:pPr>
        <w:ind w:left="568" w:hanging="284"/>
      </w:pPr>
      <w:r>
        <w:t>5.</w:t>
      </w:r>
      <w:r>
        <w:tab/>
        <w:t>if the established MCVideo call is a broadcast group call, shall enter the 'U: has permission to transmit' state.</w:t>
      </w:r>
    </w:p>
    <w:p w14:paraId="222384E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7AEC3B9" w14:textId="77777777" w:rsidR="00A77C82" w:rsidRDefault="00A77C82" w:rsidP="00A77C82">
      <w:r>
        <w:t>[TS 24.581, clause 6.2.4.4.6]</w:t>
      </w:r>
    </w:p>
    <w:p w14:paraId="16976B53" w14:textId="77777777" w:rsidR="00A77C82" w:rsidRDefault="00A77C82" w:rsidP="00A77C82">
      <w:r>
        <w:t>Upon receiving a Transmission Granted message from the transmission control server, the transmission participant:</w:t>
      </w:r>
    </w:p>
    <w:p w14:paraId="49FCFDD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9A2B471" w14:textId="77777777" w:rsidR="00A77C82" w:rsidRDefault="00A77C82" w:rsidP="00A77C82">
      <w:pPr>
        <w:ind w:left="851" w:hanging="284"/>
      </w:pPr>
      <w:r>
        <w:t>a.</w:t>
      </w:r>
      <w:r>
        <w:tab/>
        <w:t>shall include the Message Type field set to '0' (Transmission Granted); and</w:t>
      </w:r>
    </w:p>
    <w:p w14:paraId="41F10148" w14:textId="77777777" w:rsidR="00A77C82" w:rsidRDefault="00A77C82" w:rsidP="00A77C82">
      <w:pPr>
        <w:ind w:left="851" w:hanging="284"/>
      </w:pPr>
      <w:r>
        <w:t>b.</w:t>
      </w:r>
      <w:r>
        <w:tab/>
        <w:t>shall include the Source field set to '0' (the transmission participant is the source);</w:t>
      </w:r>
    </w:p>
    <w:p w14:paraId="55CB03C4" w14:textId="77777777" w:rsidR="00A77C82" w:rsidRDefault="00A77C82" w:rsidP="00A77C82">
      <w:pPr>
        <w:ind w:left="568" w:hanging="284"/>
      </w:pPr>
      <w:r>
        <w:t>2.</w:t>
      </w:r>
      <w:r>
        <w:tab/>
        <w:t>shall provide Transmission granted notification to the user, if not already done;</w:t>
      </w:r>
    </w:p>
    <w:p w14:paraId="685C6385" w14:textId="77777777" w:rsidR="00A77C82" w:rsidRDefault="00A77C82" w:rsidP="00A77C82">
      <w:pPr>
        <w:ind w:left="568" w:hanging="284"/>
      </w:pPr>
      <w:r>
        <w:t>3.</w:t>
      </w:r>
      <w:r>
        <w:tab/>
        <w:t>shall stop timer T100 (Transmission Request); and</w:t>
      </w:r>
    </w:p>
    <w:p w14:paraId="3B62E60B" w14:textId="77777777" w:rsidR="00A77C82" w:rsidRDefault="00A77C82" w:rsidP="00A77C82">
      <w:pPr>
        <w:ind w:left="568" w:hanging="284"/>
      </w:pPr>
      <w:r>
        <w:t>4.</w:t>
      </w:r>
      <w:r>
        <w:tab/>
        <w:t>shall enter the 'U: has permission to transmit' state.</w:t>
      </w:r>
    </w:p>
    <w:p w14:paraId="5C201015" w14:textId="77777777" w:rsidR="00A77C82" w:rsidRDefault="00A77C82" w:rsidP="00A77C82">
      <w:r>
        <w:t>[TS 24.581, clause 6.2.4.5.3]</w:t>
      </w:r>
    </w:p>
    <w:p w14:paraId="5515D889" w14:textId="77777777" w:rsidR="00A77C82" w:rsidRDefault="00A77C82" w:rsidP="00A77C82">
      <w:r>
        <w:t>Upon receiving an indication from the user to end the permission to send RTP media, the transmission participant:</w:t>
      </w:r>
    </w:p>
    <w:p w14:paraId="4220D09E"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FF016DC" w14:textId="77777777" w:rsidR="00A77C82" w:rsidRDefault="00A77C82" w:rsidP="00A77C82">
      <w:pPr>
        <w:ind w:left="568" w:hanging="284"/>
      </w:pPr>
      <w:r>
        <w:t>2.</w:t>
      </w:r>
      <w:r>
        <w:tab/>
        <w:t>shall start timer T101 (Transmission End Request) and initialize counter C101 (Transmission End Request) to 1; and</w:t>
      </w:r>
    </w:p>
    <w:p w14:paraId="38A9F17B" w14:textId="77777777" w:rsidR="00A77C82" w:rsidRDefault="00A77C82" w:rsidP="00A77C82">
      <w:pPr>
        <w:ind w:left="568" w:hanging="284"/>
      </w:pPr>
      <w:r>
        <w:t>3.</w:t>
      </w:r>
      <w:r>
        <w:tab/>
        <w:t>shall enter the 'U: pending end of transmission' state.</w:t>
      </w:r>
    </w:p>
    <w:p w14:paraId="6AA1C363" w14:textId="77777777" w:rsidR="00A77C82" w:rsidRDefault="00A77C82" w:rsidP="00A77C82">
      <w:r>
        <w:t>[TS 24.581, clause 6.2.4.6.4]</w:t>
      </w:r>
    </w:p>
    <w:p w14:paraId="5AD1A6A6" w14:textId="77777777" w:rsidR="00A77C82" w:rsidRDefault="00A77C82" w:rsidP="00A77C82">
      <w:r>
        <w:t>Upon receiving a Transmission end response message, the transmission participant:</w:t>
      </w:r>
    </w:p>
    <w:p w14:paraId="37F3078C"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01754627" w14:textId="77777777" w:rsidR="00A77C82" w:rsidRDefault="00A77C82" w:rsidP="00A77C82">
      <w:pPr>
        <w:ind w:left="851" w:hanging="284"/>
      </w:pPr>
      <w:r>
        <w:t>a.</w:t>
      </w:r>
      <w:r>
        <w:tab/>
        <w:t>shall include the Message Type field set to '1' (Transmission end response); and</w:t>
      </w:r>
    </w:p>
    <w:p w14:paraId="0B10F3CE" w14:textId="77777777" w:rsidR="00A77C82" w:rsidRDefault="00A77C82" w:rsidP="00A77C82">
      <w:pPr>
        <w:ind w:left="851" w:hanging="284"/>
      </w:pPr>
      <w:r>
        <w:t>b.</w:t>
      </w:r>
      <w:r>
        <w:tab/>
        <w:t>shall include the Source field set to '0' (the transmission participant is the source);</w:t>
      </w:r>
    </w:p>
    <w:p w14:paraId="2465CAB4" w14:textId="77777777" w:rsidR="00A77C82" w:rsidRDefault="00A77C82" w:rsidP="00A77C82">
      <w:pPr>
        <w:ind w:left="568" w:hanging="284"/>
      </w:pPr>
      <w:r>
        <w:t>2.</w:t>
      </w:r>
      <w:r>
        <w:tab/>
        <w:t>may provide a Transmission end notification to the MCVideo user;</w:t>
      </w:r>
    </w:p>
    <w:p w14:paraId="701E2874"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5002D028" w14:textId="77777777" w:rsidR="00A77C82" w:rsidRDefault="00A77C82" w:rsidP="00A77C82">
      <w:pPr>
        <w:ind w:left="568" w:hanging="284"/>
      </w:pPr>
      <w:r>
        <w:t>4.</w:t>
      </w:r>
      <w:r>
        <w:tab/>
        <w:t>shall stop timer T101 (Transmission End Request);</w:t>
      </w:r>
    </w:p>
    <w:p w14:paraId="16F860E1"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51A9631E" w14:textId="77777777" w:rsidR="00A77C82" w:rsidRDefault="00A77C82" w:rsidP="00A77C82">
      <w:pPr>
        <w:ind w:left="568" w:hanging="284"/>
      </w:pPr>
      <w:r>
        <w:t>6.</w:t>
      </w:r>
      <w:r>
        <w:tab/>
        <w:t>if the session was initiated as a broadcast group call:</w:t>
      </w:r>
    </w:p>
    <w:p w14:paraId="6A4C4565" w14:textId="77777777" w:rsidR="00A77C82" w:rsidRDefault="00A77C82" w:rsidP="00A77C82">
      <w:pPr>
        <w:ind w:left="851" w:hanging="284"/>
      </w:pPr>
      <w:r>
        <w:t>a.</w:t>
      </w:r>
      <w:r>
        <w:tab/>
        <w:t>shall indicate to the MCVideo client the media transmission is completed; and</w:t>
      </w:r>
    </w:p>
    <w:p w14:paraId="0B0F292F" w14:textId="77777777" w:rsidR="00A77C82" w:rsidRDefault="00A77C82" w:rsidP="00A77C82">
      <w:pPr>
        <w:ind w:left="851" w:hanging="284"/>
      </w:pPr>
      <w:r>
        <w:t>b</w:t>
      </w:r>
      <w:r>
        <w:tab/>
        <w:t>shall enter the 'Call releasing' state.</w:t>
      </w:r>
    </w:p>
    <w:p w14:paraId="5FAB9C5B" w14:textId="77777777" w:rsidR="00A77C82" w:rsidRDefault="00A77C82" w:rsidP="00E972B2">
      <w:pPr>
        <w:pStyle w:val="H6"/>
      </w:pPr>
      <w:bookmarkStart w:id="443" w:name="_Toc52787521"/>
      <w:bookmarkStart w:id="444" w:name="_Toc52787702"/>
      <w:r>
        <w:t>6.1.1.10.3</w:t>
      </w:r>
      <w:r>
        <w:tab/>
        <w:t>Test description</w:t>
      </w:r>
      <w:bookmarkEnd w:id="443"/>
      <w:bookmarkEnd w:id="444"/>
    </w:p>
    <w:p w14:paraId="559A364F" w14:textId="77777777" w:rsidR="00A77C82" w:rsidRDefault="00A77C82" w:rsidP="00E972B2">
      <w:pPr>
        <w:pStyle w:val="H6"/>
      </w:pPr>
      <w:r>
        <w:t>6.1.1.10.3.1</w:t>
      </w:r>
      <w:r>
        <w:tab/>
        <w:t>Pre-test conditions</w:t>
      </w:r>
    </w:p>
    <w:p w14:paraId="0DC00EF6" w14:textId="77777777" w:rsidR="00812835" w:rsidRDefault="00812835" w:rsidP="00812835">
      <w:pPr>
        <w:pStyle w:val="H6"/>
      </w:pPr>
      <w:r w:rsidRPr="00102CE5">
        <w:t>Test configuration</w:t>
      </w:r>
      <w:r>
        <w:t>:</w:t>
      </w:r>
    </w:p>
    <w:p w14:paraId="1C0AAB6B" w14:textId="77777777" w:rsidR="00812835" w:rsidRDefault="00812835" w:rsidP="00812835">
      <w:pPr>
        <w:pStyle w:val="B1"/>
      </w:pPr>
      <w:r>
        <w:t>-</w:t>
      </w:r>
      <w:r>
        <w:tab/>
        <w:t>Single cell configuration according to TS 36.579-1 [2] clause 5.2.2.2.1.</w:t>
      </w:r>
    </w:p>
    <w:p w14:paraId="605ED640" w14:textId="77777777" w:rsidR="00812835" w:rsidRDefault="00812835" w:rsidP="00812835">
      <w:pPr>
        <w:pStyle w:val="H6"/>
      </w:pPr>
      <w:r>
        <w:t>Preamble:</w:t>
      </w:r>
    </w:p>
    <w:p w14:paraId="314E3FCD" w14:textId="77777777" w:rsidR="00812835" w:rsidRDefault="00812835" w:rsidP="00812835">
      <w:pPr>
        <w:pStyle w:val="B1"/>
      </w:pPr>
      <w:r>
        <w:t>-</w:t>
      </w:r>
      <w:r>
        <w:tab/>
        <w:t>The UE has performed procedure 'Initial registration' as described in TS 36.579-1 [2] clause 5.4.2.</w:t>
      </w:r>
    </w:p>
    <w:p w14:paraId="21F25A31" w14:textId="77777777" w:rsidR="00812835" w:rsidRDefault="00812835" w:rsidP="00812835">
      <w:pPr>
        <w:pStyle w:val="B1"/>
      </w:pPr>
      <w:r>
        <w:t>-</w:t>
      </w:r>
      <w:r>
        <w:tab/>
      </w:r>
      <w:r w:rsidRPr="000573F5">
        <w:t>UE States at the end of the preamble</w:t>
      </w:r>
      <w:r>
        <w:t>:</w:t>
      </w:r>
    </w:p>
    <w:p w14:paraId="697ABE8C" w14:textId="77777777" w:rsidR="00812835" w:rsidRDefault="00812835" w:rsidP="00812835">
      <w:pPr>
        <w:pStyle w:val="B1"/>
        <w:ind w:left="852"/>
      </w:pPr>
      <w:r>
        <w:t>-</w:t>
      </w:r>
      <w:r>
        <w:tab/>
        <w:t>The UE is in RRC_IDLE state.</w:t>
      </w:r>
    </w:p>
    <w:p w14:paraId="24ECFC45" w14:textId="77777777" w:rsidR="00812835" w:rsidRDefault="00812835" w:rsidP="00812835">
      <w:pPr>
        <w:pStyle w:val="B1"/>
        <w:ind w:left="852"/>
      </w:pPr>
      <w:r>
        <w:t>-</w:t>
      </w:r>
      <w:r>
        <w:tab/>
        <w:t>The client is registered for MCVideo.</w:t>
      </w:r>
    </w:p>
    <w:p w14:paraId="116F2A34" w14:textId="77777777" w:rsidR="00A77C82" w:rsidRDefault="00A77C82" w:rsidP="00E972B2">
      <w:pPr>
        <w:pStyle w:val="H6"/>
      </w:pPr>
      <w:r>
        <w:t>6.1.1.10.3.2</w:t>
      </w:r>
      <w:r>
        <w:tab/>
        <w:t>Test procedure sequence</w:t>
      </w:r>
    </w:p>
    <w:p w14:paraId="70B2D558" w14:textId="77777777" w:rsidR="00A77C82" w:rsidRDefault="00A77C82" w:rsidP="00E972B2">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A77C82" w14:paraId="6E5E0B69" w14:textId="77777777" w:rsidTr="00A77C82">
        <w:trPr>
          <w:trHeight w:val="199"/>
          <w:jc w:val="center"/>
        </w:trPr>
        <w:tc>
          <w:tcPr>
            <w:tcW w:w="629" w:type="dxa"/>
            <w:tcBorders>
              <w:top w:val="single" w:sz="4" w:space="0" w:color="auto"/>
              <w:left w:val="single" w:sz="4" w:space="0" w:color="auto"/>
              <w:bottom w:val="nil"/>
              <w:right w:val="single" w:sz="4" w:space="0" w:color="auto"/>
            </w:tcBorders>
            <w:hideMark/>
          </w:tcPr>
          <w:p w14:paraId="17AF839D" w14:textId="77777777" w:rsidR="00A77C82" w:rsidRDefault="00A77C82" w:rsidP="00E972B2">
            <w:pPr>
              <w:pStyle w:val="TAH"/>
            </w:pPr>
            <w:r>
              <w:t>St</w:t>
            </w:r>
          </w:p>
        </w:tc>
        <w:tc>
          <w:tcPr>
            <w:tcW w:w="4124" w:type="dxa"/>
            <w:tcBorders>
              <w:top w:val="single" w:sz="4" w:space="0" w:color="auto"/>
              <w:left w:val="single" w:sz="4" w:space="0" w:color="auto"/>
              <w:bottom w:val="nil"/>
              <w:right w:val="single" w:sz="4" w:space="0" w:color="auto"/>
            </w:tcBorders>
            <w:hideMark/>
          </w:tcPr>
          <w:p w14:paraId="4358CE37" w14:textId="77777777" w:rsidR="00A77C82" w:rsidRDefault="00A77C82" w:rsidP="00E972B2">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40EBE5F4" w14:textId="77777777" w:rsidR="00A77C82" w:rsidRDefault="00A77C82" w:rsidP="00E972B2">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34E1908B" w14:textId="77777777" w:rsidR="00A77C82" w:rsidRDefault="00A77C82" w:rsidP="00E972B2">
            <w:pPr>
              <w:pStyle w:val="TAH"/>
            </w:pPr>
            <w:r>
              <w:t>TP</w:t>
            </w:r>
          </w:p>
        </w:tc>
        <w:tc>
          <w:tcPr>
            <w:tcW w:w="867" w:type="dxa"/>
            <w:tcBorders>
              <w:top w:val="single" w:sz="4" w:space="0" w:color="auto"/>
              <w:left w:val="single" w:sz="4" w:space="0" w:color="auto"/>
              <w:bottom w:val="nil"/>
              <w:right w:val="single" w:sz="4" w:space="0" w:color="auto"/>
            </w:tcBorders>
            <w:hideMark/>
          </w:tcPr>
          <w:p w14:paraId="4C72E23D" w14:textId="77777777" w:rsidR="00A77C82" w:rsidRDefault="00A77C82" w:rsidP="00E972B2">
            <w:pPr>
              <w:pStyle w:val="TAH"/>
            </w:pPr>
            <w:r>
              <w:t>Verdict</w:t>
            </w:r>
          </w:p>
        </w:tc>
      </w:tr>
      <w:tr w:rsidR="00A77C82" w14:paraId="462BD09E" w14:textId="77777777" w:rsidTr="00A77C82">
        <w:trPr>
          <w:trHeight w:val="199"/>
          <w:jc w:val="center"/>
        </w:trPr>
        <w:tc>
          <w:tcPr>
            <w:tcW w:w="629" w:type="dxa"/>
            <w:tcBorders>
              <w:top w:val="nil"/>
              <w:left w:val="single" w:sz="4" w:space="0" w:color="auto"/>
              <w:bottom w:val="single" w:sz="4" w:space="0" w:color="auto"/>
              <w:right w:val="single" w:sz="4" w:space="0" w:color="auto"/>
            </w:tcBorders>
          </w:tcPr>
          <w:p w14:paraId="28E89F66" w14:textId="77777777" w:rsidR="00A77C82" w:rsidRDefault="00A77C82" w:rsidP="00E972B2">
            <w:pPr>
              <w:pStyle w:val="TAH"/>
            </w:pPr>
          </w:p>
        </w:tc>
        <w:tc>
          <w:tcPr>
            <w:tcW w:w="4124" w:type="dxa"/>
            <w:tcBorders>
              <w:top w:val="nil"/>
              <w:left w:val="single" w:sz="4" w:space="0" w:color="auto"/>
              <w:bottom w:val="single" w:sz="4" w:space="0" w:color="auto"/>
              <w:right w:val="single" w:sz="4" w:space="0" w:color="auto"/>
            </w:tcBorders>
          </w:tcPr>
          <w:p w14:paraId="7F37E764" w14:textId="77777777" w:rsidR="00A77C82" w:rsidRDefault="00A77C82" w:rsidP="00E972B2">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1EB4D147" w14:textId="349ABE50" w:rsidR="00A77C82" w:rsidRDefault="00A77C82" w:rsidP="00E972B2">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19CD64A4" w14:textId="77777777" w:rsidR="00A77C82" w:rsidRDefault="00A77C82" w:rsidP="00E972B2">
            <w:pPr>
              <w:pStyle w:val="TAH"/>
            </w:pPr>
            <w:r>
              <w:t>Message</w:t>
            </w:r>
          </w:p>
        </w:tc>
        <w:tc>
          <w:tcPr>
            <w:tcW w:w="551" w:type="dxa"/>
            <w:tcBorders>
              <w:top w:val="nil"/>
              <w:left w:val="single" w:sz="4" w:space="0" w:color="auto"/>
              <w:bottom w:val="single" w:sz="4" w:space="0" w:color="auto"/>
              <w:right w:val="single" w:sz="4" w:space="0" w:color="auto"/>
            </w:tcBorders>
          </w:tcPr>
          <w:p w14:paraId="779AA4DE" w14:textId="77777777" w:rsidR="00A77C82" w:rsidRDefault="00A77C82" w:rsidP="00E972B2">
            <w:pPr>
              <w:pStyle w:val="TAH"/>
            </w:pPr>
          </w:p>
        </w:tc>
        <w:tc>
          <w:tcPr>
            <w:tcW w:w="867" w:type="dxa"/>
            <w:tcBorders>
              <w:top w:val="nil"/>
              <w:left w:val="single" w:sz="4" w:space="0" w:color="auto"/>
              <w:bottom w:val="single" w:sz="4" w:space="0" w:color="auto"/>
              <w:right w:val="single" w:sz="4" w:space="0" w:color="auto"/>
            </w:tcBorders>
          </w:tcPr>
          <w:p w14:paraId="02B3C8D2" w14:textId="77777777" w:rsidR="00A77C82" w:rsidRDefault="00A77C82" w:rsidP="00E972B2">
            <w:pPr>
              <w:pStyle w:val="TAH"/>
            </w:pPr>
          </w:p>
        </w:tc>
      </w:tr>
      <w:tr w:rsidR="00A77C82" w14:paraId="6E57787D" w14:textId="77777777" w:rsidTr="00A77C82">
        <w:trPr>
          <w:jc w:val="center"/>
        </w:trPr>
        <w:tc>
          <w:tcPr>
            <w:tcW w:w="629" w:type="dxa"/>
            <w:tcBorders>
              <w:top w:val="single" w:sz="4" w:space="0" w:color="auto"/>
              <w:left w:val="single" w:sz="4" w:space="0" w:color="auto"/>
              <w:bottom w:val="single" w:sz="4" w:space="0" w:color="auto"/>
              <w:right w:val="single" w:sz="4" w:space="0" w:color="auto"/>
            </w:tcBorders>
            <w:hideMark/>
          </w:tcPr>
          <w:p w14:paraId="19EF1D50" w14:textId="77777777" w:rsidR="00A77C82" w:rsidRDefault="00A77C82" w:rsidP="00E972B2">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05443D5D" w14:textId="77777777" w:rsidR="00A77C82" w:rsidRDefault="00A77C82" w:rsidP="00E972B2">
            <w:pPr>
              <w:pStyle w:val="TAL"/>
            </w:pPr>
            <w:r>
              <w:t>Make the UE (MCVideo client) request the establishment of a imminent peril group call with implicit transmission request.</w:t>
            </w:r>
          </w:p>
          <w:p w14:paraId="25F2CE36" w14:textId="77777777" w:rsidR="00A77C82" w:rsidRDefault="00A77C82" w:rsidP="00E972B2">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6EDDB4A6"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A6825A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878B642"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9F4C5DC" w14:textId="77777777" w:rsidR="00A77C82" w:rsidRDefault="00A77C82" w:rsidP="00E972B2">
            <w:pPr>
              <w:pStyle w:val="TAC"/>
            </w:pPr>
            <w:r>
              <w:t>-</w:t>
            </w:r>
          </w:p>
        </w:tc>
      </w:tr>
      <w:tr w:rsidR="00A77C82" w14:paraId="02D7581B" w14:textId="77777777" w:rsidTr="00A77C82">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2CB63F02" w14:textId="77777777" w:rsidR="00A77C82" w:rsidRDefault="00A77C82" w:rsidP="00E972B2">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669C0345" w14:textId="4DD871E9"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imminent peril group call with implicit transmission control according to option b,ii of NOTE 1 in TS 36.579.1 [2] Table 5.3B.1.3-1?</w:t>
            </w:r>
          </w:p>
        </w:tc>
        <w:tc>
          <w:tcPr>
            <w:tcW w:w="723" w:type="dxa"/>
            <w:tcBorders>
              <w:top w:val="single" w:sz="4" w:space="0" w:color="auto"/>
              <w:left w:val="single" w:sz="4" w:space="0" w:color="auto"/>
              <w:bottom w:val="single" w:sz="4" w:space="0" w:color="auto"/>
              <w:right w:val="single" w:sz="4" w:space="0" w:color="auto"/>
            </w:tcBorders>
            <w:hideMark/>
          </w:tcPr>
          <w:p w14:paraId="0A365C37"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27C5DE7"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82B6266" w14:textId="77777777" w:rsidR="00A77C82" w:rsidRDefault="00A77C82" w:rsidP="00E972B2">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136ACA16" w14:textId="77777777" w:rsidR="00A77C82" w:rsidRDefault="00A77C82" w:rsidP="00E972B2">
            <w:pPr>
              <w:pStyle w:val="TAC"/>
            </w:pPr>
            <w:r>
              <w:t>P</w:t>
            </w:r>
          </w:p>
        </w:tc>
      </w:tr>
      <w:tr w:rsidR="00A77C82" w14:paraId="505C276D" w14:textId="77777777" w:rsidTr="00A77C82">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1A5BBA6F" w14:textId="77777777" w:rsidR="00A77C82" w:rsidRDefault="00A77C82" w:rsidP="00E972B2">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4C0BF7C3"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022CD09B"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4B78D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667A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0C77EE7" w14:textId="77777777" w:rsidR="00A77C82" w:rsidRDefault="00A77C82" w:rsidP="00E972B2">
            <w:pPr>
              <w:pStyle w:val="TAC"/>
            </w:pPr>
            <w:r>
              <w:t>-</w:t>
            </w:r>
          </w:p>
        </w:tc>
      </w:tr>
      <w:tr w:rsidR="00A77C82" w14:paraId="2EDE0E9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A6173AF" w14:textId="77777777" w:rsidR="00A77C82" w:rsidRDefault="00A77C82" w:rsidP="00E972B2">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07A000C8" w14:textId="77777777" w:rsidR="00A77C82" w:rsidRDefault="00A77C82" w:rsidP="00E972B2">
            <w:pPr>
              <w:pStyle w:val="TAL"/>
            </w:pPr>
            <w:r>
              <w:t>Check: Does the UE (MCVideo client) provide transmission granted notification to the user?</w:t>
            </w:r>
          </w:p>
          <w:p w14:paraId="204AA40B"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A83F3F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334216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1F1525D" w14:textId="77777777" w:rsidR="00A77C82" w:rsidRDefault="00A77C82" w:rsidP="00E972B2">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01F1A89C" w14:textId="77777777" w:rsidR="00A77C82" w:rsidRDefault="00A77C82" w:rsidP="00E972B2">
            <w:pPr>
              <w:pStyle w:val="TAC"/>
            </w:pPr>
            <w:r>
              <w:t>P</w:t>
            </w:r>
          </w:p>
        </w:tc>
      </w:tr>
      <w:tr w:rsidR="00A77C82" w14:paraId="0477386E"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7E266E4" w14:textId="77777777" w:rsidR="00A77C82" w:rsidRDefault="00A77C82" w:rsidP="00E972B2">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6391ED80" w14:textId="77777777" w:rsidR="00A77C82" w:rsidRDefault="00A77C82" w:rsidP="00E972B2">
            <w:pPr>
              <w:pStyle w:val="TAL"/>
            </w:pPr>
            <w:r>
              <w:t>Make the UE (MCVideo client) request end of transmission.</w:t>
            </w:r>
          </w:p>
          <w:p w14:paraId="70513BF0"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77754A5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9B2CC7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B59F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4AE797C" w14:textId="77777777" w:rsidR="00A77C82" w:rsidRDefault="00A77C82" w:rsidP="00E972B2">
            <w:pPr>
              <w:pStyle w:val="TAC"/>
            </w:pPr>
            <w:r>
              <w:t>-</w:t>
            </w:r>
          </w:p>
        </w:tc>
      </w:tr>
      <w:tr w:rsidR="00A77C82" w14:paraId="532B877F"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CBC9825" w14:textId="77777777" w:rsidR="00A77C82" w:rsidRDefault="00A77C82" w:rsidP="00E972B2">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1A25A886" w14:textId="0396DE4D" w:rsidR="00A77C82" w:rsidRDefault="00A77C82" w:rsidP="00E972B2">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31BED181"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00781DE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B1EF651" w14:textId="77777777" w:rsidR="00A77C82" w:rsidRDefault="00A77C82" w:rsidP="00E972B2">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0DDC3009" w14:textId="77777777" w:rsidR="00A77C82" w:rsidRDefault="00A77C82" w:rsidP="00E972B2">
            <w:pPr>
              <w:pStyle w:val="TAC"/>
            </w:pPr>
            <w:r>
              <w:t>P</w:t>
            </w:r>
          </w:p>
        </w:tc>
      </w:tr>
      <w:tr w:rsidR="00A77C82" w14:paraId="3D96A71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7F9FA80" w14:textId="77777777" w:rsidR="00A77C82" w:rsidRDefault="00A77C82" w:rsidP="00E972B2">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5C0BDD1C"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E2E687E"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56B842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8B90ECD"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E79B161" w14:textId="77777777" w:rsidR="00A77C82" w:rsidRDefault="00A77C82" w:rsidP="00E972B2">
            <w:pPr>
              <w:pStyle w:val="TAC"/>
            </w:pPr>
            <w:r>
              <w:t>-</w:t>
            </w:r>
          </w:p>
        </w:tc>
      </w:tr>
      <w:tr w:rsidR="00A77C82" w14:paraId="7A4CD782"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794D075" w14:textId="77777777" w:rsidR="00A77C82" w:rsidRDefault="00A77C82" w:rsidP="00E972B2">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30DEDB4" w14:textId="77777777" w:rsidR="00A77C82" w:rsidRDefault="00A77C82" w:rsidP="00E972B2">
            <w:pPr>
              <w:pStyle w:val="TAL"/>
            </w:pPr>
            <w:r>
              <w:t>Make the UE (MCVideo client) release the call.</w:t>
            </w:r>
          </w:p>
          <w:p w14:paraId="4864B3A9"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5A4D26BF"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CD461C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AB6DFF6"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34BAB8B5" w14:textId="77777777" w:rsidR="00A77C82" w:rsidRDefault="00A77C82" w:rsidP="00E972B2">
            <w:pPr>
              <w:pStyle w:val="TAC"/>
            </w:pPr>
            <w:r>
              <w:t>-</w:t>
            </w:r>
          </w:p>
        </w:tc>
      </w:tr>
      <w:tr w:rsidR="00A77C82" w14:paraId="37150E47"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F49BAC" w14:textId="77777777" w:rsidR="00A77C82" w:rsidRDefault="00A77C82" w:rsidP="00E972B2">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730502A7" w14:textId="60744E89" w:rsidR="00A77C82" w:rsidRDefault="00A77C82" w:rsidP="00E972B2">
            <w:pPr>
              <w:pStyle w:val="TAL"/>
            </w:pPr>
            <w:r>
              <w:t xml:space="preserve">Check: Does the UE </w:t>
            </w:r>
            <w:r>
              <w:rPr>
                <w:rFonts w:cs="Arial"/>
                <w:szCs w:val="18"/>
              </w:rPr>
              <w:t xml:space="preserve">(MCVideo client) </w:t>
            </w:r>
            <w:r>
              <w:rPr>
                <w:rFonts w:eastAsia="Calibri"/>
              </w:rPr>
              <w:t xml:space="preserve">correctly </w:t>
            </w:r>
            <w:r>
              <w:t>perform procedure 'MCX CO call release' as described in TS 36.579-1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2243B389"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A4B53C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6D9DE4C" w14:textId="77777777" w:rsidR="00A77C82" w:rsidRDefault="00A77C82" w:rsidP="00E972B2">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7F31DDC0" w14:textId="77777777" w:rsidR="00A77C82" w:rsidRDefault="00A77C82" w:rsidP="00E972B2">
            <w:pPr>
              <w:pStyle w:val="TAC"/>
            </w:pPr>
            <w:r>
              <w:t>P</w:t>
            </w:r>
          </w:p>
        </w:tc>
      </w:tr>
      <w:tr w:rsidR="00A77C82" w14:paraId="3EE41F93" w14:textId="77777777" w:rsidTr="00A77C82">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3DD199A0" w14:textId="77777777" w:rsidR="00A77C82" w:rsidRDefault="00A77C82" w:rsidP="00E972B2">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2CFF752E"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F3F2852"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4FABDFD"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2575179"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ADD8280" w14:textId="77777777" w:rsidR="00A77C82" w:rsidRDefault="00A77C82" w:rsidP="00E972B2">
            <w:pPr>
              <w:pStyle w:val="TAC"/>
            </w:pPr>
            <w:r>
              <w:t>-</w:t>
            </w:r>
          </w:p>
        </w:tc>
      </w:tr>
      <w:tr w:rsidR="00A77C82" w14:paraId="0E4FF0EB" w14:textId="77777777" w:rsidTr="007B636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509C1149" w14:textId="68F5C5B1" w:rsidR="00A77C82" w:rsidRDefault="00A77C82" w:rsidP="00E972B2">
            <w:pPr>
              <w:pStyle w:val="TAN"/>
              <w:rPr>
                <w:color w:val="000000"/>
              </w:rPr>
            </w:pPr>
            <w:r>
              <w:t>NOTE 1: This is expected to be done via a suitable implementation dependent MMI.</w:t>
            </w:r>
          </w:p>
        </w:tc>
      </w:tr>
    </w:tbl>
    <w:p w14:paraId="2BDA2138" w14:textId="77777777" w:rsidR="00A77C82" w:rsidRDefault="00A77C82" w:rsidP="00A77C82"/>
    <w:p w14:paraId="6A391D82" w14:textId="77777777" w:rsidR="00A77C82" w:rsidRDefault="00A77C82" w:rsidP="00E972B2">
      <w:pPr>
        <w:pStyle w:val="H6"/>
      </w:pPr>
      <w:r>
        <w:t>6.1.1.10.3.3</w:t>
      </w:r>
      <w:r>
        <w:tab/>
        <w:t>Specific message contents</w:t>
      </w:r>
    </w:p>
    <w:p w14:paraId="2C2DFEF6" w14:textId="77777777" w:rsidR="00A77C82" w:rsidRDefault="00A77C82" w:rsidP="00E972B2">
      <w:pPr>
        <w:pStyle w:val="TH"/>
      </w:pPr>
      <w:r>
        <w:t xml:space="preserve">Table 6.1.1.10.3.3-1: SIP INVITE from the UE (Step 2, Table 6.1.1.10.3.2-1;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01390B3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9AEB12" w14:textId="77777777" w:rsidR="00A77C82" w:rsidRDefault="00A77C82" w:rsidP="00E972B2">
            <w:pPr>
              <w:pStyle w:val="TAL"/>
            </w:pPr>
            <w:r>
              <w:t>Derivation Path: TS 36.579-1 [2], Table 5.5.2.5.1-1, condition IMMPERIL-CALL</w:t>
            </w:r>
          </w:p>
        </w:tc>
      </w:tr>
      <w:tr w:rsidR="00A77C82" w14:paraId="68FC2990"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47062F3"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690C49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AD1CE2A"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DDF19E5"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F12A9A" w14:textId="77777777" w:rsidR="00A77C82" w:rsidRDefault="00A77C82" w:rsidP="00E972B2">
            <w:pPr>
              <w:pStyle w:val="TAH"/>
            </w:pPr>
            <w:r>
              <w:t>Condition</w:t>
            </w:r>
          </w:p>
        </w:tc>
      </w:tr>
      <w:tr w:rsidR="00A77C82" w14:paraId="6AF9B60D"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CD36E6D"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464021C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255C31B3"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CEB5D2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4C621CDA" w14:textId="77777777" w:rsidR="00A77C82" w:rsidRDefault="00A77C82" w:rsidP="00E972B2">
            <w:pPr>
              <w:pStyle w:val="TAL"/>
            </w:pPr>
          </w:p>
        </w:tc>
      </w:tr>
      <w:tr w:rsidR="00A77C82" w14:paraId="60C8C3D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8CA0F48"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AB8E8B0"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2C3963C"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4673DA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7B54945" w14:textId="77777777" w:rsidR="00A77C82" w:rsidRDefault="00A77C82" w:rsidP="00E972B2">
            <w:pPr>
              <w:pStyle w:val="TAL"/>
            </w:pPr>
          </w:p>
        </w:tc>
      </w:tr>
      <w:tr w:rsidR="00A77C82" w14:paraId="01D4E8A3"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110DFEE7"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0F897B1" w14:textId="77777777" w:rsidR="00A77C82" w:rsidRDefault="00A77C82" w:rsidP="00E972B2">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BE04ED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73DA3B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02BF5963" w14:textId="77777777" w:rsidR="00A77C82" w:rsidRDefault="00A77C82" w:rsidP="00E972B2">
            <w:pPr>
              <w:pStyle w:val="TAL"/>
            </w:pPr>
          </w:p>
        </w:tc>
      </w:tr>
      <w:tr w:rsidR="00A77C82" w14:paraId="57ED9012"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FED5523"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E7F8BA"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3DC1AD"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203BD5F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328CA047" w14:textId="77777777" w:rsidR="00A77C82" w:rsidRDefault="00A77C82" w:rsidP="00E972B2">
            <w:pPr>
              <w:pStyle w:val="TAL"/>
            </w:pPr>
          </w:p>
        </w:tc>
      </w:tr>
      <w:tr w:rsidR="00A77C82" w14:paraId="499931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FBCD8EE"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ADB0CDD" w14:textId="77777777" w:rsidR="00A77C82" w:rsidRDefault="00A77C82" w:rsidP="00E972B2">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60892B1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945E82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9E88DEA" w14:textId="77777777" w:rsidR="00A77C82" w:rsidRDefault="00A77C82" w:rsidP="00E972B2">
            <w:pPr>
              <w:pStyle w:val="TAL"/>
            </w:pPr>
          </w:p>
        </w:tc>
      </w:tr>
    </w:tbl>
    <w:p w14:paraId="14FDD69E" w14:textId="77777777" w:rsidR="00A77C82" w:rsidRDefault="00A77C82" w:rsidP="00A77C82"/>
    <w:p w14:paraId="691F1DE6" w14:textId="77777777" w:rsidR="00A77C82" w:rsidRDefault="00A77C82" w:rsidP="00E972B2">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89BCA2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69CAEABA" w14:textId="77777777" w:rsidR="00A77C82" w:rsidRDefault="00A77C82" w:rsidP="00E972B2">
            <w:pPr>
              <w:pStyle w:val="TAL"/>
            </w:pPr>
            <w:r>
              <w:t>Derivation Path: TS 36.579-1 [2], Table 5.5.3.1.1-2, condition INITIAL_SDP_OFFER, IMPLICIT_GRANT_REQUESTED</w:t>
            </w:r>
          </w:p>
        </w:tc>
      </w:tr>
    </w:tbl>
    <w:p w14:paraId="7BA7C356" w14:textId="77777777" w:rsidR="00A77C82" w:rsidRDefault="00A77C82" w:rsidP="00A77C82">
      <w:pPr>
        <w:widowControl w:val="0"/>
        <w:rPr>
          <w:color w:val="000000"/>
        </w:rPr>
      </w:pPr>
    </w:p>
    <w:p w14:paraId="6DFDB3C6" w14:textId="77777777" w:rsidR="00A77C82" w:rsidRDefault="00A77C82" w:rsidP="00E972B2">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34B09EF" w14:textId="77777777" w:rsidTr="00A77C82">
        <w:tc>
          <w:tcPr>
            <w:tcW w:w="9504" w:type="dxa"/>
            <w:tcBorders>
              <w:top w:val="single" w:sz="4" w:space="0" w:color="auto"/>
              <w:left w:val="single" w:sz="4" w:space="0" w:color="auto"/>
              <w:bottom w:val="single" w:sz="4" w:space="0" w:color="auto"/>
              <w:right w:val="single" w:sz="4" w:space="0" w:color="auto"/>
            </w:tcBorders>
            <w:hideMark/>
          </w:tcPr>
          <w:p w14:paraId="38E6A4BF" w14:textId="77777777" w:rsidR="00A77C82" w:rsidRDefault="00A77C82" w:rsidP="00E972B2">
            <w:pPr>
              <w:pStyle w:val="TAL"/>
            </w:pPr>
            <w:r>
              <w:t>Derivation Path: TS 36.579-1 [2], Table 5.5.3.2.1-2, condition GROUP-CALL, IMMPERIL-CALL, INVITE_REFER</w:t>
            </w:r>
          </w:p>
        </w:tc>
      </w:tr>
    </w:tbl>
    <w:p w14:paraId="70C8C16E" w14:textId="77777777" w:rsidR="00A77C82" w:rsidRDefault="00A77C82" w:rsidP="00A77C82">
      <w:pPr>
        <w:rPr>
          <w:color w:val="000000"/>
        </w:rPr>
      </w:pPr>
    </w:p>
    <w:p w14:paraId="60B18E39" w14:textId="37AE1508" w:rsidR="00A77C82" w:rsidRDefault="00A77C82" w:rsidP="00E972B2">
      <w:pPr>
        <w:pStyle w:val="TH"/>
      </w:pPr>
      <w:r>
        <w:t xml:space="preserve">Table 6.1.1.10.3.3-3: SIP 200 (OK) from the SS (Step 2, Table 6.1.1.10.3.2-1;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16F9E51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6AA1BD1" w14:textId="77777777" w:rsidR="00A77C82" w:rsidRDefault="00A77C82" w:rsidP="00E972B2">
            <w:pPr>
              <w:pStyle w:val="TAL"/>
            </w:pPr>
            <w:r>
              <w:t>Derivation Path: TS 36.579-1 [2], Table 5.5.2.17.1.2-1, condition INVITE-RSP</w:t>
            </w:r>
          </w:p>
        </w:tc>
      </w:tr>
      <w:tr w:rsidR="00A77C82" w14:paraId="0B62D8C0"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D7484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FB9A5D"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5DB6D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3BC31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B7847F" w14:textId="77777777" w:rsidR="00A77C82" w:rsidRDefault="00A77C82" w:rsidP="00E972B2">
            <w:pPr>
              <w:pStyle w:val="TAH"/>
            </w:pPr>
            <w:r>
              <w:t>Condition</w:t>
            </w:r>
          </w:p>
        </w:tc>
      </w:tr>
      <w:tr w:rsidR="00A77C82" w14:paraId="4336D36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2204B4"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1B6E1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55C50F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9BB6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DB350FD" w14:textId="77777777" w:rsidR="00A77C82" w:rsidRDefault="00A77C82" w:rsidP="00E972B2">
            <w:pPr>
              <w:pStyle w:val="TAL"/>
            </w:pPr>
          </w:p>
        </w:tc>
      </w:tr>
      <w:tr w:rsidR="00A77C82" w14:paraId="6397B4F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957DF12" w14:textId="6BB32DF3"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157D2C" w14:textId="77777777" w:rsidR="00A77C82" w:rsidRDefault="00A77C82" w:rsidP="00E972B2">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726FCD5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25399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FAF60" w14:textId="77777777" w:rsidR="00A77C82" w:rsidRDefault="00A77C82" w:rsidP="00E972B2">
            <w:pPr>
              <w:pStyle w:val="TAL"/>
            </w:pPr>
          </w:p>
        </w:tc>
      </w:tr>
    </w:tbl>
    <w:p w14:paraId="4E063F52" w14:textId="77777777" w:rsidR="00A77C82" w:rsidRDefault="00A77C82" w:rsidP="00A77C82"/>
    <w:p w14:paraId="60B81397" w14:textId="77777777" w:rsidR="00A77C82" w:rsidRDefault="00A77C82" w:rsidP="00E972B2">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FEB2D5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0D469CA" w14:textId="77777777" w:rsidR="00A77C82" w:rsidRDefault="00A77C82" w:rsidP="00E972B2">
            <w:pPr>
              <w:pStyle w:val="TAL"/>
            </w:pPr>
            <w:r>
              <w:t>Derivation Path: TS 36.579-1 [2], Table 5.5.3.1.2-2, condition SDP_ANSWER, IMPLICIT_GRANT_REQUESTED</w:t>
            </w:r>
          </w:p>
        </w:tc>
      </w:tr>
    </w:tbl>
    <w:p w14:paraId="3C3857D3" w14:textId="77777777" w:rsidR="00A77C82" w:rsidRDefault="00A77C82" w:rsidP="00A77C82">
      <w:pPr>
        <w:rPr>
          <w:color w:val="000000"/>
        </w:rPr>
      </w:pPr>
    </w:p>
    <w:p w14:paraId="588E09F9" w14:textId="77777777" w:rsidR="00A77C82" w:rsidRDefault="00A77C82" w:rsidP="00E972B2">
      <w:pPr>
        <w:pStyle w:val="TH"/>
      </w:pPr>
      <w:r>
        <w:t>Table 6.1.1.10.3.3-4: Void</w:t>
      </w:r>
    </w:p>
    <w:p w14:paraId="5C218ADE" w14:textId="77777777" w:rsidR="00A77C82" w:rsidRDefault="00A77C82" w:rsidP="00E972B2">
      <w:pPr>
        <w:pStyle w:val="TH"/>
      </w:pPr>
      <w:r>
        <w:t xml:space="preserve">Table 6.1.1.10.3.3-5: Transmission Granted from the SS (Step 2, Table 6.1.1.10.3.2-1; </w:t>
      </w:r>
      <w:r>
        <w:br/>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62C434F" w14:textId="77777777" w:rsidTr="00A77C82">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0DD958B1" w14:textId="77777777" w:rsidR="00A77C82" w:rsidRDefault="00A77C82" w:rsidP="00E972B2">
            <w:pPr>
              <w:pStyle w:val="TAL"/>
            </w:pPr>
            <w:r>
              <w:t>Derivation Path: TS 36.579-1 [2], Table 5.5.11.2.1-1, condition IMMPERIL-CALL</w:t>
            </w:r>
          </w:p>
        </w:tc>
      </w:tr>
    </w:tbl>
    <w:p w14:paraId="4B1F12B4" w14:textId="77777777" w:rsidR="00A77C82" w:rsidRDefault="00A77C82" w:rsidP="00A77C82">
      <w:pPr>
        <w:rPr>
          <w:color w:val="000000"/>
        </w:rPr>
      </w:pPr>
    </w:p>
    <w:p w14:paraId="021D578A" w14:textId="77777777" w:rsidR="00A77C82" w:rsidRDefault="00A77C82" w:rsidP="00E972B2">
      <w:pPr>
        <w:pStyle w:val="TH"/>
      </w:pPr>
      <w:r>
        <w:t xml:space="preserve">Table 6.1.1.10.3.3-5A: Transmission Idle from the SS (Step 10, Table 6.1.1.10.3.2-1;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5D4DF8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AB3FBEF" w14:textId="77777777" w:rsidR="00A77C82" w:rsidRDefault="00A77C82" w:rsidP="00E972B2">
            <w:pPr>
              <w:pStyle w:val="TAL"/>
            </w:pPr>
            <w:r>
              <w:t>Derivation Path: TS 36.579-1 [2], Table 5.5.11.2.16-1, condition IMMPERIL-CALL</w:t>
            </w:r>
          </w:p>
        </w:tc>
      </w:tr>
    </w:tbl>
    <w:p w14:paraId="728F6D58" w14:textId="77777777" w:rsidR="00A77C82" w:rsidRDefault="00A77C82" w:rsidP="00A77C82"/>
    <w:p w14:paraId="0362B120" w14:textId="77777777" w:rsidR="00A77C82" w:rsidRDefault="00A77C82" w:rsidP="00E972B2">
      <w:pPr>
        <w:pStyle w:val="TH"/>
      </w:pPr>
      <w:r>
        <w:t>Table 6.1.1.10 3.3-6..8: Void</w:t>
      </w:r>
    </w:p>
    <w:p w14:paraId="7C31B851" w14:textId="77777777" w:rsidR="00A77C82" w:rsidRDefault="00A77C82" w:rsidP="00A77C82">
      <w:pPr>
        <w:rPr>
          <w:color w:val="000000"/>
        </w:rPr>
      </w:pPr>
    </w:p>
    <w:p w14:paraId="1A78F543" w14:textId="77777777" w:rsidR="00A77C82" w:rsidRDefault="00A77C82" w:rsidP="00A77C82">
      <w:pPr>
        <w:keepNext/>
        <w:keepLines/>
        <w:spacing w:before="120"/>
        <w:ind w:left="1418" w:hanging="1418"/>
        <w:outlineLvl w:val="3"/>
        <w:rPr>
          <w:rFonts w:ascii="Arial" w:hAnsi="Arial"/>
          <w:sz w:val="24"/>
        </w:rPr>
      </w:pPr>
      <w:bookmarkStart w:id="445" w:name="_Toc75906926"/>
      <w:bookmarkStart w:id="446" w:name="_Toc75907263"/>
      <w:bookmarkStart w:id="447" w:name="_Toc84345723"/>
      <w:r>
        <w:rPr>
          <w:rFonts w:ascii="Arial" w:hAnsi="Arial"/>
          <w:sz w:val="24"/>
        </w:rPr>
        <w:t>6.1.1.11</w:t>
      </w:r>
      <w:r>
        <w:rPr>
          <w:rFonts w:ascii="Arial" w:hAnsi="Arial"/>
          <w:sz w:val="24"/>
        </w:rPr>
        <w:tab/>
        <w:t>On-network / On-demand Pre-arranged Group Call / Imminent Peril Group Call / Client Terminated (CT)</w:t>
      </w:r>
      <w:bookmarkEnd w:id="445"/>
      <w:bookmarkEnd w:id="446"/>
      <w:bookmarkEnd w:id="447"/>
    </w:p>
    <w:p w14:paraId="2D65CC4E" w14:textId="77777777" w:rsidR="00A77C82" w:rsidRDefault="00A77C82" w:rsidP="00E972B2">
      <w:pPr>
        <w:pStyle w:val="H6"/>
      </w:pPr>
      <w:bookmarkStart w:id="448" w:name="_Toc52787523"/>
      <w:bookmarkStart w:id="449" w:name="_Toc52787704"/>
      <w:r>
        <w:t>6.1.1.11.1</w:t>
      </w:r>
      <w:r>
        <w:tab/>
        <w:t>Test Purpose (TP)</w:t>
      </w:r>
      <w:bookmarkEnd w:id="448"/>
      <w:bookmarkEnd w:id="449"/>
    </w:p>
    <w:p w14:paraId="355B9252" w14:textId="77777777" w:rsidR="00A77C82" w:rsidRDefault="00A77C82" w:rsidP="00E972B2">
      <w:pPr>
        <w:pStyle w:val="H6"/>
      </w:pPr>
      <w:r>
        <w:t>(1)</w:t>
      </w:r>
    </w:p>
    <w:p w14:paraId="1509204B" w14:textId="77777777" w:rsidR="00A77C82" w:rsidRDefault="00A77C82" w:rsidP="00E972B2">
      <w:pPr>
        <w:pStyle w:val="PL"/>
      </w:pPr>
      <w:r>
        <w:rPr>
          <w:b/>
          <w:noProof w:val="0"/>
        </w:rPr>
        <w:t>with</w:t>
      </w:r>
      <w:r>
        <w:rPr>
          <w:noProof w:val="0"/>
        </w:rPr>
        <w:t xml:space="preserve"> { the UE (MCVideo Client) registered and authorized for MCVideo Service }</w:t>
      </w:r>
    </w:p>
    <w:p w14:paraId="1A28A22F" w14:textId="77777777" w:rsidR="00A77C82" w:rsidRDefault="00A77C82" w:rsidP="00E972B2">
      <w:pPr>
        <w:pStyle w:val="PL"/>
      </w:pPr>
      <w:r>
        <w:rPr>
          <w:noProof w:val="0"/>
        </w:rPr>
        <w:t>ensure that {</w:t>
      </w:r>
    </w:p>
    <w:p w14:paraId="23E29CBF"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Imminent Peril Group Call and the MCVideo User answers the call }</w:t>
      </w:r>
    </w:p>
    <w:p w14:paraId="47A423A7" w14:textId="77777777" w:rsidR="00A77C82" w:rsidRDefault="00A77C82" w:rsidP="00E972B2">
      <w:pPr>
        <w:pStyle w:val="PL"/>
      </w:pPr>
      <w:r>
        <w:rPr>
          <w:b/>
          <w:noProof w:val="0"/>
        </w:rPr>
        <w:t>then</w:t>
      </w:r>
      <w:r>
        <w:rPr>
          <w:noProof w:val="0"/>
        </w:rPr>
        <w:t xml:space="preserve"> { the MCVideo Client responds to the SS (MCVideo Server) with a SIP 200 (OK) message }</w:t>
      </w:r>
    </w:p>
    <w:p w14:paraId="7EF89674" w14:textId="77777777" w:rsidR="00A77C82" w:rsidRDefault="00A77C82" w:rsidP="00E972B2">
      <w:pPr>
        <w:pStyle w:val="PL"/>
      </w:pPr>
      <w:r>
        <w:rPr>
          <w:noProof w:val="0"/>
        </w:rPr>
        <w:t xml:space="preserve">           }</w:t>
      </w:r>
    </w:p>
    <w:p w14:paraId="21B0E9B6" w14:textId="77777777" w:rsidR="00A77C82" w:rsidRDefault="00A77C82" w:rsidP="00E972B2">
      <w:pPr>
        <w:pStyle w:val="PL"/>
      </w:pPr>
    </w:p>
    <w:p w14:paraId="1B02B17A" w14:textId="77777777" w:rsidR="00A77C82" w:rsidRDefault="00A77C82" w:rsidP="00E972B2">
      <w:pPr>
        <w:pStyle w:val="H6"/>
      </w:pPr>
      <w:r>
        <w:t>(2)</w:t>
      </w:r>
    </w:p>
    <w:p w14:paraId="515F5E4D" w14:textId="77777777" w:rsidR="00A77C82" w:rsidRDefault="00A77C82" w:rsidP="00E972B2">
      <w:pPr>
        <w:pStyle w:val="PL"/>
      </w:pPr>
      <w:r>
        <w:rPr>
          <w:b/>
          <w:noProof w:val="0"/>
        </w:rPr>
        <w:t>with</w:t>
      </w:r>
      <w:r>
        <w:rPr>
          <w:noProof w:val="0"/>
        </w:rPr>
        <w:t xml:space="preserve"> { the UE (MCVideo Client) having an ongoing MCVideo Pre-arranged Imminent Peril Group Call }</w:t>
      </w:r>
    </w:p>
    <w:p w14:paraId="52B186AA" w14:textId="77777777" w:rsidR="00A77C82" w:rsidRDefault="00A77C82" w:rsidP="00E972B2">
      <w:pPr>
        <w:pStyle w:val="PL"/>
      </w:pPr>
      <w:r>
        <w:rPr>
          <w:noProof w:val="0"/>
        </w:rPr>
        <w:t>ensure that {</w:t>
      </w:r>
    </w:p>
    <w:p w14:paraId="7F8807AA"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09AF1C8" w14:textId="77777777" w:rsidR="00A77C82" w:rsidRDefault="00A77C82" w:rsidP="00E972B2">
      <w:pPr>
        <w:pStyle w:val="PL"/>
      </w:pPr>
      <w:r>
        <w:rPr>
          <w:noProof w:val="0"/>
        </w:rPr>
        <w:t xml:space="preserve">    </w:t>
      </w:r>
      <w:r>
        <w:rPr>
          <w:b/>
          <w:noProof w:val="0"/>
        </w:rPr>
        <w:t>then</w:t>
      </w:r>
      <w:r>
        <w:rPr>
          <w:noProof w:val="0"/>
        </w:rPr>
        <w:t xml:space="preserve"> { the UE (MCVideo Client) provides media transmission notification to the MCVideo User </w:t>
      </w:r>
      <w:r>
        <w:rPr>
          <w:b/>
          <w:bCs/>
          <w:noProof w:val="0"/>
        </w:rPr>
        <w:t>and</w:t>
      </w:r>
      <w:r>
        <w:rPr>
          <w:noProof w:val="0"/>
        </w:rPr>
        <w:t xml:space="preserve"> sends a Receive Media Request message to the SS (MCVideo Server) }</w:t>
      </w:r>
    </w:p>
    <w:p w14:paraId="733A4438" w14:textId="77777777" w:rsidR="00A77C82" w:rsidRDefault="00A77C82" w:rsidP="00E972B2">
      <w:pPr>
        <w:pStyle w:val="PL"/>
      </w:pPr>
      <w:r>
        <w:rPr>
          <w:noProof w:val="0"/>
        </w:rPr>
        <w:t xml:space="preserve">           </w:t>
      </w:r>
    </w:p>
    <w:p w14:paraId="1D580BE3" w14:textId="77777777" w:rsidR="00A77C82" w:rsidRDefault="00A77C82" w:rsidP="00E972B2">
      <w:pPr>
        <w:pStyle w:val="PL"/>
      </w:pPr>
    </w:p>
    <w:p w14:paraId="55CCBA89" w14:textId="77777777" w:rsidR="00A77C82" w:rsidRDefault="00A77C82" w:rsidP="00E972B2">
      <w:pPr>
        <w:pStyle w:val="H6"/>
      </w:pPr>
      <w:r>
        <w:t>(3)</w:t>
      </w:r>
    </w:p>
    <w:p w14:paraId="2A1D0704" w14:textId="77777777" w:rsidR="00A77C82" w:rsidRDefault="00A77C82" w:rsidP="00E972B2">
      <w:pPr>
        <w:pStyle w:val="PL"/>
      </w:pPr>
      <w:r>
        <w:rPr>
          <w:b/>
          <w:noProof w:val="0"/>
        </w:rPr>
        <w:t>with</w:t>
      </w:r>
      <w:r>
        <w:rPr>
          <w:noProof w:val="0"/>
        </w:rPr>
        <w:t xml:space="preserve"> { the UE (MCVideo Client) having an ongoing MCVideo On-network Pre-arranged Imminent Peril Group Call }</w:t>
      </w:r>
    </w:p>
    <w:p w14:paraId="36A2F7D9" w14:textId="77777777" w:rsidR="00A77C82" w:rsidRDefault="00A77C82" w:rsidP="00E972B2">
      <w:pPr>
        <w:pStyle w:val="PL"/>
      </w:pPr>
      <w:r>
        <w:rPr>
          <w:noProof w:val="0"/>
        </w:rPr>
        <w:t>ensure that {</w:t>
      </w:r>
    </w:p>
    <w:p w14:paraId="250B200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36D9022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3E34D9A1" w14:textId="77777777" w:rsidR="00A77C82" w:rsidRDefault="00A77C82" w:rsidP="00E972B2">
      <w:pPr>
        <w:pStyle w:val="PL"/>
      </w:pPr>
      <w:r>
        <w:rPr>
          <w:noProof w:val="0"/>
        </w:rPr>
        <w:t xml:space="preserve">           }</w:t>
      </w:r>
    </w:p>
    <w:p w14:paraId="0C8DBD33" w14:textId="77777777" w:rsidR="00A77C82" w:rsidRDefault="00A77C82" w:rsidP="00E972B2">
      <w:pPr>
        <w:pStyle w:val="PL"/>
      </w:pPr>
    </w:p>
    <w:p w14:paraId="349FFA7C" w14:textId="77777777" w:rsidR="00A77C82" w:rsidRDefault="00A77C82" w:rsidP="00E972B2">
      <w:pPr>
        <w:pStyle w:val="H6"/>
      </w:pPr>
      <w:r>
        <w:t>(4)</w:t>
      </w:r>
    </w:p>
    <w:p w14:paraId="78594049"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1304172D" w14:textId="77777777" w:rsidR="00A77C82" w:rsidRDefault="00A77C82" w:rsidP="00E972B2">
      <w:pPr>
        <w:pStyle w:val="PL"/>
      </w:pPr>
      <w:r>
        <w:rPr>
          <w:noProof w:val="0"/>
        </w:rPr>
        <w:t>ensure that {</w:t>
      </w:r>
    </w:p>
    <w:p w14:paraId="1EF9C722"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6F591626"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message and leaves the MCVideo Session }</w:t>
      </w:r>
    </w:p>
    <w:p w14:paraId="47B3B5DA" w14:textId="77777777" w:rsidR="00A77C82" w:rsidRDefault="00A77C82" w:rsidP="00E972B2">
      <w:pPr>
        <w:pStyle w:val="PL"/>
      </w:pPr>
      <w:r>
        <w:rPr>
          <w:noProof w:val="0"/>
        </w:rPr>
        <w:t xml:space="preserve">           }</w:t>
      </w:r>
    </w:p>
    <w:p w14:paraId="54544463" w14:textId="77777777" w:rsidR="00A77C82" w:rsidRDefault="00A77C82" w:rsidP="00E972B2">
      <w:pPr>
        <w:pStyle w:val="PL"/>
      </w:pPr>
    </w:p>
    <w:p w14:paraId="3FD05BC9" w14:textId="77777777" w:rsidR="00A77C82" w:rsidRDefault="00A77C82" w:rsidP="00E972B2">
      <w:pPr>
        <w:pStyle w:val="H6"/>
      </w:pPr>
      <w:bookmarkStart w:id="450" w:name="_Toc52787524"/>
      <w:bookmarkStart w:id="451" w:name="_Toc52787705"/>
      <w:r>
        <w:t>6.1.1.11.2</w:t>
      </w:r>
      <w:r>
        <w:tab/>
        <w:t>Conformance requirements</w:t>
      </w:r>
      <w:bookmarkEnd w:id="450"/>
      <w:bookmarkEnd w:id="451"/>
    </w:p>
    <w:p w14:paraId="375E1559" w14:textId="77777777" w:rsidR="00A77C82" w:rsidRDefault="00A77C82" w:rsidP="00A77C82">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65BD51" w14:textId="77777777" w:rsidR="00A77C82" w:rsidRDefault="00A77C82" w:rsidP="00A77C82">
      <w:r>
        <w:t>[TS 24.281, clause 9.2.1.2.1.2]</w:t>
      </w:r>
    </w:p>
    <w:p w14:paraId="6D1C98ED" w14:textId="77777777" w:rsidR="00A77C82" w:rsidRDefault="00A77C82" w:rsidP="00A77C82">
      <w:r>
        <w:t>In the procedures in this subclause:</w:t>
      </w:r>
    </w:p>
    <w:p w14:paraId="7D23A764"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5BD9ABBA"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489DD6E9"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A4A8867" w14:textId="77777777" w:rsidR="00A77C82" w:rsidRDefault="00A77C82" w:rsidP="00A77C82">
      <w:r>
        <w:t>The MCVideo client:</w:t>
      </w:r>
    </w:p>
    <w:p w14:paraId="485FB680" w14:textId="77777777" w:rsidR="00A77C82" w:rsidRDefault="00A77C82" w:rsidP="00A77C82">
      <w:pPr>
        <w:ind w:left="568" w:hanging="284"/>
      </w:pPr>
      <w:r>
        <w:t>1)</w:t>
      </w:r>
      <w:r>
        <w:tab/>
        <w:t>may reject the SIP INVITE request if either of the following conditions are met:</w:t>
      </w:r>
    </w:p>
    <w:p w14:paraId="1AE93999" w14:textId="77777777" w:rsidR="00A77C82" w:rsidRDefault="00A77C82" w:rsidP="00A77C82">
      <w:pPr>
        <w:ind w:left="851" w:hanging="284"/>
      </w:pPr>
      <w:r>
        <w:t>a)</w:t>
      </w:r>
      <w:r>
        <w:tab/>
        <w:t>MCVideo client does not have enough resources to handle the call; or</w:t>
      </w:r>
    </w:p>
    <w:p w14:paraId="0053680B" w14:textId="77777777" w:rsidR="00A77C82" w:rsidRDefault="00A77C82" w:rsidP="00A77C82">
      <w:pPr>
        <w:ind w:left="851" w:hanging="284"/>
      </w:pPr>
      <w:r>
        <w:t>b)</w:t>
      </w:r>
      <w:r>
        <w:tab/>
        <w:t>any other reason outside the scope of this specification;</w:t>
      </w:r>
    </w:p>
    <w:p w14:paraId="1ACB3016"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000776B"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2CF1E0F2"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64F69AC"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F95D73B" w14:textId="77777777" w:rsidR="00A77C82" w:rsidRDefault="00A77C82" w:rsidP="00A77C82">
      <w:pPr>
        <w:ind w:left="851" w:hanging="284"/>
      </w:pPr>
      <w:r>
        <w:t>a)</w:t>
      </w:r>
      <w:r>
        <w:tab/>
        <w:t>should display to the MCVideo user an indication that this is a SIP INVITE request for an MCVideo emergency group call and:</w:t>
      </w:r>
    </w:p>
    <w:p w14:paraId="726ED3EA"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0C49DEA"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1EACEAF"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1807DDA7" w14:textId="77777777" w:rsidR="00A77C82" w:rsidRDefault="00A77C82" w:rsidP="00A77C82">
      <w:pPr>
        <w:ind w:left="851" w:hanging="284"/>
      </w:pPr>
      <w:r>
        <w:t>b)</w:t>
      </w:r>
      <w:r>
        <w:tab/>
        <w:t>shall set the MCVideo emergency group state to "MVEG 2: in-progress";</w:t>
      </w:r>
    </w:p>
    <w:p w14:paraId="00CF0D7D" w14:textId="77777777" w:rsidR="00A77C82" w:rsidRDefault="00A77C82" w:rsidP="00A77C82">
      <w:pPr>
        <w:ind w:left="851" w:hanging="284"/>
      </w:pPr>
      <w:r>
        <w:t>c)</w:t>
      </w:r>
      <w:r>
        <w:tab/>
        <w:t>shall set the MCVideo imminent peril group state to "MVIG 1: no-imminent-peril"; and</w:t>
      </w:r>
    </w:p>
    <w:p w14:paraId="22452245" w14:textId="77777777" w:rsidR="00A77C82" w:rsidRDefault="00A77C82" w:rsidP="00A77C82">
      <w:pPr>
        <w:ind w:left="851" w:hanging="284"/>
      </w:pPr>
      <w:r>
        <w:t>d)</w:t>
      </w:r>
      <w:r>
        <w:tab/>
        <w:t>shall set the MCVideo imminent peril group call state to "MVIGC 1: imminent-peril-gc-capable"; otherwise</w:t>
      </w:r>
    </w:p>
    <w:p w14:paraId="51406AD6"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F4F7ACF" w14:textId="77777777" w:rsidR="00A77C82" w:rsidRDefault="00A77C82" w:rsidP="00A77C82">
      <w:pPr>
        <w:ind w:left="851" w:hanging="284"/>
      </w:pPr>
      <w:r>
        <w:t>a)</w:t>
      </w:r>
      <w:r>
        <w:tab/>
        <w:t>should display to the MCVideo user an indication that this is a SIP INVITE request for an MCVideo imminent peril group call and:</w:t>
      </w:r>
    </w:p>
    <w:p w14:paraId="172717F1"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51CE29A1"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6D1FDE5A" w14:textId="77777777" w:rsidR="00A77C82" w:rsidRDefault="00A77C82" w:rsidP="00A77C82">
      <w:pPr>
        <w:ind w:left="851" w:hanging="284"/>
      </w:pPr>
      <w:r>
        <w:t>b)</w:t>
      </w:r>
      <w:r>
        <w:tab/>
        <w:t>shall set the MCVideo imminent peril group state to "MVIG 2: in-progress";</w:t>
      </w:r>
    </w:p>
    <w:p w14:paraId="7AA20CDE" w14:textId="77777777" w:rsidR="00A77C82" w:rsidRDefault="00A77C82" w:rsidP="00A77C82">
      <w:pPr>
        <w:ind w:left="568" w:hanging="284"/>
      </w:pPr>
      <w:r>
        <w:t>6)</w:t>
      </w:r>
      <w:r>
        <w:tab/>
        <w:t>may display to the MCVideo user the MCVideo ID of the inviting MCVideo user;</w:t>
      </w:r>
    </w:p>
    <w:p w14:paraId="35D48953"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35A5058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6D2C83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F58BA15"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9E77D02"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40B3BD92"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A7C700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22E22B76" w14:textId="77777777" w:rsidR="00A77C82" w:rsidRDefault="00A77C82" w:rsidP="00A77C82">
      <w:r>
        <w:t xml:space="preserve"> [TS 24.581, clause 6.2.5.2.2]</w:t>
      </w:r>
    </w:p>
    <w:p w14:paraId="59AA17D2" w14:textId="77777777" w:rsidR="00A77C82" w:rsidRDefault="00A77C82" w:rsidP="00A77C82">
      <w:r>
        <w:t>When an MCVideo call is established, the terminating transmission participant:</w:t>
      </w:r>
    </w:p>
    <w:p w14:paraId="6D60B7D7" w14:textId="77777777" w:rsidR="00A77C82" w:rsidRDefault="00A77C82" w:rsidP="00A77C82">
      <w:pPr>
        <w:ind w:left="568" w:hanging="284"/>
      </w:pPr>
      <w:r>
        <w:t>1.</w:t>
      </w:r>
      <w:r>
        <w:tab/>
        <w:t>shall create an instance of a 'Transmission participant state transition diagram for general reception control operation'; and</w:t>
      </w:r>
    </w:p>
    <w:p w14:paraId="3279AA2B" w14:textId="77777777" w:rsidR="00A77C82" w:rsidRDefault="00A77C82" w:rsidP="00A77C82">
      <w:pPr>
        <w:ind w:left="568" w:hanging="284"/>
      </w:pPr>
      <w:r>
        <w:t>2.</w:t>
      </w:r>
      <w:r>
        <w:tab/>
        <w:t>shall enter the 'U: reception controller' state.</w:t>
      </w:r>
    </w:p>
    <w:p w14:paraId="0081FF3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629121D" w14:textId="77777777" w:rsidR="00A77C82" w:rsidRDefault="00A77C82" w:rsidP="00A77C82">
      <w:r>
        <w:t>[TS 24.581, clause 6.2.5.3.2]</w:t>
      </w:r>
    </w:p>
    <w:p w14:paraId="40A8A54C" w14:textId="77777777" w:rsidR="00A77C82" w:rsidRDefault="00A77C82" w:rsidP="00A77C82">
      <w:r>
        <w:t>Upon receiving the media transmission notification from the transmission control server, the transmission participant:</w:t>
      </w:r>
    </w:p>
    <w:p w14:paraId="20DA33E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E052A08" w14:textId="77777777" w:rsidR="00A77C82" w:rsidRDefault="00A77C82" w:rsidP="00A77C82">
      <w:pPr>
        <w:ind w:left="851" w:hanging="284"/>
      </w:pPr>
      <w:r>
        <w:t>a.</w:t>
      </w:r>
      <w:r>
        <w:tab/>
        <w:t>shall include the Message Type field set to '6' (Media transmission notification); and</w:t>
      </w:r>
    </w:p>
    <w:p w14:paraId="572A794E" w14:textId="77777777" w:rsidR="00A77C82" w:rsidRDefault="00A77C82" w:rsidP="00A77C82">
      <w:pPr>
        <w:ind w:left="851" w:hanging="284"/>
      </w:pPr>
      <w:r>
        <w:t>b.</w:t>
      </w:r>
      <w:r>
        <w:tab/>
        <w:t>shall include the Source field set to '0' (the transmission participant is the source);</w:t>
      </w:r>
    </w:p>
    <w:p w14:paraId="137C7DAE" w14:textId="77777777" w:rsidR="00A77C82" w:rsidRDefault="00A77C82" w:rsidP="00A77C82">
      <w:pPr>
        <w:ind w:left="568" w:hanging="284"/>
      </w:pPr>
      <w:r>
        <w:t>2.</w:t>
      </w:r>
      <w:r>
        <w:tab/>
        <w:t>shall provide media transmission notification to the user;</w:t>
      </w:r>
    </w:p>
    <w:p w14:paraId="29EE359C" w14:textId="77777777" w:rsidR="00A77C82" w:rsidRDefault="00A77C82" w:rsidP="00A77C82">
      <w:pPr>
        <w:ind w:left="568" w:hanging="284"/>
      </w:pPr>
      <w:r>
        <w:t>3.</w:t>
      </w:r>
      <w:r>
        <w:tab/>
        <w:t>shall store the User ID and the SSRC of the user transmitting the media;</w:t>
      </w:r>
    </w:p>
    <w:p w14:paraId="328B5A65" w14:textId="77777777" w:rsidR="00A77C82" w:rsidRDefault="00A77C82" w:rsidP="00A77C82">
      <w:pPr>
        <w:ind w:left="568" w:hanging="284"/>
      </w:pPr>
      <w:r>
        <w:t>4.</w:t>
      </w:r>
      <w:r>
        <w:tab/>
        <w:t>if the Reception Mode field is set to '0' indicating automatic reception mode:</w:t>
      </w:r>
    </w:p>
    <w:p w14:paraId="27179B6D" w14:textId="77777777" w:rsidR="00A77C82" w:rsidRDefault="00A77C82" w:rsidP="00A77C82">
      <w:pPr>
        <w:ind w:left="851" w:hanging="284"/>
      </w:pPr>
      <w:r>
        <w:t>a.</w:t>
      </w:r>
      <w:r>
        <w:tab/>
        <w:t>shall create an instance of the 'Transmission participant state transition diagram for basic reception control operation';</w:t>
      </w:r>
    </w:p>
    <w:p w14:paraId="4FB26A0E"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0A9B838A" w14:textId="77777777" w:rsidR="00A77C82" w:rsidRDefault="00A77C82" w:rsidP="00A77C82">
      <w:pPr>
        <w:ind w:left="851" w:hanging="284"/>
      </w:pPr>
      <w:r>
        <w:t>c.</w:t>
      </w:r>
      <w:r>
        <w:tab/>
        <w:t>shall enter the 'U: has permission to receive' state;</w:t>
      </w:r>
    </w:p>
    <w:p w14:paraId="0B12008E" w14:textId="77777777" w:rsidR="00A77C82" w:rsidRDefault="00A77C82" w:rsidP="00A77C82">
      <w:pPr>
        <w:ind w:left="568" w:hanging="284"/>
      </w:pPr>
      <w:r>
        <w:t>5.</w:t>
      </w:r>
      <w:r>
        <w:tab/>
        <w:t>may display the details of the incoming media to the user; and</w:t>
      </w:r>
    </w:p>
    <w:p w14:paraId="4CABFCA2" w14:textId="77777777" w:rsidR="00A77C82" w:rsidRDefault="00A77C82" w:rsidP="00A77C82">
      <w:pPr>
        <w:ind w:left="568" w:hanging="284"/>
      </w:pPr>
      <w:r>
        <w:t>6.</w:t>
      </w:r>
      <w:r>
        <w:tab/>
        <w:t>shall remain in the 'U: reception controller' state.</w:t>
      </w:r>
    </w:p>
    <w:p w14:paraId="7D07C3C4" w14:textId="77777777" w:rsidR="00A77C82" w:rsidRDefault="00A77C82" w:rsidP="00A77C82">
      <w:r>
        <w:t>[TS 24.581, clause 6.2.5.3.3]</w:t>
      </w:r>
    </w:p>
    <w:p w14:paraId="2DEE2C24" w14:textId="77777777" w:rsidR="00A77C82" w:rsidRDefault="00A77C82" w:rsidP="00A77C82">
      <w:r>
        <w:t>Upon receiving an indication from the user to request permission to receive media, the transmission participant:</w:t>
      </w:r>
    </w:p>
    <w:p w14:paraId="25203753" w14:textId="77777777" w:rsidR="00A77C82" w:rsidRDefault="00A77C82" w:rsidP="00A77C82">
      <w:pPr>
        <w:ind w:left="568" w:hanging="284"/>
      </w:pPr>
      <w:r>
        <w:t>1.</w:t>
      </w:r>
      <w:r>
        <w:tab/>
        <w:t>shall send the Receive Media Request message toward the transmission control server; The Receive Media Request message:</w:t>
      </w:r>
    </w:p>
    <w:p w14:paraId="5FF72140"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6C373A3"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3337F075" w14:textId="77777777" w:rsidR="00A77C82" w:rsidRDefault="00A77C82" w:rsidP="00A77C82">
      <w:pPr>
        <w:ind w:left="568" w:hanging="284"/>
      </w:pPr>
      <w:r>
        <w:t>2.</w:t>
      </w:r>
      <w:r>
        <w:tab/>
        <w:t>shall create an instance of the 'Transmission participant state transition diagram for basic reception control operation';</w:t>
      </w:r>
    </w:p>
    <w:p w14:paraId="041093D8"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0B04890F" w14:textId="77777777" w:rsidR="00A77C82" w:rsidRDefault="00A77C82" w:rsidP="00A77C82">
      <w:pPr>
        <w:ind w:left="568" w:hanging="284"/>
      </w:pPr>
      <w:r>
        <w:t>4.</w:t>
      </w:r>
      <w:r>
        <w:tab/>
        <w:t>shall remain in the 'U: reception controller' state.</w:t>
      </w:r>
    </w:p>
    <w:p w14:paraId="480AB1C8" w14:textId="77777777" w:rsidR="00A77C82" w:rsidRDefault="00A77C82" w:rsidP="00A77C82">
      <w:r>
        <w:t>[TS 24.581, clause 6.2.5.4.5]</w:t>
      </w:r>
    </w:p>
    <w:p w14:paraId="5D531B5F" w14:textId="77777777" w:rsidR="00A77C82" w:rsidRDefault="00A77C82" w:rsidP="00A77C82">
      <w:r>
        <w:t>Upon receiving a granted response for Receive media request message, the transmission participant:</w:t>
      </w:r>
    </w:p>
    <w:p w14:paraId="584E03EC"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43F94A9A" w14:textId="77777777" w:rsidR="00A77C82" w:rsidRDefault="00A77C82" w:rsidP="00A77C82">
      <w:pPr>
        <w:ind w:left="851" w:hanging="284"/>
      </w:pPr>
      <w:r>
        <w:t>a.</w:t>
      </w:r>
      <w:r>
        <w:tab/>
        <w:t>shall include the Message Type field set to '7' (Receive media response); and</w:t>
      </w:r>
    </w:p>
    <w:p w14:paraId="4DAFD5EE" w14:textId="77777777" w:rsidR="00A77C82" w:rsidRDefault="00A77C82" w:rsidP="00A77C82">
      <w:pPr>
        <w:ind w:left="851" w:hanging="284"/>
      </w:pPr>
      <w:r>
        <w:t>b.</w:t>
      </w:r>
      <w:r>
        <w:tab/>
        <w:t>shall include the Source field set to '0' (the transmission participant is the source);</w:t>
      </w:r>
    </w:p>
    <w:p w14:paraId="6DAED916" w14:textId="77777777" w:rsidR="00A77C82" w:rsidRDefault="00A77C82" w:rsidP="00A77C82">
      <w:pPr>
        <w:ind w:left="568" w:hanging="284"/>
      </w:pPr>
      <w:r>
        <w:t>2.</w:t>
      </w:r>
      <w:r>
        <w:tab/>
        <w:t>shall provide receive media success notification to the user;</w:t>
      </w:r>
    </w:p>
    <w:p w14:paraId="67CB01B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720E033A" w14:textId="77777777" w:rsidR="00A77C82" w:rsidRDefault="00A77C82" w:rsidP="00A77C82">
      <w:pPr>
        <w:ind w:left="568" w:hanging="284"/>
      </w:pPr>
      <w:r>
        <w:t>4.</w:t>
      </w:r>
      <w:r>
        <w:tab/>
        <w:t>shall stop timer T103 (Receive Media Request); and</w:t>
      </w:r>
    </w:p>
    <w:p w14:paraId="1E9EACED" w14:textId="77777777" w:rsidR="00A77C82" w:rsidRDefault="00A77C82" w:rsidP="00A77C82">
      <w:pPr>
        <w:ind w:left="568" w:hanging="284"/>
      </w:pPr>
      <w:r>
        <w:t>5.</w:t>
      </w:r>
      <w:r>
        <w:tab/>
        <w:t>shall enter the 'U: has permission to receive' state.</w:t>
      </w:r>
    </w:p>
    <w:p w14:paraId="485CC675" w14:textId="77777777" w:rsidR="00A77C82" w:rsidRDefault="00A77C82" w:rsidP="00A77C82">
      <w:r>
        <w:t>[TS 24.581, clause 6.2.5.5.3]</w:t>
      </w:r>
    </w:p>
    <w:p w14:paraId="2A363F7C" w14:textId="77777777" w:rsidR="00A77C82" w:rsidRDefault="00A77C82" w:rsidP="00A77C82">
      <w:r>
        <w:t>Upon receiving an indication from the user to end the RTP media reception, the transmission participant:</w:t>
      </w:r>
    </w:p>
    <w:p w14:paraId="7E2E4EBC" w14:textId="77777777" w:rsidR="00A77C82" w:rsidRDefault="00A77C82" w:rsidP="00A77C82">
      <w:pPr>
        <w:ind w:left="568" w:hanging="284"/>
      </w:pPr>
      <w:r>
        <w:t>1.</w:t>
      </w:r>
      <w:r>
        <w:tab/>
        <w:t>shall send a Media reception end request message towards the transmission control server The Media reception end request message:</w:t>
      </w:r>
    </w:p>
    <w:p w14:paraId="518F8891"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0A770FB3" w14:textId="77777777" w:rsidR="00A77C82" w:rsidRDefault="00A77C82" w:rsidP="00A77C82">
      <w:pPr>
        <w:ind w:left="851" w:hanging="284"/>
      </w:pPr>
      <w:r>
        <w:t>b.</w:t>
      </w:r>
      <w:r>
        <w:tab/>
        <w:t>shall include the SSRC of user transmitting the media in the Media reception end request message;</w:t>
      </w:r>
    </w:p>
    <w:p w14:paraId="14A20485" w14:textId="77777777" w:rsidR="00A77C82" w:rsidRDefault="00A77C82" w:rsidP="00A77C82">
      <w:pPr>
        <w:ind w:left="568" w:hanging="284"/>
      </w:pPr>
      <w:r>
        <w:t>2.</w:t>
      </w:r>
      <w:r>
        <w:tab/>
        <w:t>shall remove the indication that the participant is overriding without revoke if this indication is stored;</w:t>
      </w:r>
    </w:p>
    <w:p w14:paraId="26942887" w14:textId="77777777" w:rsidR="00A77C82" w:rsidRDefault="00A77C82" w:rsidP="00A77C82">
      <w:pPr>
        <w:ind w:left="568" w:hanging="284"/>
      </w:pPr>
      <w:r>
        <w:t>3.</w:t>
      </w:r>
      <w:r>
        <w:tab/>
        <w:t>shall remove the indication that the participant is overridden without revoke if this indication is stored;</w:t>
      </w:r>
    </w:p>
    <w:p w14:paraId="1CE37E17" w14:textId="77777777" w:rsidR="00A77C82" w:rsidRDefault="00A77C82" w:rsidP="00A77C82">
      <w:pPr>
        <w:ind w:left="568" w:hanging="284"/>
      </w:pPr>
      <w:r>
        <w:t>4.</w:t>
      </w:r>
      <w:r>
        <w:tab/>
        <w:t>shall start timer T104 (Receive Media Release) and initialize counter C104 (Receive Media Release) to 1; and</w:t>
      </w:r>
    </w:p>
    <w:p w14:paraId="5E68F0ED" w14:textId="77777777" w:rsidR="00A77C82" w:rsidRDefault="00A77C82" w:rsidP="00A77C82">
      <w:pPr>
        <w:ind w:left="568" w:hanging="284"/>
      </w:pPr>
      <w:r>
        <w:t>5.</w:t>
      </w:r>
      <w:r>
        <w:tab/>
        <w:t>shall enter the 'U: pending reception release' state.</w:t>
      </w:r>
    </w:p>
    <w:p w14:paraId="7AEF9341" w14:textId="77777777" w:rsidR="00A77C82" w:rsidRDefault="00A77C82" w:rsidP="00A77C82">
      <w:r>
        <w:t>[TS 24.581, clause 6.2.5.6.4]</w:t>
      </w:r>
    </w:p>
    <w:p w14:paraId="53F118AD" w14:textId="77777777" w:rsidR="00A77C82" w:rsidRDefault="00A77C82" w:rsidP="00A77C82">
      <w:r>
        <w:t>Upon receiving a MRE response message, the transmission participant:</w:t>
      </w:r>
    </w:p>
    <w:p w14:paraId="634C8C9F" w14:textId="77777777" w:rsidR="00A77C82" w:rsidRDefault="00A77C82" w:rsidP="00A77C82">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0ABB9F8F" w14:textId="77777777" w:rsidR="00A77C82" w:rsidRDefault="00A77C82" w:rsidP="00A77C82">
      <w:pPr>
        <w:ind w:left="851" w:hanging="284"/>
      </w:pPr>
      <w:r>
        <w:t>a.</w:t>
      </w:r>
      <w:r>
        <w:tab/>
        <w:t>shall include the Message Type field set to '3' (Media reception end response); and</w:t>
      </w:r>
    </w:p>
    <w:p w14:paraId="5AE4E4B9" w14:textId="77777777" w:rsidR="00A77C82" w:rsidRDefault="00A77C82" w:rsidP="00A77C82">
      <w:pPr>
        <w:ind w:left="851" w:hanging="284"/>
      </w:pPr>
      <w:r>
        <w:t>b.</w:t>
      </w:r>
      <w:r>
        <w:tab/>
        <w:t>shall include the Source field set to '0' (the transmission participant is the source);</w:t>
      </w:r>
    </w:p>
    <w:p w14:paraId="1A277AC1" w14:textId="77777777" w:rsidR="00A77C82" w:rsidRDefault="00A77C82" w:rsidP="00A77C82">
      <w:pPr>
        <w:ind w:left="568" w:hanging="284"/>
      </w:pPr>
      <w:r>
        <w:t>2.</w:t>
      </w:r>
      <w:r>
        <w:tab/>
        <w:t>may provide a Media reception end notification to the MCVideo user;</w:t>
      </w:r>
    </w:p>
    <w:p w14:paraId="779D0704"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5E231A8A" w14:textId="77777777" w:rsidR="00A77C82" w:rsidRDefault="00A77C82" w:rsidP="00A77C82">
      <w:pPr>
        <w:ind w:left="568" w:hanging="284"/>
      </w:pPr>
      <w:r>
        <w:t>4.</w:t>
      </w:r>
      <w:r>
        <w:tab/>
        <w:t>shall stop timer T104 (Receive Media Release); and</w:t>
      </w:r>
    </w:p>
    <w:p w14:paraId="03BE042B" w14:textId="77777777" w:rsidR="00A77C82" w:rsidRDefault="00A77C82" w:rsidP="00A77C82">
      <w:pPr>
        <w:ind w:left="568" w:hanging="284"/>
      </w:pPr>
      <w:r>
        <w:t>5.</w:t>
      </w:r>
      <w:r>
        <w:tab/>
        <w:t>shall enter the 'terminated' state.</w:t>
      </w:r>
    </w:p>
    <w:p w14:paraId="2BB2858B" w14:textId="77777777" w:rsidR="00A77C82" w:rsidRDefault="00A77C82" w:rsidP="00E972B2">
      <w:pPr>
        <w:pStyle w:val="H6"/>
      </w:pPr>
      <w:bookmarkStart w:id="452" w:name="_Toc52787525"/>
      <w:bookmarkStart w:id="453" w:name="_Toc52787706"/>
      <w:r>
        <w:t>6.1.1.11.3</w:t>
      </w:r>
      <w:r>
        <w:tab/>
        <w:t>Test description</w:t>
      </w:r>
      <w:bookmarkEnd w:id="452"/>
      <w:bookmarkEnd w:id="453"/>
    </w:p>
    <w:p w14:paraId="7AB9E781" w14:textId="77777777" w:rsidR="00A77C82" w:rsidRDefault="00A77C82" w:rsidP="00E972B2">
      <w:pPr>
        <w:pStyle w:val="H6"/>
      </w:pPr>
      <w:r>
        <w:t>6.1.1.11.3.1</w:t>
      </w:r>
      <w:r>
        <w:tab/>
        <w:t>Pre-test conditions</w:t>
      </w:r>
    </w:p>
    <w:p w14:paraId="5B4749C9" w14:textId="77777777" w:rsidR="00812835" w:rsidRDefault="00812835" w:rsidP="00812835">
      <w:pPr>
        <w:pStyle w:val="H6"/>
      </w:pPr>
      <w:r w:rsidRPr="00102CE5">
        <w:t>Test configuration</w:t>
      </w:r>
      <w:r>
        <w:t>:</w:t>
      </w:r>
    </w:p>
    <w:p w14:paraId="58E67C22" w14:textId="77777777" w:rsidR="00812835" w:rsidRDefault="00812835" w:rsidP="00812835">
      <w:pPr>
        <w:pStyle w:val="B1"/>
      </w:pPr>
      <w:r>
        <w:t>-</w:t>
      </w:r>
      <w:r>
        <w:tab/>
        <w:t>Single cell configuration according to TS 36.579-1 [2] clause 5.2.2.2.1.</w:t>
      </w:r>
    </w:p>
    <w:p w14:paraId="1D351592" w14:textId="77777777" w:rsidR="00812835" w:rsidRDefault="00812835" w:rsidP="00812835">
      <w:pPr>
        <w:pStyle w:val="H6"/>
      </w:pPr>
      <w:r>
        <w:t>Preamble:</w:t>
      </w:r>
    </w:p>
    <w:p w14:paraId="18894720" w14:textId="77777777" w:rsidR="00812835" w:rsidRDefault="00812835" w:rsidP="00812835">
      <w:pPr>
        <w:pStyle w:val="B1"/>
      </w:pPr>
      <w:r>
        <w:t>-</w:t>
      </w:r>
      <w:r>
        <w:tab/>
        <w:t>The UE has performed procedure 'Initial registration' as described in TS 36.579-1 [2] clause 5.4.2.</w:t>
      </w:r>
    </w:p>
    <w:p w14:paraId="657A5C3B" w14:textId="77777777" w:rsidR="00812835" w:rsidRDefault="00812835" w:rsidP="00812835">
      <w:pPr>
        <w:pStyle w:val="B1"/>
      </w:pPr>
      <w:r>
        <w:t>-</w:t>
      </w:r>
      <w:r>
        <w:tab/>
      </w:r>
      <w:r w:rsidRPr="000573F5">
        <w:t>UE States at the end of the preamble</w:t>
      </w:r>
      <w:r>
        <w:t>:</w:t>
      </w:r>
    </w:p>
    <w:p w14:paraId="223139D3" w14:textId="77777777" w:rsidR="00812835" w:rsidRDefault="00812835" w:rsidP="00812835">
      <w:pPr>
        <w:pStyle w:val="B1"/>
        <w:ind w:left="852"/>
      </w:pPr>
      <w:r>
        <w:t>-</w:t>
      </w:r>
      <w:r>
        <w:tab/>
        <w:t>The UE is in RRC_IDLE state.</w:t>
      </w:r>
    </w:p>
    <w:p w14:paraId="558406D4" w14:textId="77777777" w:rsidR="00812835" w:rsidRDefault="00812835" w:rsidP="00812835">
      <w:pPr>
        <w:pStyle w:val="B1"/>
        <w:ind w:left="852"/>
      </w:pPr>
      <w:r>
        <w:t>-</w:t>
      </w:r>
      <w:r>
        <w:tab/>
        <w:t>The client is registered for MCVideo.</w:t>
      </w:r>
    </w:p>
    <w:p w14:paraId="796A3EBD" w14:textId="77777777" w:rsidR="00A77C82" w:rsidRDefault="00A77C82" w:rsidP="00E972B2">
      <w:pPr>
        <w:pStyle w:val="H6"/>
      </w:pPr>
      <w:r>
        <w:t>6.1.1.11.3.2</w:t>
      </w:r>
      <w:r>
        <w:tab/>
        <w:t>Test procedure sequence</w:t>
      </w:r>
    </w:p>
    <w:p w14:paraId="7BF5CB13" w14:textId="77777777" w:rsidR="00A77C82" w:rsidRDefault="00A77C82" w:rsidP="00E972B2">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A77C82" w14:paraId="25F9A38E" w14:textId="77777777" w:rsidTr="00A77C82">
        <w:trPr>
          <w:cantSplit/>
          <w:tblHeader/>
          <w:jc w:val="center"/>
        </w:trPr>
        <w:tc>
          <w:tcPr>
            <w:tcW w:w="623" w:type="dxa"/>
            <w:tcBorders>
              <w:top w:val="single" w:sz="4" w:space="0" w:color="auto"/>
              <w:left w:val="single" w:sz="4" w:space="0" w:color="auto"/>
              <w:bottom w:val="nil"/>
              <w:right w:val="single" w:sz="4" w:space="0" w:color="auto"/>
            </w:tcBorders>
            <w:hideMark/>
          </w:tcPr>
          <w:p w14:paraId="1F7C7FD5" w14:textId="77777777" w:rsidR="00A77C82" w:rsidRDefault="00A77C82" w:rsidP="00E972B2">
            <w:pPr>
              <w:pStyle w:val="TAH"/>
            </w:pPr>
            <w:r>
              <w:t>St</w:t>
            </w:r>
          </w:p>
        </w:tc>
        <w:tc>
          <w:tcPr>
            <w:tcW w:w="3782" w:type="dxa"/>
            <w:tcBorders>
              <w:top w:val="single" w:sz="4" w:space="0" w:color="auto"/>
              <w:left w:val="single" w:sz="4" w:space="0" w:color="auto"/>
              <w:bottom w:val="nil"/>
              <w:right w:val="single" w:sz="4" w:space="0" w:color="auto"/>
            </w:tcBorders>
            <w:hideMark/>
          </w:tcPr>
          <w:p w14:paraId="0640BF76" w14:textId="77777777" w:rsidR="00A77C82" w:rsidRDefault="00A77C82" w:rsidP="00E972B2">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7CFDC45E"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E633453" w14:textId="77777777" w:rsidR="00A77C82" w:rsidRDefault="00A77C82" w:rsidP="00E972B2">
            <w:pPr>
              <w:pStyle w:val="TAH"/>
            </w:pPr>
            <w:r>
              <w:t>TP</w:t>
            </w:r>
          </w:p>
        </w:tc>
        <w:tc>
          <w:tcPr>
            <w:tcW w:w="990" w:type="dxa"/>
            <w:tcBorders>
              <w:top w:val="single" w:sz="4" w:space="0" w:color="auto"/>
              <w:left w:val="single" w:sz="4" w:space="0" w:color="auto"/>
              <w:bottom w:val="nil"/>
              <w:right w:val="single" w:sz="4" w:space="0" w:color="auto"/>
            </w:tcBorders>
            <w:hideMark/>
          </w:tcPr>
          <w:p w14:paraId="2EDB1677" w14:textId="77777777" w:rsidR="00A77C82" w:rsidRDefault="00A77C82" w:rsidP="00E972B2">
            <w:pPr>
              <w:pStyle w:val="TAH"/>
            </w:pPr>
            <w:r>
              <w:t>Verdict</w:t>
            </w:r>
          </w:p>
        </w:tc>
      </w:tr>
      <w:tr w:rsidR="00A77C82" w14:paraId="1BDBA72C" w14:textId="77777777" w:rsidTr="00A77C82">
        <w:trPr>
          <w:cantSplit/>
          <w:tblHeader/>
          <w:jc w:val="center"/>
        </w:trPr>
        <w:tc>
          <w:tcPr>
            <w:tcW w:w="623" w:type="dxa"/>
            <w:tcBorders>
              <w:top w:val="nil"/>
              <w:left w:val="single" w:sz="4" w:space="0" w:color="auto"/>
              <w:bottom w:val="single" w:sz="4" w:space="0" w:color="auto"/>
              <w:right w:val="single" w:sz="4" w:space="0" w:color="auto"/>
            </w:tcBorders>
          </w:tcPr>
          <w:p w14:paraId="75044DA2" w14:textId="77777777" w:rsidR="00A77C82" w:rsidRDefault="00A77C82" w:rsidP="00E972B2">
            <w:pPr>
              <w:pStyle w:val="TAH"/>
            </w:pPr>
          </w:p>
        </w:tc>
        <w:tc>
          <w:tcPr>
            <w:tcW w:w="3782" w:type="dxa"/>
            <w:tcBorders>
              <w:top w:val="nil"/>
              <w:left w:val="single" w:sz="4" w:space="0" w:color="auto"/>
              <w:bottom w:val="single" w:sz="4" w:space="0" w:color="auto"/>
              <w:right w:val="single" w:sz="4" w:space="0" w:color="auto"/>
            </w:tcBorders>
          </w:tcPr>
          <w:p w14:paraId="412331E5"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3DE359" w14:textId="21316D9B" w:rsidR="00A77C82" w:rsidRDefault="00A77C82" w:rsidP="00E972B2">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2747C046"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06A8097C" w14:textId="77777777" w:rsidR="00A77C82" w:rsidRDefault="00A77C82" w:rsidP="00E972B2">
            <w:pPr>
              <w:pStyle w:val="TAH"/>
            </w:pPr>
          </w:p>
        </w:tc>
        <w:tc>
          <w:tcPr>
            <w:tcW w:w="990" w:type="dxa"/>
            <w:tcBorders>
              <w:top w:val="nil"/>
              <w:left w:val="single" w:sz="4" w:space="0" w:color="auto"/>
              <w:bottom w:val="single" w:sz="4" w:space="0" w:color="auto"/>
              <w:right w:val="single" w:sz="4" w:space="0" w:color="auto"/>
            </w:tcBorders>
          </w:tcPr>
          <w:p w14:paraId="77809B88" w14:textId="77777777" w:rsidR="00A77C82" w:rsidRDefault="00A77C82" w:rsidP="00E972B2">
            <w:pPr>
              <w:pStyle w:val="TAH"/>
            </w:pPr>
          </w:p>
        </w:tc>
      </w:tr>
      <w:tr w:rsidR="00A77C82" w14:paraId="451FC240"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4A8F2B6" w14:textId="77777777" w:rsidR="00A77C82" w:rsidRDefault="00A77C82" w:rsidP="00E972B2">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70742501" w14:textId="5A5CFC56" w:rsidR="00A77C82" w:rsidRDefault="00A77C82" w:rsidP="00E972B2">
            <w:pPr>
              <w:pStyle w:val="TAL"/>
              <w:rPr>
                <w:szCs w:val="18"/>
              </w:rPr>
            </w:pPr>
            <w:r>
              <w:t xml:space="preserve">Check: </w:t>
            </w:r>
            <w:r>
              <w:rPr>
                <w:lang w:eastAsia="ko-KR"/>
              </w:rPr>
              <w:t xml:space="preserve">Does the UE (MCVideo client) correctly perform procedure </w:t>
            </w:r>
            <w:r>
              <w:t>'MCX CT group call establishment with manual commencement' as described in TS 36.579-1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32BC7EFE"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046091D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7C7CE75" w14:textId="77777777" w:rsidR="00A77C82" w:rsidRDefault="00A77C82" w:rsidP="00E972B2">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174820D1" w14:textId="77777777" w:rsidR="00A77C82" w:rsidRDefault="00A77C82" w:rsidP="00E972B2">
            <w:pPr>
              <w:pStyle w:val="TAC"/>
            </w:pPr>
            <w:r>
              <w:t>P</w:t>
            </w:r>
          </w:p>
        </w:tc>
      </w:tr>
      <w:tr w:rsidR="00A77C82" w14:paraId="6BE845FC"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6BE04C" w14:textId="77777777" w:rsidR="00A77C82" w:rsidRDefault="00A77C82" w:rsidP="00E972B2">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3B88B5A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6AD8CD5"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B006D9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A792C1E"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59E7B2D" w14:textId="77777777" w:rsidR="00A77C82" w:rsidRDefault="00A77C82" w:rsidP="00E972B2">
            <w:pPr>
              <w:pStyle w:val="TAC"/>
            </w:pPr>
            <w:r>
              <w:t>-</w:t>
            </w:r>
          </w:p>
        </w:tc>
      </w:tr>
      <w:tr w:rsidR="00A77C82" w14:paraId="09C78B64"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8D1D02E" w14:textId="77777777" w:rsidR="00A77C82" w:rsidRDefault="00A77C82" w:rsidP="00E972B2">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342C4376" w14:textId="3C4967CD"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124DC09"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E1A1AC4"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6A818E58" w14:textId="77777777" w:rsidR="00A77C82" w:rsidRDefault="00A77C82" w:rsidP="00E972B2">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073EA834" w14:textId="77777777" w:rsidR="00A77C82" w:rsidRDefault="00A77C82" w:rsidP="00E972B2">
            <w:pPr>
              <w:pStyle w:val="TAC"/>
              <w:rPr>
                <w:szCs w:val="18"/>
              </w:rPr>
            </w:pPr>
            <w:r>
              <w:t>P</w:t>
            </w:r>
          </w:p>
        </w:tc>
      </w:tr>
      <w:tr w:rsidR="00A77C82" w14:paraId="786C4ABE"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73B2D28" w14:textId="77777777" w:rsidR="00A77C82" w:rsidRDefault="00A77C82" w:rsidP="00E972B2">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4440295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C7F4905"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6A213129"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1667E4EA" w14:textId="77777777" w:rsidR="00A77C82" w:rsidRDefault="00A77C82" w:rsidP="00E972B2">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AC59184" w14:textId="77777777" w:rsidR="00A77C82" w:rsidRDefault="00A77C82" w:rsidP="00E972B2">
            <w:pPr>
              <w:pStyle w:val="TAC"/>
              <w:rPr>
                <w:szCs w:val="18"/>
              </w:rPr>
            </w:pPr>
            <w:r>
              <w:t>-</w:t>
            </w:r>
          </w:p>
        </w:tc>
      </w:tr>
      <w:tr w:rsidR="00A77C82" w14:paraId="2B0463E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D7C5A66" w14:textId="77777777" w:rsidR="00A77C82" w:rsidRDefault="00A77C82" w:rsidP="00E972B2">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56A4F32A" w14:textId="77777777" w:rsidR="00A77C82" w:rsidRDefault="00A77C82" w:rsidP="00E972B2">
            <w:pPr>
              <w:pStyle w:val="TAL"/>
            </w:pPr>
            <w:r>
              <w:t>Make the UE (MCVideo client) request end of reception.</w:t>
            </w:r>
          </w:p>
          <w:p w14:paraId="111172B2"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569C15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52C47E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ECE71EF"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0F5A694" w14:textId="77777777" w:rsidR="00A77C82" w:rsidRDefault="00A77C82" w:rsidP="00E972B2">
            <w:pPr>
              <w:pStyle w:val="TAC"/>
            </w:pPr>
            <w:r>
              <w:t>-</w:t>
            </w:r>
          </w:p>
        </w:tc>
      </w:tr>
      <w:tr w:rsidR="00A77C82" w14:paraId="5C3A1C7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279F447" w14:textId="77777777" w:rsidR="00A77C82" w:rsidRDefault="00A77C82" w:rsidP="00E972B2">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7B9D33B0" w14:textId="67200746" w:rsidR="00A77C82" w:rsidRDefault="00A77C82" w:rsidP="00E972B2">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TS 36.579-1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58D4D65B" w14:textId="77777777" w:rsidR="00A77C82" w:rsidRDefault="00A77C82" w:rsidP="00E972B2">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78303EC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DE5D480" w14:textId="77777777" w:rsidR="00A77C82" w:rsidRDefault="00A77C82" w:rsidP="00E972B2">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25161BED" w14:textId="77777777" w:rsidR="00A77C82" w:rsidRDefault="00A77C82" w:rsidP="00E972B2">
            <w:pPr>
              <w:pStyle w:val="TAC"/>
            </w:pPr>
            <w:r>
              <w:t>P</w:t>
            </w:r>
          </w:p>
        </w:tc>
      </w:tr>
      <w:tr w:rsidR="00A77C82" w14:paraId="451B520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C626150" w14:textId="77777777" w:rsidR="00A77C82" w:rsidRDefault="00A77C82" w:rsidP="00E972B2">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253C055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AA6AFA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7AE7975"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B764FC7"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4DF49B4" w14:textId="77777777" w:rsidR="00A77C82" w:rsidRDefault="00A77C82" w:rsidP="00E972B2">
            <w:pPr>
              <w:pStyle w:val="TAC"/>
            </w:pPr>
            <w:r>
              <w:t>-</w:t>
            </w:r>
          </w:p>
        </w:tc>
      </w:tr>
      <w:tr w:rsidR="00A77C82" w14:paraId="59E406C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260BD7" w14:textId="77777777" w:rsidR="00A77C82" w:rsidRDefault="00A77C82" w:rsidP="00E972B2">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2A10D47" w14:textId="77777777" w:rsidR="00A77C82" w:rsidRDefault="00A77C82" w:rsidP="00E972B2">
            <w:pPr>
              <w:pStyle w:val="TAL"/>
            </w:pPr>
            <w:r>
              <w:t>Make the UE (MCVideo client) release the call.</w:t>
            </w:r>
          </w:p>
          <w:p w14:paraId="77870BE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E1403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6A5D7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990A15C"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C8AF4F3" w14:textId="77777777" w:rsidR="00A77C82" w:rsidRDefault="00A77C82" w:rsidP="00E972B2">
            <w:pPr>
              <w:pStyle w:val="TAC"/>
            </w:pPr>
            <w:r>
              <w:t>-</w:t>
            </w:r>
          </w:p>
        </w:tc>
      </w:tr>
      <w:tr w:rsidR="00A77C82" w14:paraId="574EBF6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BE443AE" w14:textId="77777777" w:rsidR="00A77C82" w:rsidRDefault="00A77C82" w:rsidP="00E972B2">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1F051FB6" w14:textId="453B8425" w:rsidR="00A77C82" w:rsidRDefault="00A77C82" w:rsidP="00E972B2">
            <w:pPr>
              <w:pStyle w:val="TAL"/>
              <w:rPr>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29E571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F80F71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194C584" w14:textId="77777777" w:rsidR="00A77C82" w:rsidRDefault="00A77C82" w:rsidP="00E972B2">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36A1259" w14:textId="77777777" w:rsidR="00A77C82" w:rsidRDefault="00A77C82" w:rsidP="00E972B2">
            <w:pPr>
              <w:pStyle w:val="TAC"/>
            </w:pPr>
            <w:r>
              <w:t>P</w:t>
            </w:r>
          </w:p>
        </w:tc>
      </w:tr>
      <w:tr w:rsidR="00A77C82" w14:paraId="7B0D5596"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3123E12" w14:textId="77777777" w:rsidR="00A77C82" w:rsidRDefault="00A77C82" w:rsidP="00E972B2">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6DE3F5F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D6075ED"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898EA79"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681AF1"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DDE7A7A" w14:textId="77777777" w:rsidR="00A77C82" w:rsidRDefault="00A77C82" w:rsidP="00E972B2">
            <w:pPr>
              <w:pStyle w:val="TAC"/>
            </w:pPr>
            <w:r>
              <w:t>-</w:t>
            </w:r>
          </w:p>
        </w:tc>
      </w:tr>
      <w:tr w:rsidR="00A77C82" w14:paraId="198542D4" w14:textId="77777777" w:rsidTr="00A77C82">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994F55" w14:textId="77777777" w:rsidR="00A77C82" w:rsidRDefault="00A77C82" w:rsidP="00E972B2">
            <w:pPr>
              <w:pStyle w:val="TAN"/>
              <w:rPr>
                <w:color w:val="000000"/>
              </w:rPr>
            </w:pPr>
            <w:r>
              <w:t>NOTE 1: This is expected to be done via a suitable implementation dependent MMI.</w:t>
            </w:r>
          </w:p>
        </w:tc>
      </w:tr>
    </w:tbl>
    <w:p w14:paraId="2861756A" w14:textId="77777777" w:rsidR="00A77C82" w:rsidRDefault="00A77C82" w:rsidP="00A77C82"/>
    <w:p w14:paraId="3DE23867" w14:textId="77777777" w:rsidR="00A77C82" w:rsidRDefault="00A77C82" w:rsidP="00E972B2">
      <w:pPr>
        <w:pStyle w:val="H6"/>
      </w:pPr>
      <w:r>
        <w:t>6.1.1.11.3.3</w:t>
      </w:r>
      <w:r>
        <w:tab/>
        <w:t>Specific message contents</w:t>
      </w:r>
    </w:p>
    <w:p w14:paraId="2A9A998A" w14:textId="77777777" w:rsidR="00A77C82" w:rsidRDefault="00A77C82" w:rsidP="00E972B2">
      <w:pPr>
        <w:pStyle w:val="TH"/>
      </w:pPr>
      <w:r>
        <w:t xml:space="preserve">Table 6.1.1.11.3.3-1: SIP INVITE from the SS (Step 1, Table 6.1.1.11.3.2-1; </w:t>
      </w:r>
      <w:r>
        <w:br/>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E3448F5"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8011FF9" w14:textId="73ED3115" w:rsidR="00A77C82" w:rsidRDefault="00A77C82" w:rsidP="00E972B2">
            <w:pPr>
              <w:pStyle w:val="TAL"/>
            </w:pPr>
            <w:r>
              <w:t>Derivation Path: TS 36.579-1 [2], Table 5.5.2.5.2-1, condition MANUAL</w:t>
            </w:r>
          </w:p>
        </w:tc>
      </w:tr>
      <w:tr w:rsidR="00A77C82" w14:paraId="6031D3A5"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26DFAD02" w14:textId="77777777" w:rsidR="00A77C82" w:rsidRDefault="00A77C82" w:rsidP="00E972B2">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6DFCDC92"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18A6CBBF"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51E317DB"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017129D" w14:textId="77777777" w:rsidR="00A77C82" w:rsidRDefault="00A77C82" w:rsidP="00E972B2">
            <w:pPr>
              <w:pStyle w:val="TAH"/>
            </w:pPr>
            <w:r>
              <w:t>Condition</w:t>
            </w:r>
          </w:p>
        </w:tc>
      </w:tr>
      <w:tr w:rsidR="00A77C82" w14:paraId="1E149872"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2914D23" w14:textId="77777777" w:rsidR="00A77C82" w:rsidRPr="00A77C82" w:rsidRDefault="00A77C82" w:rsidP="00E972B2">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4B491C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4EDCB331"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3D3430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5AC04B46" w14:textId="77777777" w:rsidR="00A77C82" w:rsidRDefault="00A77C82" w:rsidP="00E972B2">
            <w:pPr>
              <w:pStyle w:val="TAL"/>
            </w:pPr>
          </w:p>
        </w:tc>
      </w:tr>
      <w:tr w:rsidR="00A77C82" w14:paraId="55208976"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172902FE" w14:textId="77777777" w:rsidR="00A77C82" w:rsidRDefault="00A77C82" w:rsidP="00E972B2">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B6478E2"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87E28D3" w14:textId="77777777" w:rsidR="00A77C82" w:rsidRPr="00A77C82" w:rsidRDefault="00A77C82" w:rsidP="00E972B2">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1AF125B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3041532C" w14:textId="77777777" w:rsidR="00A77C82" w:rsidRDefault="00A77C82" w:rsidP="00E972B2">
            <w:pPr>
              <w:pStyle w:val="TAL"/>
            </w:pPr>
          </w:p>
        </w:tc>
      </w:tr>
      <w:tr w:rsidR="00A77C82" w14:paraId="722E852F"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C4662D6" w14:textId="77777777" w:rsidR="00A77C82" w:rsidRDefault="00A77C82" w:rsidP="00E972B2">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134A85F5" w14:textId="77777777" w:rsidR="00A77C82" w:rsidRDefault="00A77C82" w:rsidP="00E972B2">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2D01D628"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3A818151"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54AD087" w14:textId="77777777" w:rsidR="00A77C82" w:rsidRDefault="00A77C82" w:rsidP="00E972B2">
            <w:pPr>
              <w:pStyle w:val="TAL"/>
            </w:pPr>
          </w:p>
        </w:tc>
      </w:tr>
      <w:tr w:rsidR="00A77C82" w14:paraId="2466688E"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DB85A7A" w14:textId="77777777" w:rsidR="00A77C82" w:rsidRDefault="00A77C82" w:rsidP="00E972B2">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473E4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0D175E31"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548545E2"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7D6BEE7" w14:textId="77777777" w:rsidR="00A77C82" w:rsidRDefault="00A77C82" w:rsidP="00E972B2">
            <w:pPr>
              <w:pStyle w:val="TAL"/>
            </w:pPr>
          </w:p>
        </w:tc>
      </w:tr>
      <w:tr w:rsidR="00A77C82" w14:paraId="5DDC847A"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07C5D1C0" w14:textId="77777777" w:rsidR="00A77C82" w:rsidRDefault="00A77C82" w:rsidP="00E972B2">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4B0C7523" w14:textId="77777777" w:rsidR="00A77C82" w:rsidRDefault="00A77C82" w:rsidP="00E972B2">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7F69702"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A0BF2A9"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0768E316" w14:textId="77777777" w:rsidR="00A77C82" w:rsidRDefault="00A77C82" w:rsidP="00E972B2">
            <w:pPr>
              <w:pStyle w:val="TAL"/>
            </w:pPr>
          </w:p>
        </w:tc>
      </w:tr>
    </w:tbl>
    <w:p w14:paraId="6FD33314" w14:textId="77777777" w:rsidR="00A77C82" w:rsidRDefault="00A77C82" w:rsidP="00A77C82"/>
    <w:p w14:paraId="145B82A6" w14:textId="77777777" w:rsidR="00A77C82" w:rsidRDefault="00A77C82" w:rsidP="00E972B2">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778A0AC"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5AFE1DD" w14:textId="77777777" w:rsidR="00A77C82" w:rsidRDefault="00A77C82" w:rsidP="00E972B2">
            <w:pPr>
              <w:pStyle w:val="TAL"/>
            </w:pPr>
            <w:r>
              <w:t>Derivation Path: TS 36.579-1 [2], Table 5.5.3.1.2-2, condition INITIAL_SDP_OFFER</w:t>
            </w:r>
          </w:p>
        </w:tc>
      </w:tr>
    </w:tbl>
    <w:p w14:paraId="09B8A19B" w14:textId="77777777" w:rsidR="00A77C82" w:rsidRDefault="00A77C82" w:rsidP="00A77C82"/>
    <w:p w14:paraId="0B1C76DA" w14:textId="77777777" w:rsidR="00A77C82" w:rsidRDefault="00A77C82" w:rsidP="00E972B2">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7D3A6215" w14:textId="77777777" w:rsidTr="00A77C82">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E083DDE" w14:textId="081B99AE" w:rsidR="00A77C82" w:rsidRDefault="00A77C82" w:rsidP="00E972B2">
            <w:pPr>
              <w:pStyle w:val="TAL"/>
            </w:pPr>
            <w:r>
              <w:t>Derivation Path: TS 36.579-1 [2], Table 5.5.3.2.2-2, condition GROUP-CALL, IMMPERIL-CALL</w:t>
            </w:r>
          </w:p>
        </w:tc>
      </w:tr>
    </w:tbl>
    <w:p w14:paraId="43D1CA2C" w14:textId="77777777" w:rsidR="00A77C82" w:rsidRDefault="00A77C82" w:rsidP="00A77C82"/>
    <w:p w14:paraId="6245CE47" w14:textId="77777777" w:rsidR="00A77C82" w:rsidRDefault="00A77C82" w:rsidP="00E972B2">
      <w:pPr>
        <w:pStyle w:val="TH"/>
      </w:pPr>
      <w:r>
        <w:t>Table 6.1.1.11.3.3-3: Void</w:t>
      </w:r>
    </w:p>
    <w:p w14:paraId="2B0760E5" w14:textId="77777777" w:rsidR="00A77C82" w:rsidRDefault="00A77C82" w:rsidP="00E972B2">
      <w:pPr>
        <w:pStyle w:val="TH"/>
      </w:pPr>
      <w:r>
        <w:t xml:space="preserve">Table 6.1.1.11.3.3-4: SIP 200 (OK) from the UE (Step 2, Table 6.1.1.11.3.2-1;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5E107B7"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1D08A2" w14:textId="77777777" w:rsidR="00A77C82" w:rsidRDefault="00A77C82" w:rsidP="00E972B2">
            <w:pPr>
              <w:pStyle w:val="TAL"/>
            </w:pPr>
            <w:r>
              <w:t>Derivation Path: TS 36.579-1 [2], Table 5.5.2.17.1.1-1, condition INVITE-RSP</w:t>
            </w:r>
          </w:p>
        </w:tc>
      </w:tr>
      <w:tr w:rsidR="00A77C82" w14:paraId="35C3EF99"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34F1E1A8"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6AAC45"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5F9C6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00AE67"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D2F9715" w14:textId="77777777" w:rsidR="00A77C82" w:rsidRDefault="00A77C82" w:rsidP="00E972B2">
            <w:pPr>
              <w:pStyle w:val="TAH"/>
            </w:pPr>
            <w:r>
              <w:t>Condition</w:t>
            </w:r>
          </w:p>
        </w:tc>
      </w:tr>
      <w:tr w:rsidR="00A77C82" w14:paraId="1F355D4E"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8CB9ACC"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5FE524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8A6992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4D30DF"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8C975" w14:textId="77777777" w:rsidR="00A77C82" w:rsidRDefault="00A77C82" w:rsidP="00E972B2">
            <w:pPr>
              <w:pStyle w:val="TAL"/>
            </w:pPr>
          </w:p>
        </w:tc>
      </w:tr>
      <w:tr w:rsidR="00A77C82" w14:paraId="7FDD0B2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93DF8"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DDB3B9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E8B0526"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6515A1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FA3C03" w14:textId="77777777" w:rsidR="00A77C82" w:rsidRDefault="00A77C82" w:rsidP="00E972B2">
            <w:pPr>
              <w:pStyle w:val="TAL"/>
            </w:pPr>
          </w:p>
        </w:tc>
      </w:tr>
      <w:tr w:rsidR="00A77C82" w14:paraId="5B363DB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E014BED"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2CABA02" w14:textId="77777777" w:rsidR="00A77C82" w:rsidRDefault="00A77C82" w:rsidP="00E972B2">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64EC2A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8F730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3D1AB3" w14:textId="77777777" w:rsidR="00A77C82" w:rsidRDefault="00A77C82" w:rsidP="00E972B2">
            <w:pPr>
              <w:pStyle w:val="TAL"/>
            </w:pPr>
          </w:p>
        </w:tc>
      </w:tr>
      <w:tr w:rsidR="00A77C82" w14:paraId="5C51EE7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EB471D"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F13FA01"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C6AC35D"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D5C02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3A1559" w14:textId="77777777" w:rsidR="00A77C82" w:rsidRDefault="00A77C82" w:rsidP="00E972B2">
            <w:pPr>
              <w:pStyle w:val="TAL"/>
            </w:pPr>
          </w:p>
        </w:tc>
      </w:tr>
      <w:tr w:rsidR="00A77C82" w14:paraId="731E37D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E36443D"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E4BF6A" w14:textId="77777777" w:rsidR="00A77C82" w:rsidRDefault="00A77C82" w:rsidP="00E972B2">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6C90048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A594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10C9E5" w14:textId="77777777" w:rsidR="00A77C82" w:rsidRDefault="00A77C82" w:rsidP="00E972B2">
            <w:pPr>
              <w:pStyle w:val="TAL"/>
            </w:pPr>
          </w:p>
        </w:tc>
      </w:tr>
    </w:tbl>
    <w:p w14:paraId="69506720" w14:textId="77777777" w:rsidR="00A77C82" w:rsidRDefault="00A77C82" w:rsidP="00A77C82"/>
    <w:p w14:paraId="4C912FEF" w14:textId="77777777" w:rsidR="00A77C82" w:rsidRDefault="00A77C82" w:rsidP="00E972B2">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310F64"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8E8C095" w14:textId="77777777" w:rsidR="00A77C82" w:rsidRDefault="00A77C82" w:rsidP="00E972B2">
            <w:pPr>
              <w:pStyle w:val="TAL"/>
            </w:pPr>
            <w:r>
              <w:t>Derivation Path: TS 36.579-1 [2], Table 5.5.3.1.1-2, condition SDP_ANSWER</w:t>
            </w:r>
          </w:p>
        </w:tc>
      </w:tr>
    </w:tbl>
    <w:p w14:paraId="39281B29" w14:textId="77777777" w:rsidR="00A77C82" w:rsidRDefault="00A77C82" w:rsidP="00A77C82"/>
    <w:p w14:paraId="52A6D7B3" w14:textId="77777777" w:rsidR="00A77C82" w:rsidRDefault="00A77C82" w:rsidP="00E972B2">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88E4F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5ADC5C4" w14:textId="1E41409D" w:rsidR="00A77C82" w:rsidRDefault="00A77C82" w:rsidP="00E972B2">
            <w:pPr>
              <w:pStyle w:val="TAL"/>
              <w:rPr>
                <w:color w:val="000000"/>
              </w:rPr>
            </w:pPr>
            <w:r>
              <w:t xml:space="preserve">Derivation Path: TS 36.579-1 [2], Table 5.5.3.2.1-2, </w:t>
            </w:r>
            <w:r>
              <w:rPr>
                <w:color w:val="000000"/>
              </w:rPr>
              <w:t>condition INVITE-RSP</w:t>
            </w:r>
          </w:p>
        </w:tc>
      </w:tr>
    </w:tbl>
    <w:p w14:paraId="5CC3CB3D" w14:textId="77777777" w:rsidR="00A77C82" w:rsidRDefault="00A77C82" w:rsidP="00A77C82"/>
    <w:p w14:paraId="5E58CD42" w14:textId="77777777" w:rsidR="00A77C82" w:rsidRDefault="00A77C82" w:rsidP="00E972B2">
      <w:pPr>
        <w:pStyle w:val="TH"/>
      </w:pPr>
      <w:r>
        <w:t>Table 6.1.1.11.3.3-5..6: Void</w:t>
      </w:r>
    </w:p>
    <w:p w14:paraId="0FC73E9D" w14:textId="77777777" w:rsidR="00A77C82" w:rsidRDefault="00A77C82" w:rsidP="00E972B2">
      <w:pPr>
        <w:pStyle w:val="TH"/>
      </w:pPr>
      <w:r>
        <w:t xml:space="preserve">Table 6.1.1.11.3.3-6A: Media Transmission Notification from the SS (Step 6, Table 6.1.1.11.3.2-1;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40E89A"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69B9B425" w14:textId="77777777" w:rsidR="00A77C82" w:rsidRDefault="00A77C82" w:rsidP="00E972B2">
            <w:pPr>
              <w:pStyle w:val="TAL"/>
            </w:pPr>
            <w:r>
              <w:t xml:space="preserve">Derivation Path: TS 36.579-1 [2], Table 5.5.11.2.7-1, </w:t>
            </w:r>
            <w:r>
              <w:rPr>
                <w:rFonts w:cs="Arial"/>
                <w:szCs w:val="18"/>
              </w:rPr>
              <w:t>condition IMMPERIL-CALL</w:t>
            </w:r>
          </w:p>
        </w:tc>
      </w:tr>
    </w:tbl>
    <w:p w14:paraId="19282AC6" w14:textId="77777777" w:rsidR="00A77C82" w:rsidRDefault="00A77C82" w:rsidP="00A77C82"/>
    <w:p w14:paraId="34FDA4B4" w14:textId="77777777" w:rsidR="00A77C82" w:rsidRDefault="00A77C82" w:rsidP="00E972B2">
      <w:pPr>
        <w:pStyle w:val="TH"/>
      </w:pPr>
      <w:r>
        <w:t>Table 6.1.1.11.3.3-7..8: Void</w:t>
      </w:r>
    </w:p>
    <w:p w14:paraId="01A45EC4" w14:textId="77777777" w:rsidR="00A77C82" w:rsidRDefault="00A77C82" w:rsidP="00E972B2">
      <w:pPr>
        <w:pStyle w:val="TH"/>
      </w:pPr>
      <w:r>
        <w:t xml:space="preserve">Table 6.1.1.11.3.3-9: Media Reception End Request from the UE (Step 12, Table 6.1.1.11.3.2-1;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F106B8D"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9D442B9" w14:textId="77777777" w:rsidR="00A77C82" w:rsidRDefault="00A77C82" w:rsidP="00E972B2">
            <w:pPr>
              <w:pStyle w:val="TAL"/>
            </w:pPr>
            <w:r>
              <w:rPr>
                <w:bCs/>
              </w:rPr>
              <w:t>Derivation</w:t>
            </w:r>
            <w:r>
              <w:t xml:space="preserve"> Path: TS 36.579-1 [2], Table 5.5.11.3.3-1, condition UPLINK, IMMPERIL-CALL</w:t>
            </w:r>
          </w:p>
        </w:tc>
      </w:tr>
    </w:tbl>
    <w:p w14:paraId="33FAFC58" w14:textId="77777777" w:rsidR="00A77C82" w:rsidRDefault="00A77C82" w:rsidP="00A77C82"/>
    <w:p w14:paraId="3EAF7E6E" w14:textId="77777777" w:rsidR="00A77C82" w:rsidRDefault="00A77C82" w:rsidP="00E972B2">
      <w:pPr>
        <w:pStyle w:val="TH"/>
      </w:pPr>
      <w:r>
        <w:t xml:space="preserve">Table 6.1.1.11.3.3-9A: Transmission Idle from the SS (Step 12, Table 6.1.1.11.3.2-1;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9EAF184"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D922038" w14:textId="77777777" w:rsidR="00A77C82" w:rsidRDefault="00A77C82" w:rsidP="00E972B2">
            <w:pPr>
              <w:pStyle w:val="TAL"/>
            </w:pPr>
            <w:r>
              <w:t>Derivation Path: TS 36.579-1 [2], Table 5.5.11.2.16-1, condition IMMPERIL-CALL</w:t>
            </w:r>
          </w:p>
        </w:tc>
      </w:tr>
    </w:tbl>
    <w:p w14:paraId="65402174" w14:textId="77777777" w:rsidR="00A77C82" w:rsidRDefault="00A77C82" w:rsidP="00A77C82">
      <w:pPr>
        <w:rPr>
          <w:color w:val="000000"/>
        </w:rPr>
      </w:pPr>
    </w:p>
    <w:p w14:paraId="68504A70" w14:textId="77777777" w:rsidR="00A77C82" w:rsidRDefault="00A77C82" w:rsidP="00E972B2">
      <w:pPr>
        <w:pStyle w:val="TH"/>
      </w:pPr>
      <w:r>
        <w:t>Table 6.1.1.11.3.3-10: SIP BYE from the UE (Step 15</w:t>
      </w:r>
      <w:r w:rsidRPr="00A77C82">
        <w:t>,</w:t>
      </w:r>
      <w:r>
        <w:t xml:space="preserve"> Table 6.1.1.11.3.2-1;</w:t>
      </w:r>
      <w:r>
        <w:br/>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A77C82" w14:paraId="3F3DF979" w14:textId="77777777" w:rsidTr="00A77C82">
        <w:trPr>
          <w:tblHeader/>
        </w:trPr>
        <w:tc>
          <w:tcPr>
            <w:tcW w:w="9504" w:type="dxa"/>
            <w:tcBorders>
              <w:top w:val="single" w:sz="4" w:space="0" w:color="auto"/>
              <w:left w:val="single" w:sz="4" w:space="0" w:color="auto"/>
              <w:bottom w:val="single" w:sz="4" w:space="0" w:color="auto"/>
              <w:right w:val="single" w:sz="4" w:space="0" w:color="auto"/>
            </w:tcBorders>
            <w:hideMark/>
          </w:tcPr>
          <w:p w14:paraId="6B4488B8" w14:textId="77777777" w:rsidR="00A77C82" w:rsidRDefault="00A77C82" w:rsidP="00E972B2">
            <w:pPr>
              <w:pStyle w:val="TAL"/>
            </w:pPr>
            <w:r>
              <w:t>Derivation Path: TS 36.579-1 [2], Table 5.5.2.2.1-1, condition MT_CALL</w:t>
            </w:r>
          </w:p>
        </w:tc>
      </w:tr>
    </w:tbl>
    <w:p w14:paraId="47986FE6" w14:textId="77777777" w:rsidR="00A77C82" w:rsidRDefault="00A77C82" w:rsidP="00A77C82"/>
    <w:p w14:paraId="3E099555" w14:textId="77777777" w:rsidR="00A77C82" w:rsidRDefault="00A77C82" w:rsidP="00E972B2">
      <w:pPr>
        <w:pStyle w:val="TH"/>
      </w:pPr>
      <w:r>
        <w:t>Table 6.1.1.11.3.3-11: Void</w:t>
      </w:r>
    </w:p>
    <w:p w14:paraId="10B2C25C" w14:textId="77777777" w:rsidR="00A77C82" w:rsidRDefault="00A77C82" w:rsidP="00A77C82"/>
    <w:p w14:paraId="34D70D27" w14:textId="77777777" w:rsidR="00A77C82" w:rsidRDefault="00A77C82" w:rsidP="00A77C82">
      <w:pPr>
        <w:keepNext/>
        <w:keepLines/>
        <w:spacing w:before="120"/>
        <w:ind w:left="1418" w:hanging="1418"/>
        <w:outlineLvl w:val="3"/>
        <w:rPr>
          <w:rFonts w:ascii="Arial" w:hAnsi="Arial"/>
          <w:sz w:val="24"/>
        </w:rPr>
      </w:pPr>
      <w:bookmarkStart w:id="454" w:name="_Toc75906927"/>
      <w:bookmarkStart w:id="455" w:name="_Toc75907264"/>
      <w:bookmarkStart w:id="456" w:name="_Toc84345724"/>
      <w:r>
        <w:rPr>
          <w:rFonts w:ascii="Arial" w:hAnsi="Arial"/>
          <w:sz w:val="24"/>
        </w:rPr>
        <w:t>6.1.1.12</w:t>
      </w:r>
      <w:r>
        <w:rPr>
          <w:rFonts w:ascii="Arial" w:hAnsi="Arial"/>
          <w:sz w:val="24"/>
        </w:rPr>
        <w:tab/>
        <w:t>On-network / On-demand Pre-arranged Group Call / Transmission Control State Transitions / Client Originated (CO)</w:t>
      </w:r>
      <w:bookmarkEnd w:id="454"/>
      <w:bookmarkEnd w:id="455"/>
      <w:bookmarkEnd w:id="456"/>
    </w:p>
    <w:p w14:paraId="392060D1" w14:textId="77777777" w:rsidR="00A77C82" w:rsidRDefault="00A77C82" w:rsidP="00E972B2">
      <w:pPr>
        <w:pStyle w:val="H6"/>
      </w:pPr>
      <w:r>
        <w:t>6.1.1.12.1</w:t>
      </w:r>
      <w:r>
        <w:tab/>
        <w:t>Test Purpose (TP)</w:t>
      </w:r>
    </w:p>
    <w:p w14:paraId="2A2F0EFD" w14:textId="77777777" w:rsidR="00A77C82" w:rsidRDefault="00A77C82" w:rsidP="00E972B2">
      <w:pPr>
        <w:pStyle w:val="H6"/>
      </w:pPr>
      <w:r>
        <w:t>(1)</w:t>
      </w:r>
    </w:p>
    <w:p w14:paraId="6A5ECA50" w14:textId="77777777" w:rsidR="00A77C82" w:rsidRDefault="00A77C82" w:rsidP="00E972B2">
      <w:pPr>
        <w:pStyle w:val="PL"/>
      </w:pPr>
      <w:r>
        <w:rPr>
          <w:b/>
          <w:noProof w:val="0"/>
        </w:rPr>
        <w:t>with</w:t>
      </w:r>
      <w:r>
        <w:rPr>
          <w:noProof w:val="0"/>
        </w:rPr>
        <w:t xml:space="preserve"> { the UE (MCVideo Client) registered and authorised for MCVideo Service }</w:t>
      </w:r>
    </w:p>
    <w:p w14:paraId="51844710" w14:textId="77777777" w:rsidR="00A77C82" w:rsidRDefault="00A77C82" w:rsidP="00E972B2">
      <w:pPr>
        <w:pStyle w:val="PL"/>
      </w:pPr>
      <w:r>
        <w:rPr>
          <w:noProof w:val="0"/>
        </w:rPr>
        <w:t>ensure that {</w:t>
      </w:r>
    </w:p>
    <w:p w14:paraId="5AA70F25"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55FCF294"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63F3066F" w14:textId="77777777" w:rsidR="00A77C82" w:rsidRDefault="00A77C82" w:rsidP="00E972B2">
      <w:pPr>
        <w:pStyle w:val="PL"/>
      </w:pPr>
      <w:r>
        <w:rPr>
          <w:noProof w:val="0"/>
        </w:rPr>
        <w:t xml:space="preserve">            }</w:t>
      </w:r>
    </w:p>
    <w:p w14:paraId="7D4AB506" w14:textId="77777777" w:rsidR="00A77C82" w:rsidRDefault="00A77C82" w:rsidP="00E972B2">
      <w:pPr>
        <w:pStyle w:val="PL"/>
      </w:pPr>
    </w:p>
    <w:p w14:paraId="360FAC2E" w14:textId="77777777" w:rsidR="00A77C82" w:rsidRDefault="00A77C82" w:rsidP="00E972B2">
      <w:pPr>
        <w:pStyle w:val="H6"/>
      </w:pPr>
      <w:r>
        <w:t>(2)</w:t>
      </w:r>
    </w:p>
    <w:p w14:paraId="124D2413"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346DABB1" w14:textId="77777777" w:rsidR="00A77C82" w:rsidRDefault="00A77C82" w:rsidP="00E972B2">
      <w:pPr>
        <w:pStyle w:val="PL"/>
      </w:pPr>
      <w:r>
        <w:rPr>
          <w:noProof w:val="0"/>
        </w:rPr>
        <w:t>ensure that {</w:t>
      </w:r>
    </w:p>
    <w:p w14:paraId="6E608761"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r>
        <w:rPr>
          <w:b/>
          <w:bCs/>
          <w:noProof w:val="0"/>
        </w:rPr>
        <w:t>and</w:t>
      </w:r>
      <w:r>
        <w:rPr>
          <w:noProof w:val="0"/>
        </w:rPr>
        <w:t xml:space="preserve"> requests to terminate the ongoing MCVideo Group Call }</w:t>
      </w:r>
    </w:p>
    <w:p w14:paraId="08368B87" w14:textId="77777777" w:rsidR="00A77C82" w:rsidRDefault="00A77C82" w:rsidP="00E972B2">
      <w:pPr>
        <w:pStyle w:val="PL"/>
      </w:pPr>
      <w:r>
        <w:rPr>
          <w:noProof w:val="0"/>
        </w:rPr>
        <w:t xml:space="preserve">    </w:t>
      </w:r>
      <w:r>
        <w:rPr>
          <w:b/>
          <w:noProof w:val="0"/>
        </w:rPr>
        <w:t>then</w:t>
      </w:r>
      <w:r>
        <w:rPr>
          <w:noProof w:val="0"/>
        </w:rPr>
        <w:t xml:space="preserve"> </w:t>
      </w:r>
      <w:bookmarkStart w:id="457" w:name="_Hlk68116514"/>
      <w:r>
        <w:rPr>
          <w:noProof w:val="0"/>
        </w:rPr>
        <w:t xml:space="preserve">{ the UE (MCVideo Client) respects the Transmission Control imposed by the SS(MCVideo Server) </w:t>
      </w:r>
      <w:bookmarkStart w:id="458" w:name="_Hlk34133731"/>
      <w:bookmarkEnd w:id="457"/>
      <w:r>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58"/>
    </w:p>
    <w:p w14:paraId="2F93741D" w14:textId="77777777" w:rsidR="00A77C82" w:rsidRDefault="00A77C82" w:rsidP="00E972B2">
      <w:pPr>
        <w:pStyle w:val="PL"/>
      </w:pPr>
      <w:r>
        <w:rPr>
          <w:noProof w:val="0"/>
        </w:rPr>
        <w:t xml:space="preserve">            }</w:t>
      </w:r>
    </w:p>
    <w:p w14:paraId="46DA4D9C" w14:textId="77777777" w:rsidR="00A77C82" w:rsidRDefault="00A77C82" w:rsidP="00E972B2">
      <w:pPr>
        <w:pStyle w:val="PL"/>
      </w:pPr>
    </w:p>
    <w:p w14:paraId="3FE021AE" w14:textId="77777777" w:rsidR="00A77C82" w:rsidRDefault="00A77C82" w:rsidP="00E972B2">
      <w:pPr>
        <w:pStyle w:val="H6"/>
      </w:pPr>
      <w:r>
        <w:t>(3)</w:t>
      </w:r>
    </w:p>
    <w:p w14:paraId="1478D90B"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B2B43C0" w14:textId="77777777" w:rsidR="00A77C82" w:rsidRDefault="00A77C82" w:rsidP="00E972B2">
      <w:pPr>
        <w:pStyle w:val="PL"/>
      </w:pPr>
      <w:r>
        <w:rPr>
          <w:noProof w:val="0"/>
        </w:rPr>
        <w:t>ensure that {</w:t>
      </w:r>
    </w:p>
    <w:p w14:paraId="45D304E6" w14:textId="77777777" w:rsidR="00A77C82" w:rsidRDefault="00A77C82" w:rsidP="00E972B2">
      <w:pPr>
        <w:pStyle w:val="PL"/>
      </w:pPr>
      <w:r>
        <w:rPr>
          <w:b/>
          <w:noProof w:val="0"/>
        </w:rPr>
        <w:t xml:space="preserve">  when</w:t>
      </w:r>
      <w:r>
        <w:rPr>
          <w:noProof w:val="0"/>
        </w:rPr>
        <w:t xml:space="preserve"> { the MCVideo User requests to end the call }</w:t>
      </w:r>
    </w:p>
    <w:p w14:paraId="4B6FD7FA" w14:textId="77777777" w:rsidR="00A77C82" w:rsidRDefault="00A77C82" w:rsidP="00E972B2">
      <w:pPr>
        <w:pStyle w:val="PL"/>
      </w:pPr>
      <w:r>
        <w:rPr>
          <w:noProof w:val="0"/>
        </w:rPr>
        <w:t xml:space="preserve">    </w:t>
      </w:r>
      <w:r>
        <w:rPr>
          <w:b/>
          <w:noProof w:val="0"/>
        </w:rPr>
        <w:t>then</w:t>
      </w:r>
      <w:r>
        <w:rPr>
          <w:noProof w:val="0"/>
        </w:rPr>
        <w:t xml:space="preserve"> { the UE (MCVideo Client) sends SIP BYE message, </w:t>
      </w:r>
      <w:r>
        <w:rPr>
          <w:b/>
          <w:bCs/>
          <w:noProof w:val="0"/>
        </w:rPr>
        <w:t>and</w:t>
      </w:r>
      <w:r>
        <w:rPr>
          <w:noProof w:val="0"/>
        </w:rPr>
        <w:t xml:space="preserve"> leaves the MCVideo Session }</w:t>
      </w:r>
    </w:p>
    <w:p w14:paraId="1CBD654B" w14:textId="77777777" w:rsidR="00A77C82" w:rsidRDefault="00A77C82" w:rsidP="00E972B2">
      <w:pPr>
        <w:pStyle w:val="PL"/>
      </w:pPr>
      <w:r>
        <w:rPr>
          <w:noProof w:val="0"/>
        </w:rPr>
        <w:t xml:space="preserve">         }</w:t>
      </w:r>
    </w:p>
    <w:p w14:paraId="28E3AF10" w14:textId="77777777" w:rsidR="00A77C82" w:rsidRDefault="00A77C82" w:rsidP="00E972B2">
      <w:pPr>
        <w:pStyle w:val="PL"/>
      </w:pPr>
    </w:p>
    <w:p w14:paraId="41BFB0DC" w14:textId="77777777" w:rsidR="00A77C82" w:rsidRDefault="00A77C82" w:rsidP="00E972B2">
      <w:pPr>
        <w:pStyle w:val="H6"/>
      </w:pPr>
      <w:r>
        <w:t>6.1.1.12.2</w:t>
      </w:r>
      <w:r>
        <w:tab/>
        <w:t>Conformance requirements</w:t>
      </w:r>
    </w:p>
    <w:p w14:paraId="71F0BCAA" w14:textId="77777777" w:rsidR="00A77C82" w:rsidRDefault="00A77C82" w:rsidP="00A77C82">
      <w:r>
        <w:t xml:space="preserve">References: The conformance requirements covered in the current TC are specified in: TS 24.281, clauses 6.2.3.1.2, 6.2.4.1, 9.2.1.2.1.1, TS 24.581, clauses 6.2.4.2.2, 6.2.4.3.2, 6.2.4.4.2, 6.2.4.4.5, 6.2.4.4.6, 6.2.4.5.5, 6.2.4.5.6, 6.2.4.5.7, 6.2.4.6.4, 6.2.4.8.2, 6.2.4.9.2, 6.2.4.9.4, 6.2.4.9.6. </w:t>
      </w:r>
      <w:r>
        <w:rPr>
          <w:lang w:eastAsia="en-US"/>
        </w:rPr>
        <w:t xml:space="preserve">The following represents a copy/paste extraction of the requirements relevant to the test purpose; any references </w:t>
      </w:r>
      <w:r>
        <w:t>within the copy/paste text should be understood within the scope of the core spec they have been copied from. Unless otherwise stated, these</w:t>
      </w:r>
      <w:r>
        <w:rPr>
          <w:lang w:eastAsia="en-US"/>
        </w:rPr>
        <w:t xml:space="preserve"> are Rel-15 requirements.</w:t>
      </w:r>
    </w:p>
    <w:p w14:paraId="3B82B04E" w14:textId="77777777" w:rsidR="00A77C82" w:rsidRDefault="00A77C82" w:rsidP="00A77C82">
      <w:r>
        <w:t xml:space="preserve"> [TS 24.281, clause 6.2.3.1.2]</w:t>
      </w:r>
    </w:p>
    <w:p w14:paraId="1FB28591" w14:textId="77777777" w:rsidR="00A77C82" w:rsidRDefault="00A77C82" w:rsidP="00A77C82">
      <w:r>
        <w:t>When performing the automatic commencement mode procedures, the MCVideo client shall follow the procedures in subclause 6.2.3.1.1 with the following clarification:</w:t>
      </w:r>
    </w:p>
    <w:p w14:paraId="1EBACE5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7F8B9295" w14:textId="77777777" w:rsidR="00A77C82" w:rsidRDefault="00A77C82" w:rsidP="00A77C82">
      <w:r>
        <w:t>[TS 24.281, clause 6.2.4.1]</w:t>
      </w:r>
    </w:p>
    <w:p w14:paraId="2883654D" w14:textId="77777777" w:rsidR="00A77C82" w:rsidRDefault="00A77C82" w:rsidP="00A77C82">
      <w:r>
        <w:rPr>
          <w:lang w:eastAsia="ko-KR"/>
        </w:rPr>
        <w:t>Upon receiving a request from an MCVideo user to leave an MCVideo session established using on-demand session signalling, the MCVideo client:</w:t>
      </w:r>
    </w:p>
    <w:p w14:paraId="53D20886"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B9DD672" w14:textId="77777777" w:rsidR="00A77C82" w:rsidRDefault="00A77C82" w:rsidP="00A77C82">
      <w:pPr>
        <w:ind w:left="568" w:hanging="284"/>
      </w:pPr>
      <w:r>
        <w:rPr>
          <w:lang w:eastAsia="ko-KR"/>
        </w:rPr>
        <w:t>2)</w:t>
      </w:r>
      <w:r>
        <w:rPr>
          <w:lang w:eastAsia="ko-KR"/>
        </w:rPr>
        <w:tab/>
        <w:t>shall generate a SIP BYE request according to 3GPP TS 24.229 [11];</w:t>
      </w:r>
    </w:p>
    <w:p w14:paraId="31389E1E"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416C268"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582D03FE"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1FF1CE9" w14:textId="77777777" w:rsidR="00A77C82" w:rsidRDefault="00A77C82" w:rsidP="00A77C82">
      <w:r>
        <w:t>[TS 24.281, clause 9.2.1.2.1.1]</w:t>
      </w:r>
    </w:p>
    <w:p w14:paraId="4304F73A"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308D4B15" w14:textId="77777777" w:rsidR="00A77C82" w:rsidRDefault="00A77C82" w:rsidP="00A77C82">
      <w:r>
        <w:t>The MC</w:t>
      </w:r>
      <w:r>
        <w:rPr>
          <w:lang w:eastAsia="zh-CN"/>
        </w:rPr>
        <w:t>Video</w:t>
      </w:r>
      <w:r>
        <w:t xml:space="preserve"> client:</w:t>
      </w:r>
    </w:p>
    <w:p w14:paraId="37862465"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02F0046"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62A3F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DC52D6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6AD2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D10F6BB"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6ED64C1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E31ADE7" w14:textId="77777777" w:rsidR="00A77C82" w:rsidRDefault="00A77C82" w:rsidP="00A77C82">
      <w:pPr>
        <w:ind w:left="568" w:hanging="284"/>
      </w:pPr>
      <w:r>
        <w:t>8)</w:t>
      </w:r>
      <w:r>
        <w:tab/>
        <w:t>should include the "timer" option tag in the Supported header field;</w:t>
      </w:r>
    </w:p>
    <w:p w14:paraId="42E93C8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08C3D712"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5C1E80B7"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93CC8A5"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BEA2574"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70AB9FDD"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320E17E"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F774A29" w14:textId="77777777" w:rsidR="00A77C82" w:rsidRDefault="00A77C82" w:rsidP="00A77C82">
      <w:pPr>
        <w:ind w:left="851" w:hanging="284"/>
      </w:pPr>
      <w:r>
        <w:t>a)</w:t>
      </w:r>
      <w:r>
        <w:tab/>
        <w:t>the &lt;session-type&gt; element set to a value of "prearranged";</w:t>
      </w:r>
    </w:p>
    <w:p w14:paraId="3E64C0E4" w14:textId="77777777" w:rsidR="00A77C82" w:rsidRDefault="00A77C82" w:rsidP="00A77C82">
      <w:pPr>
        <w:ind w:left="851" w:hanging="284"/>
      </w:pPr>
      <w:r>
        <w:t>b)</w:t>
      </w:r>
      <w:r>
        <w:tab/>
        <w:t>the &lt;mc</w:t>
      </w:r>
      <w:r>
        <w:rPr>
          <w:lang w:eastAsia="zh-CN"/>
        </w:rPr>
        <w:t>video</w:t>
      </w:r>
      <w:r>
        <w:t>-request-uri&gt; element set to the group identity;</w:t>
      </w:r>
    </w:p>
    <w:p w14:paraId="3A48CBF0"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5C47940"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C558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01A0E9C"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2AF4618"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4920F5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06CFC0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00C79D8" w14:textId="77777777" w:rsidR="00A77C82" w:rsidRDefault="00A77C82" w:rsidP="00A77C82">
      <w:pPr>
        <w:ind w:left="568" w:hanging="284"/>
      </w:pPr>
      <w:r>
        <w:t>16)</w:t>
      </w:r>
      <w:r>
        <w:tab/>
        <w:t>if an implicit transmission request is required, shall indicate this as specified in subclause 6.4; and</w:t>
      </w:r>
    </w:p>
    <w:p w14:paraId="39AB383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7899AE7D" w14:textId="77777777" w:rsidR="00A77C82" w:rsidRDefault="00A77C82" w:rsidP="00A77C82">
      <w:r>
        <w:t>On receiving a SIP 2xx response to the SIP INVITE request, the MCVideo client:</w:t>
      </w:r>
    </w:p>
    <w:p w14:paraId="3AC7D6F0" w14:textId="77777777" w:rsidR="00A77C82" w:rsidRDefault="00A77C82" w:rsidP="00A77C82">
      <w:pPr>
        <w:ind w:left="568" w:hanging="284"/>
      </w:pPr>
      <w:r>
        <w:t>1)</w:t>
      </w:r>
      <w:r>
        <w:tab/>
        <w:t>shall interact with the user plane as specified in 3GPP TS 24.581 [5]</w:t>
      </w:r>
    </w:p>
    <w:p w14:paraId="1F8D93D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56CC8F1" w14:textId="77777777" w:rsidR="00A77C82" w:rsidRDefault="00A77C82" w:rsidP="00A77C82">
      <w:pPr>
        <w:ind w:left="568" w:hanging="284"/>
      </w:pPr>
      <w:r>
        <w:t>3)</w:t>
      </w:r>
      <w:r>
        <w:tab/>
        <w:t>may subscribe to the conference event package as specified in subclause </w:t>
      </w:r>
      <w:r>
        <w:rPr>
          <w:lang w:eastAsia="zh-CN"/>
        </w:rPr>
        <w:t>9.1.3.1</w:t>
      </w:r>
      <w:r>
        <w:t>.</w:t>
      </w:r>
    </w:p>
    <w:p w14:paraId="09657D60" w14:textId="77777777" w:rsidR="00A77C82" w:rsidRDefault="00A77C82" w:rsidP="00A77C82">
      <w:r>
        <w:t>On receiving a SIP 4xx response, a SIP 5xx response or a SIP 6xx response to the SIP INVITE request:</w:t>
      </w:r>
    </w:p>
    <w:p w14:paraId="15878BB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0C07BC08"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FC53C80"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6CAEB9D0"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061B4D10" w14:textId="77777777" w:rsidR="00A77C82" w:rsidRDefault="00A77C82" w:rsidP="00A77C82">
      <w:r>
        <w:t>[TS 24.581, clause 6.2.4.2.2]</w:t>
      </w:r>
    </w:p>
    <w:p w14:paraId="606812E3" w14:textId="77777777" w:rsidR="00A77C82" w:rsidRDefault="00A77C82" w:rsidP="00A77C82">
      <w:r>
        <w:t>When a call is initiated as described in 3GPP TS 24.281 [2], the transmission participant:</w:t>
      </w:r>
    </w:p>
    <w:p w14:paraId="13A97186" w14:textId="77777777" w:rsidR="00A77C82" w:rsidRDefault="00A77C82" w:rsidP="00A77C82">
      <w:pPr>
        <w:ind w:left="568" w:hanging="284"/>
      </w:pPr>
      <w:r>
        <w:t>1.</w:t>
      </w:r>
      <w:r>
        <w:tab/>
        <w:t>shall create an instance of the 'Transmission participant state transition diagram for basic transmission control operation';</w:t>
      </w:r>
    </w:p>
    <w:p w14:paraId="6674DA1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BDFE8AB"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7EDBE10"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6A152C5" w14:textId="77777777" w:rsidR="00A77C82" w:rsidRDefault="00A77C82" w:rsidP="00A77C82">
      <w:pPr>
        <w:ind w:left="568" w:hanging="284"/>
      </w:pPr>
      <w:r>
        <w:t>4.</w:t>
      </w:r>
      <w:r>
        <w:tab/>
        <w:t>if for the established MCVideo call the SIP INVITE request is an implicit Transmission request:</w:t>
      </w:r>
    </w:p>
    <w:p w14:paraId="75F0F2B4" w14:textId="77777777" w:rsidR="00A77C82" w:rsidRDefault="00A77C82" w:rsidP="00A77C82">
      <w:pPr>
        <w:ind w:left="851" w:hanging="284"/>
      </w:pPr>
      <w:r>
        <w:t>a.</w:t>
      </w:r>
      <w:r>
        <w:tab/>
        <w:t>shall start timer T100 (Transmission Request) and initialise counter C100 (Transmission Request) to 1;</w:t>
      </w:r>
    </w:p>
    <w:p w14:paraId="379BEADD" w14:textId="77777777" w:rsidR="00A77C82" w:rsidRDefault="00A77C82" w:rsidP="00A77C82">
      <w:pPr>
        <w:ind w:left="851" w:hanging="284"/>
      </w:pPr>
      <w:r>
        <w:t>b.</w:t>
      </w:r>
      <w:r>
        <w:tab/>
        <w:t>shall enter the 'U: pending request to transmit' state; and</w:t>
      </w:r>
    </w:p>
    <w:p w14:paraId="738DE35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557969D" w14:textId="77777777" w:rsidR="00A77C82" w:rsidRDefault="00A77C82" w:rsidP="00A77C82">
      <w:pPr>
        <w:ind w:left="568" w:hanging="284"/>
      </w:pPr>
      <w:r>
        <w:t>5.</w:t>
      </w:r>
      <w:r>
        <w:tab/>
        <w:t>if the established MCVideo call is a broadcast group call, shall enter the 'U: has permission to transmit' state.</w:t>
      </w:r>
    </w:p>
    <w:p w14:paraId="2C39D163"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122A053" w14:textId="77777777" w:rsidR="00A77C82" w:rsidRDefault="00A77C82" w:rsidP="00A77C82">
      <w:r>
        <w:t>[TS 24.581, clause 6.2.4.3.2]</w:t>
      </w:r>
    </w:p>
    <w:p w14:paraId="686D766D" w14:textId="77777777" w:rsidR="00A77C82" w:rsidRDefault="00A77C82" w:rsidP="00A77C82">
      <w:r>
        <w:t>Upon receiving an indication from the user to request permission to send media, the transmission participant:</w:t>
      </w:r>
    </w:p>
    <w:p w14:paraId="4A65317A" w14:textId="77777777" w:rsidR="00A77C82" w:rsidRDefault="00A77C82" w:rsidP="00A77C82">
      <w:pPr>
        <w:ind w:left="568" w:hanging="284"/>
      </w:pPr>
      <w:r>
        <w:t>1.</w:t>
      </w:r>
      <w:r>
        <w:tab/>
        <w:t>void</w:t>
      </w:r>
    </w:p>
    <w:p w14:paraId="2727F528" w14:textId="77777777" w:rsidR="00A77C82" w:rsidRDefault="00A77C82" w:rsidP="00A77C82">
      <w:pPr>
        <w:ind w:left="568" w:hanging="284"/>
      </w:pPr>
      <w:r>
        <w:t>2.</w:t>
      </w:r>
      <w:r>
        <w:tab/>
        <w:t>shall send the Transmission Request message toward the transmission control server; The Transmission Request message:</w:t>
      </w:r>
    </w:p>
    <w:p w14:paraId="42F4BF38" w14:textId="77777777" w:rsidR="00A77C82" w:rsidRDefault="00A77C82" w:rsidP="00A77C82">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258B052" w14:textId="77777777" w:rsidR="00A77C82" w:rsidRDefault="00A77C82" w:rsidP="00A77C82">
      <w:pPr>
        <w:ind w:left="851" w:hanging="284"/>
      </w:pPr>
      <w:r>
        <w:t>b.</w:t>
      </w:r>
      <w:r>
        <w:tab/>
        <w:t>if the Transmission request is a broadcast group call, system call, emergency call or an imminent peril call, shall include a Transmission Indicator field indicating the relevant call types;</w:t>
      </w:r>
    </w:p>
    <w:p w14:paraId="5F70FF9F" w14:textId="77777777" w:rsidR="00A77C82" w:rsidRDefault="00A77C82" w:rsidP="00A77C82">
      <w:pPr>
        <w:ind w:left="568" w:hanging="284"/>
      </w:pPr>
      <w:r>
        <w:t>3.</w:t>
      </w:r>
      <w:r>
        <w:tab/>
        <w:t>shall start timer T100 (Transmission Request) and initialise counter C100 (Transmission Request) to 1; and</w:t>
      </w:r>
    </w:p>
    <w:p w14:paraId="0D0B5BB2" w14:textId="77777777" w:rsidR="00A77C82" w:rsidRDefault="00A77C82" w:rsidP="00A77C82">
      <w:pPr>
        <w:ind w:left="568" w:hanging="284"/>
      </w:pPr>
      <w:r>
        <w:t>4.</w:t>
      </w:r>
      <w:r>
        <w:tab/>
        <w:t>shall enter the 'U: pending request to transmit' state.</w:t>
      </w:r>
    </w:p>
    <w:p w14:paraId="07C9627B" w14:textId="77777777" w:rsidR="00A77C82" w:rsidRDefault="00A77C82" w:rsidP="00A77C82">
      <w:pPr>
        <w:ind w:left="284" w:hanging="284"/>
      </w:pPr>
      <w:r>
        <w:t>[TS 24.581, clause 6.2.4.4.2]</w:t>
      </w:r>
    </w:p>
    <w:p w14:paraId="53D3BF9B" w14:textId="77777777" w:rsidR="00A77C82" w:rsidRDefault="00A77C82" w:rsidP="00A77C82">
      <w:r>
        <w:t>Upon receiving a Transmission rejected message, the transmission participant:</w:t>
      </w:r>
    </w:p>
    <w:p w14:paraId="7D6A7C9D" w14:textId="77777777" w:rsidR="00A77C82" w:rsidRDefault="00A77C82" w:rsidP="00A77C82">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793B9508" w14:textId="77777777" w:rsidR="00A77C82" w:rsidRDefault="00A77C82" w:rsidP="00A77C82">
      <w:pPr>
        <w:ind w:left="851" w:hanging="284"/>
      </w:pPr>
      <w:r>
        <w:t>a.</w:t>
      </w:r>
      <w:r>
        <w:tab/>
        <w:t>shall include the Message Type field set to '1' (Transmission rejected); and</w:t>
      </w:r>
    </w:p>
    <w:p w14:paraId="7DD159CD" w14:textId="77777777" w:rsidR="00A77C82" w:rsidRDefault="00A77C82" w:rsidP="00A77C82">
      <w:pPr>
        <w:ind w:left="851" w:hanging="284"/>
      </w:pPr>
      <w:r>
        <w:t>b.</w:t>
      </w:r>
      <w:r>
        <w:tab/>
        <w:t>shall include the Source field set to '0' (the transmission participant is the source);</w:t>
      </w:r>
    </w:p>
    <w:p w14:paraId="636EFE17" w14:textId="77777777" w:rsidR="00A77C82" w:rsidRDefault="00A77C82" w:rsidP="00A77C82">
      <w:pPr>
        <w:ind w:left="568" w:hanging="284"/>
      </w:pPr>
      <w:r>
        <w:t>2.</w:t>
      </w:r>
      <w:r>
        <w:tab/>
        <w:t>shall provide Transmission rejected notification to the user;</w:t>
      </w:r>
    </w:p>
    <w:p w14:paraId="3416927F" w14:textId="77777777" w:rsidR="00A77C82" w:rsidRDefault="00A77C82" w:rsidP="00A77C82">
      <w:pPr>
        <w:ind w:left="568" w:hanging="284"/>
      </w:pPr>
      <w:r>
        <w:t>3.</w:t>
      </w:r>
      <w:r>
        <w:tab/>
        <w:t>may display the Transmission rejected reason to the user using information in the Reject Cause field;</w:t>
      </w:r>
    </w:p>
    <w:p w14:paraId="60FED951" w14:textId="77777777" w:rsidR="00A77C82" w:rsidRDefault="00A77C82" w:rsidP="00A77C82">
      <w:pPr>
        <w:ind w:left="568" w:hanging="284"/>
      </w:pPr>
      <w:r>
        <w:t>4.</w:t>
      </w:r>
      <w:r>
        <w:tab/>
        <w:t>shall stop timer T100 ( Transmission Request); and</w:t>
      </w:r>
    </w:p>
    <w:p w14:paraId="2BE3E7B2" w14:textId="77777777" w:rsidR="00A77C82" w:rsidRDefault="00A77C82" w:rsidP="00A77C82">
      <w:pPr>
        <w:ind w:left="568" w:hanging="284"/>
      </w:pPr>
      <w:r>
        <w:t>5.</w:t>
      </w:r>
      <w:r>
        <w:tab/>
        <w:t>shall enter the 'U: has no permission to transmit' state.</w:t>
      </w:r>
    </w:p>
    <w:p w14:paraId="613C6763" w14:textId="77777777" w:rsidR="00A77C82" w:rsidRDefault="00A77C82" w:rsidP="00A77C82">
      <w:r>
        <w:t>[TS 24.581, clause 6.2.4.4.5]</w:t>
      </w:r>
    </w:p>
    <w:p w14:paraId="655724FE" w14:textId="77777777" w:rsidR="00A77C82" w:rsidRDefault="00A77C82" w:rsidP="00A77C82">
      <w:r>
        <w:t>Upon receiving a Queue Position Info message, the transmission participant:</w:t>
      </w:r>
    </w:p>
    <w:p w14:paraId="5B3310EB"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511CEFBF" w14:textId="77777777" w:rsidR="00A77C82" w:rsidRDefault="00A77C82" w:rsidP="00A77C82">
      <w:pPr>
        <w:ind w:left="851" w:hanging="284"/>
      </w:pPr>
      <w:r>
        <w:t>a.</w:t>
      </w:r>
      <w:r>
        <w:tab/>
        <w:t>shall include the Message Type field set to '5' (Queue Position Info); and</w:t>
      </w:r>
    </w:p>
    <w:p w14:paraId="5E264D33" w14:textId="77777777" w:rsidR="00A77C82" w:rsidRDefault="00A77C82" w:rsidP="00A77C82">
      <w:pPr>
        <w:ind w:left="851" w:hanging="284"/>
      </w:pPr>
      <w:r>
        <w:t>b.</w:t>
      </w:r>
      <w:r>
        <w:tab/>
        <w:t>shall include the Source field set to '0' (the transmission participant is the source);</w:t>
      </w:r>
    </w:p>
    <w:p w14:paraId="7E6C7D0F" w14:textId="77777777" w:rsidR="00A77C82" w:rsidRDefault="00A77C82" w:rsidP="00A77C82">
      <w:pPr>
        <w:ind w:left="568" w:hanging="284"/>
      </w:pPr>
      <w:r>
        <w:t>2.</w:t>
      </w:r>
      <w:r>
        <w:tab/>
        <w:t>shall provide Transmission request queued notification to the MCVideo user;</w:t>
      </w:r>
    </w:p>
    <w:p w14:paraId="230698FE" w14:textId="77777777" w:rsidR="00A77C82" w:rsidRDefault="00A77C82" w:rsidP="00A77C82">
      <w:pPr>
        <w:ind w:left="568" w:hanging="284"/>
      </w:pPr>
      <w:r>
        <w:t>3.</w:t>
      </w:r>
      <w:r>
        <w:tab/>
        <w:t>may provide the queue position and priority to the MCVideo user; and</w:t>
      </w:r>
    </w:p>
    <w:p w14:paraId="4F281B85" w14:textId="77777777" w:rsidR="00A77C82" w:rsidRDefault="00A77C82" w:rsidP="00A77C82">
      <w:pPr>
        <w:ind w:left="568" w:hanging="284"/>
      </w:pPr>
      <w:r>
        <w:t>4.</w:t>
      </w:r>
      <w:r>
        <w:tab/>
        <w:t>shall enter the 'U: queued transmission' state.</w:t>
      </w:r>
    </w:p>
    <w:p w14:paraId="50B48F96" w14:textId="77777777" w:rsidR="00A77C82" w:rsidRDefault="00A77C82" w:rsidP="00A77C82">
      <w:r>
        <w:t>[TS 24.581, clause 6.2.4.4.6]</w:t>
      </w:r>
    </w:p>
    <w:p w14:paraId="39F55844" w14:textId="77777777" w:rsidR="00A77C82" w:rsidRDefault="00A77C82" w:rsidP="00A77C82">
      <w:r>
        <w:t>Upon receiving a Transmission Granted message from the transmission control server, the transmission participant:</w:t>
      </w:r>
    </w:p>
    <w:p w14:paraId="1447FC5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A7CAE7" w14:textId="77777777" w:rsidR="00A77C82" w:rsidRDefault="00A77C82" w:rsidP="00A77C82">
      <w:pPr>
        <w:ind w:left="851" w:hanging="284"/>
      </w:pPr>
      <w:r>
        <w:t>a.</w:t>
      </w:r>
      <w:r>
        <w:tab/>
        <w:t>shall include the Message Type field set to '0' (Transmission Granted); and</w:t>
      </w:r>
    </w:p>
    <w:p w14:paraId="481FD616" w14:textId="77777777" w:rsidR="00A77C82" w:rsidRDefault="00A77C82" w:rsidP="00A77C82">
      <w:pPr>
        <w:ind w:left="851" w:hanging="284"/>
      </w:pPr>
      <w:r>
        <w:t>b.</w:t>
      </w:r>
      <w:r>
        <w:tab/>
        <w:t>shall include the Source field set to '0' (the transmission participant is the source);</w:t>
      </w:r>
    </w:p>
    <w:p w14:paraId="0864DF7D"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20DE7B8E" w14:textId="77777777" w:rsidR="00A77C82" w:rsidRDefault="00A77C82" w:rsidP="00A77C82">
      <w:pPr>
        <w:ind w:left="568" w:hanging="284"/>
      </w:pPr>
      <w:r>
        <w:t>3.</w:t>
      </w:r>
      <w:r>
        <w:tab/>
        <w:t>shall provide Transmission granted notification to the user, if not already done;</w:t>
      </w:r>
    </w:p>
    <w:p w14:paraId="1236B275" w14:textId="77777777" w:rsidR="00A77C82" w:rsidRDefault="00A77C82" w:rsidP="00A77C82">
      <w:pPr>
        <w:ind w:left="568" w:hanging="284"/>
      </w:pPr>
      <w:r>
        <w:t>4.</w:t>
      </w:r>
      <w:r>
        <w:tab/>
        <w:t>shall stop timer T100 (Transmission Request); and</w:t>
      </w:r>
    </w:p>
    <w:p w14:paraId="5768EB00" w14:textId="77777777" w:rsidR="00A77C82" w:rsidRDefault="00A77C82" w:rsidP="00A77C82">
      <w:pPr>
        <w:ind w:left="568" w:hanging="284"/>
      </w:pPr>
      <w:r>
        <w:t>5.</w:t>
      </w:r>
      <w:r>
        <w:tab/>
        <w:t>shall enter the 'U: has permission to transmit' state.</w:t>
      </w:r>
    </w:p>
    <w:p w14:paraId="6F0C3730" w14:textId="77777777" w:rsidR="00A77C82" w:rsidRDefault="00A77C82" w:rsidP="00A77C82">
      <w:r>
        <w:t>[TS 24.581, clause 6.2.4.5.5]</w:t>
      </w:r>
    </w:p>
    <w:p w14:paraId="42AE249F" w14:textId="77777777" w:rsidR="00A77C82" w:rsidRDefault="00A77C82" w:rsidP="00A77C82">
      <w:r>
        <w:t>Upon receiving a Transmission Revoked message, the transmission participant:</w:t>
      </w:r>
    </w:p>
    <w:p w14:paraId="2DBFCF17" w14:textId="77777777" w:rsidR="00A77C82" w:rsidRDefault="00A77C82" w:rsidP="00A77C82">
      <w:pPr>
        <w:ind w:left="568" w:hanging="284"/>
      </w:pPr>
      <w:r>
        <w:t>1.</w:t>
      </w:r>
      <w:r>
        <w:tab/>
        <w:t>shall inform the user that the permission to send RTP media is being revoked;</w:t>
      </w:r>
    </w:p>
    <w:p w14:paraId="32786B57" w14:textId="77777777" w:rsidR="00A77C82" w:rsidRDefault="00A77C82" w:rsidP="00A77C82">
      <w:pPr>
        <w:ind w:left="568" w:hanging="284"/>
      </w:pPr>
      <w:r>
        <w:t>2.</w:t>
      </w:r>
      <w:r>
        <w:tab/>
        <w:t>may give information to the user about the reason for revoking the permission to send media:</w:t>
      </w:r>
    </w:p>
    <w:p w14:paraId="50BAB51B" w14:textId="77777777" w:rsidR="00A77C82" w:rsidRDefault="00A77C82" w:rsidP="00A77C82">
      <w:pPr>
        <w:ind w:left="568" w:hanging="284"/>
      </w:pPr>
      <w:r>
        <w:t>3.</w:t>
      </w:r>
      <w:r>
        <w:tab/>
        <w:t>shall request the media in the MCVideo client discard any remaining buffered RTP media packets and to stop forwarding of encoded video to the MCVideo server; and</w:t>
      </w:r>
    </w:p>
    <w:p w14:paraId="25C2B81C" w14:textId="77777777" w:rsidR="00A77C82" w:rsidRDefault="00A77C82" w:rsidP="00A77C82">
      <w:pPr>
        <w:ind w:left="568" w:hanging="284"/>
      </w:pPr>
      <w:r>
        <w:t>4.</w:t>
      </w:r>
      <w:r>
        <w:tab/>
        <w:t>if the revoke reason is:</w:t>
      </w:r>
    </w:p>
    <w:p w14:paraId="3A1DC1D8" w14:textId="77777777" w:rsidR="00A77C82" w:rsidRDefault="00A77C82" w:rsidP="00A77C82">
      <w:pPr>
        <w:ind w:left="851" w:hanging="284"/>
      </w:pPr>
      <w:r>
        <w:t>a.</w:t>
      </w:r>
      <w:r>
        <w:tab/>
        <w:t>terminate the RTP stream, shall enter the 'U: pending end of transmission' state:</w:t>
      </w:r>
    </w:p>
    <w:p w14:paraId="22A253BD" w14:textId="77777777" w:rsidR="00A77C82" w:rsidRDefault="00A77C82" w:rsidP="00A77C82">
      <w:pPr>
        <w:ind w:left="1135" w:hanging="284"/>
      </w:pPr>
      <w:r>
        <w:t>i.</w:t>
      </w:r>
      <w:r>
        <w:tab/>
        <w:t>shall send a Transmission end request message towards the transmission control server; and</w:t>
      </w:r>
    </w:p>
    <w:p w14:paraId="48732C16" w14:textId="77777777" w:rsidR="00A77C82" w:rsidRDefault="00A77C82" w:rsidP="00A77C82">
      <w:pPr>
        <w:ind w:left="1135" w:hanging="284"/>
      </w:pPr>
      <w:r>
        <w:t>ii.</w:t>
      </w:r>
      <w:r>
        <w:tab/>
        <w:t>shall start timer T101 (Transmission End Request) and initialize counter C101 (Transmission End Request) to 1; or</w:t>
      </w:r>
    </w:p>
    <w:p w14:paraId="056F2B33" w14:textId="77777777" w:rsidR="00A77C82" w:rsidRDefault="00A77C82" w:rsidP="00A77C82">
      <w:pPr>
        <w:ind w:left="851" w:hanging="284"/>
      </w:pPr>
      <w:r>
        <w:t>b.</w:t>
      </w:r>
      <w:r>
        <w:tab/>
        <w:t>queue the transmission, shall enter the 'U: queued transmission' state:</w:t>
      </w:r>
    </w:p>
    <w:p w14:paraId="14D909E3" w14:textId="77777777" w:rsidR="00A77C82" w:rsidRDefault="00A77C82" w:rsidP="00A77C82">
      <w:pPr>
        <w:ind w:left="1135" w:hanging="284"/>
      </w:pPr>
      <w:r>
        <w:t>i.</w:t>
      </w:r>
      <w:r>
        <w:tab/>
        <w:t>shall send a Queue Position Request message towards the transmission control server; and</w:t>
      </w:r>
    </w:p>
    <w:p w14:paraId="655D1271" w14:textId="77777777" w:rsidR="00A77C82" w:rsidRDefault="00A77C82" w:rsidP="00A77C82">
      <w:pPr>
        <w:ind w:left="1135" w:hanging="284"/>
      </w:pPr>
      <w:r>
        <w:t>ii.</w:t>
      </w:r>
      <w:r>
        <w:tab/>
        <w:t>shall start timer T102 (Transmission Queue Position Request) and initialize counter C102 (Queue Position Request) to 1.</w:t>
      </w:r>
    </w:p>
    <w:p w14:paraId="3E99761B" w14:textId="77777777" w:rsidR="00A77C82" w:rsidRDefault="00A77C82" w:rsidP="00A77C82">
      <w:r>
        <w:t>[TS 24.581, clause 6.2.4.5.6]</w:t>
      </w:r>
    </w:p>
    <w:p w14:paraId="2054C9B8" w14:textId="77777777" w:rsidR="00A77C82" w:rsidRDefault="00A77C82" w:rsidP="00A77C82">
      <w:r>
        <w:t>Upon receiving a Media Reception notification message, the transmission participant:</w:t>
      </w:r>
    </w:p>
    <w:p w14:paraId="6FCB5E80" w14:textId="77777777" w:rsidR="00A77C82" w:rsidRDefault="00A77C82" w:rsidP="00A77C82">
      <w:pPr>
        <w:ind w:left="568" w:hanging="284"/>
      </w:pPr>
      <w:r>
        <w:t>1.</w:t>
      </w:r>
      <w:r>
        <w:tab/>
        <w:t>shall inform the user about the media reception by another user; and</w:t>
      </w:r>
    </w:p>
    <w:p w14:paraId="67F5395A" w14:textId="77777777" w:rsidR="00A77C82" w:rsidRDefault="00A77C82" w:rsidP="00A77C82">
      <w:pPr>
        <w:ind w:left="568" w:hanging="284"/>
      </w:pPr>
      <w:r>
        <w:t>2.</w:t>
      </w:r>
      <w:r>
        <w:tab/>
        <w:t>shall remain in the 'U: has permission to transmit' state.</w:t>
      </w:r>
    </w:p>
    <w:p w14:paraId="45A61E6B" w14:textId="77777777" w:rsidR="00A77C82" w:rsidRDefault="00A77C82" w:rsidP="00A77C82">
      <w:r>
        <w:t>[TS 24.581, clause 6.2.4.5.7]</w:t>
      </w:r>
    </w:p>
    <w:p w14:paraId="10E9B7DB" w14:textId="77777777" w:rsidR="00A77C82" w:rsidRDefault="00A77C82" w:rsidP="00A77C82">
      <w:r>
        <w:t>Upon receiving a Transmission End Request message from transmission control server, the transmission participant:</w:t>
      </w:r>
    </w:p>
    <w:p w14:paraId="713EFCE2" w14:textId="77777777" w:rsidR="00A77C82" w:rsidRDefault="00A77C82" w:rsidP="00A77C82">
      <w:pPr>
        <w:ind w:left="568" w:hanging="284"/>
      </w:pPr>
      <w:r>
        <w:t>1.</w:t>
      </w:r>
      <w:r>
        <w:tab/>
        <w:t>shall inform the user that the permission to send RTP media is being revoked;</w:t>
      </w:r>
    </w:p>
    <w:p w14:paraId="18787060" w14:textId="77777777" w:rsidR="00A77C82" w:rsidRDefault="00A77C82" w:rsidP="00A77C82">
      <w:pPr>
        <w:ind w:left="568" w:hanging="284"/>
      </w:pPr>
      <w:r>
        <w:t>2.</w:t>
      </w:r>
      <w:r>
        <w:tab/>
        <w:t>may give information to the user about the reason for terminating the permission to send media;</w:t>
      </w:r>
    </w:p>
    <w:p w14:paraId="5F7BD988" w14:textId="77777777" w:rsidR="00A77C82" w:rsidRDefault="00A77C82" w:rsidP="00A77C82">
      <w:pPr>
        <w:ind w:left="568" w:hanging="284"/>
      </w:pPr>
      <w:r>
        <w:t>3.</w:t>
      </w:r>
      <w:r>
        <w:tab/>
        <w:t>shall request the media in the MCVideo client to discard any remaining buffered RTP media packets and to stop forwarding of encoded video to the MCVideo server; and</w:t>
      </w:r>
    </w:p>
    <w:p w14:paraId="2D551B43" w14:textId="77777777" w:rsidR="00A77C82" w:rsidRDefault="00A77C82" w:rsidP="00A77C82">
      <w:pPr>
        <w:ind w:left="568" w:hanging="284"/>
      </w:pPr>
      <w:r>
        <w:t>4.  shall send  Transmission End Response message to the transmission control server.</w:t>
      </w:r>
    </w:p>
    <w:p w14:paraId="35039F8C"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670C9F44" w14:textId="77777777" w:rsidR="00A77C82" w:rsidRDefault="00A77C82" w:rsidP="00A77C82">
      <w:pPr>
        <w:ind w:left="568" w:hanging="284"/>
      </w:pPr>
      <w:r>
        <w:t>6.</w:t>
      </w:r>
      <w:r>
        <w:tab/>
        <w:t>if the session was initiated as a broadcast group call:</w:t>
      </w:r>
    </w:p>
    <w:p w14:paraId="6A46D2A3" w14:textId="77777777" w:rsidR="00A77C82" w:rsidRDefault="00A77C82" w:rsidP="00A77C82">
      <w:pPr>
        <w:ind w:left="851" w:hanging="284"/>
      </w:pPr>
      <w:r>
        <w:t>a.</w:t>
      </w:r>
      <w:r>
        <w:tab/>
        <w:t>shall indicate to the MCVideo client the media transmission is completed; and</w:t>
      </w:r>
    </w:p>
    <w:p w14:paraId="3A0B9660" w14:textId="77777777" w:rsidR="00A77C82" w:rsidRDefault="00A77C82" w:rsidP="00A77C82">
      <w:pPr>
        <w:ind w:left="851" w:hanging="284"/>
      </w:pPr>
      <w:r>
        <w:t>b</w:t>
      </w:r>
      <w:r>
        <w:tab/>
        <w:t>shall enter the 'Call releasing' state.</w:t>
      </w:r>
    </w:p>
    <w:p w14:paraId="6994AE93" w14:textId="77777777" w:rsidR="00A77C82" w:rsidRDefault="00A77C82" w:rsidP="00A77C82">
      <w:r>
        <w:t>[TS 24.581, clause 6.2.4.6.4]</w:t>
      </w:r>
    </w:p>
    <w:p w14:paraId="07FA251B" w14:textId="77777777" w:rsidR="00A77C82" w:rsidRDefault="00A77C82" w:rsidP="00A77C82">
      <w:r>
        <w:t>Upon receiving a Transmission end response message, the transmission participant:</w:t>
      </w:r>
    </w:p>
    <w:p w14:paraId="226E3F46"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7A7E1853" w14:textId="77777777" w:rsidR="00A77C82" w:rsidRDefault="00A77C82" w:rsidP="00A77C82">
      <w:pPr>
        <w:ind w:left="851" w:hanging="284"/>
      </w:pPr>
      <w:r>
        <w:t>a.</w:t>
      </w:r>
      <w:r>
        <w:tab/>
        <w:t>shall include the Message Type field set to '1' (Transmission end response); and</w:t>
      </w:r>
    </w:p>
    <w:p w14:paraId="52781552" w14:textId="77777777" w:rsidR="00A77C82" w:rsidRDefault="00A77C82" w:rsidP="00A77C82">
      <w:pPr>
        <w:ind w:left="851" w:hanging="284"/>
      </w:pPr>
      <w:r>
        <w:t>b.</w:t>
      </w:r>
      <w:r>
        <w:tab/>
        <w:t>shall include the Source field set to '0' (the transmission participant is the source);</w:t>
      </w:r>
    </w:p>
    <w:p w14:paraId="63D6DDA7" w14:textId="77777777" w:rsidR="00A77C82" w:rsidRDefault="00A77C82" w:rsidP="00A77C82">
      <w:pPr>
        <w:ind w:left="568" w:hanging="284"/>
      </w:pPr>
      <w:r>
        <w:t>2.</w:t>
      </w:r>
      <w:r>
        <w:tab/>
        <w:t>may provide a Transmission end notification to the MCVideo user;</w:t>
      </w:r>
    </w:p>
    <w:p w14:paraId="45023AF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19CF3C5" w14:textId="77777777" w:rsidR="00A77C82" w:rsidRDefault="00A77C82" w:rsidP="00A77C82">
      <w:pPr>
        <w:ind w:left="568" w:hanging="284"/>
      </w:pPr>
      <w:r>
        <w:t>4.</w:t>
      </w:r>
      <w:r>
        <w:tab/>
        <w:t>shall stop timer T101 (Transmission End Request);</w:t>
      </w:r>
    </w:p>
    <w:p w14:paraId="7D407E77"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2E409A63" w14:textId="77777777" w:rsidR="00A77C82" w:rsidRDefault="00A77C82" w:rsidP="00A77C82">
      <w:pPr>
        <w:ind w:left="568" w:hanging="284"/>
      </w:pPr>
      <w:r>
        <w:t>6.</w:t>
      </w:r>
      <w:r>
        <w:tab/>
        <w:t>if the session was initiated as a broadcast group call:</w:t>
      </w:r>
    </w:p>
    <w:p w14:paraId="7F6F906B" w14:textId="77777777" w:rsidR="00A77C82" w:rsidRDefault="00A77C82" w:rsidP="00A77C82">
      <w:pPr>
        <w:ind w:left="851" w:hanging="284"/>
      </w:pPr>
      <w:r>
        <w:t>a.</w:t>
      </w:r>
      <w:r>
        <w:tab/>
        <w:t>shall indicate to the MCVideo client the media transmission is completed; and</w:t>
      </w:r>
    </w:p>
    <w:p w14:paraId="76044B82" w14:textId="77777777" w:rsidR="00A77C82" w:rsidRDefault="00A77C82" w:rsidP="00A77C82">
      <w:pPr>
        <w:ind w:left="851" w:hanging="284"/>
      </w:pPr>
      <w:r>
        <w:t>b</w:t>
      </w:r>
      <w:r>
        <w:tab/>
        <w:t>shall enter the 'Call releasing' state.</w:t>
      </w:r>
    </w:p>
    <w:p w14:paraId="1DD1B722" w14:textId="77777777" w:rsidR="00A77C82" w:rsidRDefault="00A77C82" w:rsidP="00A77C82">
      <w:r>
        <w:t>[TS 24.581, clause 6.2.4.8.2]</w:t>
      </w:r>
    </w:p>
    <w:p w14:paraId="116B6567" w14:textId="77777777" w:rsidR="00A77C82" w:rsidRDefault="00A77C82" w:rsidP="00A77C82">
      <w:r>
        <w:t>Upon receiving an MCVideo call release step 2 request from the application and signalling, the transmission participant:</w:t>
      </w:r>
    </w:p>
    <w:p w14:paraId="601DCFEC" w14:textId="77777777" w:rsidR="00A77C82" w:rsidRDefault="00A77C82" w:rsidP="00A77C82">
      <w:pPr>
        <w:ind w:left="568" w:hanging="284"/>
      </w:pPr>
      <w:r>
        <w:t>1.</w:t>
      </w:r>
      <w:r>
        <w:tab/>
        <w:t>shall release all resources including any running timers associated with the MCVideo call; and</w:t>
      </w:r>
    </w:p>
    <w:p w14:paraId="72BE70B7" w14:textId="77777777" w:rsidR="00A77C82" w:rsidRDefault="00A77C82" w:rsidP="00A77C82">
      <w:pPr>
        <w:ind w:left="568" w:hanging="284"/>
      </w:pPr>
      <w:r>
        <w:t>2.</w:t>
      </w:r>
      <w:r>
        <w:tab/>
        <w:t>shall enter the 'Start-stop' state and terminate the current instance of the 'Transmission control state machine – basic'.</w:t>
      </w:r>
    </w:p>
    <w:p w14:paraId="0EF71079" w14:textId="77777777" w:rsidR="00A77C82" w:rsidRDefault="00A77C82" w:rsidP="00A77C82">
      <w:r>
        <w:t>[TS 24.581, clause 6.2.4.9.2]</w:t>
      </w:r>
    </w:p>
    <w:p w14:paraId="373FAC54" w14:textId="77777777" w:rsidR="00A77C82" w:rsidRDefault="00A77C82" w:rsidP="00A77C82">
      <w:r>
        <w:t>Upon receiving a Queue Position Info message, the transmission participant:</w:t>
      </w:r>
    </w:p>
    <w:p w14:paraId="20C2D91A"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6E0F71F7" w14:textId="77777777" w:rsidR="00A77C82" w:rsidRDefault="00A77C82" w:rsidP="00A77C82">
      <w:pPr>
        <w:ind w:left="851" w:hanging="284"/>
      </w:pPr>
      <w:r>
        <w:t>a.</w:t>
      </w:r>
      <w:r>
        <w:tab/>
        <w:t>shall include the Message Type field set to '5' (Queue Position Info); and</w:t>
      </w:r>
    </w:p>
    <w:p w14:paraId="6194016C" w14:textId="77777777" w:rsidR="00A77C82" w:rsidRDefault="00A77C82" w:rsidP="00A77C82">
      <w:pPr>
        <w:ind w:left="851" w:hanging="284"/>
      </w:pPr>
      <w:r>
        <w:t>b.</w:t>
      </w:r>
      <w:r>
        <w:tab/>
        <w:t>shall include the Source field set to '0' (the transmission participant is the source);</w:t>
      </w:r>
    </w:p>
    <w:p w14:paraId="06076D45" w14:textId="77777777" w:rsidR="00A77C82" w:rsidRDefault="00A77C82" w:rsidP="00A77C82">
      <w:pPr>
        <w:ind w:left="568" w:hanging="284"/>
      </w:pPr>
      <w:r>
        <w:t>2.</w:t>
      </w:r>
      <w:r>
        <w:tab/>
        <w:t>if the message indicates that the request has been queued or if a request for the queue position was sent, the transmission participant:</w:t>
      </w:r>
    </w:p>
    <w:p w14:paraId="65F7AC28" w14:textId="77777777" w:rsidR="00A77C82" w:rsidRDefault="00A77C82" w:rsidP="00A77C82">
      <w:pPr>
        <w:ind w:left="851" w:hanging="284"/>
      </w:pPr>
      <w:r>
        <w:t>a.</w:t>
      </w:r>
      <w:r>
        <w:tab/>
        <w:t>may provide the queue position and priority (if available) to the MCVideo user;</w:t>
      </w:r>
    </w:p>
    <w:p w14:paraId="69946E4B" w14:textId="77777777" w:rsidR="00A77C82" w:rsidRDefault="00A77C82" w:rsidP="00A77C82">
      <w:pPr>
        <w:ind w:left="568" w:hanging="284"/>
      </w:pPr>
      <w:r>
        <w:t>3.</w:t>
      </w:r>
      <w:r>
        <w:tab/>
        <w:t>shall stop the timer T102 (Transmission Queue Position Request), if running; and</w:t>
      </w:r>
    </w:p>
    <w:p w14:paraId="7E58256F" w14:textId="77777777" w:rsidR="00A77C82" w:rsidRDefault="00A77C82" w:rsidP="00A77C82">
      <w:pPr>
        <w:ind w:left="568" w:hanging="284"/>
      </w:pPr>
      <w:r>
        <w:t>4.</w:t>
      </w:r>
      <w:r>
        <w:tab/>
        <w:t>shall remain in the 'U: queued transmission' state.</w:t>
      </w:r>
    </w:p>
    <w:p w14:paraId="16A10CA3" w14:textId="77777777" w:rsidR="00A77C82" w:rsidRDefault="00A77C82" w:rsidP="00A77C82">
      <w:r>
        <w:t>[TS 24.581, clause 6.2.4.9.4]</w:t>
      </w:r>
    </w:p>
    <w:p w14:paraId="3B6E7FB0" w14:textId="77777777" w:rsidR="00A77C82" w:rsidRDefault="00A77C82" w:rsidP="00A77C82">
      <w:r>
        <w:t>Upon receipt of an indication from the MCVideo client to cancel the media transmit request from the queue, the transmission participant:</w:t>
      </w:r>
    </w:p>
    <w:p w14:paraId="19255ECD" w14:textId="77777777" w:rsidR="00A77C82" w:rsidRDefault="00A77C82" w:rsidP="00A77C82">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9B2AC79" w14:textId="77777777" w:rsidR="00A77C82" w:rsidRDefault="00A77C82" w:rsidP="00A77C82">
      <w:pPr>
        <w:ind w:left="568" w:hanging="284"/>
      </w:pPr>
      <w:r>
        <w:t>2.</w:t>
      </w:r>
      <w:r>
        <w:tab/>
        <w:t>shall start timer T101 (Transmission End Request) and initialize counter C101 (Transmission End Request) to 1; and</w:t>
      </w:r>
    </w:p>
    <w:p w14:paraId="668F7B2A" w14:textId="77777777" w:rsidR="00A77C82" w:rsidRDefault="00A77C82" w:rsidP="00A77C82">
      <w:pPr>
        <w:ind w:left="568" w:hanging="284"/>
      </w:pPr>
      <w:r>
        <w:t>3.</w:t>
      </w:r>
      <w:r>
        <w:tab/>
        <w:t>shall enter the 'U: pending end of transmission' state.</w:t>
      </w:r>
    </w:p>
    <w:p w14:paraId="2974F8F7" w14:textId="77777777" w:rsidR="00A77C82" w:rsidRDefault="00A77C82" w:rsidP="00A77C82">
      <w:r>
        <w:t>[TS 24.581, clause 6.2.4.9.6]</w:t>
      </w:r>
    </w:p>
    <w:p w14:paraId="077FD521" w14:textId="77777777" w:rsidR="00A77C82" w:rsidRDefault="00A77C82" w:rsidP="00A77C82">
      <w:r>
        <w:t>Upon receiving a Transmission cancel request notify message, the transmission participant:</w:t>
      </w:r>
    </w:p>
    <w:p w14:paraId="4E200BB5" w14:textId="77777777" w:rsidR="00A77C82" w:rsidRDefault="00A77C82" w:rsidP="00A77C82">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3E6E0BDA" w14:textId="77777777" w:rsidR="00A77C82" w:rsidRDefault="00A77C82" w:rsidP="00A77C82">
      <w:pPr>
        <w:ind w:left="851" w:hanging="284"/>
      </w:pPr>
      <w:r>
        <w:t>a.</w:t>
      </w:r>
      <w:r>
        <w:tab/>
        <w:t>shall include the Message Type field set to '10' (Transmission cancel request notify); and</w:t>
      </w:r>
    </w:p>
    <w:p w14:paraId="1EC96FA8" w14:textId="77777777" w:rsidR="00A77C82" w:rsidRDefault="00A77C82" w:rsidP="00A77C82">
      <w:pPr>
        <w:ind w:left="851" w:hanging="284"/>
      </w:pPr>
      <w:r>
        <w:t>b.</w:t>
      </w:r>
      <w:r>
        <w:tab/>
        <w:t>shall include the Source field set to '0' (the transmission participant is the source);</w:t>
      </w:r>
    </w:p>
    <w:p w14:paraId="30CD421F" w14:textId="77777777" w:rsidR="00A77C82" w:rsidRDefault="00A77C82" w:rsidP="00A77C82">
      <w:pPr>
        <w:ind w:left="568" w:hanging="284"/>
      </w:pPr>
      <w:r>
        <w:t>2.</w:t>
      </w:r>
      <w:r>
        <w:tab/>
        <w:t>shall enter in the 'U: has no permission to transmit' state.</w:t>
      </w:r>
    </w:p>
    <w:p w14:paraId="4D6E5AAE" w14:textId="77777777" w:rsidR="00A77C82" w:rsidRDefault="00A77C82" w:rsidP="00E972B2">
      <w:pPr>
        <w:pStyle w:val="H6"/>
      </w:pPr>
      <w:r>
        <w:t>6.1.1.12.3</w:t>
      </w:r>
      <w:r>
        <w:tab/>
        <w:t>Test description</w:t>
      </w:r>
    </w:p>
    <w:p w14:paraId="1D99A0A0" w14:textId="77777777" w:rsidR="00A77C82" w:rsidRDefault="00A77C82" w:rsidP="00E972B2">
      <w:pPr>
        <w:pStyle w:val="H6"/>
      </w:pPr>
      <w:r>
        <w:t>6.1.1.12.3.1</w:t>
      </w:r>
      <w:r>
        <w:tab/>
        <w:t>Pre-test conditions</w:t>
      </w:r>
    </w:p>
    <w:p w14:paraId="5729FADA" w14:textId="77777777" w:rsidR="00812835" w:rsidRDefault="00812835" w:rsidP="00812835">
      <w:pPr>
        <w:pStyle w:val="H6"/>
      </w:pPr>
      <w:r w:rsidRPr="00102CE5">
        <w:t>Test configuration</w:t>
      </w:r>
      <w:r>
        <w:t>:</w:t>
      </w:r>
    </w:p>
    <w:p w14:paraId="00896F77" w14:textId="77777777" w:rsidR="00812835" w:rsidRDefault="00812835" w:rsidP="00812835">
      <w:pPr>
        <w:pStyle w:val="B1"/>
      </w:pPr>
      <w:r>
        <w:t>-</w:t>
      </w:r>
      <w:r>
        <w:tab/>
        <w:t>Single cell configuration according to TS 36.579-1 [2] clause 5.2.2.2.1.</w:t>
      </w:r>
    </w:p>
    <w:p w14:paraId="3385DBC8" w14:textId="77777777" w:rsidR="00812835" w:rsidRDefault="00812835" w:rsidP="00812835">
      <w:pPr>
        <w:pStyle w:val="H6"/>
      </w:pPr>
      <w:r>
        <w:t>Preamble:</w:t>
      </w:r>
    </w:p>
    <w:p w14:paraId="314D604C" w14:textId="77777777" w:rsidR="00812835" w:rsidRDefault="00812835" w:rsidP="00812835">
      <w:pPr>
        <w:pStyle w:val="B1"/>
      </w:pPr>
      <w:r>
        <w:t>-</w:t>
      </w:r>
      <w:r>
        <w:tab/>
        <w:t>The UE has performed procedure 'Initial registration' as described in TS 36.579-1 [2] clause 5.4.2.</w:t>
      </w:r>
    </w:p>
    <w:p w14:paraId="00742462" w14:textId="77777777" w:rsidR="00812835" w:rsidRDefault="00812835" w:rsidP="00812835">
      <w:pPr>
        <w:pStyle w:val="B1"/>
      </w:pPr>
      <w:r>
        <w:t>-</w:t>
      </w:r>
      <w:r>
        <w:tab/>
      </w:r>
      <w:r w:rsidRPr="000573F5">
        <w:t>UE States at the end of the preamble</w:t>
      </w:r>
      <w:r>
        <w:t>:</w:t>
      </w:r>
    </w:p>
    <w:p w14:paraId="02A47A7E" w14:textId="77777777" w:rsidR="00812835" w:rsidRDefault="00812835" w:rsidP="00812835">
      <w:pPr>
        <w:pStyle w:val="B1"/>
        <w:ind w:left="852"/>
      </w:pPr>
      <w:r>
        <w:t>-</w:t>
      </w:r>
      <w:r>
        <w:tab/>
        <w:t>The UE is in RRC_IDLE state.</w:t>
      </w:r>
    </w:p>
    <w:p w14:paraId="7AFBD60D" w14:textId="77777777" w:rsidR="00812835" w:rsidRDefault="00812835" w:rsidP="00812835">
      <w:pPr>
        <w:pStyle w:val="B1"/>
        <w:ind w:left="852"/>
      </w:pPr>
      <w:r>
        <w:t>-</w:t>
      </w:r>
      <w:r>
        <w:tab/>
        <w:t>The client is registered for MCVideo.</w:t>
      </w:r>
    </w:p>
    <w:p w14:paraId="1F35F8A4" w14:textId="77777777" w:rsidR="00A77C82" w:rsidRDefault="00A77C82" w:rsidP="00E972B2">
      <w:pPr>
        <w:pStyle w:val="H6"/>
      </w:pPr>
      <w:r>
        <w:t>6.1.1.12.3.2</w:t>
      </w:r>
      <w:r>
        <w:tab/>
      </w:r>
      <w:bookmarkStart w:id="459" w:name="_Hlk68116608"/>
      <w:r>
        <w:t>Test procedure sequence</w:t>
      </w:r>
      <w:bookmarkEnd w:id="459"/>
    </w:p>
    <w:p w14:paraId="74906858" w14:textId="77777777" w:rsidR="00A77C82" w:rsidRDefault="00A77C82" w:rsidP="00E972B2">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A77C82" w14:paraId="10BC7E02" w14:textId="77777777" w:rsidTr="007D20C3">
        <w:tc>
          <w:tcPr>
            <w:tcW w:w="694" w:type="dxa"/>
            <w:tcBorders>
              <w:top w:val="single" w:sz="4" w:space="0" w:color="auto"/>
              <w:left w:val="single" w:sz="4" w:space="0" w:color="auto"/>
              <w:bottom w:val="nil"/>
              <w:right w:val="single" w:sz="4" w:space="0" w:color="auto"/>
            </w:tcBorders>
            <w:hideMark/>
          </w:tcPr>
          <w:p w14:paraId="62FFDDB8" w14:textId="77777777" w:rsidR="00A77C82" w:rsidRDefault="00A77C82" w:rsidP="00E972B2">
            <w:pPr>
              <w:pStyle w:val="TAH"/>
              <w:rPr>
                <w:rFonts w:eastAsia="Calibri"/>
              </w:rPr>
            </w:pPr>
            <w:bookmarkStart w:id="460"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CE9CF76" w14:textId="77777777" w:rsidR="00A77C82" w:rsidRDefault="00A77C82" w:rsidP="00E972B2">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00C89FC3" w14:textId="77777777" w:rsidR="00A77C82" w:rsidRDefault="00A77C82" w:rsidP="00E972B2">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2BA5B0AA" w14:textId="77777777" w:rsidR="00A77C82" w:rsidRDefault="00A77C82" w:rsidP="00E972B2">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E7745C6" w14:textId="77777777" w:rsidR="00A77C82" w:rsidRDefault="00A77C82" w:rsidP="00E972B2">
            <w:pPr>
              <w:pStyle w:val="TAH"/>
              <w:rPr>
                <w:rFonts w:eastAsia="Calibri"/>
              </w:rPr>
            </w:pPr>
            <w:r>
              <w:rPr>
                <w:rFonts w:eastAsia="Calibri"/>
              </w:rPr>
              <w:t>Verdict</w:t>
            </w:r>
          </w:p>
        </w:tc>
      </w:tr>
      <w:tr w:rsidR="00A77C82" w14:paraId="591C3651" w14:textId="77777777" w:rsidTr="007D20C3">
        <w:tc>
          <w:tcPr>
            <w:tcW w:w="694" w:type="dxa"/>
            <w:tcBorders>
              <w:top w:val="nil"/>
              <w:left w:val="single" w:sz="4" w:space="0" w:color="auto"/>
              <w:bottom w:val="single" w:sz="4" w:space="0" w:color="auto"/>
              <w:right w:val="single" w:sz="4" w:space="0" w:color="auto"/>
            </w:tcBorders>
          </w:tcPr>
          <w:p w14:paraId="2A3ACFFB" w14:textId="77777777" w:rsidR="00A77C82" w:rsidRDefault="00A77C82" w:rsidP="00E972B2">
            <w:pPr>
              <w:pStyle w:val="TAH"/>
              <w:rPr>
                <w:rFonts w:eastAsia="Calibri"/>
              </w:rPr>
            </w:pPr>
          </w:p>
        </w:tc>
        <w:tc>
          <w:tcPr>
            <w:tcW w:w="3733" w:type="dxa"/>
            <w:tcBorders>
              <w:top w:val="nil"/>
              <w:left w:val="single" w:sz="4" w:space="0" w:color="auto"/>
              <w:bottom w:val="single" w:sz="4" w:space="0" w:color="auto"/>
              <w:right w:val="single" w:sz="4" w:space="0" w:color="auto"/>
            </w:tcBorders>
          </w:tcPr>
          <w:p w14:paraId="2D49A9B0" w14:textId="77777777" w:rsidR="00A77C82" w:rsidRDefault="00A77C82" w:rsidP="00E972B2">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7DFF8A6E" w14:textId="77777777" w:rsidR="00A77C82" w:rsidRDefault="00A77C82" w:rsidP="00E972B2">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4F6E9D14" w14:textId="77777777" w:rsidR="00A77C82" w:rsidRDefault="00A77C82" w:rsidP="00E972B2">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618CD4EA" w14:textId="77777777" w:rsidR="00A77C82" w:rsidRDefault="00A77C82" w:rsidP="00E972B2">
            <w:pPr>
              <w:pStyle w:val="TAH"/>
              <w:rPr>
                <w:rFonts w:eastAsia="Calibri"/>
              </w:rPr>
            </w:pPr>
          </w:p>
        </w:tc>
        <w:tc>
          <w:tcPr>
            <w:tcW w:w="1133" w:type="dxa"/>
            <w:tcBorders>
              <w:top w:val="nil"/>
              <w:left w:val="single" w:sz="4" w:space="0" w:color="auto"/>
              <w:bottom w:val="single" w:sz="4" w:space="0" w:color="auto"/>
              <w:right w:val="single" w:sz="4" w:space="0" w:color="auto"/>
            </w:tcBorders>
          </w:tcPr>
          <w:p w14:paraId="72D10E3D" w14:textId="77777777" w:rsidR="00A77C82" w:rsidRDefault="00A77C82" w:rsidP="00E972B2">
            <w:pPr>
              <w:pStyle w:val="TAH"/>
              <w:rPr>
                <w:rFonts w:eastAsia="Calibri"/>
              </w:rPr>
            </w:pPr>
          </w:p>
        </w:tc>
      </w:tr>
      <w:tr w:rsidR="00A77C82" w14:paraId="7ED624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A5C9A84" w14:textId="77777777" w:rsidR="00A77C82" w:rsidRDefault="00A77C82" w:rsidP="00E972B2">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3DA092A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5427865B" w14:textId="77777777" w:rsidR="00A77C82" w:rsidRDefault="00A77C82" w:rsidP="00E972B2">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0B5A41E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09F0387"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5705E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889F058" w14:textId="77777777" w:rsidR="00A77C82" w:rsidRDefault="00A77C82" w:rsidP="00E972B2">
            <w:pPr>
              <w:pStyle w:val="TAC"/>
              <w:rPr>
                <w:rFonts w:eastAsia="Calibri"/>
              </w:rPr>
            </w:pPr>
            <w:r>
              <w:rPr>
                <w:rFonts w:eastAsia="Calibri"/>
              </w:rPr>
              <w:t>-</w:t>
            </w:r>
          </w:p>
        </w:tc>
      </w:tr>
      <w:tr w:rsidR="00A77C82" w14:paraId="56AC176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84CD035" w14:textId="77777777" w:rsidR="00A77C82" w:rsidRDefault="00A77C82" w:rsidP="00E972B2">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35DC8833" w14:textId="26E202D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685" w:type="dxa"/>
            <w:tcBorders>
              <w:top w:val="single" w:sz="4" w:space="0" w:color="auto"/>
              <w:left w:val="single" w:sz="4" w:space="0" w:color="auto"/>
              <w:bottom w:val="single" w:sz="4" w:space="0" w:color="auto"/>
              <w:right w:val="single" w:sz="4" w:space="0" w:color="auto"/>
            </w:tcBorders>
            <w:hideMark/>
          </w:tcPr>
          <w:p w14:paraId="6861EB9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98ACC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F28C706" w14:textId="77777777" w:rsidR="00A77C82" w:rsidRDefault="00A77C82" w:rsidP="00E972B2">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0A6819A2" w14:textId="77777777" w:rsidR="00A77C82" w:rsidRDefault="00A77C82" w:rsidP="00E972B2">
            <w:pPr>
              <w:pStyle w:val="TAC"/>
              <w:rPr>
                <w:rFonts w:eastAsia="Calibri"/>
              </w:rPr>
            </w:pPr>
            <w:r>
              <w:rPr>
                <w:rFonts w:eastAsia="Calibri"/>
              </w:rPr>
              <w:t>P</w:t>
            </w:r>
          </w:p>
        </w:tc>
      </w:tr>
      <w:tr w:rsidR="00A77C82" w14:paraId="57654EF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30B4D39" w14:textId="77777777" w:rsidR="00A77C82" w:rsidRDefault="00A77C82" w:rsidP="00E972B2">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039E4606"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69F0FE23"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D527A2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0240FA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279D821" w14:textId="77777777" w:rsidR="00A77C82" w:rsidRDefault="00A77C82" w:rsidP="00E972B2">
            <w:pPr>
              <w:pStyle w:val="TAC"/>
              <w:rPr>
                <w:rFonts w:eastAsia="Calibri"/>
              </w:rPr>
            </w:pPr>
            <w:r>
              <w:rPr>
                <w:rFonts w:eastAsia="Calibri"/>
              </w:rPr>
              <w:t>-</w:t>
            </w:r>
          </w:p>
        </w:tc>
      </w:tr>
      <w:tr w:rsidR="00A77C82" w14:paraId="44BB0CA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4943A6A" w14:textId="77777777" w:rsidR="00A77C82" w:rsidRDefault="00A77C82" w:rsidP="00E972B2">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2591F40A" w14:textId="77777777" w:rsidR="00A77C82" w:rsidRDefault="00A77C82" w:rsidP="00E972B2">
            <w:pPr>
              <w:pStyle w:val="TAL"/>
            </w:pPr>
            <w:r>
              <w:t>Check: Does the UE (MCVideo client) provide transmission granted notification to the user?</w:t>
            </w:r>
          </w:p>
          <w:p w14:paraId="6B4BDCF3"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86854C1"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8615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C0ABEF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34CCF57" w14:textId="77777777" w:rsidR="00A77C82" w:rsidRDefault="00A77C82" w:rsidP="00E972B2">
            <w:pPr>
              <w:pStyle w:val="TAC"/>
              <w:rPr>
                <w:rFonts w:eastAsia="Calibri"/>
              </w:rPr>
            </w:pPr>
            <w:r>
              <w:rPr>
                <w:rFonts w:eastAsia="Calibri"/>
              </w:rPr>
              <w:t>P</w:t>
            </w:r>
          </w:p>
        </w:tc>
      </w:tr>
      <w:tr w:rsidR="00A77C82" w14:paraId="3CC36FE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6E05607" w14:textId="77777777" w:rsidR="00A77C82" w:rsidRDefault="00A77C82" w:rsidP="00E972B2">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775126B4" w14:textId="77777777" w:rsidR="00A77C82" w:rsidRDefault="00A77C82" w:rsidP="00E972B2">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7F46B143"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60B4A81" w14:textId="77777777" w:rsidR="00A77C82" w:rsidRDefault="00A77C82" w:rsidP="00E972B2">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0A3617C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839CEE8" w14:textId="77777777" w:rsidR="00A77C82" w:rsidRDefault="00A77C82" w:rsidP="00E972B2">
            <w:pPr>
              <w:pStyle w:val="TAC"/>
              <w:rPr>
                <w:rFonts w:eastAsia="Calibri"/>
              </w:rPr>
            </w:pPr>
            <w:r>
              <w:rPr>
                <w:rFonts w:eastAsia="Calibri"/>
              </w:rPr>
              <w:t>-</w:t>
            </w:r>
          </w:p>
        </w:tc>
      </w:tr>
      <w:tr w:rsidR="00A77C82" w14:paraId="5A65AF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0A9A22D" w14:textId="77777777" w:rsidR="00A77C82" w:rsidRDefault="00A77C82" w:rsidP="00E972B2">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76BF7255" w14:textId="77777777" w:rsidR="00A77C82" w:rsidRDefault="00A77C82" w:rsidP="00E972B2">
            <w:pPr>
              <w:pStyle w:val="TAL"/>
            </w:pPr>
            <w:r>
              <w:t>Check: Does the UE (MCVideo client) notify the user about the media reception by another user?</w:t>
            </w:r>
          </w:p>
          <w:p w14:paraId="29922CDA"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7CF7857"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D4896F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4D386A1"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1E07141" w14:textId="77777777" w:rsidR="00A77C82" w:rsidRDefault="00A77C82" w:rsidP="00E972B2">
            <w:pPr>
              <w:pStyle w:val="TAC"/>
              <w:rPr>
                <w:rFonts w:eastAsia="Calibri"/>
              </w:rPr>
            </w:pPr>
            <w:r>
              <w:rPr>
                <w:rFonts w:eastAsia="Calibri"/>
              </w:rPr>
              <w:t>P</w:t>
            </w:r>
          </w:p>
        </w:tc>
      </w:tr>
      <w:tr w:rsidR="00A77C82" w14:paraId="28D7BBD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0A00B531" w14:textId="77777777" w:rsidR="00A77C82" w:rsidRDefault="00A77C82" w:rsidP="00E972B2">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833E035" w14:textId="77777777" w:rsidR="00A77C82" w:rsidRDefault="00A77C82" w:rsidP="00E972B2">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592D2F10"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3573628A" w14:textId="77777777" w:rsidR="00A77C82" w:rsidRDefault="00A77C82" w:rsidP="00E972B2">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269806ED"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14E6DD1" w14:textId="77777777" w:rsidR="00A77C82" w:rsidRDefault="00A77C82" w:rsidP="00E972B2">
            <w:pPr>
              <w:pStyle w:val="TAC"/>
              <w:rPr>
                <w:rFonts w:eastAsia="Calibri"/>
              </w:rPr>
            </w:pPr>
            <w:r>
              <w:rPr>
                <w:rFonts w:eastAsia="Calibri"/>
              </w:rPr>
              <w:t>-</w:t>
            </w:r>
          </w:p>
        </w:tc>
      </w:tr>
      <w:tr w:rsidR="00A77C82" w14:paraId="0D84979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74E5443" w14:textId="77777777" w:rsidR="00A77C82" w:rsidRDefault="00A77C82" w:rsidP="00E972B2">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30385C7" w14:textId="77777777" w:rsidR="00A77C82" w:rsidRDefault="00A77C82" w:rsidP="00E972B2">
            <w:pPr>
              <w:pStyle w:val="TAL"/>
            </w:pPr>
            <w:r>
              <w:t>Check: Does the UE (MCVideo client) notify the user that the permission to send RTP media is being revoked?</w:t>
            </w:r>
          </w:p>
          <w:p w14:paraId="092FEB74"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E68718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7D8C85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28BCD6A"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8541A60" w14:textId="77777777" w:rsidR="00A77C82" w:rsidRDefault="00A77C82" w:rsidP="00E972B2">
            <w:pPr>
              <w:pStyle w:val="TAC"/>
              <w:rPr>
                <w:rFonts w:eastAsia="Calibri"/>
              </w:rPr>
            </w:pPr>
            <w:r>
              <w:rPr>
                <w:rFonts w:eastAsia="Calibri"/>
              </w:rPr>
              <w:t>P</w:t>
            </w:r>
          </w:p>
        </w:tc>
      </w:tr>
      <w:tr w:rsidR="00A77C82" w14:paraId="7851422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2B73C1D" w14:textId="77777777" w:rsidR="00A77C82" w:rsidRDefault="00A77C82" w:rsidP="00E972B2">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3A8A0558" w14:textId="1122999E" w:rsidR="00A77C82" w:rsidRDefault="00A77C82" w:rsidP="00E972B2">
            <w:pPr>
              <w:pStyle w:val="TAL"/>
            </w:pPr>
            <w:r>
              <w:t xml:space="preserve">Check: Does the UE (MCVideo client) correctly perform procedure 'MCVideo Queue Position Request' as described in </w:t>
            </w:r>
            <w:r>
              <w:rPr>
                <w:rFonts w:eastAsia="Calibri"/>
              </w:rPr>
              <w:t>TS 36.579-1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5BFBCE85"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2E9E14"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573565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4C3D863" w14:textId="77777777" w:rsidR="00A77C82" w:rsidRDefault="00A77C82" w:rsidP="00E972B2">
            <w:pPr>
              <w:pStyle w:val="TAC"/>
              <w:rPr>
                <w:rFonts w:eastAsia="Calibri"/>
              </w:rPr>
            </w:pPr>
            <w:r>
              <w:rPr>
                <w:rFonts w:eastAsia="Calibri"/>
              </w:rPr>
              <w:t>P</w:t>
            </w:r>
          </w:p>
        </w:tc>
      </w:tr>
      <w:tr w:rsidR="00A77C82" w14:paraId="6F3B4E0C"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064ADFC" w14:textId="77777777" w:rsidR="00A77C82" w:rsidRDefault="00A77C82" w:rsidP="00E972B2">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11737D48"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699F9B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0EA58C"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8F1B63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BE73077" w14:textId="77777777" w:rsidR="00A77C82" w:rsidRDefault="00A77C82" w:rsidP="00E972B2">
            <w:pPr>
              <w:pStyle w:val="TAC"/>
              <w:rPr>
                <w:rFonts w:eastAsia="Calibri"/>
              </w:rPr>
            </w:pPr>
            <w:r>
              <w:rPr>
                <w:rFonts w:eastAsia="Calibri"/>
              </w:rPr>
              <w:t>-</w:t>
            </w:r>
          </w:p>
        </w:tc>
      </w:tr>
      <w:tr w:rsidR="00A77C82" w14:paraId="09AF1AB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12E1646" w14:textId="77777777" w:rsidR="00A77C82" w:rsidRDefault="00A77C82" w:rsidP="00E972B2">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70195544" w14:textId="77777777" w:rsidR="00A77C82" w:rsidRDefault="00A77C82" w:rsidP="00E972B2">
            <w:pPr>
              <w:pStyle w:val="TAL"/>
            </w:pPr>
            <w:r>
              <w:t>Make the UE (MCVideo client) cancel the transmission request.</w:t>
            </w:r>
          </w:p>
          <w:p w14:paraId="16E909BE"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5277134"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52E8DB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FE82CF"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FED324A" w14:textId="77777777" w:rsidR="00A77C82" w:rsidRDefault="00A77C82" w:rsidP="00E972B2">
            <w:pPr>
              <w:pStyle w:val="TAC"/>
              <w:rPr>
                <w:rFonts w:eastAsia="Calibri"/>
              </w:rPr>
            </w:pPr>
            <w:r>
              <w:rPr>
                <w:rFonts w:eastAsia="Calibri"/>
              </w:rPr>
              <w:t>-</w:t>
            </w:r>
          </w:p>
        </w:tc>
      </w:tr>
      <w:tr w:rsidR="00A77C82" w14:paraId="2C0C7595"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DA0FCE2" w14:textId="77777777" w:rsidR="00A77C82" w:rsidRDefault="00A77C82" w:rsidP="00E972B2">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4121D21" w14:textId="776BF605" w:rsidR="00A77C82" w:rsidRDefault="00A77C82" w:rsidP="00E972B2">
            <w:pPr>
              <w:pStyle w:val="TAL"/>
              <w:rPr>
                <w:rFonts w:cs="Arial"/>
                <w:szCs w:val="18"/>
              </w:rPr>
            </w:pPr>
            <w:r>
              <w:rPr>
                <w:rFonts w:cs="Arial"/>
                <w:szCs w:val="18"/>
              </w:rPr>
              <w:t>Chec</w:t>
            </w:r>
            <w:r>
              <w:t>k: Does the UE (MCVideo client) correctly perform procedure 'MCVideo transmission End Request CO' as described in TS 36.579-1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05F4493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7A98EBD"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ED58E4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1BFF450" w14:textId="77777777" w:rsidR="00A77C82" w:rsidRDefault="00A77C82" w:rsidP="00E972B2">
            <w:pPr>
              <w:pStyle w:val="TAC"/>
              <w:rPr>
                <w:rFonts w:eastAsia="Calibri"/>
              </w:rPr>
            </w:pPr>
            <w:r>
              <w:rPr>
                <w:rFonts w:eastAsia="Calibri"/>
              </w:rPr>
              <w:t>P</w:t>
            </w:r>
          </w:p>
        </w:tc>
      </w:tr>
      <w:tr w:rsidR="00A77C82" w14:paraId="7F4C448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507AAC5" w14:textId="77777777" w:rsidR="00A77C82" w:rsidRDefault="00A77C82" w:rsidP="00E972B2">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22F390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8AADBDE" w14:textId="77777777" w:rsidR="00A77C82" w:rsidRDefault="00A77C82" w:rsidP="00E972B2">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DC19AD5"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75DA64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C10E3E" w14:textId="77777777" w:rsidR="00A77C82" w:rsidRDefault="00A77C82" w:rsidP="00E972B2">
            <w:pPr>
              <w:pStyle w:val="TAC"/>
              <w:rPr>
                <w:rFonts w:eastAsia="Calibri"/>
              </w:rPr>
            </w:pPr>
            <w:r>
              <w:rPr>
                <w:rFonts w:eastAsia="Calibri"/>
              </w:rPr>
              <w:t>-</w:t>
            </w:r>
          </w:p>
        </w:tc>
      </w:tr>
      <w:tr w:rsidR="00A77C82" w14:paraId="0793A59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BEEC1F2" w14:textId="77777777" w:rsidR="00A77C82" w:rsidRDefault="00A77C82" w:rsidP="00E972B2">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19329F9" w14:textId="77777777" w:rsidR="00A77C82" w:rsidRDefault="00A77C82" w:rsidP="00E972B2">
            <w:pPr>
              <w:pStyle w:val="TAL"/>
            </w:pPr>
            <w:r>
              <w:t>Make the UE (MCVideo client) request transmission.</w:t>
            </w:r>
          </w:p>
          <w:p w14:paraId="05BDECC2"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23083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A41077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C788CA"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0D78846" w14:textId="77777777" w:rsidR="00A77C82" w:rsidRDefault="00A77C82" w:rsidP="00E972B2">
            <w:pPr>
              <w:pStyle w:val="TAC"/>
              <w:rPr>
                <w:rFonts w:eastAsia="Calibri"/>
              </w:rPr>
            </w:pPr>
            <w:r>
              <w:rPr>
                <w:rFonts w:eastAsia="Calibri"/>
              </w:rPr>
              <w:t>-</w:t>
            </w:r>
          </w:p>
        </w:tc>
      </w:tr>
      <w:tr w:rsidR="00A77C82" w14:paraId="2E947871" w14:textId="77777777" w:rsidTr="007D20C3">
        <w:trPr>
          <w:trHeight w:val="224"/>
        </w:trPr>
        <w:tc>
          <w:tcPr>
            <w:tcW w:w="694" w:type="dxa"/>
            <w:tcBorders>
              <w:top w:val="single" w:sz="4" w:space="0" w:color="auto"/>
              <w:left w:val="single" w:sz="4" w:space="0" w:color="auto"/>
              <w:bottom w:val="single" w:sz="4" w:space="0" w:color="auto"/>
              <w:right w:val="single" w:sz="4" w:space="0" w:color="auto"/>
            </w:tcBorders>
            <w:hideMark/>
          </w:tcPr>
          <w:p w14:paraId="46439819" w14:textId="77777777" w:rsidR="00A77C82" w:rsidRDefault="00A77C82" w:rsidP="00E972B2">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A2ECA8E" w14:textId="03CA23CB" w:rsidR="00A77C82" w:rsidRDefault="00A77C82" w:rsidP="00E972B2">
            <w:pPr>
              <w:pStyle w:val="TAL"/>
            </w:pPr>
            <w:r>
              <w:t>Check: Does the UE (MCVideo client) correctly perform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601D6A6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387A97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667D0EF9"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66B45101" w14:textId="77777777" w:rsidR="00A77C82" w:rsidRDefault="00A77C82" w:rsidP="00E972B2">
            <w:pPr>
              <w:pStyle w:val="TAC"/>
              <w:rPr>
                <w:rFonts w:eastAsia="Calibri"/>
              </w:rPr>
            </w:pPr>
            <w:r>
              <w:rPr>
                <w:rFonts w:eastAsia="Calibri"/>
              </w:rPr>
              <w:t>P</w:t>
            </w:r>
          </w:p>
        </w:tc>
      </w:tr>
      <w:tr w:rsidR="00A77C82" w14:paraId="62FF812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0DD622B" w14:textId="77777777" w:rsidR="00A77C82" w:rsidRDefault="00A77C82" w:rsidP="00E972B2">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80BBA4E"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F6FC09"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22F9380"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563A721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B38897F" w14:textId="77777777" w:rsidR="00A77C82" w:rsidRDefault="00A77C82" w:rsidP="00E972B2">
            <w:pPr>
              <w:pStyle w:val="TAC"/>
              <w:rPr>
                <w:rFonts w:eastAsia="Calibri"/>
              </w:rPr>
            </w:pPr>
            <w:r>
              <w:rPr>
                <w:rFonts w:eastAsia="Calibri"/>
              </w:rPr>
              <w:t>-</w:t>
            </w:r>
          </w:p>
        </w:tc>
      </w:tr>
      <w:tr w:rsidR="00A77C82" w14:paraId="295E67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F09F7CC" w14:textId="77777777" w:rsidR="00A77C82" w:rsidRDefault="00A77C82" w:rsidP="00E972B2">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C745661" w14:textId="77777777" w:rsidR="00A77C82" w:rsidRDefault="00A77C82" w:rsidP="00E972B2">
            <w:pPr>
              <w:pStyle w:val="TAL"/>
            </w:pPr>
            <w:r>
              <w:t>Make the UE (MCVideo client) request transmission.</w:t>
            </w:r>
          </w:p>
          <w:p w14:paraId="56229816"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8315D7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8DB26B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A6868A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283E7BF" w14:textId="77777777" w:rsidR="00A77C82" w:rsidRDefault="00A77C82" w:rsidP="00E972B2">
            <w:pPr>
              <w:pStyle w:val="TAC"/>
              <w:rPr>
                <w:rFonts w:eastAsia="Calibri"/>
              </w:rPr>
            </w:pPr>
            <w:r>
              <w:rPr>
                <w:rFonts w:eastAsia="Calibri"/>
              </w:rPr>
              <w:t>-</w:t>
            </w:r>
          </w:p>
        </w:tc>
      </w:tr>
      <w:tr w:rsidR="00A77C82" w14:paraId="0E7D0B8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5BEF0AA" w14:textId="77777777" w:rsidR="00A77C82" w:rsidRDefault="00A77C82" w:rsidP="00E972B2">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238147" w14:textId="7CCBCD87" w:rsidR="00A77C82" w:rsidRDefault="00A77C82" w:rsidP="00E972B2">
            <w:pPr>
              <w:pStyle w:val="TAL"/>
            </w:pPr>
            <w:r>
              <w:t>Check: Does the UE (MCVideo client) correctly perform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52233A43"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7F0265"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1F8B9F4E"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A6B392B" w14:textId="77777777" w:rsidR="00A77C82" w:rsidRDefault="00A77C82" w:rsidP="00E972B2">
            <w:pPr>
              <w:pStyle w:val="TAC"/>
              <w:rPr>
                <w:rFonts w:eastAsia="Calibri"/>
              </w:rPr>
            </w:pPr>
            <w:r>
              <w:rPr>
                <w:rFonts w:eastAsia="Calibri"/>
              </w:rPr>
              <w:t>P</w:t>
            </w:r>
          </w:p>
        </w:tc>
      </w:tr>
      <w:tr w:rsidR="00A77C82" w14:paraId="2A0950F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E30ED65" w14:textId="77777777" w:rsidR="00A77C82" w:rsidRDefault="00A77C82" w:rsidP="00E972B2">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66103F57"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85ACBF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508B83"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2305224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7015AE9" w14:textId="77777777" w:rsidR="00A77C82" w:rsidRDefault="00A77C82" w:rsidP="00E972B2">
            <w:pPr>
              <w:pStyle w:val="TAC"/>
              <w:rPr>
                <w:rFonts w:eastAsia="Calibri"/>
              </w:rPr>
            </w:pPr>
            <w:r>
              <w:rPr>
                <w:rFonts w:eastAsia="Calibri"/>
              </w:rPr>
              <w:t>-</w:t>
            </w:r>
          </w:p>
        </w:tc>
      </w:tr>
      <w:tr w:rsidR="00A77C82" w14:paraId="4F8B9996" w14:textId="77777777" w:rsidTr="007D20C3">
        <w:trPr>
          <w:trHeight w:val="431"/>
        </w:trPr>
        <w:tc>
          <w:tcPr>
            <w:tcW w:w="694" w:type="dxa"/>
            <w:tcBorders>
              <w:top w:val="single" w:sz="4" w:space="0" w:color="auto"/>
              <w:left w:val="single" w:sz="4" w:space="0" w:color="auto"/>
              <w:bottom w:val="single" w:sz="4" w:space="0" w:color="auto"/>
              <w:right w:val="single" w:sz="4" w:space="0" w:color="auto"/>
            </w:tcBorders>
            <w:hideMark/>
          </w:tcPr>
          <w:p w14:paraId="42732583" w14:textId="77777777" w:rsidR="00A77C82" w:rsidRDefault="00A77C82" w:rsidP="00E972B2">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672E503" w14:textId="3198A962" w:rsidR="00A77C82" w:rsidRDefault="00A77C82" w:rsidP="00E972B2">
            <w:pPr>
              <w:pStyle w:val="TAL"/>
            </w:pPr>
            <w:r>
              <w:t>Does the UE (MCVideo client) provide Transmission request queued notification to the user?</w:t>
            </w:r>
          </w:p>
          <w:p w14:paraId="10C87670"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574721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48C5A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D44D0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C9C9EF9" w14:textId="77777777" w:rsidR="00A77C82" w:rsidRDefault="00A77C82" w:rsidP="00E972B2">
            <w:pPr>
              <w:pStyle w:val="TAC"/>
              <w:rPr>
                <w:rFonts w:eastAsia="Calibri"/>
              </w:rPr>
            </w:pPr>
            <w:r>
              <w:rPr>
                <w:rFonts w:eastAsia="Calibri"/>
              </w:rPr>
              <w:t>-</w:t>
            </w:r>
          </w:p>
        </w:tc>
      </w:tr>
      <w:tr w:rsidR="00A77C82" w14:paraId="1A96FA6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98FF552" w14:textId="77777777" w:rsidR="00A77C82" w:rsidRDefault="00A77C82" w:rsidP="00E972B2">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2C31EDB" w14:textId="77777777" w:rsidR="00A77C82" w:rsidRDefault="00A77C82" w:rsidP="00E972B2">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7283B01E"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410852B4" w14:textId="77777777" w:rsidR="00A77C82" w:rsidRDefault="00A77C82" w:rsidP="00E972B2">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77599B2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A135BA" w14:textId="77777777" w:rsidR="00A77C82" w:rsidRDefault="00A77C82" w:rsidP="00E972B2">
            <w:pPr>
              <w:pStyle w:val="TAC"/>
              <w:rPr>
                <w:rFonts w:eastAsia="Calibri"/>
              </w:rPr>
            </w:pPr>
            <w:r>
              <w:rPr>
                <w:rFonts w:eastAsia="Calibri"/>
              </w:rPr>
              <w:t>-</w:t>
            </w:r>
          </w:p>
        </w:tc>
      </w:tr>
      <w:tr w:rsidR="00A77C82" w14:paraId="2C54AC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D115FD1" w14:textId="77777777" w:rsidR="00A77C82" w:rsidRDefault="00A77C82" w:rsidP="00E972B2">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E95AE52" w14:textId="77777777" w:rsidR="00A77C82" w:rsidRDefault="00A77C82" w:rsidP="00E972B2">
            <w:pPr>
              <w:pStyle w:val="TAL"/>
            </w:pPr>
            <w:r>
              <w:t>Make the UE (MCVideo client) request transmission.</w:t>
            </w:r>
          </w:p>
          <w:p w14:paraId="1F4D27A7"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DF6FD6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764E43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493CCA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51EDEC3" w14:textId="77777777" w:rsidR="00A77C82" w:rsidRDefault="00A77C82" w:rsidP="00E972B2">
            <w:pPr>
              <w:pStyle w:val="TAC"/>
              <w:rPr>
                <w:rFonts w:eastAsia="Calibri"/>
              </w:rPr>
            </w:pPr>
            <w:r>
              <w:rPr>
                <w:rFonts w:eastAsia="Calibri"/>
              </w:rPr>
              <w:t>-</w:t>
            </w:r>
          </w:p>
        </w:tc>
      </w:tr>
      <w:tr w:rsidR="00A77C82" w14:paraId="2AB6E47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760925A" w14:textId="77777777" w:rsidR="00A77C82" w:rsidRDefault="00A77C82" w:rsidP="00E972B2">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EDB59A4" w14:textId="48A6D976" w:rsidR="00A77C82" w:rsidRDefault="00A77C82" w:rsidP="00E972B2">
            <w:pPr>
              <w:pStyle w:val="TAL"/>
            </w:pPr>
            <w:r>
              <w:t>Check: Does the UE (MCVideo client) correctly perform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200AC55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8416F80"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15F539F"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2117D79A" w14:textId="77777777" w:rsidR="00A77C82" w:rsidRDefault="00A77C82" w:rsidP="00E972B2">
            <w:pPr>
              <w:pStyle w:val="TAC"/>
              <w:rPr>
                <w:rFonts w:eastAsia="Calibri"/>
              </w:rPr>
            </w:pPr>
            <w:r>
              <w:rPr>
                <w:rFonts w:eastAsia="Calibri"/>
              </w:rPr>
              <w:t>P</w:t>
            </w:r>
          </w:p>
        </w:tc>
      </w:tr>
      <w:tr w:rsidR="00A77C82" w14:paraId="377A310F"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566B76A" w14:textId="77777777" w:rsidR="00A77C82" w:rsidRDefault="00A77C82" w:rsidP="00E972B2">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10973AB9"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B47D3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B3353D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B23F177"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CF3290A" w14:textId="77777777" w:rsidR="00A77C82" w:rsidRDefault="00A77C82" w:rsidP="00E972B2">
            <w:pPr>
              <w:pStyle w:val="TAC"/>
              <w:rPr>
                <w:rFonts w:eastAsia="Calibri"/>
              </w:rPr>
            </w:pPr>
            <w:r>
              <w:rPr>
                <w:rFonts w:eastAsia="Calibri"/>
              </w:rPr>
              <w:t>-</w:t>
            </w:r>
          </w:p>
        </w:tc>
      </w:tr>
      <w:tr w:rsidR="00A77C82" w14:paraId="0039B78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5B8F0C7" w14:textId="77777777" w:rsidR="00A77C82" w:rsidRDefault="00A77C82" w:rsidP="00E972B2">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2F9E474" w14:textId="43F15AEF" w:rsidR="00A77C82" w:rsidRDefault="00A77C82" w:rsidP="00E972B2">
            <w:pPr>
              <w:pStyle w:val="TAL"/>
              <w:rPr>
                <w:rFonts w:cs="Arial"/>
                <w:szCs w:val="18"/>
              </w:rPr>
            </w:pPr>
            <w:r>
              <w:t>Check: Does the UE (MCVideo client) correctly perform procedure 'MCVideo Transmission End Request CT' as described in TS 36.579-1 [2] Table 5.3B.9.3-1?</w:t>
            </w:r>
          </w:p>
        </w:tc>
        <w:tc>
          <w:tcPr>
            <w:tcW w:w="685" w:type="dxa"/>
            <w:tcBorders>
              <w:top w:val="single" w:sz="4" w:space="0" w:color="auto"/>
              <w:left w:val="single" w:sz="4" w:space="0" w:color="auto"/>
              <w:bottom w:val="single" w:sz="4" w:space="0" w:color="auto"/>
              <w:right w:val="single" w:sz="4" w:space="0" w:color="auto"/>
            </w:tcBorders>
            <w:hideMark/>
          </w:tcPr>
          <w:p w14:paraId="47BDE7A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B6D676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25F5C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E528EB6" w14:textId="77777777" w:rsidR="00A77C82" w:rsidRDefault="00A77C82" w:rsidP="00E972B2">
            <w:pPr>
              <w:pStyle w:val="TAC"/>
              <w:rPr>
                <w:rFonts w:eastAsia="Calibri"/>
              </w:rPr>
            </w:pPr>
            <w:r>
              <w:rPr>
                <w:rFonts w:eastAsia="Calibri"/>
              </w:rPr>
              <w:t>P</w:t>
            </w:r>
          </w:p>
        </w:tc>
      </w:tr>
      <w:tr w:rsidR="00A77C82" w14:paraId="063D6BE4"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142A6F6" w14:textId="77777777" w:rsidR="00A77C82" w:rsidRDefault="00A77C82" w:rsidP="00E972B2">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350BFAF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7A6D40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462100A3"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B223CD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B85C758" w14:textId="77777777" w:rsidR="00A77C82" w:rsidRDefault="00A77C82" w:rsidP="00E972B2">
            <w:pPr>
              <w:pStyle w:val="TAC"/>
              <w:rPr>
                <w:rFonts w:eastAsia="Calibri"/>
                <w:szCs w:val="22"/>
              </w:rPr>
            </w:pPr>
            <w:r>
              <w:rPr>
                <w:rFonts w:eastAsia="Calibri"/>
              </w:rPr>
              <w:t>-</w:t>
            </w:r>
          </w:p>
        </w:tc>
      </w:tr>
      <w:tr w:rsidR="00A77C82" w14:paraId="47479D5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D60B31C" w14:textId="77777777" w:rsidR="00A77C82" w:rsidRDefault="00A77C82" w:rsidP="00E972B2">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01C43C9A" w14:textId="77777777" w:rsidR="00A77C82" w:rsidRDefault="00A77C82" w:rsidP="00E972B2">
            <w:pPr>
              <w:pStyle w:val="TAL"/>
              <w:rPr>
                <w:rFonts w:eastAsia="Calibri"/>
              </w:rPr>
            </w:pPr>
            <w:r>
              <w:rPr>
                <w:rFonts w:eastAsia="Calibri"/>
              </w:rPr>
              <w:t>Make the UE (MCVideo client) release the call.</w:t>
            </w:r>
          </w:p>
          <w:p w14:paraId="60558422" w14:textId="77777777" w:rsidR="00A77C82" w:rsidRDefault="00A77C82" w:rsidP="00E972B2">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BBB024A"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053BDFA"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AC0BA5"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477B07" w14:textId="77777777" w:rsidR="00A77C82" w:rsidRDefault="00A77C82" w:rsidP="00E972B2">
            <w:pPr>
              <w:pStyle w:val="TAC"/>
              <w:rPr>
                <w:rFonts w:eastAsia="Calibri"/>
              </w:rPr>
            </w:pPr>
            <w:r>
              <w:rPr>
                <w:rFonts w:eastAsia="Calibri"/>
              </w:rPr>
              <w:t>-</w:t>
            </w:r>
          </w:p>
        </w:tc>
      </w:tr>
      <w:tr w:rsidR="00A77C82" w14:paraId="3C7DE65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16B54A4" w14:textId="77777777" w:rsidR="00A77C82" w:rsidRDefault="00A77C82" w:rsidP="00E972B2">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2D9AE91A" w14:textId="63637308"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2AED55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052F0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7E9C42F" w14:textId="77777777" w:rsidR="00A77C82" w:rsidRDefault="00A77C82" w:rsidP="00E972B2">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3E18122C" w14:textId="77777777" w:rsidR="00A77C82" w:rsidRDefault="00A77C82" w:rsidP="00E972B2">
            <w:pPr>
              <w:pStyle w:val="TAC"/>
              <w:rPr>
                <w:rFonts w:eastAsia="Calibri"/>
              </w:rPr>
            </w:pPr>
            <w:r>
              <w:rPr>
                <w:rFonts w:eastAsia="Calibri"/>
              </w:rPr>
              <w:t>P</w:t>
            </w:r>
          </w:p>
        </w:tc>
      </w:tr>
      <w:tr w:rsidR="00A77C82" w14:paraId="3EEBF5B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4F9A471" w14:textId="77777777" w:rsidR="00A77C82" w:rsidRDefault="00A77C82" w:rsidP="00E972B2">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382655EC"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1BB148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0F580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4B2093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D17A398" w14:textId="77777777" w:rsidR="00A77C82" w:rsidRDefault="00A77C82" w:rsidP="00E972B2">
            <w:pPr>
              <w:pStyle w:val="TAC"/>
              <w:rPr>
                <w:rFonts w:eastAsia="Calibri"/>
              </w:rPr>
            </w:pPr>
            <w:r>
              <w:rPr>
                <w:rFonts w:eastAsia="Calibri"/>
              </w:rPr>
              <w:t>-</w:t>
            </w:r>
          </w:p>
        </w:tc>
      </w:tr>
      <w:tr w:rsidR="00A77C82" w14:paraId="6EA3F039" w14:textId="77777777" w:rsidTr="007D20C3">
        <w:tc>
          <w:tcPr>
            <w:tcW w:w="9630" w:type="dxa"/>
            <w:gridSpan w:val="6"/>
            <w:tcBorders>
              <w:top w:val="single" w:sz="4" w:space="0" w:color="auto"/>
              <w:left w:val="single" w:sz="4" w:space="0" w:color="auto"/>
              <w:bottom w:val="single" w:sz="4" w:space="0" w:color="auto"/>
              <w:right w:val="single" w:sz="4" w:space="0" w:color="auto"/>
            </w:tcBorders>
            <w:hideMark/>
          </w:tcPr>
          <w:p w14:paraId="7D3ED5FB" w14:textId="77777777" w:rsidR="00A77C82" w:rsidRDefault="00A77C82" w:rsidP="00E972B2">
            <w:pPr>
              <w:pStyle w:val="TAN"/>
              <w:rPr>
                <w:rFonts w:eastAsia="Calibri"/>
              </w:rPr>
            </w:pPr>
            <w:r>
              <w:rPr>
                <w:rFonts w:eastAsia="Calibri"/>
              </w:rPr>
              <w:t>NOTE 1: This is expected to be done via a suitable implementation dependent MMI.</w:t>
            </w:r>
          </w:p>
        </w:tc>
      </w:tr>
      <w:bookmarkEnd w:id="460"/>
    </w:tbl>
    <w:p w14:paraId="2243A63B" w14:textId="77777777" w:rsidR="00A77C82" w:rsidRDefault="00A77C82" w:rsidP="00A77C82"/>
    <w:p w14:paraId="184CF217" w14:textId="77777777" w:rsidR="00A77C82" w:rsidRDefault="00A77C82" w:rsidP="00E972B2">
      <w:pPr>
        <w:pStyle w:val="H6"/>
      </w:pPr>
      <w:r>
        <w:t>6.1.1.12.3.3</w:t>
      </w:r>
      <w:r>
        <w:tab/>
        <w:t>Specific message contents</w:t>
      </w:r>
    </w:p>
    <w:p w14:paraId="5AF008DD" w14:textId="77777777" w:rsidR="00A77C82" w:rsidRDefault="00A77C82" w:rsidP="00E972B2">
      <w:pPr>
        <w:pStyle w:val="TH"/>
      </w:pPr>
      <w:r>
        <w:t xml:space="preserve">Table 6.1.1.12.3.3-1: SIP INVITE from the UE (Step 2, Table 6.1.1.12.3.2-1;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6157C44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590DC14" w14:textId="77777777" w:rsidR="00A77C82" w:rsidRDefault="00A77C82" w:rsidP="00E972B2">
            <w:pPr>
              <w:pStyle w:val="TAL"/>
            </w:pPr>
            <w:r>
              <w:t>Derivation Path: TS 36.579-1 [2], Table 5.5.2.5.1-1</w:t>
            </w:r>
          </w:p>
        </w:tc>
      </w:tr>
      <w:tr w:rsidR="00A77C82" w14:paraId="2546969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7F11CFE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961B146"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DABB0C"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946956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3DF36D1" w14:textId="77777777" w:rsidR="00A77C82" w:rsidRDefault="00A77C82" w:rsidP="00E972B2">
            <w:pPr>
              <w:pStyle w:val="TAH"/>
            </w:pPr>
            <w:r>
              <w:t>Condition</w:t>
            </w:r>
          </w:p>
        </w:tc>
      </w:tr>
      <w:tr w:rsidR="00A77C82" w14:paraId="762352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00BEE35"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04BE28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0E2251F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5AE4AB0"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742E5D" w14:textId="77777777" w:rsidR="00A77C82" w:rsidRDefault="00A77C82" w:rsidP="00E972B2">
            <w:pPr>
              <w:pStyle w:val="TAL"/>
            </w:pPr>
          </w:p>
        </w:tc>
      </w:tr>
      <w:tr w:rsidR="00A77C82" w14:paraId="5A593A0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42FDC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B17F0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07F908B"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8D90AE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84E530" w14:textId="77777777" w:rsidR="00A77C82" w:rsidRDefault="00A77C82" w:rsidP="00E972B2">
            <w:pPr>
              <w:pStyle w:val="TAL"/>
            </w:pPr>
          </w:p>
        </w:tc>
      </w:tr>
      <w:tr w:rsidR="00A77C82" w14:paraId="77FAF66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C140559"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1DE2E7" w14:textId="77777777" w:rsidR="00A77C82" w:rsidRDefault="00A77C82" w:rsidP="00E972B2">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70967AE7"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7F5D89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830F9F" w14:textId="77777777" w:rsidR="00A77C82" w:rsidRDefault="00A77C82" w:rsidP="00E972B2">
            <w:pPr>
              <w:pStyle w:val="TAL"/>
            </w:pPr>
          </w:p>
        </w:tc>
      </w:tr>
      <w:tr w:rsidR="00A77C82" w14:paraId="7122E7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1CC2E6D"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11DF76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5A9AC66"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947877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823D157" w14:textId="77777777" w:rsidR="00A77C82" w:rsidRDefault="00A77C82" w:rsidP="00E972B2">
            <w:pPr>
              <w:pStyle w:val="TAL"/>
            </w:pPr>
          </w:p>
        </w:tc>
      </w:tr>
      <w:tr w:rsidR="00A77C82" w14:paraId="045F7ED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63272E9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133D83B" w14:textId="77777777" w:rsidR="00A77C82" w:rsidRDefault="00A77C82" w:rsidP="00E972B2">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6CFB4D2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CC164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3808447" w14:textId="77777777" w:rsidR="00A77C82" w:rsidRDefault="00A77C82" w:rsidP="00E972B2">
            <w:pPr>
              <w:pStyle w:val="TAL"/>
            </w:pPr>
          </w:p>
        </w:tc>
      </w:tr>
    </w:tbl>
    <w:p w14:paraId="5E910EC3" w14:textId="77777777" w:rsidR="00A77C82" w:rsidRDefault="00A77C82" w:rsidP="00A77C82"/>
    <w:p w14:paraId="7DF02BD3" w14:textId="77777777" w:rsidR="00A77C82" w:rsidRDefault="00A77C82" w:rsidP="00E972B2">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CCC52E6"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1CE2775" w14:textId="77777777" w:rsidR="00A77C82" w:rsidRDefault="00A77C82" w:rsidP="00E972B2">
            <w:pPr>
              <w:pStyle w:val="TAL"/>
            </w:pPr>
            <w:r>
              <w:t>Derivation Path: TS 36.579-1 [2], Table 5.5.3.1.1-2, condition INITIAL_SDP_OFFER, IMPLICIT_GRANT_REQUESTED</w:t>
            </w:r>
          </w:p>
        </w:tc>
      </w:tr>
    </w:tbl>
    <w:p w14:paraId="25951F85" w14:textId="77777777" w:rsidR="00A77C82" w:rsidRDefault="00A77C82" w:rsidP="00A77C82"/>
    <w:p w14:paraId="64E6F340" w14:textId="77777777" w:rsidR="00A77C82" w:rsidRDefault="00A77C82" w:rsidP="00E972B2">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392E42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0B0ED876" w14:textId="77777777" w:rsidR="00A77C82" w:rsidRDefault="00A77C82" w:rsidP="00E972B2">
            <w:pPr>
              <w:pStyle w:val="TAL"/>
            </w:pPr>
            <w:r>
              <w:t>Derivation Path: TS 36.579-1 [2], Table 5.5.3.2.1-2, condition GROUP-CALL, INVITE_REFER</w:t>
            </w:r>
          </w:p>
        </w:tc>
      </w:tr>
    </w:tbl>
    <w:p w14:paraId="4547C2B3" w14:textId="77777777" w:rsidR="00A77C82" w:rsidRDefault="00A77C82" w:rsidP="00A77C82"/>
    <w:p w14:paraId="6D0523A4" w14:textId="77777777" w:rsidR="00A77C82" w:rsidRDefault="00A77C82" w:rsidP="00E972B2">
      <w:pPr>
        <w:pStyle w:val="TH"/>
      </w:pPr>
      <w:r>
        <w:t xml:space="preserve">Table 6.1.1.12.3.3-3: SIP 200 (OK) from the SS (Step 2, Table 6.1.1.12.3.2-1; </w:t>
      </w:r>
      <w:r>
        <w:br/>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602DF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93549E1" w14:textId="77777777" w:rsidR="00A77C82" w:rsidRDefault="00A77C82" w:rsidP="00E972B2">
            <w:pPr>
              <w:pStyle w:val="TAL"/>
            </w:pPr>
            <w:r>
              <w:t>Derivation Path: RFC 3261 [22], Table 5.5.2.17.1.2-1, condition INVITE-RSP</w:t>
            </w:r>
          </w:p>
        </w:tc>
      </w:tr>
      <w:tr w:rsidR="00A77C82" w14:paraId="6821EFDE"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60CFD529"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178D6"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F575A6"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7AF14DA"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2BFEE34" w14:textId="77777777" w:rsidR="00A77C82" w:rsidRDefault="00A77C82" w:rsidP="00E972B2">
            <w:pPr>
              <w:pStyle w:val="TAH"/>
            </w:pPr>
            <w:r>
              <w:t>Condition</w:t>
            </w:r>
          </w:p>
        </w:tc>
      </w:tr>
      <w:tr w:rsidR="00A77C82" w14:paraId="633ED61F"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8FC1394" w14:textId="77777777" w:rsidR="00A77C82" w:rsidRPr="00E51017" w:rsidRDefault="00A77C82" w:rsidP="00E972B2">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87FF3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157A55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A6F073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075D37B" w14:textId="77777777" w:rsidR="00A77C82" w:rsidRDefault="00A77C82" w:rsidP="00E972B2">
            <w:pPr>
              <w:pStyle w:val="TAL"/>
            </w:pPr>
          </w:p>
        </w:tc>
      </w:tr>
      <w:tr w:rsidR="00A77C82" w14:paraId="42517874"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CA94531" w14:textId="77777777" w:rsidR="00A77C82" w:rsidRDefault="00A77C82" w:rsidP="00E972B2">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04D05227" w14:textId="77777777" w:rsidR="00A77C82" w:rsidRDefault="00A77C82" w:rsidP="00E972B2">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46EC64A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5DD52B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BC568F" w14:textId="77777777" w:rsidR="00A77C82" w:rsidRDefault="00A77C82" w:rsidP="00E972B2">
            <w:pPr>
              <w:pStyle w:val="TAL"/>
            </w:pPr>
          </w:p>
        </w:tc>
      </w:tr>
    </w:tbl>
    <w:p w14:paraId="4A86BF13" w14:textId="77777777" w:rsidR="00A77C82" w:rsidRDefault="00A77C82" w:rsidP="00A77C82"/>
    <w:p w14:paraId="2E5D19F0" w14:textId="77777777" w:rsidR="00A77C82" w:rsidRDefault="00A77C82" w:rsidP="00E972B2">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4210EEF"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4B8E474" w14:textId="77777777" w:rsidR="00A77C82" w:rsidRDefault="00A77C82" w:rsidP="00E972B2">
            <w:pPr>
              <w:pStyle w:val="TAL"/>
            </w:pPr>
            <w:r>
              <w:t>Derivation Path: TS 36.579-1 [2], Table 5.5.3.1.2-2, condition SDP_ANSWER, IMPLICIT_GRANT_REQUESTED</w:t>
            </w:r>
          </w:p>
        </w:tc>
      </w:tr>
    </w:tbl>
    <w:p w14:paraId="0346A3AC" w14:textId="77777777" w:rsidR="00A77C82" w:rsidRDefault="00A77C82" w:rsidP="00A77C82"/>
    <w:p w14:paraId="48019D7B" w14:textId="77777777" w:rsidR="00A77C82" w:rsidRDefault="00A77C82" w:rsidP="00E972B2">
      <w:pPr>
        <w:pStyle w:val="TH"/>
      </w:pPr>
      <w:r>
        <w:t>Table 6.1.1.12.3.3-5: Void</w:t>
      </w:r>
    </w:p>
    <w:p w14:paraId="010340AC" w14:textId="77777777" w:rsidR="00A77C82" w:rsidRDefault="00A77C82" w:rsidP="00E972B2">
      <w:pPr>
        <w:pStyle w:val="TH"/>
      </w:pPr>
      <w:r>
        <w:t xml:space="preserve">Table 6.1.1.12.3.3-6: Queue Position Info from the SS (Step 9, Table 6.1.1.12.3.2-1; </w:t>
      </w:r>
      <w:r>
        <w:br/>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28E3FC" w14:textId="77777777" w:rsidTr="00A77C82">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74D4A773" w14:textId="77777777" w:rsidR="00A77C82" w:rsidRDefault="00A77C82" w:rsidP="00E972B2">
            <w:pPr>
              <w:pStyle w:val="TAL"/>
            </w:pPr>
            <w:r>
              <w:t>Derivation Path: TS 36.579-1 [2], Table 5.5.11.1.3-1, condition ACK</w:t>
            </w:r>
          </w:p>
        </w:tc>
      </w:tr>
    </w:tbl>
    <w:p w14:paraId="44BF0DA4" w14:textId="77777777" w:rsidR="00A77C82" w:rsidRDefault="00A77C82" w:rsidP="00A77C82"/>
    <w:p w14:paraId="707B3746" w14:textId="77777777" w:rsidR="00A77C82" w:rsidRDefault="00A77C82" w:rsidP="00E972B2">
      <w:pPr>
        <w:pStyle w:val="TH"/>
      </w:pPr>
      <w:r>
        <w:t>Table 6.1.1.12.3.3-7..9:Void</w:t>
      </w:r>
    </w:p>
    <w:p w14:paraId="42046B72" w14:textId="77777777" w:rsidR="00A77C82" w:rsidRDefault="00A77C82" w:rsidP="00A77C82"/>
    <w:p w14:paraId="3E9AC75C" w14:textId="77777777" w:rsidR="00A77C82" w:rsidRDefault="00A77C82" w:rsidP="00A77C82">
      <w:pPr>
        <w:keepNext/>
        <w:keepLines/>
        <w:spacing w:before="120"/>
        <w:ind w:left="1418" w:hanging="1418"/>
        <w:outlineLvl w:val="3"/>
        <w:rPr>
          <w:rFonts w:ascii="Arial" w:hAnsi="Arial"/>
          <w:sz w:val="24"/>
        </w:rPr>
      </w:pPr>
      <w:bookmarkStart w:id="461" w:name="_Toc75906928"/>
      <w:bookmarkStart w:id="462" w:name="_Toc75907265"/>
      <w:bookmarkStart w:id="463" w:name="_Toc84345725"/>
      <w:r>
        <w:rPr>
          <w:rFonts w:ascii="Arial" w:hAnsi="Arial"/>
          <w:sz w:val="24"/>
        </w:rPr>
        <w:t>6.1.1.13</w:t>
      </w:r>
      <w:r>
        <w:rPr>
          <w:rFonts w:ascii="Arial" w:hAnsi="Arial"/>
          <w:sz w:val="24"/>
        </w:rPr>
        <w:tab/>
      </w:r>
      <w:bookmarkStart w:id="464" w:name="_Hlk67035174"/>
      <w:r>
        <w:rPr>
          <w:rFonts w:ascii="Arial" w:hAnsi="Arial"/>
          <w:sz w:val="24"/>
        </w:rPr>
        <w:t>On-network / On-demand Pre-arranged Group Call / Reception Control State Transitions / Client Terminated (CT)</w:t>
      </w:r>
      <w:bookmarkEnd w:id="461"/>
      <w:bookmarkEnd w:id="462"/>
      <w:bookmarkEnd w:id="463"/>
    </w:p>
    <w:bookmarkEnd w:id="464"/>
    <w:p w14:paraId="52DEF12F" w14:textId="77777777" w:rsidR="00A77C82" w:rsidRDefault="00A77C82" w:rsidP="00E972B2">
      <w:pPr>
        <w:pStyle w:val="H6"/>
      </w:pPr>
      <w:r>
        <w:t>6.1.1.13.1</w:t>
      </w:r>
      <w:r>
        <w:tab/>
        <w:t>Test Purpose (TP)</w:t>
      </w:r>
    </w:p>
    <w:p w14:paraId="4DD76CF8" w14:textId="77777777" w:rsidR="00A77C82" w:rsidRDefault="00A77C82" w:rsidP="00E972B2">
      <w:pPr>
        <w:pStyle w:val="H6"/>
      </w:pPr>
      <w:bookmarkStart w:id="465" w:name="_Hlk41035479"/>
      <w:r>
        <w:t>(1)</w:t>
      </w:r>
    </w:p>
    <w:p w14:paraId="5C7C3837" w14:textId="77777777" w:rsidR="00A77C82" w:rsidRDefault="00A77C82" w:rsidP="00E972B2">
      <w:pPr>
        <w:pStyle w:val="PL"/>
      </w:pPr>
      <w:r>
        <w:rPr>
          <w:b/>
          <w:noProof w:val="0"/>
        </w:rPr>
        <w:t>with</w:t>
      </w:r>
      <w:r>
        <w:rPr>
          <w:noProof w:val="0"/>
        </w:rPr>
        <w:t xml:space="preserve"> { the UE (MCVideo Client) registered and authorised for MCVideo Service }</w:t>
      </w:r>
    </w:p>
    <w:p w14:paraId="248572D2" w14:textId="77777777" w:rsidR="00A77C82" w:rsidRDefault="00A77C82" w:rsidP="00E972B2">
      <w:pPr>
        <w:pStyle w:val="PL"/>
      </w:pPr>
      <w:r>
        <w:rPr>
          <w:noProof w:val="0"/>
        </w:rPr>
        <w:t>ensure that {</w:t>
      </w:r>
    </w:p>
    <w:p w14:paraId="2E9297CA"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Automatic Commencement Mode and implicit Reception Control }</w:t>
      </w:r>
    </w:p>
    <w:p w14:paraId="48D5EE62"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w:t>
      </w:r>
    </w:p>
    <w:p w14:paraId="522702D0" w14:textId="77777777" w:rsidR="00A77C82" w:rsidRDefault="00A77C82" w:rsidP="00E972B2">
      <w:pPr>
        <w:pStyle w:val="PL"/>
      </w:pPr>
      <w:r>
        <w:rPr>
          <w:noProof w:val="0"/>
        </w:rPr>
        <w:t xml:space="preserve">            }</w:t>
      </w:r>
    </w:p>
    <w:p w14:paraId="3DA3BDE7" w14:textId="77777777" w:rsidR="00A77C82" w:rsidRDefault="00A77C82" w:rsidP="00E972B2">
      <w:pPr>
        <w:pStyle w:val="PL"/>
      </w:pPr>
    </w:p>
    <w:p w14:paraId="4DB926AD" w14:textId="77777777" w:rsidR="00A77C82" w:rsidRDefault="00A77C82" w:rsidP="00E972B2">
      <w:pPr>
        <w:pStyle w:val="H6"/>
      </w:pPr>
      <w:r>
        <w:t>(2)</w:t>
      </w:r>
    </w:p>
    <w:p w14:paraId="530D99EE" w14:textId="77777777" w:rsidR="00A77C82" w:rsidRDefault="00A77C82" w:rsidP="00E972B2">
      <w:pPr>
        <w:pStyle w:val="PL"/>
      </w:pPr>
      <w:bookmarkStart w:id="466" w:name="_Hlk15894140"/>
      <w:bookmarkStart w:id="467" w:name="_Hlk15647793"/>
      <w:r>
        <w:rPr>
          <w:b/>
          <w:noProof w:val="0"/>
        </w:rPr>
        <w:t>with</w:t>
      </w:r>
      <w:r>
        <w:rPr>
          <w:noProof w:val="0"/>
        </w:rPr>
        <w:t xml:space="preserve"> { the UE (MCVideo Client) having an incoming On-demand Pre-arranged Group Call, with implicit Transmission Control }</w:t>
      </w:r>
    </w:p>
    <w:p w14:paraId="4BD72C8E" w14:textId="77777777" w:rsidR="00A77C82" w:rsidRDefault="00A77C82" w:rsidP="00E972B2">
      <w:pPr>
        <w:pStyle w:val="PL"/>
      </w:pPr>
      <w:r>
        <w:rPr>
          <w:noProof w:val="0"/>
        </w:rPr>
        <w:t>ensure that {</w:t>
      </w:r>
    </w:p>
    <w:p w14:paraId="18D52F69"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4588913B"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23386638" w14:textId="77777777" w:rsidR="00A77C82" w:rsidRDefault="00A77C82" w:rsidP="00E972B2">
      <w:pPr>
        <w:pStyle w:val="PL"/>
        <w:rPr>
          <w:sz w:val="18"/>
          <w:szCs w:val="22"/>
        </w:rPr>
      </w:pPr>
      <w:r>
        <w:rPr>
          <w:noProof w:val="0"/>
        </w:rPr>
        <w:t xml:space="preserve">            </w:t>
      </w:r>
      <w:r>
        <w:rPr>
          <w:noProof w:val="0"/>
          <w:sz w:val="18"/>
          <w:szCs w:val="22"/>
        </w:rPr>
        <w:t>}</w:t>
      </w:r>
    </w:p>
    <w:p w14:paraId="45B62765" w14:textId="77777777" w:rsidR="00A77C82" w:rsidRDefault="00A77C82" w:rsidP="00E972B2">
      <w:pPr>
        <w:pStyle w:val="PL"/>
      </w:pPr>
    </w:p>
    <w:bookmarkEnd w:id="466"/>
    <w:bookmarkEnd w:id="467"/>
    <w:p w14:paraId="7812183E" w14:textId="77777777" w:rsidR="00A77C82" w:rsidRDefault="00A77C82" w:rsidP="00E972B2">
      <w:pPr>
        <w:pStyle w:val="H6"/>
      </w:pPr>
      <w:r>
        <w:t>(3)</w:t>
      </w:r>
    </w:p>
    <w:p w14:paraId="6938F875"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49A09D1C" w14:textId="77777777" w:rsidR="00A77C82" w:rsidRDefault="00A77C82" w:rsidP="00E972B2">
      <w:pPr>
        <w:pStyle w:val="PL"/>
      </w:pPr>
      <w:r>
        <w:rPr>
          <w:noProof w:val="0"/>
        </w:rPr>
        <w:t>ensure that {</w:t>
      </w:r>
    </w:p>
    <w:p w14:paraId="31B817A2" w14:textId="77777777" w:rsidR="00A77C82" w:rsidRDefault="00A77C82" w:rsidP="00E972B2">
      <w:pPr>
        <w:pStyle w:val="PL"/>
        <w:rPr>
          <w:rFonts w:cs="Courier New"/>
          <w:szCs w:val="16"/>
        </w:rPr>
      </w:pPr>
      <w:r>
        <w:rPr>
          <w:noProof w:val="0"/>
        </w:rPr>
        <w:t xml:space="preserve">  </w:t>
      </w:r>
      <w:r>
        <w:rPr>
          <w:b/>
          <w:noProof w:val="0"/>
        </w:rPr>
        <w:t xml:space="preserve">when </w:t>
      </w:r>
      <w:r>
        <w:rPr>
          <w:noProof w:val="0"/>
        </w:rPr>
        <w:t>{ the UE (MCVideo Client) receives a Media Reception Override Notification }</w:t>
      </w:r>
    </w:p>
    <w:p w14:paraId="7E6F813B"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and informs the user </w:t>
      </w:r>
      <w:r>
        <w:rPr>
          <w:rFonts w:cs="Courier New"/>
          <w:noProof w:val="0"/>
          <w:szCs w:val="16"/>
        </w:rPr>
        <w:t>}</w:t>
      </w:r>
    </w:p>
    <w:p w14:paraId="16BDBD68" w14:textId="77777777" w:rsidR="00A77C82" w:rsidRDefault="00A77C82" w:rsidP="00E972B2">
      <w:pPr>
        <w:pStyle w:val="PL"/>
      </w:pPr>
      <w:r>
        <w:rPr>
          <w:noProof w:val="0"/>
        </w:rPr>
        <w:t xml:space="preserve">            }</w:t>
      </w:r>
    </w:p>
    <w:p w14:paraId="0817F3C2" w14:textId="77777777" w:rsidR="00A77C82" w:rsidRDefault="00A77C82" w:rsidP="00E972B2">
      <w:pPr>
        <w:pStyle w:val="PL"/>
      </w:pPr>
    </w:p>
    <w:p w14:paraId="19EF1D11" w14:textId="77777777" w:rsidR="00A77C82" w:rsidRDefault="00A77C82" w:rsidP="00E972B2">
      <w:pPr>
        <w:pStyle w:val="H6"/>
      </w:pPr>
      <w:r>
        <w:t>(4)</w:t>
      </w:r>
    </w:p>
    <w:p w14:paraId="053AC28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3A44CAF2" w14:textId="77777777" w:rsidR="00A77C82" w:rsidRDefault="00A77C82" w:rsidP="00E972B2">
      <w:pPr>
        <w:pStyle w:val="PL"/>
      </w:pPr>
      <w:r>
        <w:rPr>
          <w:noProof w:val="0"/>
        </w:rPr>
        <w:t>ensure that {</w:t>
      </w:r>
    </w:p>
    <w:p w14:paraId="7C2A77F5" w14:textId="77777777" w:rsidR="00A77C82" w:rsidRDefault="00A77C82" w:rsidP="00E972B2">
      <w:pPr>
        <w:pStyle w:val="PL"/>
      </w:pPr>
      <w:r>
        <w:rPr>
          <w:noProof w:val="0"/>
        </w:rPr>
        <w:t xml:space="preserve">  </w:t>
      </w:r>
      <w:r>
        <w:rPr>
          <w:b/>
          <w:noProof w:val="0"/>
        </w:rPr>
        <w:t xml:space="preserve">when </w:t>
      </w:r>
      <w:r>
        <w:rPr>
          <w:noProof w:val="0"/>
        </w:rPr>
        <w:t>{ the UE (MCVideo Client) receives a Transmission End Notify from the SS (MCVideo Server) }</w:t>
      </w:r>
    </w:p>
    <w:p w14:paraId="0448EE3D" w14:textId="77777777" w:rsidR="00A77C82" w:rsidRDefault="00A77C82" w:rsidP="00E972B2">
      <w:pPr>
        <w:pStyle w:val="PL"/>
      </w:pPr>
      <w:r>
        <w:rPr>
          <w:noProof w:val="0"/>
        </w:rPr>
        <w:t xml:space="preserve">    </w:t>
      </w:r>
      <w:r>
        <w:rPr>
          <w:b/>
          <w:noProof w:val="0"/>
        </w:rPr>
        <w:t>then</w:t>
      </w:r>
      <w:r>
        <w:rPr>
          <w:noProof w:val="0"/>
        </w:rPr>
        <w:t xml:space="preserve"> { the UE (MCVideo Client)notifies the MCVideo User that the another user’s transmission has ended.</w:t>
      </w:r>
    </w:p>
    <w:p w14:paraId="7CE853ED" w14:textId="77777777" w:rsidR="00A77C82" w:rsidRDefault="00A77C82" w:rsidP="00E972B2">
      <w:pPr>
        <w:pStyle w:val="PL"/>
      </w:pPr>
    </w:p>
    <w:p w14:paraId="77E8AD05" w14:textId="77777777" w:rsidR="00A77C82" w:rsidRDefault="00A77C82" w:rsidP="00E972B2">
      <w:pPr>
        <w:pStyle w:val="H6"/>
      </w:pPr>
      <w:r>
        <w:t>(5)</w:t>
      </w:r>
    </w:p>
    <w:p w14:paraId="344297D2"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9C728A1" w14:textId="77777777" w:rsidR="00A77C82" w:rsidRDefault="00A77C82" w:rsidP="00E972B2">
      <w:pPr>
        <w:pStyle w:val="PL"/>
      </w:pPr>
      <w:r>
        <w:rPr>
          <w:noProof w:val="0"/>
        </w:rPr>
        <w:t>ensure that {</w:t>
      </w:r>
    </w:p>
    <w:p w14:paraId="686EA46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7A6877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w:t>
      </w:r>
      <w:r>
        <w:rPr>
          <w:rFonts w:cs="Courier New"/>
          <w:noProof w:val="0"/>
          <w:szCs w:val="16"/>
        </w:rPr>
        <w:t>}</w:t>
      </w:r>
    </w:p>
    <w:p w14:paraId="4AA8D8D2" w14:textId="77777777" w:rsidR="00A77C82" w:rsidRDefault="00A77C82" w:rsidP="00E972B2">
      <w:pPr>
        <w:pStyle w:val="PL"/>
      </w:pPr>
      <w:r>
        <w:rPr>
          <w:noProof w:val="0"/>
        </w:rPr>
        <w:t xml:space="preserve">            }</w:t>
      </w:r>
    </w:p>
    <w:p w14:paraId="4A92C76E" w14:textId="77777777" w:rsidR="00A77C82" w:rsidRDefault="00A77C82" w:rsidP="00E972B2">
      <w:pPr>
        <w:pStyle w:val="PL"/>
      </w:pPr>
    </w:p>
    <w:p w14:paraId="7BF9AA50" w14:textId="77777777" w:rsidR="00A77C82" w:rsidRDefault="00A77C82" w:rsidP="00E972B2">
      <w:pPr>
        <w:pStyle w:val="H6"/>
      </w:pPr>
      <w:r>
        <w:t>(6)</w:t>
      </w:r>
    </w:p>
    <w:p w14:paraId="3407B9B9"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276CAF06" w14:textId="77777777" w:rsidR="00A77C82" w:rsidRDefault="00A77C82" w:rsidP="00E972B2">
      <w:pPr>
        <w:pStyle w:val="PL"/>
      </w:pPr>
      <w:r>
        <w:rPr>
          <w:noProof w:val="0"/>
        </w:rPr>
        <w:t>ensure that {</w:t>
      </w:r>
    </w:p>
    <w:p w14:paraId="0F83313B"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70452D1" w14:textId="77777777" w:rsidR="00A77C82" w:rsidRDefault="00A77C82" w:rsidP="00E972B2">
      <w:pPr>
        <w:pStyle w:val="PL"/>
      </w:pPr>
      <w:r>
        <w:rPr>
          <w:noProof w:val="0"/>
        </w:rPr>
        <w:t xml:space="preserve">    </w:t>
      </w:r>
      <w:r>
        <w:rPr>
          <w:b/>
          <w:noProof w:val="0"/>
        </w:rPr>
        <w:t>then</w:t>
      </w:r>
      <w:r>
        <w:rPr>
          <w:noProof w:val="0"/>
        </w:rPr>
        <w:t xml:space="preserve"> { the UE (MCVideo Client) sends a SIP 200 (OK) message and leaves the MCVideo session }</w:t>
      </w:r>
    </w:p>
    <w:p w14:paraId="3BE9E01C" w14:textId="77777777" w:rsidR="00A77C82" w:rsidRDefault="00A77C82" w:rsidP="00E972B2">
      <w:pPr>
        <w:pStyle w:val="PL"/>
      </w:pPr>
      <w:r>
        <w:rPr>
          <w:noProof w:val="0"/>
        </w:rPr>
        <w:t xml:space="preserve">            }</w:t>
      </w:r>
    </w:p>
    <w:p w14:paraId="16477741" w14:textId="77777777" w:rsidR="00A77C82" w:rsidRDefault="00A77C82" w:rsidP="00E972B2">
      <w:pPr>
        <w:pStyle w:val="PL"/>
      </w:pPr>
    </w:p>
    <w:bookmarkEnd w:id="465"/>
    <w:p w14:paraId="4EB6AD5D" w14:textId="77777777" w:rsidR="00A77C82" w:rsidRDefault="00A77C82" w:rsidP="00E972B2">
      <w:pPr>
        <w:pStyle w:val="H6"/>
      </w:pPr>
      <w:r>
        <w:t>6.1.1.13.2</w:t>
      </w:r>
      <w:r>
        <w:tab/>
        <w:t>Conformance requirements</w:t>
      </w:r>
    </w:p>
    <w:p w14:paraId="51259DD4" w14:textId="77777777" w:rsidR="00A77C82" w:rsidRDefault="00A77C82" w:rsidP="00A77C82">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B24AE13" w14:textId="77777777" w:rsidR="00A77C82" w:rsidRDefault="00A77C82" w:rsidP="00A77C82">
      <w:r>
        <w:t>[TS 24.281, clause 6.2.3.1.1]</w:t>
      </w:r>
    </w:p>
    <w:p w14:paraId="3936E37F" w14:textId="77777777" w:rsidR="00A77C82" w:rsidRDefault="00A77C82" w:rsidP="00A77C82">
      <w:r>
        <w:t>When performing the automatic commencement mode procedures, the MCVideo client:</w:t>
      </w:r>
    </w:p>
    <w:p w14:paraId="09C25BC0" w14:textId="77777777" w:rsidR="00A77C82" w:rsidRDefault="00A77C82" w:rsidP="00A77C82">
      <w:pPr>
        <w:ind w:left="568" w:hanging="284"/>
      </w:pPr>
      <w:r>
        <w:t>1)</w:t>
      </w:r>
      <w:r>
        <w:tab/>
        <w:t>shall accept the SIP INVITE request and generate a SIP 200 (OK) response according to rules and procedures of 3GPP TS 24.229 [11];</w:t>
      </w:r>
    </w:p>
    <w:p w14:paraId="00469BB6" w14:textId="77777777" w:rsidR="00A77C82" w:rsidRDefault="00A77C82" w:rsidP="00A77C82">
      <w:pPr>
        <w:ind w:left="568" w:hanging="284"/>
      </w:pPr>
      <w:r>
        <w:t>2)</w:t>
      </w:r>
      <w:r>
        <w:tab/>
        <w:t>shall include the option tag "timer" in a Require header field of the SIP 200 (OK) response;</w:t>
      </w:r>
    </w:p>
    <w:p w14:paraId="2FD0491E"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6491DFF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4AB7D7"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0C7B7F29"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8CA0961"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9D6C4FF"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3F506718" w14:textId="77777777" w:rsidR="00A77C82" w:rsidRDefault="00A77C82" w:rsidP="00A77C82">
      <w:pPr>
        <w:ind w:left="568" w:hanging="284"/>
      </w:pPr>
      <w:r>
        <w:t>8)</w:t>
      </w:r>
      <w:r>
        <w:tab/>
        <w:t>shall send the SIP 200 (OK) response towards the MCVideo server according to rules and procedures of 3GPP TS 24.229 [11];</w:t>
      </w:r>
    </w:p>
    <w:p w14:paraId="0A8FD252"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4A845C05"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2CB098D"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523A48FA" w14:textId="77777777" w:rsidR="00A77C82" w:rsidRDefault="00A77C82" w:rsidP="00A77C82">
      <w:r>
        <w:t>[TS 24.281, clause 6.2.3.1.2]</w:t>
      </w:r>
    </w:p>
    <w:p w14:paraId="210E8819" w14:textId="77777777" w:rsidR="00A77C82" w:rsidRDefault="00A77C82" w:rsidP="00A77C82">
      <w:r>
        <w:t>When performing the automatic commencement mode procedures, the MCVideo client shall follow the procedures in subclause 6.2.3.1.1 with the following clarification:</w:t>
      </w:r>
    </w:p>
    <w:p w14:paraId="4587E26D" w14:textId="77777777" w:rsidR="00A77C82" w:rsidRDefault="00A77C82" w:rsidP="00A77C82">
      <w:pPr>
        <w:ind w:left="568" w:hanging="284"/>
      </w:pPr>
      <w:r>
        <w:t>-</w:t>
      </w:r>
      <w:r>
        <w:tab/>
        <w:t xml:space="preserve">The MCVideo client may include a P-Answer-State header field with the value "Confirmed" as specified in IETF RFC 4964 [30] in the SIP 200 (OK) response. </w:t>
      </w:r>
    </w:p>
    <w:p w14:paraId="0906440C" w14:textId="77777777" w:rsidR="00A77C82" w:rsidRDefault="00A77C82" w:rsidP="00A77C82">
      <w:r>
        <w:t>[TS 24.281, clause 9.2.1.2.3.3]</w:t>
      </w:r>
    </w:p>
    <w:p w14:paraId="506D28AC"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06BE1DB0" w14:textId="77777777" w:rsidR="00A77C82" w:rsidRDefault="00A77C82" w:rsidP="00A77C82">
      <w:r>
        <w:t>[TS 24.581, clause 6.2.5.2.2]</w:t>
      </w:r>
    </w:p>
    <w:p w14:paraId="46859C30" w14:textId="77777777" w:rsidR="00A77C82" w:rsidRDefault="00A77C82" w:rsidP="00A77C82">
      <w:r>
        <w:t>When an MCVideo call is established, the terminating transmission participant:</w:t>
      </w:r>
    </w:p>
    <w:p w14:paraId="0EC5C092" w14:textId="77777777" w:rsidR="00A77C82" w:rsidRDefault="00A77C82" w:rsidP="00A77C82">
      <w:pPr>
        <w:ind w:left="568" w:hanging="284"/>
      </w:pPr>
      <w:r>
        <w:t>1.</w:t>
      </w:r>
      <w:r>
        <w:tab/>
        <w:t>shall create an instance of a 'Transmission participant state transition diagram for general reception control operation'; and</w:t>
      </w:r>
    </w:p>
    <w:p w14:paraId="5379606D" w14:textId="77777777" w:rsidR="00A77C82" w:rsidRDefault="00A77C82" w:rsidP="00A77C82">
      <w:pPr>
        <w:ind w:left="568" w:hanging="284"/>
      </w:pPr>
      <w:r>
        <w:t>2.</w:t>
      </w:r>
      <w:r>
        <w:tab/>
        <w:t>shall enter the 'U: reception controller' state.</w:t>
      </w:r>
    </w:p>
    <w:p w14:paraId="7275290F"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3B52122" w14:textId="77777777" w:rsidR="00A77C82" w:rsidRDefault="00A77C82" w:rsidP="00A77C82">
      <w:r>
        <w:t>[TS 24.581, clause 6.2.5.3.2]</w:t>
      </w:r>
    </w:p>
    <w:p w14:paraId="26C4D26C" w14:textId="77777777" w:rsidR="00A77C82" w:rsidRDefault="00A77C82" w:rsidP="00A77C82">
      <w:r>
        <w:t>Upon receiving the media transmission notification from the transmission control server, the transmission participant:</w:t>
      </w:r>
    </w:p>
    <w:p w14:paraId="67C92E2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2BFBB155" w14:textId="77777777" w:rsidR="00A77C82" w:rsidRDefault="00A77C82" w:rsidP="00A77C82">
      <w:pPr>
        <w:ind w:left="851" w:hanging="284"/>
      </w:pPr>
      <w:r>
        <w:t>a.</w:t>
      </w:r>
      <w:r>
        <w:tab/>
        <w:t>shall include the Message Type field set to '6' (Media transmission notification); and</w:t>
      </w:r>
    </w:p>
    <w:p w14:paraId="71CEE1B1" w14:textId="77777777" w:rsidR="00A77C82" w:rsidRDefault="00A77C82" w:rsidP="00A77C82">
      <w:pPr>
        <w:ind w:left="851" w:hanging="284"/>
      </w:pPr>
      <w:r>
        <w:t>b.</w:t>
      </w:r>
      <w:r>
        <w:tab/>
        <w:t>shall include the Source field set to '0' (the transmission participant is the source);</w:t>
      </w:r>
    </w:p>
    <w:p w14:paraId="28B53F02" w14:textId="77777777" w:rsidR="00A77C82" w:rsidRDefault="00A77C82" w:rsidP="00A77C82">
      <w:pPr>
        <w:ind w:left="568" w:hanging="284"/>
      </w:pPr>
      <w:r>
        <w:t>2.</w:t>
      </w:r>
      <w:r>
        <w:tab/>
        <w:t>shall provide media transmission notification to the user;</w:t>
      </w:r>
    </w:p>
    <w:p w14:paraId="4C3F055F" w14:textId="77777777" w:rsidR="00A77C82" w:rsidRDefault="00A77C82" w:rsidP="00A77C82">
      <w:pPr>
        <w:ind w:left="568" w:hanging="284"/>
      </w:pPr>
      <w:r>
        <w:t>3.</w:t>
      </w:r>
      <w:r>
        <w:tab/>
        <w:t>shall store the User ID and the SSRC of the user transmitting the media;</w:t>
      </w:r>
    </w:p>
    <w:p w14:paraId="28BDD897" w14:textId="77777777" w:rsidR="00A77C82" w:rsidRDefault="00A77C82" w:rsidP="00A77C82">
      <w:pPr>
        <w:ind w:left="568" w:hanging="284"/>
      </w:pPr>
      <w:r>
        <w:t>4.</w:t>
      </w:r>
      <w:r>
        <w:tab/>
        <w:t>if the Reception Mode field is set to '0' indicating automatic reception mode:</w:t>
      </w:r>
    </w:p>
    <w:p w14:paraId="162AF2D9" w14:textId="77777777" w:rsidR="00A77C82" w:rsidRDefault="00A77C82" w:rsidP="00A77C82">
      <w:pPr>
        <w:ind w:left="851" w:hanging="284"/>
      </w:pPr>
      <w:r>
        <w:t>a.</w:t>
      </w:r>
      <w:r>
        <w:tab/>
        <w:t>shall create an instance of the 'Transmission participant state transition diagram for basic reception control operation';</w:t>
      </w:r>
    </w:p>
    <w:p w14:paraId="08B32815"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5C155869" w14:textId="77777777" w:rsidR="00A77C82" w:rsidRDefault="00A77C82" w:rsidP="00A77C82">
      <w:pPr>
        <w:ind w:left="851" w:hanging="284"/>
      </w:pPr>
      <w:r>
        <w:t>c.</w:t>
      </w:r>
      <w:r>
        <w:tab/>
        <w:t>shall enter the 'U: has permission to receive' state;</w:t>
      </w:r>
    </w:p>
    <w:p w14:paraId="39EDA97C" w14:textId="77777777" w:rsidR="00A77C82" w:rsidRDefault="00A77C82" w:rsidP="00A77C82">
      <w:pPr>
        <w:ind w:left="568" w:hanging="284"/>
      </w:pPr>
      <w:r>
        <w:t>5.</w:t>
      </w:r>
      <w:r>
        <w:tab/>
        <w:t>may display the details of the incoming media to the user; and</w:t>
      </w:r>
    </w:p>
    <w:p w14:paraId="6D8BBEC1" w14:textId="77777777" w:rsidR="00A77C82" w:rsidRDefault="00A77C82" w:rsidP="00A77C82">
      <w:pPr>
        <w:ind w:left="568" w:hanging="284"/>
      </w:pPr>
      <w:r>
        <w:t>6.</w:t>
      </w:r>
      <w:r>
        <w:tab/>
        <w:t>shall remain in the 'U: reception controller' state.</w:t>
      </w:r>
    </w:p>
    <w:p w14:paraId="2521E19C" w14:textId="77777777" w:rsidR="00A77C82" w:rsidRDefault="00A77C82" w:rsidP="00A77C82">
      <w:r>
        <w:t>[TS 24.581, clause 6.2.5.3.3]</w:t>
      </w:r>
    </w:p>
    <w:p w14:paraId="1FD8DBF1" w14:textId="77777777" w:rsidR="00A77C82" w:rsidRDefault="00A77C82" w:rsidP="00A77C82">
      <w:r>
        <w:t>Upon receiving an indication from the user to request permission to receive media, the transmission participant:</w:t>
      </w:r>
    </w:p>
    <w:p w14:paraId="5D7A5DDA" w14:textId="77777777" w:rsidR="00A77C82" w:rsidRDefault="00A77C82" w:rsidP="00A77C82">
      <w:pPr>
        <w:ind w:left="568" w:hanging="284"/>
      </w:pPr>
      <w:r>
        <w:t>1.</w:t>
      </w:r>
      <w:r>
        <w:tab/>
        <w:t>shall send the Receive Media Request message toward the transmission control server; The Receive Media Request message:</w:t>
      </w:r>
    </w:p>
    <w:p w14:paraId="3A6F61F7"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E0E1E8A"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EB67DDB" w14:textId="77777777" w:rsidR="00A77C82" w:rsidRDefault="00A77C82" w:rsidP="00A77C82">
      <w:pPr>
        <w:ind w:left="568" w:hanging="284"/>
      </w:pPr>
      <w:r>
        <w:t>2.</w:t>
      </w:r>
      <w:r>
        <w:tab/>
        <w:t>shall create an instance of the 'Transmission participant state transition diagram for basic reception control operation';</w:t>
      </w:r>
    </w:p>
    <w:p w14:paraId="1A071FB7"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E586B33" w14:textId="77777777" w:rsidR="00A77C82" w:rsidRDefault="00A77C82" w:rsidP="00A77C82">
      <w:pPr>
        <w:ind w:left="568" w:hanging="284"/>
      </w:pPr>
      <w:r>
        <w:t>4.</w:t>
      </w:r>
      <w:r>
        <w:tab/>
        <w:t>shall remain in the 'U: reception controller' state.</w:t>
      </w:r>
    </w:p>
    <w:p w14:paraId="41155473" w14:textId="77777777" w:rsidR="00A77C82" w:rsidRDefault="00A77C82" w:rsidP="00A77C82">
      <w:r>
        <w:t>[TS 24.581, clause 6.2.5.3.4]</w:t>
      </w:r>
    </w:p>
    <w:p w14:paraId="6A55A035" w14:textId="77777777" w:rsidR="00A77C82" w:rsidRDefault="00A77C82" w:rsidP="00A77C82">
      <w:r>
        <w:t>Upon receiving a Transmission end notify message, the transmission participant:</w:t>
      </w:r>
    </w:p>
    <w:p w14:paraId="71F008B0" w14:textId="77777777" w:rsidR="00A77C82" w:rsidRDefault="00A77C82" w:rsidP="00A77C82">
      <w:pPr>
        <w:ind w:left="568" w:hanging="284"/>
      </w:pPr>
      <w:r>
        <w:t>1.</w:t>
      </w:r>
      <w:r>
        <w:tab/>
        <w:t>shall inform the user about the media transmission ended by another user; and</w:t>
      </w:r>
    </w:p>
    <w:p w14:paraId="208A364F" w14:textId="77777777" w:rsidR="00A77C82" w:rsidRDefault="00A77C82" w:rsidP="00A77C82">
      <w:pPr>
        <w:ind w:left="568" w:hanging="284"/>
      </w:pPr>
      <w:r>
        <w:t>2.</w:t>
      </w:r>
      <w:r>
        <w:tab/>
        <w:t>shall remain in the 'U: reception controller' state.</w:t>
      </w:r>
    </w:p>
    <w:p w14:paraId="71523D9A" w14:textId="77777777" w:rsidR="00A77C82" w:rsidRDefault="00A77C82" w:rsidP="00A77C82">
      <w:r>
        <w:t>[TS 24.581, clause 6.2.5.4.5]</w:t>
      </w:r>
    </w:p>
    <w:p w14:paraId="7B123307" w14:textId="77777777" w:rsidR="00A77C82" w:rsidRDefault="00A77C82" w:rsidP="00A77C82">
      <w:r>
        <w:t>Upon receiving a granted response for Receive media request message, the transmission participant:</w:t>
      </w:r>
    </w:p>
    <w:p w14:paraId="043C9DF1"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483C68C" w14:textId="77777777" w:rsidR="00A77C82" w:rsidRDefault="00A77C82" w:rsidP="00A77C82">
      <w:pPr>
        <w:ind w:left="851" w:hanging="284"/>
      </w:pPr>
      <w:r>
        <w:t>a.</w:t>
      </w:r>
      <w:r>
        <w:tab/>
        <w:t>shall include the Message Type field set to '7' (Receive media response); and</w:t>
      </w:r>
    </w:p>
    <w:p w14:paraId="6E64B1D6" w14:textId="77777777" w:rsidR="00A77C82" w:rsidRDefault="00A77C82" w:rsidP="00A77C82">
      <w:pPr>
        <w:ind w:left="851" w:hanging="284"/>
      </w:pPr>
      <w:r>
        <w:t>b.</w:t>
      </w:r>
      <w:r>
        <w:tab/>
        <w:t>shall include the Source field set to '0' (the transmission participant is the source);</w:t>
      </w:r>
    </w:p>
    <w:p w14:paraId="28075BCD" w14:textId="77777777" w:rsidR="00A77C82" w:rsidRDefault="00A77C82" w:rsidP="00A77C82">
      <w:pPr>
        <w:ind w:left="568" w:hanging="284"/>
      </w:pPr>
      <w:r>
        <w:t>2.</w:t>
      </w:r>
      <w:r>
        <w:tab/>
        <w:t>shall provide receive media success notification to the user;</w:t>
      </w:r>
    </w:p>
    <w:p w14:paraId="3D598118"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DBA4359" w14:textId="77777777" w:rsidR="00A77C82" w:rsidRDefault="00A77C82" w:rsidP="00A77C82">
      <w:pPr>
        <w:ind w:left="568" w:hanging="284"/>
      </w:pPr>
      <w:r>
        <w:t>4.</w:t>
      </w:r>
      <w:r>
        <w:tab/>
        <w:t>shall stop timer T103 (Receive Media Request); and</w:t>
      </w:r>
    </w:p>
    <w:p w14:paraId="5DB667B3" w14:textId="77777777" w:rsidR="00A77C82" w:rsidRDefault="00A77C82" w:rsidP="00A77C82">
      <w:pPr>
        <w:ind w:left="568" w:hanging="284"/>
      </w:pPr>
      <w:r>
        <w:t>5.</w:t>
      </w:r>
      <w:r>
        <w:tab/>
        <w:t>shall enter the 'U: has permission to receive' state.</w:t>
      </w:r>
    </w:p>
    <w:p w14:paraId="39B52AF9" w14:textId="77777777" w:rsidR="00A77C82" w:rsidRDefault="00A77C82" w:rsidP="00A77C82">
      <w:r>
        <w:t>[TS 24.581, clause 6.2.5.5.3]</w:t>
      </w:r>
    </w:p>
    <w:p w14:paraId="763E7057" w14:textId="77777777" w:rsidR="00A77C82" w:rsidRDefault="00A77C82" w:rsidP="00A77C82">
      <w:r>
        <w:t>Upon receiving an indication from the user to end the RTP media reception, the transmission participant:</w:t>
      </w:r>
    </w:p>
    <w:p w14:paraId="5468AA4C" w14:textId="77777777" w:rsidR="00A77C82" w:rsidRDefault="00A77C82" w:rsidP="00A77C82">
      <w:pPr>
        <w:ind w:left="568" w:hanging="284"/>
      </w:pPr>
      <w:r>
        <w:t>1.</w:t>
      </w:r>
      <w:r>
        <w:tab/>
        <w:t>shall send a Media reception end request message towards the transmission control server The Media reception end request message:</w:t>
      </w:r>
    </w:p>
    <w:p w14:paraId="4E5A06A4"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6EBDA408" w14:textId="77777777" w:rsidR="00A77C82" w:rsidRDefault="00A77C82" w:rsidP="00A77C82">
      <w:pPr>
        <w:ind w:left="851" w:hanging="284"/>
      </w:pPr>
      <w:r>
        <w:t>b.</w:t>
      </w:r>
      <w:r>
        <w:tab/>
        <w:t>shall include the SSRC of user transmitting the media in the Media reception end request message;</w:t>
      </w:r>
    </w:p>
    <w:p w14:paraId="7C4ABAAB" w14:textId="77777777" w:rsidR="00A77C82" w:rsidRDefault="00A77C82" w:rsidP="00A77C82">
      <w:pPr>
        <w:ind w:left="568" w:hanging="284"/>
      </w:pPr>
      <w:r>
        <w:t>2.</w:t>
      </w:r>
      <w:r>
        <w:tab/>
        <w:t>shall remove the indication that the participant is overriding without revoke if this indication is stored;</w:t>
      </w:r>
    </w:p>
    <w:p w14:paraId="59E82463" w14:textId="77777777" w:rsidR="00A77C82" w:rsidRDefault="00A77C82" w:rsidP="00A77C82">
      <w:pPr>
        <w:ind w:left="568" w:hanging="284"/>
      </w:pPr>
      <w:r>
        <w:t>3.</w:t>
      </w:r>
      <w:r>
        <w:tab/>
        <w:t>shall remove the indication that the participant is overridden without revoke if this indication is stored;</w:t>
      </w:r>
    </w:p>
    <w:p w14:paraId="39C8C3F4" w14:textId="77777777" w:rsidR="00A77C82" w:rsidRDefault="00A77C82" w:rsidP="00A77C82">
      <w:pPr>
        <w:ind w:left="568" w:hanging="284"/>
      </w:pPr>
      <w:r>
        <w:t>4.</w:t>
      </w:r>
      <w:r>
        <w:tab/>
        <w:t>shall start timer T104 (Receive Media Release) and initialize counter C104 (Receive Media Release) to 1; and</w:t>
      </w:r>
    </w:p>
    <w:p w14:paraId="6612473F" w14:textId="77777777" w:rsidR="00A77C82" w:rsidRDefault="00A77C82" w:rsidP="00A77C82">
      <w:pPr>
        <w:ind w:left="568" w:hanging="284"/>
      </w:pPr>
      <w:r>
        <w:t>5.</w:t>
      </w:r>
      <w:r>
        <w:tab/>
        <w:t>shall enter the 'U: pending reception release' state.</w:t>
      </w:r>
    </w:p>
    <w:p w14:paraId="66443365" w14:textId="77777777" w:rsidR="00A77C82" w:rsidRDefault="00A77C82" w:rsidP="00A77C82">
      <w:r>
        <w:t>[TS 24.581, clause 6.2.5.5.4]</w:t>
      </w:r>
    </w:p>
    <w:p w14:paraId="61749F07" w14:textId="77777777" w:rsidR="00A77C82" w:rsidRDefault="00A77C82" w:rsidP="00A77C82">
      <w:r>
        <w:t>Upon receiving a Media reception override notify message, the transmission participant:</w:t>
      </w:r>
    </w:p>
    <w:p w14:paraId="5205BA9D" w14:textId="77777777" w:rsidR="00A77C82" w:rsidRDefault="00A77C82" w:rsidP="00A77C82">
      <w:pPr>
        <w:ind w:left="568" w:hanging="284"/>
      </w:pPr>
      <w:r>
        <w:t>1.</w:t>
      </w:r>
      <w:r>
        <w:tab/>
        <w:t>shall inform the user that the permission to receive a RTP media is being overridden;</w:t>
      </w:r>
    </w:p>
    <w:p w14:paraId="40D50887" w14:textId="77777777" w:rsidR="00A77C82" w:rsidRDefault="00A77C82" w:rsidP="00A77C82">
      <w:pPr>
        <w:ind w:left="568" w:hanging="284"/>
      </w:pPr>
      <w:r>
        <w:t>2.</w:t>
      </w:r>
      <w:r>
        <w:tab/>
        <w:t>may give information to the user about the reason for overriding the received RTP media;</w:t>
      </w:r>
    </w:p>
    <w:p w14:paraId="47B507AC" w14:textId="77777777" w:rsidR="00A77C82" w:rsidRDefault="00A77C82" w:rsidP="00A77C82">
      <w:pPr>
        <w:ind w:left="568" w:hanging="284"/>
      </w:pPr>
      <w:r>
        <w:t>3.</w:t>
      </w:r>
      <w:r>
        <w:tab/>
        <w:t>shall send a Media reception end request message towards the transmission control server;</w:t>
      </w:r>
    </w:p>
    <w:p w14:paraId="06F42927" w14:textId="77777777" w:rsidR="00A77C82" w:rsidRDefault="00A77C82" w:rsidP="00A77C82">
      <w:pPr>
        <w:ind w:left="568" w:hanging="284"/>
      </w:pPr>
      <w:r>
        <w:t>4.</w:t>
      </w:r>
      <w:r>
        <w:tab/>
        <w:t>shall start timer T104 (Receive Media Release) and initialize counter C104 (Receive Media Release) to 1; and</w:t>
      </w:r>
    </w:p>
    <w:p w14:paraId="5FDB8493" w14:textId="77777777" w:rsidR="00A77C82" w:rsidRDefault="00A77C82" w:rsidP="00A77C82">
      <w:pPr>
        <w:ind w:left="568" w:hanging="284"/>
      </w:pPr>
      <w:r>
        <w:t>5.</w:t>
      </w:r>
      <w:r>
        <w:tab/>
        <w:t>shall enter the 'U: pending reception release' state.</w:t>
      </w:r>
    </w:p>
    <w:p w14:paraId="0379D937" w14:textId="77777777" w:rsidR="00A77C82" w:rsidRDefault="00A77C82" w:rsidP="00A77C82">
      <w:r>
        <w:t>[TS 24.581, clause 6.2.5.5.5]</w:t>
      </w:r>
    </w:p>
    <w:p w14:paraId="748ED657" w14:textId="77777777" w:rsidR="00A77C82" w:rsidRDefault="00A77C82" w:rsidP="00A77C82">
      <w:r>
        <w:t>Upon receiving a Media reception end request message, the transmission participant:</w:t>
      </w:r>
    </w:p>
    <w:p w14:paraId="26C1ACC3"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F0D70B4" w14:textId="77777777" w:rsidR="00A77C82" w:rsidRDefault="00A77C82" w:rsidP="00A77C82">
      <w:pPr>
        <w:ind w:left="851" w:hanging="284"/>
      </w:pPr>
      <w:r>
        <w:rPr>
          <w:lang w:eastAsia="zh-CN"/>
        </w:rPr>
        <w:t>a.</w:t>
      </w:r>
      <w:r>
        <w:tab/>
        <w:t>shall include the Message Type field set to '2' (Media reception end request);</w:t>
      </w:r>
    </w:p>
    <w:p w14:paraId="71A9AE9C" w14:textId="77777777" w:rsidR="00A77C82" w:rsidRDefault="00A77C82" w:rsidP="00A77C82">
      <w:pPr>
        <w:ind w:left="851" w:hanging="284"/>
      </w:pPr>
      <w:r>
        <w:rPr>
          <w:lang w:eastAsia="zh-CN"/>
        </w:rPr>
        <w:t>b.</w:t>
      </w:r>
      <w:r>
        <w:tab/>
        <w:t>shall include the Source field set to '0' (the transmission participant is the source); and</w:t>
      </w:r>
    </w:p>
    <w:p w14:paraId="159C9561" w14:textId="77777777" w:rsidR="00A77C82" w:rsidRDefault="00A77C82" w:rsidP="00A77C82">
      <w:pPr>
        <w:ind w:left="851" w:hanging="284"/>
      </w:pPr>
      <w:r>
        <w:rPr>
          <w:lang w:eastAsia="zh-CN"/>
        </w:rPr>
        <w:t>c.</w:t>
      </w:r>
      <w:r>
        <w:tab/>
        <w:t>shall include the Message Name field set to MCV2.</w:t>
      </w:r>
    </w:p>
    <w:p w14:paraId="331B63B6" w14:textId="77777777" w:rsidR="00A77C82" w:rsidRDefault="00A77C82" w:rsidP="00A77C82">
      <w:pPr>
        <w:ind w:left="568" w:hanging="284"/>
      </w:pPr>
      <w:r>
        <w:t>2.</w:t>
      </w:r>
      <w:r>
        <w:tab/>
        <w:t>shall inform the user that the receiving RTP media is being ended;</w:t>
      </w:r>
    </w:p>
    <w:p w14:paraId="3CCCFCCF" w14:textId="77777777" w:rsidR="00A77C82" w:rsidRDefault="00A77C82" w:rsidP="00A77C82">
      <w:pPr>
        <w:ind w:left="568" w:hanging="284"/>
      </w:pPr>
      <w:r>
        <w:t>3.</w:t>
      </w:r>
      <w:r>
        <w:tab/>
        <w:t>may give information to the user about the reason for ending the received RTP media;</w:t>
      </w:r>
    </w:p>
    <w:p w14:paraId="1F0B53D0" w14:textId="77777777" w:rsidR="00A77C82" w:rsidRDefault="00A77C82" w:rsidP="00A77C82">
      <w:pPr>
        <w:ind w:left="568" w:hanging="284"/>
      </w:pPr>
      <w:r>
        <w:t>4.</w:t>
      </w:r>
      <w:r>
        <w:tab/>
        <w:t>shall request the MCVideo client to discard any remaining buffered RTP media packets and stop displaying to user;</w:t>
      </w:r>
    </w:p>
    <w:p w14:paraId="109B1866" w14:textId="77777777" w:rsidR="00A77C82" w:rsidRDefault="00A77C82" w:rsidP="00A77C82">
      <w:pPr>
        <w:ind w:left="568" w:hanging="284"/>
      </w:pPr>
      <w:r>
        <w:t>5.</w:t>
      </w:r>
      <w:r>
        <w:tab/>
        <w:t>shall send a Media reception end response message towards the transmission control server;</w:t>
      </w:r>
    </w:p>
    <w:p w14:paraId="2903BF9F" w14:textId="77777777" w:rsidR="00A77C82" w:rsidRDefault="00A77C82" w:rsidP="00A77C82">
      <w:pPr>
        <w:ind w:left="568" w:hanging="284"/>
      </w:pPr>
      <w:r>
        <w:t>6.</w:t>
      </w:r>
      <w:r>
        <w:tab/>
        <w:t>may provide a Media reception end notification to the MCVideo user;</w:t>
      </w:r>
    </w:p>
    <w:p w14:paraId="0FDB03F1"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6032EB79" w14:textId="77777777" w:rsidR="00A77C82" w:rsidRDefault="00A77C82" w:rsidP="00A77C82">
      <w:pPr>
        <w:ind w:left="568" w:hanging="284"/>
      </w:pPr>
      <w:r>
        <w:t>8.</w:t>
      </w:r>
      <w:r>
        <w:tab/>
        <w:t>shall enter the 'terminated' state.</w:t>
      </w:r>
    </w:p>
    <w:p w14:paraId="1C806045" w14:textId="77777777" w:rsidR="00A77C82" w:rsidRDefault="00A77C82" w:rsidP="00A77C82">
      <w:r>
        <w:t>[TS 24.581, clause 6.2.5.6.4]</w:t>
      </w:r>
    </w:p>
    <w:p w14:paraId="03F9EC58" w14:textId="77777777" w:rsidR="00A77C82" w:rsidRDefault="00A77C82" w:rsidP="00A77C82">
      <w:r>
        <w:t>Upon receiving a MRE response message, the transmission participant:</w:t>
      </w:r>
    </w:p>
    <w:p w14:paraId="25ECA511" w14:textId="77777777" w:rsidR="00A77C82" w:rsidRDefault="00A77C82" w:rsidP="00A77C82">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02854064" w14:textId="77777777" w:rsidR="00A77C82" w:rsidRDefault="00A77C82" w:rsidP="00A77C82">
      <w:pPr>
        <w:ind w:left="851" w:hanging="284"/>
      </w:pPr>
      <w:r>
        <w:t>a.</w:t>
      </w:r>
      <w:r>
        <w:tab/>
        <w:t>shall include the Message Type field set to '3' (Media reception end response); and</w:t>
      </w:r>
    </w:p>
    <w:p w14:paraId="4D03ED2E" w14:textId="77777777" w:rsidR="00A77C82" w:rsidRDefault="00A77C82" w:rsidP="00A77C82">
      <w:pPr>
        <w:ind w:left="851" w:hanging="284"/>
      </w:pPr>
      <w:r>
        <w:t>b.</w:t>
      </w:r>
      <w:r>
        <w:tab/>
        <w:t>shall include the Source field set to '0' (the transmission participant is the source);</w:t>
      </w:r>
    </w:p>
    <w:p w14:paraId="2AAEE80A" w14:textId="77777777" w:rsidR="00A77C82" w:rsidRDefault="00A77C82" w:rsidP="00A77C82">
      <w:pPr>
        <w:ind w:left="568" w:hanging="284"/>
      </w:pPr>
      <w:r>
        <w:t>2.</w:t>
      </w:r>
      <w:r>
        <w:tab/>
        <w:t>may provide a Media reception end notification to the MCVideo user;</w:t>
      </w:r>
    </w:p>
    <w:p w14:paraId="13088873"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49675BD3" w14:textId="77777777" w:rsidR="00A77C82" w:rsidRDefault="00A77C82" w:rsidP="00A77C82">
      <w:pPr>
        <w:ind w:left="568" w:hanging="284"/>
      </w:pPr>
      <w:r>
        <w:t>4.</w:t>
      </w:r>
      <w:r>
        <w:tab/>
        <w:t>shall stop timer T104 (Receive Media Release); and</w:t>
      </w:r>
    </w:p>
    <w:p w14:paraId="1D3A8266" w14:textId="77777777" w:rsidR="00A77C82" w:rsidRDefault="00A77C82" w:rsidP="00A77C82">
      <w:pPr>
        <w:ind w:left="568" w:hanging="284"/>
      </w:pPr>
      <w:r>
        <w:t>5.</w:t>
      </w:r>
      <w:r>
        <w:tab/>
        <w:t>shall enter the 'terminated'.</w:t>
      </w:r>
    </w:p>
    <w:p w14:paraId="68A9473D" w14:textId="77777777" w:rsidR="00A77C82" w:rsidRDefault="00A77C82" w:rsidP="00A77C82">
      <w:r>
        <w:t>[TS 24.581, clause 6.2.5.8.1]</w:t>
      </w:r>
    </w:p>
    <w:p w14:paraId="411ED43D" w14:textId="77777777" w:rsidR="00A77C82" w:rsidRDefault="00A77C82" w:rsidP="00A77C82">
      <w:r>
        <w:t>This state is part of the 'Transmission participant state transition diagram for basic reception control operation'. On entering this state, the transmission participant:</w:t>
      </w:r>
    </w:p>
    <w:p w14:paraId="56C10346" w14:textId="77777777" w:rsidR="00A77C82" w:rsidRDefault="00A77C82" w:rsidP="00A77C82">
      <w:pPr>
        <w:ind w:left="568" w:hanging="284"/>
      </w:pPr>
      <w:r>
        <w:t>1.</w:t>
      </w:r>
      <w:r>
        <w:tab/>
        <w:t>shall delete the instance of this basic reception control state machine; and</w:t>
      </w:r>
    </w:p>
    <w:p w14:paraId="45A76979" w14:textId="77777777" w:rsidR="00A77C82" w:rsidRDefault="00A77C82" w:rsidP="00A77C82">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42862704" w14:textId="77777777" w:rsidR="00A77C82" w:rsidRDefault="00A77C82" w:rsidP="00E972B2">
      <w:pPr>
        <w:pStyle w:val="H6"/>
      </w:pPr>
      <w:r>
        <w:t>6.1.1.13.3</w:t>
      </w:r>
      <w:r>
        <w:tab/>
        <w:t>Test description</w:t>
      </w:r>
    </w:p>
    <w:p w14:paraId="2F93990C" w14:textId="77777777" w:rsidR="00A77C82" w:rsidRDefault="00A77C82" w:rsidP="00E972B2">
      <w:pPr>
        <w:pStyle w:val="H6"/>
      </w:pPr>
      <w:r>
        <w:t>6.1.1.13.3.1</w:t>
      </w:r>
      <w:r>
        <w:tab/>
        <w:t>Pre-test conditions</w:t>
      </w:r>
    </w:p>
    <w:p w14:paraId="3DDA7D52" w14:textId="77777777" w:rsidR="00812835" w:rsidRDefault="00812835" w:rsidP="00812835">
      <w:pPr>
        <w:pStyle w:val="H6"/>
      </w:pPr>
      <w:r w:rsidRPr="00102CE5">
        <w:t>Test configuration</w:t>
      </w:r>
      <w:r>
        <w:t>:</w:t>
      </w:r>
    </w:p>
    <w:p w14:paraId="020678ED" w14:textId="77777777" w:rsidR="00812835" w:rsidRDefault="00812835" w:rsidP="00812835">
      <w:pPr>
        <w:pStyle w:val="B1"/>
      </w:pPr>
      <w:r>
        <w:t>-</w:t>
      </w:r>
      <w:r>
        <w:tab/>
        <w:t>Single cell configuration according to TS 36.579-1 [2] clause 5.2.2.2.1.</w:t>
      </w:r>
    </w:p>
    <w:p w14:paraId="4D59D02C" w14:textId="77777777" w:rsidR="00812835" w:rsidRDefault="00812835" w:rsidP="00812835">
      <w:pPr>
        <w:pStyle w:val="H6"/>
      </w:pPr>
      <w:r>
        <w:t>Preamble:</w:t>
      </w:r>
    </w:p>
    <w:p w14:paraId="09940B0C" w14:textId="77777777" w:rsidR="00812835" w:rsidRDefault="00812835" w:rsidP="00812835">
      <w:pPr>
        <w:pStyle w:val="B1"/>
      </w:pPr>
      <w:r>
        <w:t>-</w:t>
      </w:r>
      <w:r>
        <w:tab/>
        <w:t>The UE has performed procedure 'Initial registration' as described in TS 36.579-1 [2] clause 5.4.2.</w:t>
      </w:r>
    </w:p>
    <w:p w14:paraId="0F78746C" w14:textId="77777777" w:rsidR="00812835" w:rsidRDefault="00812835" w:rsidP="00812835">
      <w:pPr>
        <w:pStyle w:val="B1"/>
      </w:pPr>
      <w:r>
        <w:t>-</w:t>
      </w:r>
      <w:r>
        <w:tab/>
      </w:r>
      <w:r w:rsidRPr="000573F5">
        <w:t>UE States at the end of the preamble</w:t>
      </w:r>
      <w:r>
        <w:t>:</w:t>
      </w:r>
    </w:p>
    <w:p w14:paraId="1B171B65" w14:textId="77777777" w:rsidR="00812835" w:rsidRDefault="00812835" w:rsidP="00812835">
      <w:pPr>
        <w:pStyle w:val="B1"/>
        <w:ind w:left="852"/>
      </w:pPr>
      <w:r>
        <w:t>-</w:t>
      </w:r>
      <w:r>
        <w:tab/>
        <w:t>The UE is in RRC_IDLE state.</w:t>
      </w:r>
    </w:p>
    <w:p w14:paraId="6082A218" w14:textId="77777777" w:rsidR="00812835" w:rsidRDefault="00812835" w:rsidP="00812835">
      <w:pPr>
        <w:pStyle w:val="B1"/>
        <w:ind w:left="852"/>
      </w:pPr>
      <w:r>
        <w:t>-</w:t>
      </w:r>
      <w:r>
        <w:tab/>
        <w:t>The client is registered for MCVideo.</w:t>
      </w:r>
    </w:p>
    <w:p w14:paraId="2F8D30C6" w14:textId="77777777" w:rsidR="00A77C82" w:rsidRDefault="00A77C82" w:rsidP="00E972B2">
      <w:pPr>
        <w:pStyle w:val="H6"/>
      </w:pPr>
      <w:r>
        <w:t>6.1.1.13.3.2</w:t>
      </w:r>
      <w:r>
        <w:tab/>
        <w:t>Test procedure sequence</w:t>
      </w:r>
    </w:p>
    <w:p w14:paraId="5694EDD3" w14:textId="77777777" w:rsidR="00A77C82" w:rsidRDefault="00A77C82" w:rsidP="00E972B2">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A77C82" w14:paraId="5CD0881C" w14:textId="77777777" w:rsidTr="00A77C82">
        <w:trPr>
          <w:tblHeader/>
        </w:trPr>
        <w:tc>
          <w:tcPr>
            <w:tcW w:w="684" w:type="dxa"/>
            <w:tcBorders>
              <w:top w:val="single" w:sz="4" w:space="0" w:color="auto"/>
              <w:left w:val="single" w:sz="4" w:space="0" w:color="auto"/>
              <w:bottom w:val="nil"/>
              <w:right w:val="single" w:sz="4" w:space="0" w:color="auto"/>
            </w:tcBorders>
            <w:hideMark/>
          </w:tcPr>
          <w:p w14:paraId="2A74A5F3" w14:textId="77777777" w:rsidR="00A77C82" w:rsidRDefault="00A77C82" w:rsidP="00E972B2">
            <w:pPr>
              <w:pStyle w:val="TAH"/>
            </w:pPr>
            <w:bookmarkStart w:id="468" w:name="_Hlk41033001"/>
            <w:r>
              <w:t>St</w:t>
            </w:r>
          </w:p>
        </w:tc>
        <w:tc>
          <w:tcPr>
            <w:tcW w:w="3678" w:type="dxa"/>
            <w:tcBorders>
              <w:top w:val="single" w:sz="4" w:space="0" w:color="auto"/>
              <w:left w:val="single" w:sz="4" w:space="0" w:color="auto"/>
              <w:bottom w:val="nil"/>
              <w:right w:val="single" w:sz="4" w:space="0" w:color="auto"/>
            </w:tcBorders>
            <w:hideMark/>
          </w:tcPr>
          <w:p w14:paraId="580F1D23" w14:textId="77777777" w:rsidR="00A77C82" w:rsidRDefault="00A77C82" w:rsidP="00E972B2">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56DDBAF4"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35A0A6B" w14:textId="77777777" w:rsidR="00A77C82" w:rsidRDefault="00A77C82" w:rsidP="00E972B2">
            <w:pPr>
              <w:pStyle w:val="TAH"/>
            </w:pPr>
            <w:r>
              <w:t>TP</w:t>
            </w:r>
          </w:p>
        </w:tc>
        <w:tc>
          <w:tcPr>
            <w:tcW w:w="1231" w:type="dxa"/>
            <w:tcBorders>
              <w:top w:val="single" w:sz="4" w:space="0" w:color="auto"/>
              <w:left w:val="single" w:sz="4" w:space="0" w:color="auto"/>
              <w:bottom w:val="nil"/>
              <w:right w:val="single" w:sz="4" w:space="0" w:color="auto"/>
            </w:tcBorders>
            <w:hideMark/>
          </w:tcPr>
          <w:p w14:paraId="004E744E" w14:textId="77777777" w:rsidR="00A77C82" w:rsidRDefault="00A77C82" w:rsidP="00E972B2">
            <w:pPr>
              <w:pStyle w:val="TAH"/>
            </w:pPr>
            <w:r>
              <w:t>Verdict</w:t>
            </w:r>
          </w:p>
        </w:tc>
      </w:tr>
      <w:tr w:rsidR="00A77C82" w14:paraId="01EB22F1" w14:textId="77777777" w:rsidTr="00A77C82">
        <w:trPr>
          <w:tblHeader/>
        </w:trPr>
        <w:tc>
          <w:tcPr>
            <w:tcW w:w="684" w:type="dxa"/>
            <w:tcBorders>
              <w:top w:val="nil"/>
              <w:left w:val="single" w:sz="4" w:space="0" w:color="auto"/>
              <w:bottom w:val="single" w:sz="4" w:space="0" w:color="auto"/>
              <w:right w:val="single" w:sz="4" w:space="0" w:color="auto"/>
            </w:tcBorders>
          </w:tcPr>
          <w:p w14:paraId="470287B8" w14:textId="77777777" w:rsidR="00A77C82" w:rsidRDefault="00A77C82" w:rsidP="00E972B2">
            <w:pPr>
              <w:pStyle w:val="TAH"/>
            </w:pPr>
          </w:p>
        </w:tc>
        <w:tc>
          <w:tcPr>
            <w:tcW w:w="3678" w:type="dxa"/>
            <w:tcBorders>
              <w:top w:val="nil"/>
              <w:left w:val="single" w:sz="4" w:space="0" w:color="auto"/>
              <w:bottom w:val="single" w:sz="4" w:space="0" w:color="auto"/>
              <w:right w:val="single" w:sz="4" w:space="0" w:color="auto"/>
            </w:tcBorders>
          </w:tcPr>
          <w:p w14:paraId="471D7523"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0238AA4" w14:textId="77777777" w:rsidR="00A77C82" w:rsidRDefault="00A77C82" w:rsidP="00E972B2">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7E8AA7F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285BA320" w14:textId="77777777" w:rsidR="00A77C82" w:rsidRDefault="00A77C82" w:rsidP="00E972B2">
            <w:pPr>
              <w:pStyle w:val="TAH"/>
            </w:pPr>
          </w:p>
        </w:tc>
        <w:tc>
          <w:tcPr>
            <w:tcW w:w="1231" w:type="dxa"/>
            <w:tcBorders>
              <w:top w:val="nil"/>
              <w:left w:val="single" w:sz="4" w:space="0" w:color="auto"/>
              <w:bottom w:val="single" w:sz="4" w:space="0" w:color="auto"/>
              <w:right w:val="single" w:sz="4" w:space="0" w:color="auto"/>
            </w:tcBorders>
          </w:tcPr>
          <w:p w14:paraId="5E8DD32C" w14:textId="77777777" w:rsidR="00A77C82" w:rsidRDefault="00A77C82" w:rsidP="00E972B2">
            <w:pPr>
              <w:pStyle w:val="TAH"/>
            </w:pPr>
          </w:p>
        </w:tc>
      </w:tr>
      <w:tr w:rsidR="00A77C82" w14:paraId="4B88CA9D"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A836DE" w14:textId="77777777" w:rsidR="00A77C82" w:rsidRDefault="00A77C82" w:rsidP="00E972B2">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344DA8C9" w14:textId="49B7E68D"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2250F21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64831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9052926" w14:textId="77777777" w:rsidR="00A77C82" w:rsidRDefault="00A77C82" w:rsidP="00E972B2">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460867F4" w14:textId="77777777" w:rsidR="00A77C82" w:rsidRDefault="00A77C82" w:rsidP="00E972B2">
            <w:pPr>
              <w:pStyle w:val="TAC"/>
            </w:pPr>
            <w:r>
              <w:t>P</w:t>
            </w:r>
          </w:p>
        </w:tc>
      </w:tr>
      <w:tr w:rsidR="00A77C82" w14:paraId="32A9B3A6"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9D1D41B" w14:textId="77777777" w:rsidR="00A77C82" w:rsidRDefault="00A77C82" w:rsidP="00E972B2">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61C2FF4D" w14:textId="77777777" w:rsidR="00A77C82" w:rsidRDefault="00A77C82" w:rsidP="00E972B2">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10C9119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CB5189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7E0672"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FC9FADC" w14:textId="77777777" w:rsidR="00A77C82" w:rsidRDefault="00A77C82" w:rsidP="00E972B2">
            <w:pPr>
              <w:pStyle w:val="TAC"/>
            </w:pPr>
            <w:r>
              <w:t>-</w:t>
            </w:r>
          </w:p>
        </w:tc>
      </w:tr>
      <w:tr w:rsidR="00A77C82" w14:paraId="1BF3BD42"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35DA62C" w14:textId="77777777" w:rsidR="00A77C82" w:rsidRDefault="00A77C82" w:rsidP="00E972B2">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2ABCA8AC" w14:textId="2F1495A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229F9B4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015205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860411" w14:textId="77777777" w:rsidR="00A77C82" w:rsidRDefault="00A77C82" w:rsidP="00E972B2">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156D9F1" w14:textId="77777777" w:rsidR="00A77C82" w:rsidRDefault="00A77C82" w:rsidP="00E972B2">
            <w:pPr>
              <w:pStyle w:val="TAC"/>
            </w:pPr>
            <w:r w:rsidRPr="00A77C82">
              <w:t>-</w:t>
            </w:r>
          </w:p>
        </w:tc>
      </w:tr>
      <w:tr w:rsidR="00A77C82" w14:paraId="63481261" w14:textId="77777777" w:rsidTr="00A77C82">
        <w:trPr>
          <w:trHeight w:val="269"/>
        </w:trPr>
        <w:tc>
          <w:tcPr>
            <w:tcW w:w="684" w:type="dxa"/>
            <w:tcBorders>
              <w:top w:val="single" w:sz="4" w:space="0" w:color="auto"/>
              <w:left w:val="single" w:sz="4" w:space="0" w:color="auto"/>
              <w:bottom w:val="single" w:sz="4" w:space="0" w:color="auto"/>
              <w:right w:val="single" w:sz="4" w:space="0" w:color="auto"/>
            </w:tcBorders>
            <w:hideMark/>
          </w:tcPr>
          <w:p w14:paraId="70B0441F" w14:textId="77777777" w:rsidR="00A77C82" w:rsidRDefault="00A77C82" w:rsidP="00E972B2">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35324D7A"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5D310A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D3357A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5B73C5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193EF17" w14:textId="77777777" w:rsidR="00A77C82" w:rsidRDefault="00A77C82" w:rsidP="00E972B2">
            <w:pPr>
              <w:pStyle w:val="TAC"/>
            </w:pPr>
            <w:r>
              <w:t>-</w:t>
            </w:r>
          </w:p>
        </w:tc>
      </w:tr>
      <w:tr w:rsidR="00A77C82" w14:paraId="47537D5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EF608F3" w14:textId="77777777" w:rsidR="00A77C82" w:rsidRDefault="00A77C82" w:rsidP="00E972B2">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1FC239D5" w14:textId="77777777" w:rsidR="00A77C82" w:rsidRDefault="00A77C82" w:rsidP="00E972B2">
            <w:pPr>
              <w:pStyle w:val="TAL"/>
            </w:pPr>
            <w:r>
              <w:t>Check: Does the UE (MCVideo client) provide receive media success notification to the user?</w:t>
            </w:r>
          </w:p>
          <w:p w14:paraId="793154E7"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493086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7B6DD4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5459CA"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058887" w14:textId="77777777" w:rsidR="00A77C82" w:rsidRDefault="00A77C82" w:rsidP="00E972B2">
            <w:pPr>
              <w:pStyle w:val="TAC"/>
            </w:pPr>
            <w:r>
              <w:t>P</w:t>
            </w:r>
          </w:p>
        </w:tc>
      </w:tr>
      <w:tr w:rsidR="00A77C82" w14:paraId="5CB137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8FBFAFF" w14:textId="77777777" w:rsidR="00A77C82" w:rsidRDefault="00A77C82" w:rsidP="00E972B2">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25D8EFAA" w14:textId="77777777" w:rsidR="00A77C82" w:rsidRDefault="00A77C82" w:rsidP="00E972B2">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0E6F1D3C"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7C13D6B" w14:textId="77777777" w:rsidR="00A77C82" w:rsidRDefault="00A77C82" w:rsidP="00E972B2">
            <w:pPr>
              <w:pStyle w:val="TAL"/>
            </w:pPr>
            <w:bookmarkStart w:id="469" w:name="_Hlk98232787"/>
            <w:r>
              <w:t>Media Reception Override Notification</w:t>
            </w:r>
            <w:bookmarkEnd w:id="469"/>
          </w:p>
        </w:tc>
        <w:tc>
          <w:tcPr>
            <w:tcW w:w="547" w:type="dxa"/>
            <w:tcBorders>
              <w:top w:val="single" w:sz="4" w:space="0" w:color="auto"/>
              <w:left w:val="single" w:sz="4" w:space="0" w:color="auto"/>
              <w:bottom w:val="single" w:sz="4" w:space="0" w:color="auto"/>
              <w:right w:val="single" w:sz="4" w:space="0" w:color="auto"/>
            </w:tcBorders>
            <w:hideMark/>
          </w:tcPr>
          <w:p w14:paraId="2B5E1BAC"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4585B3E" w14:textId="77777777" w:rsidR="00A77C82" w:rsidRDefault="00A77C82" w:rsidP="00E972B2">
            <w:pPr>
              <w:pStyle w:val="TAC"/>
            </w:pPr>
            <w:r>
              <w:t>-</w:t>
            </w:r>
          </w:p>
        </w:tc>
      </w:tr>
      <w:tr w:rsidR="00A77C82" w14:paraId="1DB5894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5AA6159" w14:textId="77777777" w:rsidR="00A77C82" w:rsidRDefault="00A77C82" w:rsidP="00E972B2">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446549E1" w14:textId="77777777" w:rsidR="00A77C82" w:rsidRDefault="00A77C82" w:rsidP="00E972B2">
            <w:pPr>
              <w:pStyle w:val="TAL"/>
            </w:pPr>
            <w:r>
              <w:t>Check: Does the UE (MCVideo client) notify the user that the permission to receive media is being overriden?</w:t>
            </w:r>
          </w:p>
          <w:p w14:paraId="7CD01F9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757EDE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34F2E1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FA8A490"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33BE1196" w14:textId="77777777" w:rsidR="00A77C82" w:rsidRDefault="00A77C82" w:rsidP="00E972B2">
            <w:pPr>
              <w:pStyle w:val="TAC"/>
            </w:pPr>
            <w:r>
              <w:t>P</w:t>
            </w:r>
          </w:p>
        </w:tc>
      </w:tr>
      <w:tr w:rsidR="00A77C82" w14:paraId="2F58FE6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8601DD7" w14:textId="77777777" w:rsidR="00A77C82" w:rsidRDefault="00A77C82" w:rsidP="00E972B2">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A65B205" w14:textId="43BDE6C2" w:rsidR="00A77C82" w:rsidRDefault="00A77C82" w:rsidP="00E972B2">
            <w:pPr>
              <w:pStyle w:val="TAL"/>
            </w:pPr>
            <w:r>
              <w:t xml:space="preserve">Check: Does the UE (MCVideo client) correctly perform steps 1 and 2 of procedure 'MCVideo Media Reception End Request CO' as described in </w:t>
            </w:r>
            <w:r>
              <w:rPr>
                <w:lang w:eastAsia="ko-KR"/>
              </w:rPr>
              <w:t xml:space="preserve">TS 36.579-1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2A6B5FC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445455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829086"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4BEF1DD9" w14:textId="77777777" w:rsidR="00A77C82" w:rsidRDefault="00A77C82" w:rsidP="00E972B2">
            <w:pPr>
              <w:pStyle w:val="TAC"/>
            </w:pPr>
            <w:r>
              <w:t>P</w:t>
            </w:r>
          </w:p>
        </w:tc>
      </w:tr>
      <w:tr w:rsidR="00A77C82" w14:paraId="6546EE3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4237BF9" w14:textId="77777777" w:rsidR="00A77C82" w:rsidRDefault="00A77C82" w:rsidP="00E972B2">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6057C3CA" w14:textId="77777777" w:rsidR="00A77C82" w:rsidRDefault="00A77C82" w:rsidP="00E972B2">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21FF0F66"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0FE8EED" w14:textId="77777777" w:rsidR="00A77C82" w:rsidRDefault="00A77C82" w:rsidP="00E972B2">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50BDEFE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A8D6D8" w14:textId="77777777" w:rsidR="00A77C82" w:rsidRDefault="00A77C82" w:rsidP="00E972B2">
            <w:pPr>
              <w:pStyle w:val="TAC"/>
            </w:pPr>
            <w:r>
              <w:t>-</w:t>
            </w:r>
          </w:p>
        </w:tc>
      </w:tr>
      <w:tr w:rsidR="00A77C82" w14:paraId="332AA4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D2D9456" w14:textId="77777777" w:rsidR="00A77C82" w:rsidRDefault="00A77C82" w:rsidP="00E972B2">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08A097B7" w14:textId="77777777" w:rsidR="00A77C82" w:rsidRDefault="00A77C82" w:rsidP="00E972B2">
            <w:pPr>
              <w:pStyle w:val="TAL"/>
            </w:pPr>
            <w:r>
              <w:t>Check: Does the UE (MCVideo client) notify the user about the media transmission ended by another user?</w:t>
            </w:r>
          </w:p>
          <w:p w14:paraId="13E8ED53"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9E53236"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8C43024"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977857C" w14:textId="77777777" w:rsidR="00A77C82" w:rsidRDefault="00A77C82" w:rsidP="00E972B2">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3948A690" w14:textId="77777777" w:rsidR="00A77C82" w:rsidRDefault="00A77C82" w:rsidP="00E972B2">
            <w:pPr>
              <w:pStyle w:val="TAC"/>
            </w:pPr>
            <w:r>
              <w:t>P</w:t>
            </w:r>
          </w:p>
        </w:tc>
      </w:tr>
      <w:tr w:rsidR="00A77C82" w14:paraId="5EF692AB" w14:textId="77777777" w:rsidTr="00A77C82">
        <w:trPr>
          <w:trHeight w:val="899"/>
        </w:trPr>
        <w:tc>
          <w:tcPr>
            <w:tcW w:w="684" w:type="dxa"/>
            <w:tcBorders>
              <w:top w:val="single" w:sz="4" w:space="0" w:color="auto"/>
              <w:left w:val="single" w:sz="4" w:space="0" w:color="auto"/>
              <w:bottom w:val="single" w:sz="4" w:space="0" w:color="auto"/>
              <w:right w:val="single" w:sz="4" w:space="0" w:color="auto"/>
            </w:tcBorders>
            <w:hideMark/>
          </w:tcPr>
          <w:p w14:paraId="0602FE10" w14:textId="77777777" w:rsidR="00A77C82" w:rsidRDefault="00A77C82" w:rsidP="00E972B2">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3BD96E80" w14:textId="44028119"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1F70F14E"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AE5F7C8"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5F8134"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1ECA805" w14:textId="77777777" w:rsidR="00A77C82" w:rsidRDefault="00A77C82" w:rsidP="00E972B2">
            <w:pPr>
              <w:pStyle w:val="TAC"/>
            </w:pPr>
            <w:r>
              <w:t>P</w:t>
            </w:r>
          </w:p>
        </w:tc>
      </w:tr>
      <w:tr w:rsidR="00A77C82" w14:paraId="57D4EF4E"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659592" w14:textId="77777777" w:rsidR="00A77C82" w:rsidRDefault="00A77C82" w:rsidP="00E972B2">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3827C7A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22FB5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E109F0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B2B83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095332EA" w14:textId="77777777" w:rsidR="00A77C82" w:rsidRDefault="00A77C82" w:rsidP="00E972B2">
            <w:pPr>
              <w:pStyle w:val="TAC"/>
            </w:pPr>
            <w:r>
              <w:t>-</w:t>
            </w:r>
          </w:p>
        </w:tc>
      </w:tr>
      <w:tr w:rsidR="00A77C82" w14:paraId="42264A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EED7B4C" w14:textId="77777777" w:rsidR="00A77C82" w:rsidRDefault="00A77C82" w:rsidP="00E972B2">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179FE509" w14:textId="77777777" w:rsidR="00A77C82" w:rsidRDefault="00A77C82" w:rsidP="00E972B2">
            <w:pPr>
              <w:pStyle w:val="TAL"/>
            </w:pPr>
            <w:r>
              <w:t>Check: Does the UE (MCVideo client) provide receive media success notification to the user?</w:t>
            </w:r>
          </w:p>
          <w:p w14:paraId="6C22364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78826F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4CAD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1B913DF"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3C2362" w14:textId="77777777" w:rsidR="00A77C82" w:rsidRDefault="00A77C82" w:rsidP="00E972B2">
            <w:pPr>
              <w:pStyle w:val="TAC"/>
            </w:pPr>
            <w:r>
              <w:t>P</w:t>
            </w:r>
          </w:p>
        </w:tc>
      </w:tr>
      <w:tr w:rsidR="00A77C82" w14:paraId="2BBF998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2042F78" w14:textId="77777777" w:rsidR="00A77C82" w:rsidRDefault="00A77C82" w:rsidP="00E972B2">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059DDFD2"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14A02AD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F996D9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0E767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1E2FAE2" w14:textId="77777777" w:rsidR="00A77C82" w:rsidRDefault="00A77C82" w:rsidP="00E972B2">
            <w:pPr>
              <w:pStyle w:val="TAC"/>
            </w:pPr>
            <w:r>
              <w:t>-</w:t>
            </w:r>
          </w:p>
        </w:tc>
      </w:tr>
      <w:tr w:rsidR="00A77C82" w14:paraId="7F579F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0719965" w14:textId="77777777" w:rsidR="00A77C82" w:rsidRDefault="00A77C82" w:rsidP="00E972B2">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5116B139" w14:textId="2F1F84C2" w:rsidR="00A77C82" w:rsidRDefault="00A77C82" w:rsidP="00E972B2">
            <w:pPr>
              <w:pStyle w:val="TAL"/>
              <w:rPr>
                <w:rFonts w:cs="Arial"/>
                <w:szCs w:val="18"/>
              </w:rPr>
            </w:pPr>
            <w:r>
              <w:t>Check: Does the UE (MCVideo client) correctly perform procedure 'MCVideo Media Reception End Request CT' as described in TS 36.579-1 [2] Table 5.3B.10.3-1?</w:t>
            </w:r>
          </w:p>
        </w:tc>
        <w:tc>
          <w:tcPr>
            <w:tcW w:w="680" w:type="dxa"/>
            <w:tcBorders>
              <w:top w:val="single" w:sz="4" w:space="0" w:color="auto"/>
              <w:left w:val="single" w:sz="4" w:space="0" w:color="auto"/>
              <w:bottom w:val="single" w:sz="4" w:space="0" w:color="auto"/>
              <w:right w:val="single" w:sz="4" w:space="0" w:color="auto"/>
            </w:tcBorders>
            <w:hideMark/>
          </w:tcPr>
          <w:p w14:paraId="6E99C98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CD4F02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0DACF6"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17B113F7" w14:textId="77777777" w:rsidR="00A77C82" w:rsidRDefault="00A77C82" w:rsidP="00E972B2">
            <w:pPr>
              <w:pStyle w:val="TAC"/>
            </w:pPr>
            <w:r>
              <w:t>P</w:t>
            </w:r>
          </w:p>
        </w:tc>
      </w:tr>
      <w:tr w:rsidR="00A77C82" w14:paraId="4F11C8F4"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F9C6614" w14:textId="77777777" w:rsidR="00A77C82" w:rsidRDefault="00A77C82" w:rsidP="00E972B2">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E04FF1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0BA9F18"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764D1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F781816"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D40EEB1" w14:textId="77777777" w:rsidR="00A77C82" w:rsidRDefault="00A77C82" w:rsidP="00E972B2">
            <w:pPr>
              <w:pStyle w:val="TAC"/>
            </w:pPr>
            <w:r>
              <w:t>-</w:t>
            </w:r>
          </w:p>
        </w:tc>
      </w:tr>
      <w:tr w:rsidR="00A77C82" w14:paraId="1955E64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8570B82" w14:textId="77777777" w:rsidR="00A77C82" w:rsidRDefault="00A77C82" w:rsidP="00E972B2">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3E617662" w14:textId="6734D6CC"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3C0766B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FB6D0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2920EB2"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4A66C8" w14:textId="77777777" w:rsidR="00A77C82" w:rsidRDefault="00A77C82" w:rsidP="00E972B2">
            <w:pPr>
              <w:pStyle w:val="TAC"/>
            </w:pPr>
            <w:r>
              <w:t>P</w:t>
            </w:r>
          </w:p>
        </w:tc>
      </w:tr>
      <w:tr w:rsidR="00A77C82" w14:paraId="64B4ED1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F6F61D9" w14:textId="77777777" w:rsidR="00A77C82" w:rsidRDefault="00A77C82" w:rsidP="00E972B2">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3F097C94"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FCFCD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7C1A4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909A1D0"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9177FD" w14:textId="77777777" w:rsidR="00A77C82" w:rsidRDefault="00A77C82" w:rsidP="00E972B2">
            <w:pPr>
              <w:pStyle w:val="TAC"/>
            </w:pPr>
            <w:r>
              <w:t>-</w:t>
            </w:r>
          </w:p>
        </w:tc>
      </w:tr>
      <w:tr w:rsidR="00A77C82" w14:paraId="55ED22E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BF77BF2" w14:textId="77777777" w:rsidR="00A77C82" w:rsidRDefault="00A77C82" w:rsidP="00E972B2">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305AB36E" w14:textId="77777777" w:rsidR="00A77C82" w:rsidRDefault="00A77C82" w:rsidP="00E972B2">
            <w:pPr>
              <w:pStyle w:val="TAL"/>
            </w:pPr>
            <w:r>
              <w:t>Make the UE (MCVideo client) request end of reception.</w:t>
            </w:r>
          </w:p>
          <w:p w14:paraId="22A2458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4650FE5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C3B1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1AC48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4F2E94D" w14:textId="77777777" w:rsidR="00A77C82" w:rsidRDefault="00A77C82" w:rsidP="00E972B2">
            <w:pPr>
              <w:pStyle w:val="TAC"/>
            </w:pPr>
            <w:r>
              <w:t>-</w:t>
            </w:r>
          </w:p>
        </w:tc>
      </w:tr>
      <w:tr w:rsidR="00A77C82" w14:paraId="4D6927B5" w14:textId="77777777" w:rsidTr="00A77C82">
        <w:trPr>
          <w:trHeight w:val="836"/>
        </w:trPr>
        <w:tc>
          <w:tcPr>
            <w:tcW w:w="684" w:type="dxa"/>
            <w:tcBorders>
              <w:top w:val="single" w:sz="4" w:space="0" w:color="auto"/>
              <w:left w:val="single" w:sz="4" w:space="0" w:color="auto"/>
              <w:bottom w:val="single" w:sz="4" w:space="0" w:color="auto"/>
              <w:right w:val="single" w:sz="4" w:space="0" w:color="auto"/>
            </w:tcBorders>
            <w:hideMark/>
          </w:tcPr>
          <w:p w14:paraId="0560383C" w14:textId="77777777" w:rsidR="00A77C82" w:rsidRDefault="00A77C82" w:rsidP="00E972B2">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5759FA23" w14:textId="71214585" w:rsidR="00A77C82" w:rsidRDefault="00A77C82" w:rsidP="00E972B2">
            <w:pPr>
              <w:pStyle w:val="TAL"/>
            </w:pPr>
            <w:r>
              <w:t>Check: Does the UE (MCVideo client) correctly perform procedure 'MCVideo Media Reception End Request CO'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31DDEE3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A08F4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A8D102"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B671A4F" w14:textId="77777777" w:rsidR="00A77C82" w:rsidRDefault="00A77C82" w:rsidP="00E972B2">
            <w:pPr>
              <w:pStyle w:val="TAC"/>
            </w:pPr>
            <w:r>
              <w:t>P</w:t>
            </w:r>
          </w:p>
        </w:tc>
      </w:tr>
      <w:tr w:rsidR="00A77C82" w14:paraId="42BE84A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62530E1" w14:textId="77777777" w:rsidR="00A77C82" w:rsidRDefault="00A77C82" w:rsidP="00E972B2">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6BD117A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4F865649"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A913E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6D2F2D"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BB7BC46" w14:textId="77777777" w:rsidR="00A77C82" w:rsidRDefault="00A77C82" w:rsidP="00E972B2">
            <w:pPr>
              <w:pStyle w:val="TAC"/>
            </w:pPr>
            <w:r>
              <w:t>-</w:t>
            </w:r>
          </w:p>
        </w:tc>
      </w:tr>
      <w:tr w:rsidR="00A77C82" w14:paraId="6EB6E7C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21F2B4A2" w14:textId="77777777" w:rsidR="00A77C82" w:rsidRDefault="00A77C82" w:rsidP="00E972B2">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70881C4" w14:textId="355C1B95"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680" w:type="dxa"/>
            <w:tcBorders>
              <w:top w:val="single" w:sz="4" w:space="0" w:color="auto"/>
              <w:left w:val="single" w:sz="4" w:space="0" w:color="auto"/>
              <w:bottom w:val="single" w:sz="4" w:space="0" w:color="auto"/>
              <w:right w:val="single" w:sz="4" w:space="0" w:color="auto"/>
            </w:tcBorders>
            <w:hideMark/>
          </w:tcPr>
          <w:p w14:paraId="1C67310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D04730"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A47C304" w14:textId="77777777" w:rsidR="00A77C82" w:rsidRDefault="00A77C82" w:rsidP="00E972B2">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2E1174B4" w14:textId="77777777" w:rsidR="00A77C82" w:rsidRDefault="00A77C82" w:rsidP="00E972B2">
            <w:pPr>
              <w:pStyle w:val="TAC"/>
            </w:pPr>
            <w:r>
              <w:t>P</w:t>
            </w:r>
          </w:p>
        </w:tc>
      </w:tr>
      <w:tr w:rsidR="00A77C82" w14:paraId="15C15B7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9E73EBE" w14:textId="77777777" w:rsidR="00A77C82" w:rsidRDefault="00A77C82" w:rsidP="00E972B2">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375F03B9"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31E9E0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8A274B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B64BDC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2D1CD65" w14:textId="77777777" w:rsidR="00A77C82" w:rsidRDefault="00A77C82" w:rsidP="00E972B2">
            <w:pPr>
              <w:pStyle w:val="TAC"/>
            </w:pPr>
            <w:r>
              <w:t>-</w:t>
            </w:r>
          </w:p>
        </w:tc>
      </w:tr>
      <w:tr w:rsidR="00A77C82" w14:paraId="2F3F4AB5" w14:textId="77777777" w:rsidTr="00A77C82">
        <w:tc>
          <w:tcPr>
            <w:tcW w:w="9630" w:type="dxa"/>
            <w:gridSpan w:val="6"/>
            <w:tcBorders>
              <w:top w:val="single" w:sz="4" w:space="0" w:color="auto"/>
              <w:left w:val="single" w:sz="4" w:space="0" w:color="auto"/>
              <w:bottom w:val="single" w:sz="4" w:space="0" w:color="auto"/>
              <w:right w:val="single" w:sz="4" w:space="0" w:color="auto"/>
            </w:tcBorders>
            <w:hideMark/>
          </w:tcPr>
          <w:p w14:paraId="35DE6116" w14:textId="77777777" w:rsidR="00A77C82" w:rsidRDefault="00A77C82" w:rsidP="00E972B2">
            <w:pPr>
              <w:pStyle w:val="TAN"/>
            </w:pPr>
            <w:r>
              <w:t>NOTE 1</w:t>
            </w:r>
            <w:r>
              <w:rPr>
                <w:rFonts w:eastAsia="Calibri"/>
              </w:rPr>
              <w:t>: This is expected to be done via a suitable implementation dependent MMI.</w:t>
            </w:r>
          </w:p>
        </w:tc>
      </w:tr>
      <w:bookmarkEnd w:id="468"/>
    </w:tbl>
    <w:p w14:paraId="2A21C0B2" w14:textId="77777777" w:rsidR="00A77C82" w:rsidRDefault="00A77C82" w:rsidP="00A77C82"/>
    <w:p w14:paraId="6BEA3651" w14:textId="77777777" w:rsidR="00A77C82" w:rsidRDefault="00A77C82" w:rsidP="00E972B2">
      <w:pPr>
        <w:pStyle w:val="H6"/>
      </w:pPr>
      <w:r>
        <w:t>6.1.1.13.3.3</w:t>
      </w:r>
      <w:r>
        <w:tab/>
        <w:t>Specific message contents</w:t>
      </w:r>
    </w:p>
    <w:p w14:paraId="1332B079" w14:textId="77777777" w:rsidR="00A77C82" w:rsidRDefault="00A77C82" w:rsidP="00E972B2">
      <w:pPr>
        <w:pStyle w:val="TH"/>
      </w:pPr>
      <w:bookmarkStart w:id="470" w:name="_Hlk24457153"/>
      <w:r>
        <w:t xml:space="preserve">Table 6.1.1.13.3.3-1: SIP INVITE from the SS (Step 1, Table 6.1.1.13.3.2-1; </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A77C82" w14:paraId="58CA7810"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A8CCEE" w14:textId="43A10CF2" w:rsidR="00A77C82" w:rsidRDefault="00A77C82" w:rsidP="00E972B2">
            <w:pPr>
              <w:pStyle w:val="TAL"/>
            </w:pPr>
            <w:r>
              <w:t xml:space="preserve">Derivation Path: TS 36.579-1 [2], Table 5.5.2.5.2-1 </w:t>
            </w:r>
          </w:p>
        </w:tc>
      </w:tr>
      <w:tr w:rsidR="00A77C82" w14:paraId="5D9B96B6"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6A6CE117" w14:textId="77777777" w:rsidR="00A77C82" w:rsidRDefault="00A77C82" w:rsidP="00E972B2">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6E04230B" w14:textId="77777777" w:rsidR="00A77C82" w:rsidRDefault="00A77C82" w:rsidP="00E972B2">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2FC14838" w14:textId="77777777" w:rsidR="00A77C82" w:rsidRDefault="00A77C82" w:rsidP="00E972B2">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24FC637D" w14:textId="77777777" w:rsidR="00A77C82" w:rsidRDefault="00A77C82" w:rsidP="00E972B2">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1816F68" w14:textId="77777777" w:rsidR="00A77C82" w:rsidRDefault="00A77C82" w:rsidP="00E972B2">
            <w:pPr>
              <w:pStyle w:val="TAH"/>
            </w:pPr>
            <w:r>
              <w:t>Condition</w:t>
            </w:r>
          </w:p>
        </w:tc>
      </w:tr>
      <w:tr w:rsidR="00A77C82" w14:paraId="676616CA"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34F1AB38" w14:textId="77777777" w:rsidR="00A77C82" w:rsidRPr="00A77C82" w:rsidRDefault="00A77C82" w:rsidP="00E972B2">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36426640"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tcPr>
          <w:p w14:paraId="2C597619"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7F14768B"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4F14AE0D" w14:textId="77777777" w:rsidR="00A77C82" w:rsidRDefault="00A77C82" w:rsidP="00E972B2">
            <w:pPr>
              <w:pStyle w:val="TAL"/>
            </w:pPr>
          </w:p>
        </w:tc>
      </w:tr>
      <w:tr w:rsidR="00A77C82" w14:paraId="0B90F204"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853D11"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5C848E6A"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4585F28" w14:textId="77777777" w:rsidR="00A77C82" w:rsidRPr="00A77C82" w:rsidRDefault="00A77C82" w:rsidP="00E972B2">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2D477BE4"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2A68A50F" w14:textId="77777777" w:rsidR="00A77C82" w:rsidRDefault="00A77C82" w:rsidP="00E972B2">
            <w:pPr>
              <w:pStyle w:val="TAL"/>
            </w:pPr>
          </w:p>
        </w:tc>
      </w:tr>
      <w:tr w:rsidR="00A77C82" w14:paraId="2F87F76E"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A13475" w14:textId="77777777" w:rsidR="00A77C82" w:rsidRDefault="00A77C82" w:rsidP="00E972B2">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0D663E67" w14:textId="77777777" w:rsidR="00A77C82" w:rsidRDefault="00A77C82" w:rsidP="00E972B2">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2674BD5A"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6790E78E"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3D1025D3" w14:textId="77777777" w:rsidR="00A77C82" w:rsidRDefault="00A77C82" w:rsidP="00E972B2">
            <w:pPr>
              <w:pStyle w:val="TAL"/>
            </w:pPr>
          </w:p>
        </w:tc>
      </w:tr>
      <w:tr w:rsidR="00A77C82" w14:paraId="6158D247"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0E2C0065"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917D677"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328B80C7" w14:textId="77777777" w:rsidR="00A77C82" w:rsidRPr="00A77C82" w:rsidRDefault="00A77C82" w:rsidP="00E972B2">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2CD81B33"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7998433F" w14:textId="77777777" w:rsidR="00A77C82" w:rsidRDefault="00A77C82" w:rsidP="00E972B2">
            <w:pPr>
              <w:pStyle w:val="TAL"/>
            </w:pPr>
          </w:p>
        </w:tc>
      </w:tr>
      <w:tr w:rsidR="00A77C82" w14:paraId="43709A68"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2787DA84" w14:textId="77777777" w:rsidR="00A77C82" w:rsidRDefault="00A77C82" w:rsidP="00E972B2">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21D6C2EF" w14:textId="77777777" w:rsidR="00A77C82" w:rsidRDefault="00A77C82" w:rsidP="00E972B2">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47012184"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116FA4DD"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031478F2" w14:textId="77777777" w:rsidR="00A77C82" w:rsidRDefault="00A77C82" w:rsidP="00E972B2">
            <w:pPr>
              <w:pStyle w:val="TAL"/>
            </w:pPr>
          </w:p>
        </w:tc>
      </w:tr>
    </w:tbl>
    <w:p w14:paraId="51E04DFE" w14:textId="77777777" w:rsidR="00A77C82" w:rsidRDefault="00A77C82" w:rsidP="00A77C82"/>
    <w:p w14:paraId="251CDB52" w14:textId="77777777" w:rsidR="00A77C82" w:rsidRDefault="00A77C82" w:rsidP="00E972B2">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437430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F16AEA8" w14:textId="77777777" w:rsidR="00A77C82" w:rsidRDefault="00A77C82" w:rsidP="00E972B2">
            <w:pPr>
              <w:pStyle w:val="TAL"/>
            </w:pPr>
            <w:r>
              <w:t>Derivation Path: TS 36.579-1 [2], Table 5.5.3.1.2-2, condition INITIAL_SDP_OFFER</w:t>
            </w:r>
          </w:p>
        </w:tc>
      </w:tr>
    </w:tbl>
    <w:p w14:paraId="5712BE14" w14:textId="77777777" w:rsidR="00A77C82" w:rsidRDefault="00A77C82" w:rsidP="00A77C82"/>
    <w:p w14:paraId="0512E601" w14:textId="77777777" w:rsidR="00A77C82" w:rsidRDefault="00A77C82" w:rsidP="00E972B2">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5DCFB603" w14:textId="77777777" w:rsidTr="00A77C82">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0E5495" w14:textId="396FB4DB" w:rsidR="00A77C82" w:rsidRDefault="00A77C82" w:rsidP="00E972B2">
            <w:pPr>
              <w:pStyle w:val="TAL"/>
              <w:rPr>
                <w:color w:val="000000"/>
              </w:rPr>
            </w:pPr>
            <w:r>
              <w:t xml:space="preserve">Derivation Path: TS 36.579-1 [2], Table 5.5.3.2.2-2, </w:t>
            </w:r>
            <w:r>
              <w:rPr>
                <w:color w:val="000000"/>
              </w:rPr>
              <w:t>condition GROUP CALL</w:t>
            </w:r>
          </w:p>
        </w:tc>
      </w:tr>
    </w:tbl>
    <w:p w14:paraId="048681C9" w14:textId="77777777" w:rsidR="00A77C82" w:rsidRDefault="00A77C82" w:rsidP="00A77C82">
      <w:pPr>
        <w:rPr>
          <w:color w:val="000000"/>
        </w:rPr>
      </w:pPr>
    </w:p>
    <w:p w14:paraId="372DB6B0" w14:textId="77777777" w:rsidR="00A77C82" w:rsidRDefault="00A77C82" w:rsidP="00E972B2">
      <w:pPr>
        <w:pStyle w:val="TH"/>
      </w:pPr>
      <w:r>
        <w:t xml:space="preserve">Table 6.1.1.13.3.3-3: SIP 200 (OK) from the UE (Step 1, Table 6.1.1.13.3.2-1;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A77C82" w14:paraId="286CD018"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C66064" w14:textId="77777777" w:rsidR="00A77C82" w:rsidRDefault="00A77C82" w:rsidP="00E972B2">
            <w:pPr>
              <w:pStyle w:val="TAL"/>
            </w:pPr>
            <w:r>
              <w:t>Derivation Path: TS 36.579-1 [2], Table 5.5.2.17.1.1-1, condition INVITE-RSP</w:t>
            </w:r>
          </w:p>
        </w:tc>
      </w:tr>
      <w:tr w:rsidR="00A77C82" w14:paraId="7D3CBACA" w14:textId="77777777" w:rsidTr="007D20C3">
        <w:trPr>
          <w:tblHeader/>
        </w:trPr>
        <w:tc>
          <w:tcPr>
            <w:tcW w:w="2565" w:type="dxa"/>
            <w:tcBorders>
              <w:top w:val="single" w:sz="4" w:space="0" w:color="auto"/>
              <w:left w:val="single" w:sz="4" w:space="0" w:color="auto"/>
              <w:bottom w:val="single" w:sz="4" w:space="0" w:color="auto"/>
              <w:right w:val="single" w:sz="4" w:space="0" w:color="auto"/>
            </w:tcBorders>
            <w:hideMark/>
          </w:tcPr>
          <w:p w14:paraId="7177F49E" w14:textId="77777777" w:rsidR="00A77C82" w:rsidRDefault="00A77C82" w:rsidP="00E972B2">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21F051AE" w14:textId="77777777" w:rsidR="00A77C82" w:rsidRDefault="00A77C82" w:rsidP="00E972B2">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1B7A327E" w14:textId="77777777" w:rsidR="00A77C82" w:rsidRDefault="00A77C82" w:rsidP="00E972B2">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39EFBAAE" w14:textId="77777777" w:rsidR="00A77C82" w:rsidRDefault="00A77C82" w:rsidP="00E972B2">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3CD973D0" w14:textId="77777777" w:rsidR="00A77C82" w:rsidRDefault="00A77C82" w:rsidP="00E972B2">
            <w:pPr>
              <w:pStyle w:val="TAH"/>
            </w:pPr>
            <w:r>
              <w:t>Condition</w:t>
            </w:r>
          </w:p>
        </w:tc>
      </w:tr>
      <w:tr w:rsidR="00A77C82" w14:paraId="1CEE2161"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1DD6DB7C" w14:textId="77777777" w:rsidR="00A77C82" w:rsidRPr="00A77C82" w:rsidRDefault="00A77C82" w:rsidP="00E972B2">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6AEE083"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tcPr>
          <w:p w14:paraId="0DE7F1D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63555F8"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172FB98D" w14:textId="77777777" w:rsidR="00A77C82" w:rsidRDefault="00A77C82" w:rsidP="00E972B2">
            <w:pPr>
              <w:pStyle w:val="TAL"/>
            </w:pPr>
          </w:p>
        </w:tc>
      </w:tr>
      <w:tr w:rsidR="00A77C82" w14:paraId="05DBEBBE"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768340D4" w14:textId="77777777" w:rsidR="00A77C82" w:rsidRDefault="00A77C82" w:rsidP="00E972B2">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245B06DE"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5323443F" w14:textId="77777777" w:rsidR="00A77C82" w:rsidRPr="00A77C82" w:rsidRDefault="00A77C82" w:rsidP="00E972B2">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0AFDF750"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C05640C" w14:textId="77777777" w:rsidR="00A77C82" w:rsidRDefault="00A77C82" w:rsidP="00E972B2">
            <w:pPr>
              <w:pStyle w:val="TAL"/>
            </w:pPr>
          </w:p>
        </w:tc>
      </w:tr>
      <w:tr w:rsidR="00A77C82" w14:paraId="4F77C928"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60EF8128" w14:textId="77777777" w:rsidR="00A77C82" w:rsidRDefault="00A77C82" w:rsidP="00E972B2">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5F3AD104" w14:textId="77777777" w:rsidR="00A77C82" w:rsidRDefault="00A77C82" w:rsidP="00E972B2">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6E717F7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333B91F"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251996D" w14:textId="77777777" w:rsidR="00A77C82" w:rsidRDefault="00A77C82" w:rsidP="00E972B2">
            <w:pPr>
              <w:pStyle w:val="TAL"/>
            </w:pPr>
          </w:p>
        </w:tc>
      </w:tr>
      <w:tr w:rsidR="00A77C82" w14:paraId="567140A7"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416CE636" w14:textId="77777777" w:rsidR="00A77C82" w:rsidRDefault="00A77C82" w:rsidP="00E972B2">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9C887ED"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6D134E8F" w14:textId="77777777" w:rsidR="00A77C82" w:rsidRPr="00A77C82" w:rsidRDefault="00A77C82" w:rsidP="00E972B2">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18B9BE63"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28C987F3" w14:textId="77777777" w:rsidR="00A77C82" w:rsidRDefault="00A77C82" w:rsidP="00E972B2">
            <w:pPr>
              <w:pStyle w:val="TAL"/>
            </w:pPr>
          </w:p>
        </w:tc>
      </w:tr>
      <w:tr w:rsidR="00A77C82" w14:paraId="651D445D"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51CA3C88" w14:textId="77777777" w:rsidR="00A77C82" w:rsidRDefault="00A77C82" w:rsidP="00E972B2">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5680FC88" w14:textId="77777777" w:rsidR="00A77C82" w:rsidRDefault="00A77C82" w:rsidP="00E972B2">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2D64C00E"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0D2899FA"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9A7CAD5" w14:textId="77777777" w:rsidR="00A77C82" w:rsidRDefault="00A77C82" w:rsidP="00E972B2">
            <w:pPr>
              <w:pStyle w:val="TAL"/>
            </w:pPr>
          </w:p>
        </w:tc>
      </w:tr>
      <w:bookmarkEnd w:id="470"/>
    </w:tbl>
    <w:p w14:paraId="2ED48EB6" w14:textId="77777777" w:rsidR="00A77C82" w:rsidRDefault="00A77C82" w:rsidP="00A77C82">
      <w:pPr>
        <w:rPr>
          <w:color w:val="000000"/>
        </w:rPr>
      </w:pPr>
    </w:p>
    <w:p w14:paraId="2B739750" w14:textId="77777777" w:rsidR="00A77C82" w:rsidRDefault="00A77C82" w:rsidP="00E972B2">
      <w:pPr>
        <w:pStyle w:val="TH"/>
      </w:pPr>
      <w:bookmarkStart w:id="471"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D501D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C809E93" w14:textId="77777777" w:rsidR="00A77C82" w:rsidRDefault="00A77C82" w:rsidP="00E972B2">
            <w:pPr>
              <w:pStyle w:val="TAL"/>
            </w:pPr>
            <w:r>
              <w:t>Derivation Path: TS 36.579-1 [2], Table 5.5.3.1.1-2, condition SDP_ANSWER</w:t>
            </w:r>
          </w:p>
        </w:tc>
      </w:tr>
    </w:tbl>
    <w:p w14:paraId="459A0E74" w14:textId="77777777" w:rsidR="00A77C82" w:rsidRDefault="00A77C82" w:rsidP="00A77C82"/>
    <w:p w14:paraId="422958CC" w14:textId="77777777" w:rsidR="00A77C82" w:rsidRDefault="00A77C82" w:rsidP="00E972B2">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18DE00"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7407016" w14:textId="7FF23A2C" w:rsidR="00A77C82" w:rsidRDefault="00A77C82" w:rsidP="00E972B2">
            <w:pPr>
              <w:pStyle w:val="TAL"/>
              <w:rPr>
                <w:color w:val="000000"/>
              </w:rPr>
            </w:pPr>
            <w:r>
              <w:t xml:space="preserve">Derivation Path: TS 36.579-1 [2], Table 5.5.3.2.1-2, </w:t>
            </w:r>
            <w:r>
              <w:rPr>
                <w:color w:val="000000"/>
              </w:rPr>
              <w:t>condition INVITE-RSP</w:t>
            </w:r>
          </w:p>
        </w:tc>
      </w:tr>
      <w:bookmarkEnd w:id="471"/>
    </w:tbl>
    <w:p w14:paraId="6B096FF4" w14:textId="77777777" w:rsidR="00A77C82" w:rsidRDefault="00A77C82" w:rsidP="00A77C82">
      <w:pPr>
        <w:rPr>
          <w:color w:val="000000"/>
        </w:rPr>
      </w:pPr>
    </w:p>
    <w:p w14:paraId="6418C831" w14:textId="77777777" w:rsidR="00A77C82" w:rsidRDefault="00A77C82" w:rsidP="00E972B2">
      <w:pPr>
        <w:pStyle w:val="TH"/>
      </w:pPr>
      <w:r>
        <w:t>Table 6.1.1.13.3.3-4: Void</w:t>
      </w:r>
    </w:p>
    <w:p w14:paraId="25C4F703" w14:textId="77777777" w:rsidR="00A77C82" w:rsidRDefault="00A77C82" w:rsidP="00E972B2">
      <w:pPr>
        <w:pStyle w:val="TH"/>
      </w:pPr>
      <w:r>
        <w:t xml:space="preserve">Table 6.1.1.13.3.3-5: Receive Media Response from the SS (Step 14, Table 6.1.1.13.3.2-1; </w:t>
      </w:r>
      <w:r>
        <w:br/>
        <w:t>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433FA7C8"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045078F" w14:textId="77777777" w:rsidR="00A77C82" w:rsidRDefault="00A77C82" w:rsidP="00E972B2">
            <w:pPr>
              <w:pStyle w:val="TAL"/>
            </w:pPr>
            <w:r>
              <w:t>Derivation Path: TS 36.579-1 [2], Table 5.5.11.2.8-1, condition ACK</w:t>
            </w:r>
          </w:p>
        </w:tc>
      </w:tr>
    </w:tbl>
    <w:p w14:paraId="7C146B49" w14:textId="77777777" w:rsidR="00A77C82" w:rsidRDefault="00A77C82" w:rsidP="00A77C82">
      <w:pPr>
        <w:rPr>
          <w:color w:val="000000"/>
        </w:rPr>
      </w:pPr>
    </w:p>
    <w:p w14:paraId="3664C23C" w14:textId="77777777" w:rsidR="00A77C82" w:rsidRDefault="00A77C82" w:rsidP="00E972B2">
      <w:pPr>
        <w:pStyle w:val="TH"/>
      </w:pPr>
      <w:r>
        <w:t>Table 6.1.1.13.3.3-6..8: Void</w:t>
      </w:r>
    </w:p>
    <w:p w14:paraId="527C553B" w14:textId="77777777" w:rsidR="00A77C82" w:rsidRDefault="00A77C82" w:rsidP="00A77C82">
      <w:pPr>
        <w:rPr>
          <w:color w:val="000000"/>
        </w:rPr>
      </w:pPr>
    </w:p>
    <w:p w14:paraId="4B3DB6C4" w14:textId="77777777" w:rsidR="00C16E65" w:rsidRDefault="00C16E65" w:rsidP="00C16E65">
      <w:pPr>
        <w:keepNext/>
        <w:keepLines/>
        <w:spacing w:before="120"/>
        <w:ind w:left="1418" w:hanging="1418"/>
        <w:outlineLvl w:val="3"/>
        <w:rPr>
          <w:rFonts w:ascii="Arial" w:hAnsi="Arial"/>
          <w:sz w:val="24"/>
        </w:rPr>
      </w:pPr>
      <w:bookmarkStart w:id="472" w:name="_Toc75906929"/>
      <w:bookmarkStart w:id="473" w:name="_Toc75907266"/>
      <w:bookmarkStart w:id="474" w:name="_Toc84345726"/>
      <w:r>
        <w:rPr>
          <w:rFonts w:ascii="Arial" w:hAnsi="Arial"/>
          <w:sz w:val="24"/>
        </w:rPr>
        <w:t>6.1.1.14</w:t>
      </w:r>
      <w:r>
        <w:rPr>
          <w:rFonts w:ascii="Arial" w:hAnsi="Arial"/>
          <w:sz w:val="24"/>
        </w:rPr>
        <w:tab/>
      </w:r>
      <w:r w:rsidRPr="00DB40C5">
        <w:rPr>
          <w:rFonts w:ascii="Arial" w:hAnsi="Arial"/>
          <w:sz w:val="24"/>
        </w:rPr>
        <w:t>On-network / On-demand Pre-arranged Group Call / Re-join procedure / Client Originated (CO)</w:t>
      </w:r>
    </w:p>
    <w:p w14:paraId="19995C24" w14:textId="77777777" w:rsidR="00C16E65" w:rsidRDefault="00C16E65" w:rsidP="00C16E65">
      <w:pPr>
        <w:pStyle w:val="H6"/>
      </w:pPr>
      <w:r>
        <w:t>6.1.1.14.1</w:t>
      </w:r>
      <w:r>
        <w:tab/>
        <w:t>Test Purpose (TP)</w:t>
      </w:r>
    </w:p>
    <w:p w14:paraId="2B7089E0" w14:textId="77777777" w:rsidR="00C16E65" w:rsidRDefault="00C16E65" w:rsidP="00C16E65">
      <w:pPr>
        <w:pStyle w:val="H6"/>
      </w:pPr>
      <w:r>
        <w:t>(1)</w:t>
      </w:r>
    </w:p>
    <w:p w14:paraId="17662414" w14:textId="77777777" w:rsidR="00C16E65" w:rsidRDefault="00C16E65" w:rsidP="00C16E65">
      <w:pPr>
        <w:pStyle w:val="PL"/>
      </w:pPr>
      <w:r>
        <w:rPr>
          <w:b/>
          <w:noProof w:val="0"/>
        </w:rPr>
        <w:t>with</w:t>
      </w:r>
      <w:r>
        <w:rPr>
          <w:noProof w:val="0"/>
        </w:rPr>
        <w:t xml:space="preserve"> {the UE (MCVideo Client) having an ongoing On-demand Pre-arranged Group Call with Automatic Commencement Mode }</w:t>
      </w:r>
    </w:p>
    <w:p w14:paraId="4482D49A" w14:textId="77777777" w:rsidR="00C16E65" w:rsidRDefault="00C16E65" w:rsidP="00C16E65">
      <w:pPr>
        <w:pStyle w:val="PL"/>
      </w:pPr>
      <w:r>
        <w:rPr>
          <w:noProof w:val="0"/>
        </w:rPr>
        <w:t>ensure that {</w:t>
      </w:r>
    </w:p>
    <w:p w14:paraId="6A2300C5" w14:textId="77777777" w:rsidR="00C16E65" w:rsidRDefault="00C16E65" w:rsidP="00C16E65">
      <w:pPr>
        <w:pStyle w:val="PL"/>
      </w:pPr>
      <w:r>
        <w:rPr>
          <w:noProof w:val="0"/>
        </w:rPr>
        <w:t xml:space="preserve">  </w:t>
      </w:r>
      <w:r>
        <w:rPr>
          <w:b/>
          <w:noProof w:val="0"/>
        </w:rPr>
        <w:t>when</w:t>
      </w:r>
      <w:r>
        <w:rPr>
          <w:noProof w:val="0"/>
        </w:rPr>
        <w:t xml:space="preserve"> {the MCVideo User requests to terminate the ongoing MCVideo Group Call}</w:t>
      </w:r>
    </w:p>
    <w:p w14:paraId="5BE163D3" w14:textId="77777777" w:rsidR="00C16E65" w:rsidRDefault="00C16E65" w:rsidP="00C16E65">
      <w:pPr>
        <w:pStyle w:val="PL"/>
      </w:pPr>
      <w:r>
        <w:rPr>
          <w:noProof w:val="0"/>
        </w:rPr>
        <w:t xml:space="preserve">    </w:t>
      </w:r>
      <w:r>
        <w:rPr>
          <w:b/>
          <w:noProof w:val="0"/>
        </w:rPr>
        <w:t>then</w:t>
      </w:r>
      <w:r>
        <w:rPr>
          <w:noProof w:val="0"/>
        </w:rPr>
        <w:t xml:space="preserve"> {the UE (MCVideo Client) sends a SIP BYE message, </w:t>
      </w:r>
      <w:r>
        <w:rPr>
          <w:b/>
          <w:bCs/>
          <w:noProof w:val="0"/>
        </w:rPr>
        <w:t>and</w:t>
      </w:r>
      <w:r>
        <w:rPr>
          <w:noProof w:val="0"/>
        </w:rPr>
        <w:t xml:space="preserve"> leaves the MCVideo Session }</w:t>
      </w:r>
    </w:p>
    <w:p w14:paraId="70BF82D2" w14:textId="77777777" w:rsidR="00C16E65" w:rsidRDefault="00C16E65" w:rsidP="00C16E65">
      <w:pPr>
        <w:pStyle w:val="PL"/>
      </w:pPr>
      <w:r>
        <w:rPr>
          <w:noProof w:val="0"/>
        </w:rPr>
        <w:t xml:space="preserve">            }</w:t>
      </w:r>
    </w:p>
    <w:p w14:paraId="7E0AA513" w14:textId="77777777" w:rsidR="00C16E65" w:rsidRDefault="00C16E65" w:rsidP="00C16E65">
      <w:pPr>
        <w:pStyle w:val="PL"/>
      </w:pPr>
    </w:p>
    <w:p w14:paraId="796BD497" w14:textId="77777777" w:rsidR="00C16E65" w:rsidRDefault="00C16E65" w:rsidP="00C16E65">
      <w:pPr>
        <w:pStyle w:val="H6"/>
      </w:pPr>
      <w:r>
        <w:t>(2)</w:t>
      </w:r>
    </w:p>
    <w:p w14:paraId="38C7AD73" w14:textId="77777777" w:rsidR="00C16E65" w:rsidRDefault="00C16E65" w:rsidP="00C16E65">
      <w:pPr>
        <w:pStyle w:val="PL"/>
      </w:pPr>
      <w:r>
        <w:rPr>
          <w:b/>
          <w:noProof w:val="0"/>
        </w:rPr>
        <w:t>with</w:t>
      </w:r>
      <w:r>
        <w:rPr>
          <w:noProof w:val="0"/>
        </w:rPr>
        <w:t xml:space="preserve"> { the UE (MCVideo Client) registered and authorised for MCVideo Service }</w:t>
      </w:r>
    </w:p>
    <w:p w14:paraId="5F55F3B6" w14:textId="77777777" w:rsidR="00C16E65" w:rsidRDefault="00C16E65" w:rsidP="00C16E65">
      <w:pPr>
        <w:pStyle w:val="PL"/>
      </w:pPr>
      <w:r>
        <w:rPr>
          <w:noProof w:val="0"/>
        </w:rPr>
        <w:t>ensure that {</w:t>
      </w:r>
    </w:p>
    <w:p w14:paraId="7F736C46" w14:textId="77777777" w:rsidR="00C16E65" w:rsidRDefault="00C16E65" w:rsidP="00C16E65">
      <w:pPr>
        <w:pStyle w:val="PL"/>
      </w:pPr>
      <w:r>
        <w:rPr>
          <w:noProof w:val="0"/>
        </w:rPr>
        <w:t xml:space="preserve">  </w:t>
      </w:r>
      <w:r>
        <w:rPr>
          <w:b/>
          <w:noProof w:val="0"/>
        </w:rPr>
        <w:t>when</w:t>
      </w:r>
      <w:r>
        <w:rPr>
          <w:noProof w:val="0"/>
        </w:rPr>
        <w:t xml:space="preserve"> { the MCVideo User requests the re-join the previous MCVideo On-demand Pre-arranged Group Call }</w:t>
      </w:r>
    </w:p>
    <w:p w14:paraId="0A0DAD7F" w14:textId="71120852" w:rsidR="00C16E65" w:rsidRDefault="00C16E65" w:rsidP="00C16E65">
      <w:pPr>
        <w:pStyle w:val="PL"/>
      </w:pPr>
      <w:r>
        <w:rPr>
          <w:noProof w:val="0"/>
        </w:rPr>
        <w:t xml:space="preserve">    </w:t>
      </w:r>
      <w:r>
        <w:rPr>
          <w:b/>
          <w:noProof w:val="0"/>
        </w:rPr>
        <w:t>then</w:t>
      </w:r>
      <w:r>
        <w:rPr>
          <w:noProof w:val="0"/>
        </w:rPr>
        <w:t xml:space="preserve"> { the UE (MCVideo Client) requests to re-join</w:t>
      </w:r>
      <w:r w:rsidR="009905FE">
        <w:rPr>
          <w:noProof w:val="0"/>
        </w:rPr>
        <w:t xml:space="preserve"> </w:t>
      </w:r>
      <w:r>
        <w:rPr>
          <w:noProof w:val="0"/>
        </w:rPr>
        <w:t>the Pre-arranged Group Call by sending a SIP INVITE message }</w:t>
      </w:r>
    </w:p>
    <w:p w14:paraId="49C5A28D" w14:textId="77777777" w:rsidR="00C16E65" w:rsidRDefault="00C16E65" w:rsidP="00C16E65">
      <w:pPr>
        <w:pStyle w:val="PL"/>
      </w:pPr>
      <w:r>
        <w:rPr>
          <w:noProof w:val="0"/>
        </w:rPr>
        <w:t xml:space="preserve">            }</w:t>
      </w:r>
    </w:p>
    <w:p w14:paraId="3DF9C4A7" w14:textId="77777777" w:rsidR="00C16E65" w:rsidRDefault="00C16E65" w:rsidP="00C16E65">
      <w:pPr>
        <w:pStyle w:val="PL"/>
      </w:pPr>
    </w:p>
    <w:p w14:paraId="31FA14CF" w14:textId="77777777" w:rsidR="00C16E65" w:rsidRDefault="00C16E65" w:rsidP="00C16E65">
      <w:pPr>
        <w:pStyle w:val="H6"/>
      </w:pPr>
      <w:r>
        <w:t>(3)</w:t>
      </w:r>
    </w:p>
    <w:p w14:paraId="61FD1061" w14:textId="77777777" w:rsidR="00C16E65" w:rsidRDefault="00C16E65" w:rsidP="00C16E65">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46A4882" w14:textId="77777777" w:rsidR="00C16E65" w:rsidRDefault="00C16E65" w:rsidP="00C16E65">
      <w:pPr>
        <w:pStyle w:val="PL"/>
      </w:pPr>
      <w:r>
        <w:rPr>
          <w:noProof w:val="0"/>
        </w:rPr>
        <w:t>ensure that {</w:t>
      </w:r>
    </w:p>
    <w:p w14:paraId="3C6C72F3" w14:textId="77777777" w:rsidR="00C16E65" w:rsidRDefault="00C16E65" w:rsidP="00C16E65">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782B84F" w14:textId="77777777" w:rsidR="00C16E65" w:rsidRDefault="00C16E65" w:rsidP="00C16E65">
      <w:pPr>
        <w:pStyle w:val="PL"/>
      </w:pPr>
      <w:r>
        <w:rPr>
          <w:noProof w:val="0"/>
        </w:rPr>
        <w:t xml:space="preserve">    </w:t>
      </w:r>
      <w:r>
        <w:rPr>
          <w:b/>
          <w:noProof w:val="0"/>
        </w:rPr>
        <w:t>then</w:t>
      </w:r>
      <w:r>
        <w:rPr>
          <w:noProof w:val="0"/>
        </w:rPr>
        <w:t xml:space="preserve"> {the UE (MCVideo Client) provides media transmission notification to the MCVideo User  }</w:t>
      </w:r>
    </w:p>
    <w:p w14:paraId="5CE574FB" w14:textId="77777777" w:rsidR="00C16E65" w:rsidRDefault="00C16E65" w:rsidP="00C16E65">
      <w:pPr>
        <w:pStyle w:val="PL"/>
      </w:pPr>
      <w:r>
        <w:rPr>
          <w:noProof w:val="0"/>
        </w:rPr>
        <w:t xml:space="preserve">            }</w:t>
      </w:r>
    </w:p>
    <w:p w14:paraId="69C5A98E" w14:textId="77777777" w:rsidR="00C16E65" w:rsidRDefault="00C16E65" w:rsidP="00C16E65">
      <w:pPr>
        <w:pStyle w:val="PL"/>
      </w:pPr>
    </w:p>
    <w:p w14:paraId="5F06ADC3" w14:textId="77777777" w:rsidR="00C16E65" w:rsidRDefault="00C16E65" w:rsidP="00C16E65">
      <w:pPr>
        <w:pStyle w:val="H6"/>
      </w:pPr>
      <w:r>
        <w:t>(4)</w:t>
      </w:r>
    </w:p>
    <w:p w14:paraId="1E44F160" w14:textId="77777777" w:rsidR="00C16E65" w:rsidRDefault="00C16E65" w:rsidP="00C16E65">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55ECBA0E" w14:textId="77777777" w:rsidR="00C16E65" w:rsidRDefault="00C16E65" w:rsidP="00C16E65">
      <w:pPr>
        <w:pStyle w:val="PL"/>
      </w:pPr>
      <w:r>
        <w:rPr>
          <w:noProof w:val="0"/>
        </w:rPr>
        <w:t>ensure that {</w:t>
      </w:r>
    </w:p>
    <w:p w14:paraId="75AA7E2E" w14:textId="77777777" w:rsidR="00C16E65" w:rsidRDefault="00C16E65" w:rsidP="00C16E65">
      <w:pPr>
        <w:pStyle w:val="PL"/>
      </w:pPr>
      <w:r>
        <w:rPr>
          <w:noProof w:val="0"/>
        </w:rPr>
        <w:t xml:space="preserve">  </w:t>
      </w:r>
      <w:r>
        <w:rPr>
          <w:b/>
          <w:noProof w:val="0"/>
        </w:rPr>
        <w:t>when</w:t>
      </w:r>
      <w:r>
        <w:rPr>
          <w:noProof w:val="0"/>
        </w:rPr>
        <w:t xml:space="preserve"> { the MCVideo User requests permission to receive media }</w:t>
      </w:r>
    </w:p>
    <w:p w14:paraId="28B79569" w14:textId="77777777" w:rsidR="00C16E65" w:rsidRDefault="00C16E65" w:rsidP="00C16E65">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Idle }</w:t>
      </w:r>
    </w:p>
    <w:p w14:paraId="25EBA9CC" w14:textId="77777777" w:rsidR="00C16E65" w:rsidRDefault="00C16E65" w:rsidP="00C16E65">
      <w:pPr>
        <w:pStyle w:val="PL"/>
      </w:pPr>
      <w:r>
        <w:rPr>
          <w:noProof w:val="0"/>
        </w:rPr>
        <w:t xml:space="preserve">            </w:t>
      </w:r>
    </w:p>
    <w:p w14:paraId="5CDDC9FB" w14:textId="77777777" w:rsidR="00C16E65" w:rsidRDefault="00C16E65" w:rsidP="00C16E65">
      <w:pPr>
        <w:pStyle w:val="PL"/>
      </w:pPr>
    </w:p>
    <w:p w14:paraId="439A77FA" w14:textId="77777777" w:rsidR="00C16E65" w:rsidRDefault="00C16E65" w:rsidP="00C16E65">
      <w:pPr>
        <w:pStyle w:val="H6"/>
      </w:pPr>
      <w:r>
        <w:t>(5)</w:t>
      </w:r>
    </w:p>
    <w:p w14:paraId="17F98AD7" w14:textId="77777777" w:rsidR="00C16E65" w:rsidRDefault="00C16E65" w:rsidP="00C16E65">
      <w:pPr>
        <w:pStyle w:val="PL"/>
      </w:pPr>
      <w:r>
        <w:rPr>
          <w:b/>
          <w:noProof w:val="0"/>
        </w:rPr>
        <w:t>with</w:t>
      </w:r>
      <w:r>
        <w:rPr>
          <w:noProof w:val="0"/>
        </w:rPr>
        <w:t xml:space="preserve"> { the UE (MCVideo Client) having an ongoing On-demand Pre-arranged Group Call with Automatic Commencement Mode }</w:t>
      </w:r>
    </w:p>
    <w:p w14:paraId="5B50057D" w14:textId="77777777" w:rsidR="00C16E65" w:rsidRDefault="00C16E65" w:rsidP="00C16E65">
      <w:pPr>
        <w:pStyle w:val="PL"/>
      </w:pPr>
      <w:r>
        <w:rPr>
          <w:noProof w:val="0"/>
        </w:rPr>
        <w:t>ensure that {</w:t>
      </w:r>
    </w:p>
    <w:p w14:paraId="27EF6CC5" w14:textId="77777777" w:rsidR="00C16E65" w:rsidRDefault="00C16E65" w:rsidP="00C16E65">
      <w:pPr>
        <w:pStyle w:val="PL"/>
      </w:pPr>
      <w:r>
        <w:rPr>
          <w:noProof w:val="0"/>
        </w:rPr>
        <w:t xml:space="preserve">  </w:t>
      </w:r>
      <w:r>
        <w:rPr>
          <w:b/>
          <w:noProof w:val="0"/>
        </w:rPr>
        <w:t>when</w:t>
      </w:r>
      <w:r>
        <w:rPr>
          <w:noProof w:val="0"/>
        </w:rPr>
        <w:t xml:space="preserve"> { the UE (MCVideo Client) receives a SIP BYE message }</w:t>
      </w:r>
    </w:p>
    <w:p w14:paraId="272C8BAC" w14:textId="77777777" w:rsidR="00C16E65" w:rsidRDefault="00C16E65" w:rsidP="00C16E65">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72F7119C" w14:textId="77777777" w:rsidR="00C16E65" w:rsidRDefault="00C16E65" w:rsidP="00C16E65">
      <w:pPr>
        <w:pStyle w:val="PL"/>
      </w:pPr>
      <w:r>
        <w:rPr>
          <w:noProof w:val="0"/>
        </w:rPr>
        <w:t xml:space="preserve">          }</w:t>
      </w:r>
    </w:p>
    <w:p w14:paraId="0B6B7C7F" w14:textId="77777777" w:rsidR="00C16E65" w:rsidRDefault="00C16E65" w:rsidP="00C16E65">
      <w:pPr>
        <w:pStyle w:val="PL"/>
      </w:pPr>
    </w:p>
    <w:p w14:paraId="3593BA20" w14:textId="77777777" w:rsidR="00C16E65" w:rsidRDefault="00C16E65" w:rsidP="00C16E65">
      <w:pPr>
        <w:pStyle w:val="H6"/>
      </w:pPr>
      <w:r>
        <w:t>6.1.1.14.2</w:t>
      </w:r>
      <w:r>
        <w:tab/>
        <w:t>Conformance requirements</w:t>
      </w:r>
    </w:p>
    <w:p w14:paraId="7F583AFB" w14:textId="77777777" w:rsidR="00C16E65" w:rsidRDefault="00C16E65" w:rsidP="00C16E65">
      <w:r w:rsidRPr="003E762B">
        <w:t>References: The conformance requirements covered in the current Test Case are specified in: TS 24.281, clauses 9.2.1.2.4.1, 9.2.1.2.1.1, 6.2.1, 9.2.1.2.3.3, 6.2.6</w:t>
      </w:r>
      <w:r>
        <w:t xml:space="preserve">, TS 24.581 </w:t>
      </w:r>
      <w:r w:rsidRPr="003568F5">
        <w:t>6.2.5.3.2, 6.2.5.3.3, 6.2.5.4.5, 6.2.5.5.5</w:t>
      </w:r>
      <w:r w:rsidRPr="003E762B">
        <w:t>.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6DBBBD2" w14:textId="77777777" w:rsidR="00C16E65" w:rsidRDefault="00C16E65" w:rsidP="00C16E65">
      <w:r>
        <w:t xml:space="preserve">[TS 24.281, clause </w:t>
      </w:r>
      <w:r w:rsidRPr="00FA4D2E">
        <w:t>9.2.1.2.4.1</w:t>
      </w:r>
      <w:r>
        <w:t>]</w:t>
      </w:r>
    </w:p>
    <w:p w14:paraId="66C1653E" w14:textId="77777777" w:rsidR="00C16E65" w:rsidRPr="0079589D" w:rsidRDefault="00C16E65" w:rsidP="00C16E65">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2455E267" w14:textId="77777777" w:rsidR="00C16E65" w:rsidRPr="0079589D" w:rsidRDefault="00C16E65" w:rsidP="00C16E65">
      <w:pPr>
        <w:pStyle w:val="NO"/>
      </w:pPr>
      <w:r w:rsidRPr="0079589D">
        <w:t>NOTE:</w:t>
      </w:r>
      <w:r w:rsidRPr="0079589D">
        <w:tab/>
      </w:r>
      <w:r w:rsidRPr="0079589D">
        <w:rPr>
          <w:lang w:eastAsia="ko-KR"/>
        </w:rPr>
        <w:t>How an MCVideo client is informed whether it comes back from out of coverage is out of scope of present document.</w:t>
      </w:r>
    </w:p>
    <w:p w14:paraId="0DDB4BF5" w14:textId="77777777" w:rsidR="00C16E65" w:rsidRPr="0079589D" w:rsidRDefault="00C16E65" w:rsidP="00C16E65">
      <w:pPr>
        <w:rPr>
          <w:lang w:eastAsia="ko-KR"/>
        </w:rPr>
      </w:pPr>
      <w:r w:rsidRPr="0079589D">
        <w:t>The MCVideo client</w:t>
      </w:r>
      <w:r w:rsidRPr="0079589D">
        <w:rPr>
          <w:lang w:eastAsia="ko-KR"/>
        </w:rPr>
        <w:t xml:space="preserve"> shall follow the procedures specified in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0FDB4DF" w14:textId="77777777" w:rsidR="00C16E65" w:rsidRPr="003568F5" w:rsidRDefault="00C16E65" w:rsidP="00C16E65">
      <w:pPr>
        <w:rPr>
          <w:lang w:val="en-US"/>
        </w:rPr>
      </w:pPr>
      <w:r w:rsidRPr="003568F5">
        <w:rPr>
          <w:lang w:val="en-US"/>
        </w:rPr>
        <w:t>[TS 24.281, clause 9.2.1.2.1.1]</w:t>
      </w:r>
    </w:p>
    <w:p w14:paraId="101091B3" w14:textId="77777777" w:rsidR="00C16E65" w:rsidRPr="0079589D" w:rsidRDefault="00C16E65" w:rsidP="00C16E65">
      <w:r w:rsidRPr="0079589D">
        <w:t>Upon receiving a request from an MCVideo user to establish an MCVideo prearranged group session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66B24CD4" w14:textId="77777777" w:rsidR="00C16E65" w:rsidRPr="0079589D" w:rsidRDefault="00C16E65" w:rsidP="00C16E65">
      <w:r w:rsidRPr="0079589D">
        <w:t>The MC</w:t>
      </w:r>
      <w:r w:rsidRPr="0079589D">
        <w:rPr>
          <w:rFonts w:hint="eastAsia"/>
          <w:lang w:eastAsia="zh-CN"/>
        </w:rPr>
        <w:t>Video</w:t>
      </w:r>
      <w:r w:rsidRPr="0079589D">
        <w:t xml:space="preserve"> client:</w:t>
      </w:r>
    </w:p>
    <w:p w14:paraId="613A41D2" w14:textId="77777777" w:rsidR="00C16E65" w:rsidRPr="0079589D" w:rsidRDefault="00C16E65" w:rsidP="00C16E65">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t>clause</w:t>
      </w:r>
      <w:r w:rsidRPr="0079589D">
        <w:t> </w:t>
      </w:r>
      <w:r w:rsidRPr="0073469F">
        <w:t>6.2.8.1.1</w:t>
      </w:r>
      <w:r w:rsidRPr="0079589D">
        <w:t>;</w:t>
      </w:r>
    </w:p>
    <w:p w14:paraId="12FC0935" w14:textId="77777777" w:rsidR="00C16E65" w:rsidRPr="0079589D" w:rsidRDefault="00C16E65" w:rsidP="00C16E65">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6.2.8.1.9</w:t>
      </w:r>
      <w:r w:rsidRPr="0079589D">
        <w:t>;</w:t>
      </w:r>
    </w:p>
    <w:p w14:paraId="69F9E9A7" w14:textId="77777777" w:rsidR="00C16E65" w:rsidRPr="0079589D" w:rsidRDefault="00C16E65" w:rsidP="00C16E65">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33859CBC" w14:textId="77777777" w:rsidR="00C16E65" w:rsidRPr="0079589D" w:rsidRDefault="00C16E65" w:rsidP="00C16E65">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27DAB5CF" w14:textId="77777777" w:rsidR="00C16E65" w:rsidRPr="0079589D" w:rsidRDefault="00C16E65" w:rsidP="00C16E65">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0C7D940E" w14:textId="77777777" w:rsidR="00C16E65" w:rsidRPr="0079589D" w:rsidRDefault="00C16E65" w:rsidP="00C16E65">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A585FF" w14:textId="77777777" w:rsidR="00C16E65" w:rsidRPr="0079589D" w:rsidRDefault="00C16E65" w:rsidP="00C16E65">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11126839" w14:textId="77777777" w:rsidR="00C16E65" w:rsidRPr="0079589D" w:rsidRDefault="00C16E65" w:rsidP="00C16E65">
      <w:pPr>
        <w:pStyle w:val="B1"/>
      </w:pPr>
      <w:r w:rsidRPr="0079589D">
        <w:t>8)</w:t>
      </w:r>
      <w:r w:rsidRPr="0079589D">
        <w:tab/>
        <w:t>should include the "timer" option tag in the Supported header field;</w:t>
      </w:r>
    </w:p>
    <w:p w14:paraId="0A350B5B" w14:textId="77777777" w:rsidR="00C16E65" w:rsidRPr="0079589D" w:rsidRDefault="00C16E65" w:rsidP="00C16E65">
      <w:pPr>
        <w:pStyle w:val="B1"/>
      </w:pPr>
      <w:r w:rsidRPr="0079589D">
        <w:t>9)</w:t>
      </w:r>
      <w:r w:rsidRPr="0079589D">
        <w:tab/>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300161D3" w14:textId="77777777" w:rsidR="00C16E65" w:rsidRPr="0079589D" w:rsidRDefault="00C16E65" w:rsidP="00C16E65">
      <w:pPr>
        <w:pStyle w:val="B1"/>
      </w:pPr>
      <w:r w:rsidRPr="0079589D">
        <w:t>10)</w:t>
      </w:r>
      <w:r w:rsidRPr="0079589D">
        <w:tab/>
        <w:t>shall set the Request-URI of the SIP INVITE request to the public service identity identifying the participating MCVideo function serving the MCVideo user;</w:t>
      </w:r>
    </w:p>
    <w:p w14:paraId="4012A53B" w14:textId="77777777" w:rsidR="00C16E65" w:rsidRPr="0079589D" w:rsidRDefault="00C16E65" w:rsidP="00C16E65">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2659B083" w14:textId="77777777" w:rsidR="00C16E65" w:rsidRPr="0079589D" w:rsidRDefault="00C16E65" w:rsidP="00C16E65">
      <w:pPr>
        <w:pStyle w:val="B1"/>
      </w:pPr>
      <w:r w:rsidRPr="0079589D">
        <w:t>11)</w:t>
      </w:r>
      <w:r w:rsidRPr="0079589D">
        <w:tab/>
        <w:t>may include a P-Preferred-Identity header field in the SIP INVITE request containing a public user identity as specified in 3GPP TS 24.229 [</w:t>
      </w:r>
      <w:r w:rsidRPr="0079589D">
        <w:rPr>
          <w:noProof/>
          <w:lang w:eastAsia="zh-CN"/>
        </w:rPr>
        <w:t>11</w:t>
      </w:r>
      <w:r w:rsidRPr="0079589D">
        <w:t>];</w:t>
      </w:r>
    </w:p>
    <w:p w14:paraId="59D55087" w14:textId="77777777" w:rsidR="00C16E65" w:rsidRPr="0079589D" w:rsidRDefault="00C16E65" w:rsidP="00C16E65">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t>clause</w:t>
      </w:r>
      <w:r w:rsidRPr="0079589D">
        <w:t> </w:t>
      </w:r>
      <w:r>
        <w:rPr>
          <w:lang w:val="en-US" w:eastAsia="zh-CN"/>
        </w:rPr>
        <w:t>6.2.8.1.2</w:t>
      </w:r>
      <w:r w:rsidRPr="0079589D">
        <w:t>;</w:t>
      </w:r>
    </w:p>
    <w:p w14:paraId="677F3B0F" w14:textId="77777777" w:rsidR="00C16E65" w:rsidRPr="0079589D" w:rsidRDefault="00C16E65" w:rsidP="00C16E65">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t>"MV</w:t>
      </w:r>
      <w:r w:rsidRPr="0079589D">
        <w:t xml:space="preserve">IG 2: in-progress" or </w:t>
      </w:r>
      <w:r>
        <w:t>"MV</w:t>
      </w:r>
      <w:r w:rsidRPr="0079589D">
        <w:t xml:space="preserve">IG </w:t>
      </w:r>
      <w:r>
        <w:rPr>
          <w:lang w:val="en-US"/>
        </w:rPr>
        <w:t>4</w:t>
      </w:r>
      <w:r w:rsidRPr="0079589D">
        <w:t xml:space="preserve">: confirm-pending" shall include the Resource-Priority header field and comply with the procedures in </w:t>
      </w:r>
      <w:r>
        <w:t>clause</w:t>
      </w:r>
      <w:r w:rsidRPr="0079589D">
        <w:t> </w:t>
      </w:r>
      <w:r>
        <w:rPr>
          <w:lang w:val="en-US" w:eastAsia="zh-CN"/>
        </w:rPr>
        <w:t>6.2.8.1.12</w:t>
      </w:r>
      <w:r w:rsidRPr="0079589D">
        <w:t>;</w:t>
      </w:r>
    </w:p>
    <w:p w14:paraId="17099D7F" w14:textId="77777777" w:rsidR="00C16E65" w:rsidRPr="0079589D" w:rsidRDefault="00C16E65" w:rsidP="00C16E65">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6EBCBF4" w14:textId="77777777" w:rsidR="00C16E65" w:rsidRPr="0079589D" w:rsidRDefault="00C16E65" w:rsidP="00C16E65">
      <w:pPr>
        <w:pStyle w:val="B2"/>
      </w:pPr>
      <w:r w:rsidRPr="0079589D">
        <w:t>a)</w:t>
      </w:r>
      <w:r w:rsidRPr="0079589D">
        <w:tab/>
        <w:t>the &lt;session-type&gt; element set to a value of "prearranged";</w:t>
      </w:r>
    </w:p>
    <w:p w14:paraId="7EFC4008" w14:textId="77777777" w:rsidR="00C16E65" w:rsidRPr="0079589D" w:rsidRDefault="00C16E65" w:rsidP="00C16E65">
      <w:pPr>
        <w:pStyle w:val="B2"/>
      </w:pPr>
      <w:r w:rsidRPr="0079589D">
        <w:t>b)</w:t>
      </w:r>
      <w:r w:rsidRPr="0079589D">
        <w:tab/>
        <w:t>the &lt;mc</w:t>
      </w:r>
      <w:r w:rsidRPr="0079589D">
        <w:rPr>
          <w:rFonts w:hint="eastAsia"/>
          <w:lang w:eastAsia="zh-CN"/>
        </w:rPr>
        <w:t>video</w:t>
      </w:r>
      <w:r w:rsidRPr="0079589D">
        <w:t>-request-uri&gt; element set to the group identity;</w:t>
      </w:r>
    </w:p>
    <w:p w14:paraId="2E315E6E" w14:textId="77777777" w:rsidR="00C16E65" w:rsidRPr="0079589D" w:rsidRDefault="00C16E65" w:rsidP="00C16E65">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37006E9D" w14:textId="77777777" w:rsidR="00C16E65" w:rsidRPr="0079589D" w:rsidRDefault="00C16E65" w:rsidP="00C16E65">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26A04FE8" w14:textId="77777777" w:rsidR="00C16E65" w:rsidRPr="0079589D" w:rsidRDefault="00C16E65" w:rsidP="00C16E65">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6F264D12" w14:textId="77777777" w:rsidR="00C16E65" w:rsidRPr="0079589D" w:rsidRDefault="00C16E65" w:rsidP="00C16E65">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2B67AAEB" w14:textId="2A166F96" w:rsidR="00C16E65" w:rsidRPr="0079589D" w:rsidRDefault="00C16E65" w:rsidP="00C16E65">
      <w:pPr>
        <w:pStyle w:val="NO"/>
      </w:pPr>
      <w:r w:rsidRPr="0079589D">
        <w:t>NOTE 4:</w:t>
      </w:r>
      <w:r w:rsidRPr="0079589D">
        <w:tab/>
        <w:t>The MC</w:t>
      </w:r>
      <w:r w:rsidRPr="0079589D">
        <w:rPr>
          <w:rFonts w:hint="eastAsia"/>
          <w:lang w:eastAsia="zh-CN"/>
        </w:rPr>
        <w:t>Video</w:t>
      </w:r>
      <w:r w:rsidRPr="0079589D">
        <w:t xml:space="preserve"> client is informed about temporary groups and </w:t>
      </w:r>
      <w:r w:rsidR="009905FE" w:rsidRPr="0079589D">
        <w:t>regrouping</w:t>
      </w:r>
      <w:r w:rsidRPr="0079589D">
        <w:t xml:space="preserve"> of MC</w:t>
      </w:r>
      <w:r w:rsidRPr="0079589D">
        <w:rPr>
          <w:rFonts w:hint="eastAsia"/>
          <w:lang w:eastAsia="zh-CN"/>
        </w:rPr>
        <w:t>Video</w:t>
      </w:r>
      <w:r w:rsidRPr="0079589D">
        <w:t xml:space="preserve"> groups that the user is a member of as specified in 3GPP TS 24.481 [</w:t>
      </w:r>
      <w:r w:rsidRPr="0079589D">
        <w:rPr>
          <w:lang w:eastAsia="zh-CN"/>
        </w:rPr>
        <w:t>24</w:t>
      </w:r>
      <w:r w:rsidRPr="0079589D">
        <w:t>].</w:t>
      </w:r>
    </w:p>
    <w:p w14:paraId="4314CB1E" w14:textId="77777777" w:rsidR="00C16E65" w:rsidRPr="0079589D" w:rsidRDefault="00C16E65" w:rsidP="00C16E65">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0FC11E42" w14:textId="77777777" w:rsidR="00C16E65" w:rsidRDefault="00C16E65" w:rsidP="00C16E65">
      <w:pPr>
        <w:pStyle w:val="B1"/>
      </w:pPr>
      <w:r w:rsidRPr="0079589D">
        <w:t>15)</w:t>
      </w:r>
      <w:r w:rsidRPr="0079589D">
        <w:tab/>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 xml:space="preserve">; </w:t>
      </w:r>
    </w:p>
    <w:p w14:paraId="7EB29414" w14:textId="77777777" w:rsidR="00C16E65" w:rsidRPr="0079589D" w:rsidRDefault="00C16E65" w:rsidP="00C16E65">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23E7B5C2" w14:textId="77777777" w:rsidR="00C16E65" w:rsidRPr="0079589D" w:rsidRDefault="00C16E65" w:rsidP="00C16E65">
      <w:pPr>
        <w:pStyle w:val="B1"/>
      </w:pPr>
      <w:r w:rsidRPr="0079589D">
        <w:t>1</w:t>
      </w:r>
      <w:r>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0B349BF0" w14:textId="77777777" w:rsidR="00C16E65" w:rsidRPr="0079589D" w:rsidRDefault="00C16E65" w:rsidP="00C16E65">
      <w:r w:rsidRPr="0079589D">
        <w:t>On receiving a SIP 2xx response to the SIP INVITE request, the MCVideo client:</w:t>
      </w:r>
    </w:p>
    <w:p w14:paraId="7C4EEC19" w14:textId="77777777" w:rsidR="00C16E65" w:rsidRPr="0079589D" w:rsidRDefault="00C16E65" w:rsidP="00C16E65">
      <w:pPr>
        <w:pStyle w:val="B1"/>
      </w:pPr>
      <w:r w:rsidRPr="0079589D">
        <w:t>1)</w:t>
      </w:r>
      <w:r w:rsidRPr="0079589D">
        <w:tab/>
        <w:t>shall interact with the user plane as specified in 3GPP TS 24.581 [5] ;</w:t>
      </w:r>
    </w:p>
    <w:p w14:paraId="7AC477D6" w14:textId="77777777" w:rsidR="00C16E65" w:rsidRPr="0079589D" w:rsidRDefault="00C16E65" w:rsidP="00C16E65">
      <w:pPr>
        <w:pStyle w:val="B1"/>
      </w:pPr>
      <w:r w:rsidRPr="0079589D">
        <w:t>2)</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 xml:space="preserve">EGC 3: emergency-call-granted" or the MCVideo imminent peril group call state is set to </w:t>
      </w:r>
      <w:r>
        <w:t>"MV</w:t>
      </w:r>
      <w:r w:rsidRPr="0079589D">
        <w:t xml:space="preserve">IGC 2: imminent-peril-call-requested" or </w:t>
      </w:r>
      <w:r>
        <w:t>"MV</w:t>
      </w:r>
      <w:r w:rsidRPr="0079589D">
        <w:t xml:space="preserve">IGC 3: imminent-peril-call-granted", the MCVideo client shall perform the actions specified in </w:t>
      </w:r>
      <w:r>
        <w:t>clause</w:t>
      </w:r>
      <w:r w:rsidRPr="0079589D">
        <w:t> </w:t>
      </w:r>
      <w:r>
        <w:rPr>
          <w:lang w:val="en-US" w:eastAsia="zh-CN"/>
        </w:rPr>
        <w:t>6.2.8.1.4</w:t>
      </w:r>
      <w:r w:rsidRPr="0079589D">
        <w:t>; and</w:t>
      </w:r>
    </w:p>
    <w:p w14:paraId="5E363737" w14:textId="77777777" w:rsidR="00C16E65" w:rsidRPr="0079589D" w:rsidRDefault="00C16E65" w:rsidP="00C16E65">
      <w:pPr>
        <w:pStyle w:val="B1"/>
      </w:pPr>
      <w:r w:rsidRPr="0079589D">
        <w:t>3)</w:t>
      </w:r>
      <w:r w:rsidRPr="0079589D">
        <w:tab/>
        <w:t xml:space="preserve">may subscribe to the conference event package as specified in </w:t>
      </w:r>
      <w:r>
        <w:t>clause</w:t>
      </w:r>
      <w:r w:rsidRPr="0079589D">
        <w:t> </w:t>
      </w:r>
      <w:r>
        <w:rPr>
          <w:lang w:val="en-US" w:eastAsia="zh-CN"/>
        </w:rPr>
        <w:t>9.1.3.1</w:t>
      </w:r>
      <w:r w:rsidRPr="0079589D">
        <w:t>.</w:t>
      </w:r>
    </w:p>
    <w:p w14:paraId="60F1172A" w14:textId="77777777" w:rsidR="00C16E65" w:rsidRPr="0079589D" w:rsidRDefault="00C16E65" w:rsidP="00C16E65">
      <w:r w:rsidRPr="0079589D">
        <w:t>On receiving a SIP 4xx response, a SIP 5xx response or a SIP 6xx response to the SIP INVITE request:</w:t>
      </w:r>
    </w:p>
    <w:p w14:paraId="1C128C76" w14:textId="77777777" w:rsidR="00C16E65" w:rsidRPr="0079589D" w:rsidRDefault="00C16E65" w:rsidP="00C16E65">
      <w:pPr>
        <w:pStyle w:val="B1"/>
      </w:pPr>
      <w:r w:rsidRPr="0079589D">
        <w:t>1)</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EGC 3: emergency-call-granted"; or</w:t>
      </w:r>
    </w:p>
    <w:p w14:paraId="0EA35B6B" w14:textId="77777777" w:rsidR="00C16E65" w:rsidRPr="0079589D" w:rsidRDefault="00C16E65" w:rsidP="00C16E65">
      <w:pPr>
        <w:pStyle w:val="B1"/>
      </w:pPr>
      <w:r w:rsidRPr="0079589D">
        <w:t>2)</w:t>
      </w:r>
      <w:r w:rsidRPr="0079589D">
        <w:tab/>
        <w:t>if the MC</w:t>
      </w:r>
      <w:r w:rsidRPr="0079589D">
        <w:rPr>
          <w:rFonts w:hint="eastAsia"/>
          <w:lang w:eastAsia="zh-CN"/>
        </w:rPr>
        <w:t>Video</w:t>
      </w:r>
      <w:r w:rsidRPr="0079589D">
        <w:t xml:space="preserve"> imminent peril group call state is set to </w:t>
      </w:r>
      <w:r>
        <w:t>"MV</w:t>
      </w:r>
      <w:r w:rsidRPr="0079589D">
        <w:t xml:space="preserve">IGC 2: imminent-peril-call-requested" or </w:t>
      </w:r>
      <w:r>
        <w:t>"MV</w:t>
      </w:r>
      <w:r w:rsidRPr="0079589D">
        <w:t>IGC 3: imminent-peril-call-granted";</w:t>
      </w:r>
    </w:p>
    <w:p w14:paraId="2BF6D577" w14:textId="77777777" w:rsidR="00C16E65" w:rsidRPr="0079589D" w:rsidRDefault="00C16E65" w:rsidP="00C16E65">
      <w:r w:rsidRPr="004B283F">
        <w:t>the MC</w:t>
      </w:r>
      <w:r w:rsidRPr="004B283F">
        <w:rPr>
          <w:rFonts w:hint="eastAsia"/>
        </w:rPr>
        <w:t>Video</w:t>
      </w:r>
      <w:r w:rsidRPr="004B283F">
        <w:t xml:space="preserve"> client shall perform the actions specified in clause 6.2.8.1.5.</w:t>
      </w:r>
    </w:p>
    <w:p w14:paraId="3767F58C" w14:textId="77777777" w:rsidR="00C16E65" w:rsidRPr="0079589D" w:rsidRDefault="00C16E65" w:rsidP="00C16E65">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t>clause</w:t>
      </w:r>
      <w:r w:rsidRPr="0079589D">
        <w:t> </w:t>
      </w:r>
      <w:r>
        <w:rPr>
          <w:lang w:eastAsia="zh-CN"/>
        </w:rPr>
        <w:t>6.2.8.1.13</w:t>
      </w:r>
      <w:r w:rsidRPr="0079589D">
        <w:t>.</w:t>
      </w:r>
    </w:p>
    <w:p w14:paraId="2A43C1FE" w14:textId="77777777" w:rsidR="00C16E65" w:rsidRPr="003568F5" w:rsidRDefault="00C16E65" w:rsidP="00C16E65">
      <w:pPr>
        <w:rPr>
          <w:lang w:val="en-US"/>
        </w:rPr>
      </w:pPr>
      <w:r w:rsidRPr="003568F5">
        <w:rPr>
          <w:lang w:val="en-US"/>
        </w:rPr>
        <w:t>[TS 24.281, clause 6.2.1]</w:t>
      </w:r>
    </w:p>
    <w:p w14:paraId="047607B7" w14:textId="77777777" w:rsidR="00C16E65" w:rsidRPr="0073469F" w:rsidRDefault="00C16E65" w:rsidP="00C16E65">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F12B42C" w14:textId="77777777" w:rsidR="00C16E65" w:rsidRPr="0073469F" w:rsidRDefault="00C16E65" w:rsidP="00C16E65">
      <w:r w:rsidRPr="0073469F">
        <w:t>When composing an SDP offer according to 3GPP TS 24.229 [</w:t>
      </w:r>
      <w:r>
        <w:t>11</w:t>
      </w:r>
      <w:r w:rsidRPr="0073469F">
        <w:t xml:space="preserve">] the </w:t>
      </w:r>
      <w:r>
        <w:t>MCVideo</w:t>
      </w:r>
      <w:r w:rsidRPr="0073469F">
        <w:t xml:space="preserve"> client:</w:t>
      </w:r>
    </w:p>
    <w:p w14:paraId="4B96DAC5" w14:textId="77777777" w:rsidR="00C16E65" w:rsidRPr="0073469F" w:rsidRDefault="00C16E65" w:rsidP="00C16E65">
      <w:pPr>
        <w:pStyle w:val="B1"/>
      </w:pPr>
      <w:r w:rsidRPr="0073469F">
        <w:t>1)</w:t>
      </w:r>
      <w:r w:rsidRPr="0073469F">
        <w:tab/>
        <w:t xml:space="preserve">shall set the IP address of the </w:t>
      </w:r>
      <w:r>
        <w:t>MCVideo</w:t>
      </w:r>
      <w:r w:rsidRPr="0073469F">
        <w:t xml:space="preserve"> client for the offered </w:t>
      </w:r>
      <w:r>
        <w:t xml:space="preserve">MCVideo video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755388C9" w14:textId="77777777" w:rsidR="00C16E65" w:rsidRPr="0073469F" w:rsidRDefault="00C16E65" w:rsidP="00C16E65">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20B38354" w14:textId="77777777" w:rsidR="00C16E65" w:rsidRPr="0073469F" w:rsidRDefault="00C16E65" w:rsidP="00C16E65">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21C1EE2E" w14:textId="77777777" w:rsidR="00C16E65" w:rsidRPr="0073469F" w:rsidRDefault="00C16E65" w:rsidP="00C16E65">
      <w:pPr>
        <w:pStyle w:val="B2"/>
      </w:pPr>
      <w:r w:rsidRPr="0073469F">
        <w:t>a)</w:t>
      </w:r>
      <w:r w:rsidRPr="0073469F">
        <w:tab/>
        <w:t>the port number for the media stream selected; and</w:t>
      </w:r>
    </w:p>
    <w:p w14:paraId="27DB2B30" w14:textId="77777777" w:rsidR="00C16E65" w:rsidRDefault="00C16E65" w:rsidP="00C16E65">
      <w:pPr>
        <w:pStyle w:val="B2"/>
      </w:pPr>
      <w:r w:rsidRPr="0073469F">
        <w:t>b)</w:t>
      </w:r>
      <w:r w:rsidRPr="0073469F">
        <w:tab/>
        <w:t>the codec(s) and media parameters</w:t>
      </w:r>
      <w:r w:rsidRPr="00476B19">
        <w:t xml:space="preserve"> </w:t>
      </w:r>
      <w:r>
        <w:t>and attributes with the following clarification:</w:t>
      </w:r>
    </w:p>
    <w:p w14:paraId="1E148710" w14:textId="77777777" w:rsidR="00C16E65" w:rsidRDefault="00C16E65" w:rsidP="00C16E65">
      <w:pPr>
        <w:pStyle w:val="B3"/>
      </w:pPr>
      <w:r>
        <w:t>i)</w:t>
      </w:r>
      <w:r>
        <w:tab/>
        <w:t>if the MCVideo client is initiating a call to a group identity;</w:t>
      </w:r>
    </w:p>
    <w:p w14:paraId="148E3440" w14:textId="77777777" w:rsidR="00C16E65" w:rsidRDefault="00C16E65" w:rsidP="00C16E65">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E774102" w14:textId="77777777" w:rsidR="00C16E65" w:rsidRDefault="00C16E65" w:rsidP="00C16E65">
      <w:pPr>
        <w:pStyle w:val="B3"/>
      </w:pPr>
      <w:r>
        <w:t>iii)</w:t>
      </w:r>
      <w:r>
        <w:tab/>
        <w:t>if the MCVideo client supports the encoding name indicated in the value of the "name" attribute;</w:t>
      </w:r>
    </w:p>
    <w:p w14:paraId="3005C7B0" w14:textId="77777777" w:rsidR="00C16E65" w:rsidRDefault="00C16E65" w:rsidP="00C16E65">
      <w:pPr>
        <w:pStyle w:val="B3"/>
      </w:pPr>
      <w:r>
        <w:t>then the MCVideo client:</w:t>
      </w:r>
    </w:p>
    <w:p w14:paraId="68CA7C3C" w14:textId="77777777" w:rsidR="00C16E65" w:rsidRDefault="00C16E65" w:rsidP="00C16E65">
      <w:pPr>
        <w:pStyle w:val="B3"/>
      </w:pPr>
      <w:r>
        <w:t>i)</w:t>
      </w:r>
      <w:r>
        <w:tab/>
        <w:t>shall insert the value of the "name" attribute in the &lt;encoding name&gt; field of the "a=rtpmap" attribute as defined in IETF RFC 4566 [2]</w:t>
      </w:r>
      <w:r w:rsidRPr="0073469F">
        <w:t>; and</w:t>
      </w:r>
    </w:p>
    <w:p w14:paraId="3B0CE6B5" w14:textId="77777777" w:rsidR="00C16E65" w:rsidRDefault="00C16E65" w:rsidP="00C16E65">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78FB9095" w14:textId="77777777" w:rsidR="00C16E65" w:rsidRPr="0073469F" w:rsidRDefault="00C16E65" w:rsidP="00C16E65">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65E6945F" w14:textId="77777777" w:rsidR="00C16E65" w:rsidRPr="0073469F" w:rsidRDefault="00C16E65" w:rsidP="00C16E65">
      <w:pPr>
        <w:pStyle w:val="B2"/>
      </w:pPr>
      <w:r w:rsidRPr="0073469F">
        <w:t>a)</w:t>
      </w:r>
      <w:r w:rsidRPr="0073469F">
        <w:tab/>
        <w:t>the port number for the media stream selected; and</w:t>
      </w:r>
    </w:p>
    <w:p w14:paraId="59D6DE3F" w14:textId="77777777" w:rsidR="00C16E65" w:rsidRDefault="00C16E65" w:rsidP="00C16E65">
      <w:pPr>
        <w:pStyle w:val="B2"/>
      </w:pPr>
      <w:r w:rsidRPr="0073469F">
        <w:t>b)</w:t>
      </w:r>
      <w:r w:rsidRPr="0073469F">
        <w:tab/>
        <w:t>the codec(s) and media parameters</w:t>
      </w:r>
      <w:r w:rsidRPr="00476B19">
        <w:t xml:space="preserve"> </w:t>
      </w:r>
      <w:r>
        <w:t>and attributes with the following clarification:</w:t>
      </w:r>
    </w:p>
    <w:p w14:paraId="2318F9A5" w14:textId="77777777" w:rsidR="00C16E65" w:rsidRDefault="00C16E65" w:rsidP="00C16E65">
      <w:pPr>
        <w:pStyle w:val="B3"/>
      </w:pPr>
      <w:r>
        <w:t>i)</w:t>
      </w:r>
      <w:r>
        <w:tab/>
        <w:t>if the MC</w:t>
      </w:r>
      <w:r>
        <w:rPr>
          <w:rFonts w:hint="eastAsia"/>
          <w:lang w:eastAsia="zh-CN"/>
        </w:rPr>
        <w:t>Video</w:t>
      </w:r>
      <w:r>
        <w:t xml:space="preserve"> client is initiating a call to a group identity;</w:t>
      </w:r>
    </w:p>
    <w:p w14:paraId="102DF1DB" w14:textId="77777777" w:rsidR="00C16E65" w:rsidRDefault="00C16E65" w:rsidP="00C16E65">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DA419E7" w14:textId="77777777" w:rsidR="00C16E65" w:rsidRDefault="00C16E65" w:rsidP="00C16E65">
      <w:pPr>
        <w:pStyle w:val="B3"/>
      </w:pPr>
      <w:r>
        <w:t>iii)</w:t>
      </w:r>
      <w:r>
        <w:tab/>
        <w:t>if the MCVideo client supports the encoding name indicated in the value of the "name" attribute;</w:t>
      </w:r>
    </w:p>
    <w:p w14:paraId="2B82875D" w14:textId="77777777" w:rsidR="00C16E65" w:rsidRDefault="00C16E65" w:rsidP="00C16E65">
      <w:pPr>
        <w:pStyle w:val="B3"/>
      </w:pPr>
      <w:r>
        <w:t>then the MCVideo client:</w:t>
      </w:r>
    </w:p>
    <w:p w14:paraId="498FC976" w14:textId="77777777" w:rsidR="00C16E65" w:rsidRDefault="00C16E65" w:rsidP="00C16E65">
      <w:pPr>
        <w:pStyle w:val="B3"/>
      </w:pPr>
      <w:r>
        <w:t>i)</w:t>
      </w:r>
      <w:r>
        <w:tab/>
        <w:t>shall insert the value of the "name" attribute in the &lt;encoding name&gt; field of the "a=rtpmap" attribute as defined in IETF RFC 4566 [2]</w:t>
      </w:r>
      <w:r w:rsidRPr="0073469F">
        <w:t xml:space="preserve">; </w:t>
      </w:r>
    </w:p>
    <w:p w14:paraId="2C308311" w14:textId="77777777" w:rsidR="00C16E65" w:rsidRDefault="00C16E65" w:rsidP="00C16E65">
      <w:pPr>
        <w:pStyle w:val="B2"/>
      </w:pPr>
      <w:r>
        <w:t>c)</w:t>
      </w:r>
      <w:r>
        <w:tab/>
        <w:t>if the SDP offer is for an ambient viewing call:</w:t>
      </w:r>
    </w:p>
    <w:p w14:paraId="5C20FCCA" w14:textId="77777777" w:rsidR="00C16E65" w:rsidRDefault="00C16E65" w:rsidP="00C16E65">
      <w:pPr>
        <w:pStyle w:val="B3"/>
      </w:pPr>
      <w:r>
        <w:t>i)</w:t>
      </w:r>
      <w:r>
        <w:tab/>
        <w:t>if this is a remotely initiated ambient viewing call, include an "a=recvonly" attribute; or</w:t>
      </w:r>
    </w:p>
    <w:p w14:paraId="788EB483" w14:textId="77777777" w:rsidR="00C16E65" w:rsidRPr="00F07A7F" w:rsidRDefault="00C16E65" w:rsidP="00C16E65">
      <w:pPr>
        <w:pStyle w:val="B3"/>
      </w:pPr>
      <w:r>
        <w:t>ii)</w:t>
      </w:r>
      <w:r>
        <w:tab/>
        <w:t>if this is a locally initiated ambient viewing call, include an "a=sendonly" attribute; and</w:t>
      </w:r>
    </w:p>
    <w:p w14:paraId="15AFEB58" w14:textId="77777777" w:rsidR="00C16E65" w:rsidRPr="00E340FB" w:rsidRDefault="00C16E65" w:rsidP="00C16E65">
      <w:pPr>
        <w:pStyle w:val="B2"/>
        <w:rPr>
          <w:lang w:eastAsia="zh-CN"/>
        </w:rPr>
      </w:pPr>
      <w:r>
        <w:t>d)</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18E45C39" w14:textId="77777777" w:rsidR="00C16E65" w:rsidRPr="0073469F" w:rsidRDefault="00C16E65" w:rsidP="00C16E65">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 xml:space="preserve">media-level section </w:t>
      </w:r>
      <w:r w:rsidRPr="0073469F">
        <w:t>as specified in 3GPP TS 24.</w:t>
      </w:r>
      <w:r>
        <w:rPr>
          <w:lang w:val="en-US"/>
        </w:rPr>
        <w:t>581</w:t>
      </w:r>
      <w:r w:rsidRPr="0073469F">
        <w:t> [</w:t>
      </w:r>
      <w:r>
        <w:rPr>
          <w:lang w:val="en-US"/>
        </w:rPr>
        <w:t>5</w:t>
      </w:r>
      <w:r w:rsidRPr="0073469F">
        <w:t>]</w:t>
      </w:r>
      <w:r>
        <w:t xml:space="preserve"> clause 12</w:t>
      </w:r>
      <w:r w:rsidRPr="0073469F">
        <w:t xml:space="preserve"> </w:t>
      </w:r>
      <w:r>
        <w:t>for a media-transmission</w:t>
      </w:r>
      <w:r w:rsidRPr="0073469F">
        <w:t xml:space="preserve"> control entity, consisting of:</w:t>
      </w:r>
    </w:p>
    <w:p w14:paraId="0BB2B49A" w14:textId="77777777" w:rsidR="00C16E65" w:rsidRPr="0045201D" w:rsidRDefault="00C16E65" w:rsidP="00C16E65">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61C72CC5" w14:textId="77777777" w:rsidR="00C16E65" w:rsidRPr="00AF7F7F" w:rsidRDefault="00C16E65" w:rsidP="00C16E65">
      <w:pPr>
        <w:pStyle w:val="B2"/>
      </w:pPr>
      <w:r>
        <w:t>b)</w:t>
      </w:r>
      <w:r>
        <w:tab/>
      </w:r>
      <w:r w:rsidRPr="0073469F">
        <w:t xml:space="preserve">the </w:t>
      </w:r>
      <w:r>
        <w:t>'fmtp' attributes as specified in 3GPP TS 24.</w:t>
      </w:r>
      <w:r>
        <w:rPr>
          <w:lang w:val="en-US"/>
        </w:rPr>
        <w:t>581</w:t>
      </w:r>
      <w:r>
        <w:t> [</w:t>
      </w:r>
      <w:r>
        <w:rPr>
          <w:lang w:val="en-US"/>
        </w:rPr>
        <w:t>5</w:t>
      </w:r>
      <w:r>
        <w:t>] clause 14</w:t>
      </w:r>
      <w:r>
        <w:rPr>
          <w:lang w:val="en-US"/>
        </w:rPr>
        <w:t>; and</w:t>
      </w:r>
    </w:p>
    <w:p w14:paraId="310D5D94" w14:textId="77777777" w:rsidR="00C16E65" w:rsidRPr="00231460" w:rsidRDefault="00C16E65" w:rsidP="00C16E65">
      <w:pPr>
        <w:pStyle w:val="B1"/>
      </w:pPr>
      <w:r>
        <w:rPr>
          <w:rFonts w:hint="eastAsia"/>
          <w:lang w:eastAsia="zh-CN"/>
        </w:rPr>
        <w:t>5</w:t>
      </w:r>
      <w:r>
        <w:t>)</w:t>
      </w:r>
      <w:r>
        <w:tab/>
        <w:t>if end-to-end security is required for a private call and the SDP offer is not for establishing a pre-established session, shall include the MIKEY</w:t>
      </w:r>
      <w:r w:rsidRPr="00F46D9C">
        <w:t>-SAKKE I_MESSAGE</w:t>
      </w:r>
      <w:r>
        <w:t xml:space="preserve"> in an "</w:t>
      </w:r>
      <w:r>
        <w:rPr>
          <w:lang w:val="en"/>
        </w:rPr>
        <w:t>a=key-mgmt" attribute as a "mikey" attribute value in the SDP offer as specified in IETF RFC 4567 [34].</w:t>
      </w:r>
    </w:p>
    <w:p w14:paraId="68CBD2B3" w14:textId="77777777" w:rsidR="00C16E65" w:rsidRPr="003568F5" w:rsidRDefault="00C16E65" w:rsidP="00C16E65">
      <w:pPr>
        <w:rPr>
          <w:lang w:val="en-US"/>
        </w:rPr>
      </w:pPr>
      <w:r w:rsidRPr="003568F5">
        <w:rPr>
          <w:lang w:val="en-US"/>
        </w:rPr>
        <w:t>[TS 24.281, clause 9.2.1.2.3.3]</w:t>
      </w:r>
    </w:p>
    <w:p w14:paraId="6E5F185B" w14:textId="77777777" w:rsidR="00C16E65" w:rsidRPr="0079589D" w:rsidRDefault="00C16E65" w:rsidP="00C16E65">
      <w:pPr>
        <w:rPr>
          <w:lang w:eastAsia="ko-KR"/>
        </w:rPr>
      </w:pPr>
      <w:r w:rsidRPr="0079589D">
        <w:rPr>
          <w:lang w:eastAsia="ko-KR"/>
        </w:rPr>
        <w:t xml:space="preserve">Upon receiving a SIP BYE request for releasing the prearranged MCVideo group call, the MCVideo client shall follow the procedures as specified in </w:t>
      </w:r>
      <w:r>
        <w:rPr>
          <w:lang w:eastAsia="ko-KR"/>
        </w:rPr>
        <w:t>clause</w:t>
      </w:r>
      <w:r w:rsidRPr="0079589D">
        <w:rPr>
          <w:lang w:eastAsia="ko-KR"/>
        </w:rPr>
        <w:t> </w:t>
      </w:r>
      <w:r>
        <w:rPr>
          <w:lang w:eastAsia="zh-CN"/>
        </w:rPr>
        <w:t>6.2.6</w:t>
      </w:r>
      <w:r w:rsidRPr="0079589D">
        <w:rPr>
          <w:lang w:eastAsia="ko-KR"/>
        </w:rPr>
        <w:t>.</w:t>
      </w:r>
    </w:p>
    <w:p w14:paraId="51365A83" w14:textId="77777777" w:rsidR="00C16E65" w:rsidRPr="003568F5" w:rsidRDefault="00C16E65" w:rsidP="00C16E65">
      <w:pPr>
        <w:rPr>
          <w:lang w:val="en-US"/>
        </w:rPr>
      </w:pPr>
      <w:r w:rsidRPr="003568F5">
        <w:rPr>
          <w:lang w:val="en-US"/>
        </w:rPr>
        <w:t>[TS 24.281, clause 6.2.6]</w:t>
      </w:r>
    </w:p>
    <w:p w14:paraId="2D3B2C62" w14:textId="77777777" w:rsidR="00C16E65" w:rsidRPr="0073469F" w:rsidRDefault="00C16E65" w:rsidP="00C16E65">
      <w:r w:rsidRPr="0073469F">
        <w:t xml:space="preserve">Upon receiving a SIP BYE request, the </w:t>
      </w:r>
      <w:r>
        <w:t>MCVideo</w:t>
      </w:r>
      <w:r w:rsidRPr="0073469F">
        <w:t xml:space="preserve"> </w:t>
      </w:r>
      <w:r>
        <w:t>client</w:t>
      </w:r>
      <w:r w:rsidRPr="0073469F">
        <w:t>:</w:t>
      </w:r>
    </w:p>
    <w:p w14:paraId="52226871" w14:textId="77777777" w:rsidR="00C16E65" w:rsidRPr="0073469F" w:rsidRDefault="00C16E65" w:rsidP="00C16E65">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0D0DA3C6" w14:textId="77777777" w:rsidR="00C16E65" w:rsidRPr="0073469F" w:rsidRDefault="00C16E65" w:rsidP="00C16E65">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5F50ABE9" w14:textId="77777777" w:rsidR="00C16E65" w:rsidRDefault="00C16E65" w:rsidP="00C16E65">
      <w:r>
        <w:t xml:space="preserve">[TS 24.581, clause </w:t>
      </w:r>
      <w:r w:rsidRPr="00E32FA1">
        <w:t>6.2.5.3.2</w:t>
      </w:r>
      <w:r>
        <w:t>]</w:t>
      </w:r>
    </w:p>
    <w:p w14:paraId="34DFE056" w14:textId="77777777" w:rsidR="00C16E65" w:rsidRPr="00A5463E" w:rsidRDefault="00C16E65" w:rsidP="00C16E65">
      <w:r w:rsidRPr="00A5463E">
        <w:t>Upon receiving the media transmission notification from the transmission control server, the transmission participant:</w:t>
      </w:r>
    </w:p>
    <w:p w14:paraId="0BAE2327" w14:textId="77777777" w:rsidR="00C16E65" w:rsidRPr="00A5463E" w:rsidRDefault="00C16E65" w:rsidP="00C16E65">
      <w:pPr>
        <w:pStyle w:val="B1"/>
      </w:pPr>
      <w:r w:rsidRPr="00A5463E">
        <w:t>1.</w:t>
      </w:r>
      <w:r w:rsidRPr="00A5463E">
        <w:tab/>
        <w:t xml:space="preserve">if the first bit in the subtype of the media transmission notification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328755D4" w14:textId="77777777" w:rsidR="00C16E65" w:rsidRPr="00A5463E" w:rsidRDefault="00C16E65" w:rsidP="00C16E65">
      <w:pPr>
        <w:pStyle w:val="B2"/>
      </w:pPr>
      <w:r w:rsidRPr="00A5463E">
        <w:t>a.</w:t>
      </w:r>
      <w:r w:rsidRPr="00A5463E">
        <w:tab/>
        <w:t>shall include the Message Type field set to '</w:t>
      </w:r>
      <w:r>
        <w:t>6</w:t>
      </w:r>
      <w:r w:rsidRPr="00A5463E">
        <w:t>' (</w:t>
      </w:r>
      <w:r>
        <w:t>M</w:t>
      </w:r>
      <w:r w:rsidRPr="00A5463E">
        <w:t>edia transmission notification); and</w:t>
      </w:r>
    </w:p>
    <w:p w14:paraId="0CF46482" w14:textId="77777777" w:rsidR="00C16E65" w:rsidRPr="00A5463E" w:rsidRDefault="00C16E65" w:rsidP="00C16E65">
      <w:pPr>
        <w:pStyle w:val="B2"/>
      </w:pPr>
      <w:r w:rsidRPr="00A5463E">
        <w:t>b.</w:t>
      </w:r>
      <w:r w:rsidRPr="00A5463E">
        <w:tab/>
        <w:t>shall include the Source field set to '0' (the transmission participant is the source);</w:t>
      </w:r>
    </w:p>
    <w:p w14:paraId="16C09570" w14:textId="77777777" w:rsidR="00C16E65" w:rsidRPr="00A5463E" w:rsidRDefault="00C16E65" w:rsidP="00C16E65">
      <w:pPr>
        <w:pStyle w:val="B1"/>
      </w:pPr>
      <w:r w:rsidRPr="00A5463E">
        <w:t>2.</w:t>
      </w:r>
      <w:r w:rsidRPr="00A5463E">
        <w:tab/>
        <w:t>shall provide media transmission notification to the user;</w:t>
      </w:r>
    </w:p>
    <w:p w14:paraId="7531A4BA" w14:textId="77777777" w:rsidR="00C16E65" w:rsidRDefault="00C16E65" w:rsidP="00C16E65">
      <w:pPr>
        <w:pStyle w:val="B1"/>
      </w:pPr>
      <w:r>
        <w:t>3</w:t>
      </w:r>
      <w:r w:rsidRPr="00A5463E">
        <w:t>.</w:t>
      </w:r>
      <w:r w:rsidRPr="00A5463E">
        <w:tab/>
        <w:t xml:space="preserve">shall </w:t>
      </w:r>
      <w:r>
        <w:t>store the User ID and the SSRC of the user transmitting the media</w:t>
      </w:r>
      <w:r w:rsidRPr="00A5463E">
        <w:t>;</w:t>
      </w:r>
    </w:p>
    <w:p w14:paraId="0C8978DF" w14:textId="77777777" w:rsidR="00C16E65" w:rsidRDefault="00C16E65" w:rsidP="00C16E65">
      <w:pPr>
        <w:pStyle w:val="B1"/>
      </w:pPr>
      <w:r>
        <w:t>4.</w:t>
      </w:r>
      <w:r>
        <w:tab/>
        <w:t xml:space="preserve">if the Reception Mode field </w:t>
      </w:r>
      <w:r w:rsidRPr="00905660">
        <w:t>is</w:t>
      </w:r>
      <w:r>
        <w:t xml:space="preserve"> set to '0' indicating automatic reception mode:</w:t>
      </w:r>
    </w:p>
    <w:p w14:paraId="10EEBBE3" w14:textId="77777777" w:rsidR="00C16E65" w:rsidRDefault="00C16E65" w:rsidP="00C16E65">
      <w:pPr>
        <w:pStyle w:val="B2"/>
      </w:pPr>
      <w:r>
        <w:t>a.</w:t>
      </w:r>
      <w:r>
        <w:tab/>
        <w:t>shall create an instance of the 'Transmission participant state transition diagram for basic reception control operation';</w:t>
      </w:r>
    </w:p>
    <w:p w14:paraId="31AAA1C6" w14:textId="77777777" w:rsidR="00C16E65" w:rsidRDefault="00C16E65" w:rsidP="00C16E65">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7A0CE625" w14:textId="77777777" w:rsidR="00C16E65" w:rsidRDefault="00C16E65" w:rsidP="00C16E65">
      <w:pPr>
        <w:pStyle w:val="B2"/>
      </w:pPr>
      <w:r>
        <w:t>c.</w:t>
      </w:r>
      <w:r>
        <w:tab/>
        <w:t>shall enter the 'U: has permission to receive' state;</w:t>
      </w:r>
    </w:p>
    <w:p w14:paraId="5BE602A4" w14:textId="77777777" w:rsidR="00C16E65" w:rsidRPr="00A5463E" w:rsidRDefault="00C16E65" w:rsidP="00C16E65">
      <w:pPr>
        <w:pStyle w:val="B1"/>
      </w:pPr>
      <w:r>
        <w:t>5</w:t>
      </w:r>
      <w:r w:rsidRPr="00A5463E">
        <w:t>.</w:t>
      </w:r>
      <w:r w:rsidRPr="00A5463E">
        <w:tab/>
        <w:t>may display the details of the incoming media to the user; and</w:t>
      </w:r>
    </w:p>
    <w:p w14:paraId="22002852" w14:textId="77777777" w:rsidR="00C16E65" w:rsidRDefault="00C16E65" w:rsidP="00C16E65">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7B1783FD" w14:textId="77777777" w:rsidR="00C16E65" w:rsidRDefault="00C16E65" w:rsidP="00C16E65">
      <w:r>
        <w:t xml:space="preserve">[TS 24.581, clause </w:t>
      </w:r>
      <w:r w:rsidRPr="00E32FA1">
        <w:t>6.2.5.3.</w:t>
      </w:r>
      <w:r>
        <w:t>3]</w:t>
      </w:r>
    </w:p>
    <w:p w14:paraId="502F7593" w14:textId="77777777" w:rsidR="00C16E65" w:rsidRPr="00A5463E" w:rsidRDefault="00C16E65" w:rsidP="00C16E65">
      <w:r w:rsidRPr="00A5463E">
        <w:t>Upon receiving an indication from the user to request permission to receive media, the transmission participant:</w:t>
      </w:r>
    </w:p>
    <w:p w14:paraId="47BE5B33" w14:textId="77777777" w:rsidR="00C16E65" w:rsidRPr="00A5463E" w:rsidRDefault="00C16E65" w:rsidP="00C16E65">
      <w:pPr>
        <w:pStyle w:val="B1"/>
      </w:pPr>
      <w:r w:rsidRPr="002364D3">
        <w:t>1</w:t>
      </w:r>
      <w:r w:rsidRPr="00A5463E">
        <w:t>.</w:t>
      </w:r>
      <w:r w:rsidRPr="00A5463E">
        <w:tab/>
        <w:t>shall send the Receive Media Request message toward the transmission control server; The Receive Media Request message:</w:t>
      </w:r>
    </w:p>
    <w:p w14:paraId="6CBD8259" w14:textId="77777777" w:rsidR="00C16E65" w:rsidRPr="00A5463E" w:rsidRDefault="00C16E65" w:rsidP="00C16E65">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t>clause</w:t>
      </w:r>
      <w:r w:rsidRPr="00A5463E">
        <w:t> 14.3.3; and</w:t>
      </w:r>
    </w:p>
    <w:p w14:paraId="3D3E93D5" w14:textId="77777777" w:rsidR="00C16E65" w:rsidRPr="002364D3" w:rsidRDefault="00C16E65" w:rsidP="00C16E65">
      <w:pPr>
        <w:pStyle w:val="B2"/>
      </w:pPr>
      <w:r w:rsidRPr="00A5463E">
        <w:t>b.</w:t>
      </w:r>
      <w:r w:rsidRPr="00A5463E">
        <w:tab/>
        <w:t xml:space="preserve">if the receive media request is a broadcast group call, system call, emergency call or an imminent peril call, shall include a </w:t>
      </w:r>
      <w:r>
        <w:t>Transmission</w:t>
      </w:r>
      <w:r w:rsidRPr="00A5463E">
        <w:t xml:space="preserve"> Indicator field indicating the relevant call types;</w:t>
      </w:r>
    </w:p>
    <w:p w14:paraId="24BA23D4" w14:textId="77777777" w:rsidR="00C16E65" w:rsidRPr="002364D3" w:rsidRDefault="00C16E65" w:rsidP="00C16E65">
      <w:pPr>
        <w:pStyle w:val="B1"/>
      </w:pPr>
      <w:r w:rsidRPr="002364D3">
        <w:t>2.</w:t>
      </w:r>
      <w:r w:rsidRPr="002364D3">
        <w:tab/>
        <w:t>shall create an instance of the 'Transmission participant state transition diagram for basic reception control operation';</w:t>
      </w:r>
    </w:p>
    <w:p w14:paraId="13FD4081" w14:textId="77777777" w:rsidR="00C16E65" w:rsidRPr="00A5463E" w:rsidRDefault="00C16E65" w:rsidP="00C16E65">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75A04916" w14:textId="77777777" w:rsidR="00C16E65" w:rsidRPr="00A5463E" w:rsidRDefault="00C16E65" w:rsidP="00C16E65">
      <w:pPr>
        <w:pStyle w:val="B1"/>
      </w:pPr>
      <w:r w:rsidRPr="00A5463E">
        <w:t>4.</w:t>
      </w:r>
      <w:r w:rsidRPr="00A5463E">
        <w:tab/>
        <w:t xml:space="preserve">shall </w:t>
      </w:r>
      <w:r w:rsidRPr="002364D3">
        <w:t xml:space="preserve">remain in </w:t>
      </w:r>
      <w:r w:rsidRPr="00A5463E">
        <w:t xml:space="preserve">the 'U: </w:t>
      </w:r>
      <w:r w:rsidRPr="002364D3">
        <w:t xml:space="preserve">reception controller' </w:t>
      </w:r>
      <w:r w:rsidRPr="00A5463E">
        <w:t>state.</w:t>
      </w:r>
    </w:p>
    <w:p w14:paraId="2120C1FC" w14:textId="77777777" w:rsidR="00C16E65" w:rsidRDefault="00C16E65" w:rsidP="00C16E65">
      <w:r>
        <w:t xml:space="preserve">[TS 24.581, clause </w:t>
      </w:r>
      <w:r w:rsidRPr="0088713C">
        <w:t>6.2.5.4.5</w:t>
      </w:r>
      <w:r>
        <w:t>]</w:t>
      </w:r>
    </w:p>
    <w:p w14:paraId="00BEB718" w14:textId="77777777" w:rsidR="00C16E65" w:rsidRPr="00A5463E" w:rsidRDefault="00C16E65" w:rsidP="00C16E65">
      <w:r w:rsidRPr="00A5463E">
        <w:t>Upon receiving a granted response for Receive media request message, the transmission participant:</w:t>
      </w:r>
    </w:p>
    <w:p w14:paraId="2F82BF54" w14:textId="77777777" w:rsidR="00C16E65" w:rsidRPr="00A5463E" w:rsidRDefault="00C16E65" w:rsidP="00C16E65">
      <w:pPr>
        <w:pStyle w:val="B1"/>
      </w:pPr>
      <w:r w:rsidRPr="00A5463E">
        <w:t>1.</w:t>
      </w:r>
      <w:r w:rsidRPr="00A5463E">
        <w:tab/>
        <w:t xml:space="preserve">if the first bit in the subtype of the Receive media response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45F2C86B" w14:textId="77777777" w:rsidR="00C16E65" w:rsidRPr="00A5463E" w:rsidRDefault="00C16E65" w:rsidP="00C16E65">
      <w:pPr>
        <w:pStyle w:val="B2"/>
      </w:pPr>
      <w:r w:rsidRPr="00A5463E">
        <w:t>a.</w:t>
      </w:r>
      <w:r w:rsidRPr="00A5463E">
        <w:tab/>
        <w:t>shall include the Message Type field set to '</w:t>
      </w:r>
      <w:r>
        <w:t>7</w:t>
      </w:r>
      <w:r w:rsidRPr="00A5463E">
        <w:t>' (Receive media response); and</w:t>
      </w:r>
    </w:p>
    <w:p w14:paraId="0DFF7A1E" w14:textId="77777777" w:rsidR="00C16E65" w:rsidRPr="00A5463E" w:rsidRDefault="00C16E65" w:rsidP="00C16E65">
      <w:pPr>
        <w:pStyle w:val="B2"/>
      </w:pPr>
      <w:r w:rsidRPr="00A5463E">
        <w:t>b.</w:t>
      </w:r>
      <w:r w:rsidRPr="00A5463E">
        <w:tab/>
        <w:t>shall include the Source field set to '0' (the transmission participant is the source);</w:t>
      </w:r>
    </w:p>
    <w:p w14:paraId="1CFC8666" w14:textId="77777777" w:rsidR="00C16E65" w:rsidRPr="00A5463E" w:rsidRDefault="00C16E65" w:rsidP="00C16E65">
      <w:pPr>
        <w:pStyle w:val="B1"/>
      </w:pPr>
      <w:r w:rsidRPr="00A5463E">
        <w:t>2.</w:t>
      </w:r>
      <w:r w:rsidRPr="00A5463E">
        <w:tab/>
        <w:t>shall provide receive media success notification to the user;</w:t>
      </w:r>
    </w:p>
    <w:p w14:paraId="1EBCC50F" w14:textId="77777777" w:rsidR="00C16E65" w:rsidRPr="00A5463E" w:rsidRDefault="00C16E65" w:rsidP="00C16E65">
      <w:pPr>
        <w:pStyle w:val="B1"/>
      </w:pPr>
      <w:r w:rsidRPr="00A5463E">
        <w:t>3.</w:t>
      </w:r>
      <w:r w:rsidRPr="00A5463E">
        <w:tab/>
        <w:t>if the Receive Media Indicator field is included and the B-bit is set to '1' (Broadcast group call), shall provide a notification to the user indicating the type of call;</w:t>
      </w:r>
    </w:p>
    <w:p w14:paraId="4AE0874C" w14:textId="77777777" w:rsidR="00C16E65" w:rsidRPr="00A5463E" w:rsidRDefault="00C16E65" w:rsidP="00C16E65">
      <w:pPr>
        <w:pStyle w:val="B1"/>
      </w:pPr>
      <w:r w:rsidRPr="00A5463E">
        <w:t>4.</w:t>
      </w:r>
      <w:r w:rsidRPr="00A5463E">
        <w:tab/>
        <w:t xml:space="preserve">shall stop timer </w:t>
      </w:r>
      <w:r>
        <w:t>T103</w:t>
      </w:r>
      <w:r w:rsidRPr="00A5463E">
        <w:t xml:space="preserve"> (Receive Media Request); and</w:t>
      </w:r>
    </w:p>
    <w:p w14:paraId="22B346F4" w14:textId="77777777" w:rsidR="00C16E65" w:rsidRPr="00A5463E" w:rsidRDefault="00C16E65" w:rsidP="00C16E65">
      <w:pPr>
        <w:pStyle w:val="B1"/>
      </w:pPr>
      <w:r w:rsidRPr="00A5463E">
        <w:t>5.</w:t>
      </w:r>
      <w:r w:rsidRPr="00A5463E">
        <w:tab/>
        <w:t>shall enter the 'U: has permission to receive' state.</w:t>
      </w:r>
    </w:p>
    <w:p w14:paraId="52B5B809" w14:textId="77777777" w:rsidR="00C16E65" w:rsidRDefault="00C16E65" w:rsidP="00C16E65">
      <w:r>
        <w:t xml:space="preserve">[TS 24.581, clause </w:t>
      </w:r>
      <w:r w:rsidRPr="0088713C">
        <w:t>6.2.5.5.5</w:t>
      </w:r>
      <w:r>
        <w:t>]</w:t>
      </w:r>
    </w:p>
    <w:p w14:paraId="2062105B" w14:textId="77777777" w:rsidR="00C16E65" w:rsidRPr="00A5463E" w:rsidRDefault="00C16E65" w:rsidP="00C16E65">
      <w:r w:rsidRPr="00A5463E">
        <w:t>Upon receiving a Media reception end request message, the transmission participant:</w:t>
      </w:r>
    </w:p>
    <w:p w14:paraId="6D1A39CA" w14:textId="77777777" w:rsidR="00C16E65" w:rsidRDefault="00C16E65" w:rsidP="00C16E65">
      <w:pPr>
        <w:pStyle w:val="B1"/>
      </w:pPr>
      <w:r>
        <w:t>1.</w:t>
      </w:r>
      <w:r w:rsidRPr="00500F28">
        <w:tab/>
      </w:r>
      <w:r>
        <w:t>if the first bit in the subtype of the Media reception end request message set to "1" (Acknowledgment is required) as described in clause 8.3.2, shall send a Reception control Ack message. The Reception control Ack message:</w:t>
      </w:r>
    </w:p>
    <w:p w14:paraId="2227E635" w14:textId="77777777" w:rsidR="00C16E65" w:rsidRDefault="00C16E65" w:rsidP="00C16E65">
      <w:pPr>
        <w:pStyle w:val="B2"/>
      </w:pPr>
      <w:r>
        <w:rPr>
          <w:rFonts w:hint="eastAsia"/>
          <w:lang w:eastAsia="zh-CN"/>
        </w:rPr>
        <w:t>a.</w:t>
      </w:r>
      <w:r w:rsidRPr="00A5463E">
        <w:tab/>
      </w:r>
      <w:r>
        <w:t>shall include the Message Type field set to '2' (Media reception end request);</w:t>
      </w:r>
    </w:p>
    <w:p w14:paraId="6FB7416A" w14:textId="77777777" w:rsidR="00C16E65" w:rsidRDefault="00C16E65" w:rsidP="00C16E65">
      <w:pPr>
        <w:pStyle w:val="B2"/>
      </w:pPr>
      <w:r>
        <w:rPr>
          <w:lang w:eastAsia="zh-CN"/>
        </w:rPr>
        <w:t>b</w:t>
      </w:r>
      <w:r>
        <w:rPr>
          <w:rFonts w:hint="eastAsia"/>
          <w:lang w:eastAsia="zh-CN"/>
        </w:rPr>
        <w:t>.</w:t>
      </w:r>
      <w:r w:rsidRPr="00A5463E">
        <w:tab/>
      </w:r>
      <w:r>
        <w:t>shall include the Source field set to '0' (the transmission participant is the source); and</w:t>
      </w:r>
    </w:p>
    <w:p w14:paraId="64556841" w14:textId="77777777" w:rsidR="00C16E65" w:rsidRPr="00CE6948" w:rsidRDefault="00C16E65" w:rsidP="00C16E65">
      <w:pPr>
        <w:pStyle w:val="B2"/>
      </w:pPr>
      <w:r>
        <w:rPr>
          <w:lang w:eastAsia="zh-CN"/>
        </w:rPr>
        <w:t>c</w:t>
      </w:r>
      <w:r>
        <w:rPr>
          <w:rFonts w:hint="eastAsia"/>
          <w:lang w:eastAsia="zh-CN"/>
        </w:rPr>
        <w:t>.</w:t>
      </w:r>
      <w:r w:rsidRPr="00A5463E">
        <w:tab/>
      </w:r>
      <w:r>
        <w:t>shall include the Message Name field set to MCV2.</w:t>
      </w:r>
    </w:p>
    <w:p w14:paraId="3B8D836B" w14:textId="77777777" w:rsidR="00C16E65" w:rsidRPr="00A5463E" w:rsidRDefault="00C16E65" w:rsidP="00C16E65">
      <w:pPr>
        <w:pStyle w:val="B1"/>
      </w:pPr>
      <w:r w:rsidRPr="00391F2A">
        <w:t>2</w:t>
      </w:r>
      <w:r w:rsidRPr="00A5463E">
        <w:t>.</w:t>
      </w:r>
      <w:r w:rsidRPr="00A5463E">
        <w:tab/>
        <w:t>shall inform the user that the receiving RTP media is being ended;</w:t>
      </w:r>
    </w:p>
    <w:p w14:paraId="3EF778BD" w14:textId="77777777" w:rsidR="00C16E65" w:rsidRPr="00A5463E" w:rsidRDefault="00C16E65" w:rsidP="00C16E65">
      <w:pPr>
        <w:pStyle w:val="B1"/>
      </w:pPr>
      <w:r w:rsidRPr="00391F2A">
        <w:t>3</w:t>
      </w:r>
      <w:r w:rsidRPr="00A5463E">
        <w:t>.</w:t>
      </w:r>
      <w:r w:rsidRPr="00A5463E">
        <w:tab/>
        <w:t>may give information to the user about the reason for ending the received RTP media;</w:t>
      </w:r>
    </w:p>
    <w:p w14:paraId="36DFAE79" w14:textId="77777777" w:rsidR="00C16E65" w:rsidRPr="00A5463E" w:rsidRDefault="00C16E65" w:rsidP="00C16E65">
      <w:pPr>
        <w:pStyle w:val="B1"/>
      </w:pPr>
      <w:r w:rsidRPr="00391F2A">
        <w:t>4</w:t>
      </w:r>
      <w:r w:rsidRPr="00A5463E">
        <w:t>.</w:t>
      </w:r>
      <w:r w:rsidRPr="00A5463E">
        <w:tab/>
        <w:t>shall request the MCVideo client to discard any remaining buffered RTP media packets and stop displaying to user;</w:t>
      </w:r>
    </w:p>
    <w:p w14:paraId="3E351A32" w14:textId="77777777" w:rsidR="00C16E65" w:rsidRDefault="00C16E65" w:rsidP="00C16E65">
      <w:pPr>
        <w:pStyle w:val="B1"/>
        <w:rPr>
          <w:noProof/>
        </w:rPr>
      </w:pPr>
      <w:r>
        <w:rPr>
          <w:noProof/>
        </w:rPr>
        <w:t>5.</w:t>
      </w:r>
      <w:r w:rsidRPr="00A5463E">
        <w:tab/>
      </w:r>
      <w:r>
        <w:rPr>
          <w:noProof/>
        </w:rPr>
        <w:t>shall send a Media reception end response message towards the transmission control server;</w:t>
      </w:r>
    </w:p>
    <w:p w14:paraId="163AB986" w14:textId="77777777" w:rsidR="00C16E65" w:rsidRDefault="00C16E65" w:rsidP="00C16E65">
      <w:pPr>
        <w:pStyle w:val="B1"/>
        <w:rPr>
          <w:noProof/>
        </w:rPr>
      </w:pPr>
      <w:r>
        <w:rPr>
          <w:noProof/>
        </w:rPr>
        <w:t>6.</w:t>
      </w:r>
      <w:r w:rsidRPr="00A5463E">
        <w:tab/>
      </w:r>
      <w:r>
        <w:rPr>
          <w:noProof/>
        </w:rPr>
        <w:t>may provide a Media reception end notification to the MCVideo user;</w:t>
      </w:r>
    </w:p>
    <w:p w14:paraId="65EBF67C" w14:textId="77777777" w:rsidR="00C16E65" w:rsidRDefault="00C16E65" w:rsidP="00C16E65">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t xml:space="preserve"> and</w:t>
      </w:r>
    </w:p>
    <w:p w14:paraId="285BE4B7" w14:textId="77777777" w:rsidR="00C16E65" w:rsidRDefault="00C16E65" w:rsidP="00C16E65">
      <w:pPr>
        <w:pStyle w:val="B1"/>
        <w:rPr>
          <w:noProof/>
        </w:rPr>
      </w:pPr>
      <w:r>
        <w:rPr>
          <w:noProof/>
        </w:rPr>
        <w:t>8.</w:t>
      </w:r>
      <w:r w:rsidRPr="00A5463E">
        <w:tab/>
      </w:r>
      <w:r>
        <w:rPr>
          <w:noProof/>
        </w:rPr>
        <w:t>shall enter the '</w:t>
      </w:r>
      <w:r w:rsidRPr="002364D3">
        <w:t>terminated</w:t>
      </w:r>
      <w:r>
        <w:rPr>
          <w:noProof/>
        </w:rPr>
        <w:t>' state</w:t>
      </w:r>
      <w:r>
        <w:t>.</w:t>
      </w:r>
    </w:p>
    <w:p w14:paraId="68620902" w14:textId="77777777" w:rsidR="00C16E65" w:rsidRDefault="00C16E65" w:rsidP="00C16E65">
      <w:pPr>
        <w:pStyle w:val="H6"/>
      </w:pPr>
      <w:r>
        <w:t>6.1.1.14.3</w:t>
      </w:r>
      <w:r>
        <w:tab/>
        <w:t>Test description</w:t>
      </w:r>
    </w:p>
    <w:p w14:paraId="14008B57" w14:textId="77777777" w:rsidR="00C16E65" w:rsidRDefault="00C16E65" w:rsidP="00C16E65">
      <w:pPr>
        <w:pStyle w:val="H6"/>
      </w:pPr>
      <w:r>
        <w:t>6.1.1.14.3.1</w:t>
      </w:r>
      <w:r>
        <w:tab/>
        <w:t>Pre-test conditions</w:t>
      </w:r>
    </w:p>
    <w:p w14:paraId="7DA0E2ED" w14:textId="77777777" w:rsidR="00812835" w:rsidRDefault="00812835" w:rsidP="00812835">
      <w:pPr>
        <w:pStyle w:val="H6"/>
      </w:pPr>
      <w:r w:rsidRPr="00102CE5">
        <w:t>Test configuration</w:t>
      </w:r>
      <w:r>
        <w:t>:</w:t>
      </w:r>
    </w:p>
    <w:p w14:paraId="202EA44C" w14:textId="77777777" w:rsidR="00812835" w:rsidRDefault="00812835" w:rsidP="00812835">
      <w:pPr>
        <w:pStyle w:val="B1"/>
      </w:pPr>
      <w:r>
        <w:t>-</w:t>
      </w:r>
      <w:r>
        <w:tab/>
        <w:t>Single cell configuration according to TS 36.579-1 [2] clause 5.2.2.2.1.</w:t>
      </w:r>
    </w:p>
    <w:p w14:paraId="3861B760" w14:textId="77777777" w:rsidR="00812835" w:rsidRDefault="00812835" w:rsidP="00812835">
      <w:pPr>
        <w:pStyle w:val="H6"/>
      </w:pPr>
      <w:r>
        <w:t>Preamble:</w:t>
      </w:r>
    </w:p>
    <w:p w14:paraId="17C4A775" w14:textId="77777777" w:rsidR="00812835" w:rsidRDefault="00812835" w:rsidP="00812835">
      <w:pPr>
        <w:pStyle w:val="B1"/>
      </w:pPr>
      <w:r>
        <w:t>-</w:t>
      </w:r>
      <w:r>
        <w:tab/>
        <w:t>The UE has performed procedure 'Initial registration' as described in TS 36.579-1 [2] clause 5.4.2.</w:t>
      </w:r>
    </w:p>
    <w:p w14:paraId="6E58F537" w14:textId="77777777" w:rsidR="00812835" w:rsidRDefault="00812835" w:rsidP="00812835">
      <w:pPr>
        <w:pStyle w:val="B1"/>
      </w:pPr>
      <w:r>
        <w:t>-</w:t>
      </w:r>
      <w:r>
        <w:tab/>
      </w:r>
      <w:r w:rsidRPr="000573F5">
        <w:t>UE States at the end of the preamble</w:t>
      </w:r>
      <w:r>
        <w:t>:</w:t>
      </w:r>
    </w:p>
    <w:p w14:paraId="65C42448" w14:textId="77777777" w:rsidR="00812835" w:rsidRDefault="00812835" w:rsidP="00812835">
      <w:pPr>
        <w:pStyle w:val="B1"/>
        <w:ind w:left="852"/>
      </w:pPr>
      <w:r>
        <w:t>-</w:t>
      </w:r>
      <w:r>
        <w:tab/>
        <w:t>The UE is in RRC_IDLE state.</w:t>
      </w:r>
    </w:p>
    <w:p w14:paraId="30B0CE2D" w14:textId="77777777" w:rsidR="00812835" w:rsidRDefault="00812835" w:rsidP="00812835">
      <w:pPr>
        <w:pStyle w:val="B1"/>
        <w:ind w:left="852"/>
      </w:pPr>
      <w:r>
        <w:t>-</w:t>
      </w:r>
      <w:r>
        <w:tab/>
        <w:t>The client is registered for MCVideo.</w:t>
      </w:r>
    </w:p>
    <w:p w14:paraId="3A5BA6C6" w14:textId="77777777" w:rsidR="00C16E65" w:rsidRDefault="00C16E65" w:rsidP="00C16E65">
      <w:pPr>
        <w:pStyle w:val="H6"/>
      </w:pPr>
      <w:r>
        <w:t>6.1.1.14.3.2</w:t>
      </w:r>
      <w:r>
        <w:tab/>
        <w:t>Test procedure sequence</w:t>
      </w:r>
    </w:p>
    <w:p w14:paraId="6919D411" w14:textId="77777777" w:rsidR="00C16E65" w:rsidRDefault="00C16E65" w:rsidP="00C16E65">
      <w:pPr>
        <w:pStyle w:val="TH"/>
      </w:pPr>
      <w:r>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C16E65" w14:paraId="5914C71A" w14:textId="77777777" w:rsidTr="0021209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1EE97DB9" w14:textId="77777777" w:rsidR="00C16E65" w:rsidRDefault="00C16E65" w:rsidP="0021209C">
            <w:pPr>
              <w:pStyle w:val="TAH"/>
            </w:pPr>
            <w:r>
              <w:t>St</w:t>
            </w:r>
          </w:p>
        </w:tc>
        <w:tc>
          <w:tcPr>
            <w:tcW w:w="3903" w:type="dxa"/>
            <w:tcBorders>
              <w:top w:val="single" w:sz="4" w:space="0" w:color="auto"/>
              <w:left w:val="single" w:sz="4" w:space="0" w:color="auto"/>
              <w:bottom w:val="nil"/>
              <w:right w:val="single" w:sz="4" w:space="0" w:color="auto"/>
            </w:tcBorders>
            <w:shd w:val="clear" w:color="auto" w:fill="auto"/>
            <w:hideMark/>
          </w:tcPr>
          <w:p w14:paraId="7E88EB1C" w14:textId="77777777" w:rsidR="00C16E65" w:rsidRDefault="00C16E65" w:rsidP="0021209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B08742" w14:textId="77777777" w:rsidR="00C16E65" w:rsidRDefault="00C16E65" w:rsidP="0021209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041D302" w14:textId="77777777" w:rsidR="00C16E65" w:rsidRDefault="00C16E65" w:rsidP="0021209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3848BA03" w14:textId="77777777" w:rsidR="00C16E65" w:rsidRDefault="00C16E65" w:rsidP="0021209C">
            <w:pPr>
              <w:pStyle w:val="TAH"/>
            </w:pPr>
            <w:r>
              <w:t>Verdict</w:t>
            </w:r>
          </w:p>
        </w:tc>
      </w:tr>
      <w:tr w:rsidR="00C16E65" w14:paraId="70F91B61" w14:textId="77777777" w:rsidTr="0021209C">
        <w:trPr>
          <w:tblHeader/>
        </w:trPr>
        <w:tc>
          <w:tcPr>
            <w:tcW w:w="716" w:type="dxa"/>
            <w:tcBorders>
              <w:top w:val="nil"/>
              <w:left w:val="single" w:sz="4" w:space="0" w:color="auto"/>
              <w:bottom w:val="single" w:sz="4" w:space="0" w:color="auto"/>
              <w:right w:val="single" w:sz="4" w:space="0" w:color="auto"/>
            </w:tcBorders>
            <w:shd w:val="clear" w:color="auto" w:fill="auto"/>
          </w:tcPr>
          <w:p w14:paraId="0D270B43" w14:textId="77777777" w:rsidR="00C16E65" w:rsidRDefault="00C16E65" w:rsidP="0021209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2DE7C283" w14:textId="77777777" w:rsidR="00C16E65" w:rsidRDefault="00C16E65" w:rsidP="0021209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1DE5C5" w14:textId="77777777" w:rsidR="00C16E65" w:rsidRDefault="00C16E65" w:rsidP="0021209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90489AA" w14:textId="77777777" w:rsidR="00C16E65" w:rsidRDefault="00C16E65" w:rsidP="0021209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E220318" w14:textId="77777777" w:rsidR="00C16E65" w:rsidRDefault="00C16E65" w:rsidP="0021209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9DD7C5E" w14:textId="77777777" w:rsidR="00C16E65" w:rsidRDefault="00C16E65" w:rsidP="0021209C">
            <w:pPr>
              <w:pStyle w:val="TAH"/>
            </w:pPr>
          </w:p>
        </w:tc>
      </w:tr>
      <w:tr w:rsidR="00C16E65" w14:paraId="1AAE35D9"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1F9C5466" w14:textId="77777777" w:rsidR="00C16E65" w:rsidRDefault="00C16E65" w:rsidP="0021209C">
            <w:pPr>
              <w:pStyle w:val="TAC"/>
            </w:pPr>
            <w:r>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B5E7FC8" w14:textId="77777777" w:rsidR="00C16E65" w:rsidRDefault="00C16E65" w:rsidP="0021209C">
            <w:pPr>
              <w:pStyle w:val="TAL"/>
            </w:pPr>
            <w:r>
              <w:rPr>
                <w:lang w:eastAsia="ko-KR"/>
              </w:rPr>
              <w:t xml:space="preserve">The UE (MCVideo client) correctly performs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58F460"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A3BCC1"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8CDC3A"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0E98C0B" w14:textId="77777777" w:rsidR="00C16E65" w:rsidRDefault="00C16E65" w:rsidP="0021209C">
            <w:pPr>
              <w:pStyle w:val="TAC"/>
            </w:pPr>
            <w:r>
              <w:rPr>
                <w:rFonts w:eastAsia="Calibri"/>
              </w:rPr>
              <w:t>-</w:t>
            </w:r>
          </w:p>
        </w:tc>
      </w:tr>
      <w:tr w:rsidR="00C16E65" w14:paraId="0C808E31"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285493FC" w14:textId="77777777" w:rsidR="00C16E65" w:rsidRDefault="00C16E65" w:rsidP="0021209C">
            <w:pPr>
              <w:pStyle w:val="TAC"/>
            </w:pPr>
            <w:r>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FBDFAD5" w14:textId="77777777" w:rsidR="00C16E65" w:rsidRDefault="00C16E65" w:rsidP="0021209C">
            <w:pPr>
              <w:pStyle w:val="TAL"/>
            </w:pPr>
            <w:r>
              <w:t xml:space="preserve">The UE (MCVideo client) correctly performs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4C9C20"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0E5896"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569279E"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21A9EC" w14:textId="77777777" w:rsidR="00C16E65" w:rsidRDefault="00C16E65" w:rsidP="0021209C">
            <w:pPr>
              <w:pStyle w:val="TAC"/>
            </w:pPr>
            <w:r>
              <w:rPr>
                <w:rFonts w:eastAsia="Calibri"/>
              </w:rPr>
              <w:t>-</w:t>
            </w:r>
          </w:p>
        </w:tc>
      </w:tr>
      <w:tr w:rsidR="00C16E65" w14:paraId="4577EBB1"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3ADB9DE8" w14:textId="77777777" w:rsidR="00C16E65" w:rsidRDefault="00C16E65" w:rsidP="0021209C">
            <w:pPr>
              <w:pStyle w:val="TAC"/>
            </w:pPr>
            <w:r>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1645984A" w14:textId="77777777" w:rsidR="00C16E65" w:rsidRDefault="00C16E65" w:rsidP="0021209C">
            <w:pPr>
              <w:pStyle w:val="TAL"/>
            </w:pPr>
            <w:r>
              <w:t>The UE (MCVideo client) provides receive media success notification to the user.</w:t>
            </w:r>
          </w:p>
          <w:p w14:paraId="06EFFB8B" w14:textId="77777777" w:rsidR="00C16E65" w:rsidRDefault="00C16E65" w:rsidP="0021209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91C0DD"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A0AF0F"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068A4F3"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98CB13B" w14:textId="77777777" w:rsidR="00C16E65" w:rsidRDefault="00C16E65" w:rsidP="0021209C">
            <w:pPr>
              <w:pStyle w:val="TAC"/>
            </w:pPr>
            <w:r>
              <w:rPr>
                <w:rFonts w:eastAsia="Calibri"/>
              </w:rPr>
              <w:t>-</w:t>
            </w:r>
          </w:p>
        </w:tc>
      </w:tr>
      <w:tr w:rsidR="00C16E65" w14:paraId="36101E38"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2499B52D" w14:textId="77777777" w:rsidR="00C16E65" w:rsidRDefault="00C16E65" w:rsidP="0021209C">
            <w:pPr>
              <w:pStyle w:val="TAC"/>
            </w:pPr>
            <w:r>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37C84AF3" w14:textId="77777777" w:rsidR="00C16E65" w:rsidRDefault="00C16E65" w:rsidP="0021209C">
            <w:pPr>
              <w:pStyle w:val="TAL"/>
            </w:pPr>
            <w:r>
              <w:t xml:space="preserve">The UE (MCVideo client) correctly performs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9F030AF"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886C56"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2B0F303"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96796C7" w14:textId="77777777" w:rsidR="00C16E65" w:rsidRDefault="00C16E65" w:rsidP="0021209C">
            <w:pPr>
              <w:pStyle w:val="TAC"/>
            </w:pPr>
            <w:r>
              <w:rPr>
                <w:rFonts w:eastAsia="Calibri"/>
              </w:rPr>
              <w:t>-</w:t>
            </w:r>
          </w:p>
        </w:tc>
      </w:tr>
      <w:tr w:rsidR="00C16E65" w14:paraId="33E139F4"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23642097" w14:textId="77777777" w:rsidR="00C16E65" w:rsidRDefault="00C16E65" w:rsidP="0021209C">
            <w:pPr>
              <w:pStyle w:val="TAC"/>
            </w:pPr>
            <w:r>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342F6F4" w14:textId="77777777" w:rsidR="00C16E65" w:rsidRDefault="00C16E65" w:rsidP="0021209C">
            <w:pPr>
              <w:pStyle w:val="TAL"/>
              <w:rPr>
                <w:rFonts w:eastAsia="Calibri"/>
              </w:rPr>
            </w:pPr>
            <w:r>
              <w:rPr>
                <w:rFonts w:eastAsia="Calibri"/>
              </w:rPr>
              <w:t>Make the UE (MCVideo client) release the call.</w:t>
            </w:r>
          </w:p>
          <w:p w14:paraId="4B08CE06" w14:textId="77777777" w:rsidR="00C16E65" w:rsidRDefault="00C16E65" w:rsidP="0021209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D49EC9"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6DC605C"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96D02"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87B96C" w14:textId="77777777" w:rsidR="00C16E65" w:rsidRDefault="00C16E65" w:rsidP="0021209C">
            <w:pPr>
              <w:pStyle w:val="TAC"/>
            </w:pPr>
            <w:r>
              <w:rPr>
                <w:rFonts w:eastAsia="Calibri"/>
              </w:rPr>
              <w:t>-</w:t>
            </w:r>
          </w:p>
        </w:tc>
      </w:tr>
      <w:tr w:rsidR="00C16E65" w14:paraId="11B3FB32"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627917AF" w14:textId="77777777" w:rsidR="00C16E65" w:rsidRDefault="00C16E65" w:rsidP="0021209C">
            <w:pPr>
              <w:pStyle w:val="TAC"/>
            </w:pPr>
            <w:r>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A8E90CE" w14:textId="77777777" w:rsidR="00C16E65" w:rsidRDefault="00C16E65" w:rsidP="0021209C">
            <w:pPr>
              <w:pStyle w:val="TAL"/>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60ED2"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2835BEA"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6A00BE" w14:textId="77777777" w:rsidR="00C16E65" w:rsidRDefault="00C16E65" w:rsidP="0021209C">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1AB3F9B" w14:textId="77777777" w:rsidR="00C16E65" w:rsidRDefault="00C16E65" w:rsidP="0021209C">
            <w:pPr>
              <w:pStyle w:val="TAC"/>
            </w:pPr>
            <w:r>
              <w:rPr>
                <w:rFonts w:eastAsia="Calibri"/>
              </w:rPr>
              <w:t>P</w:t>
            </w:r>
          </w:p>
        </w:tc>
      </w:tr>
      <w:tr w:rsidR="00C16E65" w14:paraId="231DBB59"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40B8777E" w14:textId="77777777" w:rsidR="00C16E65" w:rsidRDefault="00C16E65" w:rsidP="0021209C">
            <w:pPr>
              <w:pStyle w:val="TAC"/>
            </w:pPr>
            <w:r>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FCCFDCD" w14:textId="77777777" w:rsidR="00C16E65" w:rsidRDefault="00C16E65" w:rsidP="0021209C">
            <w:pPr>
              <w:pStyle w:val="TAL"/>
              <w:rPr>
                <w:rFonts w:eastAsia="Calibri"/>
              </w:rPr>
            </w:pPr>
            <w:r>
              <w:rPr>
                <w:rFonts w:eastAsia="Calibri"/>
              </w:rPr>
              <w:t>Make the UE (MCVideo client) request to re-join the session that was established in step 1.</w:t>
            </w:r>
          </w:p>
          <w:p w14:paraId="7631AA4A" w14:textId="77777777" w:rsidR="00C16E65" w:rsidRDefault="00C16E65" w:rsidP="0021209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ECCCB"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1E387F3"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E346F4"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A25B1AB" w14:textId="77777777" w:rsidR="00C16E65" w:rsidRDefault="00C16E65" w:rsidP="0021209C">
            <w:pPr>
              <w:pStyle w:val="TAC"/>
            </w:pPr>
            <w:r>
              <w:rPr>
                <w:rFonts w:eastAsia="Calibri"/>
              </w:rPr>
              <w:t>-</w:t>
            </w:r>
          </w:p>
        </w:tc>
      </w:tr>
      <w:tr w:rsidR="00C16E65" w14:paraId="5A49B681"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46A91116" w14:textId="77777777" w:rsidR="00C16E65" w:rsidRDefault="00C16E65" w:rsidP="0021209C">
            <w:pPr>
              <w:pStyle w:val="TAC"/>
            </w:pPr>
            <w:r>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F0144F8" w14:textId="1FC409AB" w:rsidR="00C16E65" w:rsidRDefault="00C16E65" w:rsidP="0021209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w:t>
            </w:r>
            <w:r w:rsidRPr="004C613C">
              <w:rPr>
                <w:rFonts w:eastAsia="Calibri"/>
              </w:rPr>
              <w:t xml:space="preserve">3B.1.3-1 to establish a group call with automatic commencement mode and no implicit transmission control according to option </w:t>
            </w:r>
            <w:r w:rsidR="00AA3E2C">
              <w:rPr>
                <w:rFonts w:eastAsia="Calibri"/>
              </w:rPr>
              <w:t xml:space="preserve">a </w:t>
            </w:r>
            <w:r w:rsidRPr="004C613C">
              <w:rPr>
                <w:rFonts w:eastAsia="Calibri"/>
              </w:rPr>
              <w:t>of NOTE 1 in TS 36.579-1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BFBEFA"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D0E5157"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534C40" w14:textId="77777777" w:rsidR="00C16E65" w:rsidRDefault="00C16E65" w:rsidP="0021209C">
            <w:pPr>
              <w:pStyle w:val="TAC"/>
            </w:pPr>
            <w:r>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BA0FE54" w14:textId="77777777" w:rsidR="00C16E65" w:rsidRDefault="00C16E65" w:rsidP="0021209C">
            <w:pPr>
              <w:pStyle w:val="TAC"/>
            </w:pPr>
            <w:r>
              <w:rPr>
                <w:rFonts w:eastAsia="Calibri"/>
              </w:rPr>
              <w:t>P</w:t>
            </w:r>
          </w:p>
        </w:tc>
      </w:tr>
      <w:tr w:rsidR="00C16E65" w14:paraId="57E191B7"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58EB5278" w14:textId="77777777" w:rsidR="00C16E65" w:rsidRDefault="00C16E65" w:rsidP="0021209C">
            <w:pPr>
              <w:pStyle w:val="TAC"/>
            </w:pPr>
            <w:r>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6C7BD1A" w14:textId="77777777" w:rsidR="00C16E65" w:rsidRPr="009838B6" w:rsidRDefault="00C16E65" w:rsidP="0021209C">
            <w:pPr>
              <w:pStyle w:val="TAL"/>
              <w:rPr>
                <w:rFonts w:eastAsia="Calibri"/>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E83C8" w14:textId="77777777" w:rsidR="00C16E65" w:rsidRDefault="00C16E65" w:rsidP="0021209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027ABB" w14:textId="77777777" w:rsidR="00C16E65" w:rsidRDefault="00C16E65" w:rsidP="0021209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2B2111" w14:textId="77777777" w:rsidR="00C16E65" w:rsidRDefault="00C16E65" w:rsidP="0021209C">
            <w:pPr>
              <w:pStyle w:val="TAC"/>
              <w:rPr>
                <w:rFonts w:eastAsia="Calibri"/>
              </w:rPr>
            </w:pPr>
            <w:r>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8A04772" w14:textId="77777777" w:rsidR="00C16E65" w:rsidRDefault="00C16E65" w:rsidP="0021209C">
            <w:pPr>
              <w:pStyle w:val="TAC"/>
              <w:rPr>
                <w:rFonts w:eastAsia="Calibri"/>
              </w:rPr>
            </w:pPr>
            <w:r>
              <w:t>P</w:t>
            </w:r>
          </w:p>
        </w:tc>
      </w:tr>
      <w:tr w:rsidR="00C16E65" w14:paraId="5207BF15"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03A00741" w14:textId="77777777" w:rsidR="00C16E65" w:rsidRDefault="00C16E65" w:rsidP="0021209C">
            <w:pPr>
              <w:pStyle w:val="TAC"/>
            </w:pPr>
            <w:r>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2D430010" w14:textId="77777777" w:rsidR="00C16E65" w:rsidRDefault="00C16E65" w:rsidP="0021209C">
            <w:pPr>
              <w:pStyle w:val="TAL"/>
            </w:pPr>
            <w:r>
              <w:t>Check: Does the UE (MCVideo client) provide receive media success notification to the user?</w:t>
            </w:r>
          </w:p>
          <w:p w14:paraId="7E66292B" w14:textId="77777777" w:rsidR="00C16E65" w:rsidRDefault="00C16E65" w:rsidP="0021209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466224" w14:textId="77777777" w:rsidR="00C16E65" w:rsidRDefault="00C16E65" w:rsidP="0021209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2FBAF3" w14:textId="77777777" w:rsidR="00C16E65" w:rsidRDefault="00C16E65" w:rsidP="0021209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23B4C7" w14:textId="77777777" w:rsidR="00C16E65" w:rsidRDefault="00C16E65" w:rsidP="0021209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DDAE81E" w14:textId="77777777" w:rsidR="00C16E65" w:rsidRDefault="00C16E65" w:rsidP="0021209C">
            <w:pPr>
              <w:pStyle w:val="TAC"/>
              <w:rPr>
                <w:rFonts w:eastAsia="Calibri"/>
              </w:rPr>
            </w:pPr>
            <w:r>
              <w:t>P</w:t>
            </w:r>
          </w:p>
        </w:tc>
      </w:tr>
      <w:tr w:rsidR="00C16E65" w14:paraId="4409FBDC"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0E3A6FF5" w14:textId="77777777" w:rsidR="00C16E65" w:rsidRDefault="00C16E65" w:rsidP="0021209C">
            <w:pPr>
              <w:pStyle w:val="TAC"/>
            </w:pPr>
            <w:r>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2E5CFFC" w14:textId="77777777" w:rsidR="00C16E65" w:rsidRDefault="00C16E65" w:rsidP="0021209C">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68E969" w14:textId="77777777" w:rsidR="00C16E65" w:rsidRDefault="00C16E65" w:rsidP="0021209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4CF4C84" w14:textId="77777777" w:rsidR="00C16E65" w:rsidRDefault="00C16E65" w:rsidP="0021209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74908" w14:textId="77777777" w:rsidR="00C16E65" w:rsidRDefault="00C16E65" w:rsidP="0021209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5799305" w14:textId="77777777" w:rsidR="00C16E65" w:rsidRDefault="00C16E65" w:rsidP="0021209C">
            <w:pPr>
              <w:pStyle w:val="TAC"/>
              <w:rPr>
                <w:rFonts w:eastAsia="Calibri"/>
              </w:rPr>
            </w:pPr>
            <w:r>
              <w:t>P</w:t>
            </w:r>
          </w:p>
        </w:tc>
      </w:tr>
      <w:tr w:rsidR="00C16E65" w14:paraId="7D0AD81B"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4E1006FB" w14:textId="77777777" w:rsidR="00C16E65" w:rsidRDefault="00C16E65" w:rsidP="0021209C">
            <w:pPr>
              <w:pStyle w:val="TAC"/>
            </w:pPr>
            <w:r>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7E89FC7" w14:textId="77777777" w:rsidR="00C16E65" w:rsidRDefault="00C16E65" w:rsidP="0021209C">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4671E8"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38C983D" w14:textId="77777777" w:rsidR="00C16E65" w:rsidRDefault="00C16E65" w:rsidP="0021209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B93686" w14:textId="77777777" w:rsidR="00C16E65" w:rsidRDefault="00C16E65" w:rsidP="0021209C">
            <w:pPr>
              <w:pStyle w:val="TAC"/>
            </w:pPr>
            <w:r>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36D8EC4" w14:textId="77777777" w:rsidR="00C16E65" w:rsidRDefault="00C16E65" w:rsidP="0021209C">
            <w:pPr>
              <w:pStyle w:val="TAC"/>
            </w:pPr>
            <w:r>
              <w:t>P</w:t>
            </w:r>
          </w:p>
        </w:tc>
      </w:tr>
      <w:tr w:rsidR="00C16E65" w14:paraId="4DA9485B" w14:textId="77777777" w:rsidTr="0021209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24117B06" w14:textId="77777777" w:rsidR="00C16E65" w:rsidRDefault="00C16E65" w:rsidP="0021209C">
            <w:pPr>
              <w:pStyle w:val="TAN"/>
            </w:pPr>
            <w:r>
              <w:t>NOTE: This is expected to be done via a suitable implementation dependent MMI.</w:t>
            </w:r>
          </w:p>
        </w:tc>
      </w:tr>
    </w:tbl>
    <w:p w14:paraId="7249A738" w14:textId="77777777" w:rsidR="00C16E65" w:rsidRDefault="00C16E65" w:rsidP="00C16E65"/>
    <w:p w14:paraId="0EA0F939" w14:textId="77777777" w:rsidR="00C16E65" w:rsidRDefault="00C16E65" w:rsidP="00C16E65">
      <w:pPr>
        <w:pStyle w:val="H6"/>
      </w:pPr>
      <w:r>
        <w:t>6.1.1.14.3.3</w:t>
      </w:r>
      <w:r>
        <w:tab/>
        <w:t xml:space="preserve">Specific message contents </w:t>
      </w:r>
    </w:p>
    <w:p w14:paraId="5085A625" w14:textId="77777777" w:rsidR="00C16E65" w:rsidRDefault="00C16E65" w:rsidP="00C16E65">
      <w:pPr>
        <w:pStyle w:val="TH"/>
      </w:pPr>
      <w:r>
        <w:t xml:space="preserve">Table 6.1.1.14.3.3-1: SIP INVITE from the SS (Step 1, Table 6.1.1.14.3.2-1;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6B4CF6CC" w14:textId="77777777" w:rsidTr="0021209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243BA40" w14:textId="77777777" w:rsidR="00C16E65" w:rsidRDefault="00C16E65" w:rsidP="0021209C">
            <w:pPr>
              <w:pStyle w:val="TAL"/>
            </w:pPr>
            <w:r>
              <w:t>Derivation Path: TS 36.579-1 [2], Table 5.5.2.5.2-1</w:t>
            </w:r>
          </w:p>
        </w:tc>
      </w:tr>
      <w:tr w:rsidR="00C16E65" w14:paraId="0C6D260C" w14:textId="77777777" w:rsidTr="0021209C">
        <w:trPr>
          <w:tblHeader/>
        </w:trPr>
        <w:tc>
          <w:tcPr>
            <w:tcW w:w="2837" w:type="dxa"/>
            <w:tcBorders>
              <w:top w:val="single" w:sz="4" w:space="0" w:color="auto"/>
              <w:left w:val="single" w:sz="4" w:space="0" w:color="auto"/>
              <w:bottom w:val="single" w:sz="4" w:space="0" w:color="auto"/>
              <w:right w:val="single" w:sz="4" w:space="0" w:color="auto"/>
            </w:tcBorders>
            <w:hideMark/>
          </w:tcPr>
          <w:p w14:paraId="02A4F03E"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1F04"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C2FA18B"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A5507B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B16955E" w14:textId="77777777" w:rsidR="00C16E65" w:rsidRDefault="00C16E65" w:rsidP="0021209C">
            <w:pPr>
              <w:pStyle w:val="TAH"/>
            </w:pPr>
            <w:r>
              <w:t>Condition</w:t>
            </w:r>
          </w:p>
        </w:tc>
      </w:tr>
      <w:tr w:rsidR="00C16E65" w14:paraId="097F2C5C" w14:textId="77777777" w:rsidTr="0021209C">
        <w:trPr>
          <w:tblHeader/>
        </w:trPr>
        <w:tc>
          <w:tcPr>
            <w:tcW w:w="2837" w:type="dxa"/>
            <w:tcBorders>
              <w:top w:val="single" w:sz="4" w:space="0" w:color="auto"/>
              <w:left w:val="single" w:sz="4" w:space="0" w:color="auto"/>
              <w:bottom w:val="single" w:sz="4" w:space="0" w:color="auto"/>
              <w:right w:val="single" w:sz="4" w:space="0" w:color="auto"/>
            </w:tcBorders>
            <w:hideMark/>
          </w:tcPr>
          <w:p w14:paraId="5259473E" w14:textId="77777777" w:rsidR="00C16E65" w:rsidRPr="00A77C82" w:rsidRDefault="00C16E65" w:rsidP="0021209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0EE7CB"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4DF4185"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3E15EF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3803EBF0" w14:textId="77777777" w:rsidR="00C16E65" w:rsidRDefault="00C16E65" w:rsidP="0021209C">
            <w:pPr>
              <w:pStyle w:val="TAL"/>
            </w:pPr>
          </w:p>
        </w:tc>
      </w:tr>
      <w:tr w:rsidR="00C16E65" w14:paraId="68EEA16F" w14:textId="77777777" w:rsidTr="0021209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ED5748D"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DE528BB"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5849CE" w14:textId="77777777" w:rsidR="00C16E65" w:rsidRPr="00A77C82" w:rsidRDefault="00C16E65" w:rsidP="0021209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5141C54"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1F8FC112" w14:textId="77777777" w:rsidR="00C16E65" w:rsidRDefault="00C16E65" w:rsidP="0021209C">
            <w:pPr>
              <w:pStyle w:val="TAL"/>
            </w:pPr>
          </w:p>
        </w:tc>
      </w:tr>
      <w:tr w:rsidR="00C16E65" w14:paraId="298DD259" w14:textId="77777777" w:rsidTr="0021209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5B40D9F" w14:textId="77777777" w:rsidR="00C16E65" w:rsidRDefault="00C16E65" w:rsidP="0021209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7B4EA1" w14:textId="77777777" w:rsidR="00C16E65" w:rsidRDefault="00C16E65" w:rsidP="0021209C">
            <w:pPr>
              <w:pStyle w:val="TAL"/>
            </w:pPr>
            <w:r>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20841D0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75970C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0D484BBA" w14:textId="77777777" w:rsidR="00C16E65" w:rsidRDefault="00C16E65" w:rsidP="0021209C">
            <w:pPr>
              <w:pStyle w:val="TAL"/>
            </w:pPr>
          </w:p>
        </w:tc>
      </w:tr>
      <w:tr w:rsidR="00C16E65" w14:paraId="11E54C0A" w14:textId="77777777" w:rsidTr="0021209C">
        <w:trPr>
          <w:tblHeader/>
        </w:trPr>
        <w:tc>
          <w:tcPr>
            <w:tcW w:w="2837" w:type="dxa"/>
            <w:tcBorders>
              <w:top w:val="single" w:sz="4" w:space="0" w:color="auto"/>
              <w:left w:val="single" w:sz="4" w:space="0" w:color="auto"/>
              <w:bottom w:val="single" w:sz="4" w:space="0" w:color="auto"/>
              <w:right w:val="single" w:sz="4" w:space="0" w:color="auto"/>
            </w:tcBorders>
            <w:hideMark/>
          </w:tcPr>
          <w:p w14:paraId="40CB6784"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64EFBDB"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20F6A6" w14:textId="77777777" w:rsidR="00C16E65" w:rsidRPr="00A77C82" w:rsidRDefault="00C16E65" w:rsidP="0021209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A2FBF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6DA945BD" w14:textId="77777777" w:rsidR="00C16E65" w:rsidRDefault="00C16E65" w:rsidP="0021209C">
            <w:pPr>
              <w:pStyle w:val="TAL"/>
            </w:pPr>
          </w:p>
        </w:tc>
      </w:tr>
      <w:tr w:rsidR="00C16E65" w14:paraId="2ECDEAB1" w14:textId="77777777" w:rsidTr="0021209C">
        <w:trPr>
          <w:tblHeader/>
        </w:trPr>
        <w:tc>
          <w:tcPr>
            <w:tcW w:w="2837" w:type="dxa"/>
            <w:tcBorders>
              <w:top w:val="single" w:sz="4" w:space="0" w:color="auto"/>
              <w:left w:val="single" w:sz="4" w:space="0" w:color="auto"/>
              <w:bottom w:val="single" w:sz="4" w:space="0" w:color="auto"/>
              <w:right w:val="single" w:sz="4" w:space="0" w:color="auto"/>
            </w:tcBorders>
            <w:hideMark/>
          </w:tcPr>
          <w:p w14:paraId="24A2D029"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187509" w14:textId="77777777" w:rsidR="00C16E65" w:rsidRDefault="00C16E65" w:rsidP="0021209C">
            <w:pPr>
              <w:pStyle w:val="TAL"/>
            </w:pPr>
            <w:r>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664EA053"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16989F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78DF6FB8" w14:textId="77777777" w:rsidR="00C16E65" w:rsidRDefault="00C16E65" w:rsidP="0021209C">
            <w:pPr>
              <w:pStyle w:val="TAL"/>
            </w:pPr>
          </w:p>
        </w:tc>
      </w:tr>
    </w:tbl>
    <w:p w14:paraId="2CB16417" w14:textId="77777777" w:rsidR="00C16E65" w:rsidRDefault="00C16E65" w:rsidP="00C16E65"/>
    <w:p w14:paraId="2C598D64" w14:textId="77777777" w:rsidR="00C16E65" w:rsidRDefault="00C16E65" w:rsidP="00C16E65">
      <w:pPr>
        <w:pStyle w:val="TH"/>
      </w:pPr>
      <w:r>
        <w:t xml:space="preserve">Table 6.1.1.14.3.3-2: </w:t>
      </w:r>
      <w:r>
        <w:rPr>
          <w:lang w:eastAsia="ko-KR"/>
        </w:rPr>
        <w:t>SDP in SIP INVITE</w:t>
      </w:r>
      <w:r>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33BC6B94" w14:textId="77777777" w:rsidTr="0021209C">
        <w:trPr>
          <w:jc w:val="center"/>
        </w:trPr>
        <w:tc>
          <w:tcPr>
            <w:tcW w:w="9639" w:type="dxa"/>
            <w:tcBorders>
              <w:top w:val="single" w:sz="4" w:space="0" w:color="auto"/>
              <w:left w:val="single" w:sz="4" w:space="0" w:color="auto"/>
              <w:bottom w:val="single" w:sz="4" w:space="0" w:color="auto"/>
              <w:right w:val="single" w:sz="4" w:space="0" w:color="auto"/>
            </w:tcBorders>
            <w:hideMark/>
          </w:tcPr>
          <w:p w14:paraId="0291F04D" w14:textId="77777777" w:rsidR="00C16E65" w:rsidRDefault="00C16E65" w:rsidP="0021209C">
            <w:pPr>
              <w:pStyle w:val="TAL"/>
            </w:pPr>
            <w:r>
              <w:t>Derivation Path: TS 36.579-1 [2], Table 5.5.3.1.2-2, condition INITIAL_SDP_OFFER</w:t>
            </w:r>
          </w:p>
        </w:tc>
      </w:tr>
    </w:tbl>
    <w:p w14:paraId="5E77C9AF" w14:textId="77777777" w:rsidR="00C16E65" w:rsidRDefault="00C16E65" w:rsidP="00C16E65"/>
    <w:p w14:paraId="348122E7" w14:textId="77777777" w:rsidR="00C16E65" w:rsidRDefault="00C16E65" w:rsidP="00C16E65">
      <w:pPr>
        <w:pStyle w:val="TH"/>
      </w:pPr>
      <w:r>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75CEE2CA" w14:textId="77777777" w:rsidTr="0021209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24DA13" w14:textId="77777777" w:rsidR="00C16E65" w:rsidRDefault="00C16E65" w:rsidP="0021209C">
            <w:pPr>
              <w:pStyle w:val="TAL"/>
              <w:rPr>
                <w:color w:val="000000"/>
              </w:rPr>
            </w:pPr>
            <w:r>
              <w:t xml:space="preserve">Derivation Path: TS 36.579-1 [2], Table 5.5.3.2.2-2, </w:t>
            </w:r>
            <w:r>
              <w:rPr>
                <w:color w:val="000000"/>
              </w:rPr>
              <w:t>condition GROUP CALL</w:t>
            </w:r>
          </w:p>
        </w:tc>
      </w:tr>
    </w:tbl>
    <w:p w14:paraId="1CDF620F" w14:textId="77777777" w:rsidR="00C16E65" w:rsidRDefault="00C16E65" w:rsidP="00C16E65">
      <w:pPr>
        <w:rPr>
          <w:color w:val="000000"/>
        </w:rPr>
      </w:pPr>
    </w:p>
    <w:p w14:paraId="40C1AAE6" w14:textId="77777777" w:rsidR="00C16E65" w:rsidRDefault="00C16E65" w:rsidP="00C16E65">
      <w:pPr>
        <w:pStyle w:val="TH"/>
      </w:pPr>
      <w:r>
        <w:t xml:space="preserve">Table 6.1.1.14.3.3-4: SIP 200 (OK) from the UE (Step 1, Table 6.1.1.14.3.2-1;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16E65" w14:paraId="26AFA039"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0C5FE0A" w14:textId="77777777" w:rsidR="00C16E65" w:rsidRDefault="00C16E65" w:rsidP="0021209C">
            <w:pPr>
              <w:pStyle w:val="TAL"/>
            </w:pPr>
            <w:r>
              <w:t>Derivation Path: TS 36.579-1 [2], Table 5.5.2.17.1.1-1, condition INVITE-RSP, GROUP-CALL</w:t>
            </w:r>
          </w:p>
        </w:tc>
      </w:tr>
      <w:tr w:rsidR="00C16E65" w14:paraId="39386C9B" w14:textId="77777777" w:rsidTr="0021209C">
        <w:trPr>
          <w:tblHeader/>
        </w:trPr>
        <w:tc>
          <w:tcPr>
            <w:tcW w:w="2708" w:type="dxa"/>
            <w:tcBorders>
              <w:top w:val="single" w:sz="4" w:space="0" w:color="auto"/>
              <w:left w:val="single" w:sz="4" w:space="0" w:color="auto"/>
              <w:bottom w:val="single" w:sz="4" w:space="0" w:color="auto"/>
              <w:right w:val="single" w:sz="4" w:space="0" w:color="auto"/>
            </w:tcBorders>
            <w:hideMark/>
          </w:tcPr>
          <w:p w14:paraId="3AA27556" w14:textId="77777777" w:rsidR="00C16E65" w:rsidRDefault="00C16E65" w:rsidP="0021209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7C3ACA" w14:textId="77777777" w:rsidR="00C16E65" w:rsidRDefault="00C16E65" w:rsidP="0021209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9E802FF" w14:textId="77777777" w:rsidR="00C16E65" w:rsidRDefault="00C16E65" w:rsidP="0021209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4C7992D" w14:textId="77777777" w:rsidR="00C16E65" w:rsidRDefault="00C16E65" w:rsidP="0021209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84C1117" w14:textId="77777777" w:rsidR="00C16E65" w:rsidRDefault="00C16E65" w:rsidP="0021209C">
            <w:pPr>
              <w:pStyle w:val="TAH"/>
            </w:pPr>
            <w:r>
              <w:t>Condition</w:t>
            </w:r>
          </w:p>
        </w:tc>
      </w:tr>
      <w:tr w:rsidR="00C16E65" w14:paraId="2E2B642E"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44AB5A90" w14:textId="77777777" w:rsidR="00C16E65" w:rsidRPr="00A77C82" w:rsidRDefault="00C16E65" w:rsidP="0021209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CBE217F"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tcPr>
          <w:p w14:paraId="25180784"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25E50887"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4F803" w14:textId="77777777" w:rsidR="00C16E65" w:rsidRDefault="00C16E65" w:rsidP="0021209C">
            <w:pPr>
              <w:pStyle w:val="TAL"/>
            </w:pPr>
          </w:p>
        </w:tc>
      </w:tr>
      <w:tr w:rsidR="00C16E65" w14:paraId="38E7C1F2"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51AF116D" w14:textId="77777777" w:rsidR="00C16E65" w:rsidRDefault="00C16E65" w:rsidP="0021209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43C5ED6"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0F0238" w14:textId="77777777" w:rsidR="00C16E65" w:rsidRPr="00A77C82" w:rsidRDefault="00C16E65" w:rsidP="0021209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9D50D4F"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C9047" w14:textId="77777777" w:rsidR="00C16E65" w:rsidRDefault="00C16E65" w:rsidP="0021209C">
            <w:pPr>
              <w:pStyle w:val="TAL"/>
            </w:pPr>
          </w:p>
        </w:tc>
      </w:tr>
      <w:tr w:rsidR="00C16E65" w14:paraId="7E0EA4F8"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2E0825B3" w14:textId="77777777" w:rsidR="00C16E65" w:rsidRDefault="00C16E65" w:rsidP="0021209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099B1421" w14:textId="77777777" w:rsidR="00C16E65" w:rsidRDefault="00C16E65" w:rsidP="0021209C">
            <w:pPr>
              <w:pStyle w:val="TAL"/>
              <w:rPr>
                <w:color w:val="000000"/>
              </w:rPr>
            </w:pPr>
            <w:r>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1D5FF023"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048C2065"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38694" w14:textId="77777777" w:rsidR="00C16E65" w:rsidRDefault="00C16E65" w:rsidP="0021209C">
            <w:pPr>
              <w:pStyle w:val="TAL"/>
            </w:pPr>
          </w:p>
        </w:tc>
      </w:tr>
      <w:tr w:rsidR="00C16E65" w14:paraId="10591219"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12DBA9B2" w14:textId="77777777" w:rsidR="00C16E65" w:rsidRDefault="00C16E65" w:rsidP="0021209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009BED9"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EB529D" w14:textId="77777777" w:rsidR="00C16E65" w:rsidRPr="00A77C82" w:rsidRDefault="00C16E65" w:rsidP="0021209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3ECD2B53"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03E445" w14:textId="77777777" w:rsidR="00C16E65" w:rsidRDefault="00C16E65" w:rsidP="0021209C">
            <w:pPr>
              <w:pStyle w:val="TAL"/>
            </w:pPr>
          </w:p>
        </w:tc>
      </w:tr>
      <w:tr w:rsidR="00C16E65" w14:paraId="234D1E17"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4417F331" w14:textId="77777777" w:rsidR="00C16E65" w:rsidRDefault="00C16E65" w:rsidP="0021209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D97BC9" w14:textId="77777777" w:rsidR="00C16E65" w:rsidRDefault="00C16E65" w:rsidP="0021209C">
            <w:pPr>
              <w:pStyle w:val="TAL"/>
            </w:pPr>
            <w:r>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636EB7D1"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298EB90D"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5DDF51" w14:textId="77777777" w:rsidR="00C16E65" w:rsidRDefault="00C16E65" w:rsidP="0021209C">
            <w:pPr>
              <w:pStyle w:val="TAL"/>
            </w:pPr>
          </w:p>
        </w:tc>
      </w:tr>
    </w:tbl>
    <w:p w14:paraId="60880EE7" w14:textId="77777777" w:rsidR="00C16E65" w:rsidRDefault="00C16E65" w:rsidP="00C16E65">
      <w:pPr>
        <w:rPr>
          <w:color w:val="000000"/>
        </w:rPr>
      </w:pPr>
    </w:p>
    <w:p w14:paraId="5EB096BF" w14:textId="77777777" w:rsidR="00C16E65" w:rsidRDefault="00C16E65" w:rsidP="00C16E65">
      <w:pPr>
        <w:pStyle w:val="TH"/>
      </w:pPr>
      <w:r>
        <w:t xml:space="preserve">Table 6.1.1.14.3.3-5: </w:t>
      </w:r>
      <w:r>
        <w:rPr>
          <w:lang w:eastAsia="ko-KR"/>
        </w:rPr>
        <w:t xml:space="preserve">SDP in SIP 200 (OK) </w:t>
      </w:r>
      <w:r>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45DBB713" w14:textId="77777777" w:rsidTr="0021209C">
        <w:trPr>
          <w:jc w:val="center"/>
        </w:trPr>
        <w:tc>
          <w:tcPr>
            <w:tcW w:w="9639" w:type="dxa"/>
            <w:tcBorders>
              <w:top w:val="single" w:sz="4" w:space="0" w:color="auto"/>
              <w:left w:val="single" w:sz="4" w:space="0" w:color="auto"/>
              <w:bottom w:val="single" w:sz="4" w:space="0" w:color="auto"/>
              <w:right w:val="single" w:sz="4" w:space="0" w:color="auto"/>
            </w:tcBorders>
            <w:hideMark/>
          </w:tcPr>
          <w:p w14:paraId="37940DA1" w14:textId="77777777" w:rsidR="00C16E65" w:rsidRDefault="00C16E65" w:rsidP="0021209C">
            <w:pPr>
              <w:pStyle w:val="TAL"/>
            </w:pPr>
            <w:r>
              <w:t>Derivation Path: TS 36.579-1 [2], Table 5.5.3.1.1-2, condition SDP_ANSWER</w:t>
            </w:r>
          </w:p>
        </w:tc>
      </w:tr>
    </w:tbl>
    <w:p w14:paraId="190B28B9" w14:textId="77777777" w:rsidR="00C16E65" w:rsidRDefault="00C16E65" w:rsidP="00C16E65"/>
    <w:p w14:paraId="5C260C5C" w14:textId="77777777" w:rsidR="00C16E65" w:rsidRDefault="00C16E65" w:rsidP="00C16E65">
      <w:pPr>
        <w:pStyle w:val="TH"/>
      </w:pPr>
      <w:r>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4DC292BA" w14:textId="77777777" w:rsidTr="0021209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B50661" w14:textId="77777777" w:rsidR="00C16E65" w:rsidRDefault="00C16E65" w:rsidP="0021209C">
            <w:pPr>
              <w:pStyle w:val="TAL"/>
              <w:rPr>
                <w:color w:val="000000"/>
              </w:rPr>
            </w:pPr>
            <w:r>
              <w:t xml:space="preserve">Derivation Path: TS 36.579-1 [2], Table 5.5.3.2.1-2, </w:t>
            </w:r>
            <w:r>
              <w:rPr>
                <w:color w:val="000000"/>
              </w:rPr>
              <w:t>condition INVITE-RSP</w:t>
            </w:r>
          </w:p>
        </w:tc>
      </w:tr>
    </w:tbl>
    <w:p w14:paraId="3C83BB18" w14:textId="77777777" w:rsidR="00C16E65" w:rsidRDefault="00C16E65" w:rsidP="00C16E65"/>
    <w:p w14:paraId="24AD532C" w14:textId="77777777" w:rsidR="00C16E65" w:rsidRDefault="00C16E65" w:rsidP="00C16E65">
      <w:pPr>
        <w:pStyle w:val="TH"/>
      </w:pPr>
      <w:r>
        <w:t>Table 6.1.1.14.3.3-7: SIP BYE from the UE (Step 6, Table 6.1.1.14.3.2-1;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16E65" w14:paraId="02DE4E26" w14:textId="77777777" w:rsidTr="0021209C">
        <w:trPr>
          <w:tblHeader/>
        </w:trPr>
        <w:tc>
          <w:tcPr>
            <w:tcW w:w="9634" w:type="dxa"/>
            <w:tcBorders>
              <w:top w:val="single" w:sz="4" w:space="0" w:color="auto"/>
              <w:left w:val="single" w:sz="4" w:space="0" w:color="auto"/>
              <w:bottom w:val="single" w:sz="4" w:space="0" w:color="auto"/>
              <w:right w:val="single" w:sz="4" w:space="0" w:color="auto"/>
            </w:tcBorders>
            <w:hideMark/>
          </w:tcPr>
          <w:p w14:paraId="285C9574" w14:textId="77777777" w:rsidR="00C16E65" w:rsidRDefault="00C16E65" w:rsidP="0021209C">
            <w:pPr>
              <w:pStyle w:val="TAL"/>
            </w:pPr>
            <w:r>
              <w:t>Derivation Path: TS 36.579-1 [2], Table 5.5.2.2.1-1, condition MT_CALL</w:t>
            </w:r>
          </w:p>
        </w:tc>
      </w:tr>
    </w:tbl>
    <w:p w14:paraId="2568B477" w14:textId="77777777" w:rsidR="00C16E65" w:rsidRDefault="00C16E65" w:rsidP="00C16E65"/>
    <w:p w14:paraId="3CDFF699" w14:textId="77777777" w:rsidR="00C16E65" w:rsidRDefault="00C16E65" w:rsidP="00C16E65">
      <w:pPr>
        <w:pStyle w:val="TH"/>
      </w:pPr>
      <w:r>
        <w:t xml:space="preserve">Table 6.1.1.14.3.3-8: SIP INVITE from the UE (Step 8, Table 6.1.1.14.3.2-1;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C16E65" w14:paraId="773319D9"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704335B" w14:textId="77777777" w:rsidR="00C16E65" w:rsidRDefault="00C16E65" w:rsidP="0021209C">
            <w:pPr>
              <w:pStyle w:val="TAL"/>
            </w:pPr>
            <w:r>
              <w:t>Derivation Path: TS 36.579-1 [2], Table 5.5.2.5.1-1</w:t>
            </w:r>
          </w:p>
        </w:tc>
      </w:tr>
      <w:tr w:rsidR="00C16E65" w14:paraId="7A245E9B" w14:textId="77777777" w:rsidTr="0021209C">
        <w:trPr>
          <w:tblHeader/>
        </w:trPr>
        <w:tc>
          <w:tcPr>
            <w:tcW w:w="2972" w:type="dxa"/>
            <w:tcBorders>
              <w:top w:val="single" w:sz="4" w:space="0" w:color="auto"/>
              <w:left w:val="single" w:sz="4" w:space="0" w:color="auto"/>
              <w:bottom w:val="single" w:sz="4" w:space="0" w:color="auto"/>
              <w:right w:val="single" w:sz="4" w:space="0" w:color="auto"/>
            </w:tcBorders>
            <w:hideMark/>
          </w:tcPr>
          <w:p w14:paraId="7E739A55" w14:textId="77777777" w:rsidR="00C16E65" w:rsidRDefault="00C16E65" w:rsidP="0021209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3F49C80" w14:textId="77777777" w:rsidR="00C16E65" w:rsidRDefault="00C16E65" w:rsidP="0021209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A24AA73" w14:textId="77777777" w:rsidR="00C16E65" w:rsidRDefault="00C16E65" w:rsidP="0021209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BABD058" w14:textId="77777777" w:rsidR="00C16E65" w:rsidRDefault="00C16E65" w:rsidP="0021209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964C69E" w14:textId="77777777" w:rsidR="00C16E65" w:rsidRDefault="00C16E65" w:rsidP="0021209C">
            <w:pPr>
              <w:pStyle w:val="TAH"/>
            </w:pPr>
            <w:r>
              <w:t>Condition</w:t>
            </w:r>
          </w:p>
        </w:tc>
      </w:tr>
      <w:tr w:rsidR="00C16E65" w14:paraId="0ADA5C8F" w14:textId="77777777" w:rsidTr="0021209C">
        <w:tc>
          <w:tcPr>
            <w:tcW w:w="2972" w:type="dxa"/>
            <w:tcBorders>
              <w:top w:val="single" w:sz="4" w:space="0" w:color="auto"/>
              <w:left w:val="single" w:sz="4" w:space="0" w:color="auto"/>
              <w:bottom w:val="single" w:sz="4" w:space="0" w:color="auto"/>
              <w:right w:val="single" w:sz="4" w:space="0" w:color="auto"/>
            </w:tcBorders>
          </w:tcPr>
          <w:p w14:paraId="604E5DE3" w14:textId="77777777" w:rsidR="00C16E65" w:rsidRPr="00E972B2" w:rsidRDefault="00C16E65" w:rsidP="0021209C">
            <w:pPr>
              <w:pStyle w:val="TAL"/>
              <w:rPr>
                <w:b/>
              </w:rPr>
            </w:pPr>
            <w:r w:rsidRPr="00592E3B">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3974B7CA"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tcPr>
          <w:p w14:paraId="4DBB908E"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2FA57F10"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B085CBB" w14:textId="77777777" w:rsidR="00C16E65" w:rsidRDefault="00C16E65" w:rsidP="0021209C">
            <w:pPr>
              <w:pStyle w:val="TAL"/>
            </w:pPr>
          </w:p>
        </w:tc>
      </w:tr>
      <w:tr w:rsidR="00C16E65" w14:paraId="3FBA547E" w14:textId="77777777" w:rsidTr="0021209C">
        <w:tc>
          <w:tcPr>
            <w:tcW w:w="2972" w:type="dxa"/>
            <w:tcBorders>
              <w:top w:val="single" w:sz="4" w:space="0" w:color="auto"/>
              <w:left w:val="single" w:sz="4" w:space="0" w:color="auto"/>
              <w:bottom w:val="single" w:sz="4" w:space="0" w:color="auto"/>
              <w:right w:val="single" w:sz="4" w:space="0" w:color="auto"/>
            </w:tcBorders>
          </w:tcPr>
          <w:p w14:paraId="761D9FB4" w14:textId="77777777" w:rsidR="00C16E65" w:rsidRPr="00E972B2" w:rsidRDefault="00C16E65" w:rsidP="0021209C">
            <w:pPr>
              <w:pStyle w:val="TAL"/>
              <w:rPr>
                <w:b/>
              </w:rPr>
            </w:pPr>
            <w:r w:rsidRPr="00592E3B">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6984C0B6" w14:textId="77777777" w:rsidR="00C16E65" w:rsidRDefault="00C16E65" w:rsidP="0021209C">
            <w:pPr>
              <w:pStyle w:val="TAL"/>
            </w:pPr>
            <w:r w:rsidRPr="00592E3B">
              <w:t>tsc_MCVideo_SessionId</w:t>
            </w:r>
          </w:p>
        </w:tc>
        <w:tc>
          <w:tcPr>
            <w:tcW w:w="2189" w:type="dxa"/>
            <w:tcBorders>
              <w:top w:val="single" w:sz="4" w:space="0" w:color="auto"/>
              <w:left w:val="single" w:sz="4" w:space="0" w:color="auto"/>
              <w:bottom w:val="single" w:sz="4" w:space="0" w:color="auto"/>
              <w:right w:val="single" w:sz="4" w:space="0" w:color="auto"/>
            </w:tcBorders>
          </w:tcPr>
          <w:p w14:paraId="24E1FDEE"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0CD757F3"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C55B981" w14:textId="77777777" w:rsidR="00C16E65" w:rsidRDefault="00C16E65" w:rsidP="0021209C">
            <w:pPr>
              <w:pStyle w:val="TAL"/>
            </w:pPr>
          </w:p>
        </w:tc>
      </w:tr>
      <w:tr w:rsidR="00C16E65" w14:paraId="675F0F5C"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6A483C50" w14:textId="77777777" w:rsidR="00C16E65" w:rsidRPr="00A77C82" w:rsidRDefault="00C16E65" w:rsidP="0021209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703EC165"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tcPr>
          <w:p w14:paraId="328E34F5"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149258D3"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D664482" w14:textId="77777777" w:rsidR="00C16E65" w:rsidRDefault="00C16E65" w:rsidP="0021209C">
            <w:pPr>
              <w:pStyle w:val="TAL"/>
            </w:pPr>
          </w:p>
        </w:tc>
      </w:tr>
      <w:tr w:rsidR="00C16E65" w14:paraId="201FA7C1" w14:textId="77777777" w:rsidTr="0021209C">
        <w:tc>
          <w:tcPr>
            <w:tcW w:w="2972" w:type="dxa"/>
            <w:tcBorders>
              <w:top w:val="single" w:sz="4" w:space="0" w:color="auto"/>
              <w:left w:val="single" w:sz="4" w:space="0" w:color="auto"/>
              <w:bottom w:val="single" w:sz="4" w:space="0" w:color="auto"/>
              <w:right w:val="single" w:sz="4" w:space="0" w:color="auto"/>
            </w:tcBorders>
            <w:hideMark/>
          </w:tcPr>
          <w:p w14:paraId="44DD17FC" w14:textId="77777777" w:rsidR="00C16E65" w:rsidRDefault="00C16E65" w:rsidP="0021209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EDF709"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42B01F6" w14:textId="77777777" w:rsidR="00C16E65" w:rsidRPr="00A77C82" w:rsidRDefault="00C16E65" w:rsidP="0021209C">
            <w:pPr>
              <w:pStyle w:val="TAL"/>
              <w:rPr>
                <w:b/>
                <w:color w:val="000000"/>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30F73793"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71BC9F6" w14:textId="77777777" w:rsidR="00C16E65" w:rsidRDefault="00C16E65" w:rsidP="0021209C">
            <w:pPr>
              <w:pStyle w:val="TAL"/>
            </w:pPr>
          </w:p>
        </w:tc>
      </w:tr>
      <w:tr w:rsidR="00C16E65" w14:paraId="5A3F8F41"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7973523B" w14:textId="77777777" w:rsidR="00C16E65" w:rsidRDefault="00C16E65" w:rsidP="0021209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268756" w14:textId="77777777" w:rsidR="00C16E65" w:rsidRDefault="00C16E65" w:rsidP="0021209C">
            <w:pPr>
              <w:pStyle w:val="TAL"/>
              <w:rPr>
                <w:color w:val="000000"/>
              </w:rPr>
            </w:pPr>
            <w:r>
              <w:t xml:space="preserve">SDP Message as described in </w:t>
            </w:r>
            <w:r>
              <w:rPr>
                <w:color w:val="000000"/>
              </w:rPr>
              <w:t xml:space="preserve">Table </w:t>
            </w:r>
            <w:r>
              <w:t>6.1.1.14.3.3-9</w:t>
            </w:r>
          </w:p>
        </w:tc>
        <w:tc>
          <w:tcPr>
            <w:tcW w:w="2189" w:type="dxa"/>
            <w:tcBorders>
              <w:top w:val="single" w:sz="4" w:space="0" w:color="auto"/>
              <w:left w:val="single" w:sz="4" w:space="0" w:color="auto"/>
              <w:bottom w:val="single" w:sz="4" w:space="0" w:color="auto"/>
              <w:right w:val="single" w:sz="4" w:space="0" w:color="auto"/>
            </w:tcBorders>
          </w:tcPr>
          <w:p w14:paraId="5922C947"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26909D3C"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CC49E" w14:textId="77777777" w:rsidR="00C16E65" w:rsidRDefault="00C16E65" w:rsidP="0021209C">
            <w:pPr>
              <w:pStyle w:val="TAL"/>
            </w:pPr>
          </w:p>
        </w:tc>
      </w:tr>
      <w:tr w:rsidR="00C16E65" w14:paraId="6E4A5D89"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536790BF"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28CAF3"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FEA4C6" w14:textId="77777777" w:rsidR="00C16E65" w:rsidRPr="00A77C82" w:rsidRDefault="00C16E65" w:rsidP="0021209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03E0E5"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D7AE65" w14:textId="77777777" w:rsidR="00C16E65" w:rsidRDefault="00C16E65" w:rsidP="0021209C">
            <w:pPr>
              <w:pStyle w:val="TAL"/>
            </w:pPr>
          </w:p>
        </w:tc>
      </w:tr>
      <w:tr w:rsidR="00C16E65" w14:paraId="22566A76"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35F352EC" w14:textId="77777777" w:rsidR="00C16E65" w:rsidRDefault="00C16E65" w:rsidP="0021209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2C0EED7" w14:textId="77777777" w:rsidR="00C16E65" w:rsidRDefault="00C16E65" w:rsidP="0021209C">
            <w:pPr>
              <w:pStyle w:val="TAL"/>
            </w:pPr>
            <w:r>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4E979668"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2871E7A1"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FC8C8" w14:textId="77777777" w:rsidR="00C16E65" w:rsidRDefault="00C16E65" w:rsidP="0021209C">
            <w:pPr>
              <w:pStyle w:val="TAL"/>
            </w:pPr>
          </w:p>
        </w:tc>
      </w:tr>
    </w:tbl>
    <w:p w14:paraId="683F077B" w14:textId="77777777" w:rsidR="00C16E65" w:rsidRDefault="00C16E65" w:rsidP="00C16E65"/>
    <w:p w14:paraId="550EF8FC" w14:textId="77777777" w:rsidR="00C16E65" w:rsidRDefault="00C16E65" w:rsidP="00C16E65">
      <w:pPr>
        <w:pStyle w:val="TH"/>
      </w:pPr>
      <w:r>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C16E65" w14:paraId="6123606A" w14:textId="77777777" w:rsidTr="0021209C">
        <w:trPr>
          <w:tblHeader/>
        </w:trPr>
        <w:tc>
          <w:tcPr>
            <w:tcW w:w="9635" w:type="dxa"/>
            <w:tcBorders>
              <w:top w:val="single" w:sz="4" w:space="0" w:color="auto"/>
              <w:left w:val="single" w:sz="4" w:space="0" w:color="auto"/>
              <w:bottom w:val="single" w:sz="4" w:space="0" w:color="auto"/>
              <w:right w:val="single" w:sz="4" w:space="0" w:color="auto"/>
            </w:tcBorders>
            <w:hideMark/>
          </w:tcPr>
          <w:p w14:paraId="3A72CCB0" w14:textId="77777777" w:rsidR="00C16E65" w:rsidRDefault="00C16E65" w:rsidP="0021209C">
            <w:pPr>
              <w:pStyle w:val="TAL"/>
            </w:pPr>
            <w:r>
              <w:t xml:space="preserve">Derivation Path: TS 36.579-1 [2], Table 5.5.3.1.1-2, </w:t>
            </w:r>
            <w:r w:rsidRPr="004C613C">
              <w:t>condition SDP_OFFER</w:t>
            </w:r>
          </w:p>
        </w:tc>
      </w:tr>
    </w:tbl>
    <w:p w14:paraId="2536B29A" w14:textId="77777777" w:rsidR="00C16E65" w:rsidRDefault="00C16E65" w:rsidP="00C16E65"/>
    <w:p w14:paraId="3E6E8D98" w14:textId="77777777" w:rsidR="00C16E65" w:rsidRDefault="00C16E65" w:rsidP="00C16E65">
      <w:pPr>
        <w:pStyle w:val="TH"/>
      </w:pPr>
      <w:r>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16E65" w14:paraId="1747DD90" w14:textId="77777777" w:rsidTr="0021209C">
        <w:trPr>
          <w:tblHeader/>
        </w:trPr>
        <w:tc>
          <w:tcPr>
            <w:tcW w:w="9531" w:type="dxa"/>
            <w:tcBorders>
              <w:top w:val="single" w:sz="4" w:space="0" w:color="auto"/>
              <w:left w:val="single" w:sz="4" w:space="0" w:color="auto"/>
              <w:bottom w:val="single" w:sz="4" w:space="0" w:color="auto"/>
              <w:right w:val="single" w:sz="4" w:space="0" w:color="auto"/>
            </w:tcBorders>
            <w:hideMark/>
          </w:tcPr>
          <w:p w14:paraId="323ADD48" w14:textId="77777777" w:rsidR="00C16E65" w:rsidRDefault="00C16E65" w:rsidP="0021209C">
            <w:pPr>
              <w:pStyle w:val="TAL"/>
            </w:pPr>
            <w:r>
              <w:t>Derivation Path: TS 36.579-1 [2], Table 5.5.3.2.1-2, condition GROUP-CALL, INVITE_REFER</w:t>
            </w:r>
          </w:p>
        </w:tc>
      </w:tr>
    </w:tbl>
    <w:p w14:paraId="3B0B9EF3" w14:textId="77777777" w:rsidR="00C16E65" w:rsidRDefault="00C16E65" w:rsidP="00C16E65"/>
    <w:p w14:paraId="47DDAE9D" w14:textId="77777777" w:rsidR="00C16E65" w:rsidRDefault="00C16E65" w:rsidP="00C16E65">
      <w:pPr>
        <w:pStyle w:val="TH"/>
      </w:pPr>
      <w:r>
        <w:t xml:space="preserve">Table 6.1.1.14.3.3-11: SIP 200 (OK) from the SS (Step 8, Table 6.1.1.14.3.2-1;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16E65" w14:paraId="445A15DE"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E808AD0" w14:textId="77777777" w:rsidR="00C16E65" w:rsidRDefault="00C16E65" w:rsidP="0021209C">
            <w:pPr>
              <w:pStyle w:val="TAL"/>
            </w:pPr>
            <w:r>
              <w:t>Derivation Path: TS 36.579-1 [2], Table 5.5.2.17.1.2-1, condition INVITE-RSP</w:t>
            </w:r>
          </w:p>
        </w:tc>
      </w:tr>
      <w:tr w:rsidR="00C16E65" w14:paraId="242FED2A" w14:textId="77777777" w:rsidTr="0021209C">
        <w:tc>
          <w:tcPr>
            <w:tcW w:w="2708" w:type="dxa"/>
            <w:tcBorders>
              <w:top w:val="single" w:sz="4" w:space="0" w:color="auto"/>
              <w:left w:val="single" w:sz="4" w:space="0" w:color="auto"/>
              <w:bottom w:val="single" w:sz="4" w:space="0" w:color="auto"/>
              <w:right w:val="single" w:sz="4" w:space="0" w:color="auto"/>
            </w:tcBorders>
            <w:hideMark/>
          </w:tcPr>
          <w:p w14:paraId="4F05CA5A" w14:textId="77777777" w:rsidR="00C16E65" w:rsidRDefault="00C16E65" w:rsidP="0021209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30BD55" w14:textId="77777777" w:rsidR="00C16E65" w:rsidRDefault="00C16E65" w:rsidP="0021209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4DC292A" w14:textId="77777777" w:rsidR="00C16E65" w:rsidRDefault="00C16E65" w:rsidP="0021209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D240E71" w14:textId="77777777" w:rsidR="00C16E65" w:rsidRDefault="00C16E65" w:rsidP="0021209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4AEB41" w14:textId="77777777" w:rsidR="00C16E65" w:rsidRDefault="00C16E65" w:rsidP="0021209C">
            <w:pPr>
              <w:pStyle w:val="TAH"/>
            </w:pPr>
            <w:r>
              <w:t>Condition</w:t>
            </w:r>
          </w:p>
        </w:tc>
      </w:tr>
      <w:tr w:rsidR="00C16E65" w14:paraId="08FA264C"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5DAA21D9" w14:textId="77777777" w:rsidR="00C16E65" w:rsidRPr="00A77C82" w:rsidRDefault="00C16E65" w:rsidP="0021209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2E16782"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tcPr>
          <w:p w14:paraId="7C4CD2B8"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2A3CDDA6"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FE611" w14:textId="77777777" w:rsidR="00C16E65" w:rsidRDefault="00C16E65" w:rsidP="0021209C">
            <w:pPr>
              <w:pStyle w:val="TAL"/>
            </w:pPr>
          </w:p>
        </w:tc>
      </w:tr>
      <w:tr w:rsidR="00C16E65" w14:paraId="4B5BEA7F"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7F9BD87E" w14:textId="77777777" w:rsidR="00C16E65" w:rsidRDefault="00C16E65" w:rsidP="0021209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8CD6465" w14:textId="77777777" w:rsidR="00C16E65" w:rsidRDefault="00C16E65" w:rsidP="0021209C">
            <w:pPr>
              <w:pStyle w:val="TAL"/>
              <w:rPr>
                <w:color w:val="000000"/>
              </w:rPr>
            </w:pPr>
            <w:r>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A912BAB"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4E4502B5"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885AD73" w14:textId="77777777" w:rsidR="00C16E65" w:rsidRDefault="00C16E65" w:rsidP="0021209C">
            <w:pPr>
              <w:pStyle w:val="TAL"/>
            </w:pPr>
          </w:p>
        </w:tc>
      </w:tr>
    </w:tbl>
    <w:p w14:paraId="203FDC2F" w14:textId="77777777" w:rsidR="00C16E65" w:rsidRDefault="00C16E65" w:rsidP="00C16E65"/>
    <w:p w14:paraId="4CEECCF1" w14:textId="77777777" w:rsidR="00C16E65" w:rsidRDefault="00C16E65" w:rsidP="00C16E65">
      <w:pPr>
        <w:pStyle w:val="TH"/>
      </w:pPr>
      <w:r>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16E65" w14:paraId="29956A66" w14:textId="77777777" w:rsidTr="0021209C">
        <w:trPr>
          <w:tblHeader/>
        </w:trPr>
        <w:tc>
          <w:tcPr>
            <w:tcW w:w="9531" w:type="dxa"/>
            <w:tcBorders>
              <w:top w:val="single" w:sz="4" w:space="0" w:color="auto"/>
              <w:left w:val="single" w:sz="4" w:space="0" w:color="auto"/>
              <w:bottom w:val="single" w:sz="4" w:space="0" w:color="auto"/>
              <w:right w:val="single" w:sz="4" w:space="0" w:color="auto"/>
            </w:tcBorders>
            <w:hideMark/>
          </w:tcPr>
          <w:p w14:paraId="0039198A" w14:textId="77777777" w:rsidR="00C16E65" w:rsidRDefault="00C16E65" w:rsidP="0021209C">
            <w:pPr>
              <w:pStyle w:val="TAL"/>
            </w:pPr>
            <w:r>
              <w:t>Derivation Path: TS 36.579-1 [2], Table 5.5.3.1.2-2, condition SDP_ANSWER</w:t>
            </w:r>
          </w:p>
        </w:tc>
      </w:tr>
    </w:tbl>
    <w:p w14:paraId="641F856C" w14:textId="77777777" w:rsidR="00C16E65" w:rsidRDefault="00C16E65" w:rsidP="00C16E65"/>
    <w:p w14:paraId="06DEA5AF" w14:textId="77777777" w:rsidR="00A77C82" w:rsidRDefault="00A77C82" w:rsidP="00A77C82">
      <w:pPr>
        <w:keepNext/>
        <w:keepLines/>
        <w:spacing w:before="120"/>
        <w:ind w:left="1134" w:hanging="1134"/>
        <w:outlineLvl w:val="2"/>
        <w:rPr>
          <w:rFonts w:ascii="Arial" w:hAnsi="Arial"/>
          <w:sz w:val="28"/>
        </w:rPr>
      </w:pPr>
      <w:r>
        <w:rPr>
          <w:rFonts w:ascii="Arial" w:hAnsi="Arial"/>
          <w:sz w:val="28"/>
        </w:rPr>
        <w:t>6.1.2</w:t>
      </w:r>
      <w:r>
        <w:rPr>
          <w:rFonts w:ascii="Arial" w:hAnsi="Arial"/>
          <w:sz w:val="28"/>
        </w:rPr>
        <w:tab/>
        <w:t>Chat Group Call</w:t>
      </w:r>
      <w:bookmarkEnd w:id="472"/>
      <w:bookmarkEnd w:id="473"/>
      <w:bookmarkEnd w:id="474"/>
    </w:p>
    <w:p w14:paraId="2686D79C" w14:textId="77777777" w:rsidR="00A77C82" w:rsidRDefault="00A77C82" w:rsidP="00A77C82">
      <w:pPr>
        <w:keepNext/>
        <w:keepLines/>
        <w:spacing w:before="120"/>
        <w:ind w:left="1418" w:hanging="1418"/>
        <w:outlineLvl w:val="3"/>
        <w:rPr>
          <w:rFonts w:ascii="Arial" w:hAnsi="Arial"/>
          <w:sz w:val="24"/>
        </w:rPr>
      </w:pPr>
      <w:bookmarkStart w:id="475" w:name="_Toc52787527"/>
      <w:bookmarkStart w:id="476" w:name="_Toc52787708"/>
      <w:bookmarkStart w:id="477" w:name="_Toc75906930"/>
      <w:bookmarkStart w:id="478" w:name="_Toc75907267"/>
      <w:bookmarkStart w:id="479" w:name="_Toc84345727"/>
      <w:r>
        <w:rPr>
          <w:rFonts w:ascii="Arial" w:hAnsi="Arial"/>
          <w:sz w:val="24"/>
        </w:rPr>
        <w:t>6.1.2.1</w:t>
      </w:r>
      <w:r>
        <w:rPr>
          <w:rFonts w:ascii="Arial" w:hAnsi="Arial"/>
          <w:sz w:val="24"/>
        </w:rPr>
        <w:tab/>
        <w:t>On-network / Chat Group Call / Join Chat Group Session / End Chat Group Call / Client Originated (CO)</w:t>
      </w:r>
      <w:bookmarkEnd w:id="475"/>
      <w:bookmarkEnd w:id="476"/>
      <w:bookmarkEnd w:id="477"/>
      <w:bookmarkEnd w:id="478"/>
      <w:bookmarkEnd w:id="479"/>
    </w:p>
    <w:p w14:paraId="1E0A3585" w14:textId="77777777" w:rsidR="00A77C82" w:rsidRDefault="00A77C82" w:rsidP="00E972B2">
      <w:pPr>
        <w:pStyle w:val="H6"/>
      </w:pPr>
      <w:bookmarkStart w:id="480" w:name="_Toc52787528"/>
      <w:bookmarkStart w:id="481" w:name="_Toc52787709"/>
      <w:bookmarkStart w:id="482" w:name="_Toc75906931"/>
      <w:bookmarkStart w:id="483" w:name="_Toc75907268"/>
      <w:r>
        <w:t>6.1.2.1.1</w:t>
      </w:r>
      <w:r>
        <w:tab/>
        <w:t>Test Purpose (TP)</w:t>
      </w:r>
      <w:bookmarkEnd w:id="480"/>
      <w:bookmarkEnd w:id="481"/>
      <w:bookmarkEnd w:id="482"/>
      <w:bookmarkEnd w:id="483"/>
    </w:p>
    <w:p w14:paraId="08B3EB7D" w14:textId="77777777" w:rsidR="00A77C82" w:rsidRDefault="00A77C82" w:rsidP="00E972B2">
      <w:pPr>
        <w:pStyle w:val="H6"/>
      </w:pPr>
      <w:r>
        <w:t>(1)</w:t>
      </w:r>
    </w:p>
    <w:p w14:paraId="795DC86A" w14:textId="77777777" w:rsidR="00A77C82" w:rsidRDefault="00A77C82" w:rsidP="00E972B2">
      <w:pPr>
        <w:pStyle w:val="PL"/>
      </w:pPr>
      <w:r>
        <w:rPr>
          <w:b/>
          <w:noProof w:val="0"/>
        </w:rPr>
        <w:t>with</w:t>
      </w:r>
      <w:r>
        <w:rPr>
          <w:noProof w:val="0"/>
        </w:rPr>
        <w:t xml:space="preserve"> { UE (MCVideo Client) registered and authorised for MCVideo Service }</w:t>
      </w:r>
    </w:p>
    <w:p w14:paraId="1DDE7894" w14:textId="77777777" w:rsidR="00A77C82" w:rsidRDefault="00A77C82" w:rsidP="00E972B2">
      <w:pPr>
        <w:pStyle w:val="PL"/>
      </w:pPr>
      <w:r>
        <w:rPr>
          <w:noProof w:val="0"/>
        </w:rPr>
        <w:t>ensure that {</w:t>
      </w:r>
    </w:p>
    <w:p w14:paraId="7AC4992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63349A1A"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7408B9F9" w14:textId="77777777" w:rsidR="00A77C82" w:rsidRDefault="00A77C82" w:rsidP="00E972B2">
      <w:pPr>
        <w:pStyle w:val="PL"/>
      </w:pPr>
      <w:r>
        <w:rPr>
          <w:noProof w:val="0"/>
        </w:rPr>
        <w:t xml:space="preserve">            }</w:t>
      </w:r>
    </w:p>
    <w:p w14:paraId="0DD38031" w14:textId="77777777" w:rsidR="00A77C82" w:rsidRDefault="00A77C82" w:rsidP="00E972B2">
      <w:pPr>
        <w:pStyle w:val="PL"/>
      </w:pPr>
    </w:p>
    <w:p w14:paraId="05E99FA9" w14:textId="77777777" w:rsidR="00A77C82" w:rsidRDefault="00A77C82" w:rsidP="00E972B2">
      <w:pPr>
        <w:pStyle w:val="H6"/>
      </w:pPr>
      <w:r>
        <w:t>(2)</w:t>
      </w:r>
    </w:p>
    <w:p w14:paraId="6E9ED149"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5DCFD4E1" w14:textId="77777777" w:rsidR="00A77C82" w:rsidRDefault="00A77C82" w:rsidP="00E972B2">
      <w:pPr>
        <w:pStyle w:val="PL"/>
      </w:pPr>
      <w:r>
        <w:rPr>
          <w:noProof w:val="0"/>
        </w:rPr>
        <w:t>ensure that {</w:t>
      </w:r>
    </w:p>
    <w:p w14:paraId="0926A338"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2A5048E7" w14:textId="77777777" w:rsidR="00A77C82" w:rsidRDefault="00A77C82" w:rsidP="00E972B2">
      <w:pPr>
        <w:pStyle w:val="PL"/>
      </w:pPr>
      <w:r>
        <w:rPr>
          <w:noProof w:val="0"/>
        </w:rPr>
        <w:t xml:space="preserve">    </w:t>
      </w:r>
      <w:r>
        <w:rPr>
          <w:b/>
          <w:noProof w:val="0"/>
        </w:rPr>
        <w:t>then</w:t>
      </w:r>
      <w:r>
        <w:rPr>
          <w:noProof w:val="0"/>
        </w:rPr>
        <w:t xml:space="preserve"> { UE (MCVideo Client) sends a Transmission End Request, and respects Transmission Control (Transmission Granted, Transmission Control ACK, Transmission End Request, Transmission End Response) }</w:t>
      </w:r>
    </w:p>
    <w:p w14:paraId="65098A2D" w14:textId="77777777" w:rsidR="00A77C82" w:rsidRDefault="00A77C82" w:rsidP="00E972B2">
      <w:pPr>
        <w:pStyle w:val="PL"/>
      </w:pPr>
      <w:r>
        <w:rPr>
          <w:noProof w:val="0"/>
        </w:rPr>
        <w:t xml:space="preserve">            }</w:t>
      </w:r>
    </w:p>
    <w:p w14:paraId="3A06CC65" w14:textId="77777777" w:rsidR="00A77C82" w:rsidRDefault="00A77C82" w:rsidP="00E972B2">
      <w:pPr>
        <w:pStyle w:val="PL"/>
      </w:pPr>
    </w:p>
    <w:p w14:paraId="31DC15AF" w14:textId="77777777" w:rsidR="00A77C82" w:rsidRDefault="00A77C82" w:rsidP="00E972B2">
      <w:pPr>
        <w:pStyle w:val="H6"/>
      </w:pPr>
      <w:r>
        <w:t>(3)</w:t>
      </w:r>
    </w:p>
    <w:p w14:paraId="6338AFFE"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10C47FD0" w14:textId="77777777" w:rsidR="00A77C82" w:rsidRDefault="00A77C82" w:rsidP="00E972B2">
      <w:pPr>
        <w:pStyle w:val="PL"/>
      </w:pPr>
      <w:r>
        <w:rPr>
          <w:noProof w:val="0"/>
        </w:rPr>
        <w:t>ensure that {</w:t>
      </w:r>
    </w:p>
    <w:p w14:paraId="5D680E8D" w14:textId="77777777" w:rsidR="00A77C82" w:rsidRDefault="00A77C82" w:rsidP="00E972B2">
      <w:pPr>
        <w:pStyle w:val="PL"/>
      </w:pPr>
      <w:r>
        <w:rPr>
          <w:noProof w:val="0"/>
        </w:rPr>
        <w:t xml:space="preserve">  </w:t>
      </w:r>
      <w:r>
        <w:rPr>
          <w:b/>
          <w:noProof w:val="0"/>
        </w:rPr>
        <w:t>when</w:t>
      </w:r>
      <w:r>
        <w:rPr>
          <w:noProof w:val="0"/>
        </w:rPr>
        <w:t xml:space="preserve"> { the MCVideo User requests to end the ongoing MCVideo Chat Group Call and the UE (MCVideo Client) sends a Transmission End Request and receives a Transmission End Response from the SS (MCVideo Server) }</w:t>
      </w:r>
    </w:p>
    <w:p w14:paraId="7C0315B4"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1D649C78" w14:textId="77777777" w:rsidR="00A77C82" w:rsidRDefault="00A77C82" w:rsidP="00E972B2">
      <w:pPr>
        <w:pStyle w:val="PL"/>
      </w:pPr>
      <w:r>
        <w:rPr>
          <w:noProof w:val="0"/>
        </w:rPr>
        <w:t xml:space="preserve">            }</w:t>
      </w:r>
    </w:p>
    <w:p w14:paraId="37D367A9" w14:textId="77777777" w:rsidR="00A77C82" w:rsidRDefault="00A77C82" w:rsidP="00E972B2">
      <w:pPr>
        <w:pStyle w:val="PL"/>
      </w:pPr>
    </w:p>
    <w:p w14:paraId="443C7D7C" w14:textId="77777777" w:rsidR="00A77C82" w:rsidRDefault="00A77C82" w:rsidP="00E972B2">
      <w:pPr>
        <w:pStyle w:val="H6"/>
      </w:pPr>
      <w:r>
        <w:t>6.1.2.1.2</w:t>
      </w:r>
      <w:r>
        <w:tab/>
        <w:t>Conformance requirements</w:t>
      </w:r>
    </w:p>
    <w:p w14:paraId="5FA6D5A3" w14:textId="77777777" w:rsidR="00A77C82" w:rsidRDefault="00A77C82" w:rsidP="00A77C82">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5EB505" w14:textId="77777777" w:rsidR="00A77C82" w:rsidRDefault="00A77C82" w:rsidP="00A77C82">
      <w:r>
        <w:t>[TS 24.281 clause 9.2.2.2.1.1]</w:t>
      </w:r>
    </w:p>
    <w:p w14:paraId="32533C6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3E4064F3" w14:textId="77777777" w:rsidR="00A77C82" w:rsidRDefault="00A77C82" w:rsidP="00A77C82">
      <w:r>
        <w:t>The MCVideo client:</w:t>
      </w:r>
    </w:p>
    <w:p w14:paraId="476DA6F4"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54AAAEF6"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330708C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2FE8AC56"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0C282441"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B039040"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2C1E1C2" w14:textId="77777777" w:rsidR="00A77C82" w:rsidRDefault="00A77C82" w:rsidP="00A77C82">
      <w:pPr>
        <w:ind w:left="568" w:hanging="284"/>
      </w:pPr>
      <w:r>
        <w:t>7)</w:t>
      </w:r>
      <w:r>
        <w:tab/>
        <w:t>should include the "timer" option tag in the Supported header field;</w:t>
      </w:r>
    </w:p>
    <w:p w14:paraId="72FEA8B7"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E9B5B22"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1903FB80"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8D4104D"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A8239A9"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0EABA2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7F40EA9"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38E32E7B" w14:textId="77777777" w:rsidR="00A77C82" w:rsidRDefault="00A77C82" w:rsidP="00A77C82">
      <w:pPr>
        <w:ind w:left="851" w:hanging="284"/>
      </w:pPr>
      <w:r>
        <w:t>a)</w:t>
      </w:r>
      <w:r>
        <w:tab/>
        <w:t>the &lt;session-type&gt; element set to a value of "chat";</w:t>
      </w:r>
    </w:p>
    <w:p w14:paraId="7E7AEA4A"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4C7B0F45"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805A39C"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624D78"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0542DE79" w14:textId="77777777" w:rsidR="00A77C82" w:rsidRDefault="00A77C82" w:rsidP="00A77C82">
      <w:pPr>
        <w:ind w:left="568" w:hanging="284"/>
      </w:pPr>
      <w:r>
        <w:t>15)</w:t>
      </w:r>
      <w:r>
        <w:tab/>
        <w:t>if an implicit transmission request is required, shall indicate this as specified in subclause 6.4; and</w:t>
      </w:r>
    </w:p>
    <w:p w14:paraId="715D6E64" w14:textId="77777777" w:rsidR="00A77C82" w:rsidRDefault="00A77C82" w:rsidP="00A77C82">
      <w:pPr>
        <w:ind w:left="568" w:hanging="284"/>
      </w:pPr>
      <w:r>
        <w:t>16)</w:t>
      </w:r>
      <w:r>
        <w:tab/>
        <w:t>shall send the SIP INVITE request according to 3GPP TS 24.229 [</w:t>
      </w:r>
      <w:r>
        <w:rPr>
          <w:lang w:eastAsia="zh-CN"/>
        </w:rPr>
        <w:t>11</w:t>
      </w:r>
      <w:r>
        <w:t>].</w:t>
      </w:r>
    </w:p>
    <w:p w14:paraId="2860F980" w14:textId="77777777" w:rsidR="00A77C82" w:rsidRDefault="00A77C82" w:rsidP="00A77C82">
      <w:r>
        <w:t>On receiving a SIP 2xx response to the SIP INVITE request, the MCVideo client:</w:t>
      </w:r>
    </w:p>
    <w:p w14:paraId="2B50710D" w14:textId="77777777" w:rsidR="00A77C82" w:rsidRDefault="00A77C82" w:rsidP="00A77C82">
      <w:pPr>
        <w:ind w:left="568" w:hanging="284"/>
      </w:pPr>
      <w:r>
        <w:t>1)</w:t>
      </w:r>
      <w:r>
        <w:tab/>
        <w:t>shall interact with the user plane as specified in 3GPP TS 24.581 [</w:t>
      </w:r>
      <w:r>
        <w:rPr>
          <w:lang w:eastAsia="zh-CN"/>
        </w:rPr>
        <w:t>5</w:t>
      </w:r>
      <w:r>
        <w:t>]; and</w:t>
      </w:r>
    </w:p>
    <w:p w14:paraId="480DD97D"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565D5B1D" w14:textId="77777777" w:rsidR="00A77C82" w:rsidRDefault="00A77C82" w:rsidP="00A77C82">
      <w:r>
        <w:t>On receiving a SIP 4xx response, a SIP 5xx response or a SIP 6xx response to the SIP INVITE request:</w:t>
      </w:r>
    </w:p>
    <w:p w14:paraId="567D450B" w14:textId="77777777" w:rsidR="00A77C82" w:rsidRDefault="00A77C82" w:rsidP="00A77C82">
      <w:pPr>
        <w:ind w:left="568" w:hanging="284"/>
      </w:pPr>
      <w:r>
        <w:t>1)</w:t>
      </w:r>
      <w:r>
        <w:tab/>
        <w:t>if the MCVideo emergency group call state is set to "MVEGC 2: emergency-call-requested" or "MVEGC 3: emergency-call-granted"; or</w:t>
      </w:r>
    </w:p>
    <w:p w14:paraId="1ECEAB36" w14:textId="77777777" w:rsidR="00A77C82" w:rsidRDefault="00A77C82" w:rsidP="00A77C82">
      <w:pPr>
        <w:ind w:left="568" w:hanging="284"/>
      </w:pPr>
      <w:r>
        <w:t>2)</w:t>
      </w:r>
      <w:r>
        <w:tab/>
        <w:t>if the MCVideo imminent peril group call state is set to "MVIGC 2: imminent-peril-call-requested" or "MVIGC 3: imminent-peril-call-granted";</w:t>
      </w:r>
    </w:p>
    <w:p w14:paraId="798B05E3" w14:textId="77777777" w:rsidR="00A77C82" w:rsidRDefault="00A77C82" w:rsidP="00A77C82">
      <w:r>
        <w:t>the MCVideo client shall perform the actions specified in subclause 6.2.8.1.5.</w:t>
      </w:r>
    </w:p>
    <w:p w14:paraId="656DDC6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42AD873B" w14:textId="77777777" w:rsidR="00A77C82" w:rsidRDefault="00A77C82" w:rsidP="00A77C82">
      <w:pPr>
        <w:rPr>
          <w:lang w:eastAsia="ko-KR"/>
        </w:rPr>
      </w:pPr>
      <w:bookmarkStart w:id="484" w:name="_Toc20151621"/>
      <w:bookmarkStart w:id="485" w:name="_Toc27494286"/>
      <w:bookmarkStart w:id="486" w:name="_Toc73952960"/>
      <w:r>
        <w:rPr>
          <w:lang w:eastAsia="ko-KR"/>
        </w:rPr>
        <w:t>[TS 24.281, clause 9.2.2.2.2.1]</w:t>
      </w:r>
    </w:p>
    <w:bookmarkEnd w:id="484"/>
    <w:bookmarkEnd w:id="485"/>
    <w:bookmarkEnd w:id="486"/>
    <w:p w14:paraId="1629A92B"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574B9C14" w14:textId="77777777" w:rsidR="00A77C82" w:rsidRDefault="00A77C82" w:rsidP="00A77C82">
      <w:r>
        <w:t>[TS 24.581, clause 6.2.1]</w:t>
      </w:r>
    </w:p>
    <w:p w14:paraId="0AAF93B8"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CC2B544" w14:textId="77777777" w:rsidR="00A77C82" w:rsidRDefault="00A77C82" w:rsidP="00A77C82">
      <w:r>
        <w:t>The SIP INVITE request sent by the application and signalling plane:</w:t>
      </w:r>
    </w:p>
    <w:p w14:paraId="24B0A6C1" w14:textId="77777777" w:rsidR="00A77C82" w:rsidRDefault="00A77C82" w:rsidP="00A77C82">
      <w:pPr>
        <w:ind w:left="568" w:hanging="284"/>
      </w:pPr>
      <w:r>
        <w:t>1.</w:t>
      </w:r>
      <w:r>
        <w:tab/>
        <w:t>shall be regarded an implicit Transmission request when an implicit Transmission request is negotiated; and</w:t>
      </w:r>
    </w:p>
    <w:p w14:paraId="27FA04AB" w14:textId="77777777" w:rsidR="00A77C82" w:rsidRDefault="00A77C82" w:rsidP="00A77C82">
      <w:pPr>
        <w:ind w:left="568" w:hanging="284"/>
      </w:pPr>
      <w:r>
        <w:t>2.</w:t>
      </w:r>
      <w:r>
        <w:tab/>
        <w:t>shall not be regarded as an implicit Transmission request in case of a re-join to an already on-going group call.</w:t>
      </w:r>
    </w:p>
    <w:p w14:paraId="3D91E3B2"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0D8F9C2" w14:textId="77777777" w:rsidR="00A77C82" w:rsidRDefault="00A77C82" w:rsidP="00A77C82">
      <w:r>
        <w:t>[TS 24.581, clause 6.2.4.1]</w:t>
      </w:r>
    </w:p>
    <w:p w14:paraId="3EF25600" w14:textId="77777777" w:rsidR="00A77C82" w:rsidRDefault="00A77C82" w:rsidP="00A77C82">
      <w:r>
        <w:t>The transmission participant shall behave according to the state diagram and the state transitions specified in this subclause.</w:t>
      </w:r>
    </w:p>
    <w:p w14:paraId="71DA25A0" w14:textId="77777777" w:rsidR="00A77C82" w:rsidRDefault="00A77C82" w:rsidP="00A77C82">
      <w:r>
        <w:t>Figure 6.2.4.1-1 shows the state diagram for 'Transmission participant state transition diagram for basic transmission control operation'.</w:t>
      </w:r>
    </w:p>
    <w:p w14:paraId="58E24CFB" w14:textId="77777777" w:rsidR="00A77C82" w:rsidRDefault="00A77C82" w:rsidP="00A77C82">
      <w:r>
        <w:t>…</w:t>
      </w:r>
    </w:p>
    <w:p w14:paraId="7CB01BB6" w14:textId="77777777" w:rsidR="00A77C82" w:rsidRDefault="00A77C82" w:rsidP="00A77C82">
      <w:r>
        <w:t>State details are explained in the following subclauses.</w:t>
      </w:r>
    </w:p>
    <w:p w14:paraId="0B240FDA" w14:textId="77777777" w:rsidR="00A77C82" w:rsidRDefault="00A77C82" w:rsidP="00A77C82">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180E60E" w14:textId="77777777" w:rsidR="00A77C82" w:rsidRDefault="00A77C82" w:rsidP="00A77C82">
      <w:pPr>
        <w:keepLines/>
        <w:ind w:left="1135" w:hanging="851"/>
      </w:pPr>
      <w:r>
        <w:t>NOTE:</w:t>
      </w:r>
      <w:r>
        <w:tab/>
        <w:t>A badly formatted transmission control message received in any state is ignored by the transmission participant and does not cause any change of the current state.</w:t>
      </w:r>
    </w:p>
    <w:p w14:paraId="490661FB" w14:textId="77777777" w:rsidR="00A77C82" w:rsidRDefault="00A77C82" w:rsidP="00A77C82">
      <w:r>
        <w:t>[TS 24.581, clause 6.2.4.4.6]</w:t>
      </w:r>
    </w:p>
    <w:p w14:paraId="14E9AB2F" w14:textId="77777777" w:rsidR="00A77C82" w:rsidRDefault="00A77C82" w:rsidP="00A77C82">
      <w:r>
        <w:t>Upon receiving a Transmission Granted message from the transmission control server, the transmission participant:</w:t>
      </w:r>
    </w:p>
    <w:p w14:paraId="6358F69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66F850B3" w14:textId="77777777" w:rsidR="00A77C82" w:rsidRDefault="00A77C82" w:rsidP="00A77C82">
      <w:pPr>
        <w:ind w:left="851" w:hanging="284"/>
      </w:pPr>
      <w:r>
        <w:t>a.</w:t>
      </w:r>
      <w:r>
        <w:tab/>
        <w:t>shall include the Message Type field set to '0' (Transmission Granted); and</w:t>
      </w:r>
    </w:p>
    <w:p w14:paraId="5F3CC110" w14:textId="77777777" w:rsidR="00A77C82" w:rsidRDefault="00A77C82" w:rsidP="00A77C82">
      <w:pPr>
        <w:ind w:left="851" w:hanging="284"/>
      </w:pPr>
      <w:r>
        <w:t>b.</w:t>
      </w:r>
      <w:r>
        <w:tab/>
        <w:t>shall include the Source field set to '0' (the transmission participant is the source);</w:t>
      </w:r>
    </w:p>
    <w:p w14:paraId="38C75B14"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52FDE70E" w14:textId="77777777" w:rsidR="00A77C82" w:rsidRDefault="00A77C82" w:rsidP="00A77C82">
      <w:pPr>
        <w:ind w:left="568" w:hanging="284"/>
      </w:pPr>
      <w:r>
        <w:t>3.</w:t>
      </w:r>
      <w:r>
        <w:tab/>
        <w:t>shall provide Transmission granted notification to the user, if not already done;</w:t>
      </w:r>
    </w:p>
    <w:p w14:paraId="7195E74A" w14:textId="77777777" w:rsidR="00A77C82" w:rsidRDefault="00A77C82" w:rsidP="00A77C82">
      <w:pPr>
        <w:ind w:left="568" w:hanging="284"/>
      </w:pPr>
      <w:r>
        <w:t>4.</w:t>
      </w:r>
      <w:r>
        <w:tab/>
        <w:t>shall stop timer T100 (Transmission Request); and</w:t>
      </w:r>
    </w:p>
    <w:p w14:paraId="1ED6EE9B" w14:textId="77777777" w:rsidR="00A77C82" w:rsidRDefault="00A77C82" w:rsidP="00A77C82">
      <w:pPr>
        <w:ind w:left="568" w:hanging="284"/>
      </w:pPr>
      <w:r>
        <w:t>5.</w:t>
      </w:r>
      <w:r>
        <w:tab/>
        <w:t>shall enter the 'U: has permission to transmit' state.</w:t>
      </w:r>
    </w:p>
    <w:p w14:paraId="368C795D" w14:textId="77777777" w:rsidR="00A77C82" w:rsidRDefault="00A77C82" w:rsidP="00A77C82">
      <w:r>
        <w:t>[TS 24.581, clause 6.2.4.5.3]</w:t>
      </w:r>
    </w:p>
    <w:p w14:paraId="4618C272" w14:textId="77777777" w:rsidR="00A77C82" w:rsidRDefault="00A77C82" w:rsidP="00A77C82">
      <w:r>
        <w:t>Upon receiving an indication from the user to end the permission to send RTP media, the transmission participant:</w:t>
      </w:r>
    </w:p>
    <w:p w14:paraId="3EE86B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6570EB" w14:textId="77777777" w:rsidR="00A77C82" w:rsidRDefault="00A77C82" w:rsidP="00A77C82">
      <w:pPr>
        <w:ind w:left="568" w:hanging="284"/>
      </w:pPr>
      <w:r>
        <w:t>2.</w:t>
      </w:r>
      <w:r>
        <w:tab/>
        <w:t>shall start timer T101 (Transmission End Request) and initialize counter C101 (Transmission End Request) to 1; and</w:t>
      </w:r>
    </w:p>
    <w:p w14:paraId="4FA9EF11" w14:textId="77777777" w:rsidR="00A77C82" w:rsidRDefault="00A77C82" w:rsidP="00A77C82">
      <w:pPr>
        <w:ind w:left="568" w:hanging="284"/>
      </w:pPr>
      <w:r>
        <w:t>3.</w:t>
      </w:r>
      <w:r>
        <w:tab/>
        <w:t>shall enter the 'U: pending end of transmission' state.</w:t>
      </w:r>
    </w:p>
    <w:p w14:paraId="45453737" w14:textId="77777777" w:rsidR="00A77C82" w:rsidRDefault="00A77C82" w:rsidP="00A77C82">
      <w:r>
        <w:t>[TS 24.581, clause 6.2.4.4.7]</w:t>
      </w:r>
    </w:p>
    <w:p w14:paraId="0B64233B" w14:textId="77777777" w:rsidR="00A77C82" w:rsidRDefault="00A77C82" w:rsidP="00A77C82">
      <w:r>
        <w:t>Upon receiving an indication from the user to end the Transmission request, the transmission participant:</w:t>
      </w:r>
    </w:p>
    <w:p w14:paraId="1BA857A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436F3D0" w14:textId="77777777" w:rsidR="00A77C82" w:rsidRDefault="00A77C82" w:rsidP="00A77C82">
      <w:pPr>
        <w:ind w:left="568" w:hanging="284"/>
      </w:pPr>
      <w:r>
        <w:t>2.</w:t>
      </w:r>
      <w:r>
        <w:tab/>
        <w:t>shall stop time T100 (Transmission Request)</w:t>
      </w:r>
    </w:p>
    <w:p w14:paraId="6B34461B" w14:textId="77777777" w:rsidR="00A77C82" w:rsidRDefault="00A77C82" w:rsidP="00A77C82">
      <w:pPr>
        <w:ind w:left="568" w:hanging="284"/>
      </w:pPr>
      <w:r>
        <w:t>3.</w:t>
      </w:r>
      <w:r>
        <w:tab/>
        <w:t>shall start timer T101 (Transmission End Request) and initialize counter C101 (Transmission End Request) to 1; and</w:t>
      </w:r>
    </w:p>
    <w:p w14:paraId="4F7267F4" w14:textId="77777777" w:rsidR="00A77C82" w:rsidRDefault="00A77C82" w:rsidP="00A77C82">
      <w:r>
        <w:t>4.</w:t>
      </w:r>
      <w:r>
        <w:tab/>
        <w:t>shall enter the 'U: pending end of transmission' state.</w:t>
      </w:r>
    </w:p>
    <w:p w14:paraId="730AD614" w14:textId="77777777" w:rsidR="00A77C82" w:rsidRDefault="00A77C82" w:rsidP="00E972B2">
      <w:pPr>
        <w:pStyle w:val="H6"/>
      </w:pPr>
      <w:bookmarkStart w:id="487" w:name="_Toc52787529"/>
      <w:bookmarkStart w:id="488" w:name="_Toc52787710"/>
      <w:bookmarkStart w:id="489" w:name="_Toc75906932"/>
      <w:bookmarkStart w:id="490" w:name="_Toc75907269"/>
      <w:r>
        <w:t>6.1.2.1.3</w:t>
      </w:r>
      <w:r>
        <w:tab/>
        <w:t>Test description</w:t>
      </w:r>
      <w:bookmarkEnd w:id="487"/>
      <w:bookmarkEnd w:id="488"/>
      <w:bookmarkEnd w:id="489"/>
      <w:bookmarkEnd w:id="490"/>
    </w:p>
    <w:p w14:paraId="01C3A053" w14:textId="77777777" w:rsidR="00A77C82" w:rsidRDefault="00A77C82" w:rsidP="00E972B2">
      <w:pPr>
        <w:pStyle w:val="H6"/>
      </w:pPr>
      <w:r>
        <w:t>6.1.2.1.3.1</w:t>
      </w:r>
      <w:r>
        <w:tab/>
        <w:t>Pre-test conditions</w:t>
      </w:r>
    </w:p>
    <w:p w14:paraId="35A71456" w14:textId="77777777" w:rsidR="00812835" w:rsidRDefault="00812835" w:rsidP="00812835">
      <w:pPr>
        <w:pStyle w:val="H6"/>
      </w:pPr>
      <w:r w:rsidRPr="00102CE5">
        <w:t>Test configuration</w:t>
      </w:r>
      <w:r>
        <w:t>:</w:t>
      </w:r>
    </w:p>
    <w:p w14:paraId="65C3FA30" w14:textId="77777777" w:rsidR="00812835" w:rsidRDefault="00812835" w:rsidP="00812835">
      <w:pPr>
        <w:pStyle w:val="B1"/>
      </w:pPr>
      <w:r>
        <w:t>-</w:t>
      </w:r>
      <w:r>
        <w:tab/>
        <w:t>Single cell configuration according to TS 36.579-1 [2] clause 5.2.2.2.1.</w:t>
      </w:r>
    </w:p>
    <w:p w14:paraId="2A61E033" w14:textId="77777777" w:rsidR="00812835" w:rsidRDefault="00812835" w:rsidP="00812835">
      <w:pPr>
        <w:pStyle w:val="H6"/>
      </w:pPr>
      <w:r>
        <w:t>Preamble:</w:t>
      </w:r>
    </w:p>
    <w:p w14:paraId="07E2D96D" w14:textId="77777777" w:rsidR="00812835" w:rsidRDefault="00812835" w:rsidP="00812835">
      <w:pPr>
        <w:pStyle w:val="B1"/>
      </w:pPr>
      <w:r>
        <w:t>-</w:t>
      </w:r>
      <w:r>
        <w:tab/>
        <w:t>The UE has performed procedure 'Initial registration' as described in TS 36.579-1 [2] clause 5.4.2.</w:t>
      </w:r>
    </w:p>
    <w:p w14:paraId="24BBD65C" w14:textId="77777777" w:rsidR="00812835" w:rsidRDefault="00812835" w:rsidP="00812835">
      <w:pPr>
        <w:pStyle w:val="B1"/>
      </w:pPr>
      <w:r>
        <w:t>-</w:t>
      </w:r>
      <w:r>
        <w:tab/>
      </w:r>
      <w:r w:rsidRPr="000573F5">
        <w:t>UE States at the end of the preamble</w:t>
      </w:r>
      <w:r>
        <w:t>:</w:t>
      </w:r>
    </w:p>
    <w:p w14:paraId="551B3DE5" w14:textId="77777777" w:rsidR="00812835" w:rsidRDefault="00812835" w:rsidP="00812835">
      <w:pPr>
        <w:pStyle w:val="B1"/>
        <w:ind w:left="852"/>
      </w:pPr>
      <w:r>
        <w:t>-</w:t>
      </w:r>
      <w:r>
        <w:tab/>
        <w:t>The UE is in RRC_IDLE state.</w:t>
      </w:r>
    </w:p>
    <w:p w14:paraId="1122560F" w14:textId="77777777" w:rsidR="00812835" w:rsidRDefault="00812835" w:rsidP="00812835">
      <w:pPr>
        <w:pStyle w:val="B1"/>
        <w:ind w:left="852"/>
      </w:pPr>
      <w:r>
        <w:t>-</w:t>
      </w:r>
      <w:r>
        <w:tab/>
        <w:t>The client is registered for MCVideo.</w:t>
      </w:r>
    </w:p>
    <w:p w14:paraId="4D36412D" w14:textId="77777777" w:rsidR="00A77C82" w:rsidRDefault="00A77C82" w:rsidP="00E972B2">
      <w:pPr>
        <w:pStyle w:val="H6"/>
      </w:pPr>
      <w:r>
        <w:t>6.1.2.1.3.2</w:t>
      </w:r>
      <w:r>
        <w:tab/>
        <w:t>Test procedure sequence</w:t>
      </w:r>
    </w:p>
    <w:p w14:paraId="356F29E0" w14:textId="77777777" w:rsidR="00A77C82" w:rsidRDefault="00A77C82" w:rsidP="00E972B2">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A77C82" w14:paraId="75DF4C7F" w14:textId="77777777" w:rsidTr="00A77C82">
        <w:trPr>
          <w:tblHeader/>
        </w:trPr>
        <w:tc>
          <w:tcPr>
            <w:tcW w:w="534" w:type="dxa"/>
            <w:tcBorders>
              <w:top w:val="single" w:sz="4" w:space="0" w:color="auto"/>
              <w:left w:val="single" w:sz="4" w:space="0" w:color="auto"/>
              <w:bottom w:val="nil"/>
              <w:right w:val="single" w:sz="4" w:space="0" w:color="auto"/>
            </w:tcBorders>
            <w:hideMark/>
          </w:tcPr>
          <w:p w14:paraId="04A637A4" w14:textId="77777777" w:rsidR="00A77C82" w:rsidRDefault="00A77C82"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77B14A11"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7376EB"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A6023E"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2B0DB71" w14:textId="77777777" w:rsidR="00A77C82" w:rsidRDefault="00A77C82" w:rsidP="00E972B2">
            <w:pPr>
              <w:pStyle w:val="TAH"/>
            </w:pPr>
            <w:r>
              <w:t>Verdict</w:t>
            </w:r>
          </w:p>
        </w:tc>
      </w:tr>
      <w:tr w:rsidR="00A77C82" w14:paraId="66DF989C" w14:textId="77777777" w:rsidTr="00A77C82">
        <w:trPr>
          <w:tblHeader/>
        </w:trPr>
        <w:tc>
          <w:tcPr>
            <w:tcW w:w="534" w:type="dxa"/>
            <w:tcBorders>
              <w:top w:val="nil"/>
              <w:left w:val="single" w:sz="4" w:space="0" w:color="auto"/>
              <w:bottom w:val="single" w:sz="4" w:space="0" w:color="auto"/>
              <w:right w:val="single" w:sz="4" w:space="0" w:color="auto"/>
            </w:tcBorders>
          </w:tcPr>
          <w:p w14:paraId="1286AB29" w14:textId="77777777" w:rsidR="00A77C82" w:rsidRDefault="00A77C82" w:rsidP="00E972B2">
            <w:pPr>
              <w:pStyle w:val="TAH"/>
            </w:pPr>
          </w:p>
        </w:tc>
        <w:tc>
          <w:tcPr>
            <w:tcW w:w="3968" w:type="dxa"/>
            <w:tcBorders>
              <w:top w:val="nil"/>
              <w:left w:val="single" w:sz="4" w:space="0" w:color="auto"/>
              <w:bottom w:val="single" w:sz="4" w:space="0" w:color="auto"/>
              <w:right w:val="single" w:sz="4" w:space="0" w:color="auto"/>
            </w:tcBorders>
          </w:tcPr>
          <w:p w14:paraId="536103A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633F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394BF88"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2C84A9B6"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86F74C5" w14:textId="77777777" w:rsidR="00A77C82" w:rsidRDefault="00A77C82" w:rsidP="00E972B2">
            <w:pPr>
              <w:pStyle w:val="TAH"/>
            </w:pPr>
          </w:p>
        </w:tc>
      </w:tr>
      <w:tr w:rsidR="00A77C82" w14:paraId="03758B7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2AEE7A01" w14:textId="77777777" w:rsidR="00A77C82" w:rsidRDefault="00A77C82"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CB5055" w14:textId="77777777" w:rsidR="00A77C82" w:rsidRDefault="00A77C82" w:rsidP="00E972B2">
            <w:pPr>
              <w:pStyle w:val="TAL"/>
            </w:pPr>
            <w:r>
              <w:t>Make the UE (MCVideo client) request the establishment of a chat group call with implicit transmission request.</w:t>
            </w:r>
          </w:p>
          <w:p w14:paraId="27D589CC" w14:textId="77777777" w:rsidR="00A77C82" w:rsidRDefault="00A77C82" w:rsidP="00E972B2">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4614246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DC6A18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304EE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50B67D" w14:textId="77777777" w:rsidR="00A77C82" w:rsidRDefault="00A77C82" w:rsidP="00E972B2">
            <w:pPr>
              <w:pStyle w:val="TAC"/>
            </w:pPr>
            <w:r>
              <w:t>-</w:t>
            </w:r>
          </w:p>
        </w:tc>
      </w:tr>
      <w:tr w:rsidR="00A77C82" w14:paraId="2364F37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741498" w14:textId="77777777" w:rsidR="00A77C82" w:rsidRDefault="00A77C82"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346E62F" w14:textId="65FCE3E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to establish the chat group call with implicit transmission control according to option b,ii of NOTE 1 in TS 36.579.1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41F9602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EBAD0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A591FEF" w14:textId="77777777" w:rsidR="00A77C82" w:rsidRDefault="00A77C82"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782AF77A" w14:textId="77777777" w:rsidR="00A77C82" w:rsidRDefault="00A77C82" w:rsidP="00E972B2">
            <w:pPr>
              <w:pStyle w:val="TAC"/>
            </w:pPr>
            <w:r>
              <w:t>P</w:t>
            </w:r>
          </w:p>
        </w:tc>
      </w:tr>
      <w:tr w:rsidR="00A77C82" w14:paraId="624A0402"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72DDD919" w14:textId="77777777" w:rsidR="00A77C82" w:rsidRDefault="00A77C82" w:rsidP="00E972B2">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43DE9A5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45BB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CF605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AF897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38E22F" w14:textId="77777777" w:rsidR="00A77C82" w:rsidRDefault="00A77C82" w:rsidP="00E972B2">
            <w:pPr>
              <w:pStyle w:val="TAC"/>
            </w:pPr>
            <w:r>
              <w:t>-</w:t>
            </w:r>
          </w:p>
        </w:tc>
      </w:tr>
      <w:tr w:rsidR="00A77C82" w14:paraId="1BB08FD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C889FE3" w14:textId="77777777" w:rsidR="00A77C82" w:rsidRDefault="00A77C82"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06A952B" w14:textId="77777777" w:rsidR="00A77C82" w:rsidRDefault="00A77C82" w:rsidP="00E972B2">
            <w:pPr>
              <w:pStyle w:val="TAL"/>
            </w:pPr>
            <w:r>
              <w:t>Check: Does the UE (MCVideo client) notify the user that the call has been established?</w:t>
            </w:r>
          </w:p>
          <w:p w14:paraId="03E953F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6C6D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469147"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401799"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1ED63B60" w14:textId="77777777" w:rsidR="00A77C82" w:rsidRDefault="00A77C82" w:rsidP="00E972B2">
            <w:pPr>
              <w:pStyle w:val="TAC"/>
            </w:pPr>
            <w:r>
              <w:t>P</w:t>
            </w:r>
          </w:p>
        </w:tc>
      </w:tr>
      <w:tr w:rsidR="00A77C82" w14:paraId="5DAA3DB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5F8B0D43" w14:textId="77777777" w:rsidR="00A77C82" w:rsidRDefault="00A77C82" w:rsidP="00E972B2">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4889B3A" w14:textId="77777777" w:rsidR="00A77C82" w:rsidRDefault="00A77C82" w:rsidP="00E972B2">
            <w:pPr>
              <w:pStyle w:val="TAL"/>
            </w:pPr>
            <w:r>
              <w:t>Make the UE (MCVideo client) request end of transmission.</w:t>
            </w:r>
          </w:p>
          <w:p w14:paraId="37B802BF"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E2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CE183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443A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247506" w14:textId="77777777" w:rsidR="00A77C82" w:rsidRDefault="00A77C82" w:rsidP="00E972B2">
            <w:pPr>
              <w:pStyle w:val="TAC"/>
            </w:pPr>
            <w:r>
              <w:t>-</w:t>
            </w:r>
          </w:p>
        </w:tc>
      </w:tr>
      <w:tr w:rsidR="00A77C82" w14:paraId="6A0CBF16"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670EB42D" w14:textId="77777777" w:rsidR="00A77C82" w:rsidRDefault="00A77C82" w:rsidP="00E972B2">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A23179C" w14:textId="31BF5DD9" w:rsidR="00A77C82" w:rsidRDefault="00A77C82" w:rsidP="00E972B2">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TS 36.579-1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6F4D9FC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F7628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8C52D4"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2524ACF" w14:textId="77777777" w:rsidR="00A77C82" w:rsidRDefault="00A77C82" w:rsidP="00E972B2">
            <w:pPr>
              <w:pStyle w:val="TAC"/>
            </w:pPr>
            <w:r>
              <w:t>P</w:t>
            </w:r>
          </w:p>
        </w:tc>
      </w:tr>
      <w:tr w:rsidR="00A77C82" w14:paraId="7BF68939"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060BB1AC" w14:textId="77777777" w:rsidR="00A77C82" w:rsidRDefault="00A77C82" w:rsidP="00E972B2">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09ABBE9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CBAAB8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530E4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5737B2"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6007E35" w14:textId="77777777" w:rsidR="00A77C82" w:rsidRDefault="00A77C82" w:rsidP="00E972B2">
            <w:pPr>
              <w:pStyle w:val="TAC"/>
            </w:pPr>
            <w:r>
              <w:t>-</w:t>
            </w:r>
          </w:p>
        </w:tc>
      </w:tr>
      <w:tr w:rsidR="00A77C82" w14:paraId="44DAC3E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3BFB44F8" w14:textId="77777777" w:rsidR="00A77C82" w:rsidRDefault="00A77C82"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3191C246" w14:textId="77777777" w:rsidR="00A77C82" w:rsidRDefault="00A77C82" w:rsidP="00E972B2">
            <w:pPr>
              <w:pStyle w:val="TAL"/>
            </w:pPr>
            <w:r>
              <w:t>Make the UE (MCVideo client) release the call.</w:t>
            </w:r>
          </w:p>
          <w:p w14:paraId="3FD6CBA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4F7F7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D8C7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60BAB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EE8D25A" w14:textId="77777777" w:rsidR="00A77C82" w:rsidRDefault="00A77C82" w:rsidP="00E972B2">
            <w:pPr>
              <w:pStyle w:val="TAC"/>
            </w:pPr>
            <w:r>
              <w:t>-</w:t>
            </w:r>
          </w:p>
        </w:tc>
      </w:tr>
      <w:tr w:rsidR="00A77C82" w14:paraId="0CE53382" w14:textId="77777777" w:rsidTr="00A77C82">
        <w:trPr>
          <w:trHeight w:val="458"/>
        </w:trPr>
        <w:tc>
          <w:tcPr>
            <w:tcW w:w="534" w:type="dxa"/>
            <w:tcBorders>
              <w:top w:val="single" w:sz="4" w:space="0" w:color="auto"/>
              <w:left w:val="single" w:sz="4" w:space="0" w:color="auto"/>
              <w:bottom w:val="single" w:sz="4" w:space="0" w:color="auto"/>
              <w:right w:val="single" w:sz="4" w:space="0" w:color="auto"/>
            </w:tcBorders>
            <w:hideMark/>
          </w:tcPr>
          <w:p w14:paraId="179A3C7A" w14:textId="77777777" w:rsidR="00A77C82" w:rsidRDefault="00A77C82" w:rsidP="00E972B2">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130ED9B5" w14:textId="6D9644A6" w:rsidR="00A77C82" w:rsidRDefault="00A77C82" w:rsidP="00E972B2">
            <w:pPr>
              <w:pStyle w:val="TAL"/>
            </w:pPr>
            <w:r>
              <w:t>Check: Does the</w:t>
            </w:r>
            <w:r>
              <w:rPr>
                <w:rFonts w:eastAsia="Calibri"/>
              </w:rPr>
              <w:t xml:space="preserve"> UE </w:t>
            </w:r>
            <w:r>
              <w:t xml:space="preserve">(MCVideo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BC2AFD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E1E3E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F1630C"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171916F" w14:textId="77777777" w:rsidR="00A77C82" w:rsidRDefault="00A77C82" w:rsidP="00E972B2">
            <w:pPr>
              <w:pStyle w:val="TAC"/>
            </w:pPr>
            <w:r>
              <w:t>P</w:t>
            </w:r>
          </w:p>
        </w:tc>
      </w:tr>
      <w:tr w:rsidR="00A77C82" w14:paraId="65E3BB3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F5B015" w14:textId="77777777" w:rsidR="00A77C82" w:rsidRDefault="00A77C82" w:rsidP="00E972B2">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1F70F5C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B91156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EEE8E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69F9FA"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A7C2A9" w14:textId="77777777" w:rsidR="00A77C82" w:rsidRDefault="00A77C82" w:rsidP="00E972B2">
            <w:pPr>
              <w:pStyle w:val="TAC"/>
            </w:pPr>
            <w:r>
              <w:t>-</w:t>
            </w:r>
          </w:p>
        </w:tc>
      </w:tr>
      <w:tr w:rsidR="00A77C82" w14:paraId="5D3E97CA"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6C92F7F0" w14:textId="38D48D3D" w:rsidR="00A77C82" w:rsidRDefault="00A77C82" w:rsidP="00E972B2">
            <w:pPr>
              <w:pStyle w:val="TAN"/>
            </w:pPr>
            <w:r>
              <w:t>NOTE 1: This is expected to be done via a suitable implementation dependent MMI.</w:t>
            </w:r>
          </w:p>
        </w:tc>
      </w:tr>
    </w:tbl>
    <w:p w14:paraId="455205E9" w14:textId="77777777" w:rsidR="00A77C82" w:rsidRDefault="00A77C82" w:rsidP="00A77C82"/>
    <w:p w14:paraId="76B99A33" w14:textId="77777777" w:rsidR="00A77C82" w:rsidRDefault="00A77C82" w:rsidP="00E972B2">
      <w:pPr>
        <w:pStyle w:val="H6"/>
      </w:pPr>
      <w:r>
        <w:t>6.1.2.1.3.3</w:t>
      </w:r>
      <w:r>
        <w:tab/>
        <w:t>Specific message contents</w:t>
      </w:r>
    </w:p>
    <w:p w14:paraId="495D9F92" w14:textId="77777777" w:rsidR="00A77C82" w:rsidRDefault="00A77C82" w:rsidP="00E972B2">
      <w:pPr>
        <w:pStyle w:val="TH"/>
      </w:pPr>
      <w:r>
        <w:t>Table 6.1.2.1.3.3-1: SIP INVITE from the UE (Step 2, Table 6.1.2.1.3.2-1;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7994A3A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BF866C" w14:textId="77777777" w:rsidR="00A77C82" w:rsidRDefault="00A77C82" w:rsidP="00E972B2">
            <w:pPr>
              <w:pStyle w:val="TAL"/>
            </w:pPr>
            <w:r>
              <w:t>Derivation Path: TS 36.579-1 [2], Table 5.5.2.5.1-1</w:t>
            </w:r>
          </w:p>
        </w:tc>
      </w:tr>
      <w:tr w:rsidR="00A77C82" w14:paraId="7E269C3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657A712"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BB1302F"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7926253"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5D2EFAF"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841C4C6" w14:textId="77777777" w:rsidR="00A77C82" w:rsidRDefault="00A77C82" w:rsidP="00E972B2">
            <w:pPr>
              <w:pStyle w:val="TAH"/>
            </w:pPr>
            <w:r>
              <w:t>Condition</w:t>
            </w:r>
          </w:p>
        </w:tc>
      </w:tr>
      <w:tr w:rsidR="00A77C82" w14:paraId="05F47FA2"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44FF32"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FEE0A1"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3FC548F"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244C42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25A33E" w14:textId="77777777" w:rsidR="00A77C82" w:rsidRDefault="00A77C82" w:rsidP="00E972B2">
            <w:pPr>
              <w:pStyle w:val="TAL"/>
            </w:pPr>
          </w:p>
        </w:tc>
      </w:tr>
      <w:tr w:rsidR="00A77C82" w14:paraId="59DE11F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FD111F1"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2AA04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F88B873"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B18CF6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1DA2C30" w14:textId="77777777" w:rsidR="00A77C82" w:rsidRDefault="00A77C82" w:rsidP="00E972B2">
            <w:pPr>
              <w:pStyle w:val="TAL"/>
            </w:pPr>
          </w:p>
        </w:tc>
      </w:tr>
      <w:tr w:rsidR="00A77C82" w14:paraId="05B24A1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7650E1F"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ADB94BA" w14:textId="77777777" w:rsidR="00A77C82" w:rsidRDefault="00A77C82" w:rsidP="00E972B2">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14E578C4"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256BED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3E419" w14:textId="77777777" w:rsidR="00A77C82" w:rsidRDefault="00A77C82" w:rsidP="00E972B2">
            <w:pPr>
              <w:pStyle w:val="TAL"/>
            </w:pPr>
          </w:p>
        </w:tc>
      </w:tr>
      <w:tr w:rsidR="00A77C82" w14:paraId="48AA637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D0C78B"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B83F70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A80DED" w14:textId="4D3B3D98"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A2AFCC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3093FF" w14:textId="77777777" w:rsidR="00A77C82" w:rsidRDefault="00A77C82" w:rsidP="00E972B2">
            <w:pPr>
              <w:pStyle w:val="TAL"/>
            </w:pPr>
          </w:p>
        </w:tc>
      </w:tr>
      <w:tr w:rsidR="00A77C82" w14:paraId="314969EC"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BB6D786"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76FCDB" w14:textId="77777777" w:rsidR="00A77C82" w:rsidRDefault="00A77C82" w:rsidP="00E972B2">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2FCF3AD8"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C114FC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2E60ED" w14:textId="77777777" w:rsidR="00A77C82" w:rsidRDefault="00A77C82" w:rsidP="00E972B2">
            <w:pPr>
              <w:pStyle w:val="TAL"/>
            </w:pPr>
          </w:p>
        </w:tc>
      </w:tr>
    </w:tbl>
    <w:p w14:paraId="68714618" w14:textId="77777777" w:rsidR="00A77C82" w:rsidRDefault="00A77C82" w:rsidP="00A77C82"/>
    <w:p w14:paraId="5C9AEBDF" w14:textId="77777777" w:rsidR="00A77C82" w:rsidRDefault="00A77C82" w:rsidP="00E972B2">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71E5A4"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E57AC18" w14:textId="77777777" w:rsidR="00A77C82" w:rsidRDefault="00A77C82" w:rsidP="00E972B2">
            <w:pPr>
              <w:pStyle w:val="TAL"/>
            </w:pPr>
            <w:r>
              <w:t>Derivation Path: TS 36.579-1 [2], Table 5.5.3.1.1-2, condition INITIAL_SDP_OFFER, IMPLICIT_GRANT_REQUESTED</w:t>
            </w:r>
          </w:p>
        </w:tc>
      </w:tr>
    </w:tbl>
    <w:p w14:paraId="6083A502" w14:textId="77777777" w:rsidR="00A77C82" w:rsidRDefault="00A77C82" w:rsidP="00A77C82">
      <w:pPr>
        <w:widowControl w:val="0"/>
      </w:pPr>
    </w:p>
    <w:p w14:paraId="355E352A" w14:textId="77777777" w:rsidR="00A77C82" w:rsidRDefault="00A77C82" w:rsidP="00E972B2">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EF7D89" w14:textId="77777777" w:rsidTr="00A77C82">
        <w:tc>
          <w:tcPr>
            <w:tcW w:w="9634" w:type="dxa"/>
            <w:tcBorders>
              <w:top w:val="single" w:sz="4" w:space="0" w:color="auto"/>
              <w:left w:val="single" w:sz="4" w:space="0" w:color="auto"/>
              <w:bottom w:val="single" w:sz="4" w:space="0" w:color="auto"/>
              <w:right w:val="single" w:sz="4" w:space="0" w:color="auto"/>
            </w:tcBorders>
            <w:hideMark/>
          </w:tcPr>
          <w:p w14:paraId="7A2A5443" w14:textId="77777777" w:rsidR="00A77C82" w:rsidRDefault="00A77C82" w:rsidP="00E972B2">
            <w:pPr>
              <w:pStyle w:val="TAL"/>
            </w:pPr>
            <w:r>
              <w:t>Derivation Path: TS 36.579-1 [2], Table 5.5.3.2.1-2, condition CHAT-GROUP-CALL, INVITE_REFER</w:t>
            </w:r>
          </w:p>
        </w:tc>
      </w:tr>
    </w:tbl>
    <w:p w14:paraId="32AFB987" w14:textId="77777777" w:rsidR="00A77C82" w:rsidRDefault="00A77C82" w:rsidP="00A77C82"/>
    <w:p w14:paraId="1A6D31D5" w14:textId="77777777" w:rsidR="00A77C82" w:rsidRDefault="00A77C82" w:rsidP="00E972B2">
      <w:pPr>
        <w:pStyle w:val="TH"/>
      </w:pPr>
      <w:r>
        <w:t>Table 6.1.2.1.3.3-3: SIP 200 (OK) from the SS (Step 2, Table 6.1.2.1.3.2-1;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882A26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A1D7E49" w14:textId="77777777" w:rsidR="00A77C82" w:rsidRDefault="00A77C82" w:rsidP="00E972B2">
            <w:pPr>
              <w:pStyle w:val="TAL"/>
            </w:pPr>
            <w:r>
              <w:t>Derivation Path: TS 36.579-1 [2], Table 5.5.2.17.1.2-1, condition INVITE-RSP</w:t>
            </w:r>
          </w:p>
        </w:tc>
      </w:tr>
      <w:tr w:rsidR="00A77C82" w14:paraId="4432C67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169DABE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D980C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82D6E43"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EBEDB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30C26A1" w14:textId="77777777" w:rsidR="00A77C82" w:rsidRDefault="00A77C82" w:rsidP="00E972B2">
            <w:pPr>
              <w:pStyle w:val="TAH"/>
            </w:pPr>
            <w:r>
              <w:t>Condition</w:t>
            </w:r>
          </w:p>
        </w:tc>
      </w:tr>
      <w:tr w:rsidR="00A77C82" w14:paraId="162A149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F433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658390"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74F02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B2E9F0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98921C" w14:textId="77777777" w:rsidR="00A77C82" w:rsidRDefault="00A77C82" w:rsidP="00E972B2">
            <w:pPr>
              <w:pStyle w:val="TAL"/>
            </w:pPr>
          </w:p>
        </w:tc>
      </w:tr>
      <w:tr w:rsidR="00A77C82" w14:paraId="38D65B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764A537"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23304F" w14:textId="77777777" w:rsidR="00A77C82" w:rsidRDefault="00A77C82" w:rsidP="00E972B2">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30010DC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7B802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EF9290" w14:textId="77777777" w:rsidR="00A77C82" w:rsidRDefault="00A77C82" w:rsidP="00E972B2">
            <w:pPr>
              <w:pStyle w:val="TAL"/>
            </w:pPr>
          </w:p>
        </w:tc>
      </w:tr>
    </w:tbl>
    <w:p w14:paraId="1285131E" w14:textId="77777777" w:rsidR="00A77C82" w:rsidRDefault="00A77C82" w:rsidP="00A77C82"/>
    <w:p w14:paraId="163B1628" w14:textId="77777777" w:rsidR="00A77C82" w:rsidRDefault="00A77C82" w:rsidP="00E972B2">
      <w:pPr>
        <w:pStyle w:val="TH"/>
      </w:pPr>
      <w:r>
        <w:t>Table 6.1.2.1.3.3-3A: Void</w:t>
      </w:r>
    </w:p>
    <w:p w14:paraId="73CDAF1B" w14:textId="77777777" w:rsidR="00A77C82" w:rsidRDefault="00A77C82" w:rsidP="00E972B2">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7641E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4C38FF4" w14:textId="77777777" w:rsidR="00A77C82" w:rsidRDefault="00A77C82" w:rsidP="00E972B2">
            <w:pPr>
              <w:pStyle w:val="TAL"/>
            </w:pPr>
            <w:r>
              <w:t>Derivation Path: TS 36.579-1 [2], Table 5.5.3.1.2-2, condition SDP_ANSWER, IMPLICIT_GRANT_REQUESTED</w:t>
            </w:r>
          </w:p>
        </w:tc>
      </w:tr>
    </w:tbl>
    <w:p w14:paraId="4CCB38F2" w14:textId="77777777" w:rsidR="00A77C82" w:rsidRDefault="00A77C82" w:rsidP="00A77C82"/>
    <w:p w14:paraId="2B5489B0" w14:textId="77777777" w:rsidR="00A77C82" w:rsidRDefault="00A77C82" w:rsidP="00E972B2">
      <w:pPr>
        <w:pStyle w:val="TH"/>
      </w:pPr>
      <w:r>
        <w:t>Table 6.1.2.1.3.3-4..8: Void</w:t>
      </w:r>
    </w:p>
    <w:p w14:paraId="6532DC62" w14:textId="77777777" w:rsidR="00A77C82" w:rsidRDefault="00A77C82" w:rsidP="00A77C82"/>
    <w:p w14:paraId="6B3D8553" w14:textId="77777777" w:rsidR="00A77C82" w:rsidRDefault="00A77C82" w:rsidP="00A77C82">
      <w:pPr>
        <w:keepNext/>
        <w:keepLines/>
        <w:spacing w:before="120"/>
        <w:ind w:left="1418" w:hanging="1418"/>
        <w:outlineLvl w:val="3"/>
        <w:rPr>
          <w:rFonts w:ascii="Arial" w:hAnsi="Arial"/>
          <w:sz w:val="24"/>
        </w:rPr>
      </w:pPr>
      <w:bookmarkStart w:id="491" w:name="_Toc52787530"/>
      <w:bookmarkStart w:id="492" w:name="_Toc52787711"/>
      <w:bookmarkStart w:id="493" w:name="_Toc75906933"/>
      <w:bookmarkStart w:id="494" w:name="_Toc75907270"/>
      <w:bookmarkStart w:id="495"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91"/>
      <w:bookmarkEnd w:id="492"/>
      <w:bookmarkEnd w:id="493"/>
      <w:bookmarkEnd w:id="494"/>
      <w:bookmarkEnd w:id="495"/>
    </w:p>
    <w:p w14:paraId="3230A64F" w14:textId="77777777" w:rsidR="00A77C82" w:rsidRDefault="00A77C82" w:rsidP="00E972B2">
      <w:pPr>
        <w:pStyle w:val="H6"/>
      </w:pPr>
      <w:bookmarkStart w:id="496" w:name="_Toc52787531"/>
      <w:bookmarkStart w:id="497" w:name="_Toc52787712"/>
      <w:bookmarkStart w:id="498" w:name="_Toc75906934"/>
      <w:bookmarkStart w:id="499" w:name="_Toc75907271"/>
      <w:r>
        <w:t>6.1.2.2.1</w:t>
      </w:r>
      <w:r>
        <w:tab/>
        <w:t>Test Purpose (TP)</w:t>
      </w:r>
      <w:bookmarkEnd w:id="496"/>
      <w:bookmarkEnd w:id="497"/>
      <w:bookmarkEnd w:id="498"/>
      <w:bookmarkEnd w:id="499"/>
    </w:p>
    <w:p w14:paraId="0F68E092" w14:textId="77777777" w:rsidR="00A77C82" w:rsidRDefault="00A77C82" w:rsidP="00E972B2">
      <w:pPr>
        <w:pStyle w:val="H6"/>
      </w:pPr>
      <w:r>
        <w:t>(1)</w:t>
      </w:r>
    </w:p>
    <w:p w14:paraId="457BF989" w14:textId="77777777" w:rsidR="00A77C82" w:rsidRDefault="00A77C82" w:rsidP="00E972B2">
      <w:pPr>
        <w:pStyle w:val="PL"/>
      </w:pPr>
      <w:r>
        <w:rPr>
          <w:b/>
          <w:noProof w:val="0"/>
        </w:rPr>
        <w:t>with</w:t>
      </w:r>
      <w:r>
        <w:rPr>
          <w:noProof w:val="0"/>
        </w:rPr>
        <w:t xml:space="preserve"> { UE (MCVideo Client) registered and authorised for MCVideo Service }</w:t>
      </w:r>
    </w:p>
    <w:p w14:paraId="4020D4F6" w14:textId="77777777" w:rsidR="00A77C82" w:rsidRDefault="00A77C82" w:rsidP="00E972B2">
      <w:pPr>
        <w:pStyle w:val="PL"/>
      </w:pPr>
      <w:r>
        <w:rPr>
          <w:noProof w:val="0"/>
        </w:rPr>
        <w:t>ensure that {</w:t>
      </w:r>
    </w:p>
    <w:p w14:paraId="4696B3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1E651FC4"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28806830" w14:textId="77777777" w:rsidR="00A77C82" w:rsidRDefault="00A77C82" w:rsidP="00E972B2">
      <w:pPr>
        <w:pStyle w:val="PL"/>
      </w:pPr>
      <w:r>
        <w:rPr>
          <w:noProof w:val="0"/>
        </w:rPr>
        <w:t xml:space="preserve">         }</w:t>
      </w:r>
    </w:p>
    <w:p w14:paraId="6129C5F0" w14:textId="77777777" w:rsidR="00A77C82" w:rsidRDefault="00A77C82" w:rsidP="00E972B2">
      <w:pPr>
        <w:pStyle w:val="PL"/>
      </w:pPr>
    </w:p>
    <w:p w14:paraId="1A9B737D" w14:textId="77777777" w:rsidR="00A77C82" w:rsidRDefault="00A77C82" w:rsidP="00E972B2">
      <w:pPr>
        <w:pStyle w:val="H6"/>
      </w:pPr>
      <w:r>
        <w:t>(2)</w:t>
      </w:r>
    </w:p>
    <w:p w14:paraId="58AA3A15" w14:textId="77777777" w:rsidR="00A77C82" w:rsidRDefault="00A77C82" w:rsidP="00E972B2">
      <w:pPr>
        <w:pStyle w:val="PL"/>
      </w:pPr>
      <w:r>
        <w:rPr>
          <w:b/>
          <w:noProof w:val="0"/>
        </w:rPr>
        <w:t xml:space="preserve"> with</w:t>
      </w:r>
      <w:r>
        <w:rPr>
          <w:noProof w:val="0"/>
        </w:rPr>
        <w:t xml:space="preserve"> { UE (MCVideo Client) having established a Chat </w:t>
      </w:r>
      <w:r>
        <w:rPr>
          <w:noProof w:val="0"/>
          <w:color w:val="000000"/>
        </w:rPr>
        <w:t>Group Call</w:t>
      </w:r>
      <w:r>
        <w:rPr>
          <w:noProof w:val="0"/>
        </w:rPr>
        <w:t xml:space="preserve"> and the MCVideo User being authorized for initiating an MCVideo Emergency Group Call }</w:t>
      </w:r>
    </w:p>
    <w:p w14:paraId="15830FE6" w14:textId="77777777" w:rsidR="00A77C82" w:rsidRDefault="00A77C82" w:rsidP="00E972B2">
      <w:pPr>
        <w:pStyle w:val="PL"/>
      </w:pPr>
      <w:r>
        <w:rPr>
          <w:noProof w:val="0"/>
        </w:rPr>
        <w:t>ensure that {</w:t>
      </w:r>
    </w:p>
    <w:p w14:paraId="60059CFB"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Emergency Group Call with Transmission Control }</w:t>
      </w:r>
    </w:p>
    <w:p w14:paraId="52642C63"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an Emergency Group Call </w:t>
      </w:r>
      <w:r>
        <w:rPr>
          <w:b/>
          <w:bCs/>
          <w:noProof w:val="0"/>
        </w:rPr>
        <w:t>and</w:t>
      </w:r>
      <w:r>
        <w:rPr>
          <w:noProof w:val="0"/>
        </w:rPr>
        <w:t xml:space="preserve"> notifies the MCVideo User that the call has been upgraded }</w:t>
      </w:r>
    </w:p>
    <w:p w14:paraId="6807BEAF" w14:textId="77777777" w:rsidR="00A77C82" w:rsidRDefault="00A77C82" w:rsidP="00E972B2">
      <w:pPr>
        <w:pStyle w:val="PL"/>
      </w:pPr>
      <w:r>
        <w:rPr>
          <w:noProof w:val="0"/>
        </w:rPr>
        <w:t xml:space="preserve">            }</w:t>
      </w:r>
    </w:p>
    <w:p w14:paraId="0C2B2EEC" w14:textId="77777777" w:rsidR="00A77C82" w:rsidRDefault="00A77C82" w:rsidP="00E972B2">
      <w:pPr>
        <w:pStyle w:val="PL"/>
      </w:pPr>
    </w:p>
    <w:p w14:paraId="6FB3C40F" w14:textId="77777777" w:rsidR="00A77C82" w:rsidRDefault="00A77C82" w:rsidP="00E972B2">
      <w:pPr>
        <w:pStyle w:val="H6"/>
      </w:pPr>
      <w:r>
        <w:t>(3)</w:t>
      </w:r>
    </w:p>
    <w:p w14:paraId="5E7579B8" w14:textId="77777777" w:rsidR="00A77C82" w:rsidRDefault="00A77C82" w:rsidP="00E972B2">
      <w:pPr>
        <w:pStyle w:val="PL"/>
      </w:pPr>
      <w:r>
        <w:rPr>
          <w:b/>
          <w:noProof w:val="0"/>
        </w:rPr>
        <w:t>with</w:t>
      </w:r>
      <w:r>
        <w:rPr>
          <w:noProof w:val="0"/>
        </w:rPr>
        <w:t xml:space="preserve"> { UE (MCVideo Client) having upgraded an On-demand Group Call to an Emergency Chat Group Call and the MCVideo User being authorized for cancelling a MCVideo Emergency state (MCVideo in-progress emergency cancel) }</w:t>
      </w:r>
    </w:p>
    <w:p w14:paraId="5BCB74DD" w14:textId="77777777" w:rsidR="00A77C82" w:rsidRDefault="00A77C82" w:rsidP="00E972B2">
      <w:pPr>
        <w:pStyle w:val="PL"/>
      </w:pPr>
      <w:r>
        <w:rPr>
          <w:noProof w:val="0"/>
        </w:rPr>
        <w:t>ensure that {</w:t>
      </w:r>
    </w:p>
    <w:p w14:paraId="274F2724"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29D564A"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emergency condition cancelled </w:t>
      </w:r>
      <w:r>
        <w:rPr>
          <w:b/>
          <w:bCs/>
          <w:noProof w:val="0"/>
        </w:rPr>
        <w:t>and</w:t>
      </w:r>
      <w:r>
        <w:rPr>
          <w:noProof w:val="0"/>
        </w:rPr>
        <w:t xml:space="preserve"> notifies the user that the call has been downgraded }</w:t>
      </w:r>
    </w:p>
    <w:p w14:paraId="09040FEE" w14:textId="77777777" w:rsidR="00A77C82" w:rsidRDefault="00A77C82" w:rsidP="00E972B2">
      <w:pPr>
        <w:pStyle w:val="PL"/>
      </w:pPr>
      <w:r>
        <w:rPr>
          <w:noProof w:val="0"/>
        </w:rPr>
        <w:t xml:space="preserve">            }</w:t>
      </w:r>
    </w:p>
    <w:p w14:paraId="7BE3D607" w14:textId="77777777" w:rsidR="00A77C82" w:rsidRDefault="00A77C82" w:rsidP="00E972B2">
      <w:pPr>
        <w:pStyle w:val="PL"/>
      </w:pPr>
    </w:p>
    <w:p w14:paraId="6E96D010" w14:textId="77777777" w:rsidR="00A77C82" w:rsidRDefault="00A77C82" w:rsidP="00E972B2">
      <w:pPr>
        <w:pStyle w:val="H6"/>
      </w:pPr>
      <w:r>
        <w:t>(4)</w:t>
      </w:r>
    </w:p>
    <w:p w14:paraId="2AB8EA07" w14:textId="77777777" w:rsidR="00A77C82" w:rsidRDefault="00A77C82" w:rsidP="00E972B2">
      <w:pPr>
        <w:pStyle w:val="PL"/>
      </w:pPr>
      <w:r>
        <w:rPr>
          <w:b/>
          <w:noProof w:val="0"/>
        </w:rPr>
        <w:t>with</w:t>
      </w:r>
      <w:r>
        <w:rPr>
          <w:noProof w:val="0"/>
        </w:rPr>
        <w:t xml:space="preserve"> { UE (MCVideo Client) having established an a Chat Group</w:t>
      </w:r>
      <w:r>
        <w:rPr>
          <w:noProof w:val="0"/>
          <w:color w:val="FF0000"/>
        </w:rPr>
        <w:t xml:space="preserve"> </w:t>
      </w:r>
      <w:r>
        <w:rPr>
          <w:noProof w:val="0"/>
        </w:rPr>
        <w:t>Call and the MCVideo User being authorized for initiating an MCVideo Imminent Peril Chat Group Call  }</w:t>
      </w:r>
    </w:p>
    <w:p w14:paraId="12F6DDE5" w14:textId="77777777" w:rsidR="00A77C82" w:rsidRDefault="00A77C82" w:rsidP="00E972B2">
      <w:pPr>
        <w:pStyle w:val="PL"/>
      </w:pPr>
      <w:r>
        <w:rPr>
          <w:noProof w:val="0"/>
        </w:rPr>
        <w:t>ensure that {</w:t>
      </w:r>
    </w:p>
    <w:p w14:paraId="23AB5B62"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Chat Group Call to a MCVideo Imminent Peril Chat Group Call with Transmission Control }</w:t>
      </w:r>
    </w:p>
    <w:p w14:paraId="7FDD731F"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Imminent Peril Chat Group Call </w:t>
      </w:r>
      <w:r>
        <w:rPr>
          <w:b/>
          <w:bCs/>
          <w:noProof w:val="0"/>
        </w:rPr>
        <w:t>and</w:t>
      </w:r>
      <w:r>
        <w:rPr>
          <w:noProof w:val="0"/>
        </w:rPr>
        <w:t xml:space="preserve"> notifies the user that the call has been upgraded }</w:t>
      </w:r>
    </w:p>
    <w:p w14:paraId="6D967920" w14:textId="77777777" w:rsidR="00A77C82" w:rsidRDefault="00A77C82" w:rsidP="00E972B2">
      <w:pPr>
        <w:pStyle w:val="PL"/>
      </w:pPr>
      <w:r>
        <w:rPr>
          <w:noProof w:val="0"/>
        </w:rPr>
        <w:t xml:space="preserve">            }</w:t>
      </w:r>
    </w:p>
    <w:p w14:paraId="40B1AD0C" w14:textId="77777777" w:rsidR="00A77C82" w:rsidRDefault="00A77C82" w:rsidP="00E972B2">
      <w:pPr>
        <w:pStyle w:val="PL"/>
      </w:pPr>
    </w:p>
    <w:p w14:paraId="7B4878E7" w14:textId="77777777" w:rsidR="00A77C82" w:rsidRDefault="00A77C82" w:rsidP="00E972B2">
      <w:pPr>
        <w:pStyle w:val="H6"/>
      </w:pPr>
      <w:r>
        <w:t>(5)</w:t>
      </w:r>
    </w:p>
    <w:p w14:paraId="26532411" w14:textId="77777777" w:rsidR="00A77C82" w:rsidRDefault="00A77C82" w:rsidP="00E972B2">
      <w:pPr>
        <w:pStyle w:val="PL"/>
      </w:pPr>
      <w:r>
        <w:rPr>
          <w:b/>
          <w:noProof w:val="0"/>
        </w:rPr>
        <w:t>with</w:t>
      </w:r>
      <w:r>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5E9B5440" w14:textId="77777777" w:rsidR="00A77C82" w:rsidRDefault="00A77C82" w:rsidP="00E972B2">
      <w:pPr>
        <w:pStyle w:val="PL"/>
      </w:pPr>
      <w:r>
        <w:rPr>
          <w:noProof w:val="0"/>
        </w:rPr>
        <w:t>ensure that {</w:t>
      </w:r>
    </w:p>
    <w:p w14:paraId="07FBFE4F"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Imminent Peril state }</w:t>
      </w:r>
    </w:p>
    <w:p w14:paraId="6957D51E"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imminent peril condition cancelled }</w:t>
      </w:r>
    </w:p>
    <w:p w14:paraId="6997D77B" w14:textId="77777777" w:rsidR="00A77C82" w:rsidRDefault="00A77C82" w:rsidP="00E972B2">
      <w:pPr>
        <w:pStyle w:val="PL"/>
      </w:pPr>
      <w:r>
        <w:rPr>
          <w:noProof w:val="0"/>
        </w:rPr>
        <w:t xml:space="preserve">            }</w:t>
      </w:r>
    </w:p>
    <w:p w14:paraId="013285FE" w14:textId="77777777" w:rsidR="00A77C82" w:rsidRDefault="00A77C82" w:rsidP="00E972B2">
      <w:pPr>
        <w:pStyle w:val="PL"/>
      </w:pPr>
    </w:p>
    <w:p w14:paraId="0A4B21DD" w14:textId="77777777" w:rsidR="00A77C82" w:rsidRDefault="00A77C82" w:rsidP="00E972B2">
      <w:pPr>
        <w:pStyle w:val="H6"/>
      </w:pPr>
      <w:r>
        <w:t>(6)</w:t>
      </w:r>
    </w:p>
    <w:p w14:paraId="7F5EE4CA"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767C05FD" w14:textId="77777777" w:rsidR="00A77C82" w:rsidRDefault="00A77C82" w:rsidP="00E972B2">
      <w:pPr>
        <w:pStyle w:val="PL"/>
        <w:rPr>
          <w:bCs/>
        </w:rPr>
      </w:pPr>
      <w:r>
        <w:rPr>
          <w:noProof w:val="0"/>
        </w:rPr>
        <w:t>ensure that</w:t>
      </w:r>
      <w:r>
        <w:rPr>
          <w:bCs/>
          <w:noProof w:val="0"/>
        </w:rPr>
        <w:t xml:space="preserve"> {</w:t>
      </w:r>
    </w:p>
    <w:p w14:paraId="0EFEB30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Chat Group Call }</w:t>
      </w:r>
    </w:p>
    <w:p w14:paraId="5C26A73F"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51EB1352" w14:textId="77777777" w:rsidR="00A77C82" w:rsidRDefault="00A77C82" w:rsidP="00E972B2">
      <w:pPr>
        <w:pStyle w:val="PL"/>
      </w:pPr>
      <w:r>
        <w:rPr>
          <w:noProof w:val="0"/>
        </w:rPr>
        <w:t xml:space="preserve">            }</w:t>
      </w:r>
    </w:p>
    <w:p w14:paraId="42511F29" w14:textId="77777777" w:rsidR="00A77C82" w:rsidRDefault="00A77C82" w:rsidP="00E972B2">
      <w:pPr>
        <w:pStyle w:val="PL"/>
      </w:pPr>
    </w:p>
    <w:p w14:paraId="3D2530BA" w14:textId="77777777" w:rsidR="00A77C82" w:rsidRDefault="00A77C82" w:rsidP="00E972B2">
      <w:pPr>
        <w:pStyle w:val="H6"/>
      </w:pPr>
      <w:bookmarkStart w:id="500" w:name="_Toc52787532"/>
      <w:bookmarkStart w:id="501" w:name="_Toc52787713"/>
      <w:bookmarkStart w:id="502" w:name="_Toc75906935"/>
      <w:bookmarkStart w:id="503" w:name="_Toc75907272"/>
      <w:r>
        <w:t>6.1.2.2.2</w:t>
      </w:r>
      <w:r>
        <w:tab/>
        <w:t>Conformance Requirements</w:t>
      </w:r>
      <w:bookmarkEnd w:id="500"/>
      <w:bookmarkEnd w:id="501"/>
      <w:bookmarkEnd w:id="502"/>
      <w:bookmarkEnd w:id="503"/>
    </w:p>
    <w:p w14:paraId="56CB1853" w14:textId="77777777" w:rsidR="00A77C82" w:rsidRDefault="00A77C82" w:rsidP="00A77C82">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71104D" w14:textId="77777777" w:rsidR="00A77C82" w:rsidRDefault="00A77C82" w:rsidP="00A77C82">
      <w:r>
        <w:t>[TS 24.281, clause 9.2.2.2.1.1]</w:t>
      </w:r>
    </w:p>
    <w:p w14:paraId="348B463F"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5E12A46B" w14:textId="77777777" w:rsidR="00A77C82" w:rsidRDefault="00A77C82" w:rsidP="00A77C82">
      <w:r>
        <w:t>The MCVideo client:</w:t>
      </w:r>
    </w:p>
    <w:p w14:paraId="0C3A8C4B"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D24D08B"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4861404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55EBF78D"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884BD8E"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768C88C"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09E2AC82" w14:textId="77777777" w:rsidR="00A77C82" w:rsidRDefault="00A77C82" w:rsidP="00A77C82">
      <w:pPr>
        <w:ind w:left="568" w:hanging="284"/>
      </w:pPr>
      <w:r>
        <w:t>7)</w:t>
      </w:r>
      <w:r>
        <w:tab/>
        <w:t>should include the "timer" option tag in the Supported header field;</w:t>
      </w:r>
    </w:p>
    <w:p w14:paraId="58009E43"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AC46288"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4B04CE5A"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126D2F76"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1C27067"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B5ECB2E"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EA55A30" w14:textId="77777777" w:rsidR="00A77C82" w:rsidRDefault="00A77C82" w:rsidP="00A77C82">
      <w:pPr>
        <w:ind w:left="568" w:hanging="284"/>
      </w:pPr>
      <w:r>
        <w:t>13)</w:t>
      </w:r>
      <w:r>
        <w:tab/>
        <w:t>shall contain an application/vnd.3gpp. mcvideo-info+xml MIME body with the &lt;mcvideoinfo&gt; element containing the &lt;mcvideo-Params&gt; element with:</w:t>
      </w:r>
    </w:p>
    <w:p w14:paraId="4881AFF0" w14:textId="77777777" w:rsidR="00A77C82" w:rsidRDefault="00A77C82" w:rsidP="00A77C82">
      <w:pPr>
        <w:ind w:left="851" w:hanging="284"/>
      </w:pPr>
      <w:r>
        <w:t>a)</w:t>
      </w:r>
      <w:r>
        <w:tab/>
        <w:t>the &lt;session-type&gt; element set to a value of "chat";</w:t>
      </w:r>
    </w:p>
    <w:p w14:paraId="3247757C"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7A72F414"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70AA1E5"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5DF1A721"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1AA58E22" w14:textId="77777777" w:rsidR="00A77C82" w:rsidRDefault="00A77C82" w:rsidP="00A77C82">
      <w:pPr>
        <w:ind w:left="568" w:hanging="284"/>
      </w:pPr>
      <w:r>
        <w:t>15)</w:t>
      </w:r>
      <w:r>
        <w:tab/>
        <w:t>if an implicit transmission request is required, shall indicate this as specified in subclause 6.4; and</w:t>
      </w:r>
    </w:p>
    <w:p w14:paraId="5C4A6C77" w14:textId="77777777" w:rsidR="00A77C82" w:rsidRDefault="00A77C82" w:rsidP="00A77C82">
      <w:pPr>
        <w:ind w:left="568" w:hanging="284"/>
      </w:pPr>
      <w:r>
        <w:t>16)</w:t>
      </w:r>
      <w:r>
        <w:tab/>
        <w:t>shall send the SIP INVITE request according to 3GPP TS 24.229 [</w:t>
      </w:r>
      <w:r>
        <w:rPr>
          <w:lang w:eastAsia="zh-CN"/>
        </w:rPr>
        <w:t>11</w:t>
      </w:r>
      <w:r>
        <w:t>].</w:t>
      </w:r>
    </w:p>
    <w:p w14:paraId="2E300153" w14:textId="77777777" w:rsidR="00A77C82" w:rsidRDefault="00A77C82" w:rsidP="00A77C82">
      <w:r>
        <w:t>On receiving a SIP 2xx response to the SIP INVITE request, the MCVideo client:</w:t>
      </w:r>
    </w:p>
    <w:p w14:paraId="02AF9CCE" w14:textId="77777777" w:rsidR="00A77C82" w:rsidRDefault="00A77C82" w:rsidP="00A77C82">
      <w:pPr>
        <w:ind w:left="568" w:hanging="284"/>
      </w:pPr>
      <w:r>
        <w:t>1)</w:t>
      </w:r>
      <w:r>
        <w:tab/>
        <w:t>shall interact with the user plane as specified in 3GPP TS 24.581 [</w:t>
      </w:r>
      <w:r>
        <w:rPr>
          <w:lang w:eastAsia="zh-CN"/>
        </w:rPr>
        <w:t>5</w:t>
      </w:r>
      <w:r>
        <w:t>]; and</w:t>
      </w:r>
    </w:p>
    <w:p w14:paraId="261F4189"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1821EF2E" w14:textId="77777777" w:rsidR="00A77C82" w:rsidRDefault="00A77C82" w:rsidP="00A77C82">
      <w:r>
        <w:t>On receiving a SIP 4xx response, a SIP 5xx response or a SIP 6xx response to the SIP INVITE request:</w:t>
      </w:r>
    </w:p>
    <w:p w14:paraId="68E169FC" w14:textId="77777777" w:rsidR="00A77C82" w:rsidRDefault="00A77C82" w:rsidP="00A77C82">
      <w:pPr>
        <w:ind w:left="568" w:hanging="284"/>
      </w:pPr>
      <w:r>
        <w:t>1)</w:t>
      </w:r>
      <w:r>
        <w:tab/>
        <w:t>if the MCVideo emergency group call state is set to "MVEGC 2: emergency-call-requested" or "MVEGC 3: emergency-call-granted"; or</w:t>
      </w:r>
    </w:p>
    <w:p w14:paraId="2AABE42E" w14:textId="77777777" w:rsidR="00A77C82" w:rsidRDefault="00A77C82" w:rsidP="00A77C82">
      <w:pPr>
        <w:ind w:left="568" w:hanging="284"/>
      </w:pPr>
      <w:r>
        <w:t>2)</w:t>
      </w:r>
      <w:r>
        <w:tab/>
        <w:t>if the MCVideo imminent peril group call state is set to "MVIGC 2: imminent-peril-call-requested" or "MVIGC 3: imminent-peril-call-granted";</w:t>
      </w:r>
    </w:p>
    <w:p w14:paraId="1F5D8750" w14:textId="77777777" w:rsidR="00A77C82" w:rsidRDefault="00A77C82" w:rsidP="00A77C82">
      <w:r>
        <w:t>the MCVideo client shall perform the actions specified in subclause 6.2.8.1.5.</w:t>
      </w:r>
    </w:p>
    <w:p w14:paraId="621CD04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066FAAFC" w14:textId="77777777" w:rsidR="00A77C82" w:rsidRDefault="00A77C82" w:rsidP="00A77C82">
      <w:r>
        <w:t>[TS 24.281, clause 9.2.2.2.1.3]</w:t>
      </w:r>
    </w:p>
    <w:p w14:paraId="04FF41F1" w14:textId="77777777" w:rsidR="00A77C82" w:rsidRDefault="00A77C82" w:rsidP="00A77C82">
      <w:r>
        <w:t>This subclause covers both on-demand session.</w:t>
      </w:r>
    </w:p>
    <w:p w14:paraId="4F917D76" w14:textId="77777777" w:rsidR="00A77C82" w:rsidRDefault="00A77C82" w:rsidP="00A77C82">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1B86F994" w14:textId="77777777" w:rsidR="00A77C82" w:rsidRDefault="00A77C82" w:rsidP="00A77C82">
      <w:r>
        <w:t>The MCVideo client:</w:t>
      </w:r>
    </w:p>
    <w:p w14:paraId="242150D9"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6.2.8.1.7, the MCVideo client:</w:t>
      </w:r>
    </w:p>
    <w:p w14:paraId="2D276382"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B21416D" w14:textId="77777777" w:rsidR="00A77C82" w:rsidRDefault="00A77C82" w:rsidP="00A77C82">
      <w:pPr>
        <w:ind w:left="851" w:hanging="284"/>
      </w:pPr>
      <w:r>
        <w:t>b)</w:t>
      </w:r>
      <w:r>
        <w:tab/>
        <w:t>shall skip the remaining steps of the current subclause;</w:t>
      </w:r>
    </w:p>
    <w:p w14:paraId="25D7CC37"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62C216BF" w14:textId="77777777" w:rsidR="00A77C82" w:rsidRDefault="00A77C82" w:rsidP="00A77C82">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4AEF8324" w14:textId="77777777" w:rsidR="00A77C82" w:rsidRDefault="00A77C82" w:rsidP="00A77C82">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186C92D" w14:textId="77777777" w:rsidR="00A77C82" w:rsidRDefault="00A77C82" w:rsidP="00A77C82">
      <w:pPr>
        <w:ind w:left="568" w:hanging="284"/>
      </w:pPr>
      <w:r>
        <w:t>5)</w:t>
      </w:r>
      <w:r>
        <w:tab/>
        <w:t>shall include a Resource-Priority header field and comply with the procedures in subclause 6.2.8.1.2; and</w:t>
      </w:r>
    </w:p>
    <w:p w14:paraId="0AE0C008" w14:textId="77777777" w:rsidR="00A77C82" w:rsidRDefault="00A77C82" w:rsidP="00A77C82">
      <w:pPr>
        <w:ind w:left="568" w:hanging="284"/>
      </w:pPr>
      <w:r>
        <w:t>6)</w:t>
      </w:r>
      <w:r>
        <w:tab/>
        <w:t>shall send the SIP re-INVITE request according to 3GPP TS 24.229 [</w:t>
      </w:r>
      <w:r>
        <w:rPr>
          <w:lang w:eastAsia="zh-CN"/>
        </w:rPr>
        <w:t>11</w:t>
      </w:r>
      <w:r>
        <w:t>].</w:t>
      </w:r>
    </w:p>
    <w:p w14:paraId="6B33AFF8" w14:textId="77777777" w:rsidR="00A77C82" w:rsidRDefault="00A77C82" w:rsidP="00A77C82">
      <w:r>
        <w:t>On receiving a SIP 2xx response to the SIP re-INVITE request, the MCVideo client:</w:t>
      </w:r>
    </w:p>
    <w:p w14:paraId="38F2BEB8" w14:textId="77777777" w:rsidR="00A77C82" w:rsidRDefault="00A77C82" w:rsidP="00A77C82">
      <w:pPr>
        <w:ind w:left="568" w:hanging="284"/>
      </w:pPr>
      <w:r>
        <w:t>1)</w:t>
      </w:r>
      <w:r>
        <w:tab/>
        <w:t>shall set the MCVideo emergency group state of the group to "MVEG 1: no-emergency";</w:t>
      </w:r>
    </w:p>
    <w:p w14:paraId="538B7BF9" w14:textId="77777777" w:rsidR="00A77C82" w:rsidRDefault="00A77C82" w:rsidP="00A77C82">
      <w:pPr>
        <w:ind w:left="568" w:hanging="284"/>
      </w:pPr>
      <w:r>
        <w:t>2)</w:t>
      </w:r>
      <w:r>
        <w:tab/>
        <w:t>shall set the MCVideo emergency group call state of the group to "MVEGC 1: emergency-gc-capable"; and</w:t>
      </w:r>
    </w:p>
    <w:p w14:paraId="291FE536" w14:textId="77777777" w:rsidR="00A77C82" w:rsidRDefault="00A77C82" w:rsidP="00A77C82">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7A915B8" w14:textId="77777777" w:rsidR="00A77C82" w:rsidRDefault="00A77C82" w:rsidP="00A77C82">
      <w:r>
        <w:t>On receiving a SIP 4xx response, SIP 5xx response or SIP 6xx response to the SIP re-INVITE request:</w:t>
      </w:r>
    </w:p>
    <w:p w14:paraId="3CB30A29" w14:textId="77777777" w:rsidR="00A77C82" w:rsidRDefault="00A77C82" w:rsidP="00A77C82">
      <w:pPr>
        <w:ind w:left="568" w:hanging="284"/>
      </w:pPr>
      <w:r>
        <w:t>1)</w:t>
      </w:r>
      <w:r>
        <w:tab/>
        <w:t>shall set the MCVideo emergency group state as "MVEG 2: in-progress";</w:t>
      </w:r>
    </w:p>
    <w:p w14:paraId="3B99AA53" w14:textId="77777777" w:rsidR="00A77C82" w:rsidRDefault="00A77C82" w:rsidP="00A77C82">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11280D6B" w14:textId="77777777" w:rsidR="00A77C82" w:rsidRDefault="00A77C82" w:rsidP="00A77C82">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48977E7D"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76DC593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E57DB69" w14:textId="77777777" w:rsidR="00A77C82" w:rsidRDefault="00A77C82" w:rsidP="00A77C82">
      <w:r>
        <w:t>[TS 24.281, clause 9.2.2.2.1.4]</w:t>
      </w:r>
    </w:p>
    <w:p w14:paraId="0B894728" w14:textId="77777777" w:rsidR="00A77C82" w:rsidRDefault="00A77C82" w:rsidP="00A77C82">
      <w:r>
        <w:t>This subclause covers both on-demand sessions.</w:t>
      </w:r>
    </w:p>
    <w:p w14:paraId="2C7B6E53" w14:textId="77777777" w:rsidR="00A77C82" w:rsidRDefault="00A77C82" w:rsidP="00A77C82">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164420C0" w14:textId="77777777" w:rsidR="00A77C82" w:rsidRDefault="00A77C82" w:rsidP="00A77C82">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4EA91AE0" w14:textId="77777777" w:rsidR="00A77C82" w:rsidRDefault="00A77C82" w:rsidP="00A77C82">
      <w:pPr>
        <w:ind w:left="851" w:hanging="284"/>
      </w:pPr>
      <w:r>
        <w:t>a)</w:t>
      </w:r>
      <w:r>
        <w:tab/>
        <w:t>should indicate to the MCVideo user that they are not authorised to upgrade the MCVideo group session to an in-progress emergency group state; and</w:t>
      </w:r>
    </w:p>
    <w:p w14:paraId="4878D4E6" w14:textId="77777777" w:rsidR="00A77C82" w:rsidRDefault="00A77C82" w:rsidP="00A77C82">
      <w:pPr>
        <w:ind w:left="851" w:hanging="284"/>
      </w:pPr>
      <w:r>
        <w:t>b)</w:t>
      </w:r>
      <w:r>
        <w:tab/>
        <w:t>shall skip the remaining steps of the current subclause;</w:t>
      </w:r>
    </w:p>
    <w:p w14:paraId="5E8C4702" w14:textId="77777777" w:rsidR="00A77C82" w:rsidRDefault="00A77C82" w:rsidP="00A77C82">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68CEE32" w14:textId="77777777" w:rsidR="00A77C82" w:rsidRDefault="00A77C82" w:rsidP="00A77C82">
      <w:pPr>
        <w:ind w:left="851" w:hanging="284"/>
      </w:pPr>
      <w:r>
        <w:t>a)</w:t>
      </w:r>
      <w:r>
        <w:tab/>
        <w:t>should indicate to the MCVideo user that they are not authorised to upgrade the MCVideo group session to an in-progress imminent peril group state; and</w:t>
      </w:r>
    </w:p>
    <w:p w14:paraId="279ABF2B" w14:textId="77777777" w:rsidR="00A77C82" w:rsidRDefault="00A77C82" w:rsidP="00A77C82">
      <w:pPr>
        <w:ind w:left="851" w:hanging="284"/>
      </w:pPr>
      <w:r>
        <w:t>b)</w:t>
      </w:r>
      <w:r>
        <w:tab/>
        <w:t>shall skip the remaining steps of the current subclause;</w:t>
      </w:r>
    </w:p>
    <w:p w14:paraId="76A4A7A3" w14:textId="77777777" w:rsidR="00A77C82" w:rsidRDefault="00A77C82" w:rsidP="00A77C82">
      <w:pPr>
        <w:ind w:left="568" w:hanging="284"/>
      </w:pPr>
      <w:r>
        <w:t>3)</w:t>
      </w:r>
      <w:r>
        <w:tab/>
        <w:t>if the MCVideo user has requested to upgrade the MCVideo group session to an MCVideo emergency call, the MCVideo client:</w:t>
      </w:r>
    </w:p>
    <w:p w14:paraId="25C0224F" w14:textId="77777777" w:rsidR="00A77C82" w:rsidRDefault="00A77C82" w:rsidP="00A77C82">
      <w:pPr>
        <w:ind w:left="851" w:hanging="284"/>
      </w:pPr>
      <w:r>
        <w:t>a)</w:t>
      </w:r>
      <w:r>
        <w:tab/>
        <w:t>shall include an application/vnd.3gpp.mcvideo-info+xml MIME body populated as specified in subclause 6.2.8.1.1;</w:t>
      </w:r>
    </w:p>
    <w:p w14:paraId="56F1018C" w14:textId="77777777" w:rsidR="00A77C82" w:rsidRDefault="00A77C82" w:rsidP="00A77C82">
      <w:pPr>
        <w:ind w:left="851" w:hanging="284"/>
      </w:pPr>
      <w:r>
        <w:t>b)</w:t>
      </w:r>
      <w:r>
        <w:tab/>
        <w:t>if an indication of an MCVideo emergency alert is to be included, shall perform the procedures specified in subclause 6.2.9.1 for the MCVideo emergency alert trigger; and</w:t>
      </w:r>
    </w:p>
    <w:p w14:paraId="76D53152" w14:textId="77777777" w:rsidR="00A77C82" w:rsidRDefault="00A77C82" w:rsidP="00A77C82">
      <w:pPr>
        <w:ind w:left="851" w:hanging="284"/>
      </w:pPr>
      <w:r>
        <w:t>c)</w:t>
      </w:r>
      <w:r>
        <w:tab/>
        <w:t>shall include a Resource-Priority header field and comply with the procedures in subclause 6.2.8.1.2.</w:t>
      </w:r>
    </w:p>
    <w:p w14:paraId="6BD21258" w14:textId="77777777" w:rsidR="00A77C82" w:rsidRDefault="00A77C82" w:rsidP="00A77C82">
      <w:pPr>
        <w:ind w:left="568" w:hanging="284"/>
      </w:pPr>
      <w:r>
        <w:t>4)</w:t>
      </w:r>
      <w:r>
        <w:tab/>
        <w:t>if the MCVideo user has requested to upgrade the MCVideo group session to an MCVideo imminent peril call, the MCVideo client:</w:t>
      </w:r>
    </w:p>
    <w:p w14:paraId="7516A809" w14:textId="77777777" w:rsidR="00A77C82" w:rsidRDefault="00A77C82" w:rsidP="00A77C82">
      <w:pPr>
        <w:ind w:left="851" w:hanging="284"/>
      </w:pPr>
      <w:r>
        <w:t>a)</w:t>
      </w:r>
      <w:r>
        <w:tab/>
        <w:t>shall include an application/vnd.3gpp.mcvideo-info+xml MIME body populated as specified in subclause 6.2.8.1.9; and</w:t>
      </w:r>
    </w:p>
    <w:p w14:paraId="01395B08" w14:textId="77777777" w:rsidR="00A77C82" w:rsidRDefault="00A77C82" w:rsidP="00A77C82">
      <w:pPr>
        <w:ind w:left="851" w:hanging="284"/>
      </w:pPr>
      <w:r>
        <w:t>b)</w:t>
      </w:r>
      <w:r>
        <w:tab/>
        <w:t>shall include a Resource-Priority header field and comply with the procedures in subclause 6.2.8.1.12;</w:t>
      </w:r>
    </w:p>
    <w:p w14:paraId="1065FBD4"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337AB727" w14:textId="77777777" w:rsidR="00A77C82" w:rsidRDefault="00A77C82" w:rsidP="00A77C82">
      <w:pPr>
        <w:ind w:left="568" w:hanging="284"/>
      </w:pPr>
      <w:r>
        <w:t>6)</w:t>
      </w:r>
      <w:r>
        <w:tab/>
        <w:t>if an implicit transmission request is required, shall indicate this as specified in subclause 6.4;</w:t>
      </w:r>
    </w:p>
    <w:p w14:paraId="05D12EEC" w14:textId="77777777" w:rsidR="00A77C82" w:rsidRDefault="00A77C82" w:rsidP="00A77C82">
      <w:pPr>
        <w:ind w:left="568" w:hanging="284"/>
      </w:pPr>
      <w:r>
        <w:t>7)</w:t>
      </w:r>
      <w:r>
        <w:tab/>
        <w:t>shall include a Resource-Priority header field and comply with the procedures in subclause 6.2.8.1.2; and</w:t>
      </w:r>
    </w:p>
    <w:p w14:paraId="4501C41A" w14:textId="77777777" w:rsidR="00A77C82" w:rsidRDefault="00A77C82" w:rsidP="00A77C82">
      <w:pPr>
        <w:ind w:left="568" w:hanging="284"/>
      </w:pPr>
      <w:r>
        <w:t>8)</w:t>
      </w:r>
      <w:r>
        <w:tab/>
        <w:t>shall send the SIP re-INVITE request according to 3GPP TS 24.229 [</w:t>
      </w:r>
      <w:r>
        <w:rPr>
          <w:lang w:eastAsia="zh-CN"/>
        </w:rPr>
        <w:t>11</w:t>
      </w:r>
      <w:r>
        <w:t>].</w:t>
      </w:r>
    </w:p>
    <w:p w14:paraId="6FCCE9A7" w14:textId="77777777" w:rsidR="00A77C82" w:rsidRDefault="00A77C82" w:rsidP="00A77C82">
      <w:r>
        <w:t>On receiving a SIP 2xx response to the SIP re-INVITE request the MCVideo client:</w:t>
      </w:r>
    </w:p>
    <w:p w14:paraId="232CA9D9" w14:textId="77777777" w:rsidR="00A77C82" w:rsidRDefault="00A77C82" w:rsidP="00A77C82">
      <w:pPr>
        <w:ind w:left="568" w:hanging="284"/>
      </w:pPr>
      <w:r>
        <w:t>1)</w:t>
      </w:r>
      <w:r>
        <w:tab/>
        <w:t>shall interact with the user plane as specified in 3GPP TS 24.581 [</w:t>
      </w:r>
      <w:r>
        <w:rPr>
          <w:lang w:eastAsia="zh-CN"/>
        </w:rPr>
        <w:t>5</w:t>
      </w:r>
      <w:r>
        <w:t>]; and</w:t>
      </w:r>
    </w:p>
    <w:p w14:paraId="037CBF2E" w14:textId="77777777" w:rsidR="00A77C82" w:rsidRDefault="00A77C82" w:rsidP="00A77C82">
      <w:pPr>
        <w:ind w:left="568" w:hanging="284"/>
      </w:pPr>
      <w:r>
        <w:t>2)</w:t>
      </w:r>
      <w:r>
        <w:tab/>
        <w:t>shall perform the actions specified in subclause 6.2.8.1.4.</w:t>
      </w:r>
    </w:p>
    <w:p w14:paraId="63BEF6EA" w14:textId="77777777" w:rsidR="00A77C82" w:rsidRDefault="00A77C82" w:rsidP="00A77C82">
      <w:r>
        <w:t>On receiving a SIP 4xx response, SIP 5xx response or SIP 6xx response to the SIP re-INVITE request the MCVideo client shall perform the actions specified in subclause 6.2.8.1.5.</w:t>
      </w:r>
    </w:p>
    <w:p w14:paraId="3013597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15CA1CA" w14:textId="77777777" w:rsidR="00A77C82" w:rsidRDefault="00A77C82" w:rsidP="00A77C82">
      <w:r>
        <w:t>[TS 24.281, clause 9.2.2.2.1.5]</w:t>
      </w:r>
    </w:p>
    <w:p w14:paraId="09B7C7FC" w14:textId="77777777" w:rsidR="00A77C82" w:rsidRDefault="00A77C82" w:rsidP="00A77C82">
      <w:r>
        <w:t>This subclause covers on-demand session.</w:t>
      </w:r>
    </w:p>
    <w:p w14:paraId="6A7FBCED" w14:textId="77777777" w:rsidR="00A77C82" w:rsidRDefault="00A77C82" w:rsidP="00A77C82">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417FBAA5" w14:textId="77777777" w:rsidR="00A77C82" w:rsidRDefault="00A77C82" w:rsidP="00A77C82">
      <w:r>
        <w:t>The MCVideo client:</w:t>
      </w:r>
    </w:p>
    <w:p w14:paraId="5C283105" w14:textId="77777777" w:rsidR="00A77C82" w:rsidRDefault="00A77C82" w:rsidP="00A77C82">
      <w:pPr>
        <w:ind w:left="568" w:hanging="284"/>
      </w:pPr>
      <w:r>
        <w:t>1)</w:t>
      </w:r>
      <w:r>
        <w:tab/>
        <w:t>if the MCVideo user is not authorised to cancel the in-progress imminent peril group state of the MCVideo group as determined by the procedures of subclause 6.2.8.1.10, the MCVideo client:</w:t>
      </w:r>
    </w:p>
    <w:p w14:paraId="0CED67EF" w14:textId="77777777" w:rsidR="00A77C82" w:rsidRDefault="00A77C82" w:rsidP="00A77C82">
      <w:pPr>
        <w:ind w:left="851" w:hanging="284"/>
      </w:pPr>
      <w:r>
        <w:t>a)</w:t>
      </w:r>
      <w:r>
        <w:tab/>
        <w:t>should indicate to the MCVideo user that they are not authorised to cancel the in-progress imminent peril group state of the MCVideo group; and</w:t>
      </w:r>
    </w:p>
    <w:p w14:paraId="0AB8EA82" w14:textId="77777777" w:rsidR="00A77C82" w:rsidRDefault="00A77C82" w:rsidP="00A77C82">
      <w:pPr>
        <w:ind w:left="851" w:hanging="284"/>
      </w:pPr>
      <w:r>
        <w:t>b)</w:t>
      </w:r>
      <w:r>
        <w:tab/>
        <w:t>shall skip the remaining steps of the current subclause;</w:t>
      </w:r>
    </w:p>
    <w:p w14:paraId="730936EB" w14:textId="77777777" w:rsidR="00A77C82" w:rsidRDefault="00A77C82" w:rsidP="00A77C82">
      <w:pPr>
        <w:ind w:left="568" w:hanging="284"/>
      </w:pPr>
      <w:r>
        <w:t>2)</w:t>
      </w:r>
      <w:r>
        <w:tab/>
        <w:t>shall include an application/vnd.3gpp.mcvideo-info+xml MIME body populated as specified in subclause 6.2.8.1.11;</w:t>
      </w:r>
    </w:p>
    <w:p w14:paraId="438CD054" w14:textId="77777777" w:rsidR="00A77C82" w:rsidRDefault="00A77C82" w:rsidP="00A77C82">
      <w:pPr>
        <w:ind w:left="568" w:hanging="284"/>
      </w:pPr>
      <w:r>
        <w:t>3)</w:t>
      </w:r>
      <w:r>
        <w:tab/>
        <w:t>shall include a Resource-Priority header field and comply with the procedures in subclause 6.2.8.1.12;</w:t>
      </w:r>
    </w:p>
    <w:p w14:paraId="0C210335" w14:textId="77777777" w:rsidR="00A77C82" w:rsidRDefault="00A77C82" w:rsidP="00A77C82">
      <w:pPr>
        <w:ind w:left="568" w:hanging="284"/>
      </w:pPr>
      <w:r>
        <w:t>4)</w:t>
      </w:r>
      <w:r>
        <w:tab/>
        <w:t>shall include in the application/vnd.3gpp.mcvideo-info+xml MIME body with the &lt;mcvideoinfo&gt; element containing the &lt;mcvideo-Params&gt; element with:</w:t>
      </w:r>
    </w:p>
    <w:p w14:paraId="6984AFD0" w14:textId="77777777" w:rsidR="00A77C82" w:rsidRDefault="00A77C82" w:rsidP="00A77C82">
      <w:pPr>
        <w:ind w:left="851" w:hanging="284"/>
      </w:pPr>
      <w:r>
        <w:t>a)</w:t>
      </w:r>
      <w:r>
        <w:tab/>
        <w:t>the &lt;session-type&gt; element set to a value of "chat"; and</w:t>
      </w:r>
    </w:p>
    <w:p w14:paraId="2259BB2C" w14:textId="77777777" w:rsidR="00A77C82" w:rsidRDefault="00A77C82" w:rsidP="00A77C82">
      <w:pPr>
        <w:ind w:left="851" w:hanging="284"/>
      </w:pPr>
      <w:r>
        <w:t>b)</w:t>
      </w:r>
      <w:r>
        <w:tab/>
        <w:t>the &lt;mcvideo-request-uri&gt; element set to the group identity;</w:t>
      </w:r>
    </w:p>
    <w:p w14:paraId="676E3D15"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B2A2E04"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6C340BB1"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3B18701" w14:textId="77777777" w:rsidR="00A77C82" w:rsidRDefault="00A77C82" w:rsidP="00A77C82">
      <w:pPr>
        <w:ind w:left="568" w:hanging="284"/>
      </w:pPr>
      <w:r>
        <w:t>7)</w:t>
      </w:r>
      <w:r>
        <w:tab/>
        <w:t>shall send the SIP re-INVITE request according to 3GPP TS 24.229 [</w:t>
      </w:r>
      <w:r>
        <w:rPr>
          <w:lang w:eastAsia="zh-CN"/>
        </w:rPr>
        <w:t>11</w:t>
      </w:r>
      <w:r>
        <w:t>].</w:t>
      </w:r>
    </w:p>
    <w:p w14:paraId="6C94F505" w14:textId="77777777" w:rsidR="00A77C82" w:rsidRDefault="00A77C82" w:rsidP="00A77C82">
      <w:r>
        <w:t>On receiving a SIP 2xx response to the SIP re-INVITE request, the MCVideo client:</w:t>
      </w:r>
    </w:p>
    <w:p w14:paraId="2988C1D8" w14:textId="77777777" w:rsidR="00A77C82" w:rsidRDefault="00A77C82" w:rsidP="00A77C82">
      <w:pPr>
        <w:ind w:left="568" w:hanging="284"/>
      </w:pPr>
      <w:r>
        <w:t>1)</w:t>
      </w:r>
      <w:r>
        <w:tab/>
        <w:t>shall interact with the user plane as specified in 3GPP TS 24.581 [</w:t>
      </w:r>
      <w:r>
        <w:rPr>
          <w:lang w:eastAsia="zh-CN"/>
        </w:rPr>
        <w:t>5</w:t>
      </w:r>
      <w:r>
        <w:t>];</w:t>
      </w:r>
    </w:p>
    <w:p w14:paraId="7E814D36" w14:textId="77777777" w:rsidR="00A77C82" w:rsidRDefault="00A77C82" w:rsidP="00A77C82">
      <w:pPr>
        <w:ind w:left="568" w:hanging="284"/>
      </w:pPr>
      <w:r>
        <w:t>2)</w:t>
      </w:r>
      <w:r>
        <w:tab/>
        <w:t>shall set the MCVideo imminent peril group state of the group to "MVIG 1: no-imminent-peril"; and</w:t>
      </w:r>
    </w:p>
    <w:p w14:paraId="417C1757" w14:textId="77777777" w:rsidR="00A77C82" w:rsidRDefault="00A77C82" w:rsidP="00A77C82">
      <w:pPr>
        <w:ind w:left="568" w:hanging="284"/>
      </w:pPr>
      <w:r>
        <w:t>3)</w:t>
      </w:r>
      <w:r>
        <w:tab/>
        <w:t>shall set the MCVideo imminent peril group call state of the group to "MVIGC 1: imminent-peril-gc-capable".</w:t>
      </w:r>
    </w:p>
    <w:p w14:paraId="50982EDC" w14:textId="77777777" w:rsidR="00A77C82" w:rsidRDefault="00A77C82" w:rsidP="00A77C82">
      <w:r>
        <w:t>On receiving a SIP 4xx response, SIP 5xx response or SIP 6xx response to the SIP re-INVITE request:</w:t>
      </w:r>
    </w:p>
    <w:p w14:paraId="794A87FC" w14:textId="77777777" w:rsidR="00A77C82" w:rsidRDefault="00A77C82" w:rsidP="00A77C82">
      <w:pPr>
        <w:ind w:left="568" w:hanging="284"/>
      </w:pPr>
      <w:r>
        <w:t>1)</w:t>
      </w:r>
      <w:r>
        <w:tab/>
        <w:t>if the SIP 4xx response, SIP 5xx response or SIP 6xx response:</w:t>
      </w:r>
    </w:p>
    <w:p w14:paraId="3B4FB520" w14:textId="77777777" w:rsidR="00A77C82" w:rsidRDefault="00A77C82" w:rsidP="00A77C82">
      <w:pPr>
        <w:ind w:left="851" w:hanging="284"/>
      </w:pPr>
      <w:r>
        <w:t>a)</w:t>
      </w:r>
      <w:r>
        <w:tab/>
        <w:t>contains an application/vnd.3gpp.mcvideo-info+xml MIME body with an &lt;imminentperil-ind&gt; element set to a value of "true"; or</w:t>
      </w:r>
    </w:p>
    <w:p w14:paraId="7BE459B9" w14:textId="77777777" w:rsidR="00A77C82" w:rsidRDefault="00A77C82" w:rsidP="00A77C82">
      <w:pPr>
        <w:ind w:left="851" w:hanging="284"/>
      </w:pPr>
      <w:r>
        <w:t>b)</w:t>
      </w:r>
      <w:r>
        <w:tab/>
        <w:t>does not contain an application/vnd.3gpp.mcvideo-info+xml MIME body with an &lt;imminentperil-ind&gt; element;</w:t>
      </w:r>
    </w:p>
    <w:p w14:paraId="02530AE4" w14:textId="77777777" w:rsidR="00A77C82" w:rsidRDefault="00A77C82" w:rsidP="00A77C82">
      <w:pPr>
        <w:ind w:left="568" w:hanging="284"/>
      </w:pPr>
      <w:r>
        <w:t>then the MCVideo client shall set the MCVideo imminent peril group state as "MIG 2: in-progress".</w:t>
      </w:r>
    </w:p>
    <w:p w14:paraId="46D589E5" w14:textId="77777777" w:rsidR="00A77C82" w:rsidRDefault="00A77C82" w:rsidP="00A77C82">
      <w:pPr>
        <w:keepLines/>
        <w:ind w:left="1135" w:hanging="851"/>
      </w:pPr>
      <w:r>
        <w:t>NOTE 2:</w:t>
      </w:r>
      <w:r>
        <w:tab/>
        <w:t>This is the case where the MCVideo client requested the cancellation of the MCVideo imminent peril in-progress state and was rejected.</w:t>
      </w:r>
    </w:p>
    <w:p w14:paraId="0917F176" w14:textId="77777777" w:rsidR="00A77C82" w:rsidRDefault="00A77C82" w:rsidP="00A77C82">
      <w:r>
        <w:t>[TS 24.581, clause 6.2.1]</w:t>
      </w:r>
    </w:p>
    <w:p w14:paraId="7696E91F"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67A3F61" w14:textId="77777777" w:rsidR="00A77C82" w:rsidRDefault="00A77C82" w:rsidP="00A77C82">
      <w:r>
        <w:t>The SIP INVITE request sent by the application and signalling plane:</w:t>
      </w:r>
    </w:p>
    <w:p w14:paraId="6ADE1C1D" w14:textId="77777777" w:rsidR="00A77C82" w:rsidRDefault="00A77C82" w:rsidP="00A77C82">
      <w:pPr>
        <w:ind w:left="568" w:hanging="284"/>
      </w:pPr>
      <w:r>
        <w:t>1.</w:t>
      </w:r>
      <w:r>
        <w:tab/>
        <w:t>shall be regarded an implicit Transmission request when an implicit Transmission request is negotiated; and</w:t>
      </w:r>
    </w:p>
    <w:p w14:paraId="65E9875C" w14:textId="77777777" w:rsidR="00A77C82" w:rsidRDefault="00A77C82" w:rsidP="00A77C82">
      <w:pPr>
        <w:ind w:left="568" w:hanging="284"/>
      </w:pPr>
      <w:r>
        <w:t>2.</w:t>
      </w:r>
      <w:r>
        <w:tab/>
        <w:t>shall not be regarded as an implicit Transmission request in case of a re-join to an already on-going group call.</w:t>
      </w:r>
    </w:p>
    <w:p w14:paraId="4AFAB3F5"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D68830" w14:textId="77777777" w:rsidR="00A77C82" w:rsidRDefault="00A77C82" w:rsidP="00A77C82">
      <w:r>
        <w:t>[TS 24.581, clause 6.2.4.4.6]</w:t>
      </w:r>
    </w:p>
    <w:p w14:paraId="5733462B" w14:textId="77777777" w:rsidR="00A77C82" w:rsidRDefault="00A77C82" w:rsidP="00A77C82">
      <w:r>
        <w:t>Upon receiving a Transmission Granted message from the transmission control server, the transmission participant:</w:t>
      </w:r>
    </w:p>
    <w:p w14:paraId="6517CA51"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CB97870" w14:textId="77777777" w:rsidR="00A77C82" w:rsidRDefault="00A77C82" w:rsidP="00A77C82">
      <w:pPr>
        <w:ind w:left="851" w:hanging="284"/>
      </w:pPr>
      <w:r>
        <w:t>a.</w:t>
      </w:r>
      <w:r>
        <w:tab/>
        <w:t>shall include the Message Type field set to '0' (Transmission Granted); and</w:t>
      </w:r>
    </w:p>
    <w:p w14:paraId="524E59EC" w14:textId="77777777" w:rsidR="00A77C82" w:rsidRDefault="00A77C82" w:rsidP="00A77C82">
      <w:pPr>
        <w:ind w:left="851" w:hanging="284"/>
      </w:pPr>
      <w:r>
        <w:t>b.</w:t>
      </w:r>
      <w:r>
        <w:tab/>
        <w:t>shall include the Source field set to '0' (the transmission participant is the source);</w:t>
      </w:r>
    </w:p>
    <w:p w14:paraId="22DC8888"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016E7C10" w14:textId="77777777" w:rsidR="00A77C82" w:rsidRDefault="00A77C82" w:rsidP="00A77C82">
      <w:pPr>
        <w:ind w:left="568" w:hanging="284"/>
      </w:pPr>
      <w:r>
        <w:t>3.</w:t>
      </w:r>
      <w:r>
        <w:tab/>
        <w:t>shall provide Transmission granted notification to the user, if not already done;</w:t>
      </w:r>
    </w:p>
    <w:p w14:paraId="069A1D33" w14:textId="77777777" w:rsidR="00A77C82" w:rsidRDefault="00A77C82" w:rsidP="00A77C82">
      <w:pPr>
        <w:ind w:left="568" w:hanging="284"/>
      </w:pPr>
      <w:r>
        <w:t>4.</w:t>
      </w:r>
      <w:r>
        <w:tab/>
        <w:t>shall stop timer T100 (Transmission Request); and</w:t>
      </w:r>
    </w:p>
    <w:p w14:paraId="615EE785" w14:textId="77777777" w:rsidR="00A77C82" w:rsidRDefault="00A77C82" w:rsidP="00A77C82">
      <w:pPr>
        <w:ind w:left="568" w:hanging="284"/>
      </w:pPr>
      <w:r>
        <w:t>5.</w:t>
      </w:r>
      <w:r>
        <w:tab/>
        <w:t>shall enter the 'U: has permission to transmit' state.</w:t>
      </w:r>
    </w:p>
    <w:p w14:paraId="10E4D549" w14:textId="77777777" w:rsidR="00A77C82" w:rsidRDefault="00A77C82" w:rsidP="00A77C82">
      <w:r>
        <w:t>[TS 24.581, clause 6.4.1]</w:t>
      </w:r>
    </w:p>
    <w:p w14:paraId="35D6FE54" w14:textId="77777777" w:rsidR="00A77C82" w:rsidRDefault="00A77C82" w:rsidP="00A77C82">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3E7A7D2" w14:textId="77777777" w:rsidR="00A77C82" w:rsidRDefault="00A77C82" w:rsidP="00A77C82">
      <w:r>
        <w:t>[TS 24.581, clause 6.4.2]</w:t>
      </w:r>
    </w:p>
    <w:p w14:paraId="391DEBD2" w14:textId="77777777" w:rsidR="00A77C82" w:rsidRDefault="00A77C82" w:rsidP="00A77C82">
      <w:r>
        <w:t>Upon receiving a transmission control message the participating MCVideo function:</w:t>
      </w:r>
    </w:p>
    <w:p w14:paraId="4BECAA89" w14:textId="77777777" w:rsidR="00A77C82" w:rsidRDefault="00A77C82" w:rsidP="00A77C82">
      <w:pPr>
        <w:ind w:left="568" w:hanging="284"/>
      </w:pPr>
      <w:r>
        <w:t>1.</w:t>
      </w:r>
      <w:r>
        <w:tab/>
        <w:t>shall immediately forward the transmission control message to the transmission control server if the message is received from the transmission participant;</w:t>
      </w:r>
    </w:p>
    <w:p w14:paraId="51571C0A" w14:textId="77777777" w:rsidR="00A77C82" w:rsidRDefault="00A77C82" w:rsidP="00A77C82">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15DB9669" w14:textId="77777777" w:rsidR="00A77C82" w:rsidRDefault="00A77C82" w:rsidP="00A77C82">
      <w:pPr>
        <w:ind w:left="568" w:hanging="284"/>
      </w:pPr>
      <w:r>
        <w:t>3.</w:t>
      </w:r>
      <w:r>
        <w:tab/>
        <w:t>if an MBMS subchannel is used for a transmission in the session the transmission control message is associated with:</w:t>
      </w:r>
    </w:p>
    <w:p w14:paraId="2425E767" w14:textId="77777777" w:rsidR="00A77C82" w:rsidRDefault="00A77C82" w:rsidP="00A77C82">
      <w:pPr>
        <w:ind w:left="851" w:hanging="284"/>
      </w:pPr>
      <w:r>
        <w:t>a.</w:t>
      </w:r>
      <w:r>
        <w:tab/>
        <w:t>if</w:t>
      </w:r>
    </w:p>
    <w:p w14:paraId="5D2B292B" w14:textId="77777777" w:rsidR="00A77C82" w:rsidRDefault="00A77C82" w:rsidP="00A77C82">
      <w:pPr>
        <w:ind w:left="1135" w:hanging="284"/>
      </w:pPr>
      <w:r>
        <w:t>i.</w:t>
      </w:r>
      <w:r>
        <w:tab/>
        <w:t>the transmission control message is not a Transmission Idle message or a Media Transmission Notify message;</w:t>
      </w:r>
    </w:p>
    <w:p w14:paraId="5BD72CCA" w14:textId="77777777" w:rsidR="00A77C82" w:rsidRDefault="00A77C82" w:rsidP="00A77C82">
      <w:pPr>
        <w:ind w:left="1135" w:hanging="284"/>
      </w:pPr>
      <w:r>
        <w:t>ii.</w:t>
      </w:r>
      <w:r>
        <w:tab/>
        <w:t>the MCVideo client has not reported "listening" status as specified in 3GPP TS 24.281 [2] subclause 14.2.3; or</w:t>
      </w:r>
    </w:p>
    <w:p w14:paraId="68DE16E0" w14:textId="77777777" w:rsidR="00A77C82" w:rsidRDefault="00A77C82" w:rsidP="00A77C82">
      <w:pPr>
        <w:ind w:left="1135" w:hanging="284"/>
      </w:pPr>
      <w:r>
        <w:t>iii.</w:t>
      </w:r>
      <w:r>
        <w:tab/>
        <w:t>the MCVideo client has reported "not-listening" status as specified in 3GPP TS 24.281 [2] subclause 14.2.3 in the latest received MBMS bearer listening status report;</w:t>
      </w:r>
    </w:p>
    <w:p w14:paraId="2B2072E2" w14:textId="77777777" w:rsidR="00A77C82" w:rsidRDefault="00A77C82" w:rsidP="00A77C82">
      <w:pPr>
        <w:ind w:left="851" w:hanging="284"/>
      </w:pPr>
      <w:r>
        <w:tab/>
        <w:t>shall immediately forward the transmission control message to the transmission participant; and</w:t>
      </w:r>
    </w:p>
    <w:p w14:paraId="16E403F9" w14:textId="77777777" w:rsidR="00A77C82" w:rsidRDefault="00A77C82" w:rsidP="00A77C82">
      <w:pPr>
        <w:ind w:left="851" w:hanging="284"/>
      </w:pPr>
      <w:r>
        <w:t>b.</w:t>
      </w:r>
      <w:r>
        <w:tab/>
        <w:t>if</w:t>
      </w:r>
    </w:p>
    <w:p w14:paraId="44791FF4" w14:textId="77777777" w:rsidR="00A77C82" w:rsidRDefault="00A77C82" w:rsidP="00A77C82">
      <w:pPr>
        <w:ind w:left="1135" w:hanging="284"/>
      </w:pPr>
      <w:r>
        <w:t>i.</w:t>
      </w:r>
      <w:r>
        <w:tab/>
        <w:t>the MCVideo client has reported "listening" status as specified in 3GPP TS 24.281 [2] subclause 14.2.3 in the latest received MBMS bearer listening status report; and</w:t>
      </w:r>
    </w:p>
    <w:p w14:paraId="75CBABD4" w14:textId="77777777" w:rsidR="00A77C82" w:rsidRDefault="00A77C82" w:rsidP="00A77C82">
      <w:pPr>
        <w:ind w:left="1135" w:hanging="284"/>
      </w:pPr>
      <w:r>
        <w:t>ii</w:t>
      </w:r>
      <w:r>
        <w:tab/>
        <w:t>if the transmission control message is the Transmission Idle message or the Media Transmission Notify message,</w:t>
      </w:r>
    </w:p>
    <w:p w14:paraId="218BDC34" w14:textId="77777777" w:rsidR="00A77C82" w:rsidRDefault="00A77C82" w:rsidP="00A77C82">
      <w:pPr>
        <w:ind w:left="851" w:hanging="284"/>
      </w:pPr>
      <w:r>
        <w:t>shall perform actions as specified in subclause 10.2.</w:t>
      </w:r>
    </w:p>
    <w:p w14:paraId="0D8B77DB" w14:textId="77777777" w:rsidR="00A77C82" w:rsidRDefault="00A77C82" w:rsidP="00A77C82">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3A81D28B" w14:textId="77777777" w:rsidR="00A77C82" w:rsidRDefault="00A77C82" w:rsidP="00A77C82">
      <w:r>
        <w:t>[TS 24.581, clause 6.4.3]</w:t>
      </w:r>
    </w:p>
    <w:p w14:paraId="2176EB00" w14:textId="77777777" w:rsidR="00A77C82" w:rsidRDefault="00A77C82" w:rsidP="00A77C82">
      <w:r>
        <w:t>Upon receiving RTP media packets the participating MCVideo function:</w:t>
      </w:r>
    </w:p>
    <w:p w14:paraId="6A2223EF" w14:textId="77777777" w:rsidR="00A77C82" w:rsidRDefault="00A77C82" w:rsidP="00A77C82">
      <w:pPr>
        <w:ind w:left="568" w:hanging="284"/>
      </w:pPr>
      <w:r>
        <w:t>1.</w:t>
      </w:r>
      <w:r>
        <w:tab/>
        <w:t>shall immediately forward the RTP media packet to the controlling MCVideo function if the RTP packet is from an MCVideo client; and</w:t>
      </w:r>
    </w:p>
    <w:p w14:paraId="3AC965DC" w14:textId="77777777" w:rsidR="00A77C82" w:rsidRDefault="00A77C82" w:rsidP="00A77C82">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5B558130" w14:textId="77777777" w:rsidR="00A77C82" w:rsidRDefault="00A77C82" w:rsidP="00A77C82">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A49E739" w14:textId="77777777" w:rsidR="00A77C82" w:rsidRDefault="00A77C82" w:rsidP="00A77C82">
      <w:pPr>
        <w:ind w:left="851" w:hanging="284"/>
      </w:pPr>
      <w:r>
        <w:t>a.</w:t>
      </w:r>
      <w:r>
        <w:tab/>
        <w:t>if</w:t>
      </w:r>
    </w:p>
    <w:p w14:paraId="00387F48" w14:textId="77777777" w:rsidR="00A77C82" w:rsidRDefault="00A77C82" w:rsidP="00A77C82">
      <w:pPr>
        <w:ind w:left="1135" w:hanging="284"/>
      </w:pPr>
      <w:r>
        <w:t>i.</w:t>
      </w:r>
      <w:r>
        <w:tab/>
        <w:t>the MCVideo client has not reported "listening" status as specified in 3GPP TS 24.281 [2] subclause 14.2.3; or</w:t>
      </w:r>
    </w:p>
    <w:p w14:paraId="12778D27" w14:textId="77777777" w:rsidR="00A77C82" w:rsidRDefault="00A77C82" w:rsidP="00A77C82">
      <w:pPr>
        <w:ind w:left="1135" w:hanging="284"/>
      </w:pPr>
      <w:r>
        <w:t>ii.</w:t>
      </w:r>
      <w:r>
        <w:tab/>
        <w:t>the MCVideo client has reported "not-listening" status as specified in 3GPP TS 24.281 [2] subclause 14.2.3 in the latest received MBMS bearer listening status report,</w:t>
      </w:r>
    </w:p>
    <w:p w14:paraId="0F6EDA27" w14:textId="77777777" w:rsidR="00A77C82" w:rsidRDefault="00A77C82" w:rsidP="00A77C82">
      <w:pPr>
        <w:ind w:left="851" w:hanging="284"/>
      </w:pPr>
      <w:r>
        <w:tab/>
        <w:t>shall immediately forward the RTP media packets to the MCVideo client; and</w:t>
      </w:r>
    </w:p>
    <w:p w14:paraId="2AB3C8DE" w14:textId="77777777" w:rsidR="00A77C82" w:rsidRDefault="00A77C82" w:rsidP="00A77C82">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4E2DA93F" w14:textId="77777777" w:rsidR="00A77C82" w:rsidRDefault="00A77C82" w:rsidP="00A77C82">
      <w:pPr>
        <w:rPr>
          <w:lang w:eastAsia="x-none"/>
        </w:rPr>
      </w:pPr>
      <w:r>
        <w:rPr>
          <w:lang w:eastAsia="x-none"/>
        </w:rPr>
        <w:t>[TS 24.581, clause 6.4.4]</w:t>
      </w:r>
    </w:p>
    <w:p w14:paraId="48C2B592" w14:textId="77777777" w:rsidR="00A77C82" w:rsidRDefault="00A77C82" w:rsidP="00A77C82">
      <w:pPr>
        <w:rPr>
          <w:lang w:eastAsia="x-none"/>
        </w:rPr>
      </w:pPr>
      <w:r>
        <w:rPr>
          <w:lang w:eastAsia="x-none"/>
        </w:rPr>
        <w:t>When the participating function receives an indication from the application and signalling plane that session release is initiated, the participating MCVideo function:</w:t>
      </w:r>
    </w:p>
    <w:p w14:paraId="70BC7A27" w14:textId="77777777" w:rsidR="00A77C82" w:rsidRDefault="00A77C82" w:rsidP="00A77C82">
      <w:pPr>
        <w:ind w:left="568" w:hanging="284"/>
      </w:pPr>
      <w:r>
        <w:t>1.</w:t>
      </w:r>
      <w:r>
        <w:tab/>
        <w:t>shall stop sending transmission control messages towards the transmission participant and the transmission control server; and</w:t>
      </w:r>
    </w:p>
    <w:p w14:paraId="09A71B63" w14:textId="77777777" w:rsidR="00A77C82" w:rsidRDefault="00A77C82" w:rsidP="00A77C82">
      <w:pPr>
        <w:ind w:left="568" w:hanging="284"/>
      </w:pPr>
      <w:r>
        <w:t>2.</w:t>
      </w:r>
      <w:r>
        <w:tab/>
        <w:t>shall stop sending RTP media packets towards the MCVideo client and towards the controlling MCVideo function.</w:t>
      </w:r>
    </w:p>
    <w:p w14:paraId="6AD26A1F" w14:textId="77777777" w:rsidR="00A77C82" w:rsidRDefault="00A77C82" w:rsidP="00A77C82">
      <w:pPr>
        <w:rPr>
          <w:lang w:eastAsia="x-none"/>
        </w:rPr>
      </w:pPr>
      <w:r>
        <w:rPr>
          <w:lang w:eastAsia="x-none"/>
        </w:rPr>
        <w:t>When the participating MCVideo function receives an indication from the application and signalling plane that the session is released, the participating MCVideo function:</w:t>
      </w:r>
    </w:p>
    <w:p w14:paraId="253E1A34" w14:textId="77777777" w:rsidR="00A77C82" w:rsidRDefault="00A77C82" w:rsidP="00A77C82">
      <w:pPr>
        <w:ind w:left="568" w:hanging="284"/>
      </w:pPr>
      <w:r>
        <w:t>1.</w:t>
      </w:r>
      <w:r>
        <w:tab/>
        <w:t>in case of a pre-established session, shall perform the actions in subclause 9.3.2; and</w:t>
      </w:r>
    </w:p>
    <w:p w14:paraId="5A8008F1" w14:textId="77777777" w:rsidR="00A77C82" w:rsidRDefault="00A77C82" w:rsidP="00A77C82">
      <w:pPr>
        <w:ind w:left="568" w:hanging="284"/>
      </w:pPr>
      <w:r>
        <w:t>2.</w:t>
      </w:r>
      <w:r>
        <w:tab/>
        <w:t>in case of an on-demand session, shall release the media resources associated with the session.</w:t>
      </w:r>
    </w:p>
    <w:p w14:paraId="7CE3ED66" w14:textId="77777777" w:rsidR="00A77C82" w:rsidRDefault="00A77C82" w:rsidP="00E972B2">
      <w:pPr>
        <w:pStyle w:val="H6"/>
      </w:pPr>
      <w:bookmarkStart w:id="504" w:name="_Toc52787533"/>
      <w:bookmarkStart w:id="505" w:name="_Toc52787714"/>
      <w:bookmarkStart w:id="506" w:name="_Toc75906936"/>
      <w:bookmarkStart w:id="507" w:name="_Toc75907273"/>
      <w:r>
        <w:t>6.1.2.2.3</w:t>
      </w:r>
      <w:r>
        <w:tab/>
        <w:t>Test description</w:t>
      </w:r>
      <w:bookmarkEnd w:id="504"/>
      <w:bookmarkEnd w:id="505"/>
      <w:bookmarkEnd w:id="506"/>
      <w:bookmarkEnd w:id="507"/>
    </w:p>
    <w:p w14:paraId="4F1758D1" w14:textId="77777777" w:rsidR="00A77C82" w:rsidRDefault="00A77C82" w:rsidP="00E972B2">
      <w:pPr>
        <w:pStyle w:val="H6"/>
      </w:pPr>
      <w:r>
        <w:t>6.1.2.2.3.1</w:t>
      </w:r>
      <w:r>
        <w:tab/>
        <w:t>Pre-test conditions</w:t>
      </w:r>
    </w:p>
    <w:p w14:paraId="4DB72005" w14:textId="77777777" w:rsidR="00A77C82" w:rsidRDefault="00A77C82" w:rsidP="00A77C82">
      <w:pPr>
        <w:keepNext/>
        <w:keepLines/>
        <w:spacing w:before="120"/>
        <w:ind w:left="1985" w:hanging="1985"/>
        <w:rPr>
          <w:rFonts w:ascii="Arial" w:hAnsi="Arial"/>
        </w:rPr>
      </w:pPr>
      <w:r>
        <w:rPr>
          <w:rFonts w:ascii="Arial" w:hAnsi="Arial"/>
        </w:rPr>
        <w:t>Same pre-test conditions as for MCVideo test case 6.1.1.1 with the following exception(s):</w:t>
      </w:r>
    </w:p>
    <w:p w14:paraId="05542E58" w14:textId="77777777" w:rsidR="00A77C82" w:rsidRDefault="00A77C82" w:rsidP="00A77C82">
      <w:r>
        <w:t>None.</w:t>
      </w:r>
    </w:p>
    <w:p w14:paraId="0982A73C" w14:textId="77777777" w:rsidR="00A77C82" w:rsidRDefault="00A77C82" w:rsidP="00E972B2">
      <w:pPr>
        <w:pStyle w:val="H6"/>
      </w:pPr>
      <w:r>
        <w:t>6.1.2.2.3.2</w:t>
      </w:r>
      <w:r>
        <w:tab/>
        <w:t>Test procedure sequence</w:t>
      </w:r>
    </w:p>
    <w:p w14:paraId="74566449" w14:textId="77777777" w:rsidR="00A77C82" w:rsidRDefault="00A77C82" w:rsidP="00A77C82">
      <w:r>
        <w:t>Same test procedure sequence as for MCVideo test case 6.1.1.1 with the following exception(s) and clarification(s):</w:t>
      </w:r>
    </w:p>
    <w:p w14:paraId="31524D44" w14:textId="77777777" w:rsidR="00A77C82" w:rsidRDefault="00A77C82" w:rsidP="00E972B2">
      <w:pPr>
        <w:pStyle w:val="B1"/>
      </w:pPr>
      <w:r>
        <w:t>-</w:t>
      </w:r>
      <w:r>
        <w:tab/>
        <w:t>The term "Group Call" is replaced with "Chat Group Call"</w:t>
      </w:r>
    </w:p>
    <w:p w14:paraId="3D6AF036" w14:textId="77777777" w:rsidR="00A77C82" w:rsidRDefault="00A77C82" w:rsidP="00E972B2">
      <w:pPr>
        <w:pStyle w:val="B1"/>
      </w:pPr>
      <w:r>
        <w:t>-</w:t>
      </w:r>
      <w:r>
        <w:tab/>
        <w:t>The term "pre-arranged" can be ignored</w:t>
      </w:r>
    </w:p>
    <w:p w14:paraId="4A8E1E89" w14:textId="77777777" w:rsidR="00A77C82" w:rsidRDefault="00A77C82" w:rsidP="00E972B2">
      <w:pPr>
        <w:pStyle w:val="H6"/>
      </w:pPr>
      <w:r>
        <w:t>6.1.2.2.3.3</w:t>
      </w:r>
      <w:r>
        <w:tab/>
        <w:t>Specific message contents</w:t>
      </w:r>
    </w:p>
    <w:p w14:paraId="49363C38" w14:textId="77777777" w:rsidR="00A77C82" w:rsidRDefault="00A77C82" w:rsidP="00A77C82">
      <w:r>
        <w:t>Same specific message contents as for MCVideo test case 6.1.1.1 with the following exception(s) and clarification(s):</w:t>
      </w:r>
    </w:p>
    <w:p w14:paraId="40B11100" w14:textId="77777777" w:rsidR="00A77C82" w:rsidRDefault="00A77C82" w:rsidP="00E972B2">
      <w:pPr>
        <w:pStyle w:val="B1"/>
      </w:pPr>
      <w:r>
        <w:t>-</w:t>
      </w:r>
      <w:r>
        <w:tab/>
        <w:t>The condition "GROUP-CALL" is replaced with "CHAT-GROUP-CALL"</w:t>
      </w:r>
    </w:p>
    <w:p w14:paraId="63E612FA" w14:textId="77777777" w:rsidR="00A77C82" w:rsidRDefault="00A77C82" w:rsidP="00A77C82">
      <w:pPr>
        <w:keepNext/>
        <w:keepLines/>
        <w:spacing w:before="120"/>
        <w:ind w:left="1418" w:hanging="1418"/>
        <w:outlineLvl w:val="3"/>
        <w:rPr>
          <w:rFonts w:ascii="Arial" w:hAnsi="Arial"/>
          <w:sz w:val="24"/>
        </w:rPr>
      </w:pPr>
      <w:bookmarkStart w:id="508" w:name="_Toc52787534"/>
      <w:bookmarkStart w:id="509" w:name="_Toc52787715"/>
      <w:bookmarkStart w:id="510" w:name="_Toc75906937"/>
      <w:bookmarkStart w:id="511" w:name="_Toc75907274"/>
      <w:bookmarkStart w:id="512"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508"/>
      <w:bookmarkEnd w:id="509"/>
      <w:bookmarkEnd w:id="510"/>
      <w:bookmarkEnd w:id="511"/>
      <w:bookmarkEnd w:id="512"/>
    </w:p>
    <w:p w14:paraId="0C72E2D4" w14:textId="77777777" w:rsidR="00A77C82" w:rsidRDefault="00A77C82" w:rsidP="00E972B2">
      <w:pPr>
        <w:pStyle w:val="H6"/>
      </w:pPr>
      <w:bookmarkStart w:id="513" w:name="_Toc52787535"/>
      <w:bookmarkStart w:id="514" w:name="_Toc52787716"/>
      <w:bookmarkStart w:id="515" w:name="_Toc75906938"/>
      <w:bookmarkStart w:id="516" w:name="_Toc75907275"/>
      <w:r>
        <w:t>6.1.2.3.1</w:t>
      </w:r>
      <w:r>
        <w:tab/>
        <w:t>Test Purpose (TP)</w:t>
      </w:r>
      <w:bookmarkEnd w:id="513"/>
      <w:bookmarkEnd w:id="514"/>
      <w:bookmarkEnd w:id="515"/>
      <w:bookmarkEnd w:id="516"/>
    </w:p>
    <w:p w14:paraId="2E74A8F9" w14:textId="77777777" w:rsidR="00A77C82" w:rsidRDefault="00A77C82" w:rsidP="00E972B2">
      <w:pPr>
        <w:pStyle w:val="H6"/>
      </w:pPr>
      <w:r>
        <w:t>(1)</w:t>
      </w:r>
    </w:p>
    <w:p w14:paraId="4C8316A6" w14:textId="77777777" w:rsidR="00A77C82" w:rsidRDefault="00A77C82" w:rsidP="00E972B2">
      <w:pPr>
        <w:pStyle w:val="PL"/>
      </w:pPr>
      <w:r>
        <w:rPr>
          <w:b/>
          <w:noProof w:val="0"/>
        </w:rPr>
        <w:t>with</w:t>
      </w:r>
      <w:r>
        <w:rPr>
          <w:noProof w:val="0"/>
        </w:rPr>
        <w:t xml:space="preserve"> { UE (MCVideo Client) registered and authorised for MCVideo Service }</w:t>
      </w:r>
    </w:p>
    <w:p w14:paraId="5C08AF00" w14:textId="77777777" w:rsidR="00A77C82" w:rsidRDefault="00A77C82" w:rsidP="00E972B2">
      <w:pPr>
        <w:pStyle w:val="PL"/>
      </w:pPr>
      <w:r>
        <w:rPr>
          <w:noProof w:val="0"/>
        </w:rPr>
        <w:t>ensure that {</w:t>
      </w:r>
    </w:p>
    <w:p w14:paraId="542E84E4" w14:textId="77777777" w:rsidR="00A77C82" w:rsidRDefault="00A77C82" w:rsidP="00E972B2">
      <w:pPr>
        <w:pStyle w:val="PL"/>
      </w:pPr>
      <w:r>
        <w:rPr>
          <w:noProof w:val="0"/>
        </w:rPr>
        <w:t xml:space="preserve">  </w:t>
      </w:r>
      <w:r>
        <w:rPr>
          <w:b/>
          <w:noProof w:val="0"/>
        </w:rPr>
        <w:t>when</w:t>
      </w:r>
      <w:r>
        <w:rPr>
          <w:noProof w:val="0"/>
        </w:rPr>
        <w:t xml:space="preserve"> { the MCVideo User  requests to join a MCVideo Chat Group Session }</w:t>
      </w:r>
    </w:p>
    <w:p w14:paraId="17ACFC44" w14:textId="77777777" w:rsidR="00A77C82" w:rsidRDefault="00A77C82" w:rsidP="00E972B2">
      <w:pPr>
        <w:pStyle w:val="PL"/>
      </w:pPr>
      <w:r>
        <w:rPr>
          <w:b/>
          <w:noProof w:val="0"/>
        </w:rPr>
        <w:t xml:space="preserve">    then</w:t>
      </w:r>
      <w:r>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Pr>
          <w:bCs/>
          <w:noProof w:val="0"/>
        </w:rPr>
        <w:t>and</w:t>
      </w:r>
      <w:r>
        <w:rPr>
          <w:noProof w:val="0"/>
        </w:rPr>
        <w:t xml:space="preserve"> respects Transmission Control through the session }</w:t>
      </w:r>
    </w:p>
    <w:p w14:paraId="62568395" w14:textId="77777777" w:rsidR="00A77C82" w:rsidRDefault="00A77C82" w:rsidP="00E972B2">
      <w:pPr>
        <w:pStyle w:val="PL"/>
      </w:pPr>
      <w:r>
        <w:rPr>
          <w:noProof w:val="0"/>
        </w:rPr>
        <w:t xml:space="preserve">            }</w:t>
      </w:r>
    </w:p>
    <w:p w14:paraId="2C02E4E4" w14:textId="77777777" w:rsidR="00A77C82" w:rsidRDefault="00A77C82" w:rsidP="00E972B2">
      <w:pPr>
        <w:pStyle w:val="PL"/>
      </w:pPr>
    </w:p>
    <w:p w14:paraId="0613B8AD" w14:textId="77777777" w:rsidR="00A77C82" w:rsidRDefault="00A77C82" w:rsidP="00E972B2">
      <w:pPr>
        <w:pStyle w:val="H6"/>
      </w:pPr>
      <w:r>
        <w:t>(2)</w:t>
      </w:r>
    </w:p>
    <w:p w14:paraId="3DA08104" w14:textId="77777777" w:rsidR="00A77C82" w:rsidRDefault="00A77C82" w:rsidP="00E972B2">
      <w:pPr>
        <w:pStyle w:val="PL"/>
      </w:pPr>
      <w:r>
        <w:rPr>
          <w:b/>
          <w:noProof w:val="0"/>
        </w:rPr>
        <w:t>with</w:t>
      </w:r>
      <w:r>
        <w:rPr>
          <w:noProof w:val="0"/>
        </w:rPr>
        <w:t xml:space="preserve"> { UE (MCVideo Client) having an ongoing Chat Group Call }</w:t>
      </w:r>
    </w:p>
    <w:p w14:paraId="51824AD2" w14:textId="77777777" w:rsidR="00A77C82" w:rsidRDefault="00A77C82" w:rsidP="00E972B2">
      <w:pPr>
        <w:pStyle w:val="PL"/>
      </w:pPr>
      <w:r>
        <w:rPr>
          <w:noProof w:val="0"/>
        </w:rPr>
        <w:t>ensure that {</w:t>
      </w:r>
    </w:p>
    <w:p w14:paraId="0E7D485D"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Group Call to an MCVideo Emergency Group Call via a SIP INVITE message from the SS (MCVideo Server) }</w:t>
      </w:r>
    </w:p>
    <w:p w14:paraId="774DC4BD"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Emergency Group Call }</w:t>
      </w:r>
    </w:p>
    <w:p w14:paraId="7D818642" w14:textId="77777777" w:rsidR="00A77C82" w:rsidRDefault="00A77C82" w:rsidP="00E972B2">
      <w:pPr>
        <w:pStyle w:val="PL"/>
      </w:pPr>
      <w:r>
        <w:rPr>
          <w:noProof w:val="0"/>
        </w:rPr>
        <w:t xml:space="preserve">          }</w:t>
      </w:r>
    </w:p>
    <w:p w14:paraId="6D089F10" w14:textId="77777777" w:rsidR="00A77C82" w:rsidRDefault="00A77C82" w:rsidP="00E972B2">
      <w:pPr>
        <w:pStyle w:val="PL"/>
      </w:pPr>
    </w:p>
    <w:p w14:paraId="7ECB2A36" w14:textId="77777777" w:rsidR="00A77C82" w:rsidRDefault="00A77C82" w:rsidP="00E972B2">
      <w:pPr>
        <w:pStyle w:val="H6"/>
      </w:pPr>
      <w:r>
        <w:t>(3)</w:t>
      </w:r>
    </w:p>
    <w:p w14:paraId="531F4E21" w14:textId="77777777" w:rsidR="00A77C82" w:rsidRDefault="00A77C82" w:rsidP="00E972B2">
      <w:pPr>
        <w:pStyle w:val="PL"/>
      </w:pPr>
      <w:r>
        <w:rPr>
          <w:b/>
          <w:noProof w:val="0"/>
        </w:rPr>
        <w:t>with</w:t>
      </w:r>
      <w:r>
        <w:rPr>
          <w:noProof w:val="0"/>
        </w:rPr>
        <w:t xml:space="preserve"> { UE (MCVideo Client) having an ongoing Chat Group Call, which was upgraded to an Emergency Chat Group Call }</w:t>
      </w:r>
    </w:p>
    <w:p w14:paraId="73053335" w14:textId="77777777" w:rsidR="00A77C82" w:rsidRDefault="00A77C82" w:rsidP="00E972B2">
      <w:pPr>
        <w:pStyle w:val="PL"/>
      </w:pPr>
      <w:r>
        <w:rPr>
          <w:noProof w:val="0"/>
        </w:rPr>
        <w:t>ensure that {</w:t>
      </w:r>
    </w:p>
    <w:p w14:paraId="298A75B0" w14:textId="77777777" w:rsidR="00A77C82" w:rsidRDefault="00A77C82" w:rsidP="00E972B2">
      <w:pPr>
        <w:pStyle w:val="PL"/>
      </w:pPr>
      <w:r>
        <w:rPr>
          <w:noProof w:val="0"/>
        </w:rPr>
        <w:t xml:space="preserve">  </w:t>
      </w:r>
      <w:r>
        <w:rPr>
          <w:b/>
          <w:noProof w:val="0"/>
        </w:rPr>
        <w:t>when</w:t>
      </w:r>
      <w:r>
        <w:rPr>
          <w:noProof w:val="0"/>
        </w:rPr>
        <w:t xml:space="preserve"> { the UE (MCVideo Client) receives a cancellation of the ongoing McVideo Emergency state via a SIP re-INVITE message from the SS (MCVideo Server)}</w:t>
      </w:r>
    </w:p>
    <w:p w14:paraId="3FD1971C"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emergency condition cancelled  }</w:t>
      </w:r>
    </w:p>
    <w:p w14:paraId="669EF386" w14:textId="77777777" w:rsidR="00A77C82" w:rsidRDefault="00A77C82" w:rsidP="00E972B2">
      <w:pPr>
        <w:pStyle w:val="PL"/>
      </w:pPr>
      <w:r>
        <w:rPr>
          <w:noProof w:val="0"/>
        </w:rPr>
        <w:t xml:space="preserve">            }</w:t>
      </w:r>
    </w:p>
    <w:p w14:paraId="7AF13A29" w14:textId="77777777" w:rsidR="00A77C82" w:rsidRDefault="00A77C82" w:rsidP="00E972B2">
      <w:pPr>
        <w:pStyle w:val="PL"/>
      </w:pPr>
    </w:p>
    <w:p w14:paraId="135138F9" w14:textId="77777777" w:rsidR="00A77C82" w:rsidRDefault="00A77C82" w:rsidP="00E972B2">
      <w:pPr>
        <w:pStyle w:val="H6"/>
      </w:pPr>
      <w:r>
        <w:t>(4)</w:t>
      </w:r>
    </w:p>
    <w:p w14:paraId="2E036886" w14:textId="77777777" w:rsidR="00A77C82" w:rsidRDefault="00A77C82" w:rsidP="00E972B2">
      <w:pPr>
        <w:pStyle w:val="PL"/>
      </w:pPr>
      <w:r>
        <w:rPr>
          <w:b/>
          <w:noProof w:val="0"/>
        </w:rPr>
        <w:t>with</w:t>
      </w:r>
      <w:r>
        <w:rPr>
          <w:noProof w:val="0"/>
        </w:rPr>
        <w:t xml:space="preserve"> { UE (MCVideo Client) having an ongoing Chat Group Call }</w:t>
      </w:r>
    </w:p>
    <w:p w14:paraId="53CD9BC5" w14:textId="77777777" w:rsidR="00A77C82" w:rsidRDefault="00A77C82" w:rsidP="00E972B2">
      <w:pPr>
        <w:pStyle w:val="PL"/>
      </w:pPr>
      <w:r>
        <w:rPr>
          <w:noProof w:val="0"/>
        </w:rPr>
        <w:t>ensure that {</w:t>
      </w:r>
    </w:p>
    <w:p w14:paraId="11DDAC29"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Chat Group Call to a MCVideo Imminent Peril Chat Group Call via a SIP re-INVITE message from the SS (MCVideo Server) }</w:t>
      </w:r>
    </w:p>
    <w:p w14:paraId="00226156"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Imminent Peril Chat Group Call ( }</w:t>
      </w:r>
    </w:p>
    <w:p w14:paraId="41FCDBCF" w14:textId="77777777" w:rsidR="00A77C82" w:rsidRDefault="00A77C82" w:rsidP="00E972B2">
      <w:pPr>
        <w:pStyle w:val="PL"/>
      </w:pPr>
      <w:r>
        <w:rPr>
          <w:noProof w:val="0"/>
        </w:rPr>
        <w:t xml:space="preserve">            }</w:t>
      </w:r>
    </w:p>
    <w:p w14:paraId="1C897D8D" w14:textId="77777777" w:rsidR="00A77C82" w:rsidRDefault="00A77C82" w:rsidP="00E972B2">
      <w:pPr>
        <w:pStyle w:val="PL"/>
      </w:pPr>
    </w:p>
    <w:p w14:paraId="61A25AEB" w14:textId="77777777" w:rsidR="00A77C82" w:rsidRDefault="00A77C82" w:rsidP="00E972B2">
      <w:pPr>
        <w:pStyle w:val="H6"/>
      </w:pPr>
      <w:r>
        <w:t>(5)</w:t>
      </w:r>
    </w:p>
    <w:p w14:paraId="2C86DB43" w14:textId="77777777" w:rsidR="00A77C82" w:rsidRDefault="00A77C82" w:rsidP="00E972B2">
      <w:pPr>
        <w:pStyle w:val="PL"/>
      </w:pPr>
      <w:r>
        <w:rPr>
          <w:b/>
          <w:noProof w:val="0"/>
        </w:rPr>
        <w:t>with</w:t>
      </w:r>
      <w:r>
        <w:rPr>
          <w:noProof w:val="0"/>
        </w:rPr>
        <w:t xml:space="preserve"> { UE (MCVideo Client) having an ongoing Chat Group Call, which was upgraded to an Imminent Peril Chat Group Call }</w:t>
      </w:r>
    </w:p>
    <w:p w14:paraId="4C9676C6" w14:textId="77777777" w:rsidR="00A77C82" w:rsidRDefault="00A77C82" w:rsidP="00E972B2">
      <w:pPr>
        <w:pStyle w:val="PL"/>
      </w:pPr>
      <w:r>
        <w:rPr>
          <w:noProof w:val="0"/>
        </w:rPr>
        <w:t>ensure that {</w:t>
      </w:r>
    </w:p>
    <w:p w14:paraId="4357772D" w14:textId="77777777" w:rsidR="00A77C82" w:rsidRDefault="00A77C82" w:rsidP="00E972B2">
      <w:pPr>
        <w:pStyle w:val="PL"/>
      </w:pPr>
      <w:r>
        <w:rPr>
          <w:b/>
          <w:noProof w:val="0"/>
        </w:rPr>
        <w:t xml:space="preserve">  when</w:t>
      </w:r>
      <w:r>
        <w:rPr>
          <w:noProof w:val="0"/>
        </w:rPr>
        <w:t xml:space="preserve"> { the UE (MCVideo Client) receives a cancellation of the ongoing McVideo Imminent Peril state via a SIP re-INVITE message from the SS (MCVideo Server) }</w:t>
      </w:r>
    </w:p>
    <w:p w14:paraId="0D83CCBF"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imminent peril condition cancelled.}</w:t>
      </w:r>
    </w:p>
    <w:p w14:paraId="1452753C" w14:textId="77777777" w:rsidR="00A77C82" w:rsidRDefault="00A77C82" w:rsidP="00E972B2">
      <w:pPr>
        <w:pStyle w:val="PL"/>
      </w:pPr>
      <w:r>
        <w:rPr>
          <w:noProof w:val="0"/>
        </w:rPr>
        <w:t xml:space="preserve">            }</w:t>
      </w:r>
    </w:p>
    <w:p w14:paraId="3A683AF7" w14:textId="77777777" w:rsidR="00A77C82" w:rsidRDefault="00A77C82" w:rsidP="00E972B2">
      <w:pPr>
        <w:pStyle w:val="PL"/>
      </w:pPr>
    </w:p>
    <w:p w14:paraId="4BAAEA19" w14:textId="77777777" w:rsidR="00A77C82" w:rsidRDefault="00A77C82" w:rsidP="00E972B2">
      <w:pPr>
        <w:pStyle w:val="H6"/>
      </w:pPr>
      <w:r>
        <w:t>(6)</w:t>
      </w:r>
    </w:p>
    <w:p w14:paraId="76E3AF26"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7C33E7E" w14:textId="77777777" w:rsidR="00A77C82" w:rsidRDefault="00A77C82" w:rsidP="00E972B2">
      <w:pPr>
        <w:pStyle w:val="PL"/>
      </w:pPr>
      <w:r>
        <w:rPr>
          <w:noProof w:val="0"/>
        </w:rPr>
        <w:t>ensure that {</w:t>
      </w:r>
    </w:p>
    <w:p w14:paraId="38411AA7"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34A838F5"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49DE300" w14:textId="77777777" w:rsidR="00A77C82" w:rsidRDefault="00A77C82" w:rsidP="00E972B2">
      <w:pPr>
        <w:pStyle w:val="PL"/>
      </w:pPr>
      <w:r>
        <w:rPr>
          <w:noProof w:val="0"/>
        </w:rPr>
        <w:t xml:space="preserve">            }</w:t>
      </w:r>
    </w:p>
    <w:p w14:paraId="281A423B" w14:textId="77777777" w:rsidR="00A77C82" w:rsidRDefault="00A77C82" w:rsidP="00E972B2">
      <w:pPr>
        <w:pStyle w:val="PL"/>
      </w:pPr>
    </w:p>
    <w:p w14:paraId="126B9300" w14:textId="77777777" w:rsidR="00A77C82" w:rsidRDefault="00A77C82" w:rsidP="00E972B2">
      <w:pPr>
        <w:pStyle w:val="H6"/>
      </w:pPr>
      <w:r>
        <w:t>(7)</w:t>
      </w:r>
    </w:p>
    <w:p w14:paraId="43F31801" w14:textId="77777777" w:rsidR="00A77C82" w:rsidRDefault="00A77C82" w:rsidP="00E972B2">
      <w:pPr>
        <w:pStyle w:val="PL"/>
      </w:pPr>
      <w:r>
        <w:rPr>
          <w:b/>
          <w:noProof w:val="0"/>
        </w:rPr>
        <w:t>with</w:t>
      </w:r>
      <w:r>
        <w:rPr>
          <w:noProof w:val="0"/>
        </w:rPr>
        <w:t xml:space="preserve"> { UE (MCVideo Client) having provided media transmission notification to the MCVideo User after receiving a Media Transmission Notification message from the SS (MCVideo Server)}</w:t>
      </w:r>
    </w:p>
    <w:p w14:paraId="5FECB042" w14:textId="77777777" w:rsidR="00A77C82" w:rsidRDefault="00A77C82" w:rsidP="00E972B2">
      <w:pPr>
        <w:pStyle w:val="PL"/>
      </w:pPr>
      <w:r>
        <w:rPr>
          <w:noProof w:val="0"/>
        </w:rPr>
        <w:t>ensure that {</w:t>
      </w:r>
    </w:p>
    <w:p w14:paraId="1632C246"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453B94B" w14:textId="77777777" w:rsidR="00A77C82" w:rsidRDefault="00A77C82" w:rsidP="00E972B2">
      <w:pPr>
        <w:pStyle w:val="PL"/>
      </w:pPr>
      <w:r>
        <w:rPr>
          <w:noProof w:val="0"/>
        </w:rPr>
        <w:t xml:space="preserve">    </w:t>
      </w:r>
      <w:r>
        <w:rPr>
          <w:b/>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upon reception of the Receive Media Response message }</w:t>
      </w:r>
    </w:p>
    <w:p w14:paraId="0AF83F20" w14:textId="77777777" w:rsidR="00A77C82" w:rsidRDefault="00A77C82" w:rsidP="00E972B2">
      <w:pPr>
        <w:pStyle w:val="PL"/>
      </w:pPr>
      <w:r>
        <w:rPr>
          <w:noProof w:val="0"/>
        </w:rPr>
        <w:t xml:space="preserve">            }</w:t>
      </w:r>
    </w:p>
    <w:p w14:paraId="709A7009" w14:textId="77777777" w:rsidR="00A77C82" w:rsidRDefault="00A77C82" w:rsidP="00E972B2">
      <w:pPr>
        <w:pStyle w:val="PL"/>
      </w:pPr>
    </w:p>
    <w:p w14:paraId="6FC8F90F" w14:textId="77777777" w:rsidR="00A77C82" w:rsidRDefault="00A77C82" w:rsidP="00E972B2">
      <w:pPr>
        <w:pStyle w:val="H6"/>
      </w:pPr>
      <w:r>
        <w:t>(8)</w:t>
      </w:r>
    </w:p>
    <w:p w14:paraId="0C07B4F4"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EB5BBE6" w14:textId="77777777" w:rsidR="00A77C82" w:rsidRDefault="00A77C82" w:rsidP="00E972B2">
      <w:pPr>
        <w:pStyle w:val="PL"/>
      </w:pPr>
      <w:r>
        <w:rPr>
          <w:noProof w:val="0"/>
        </w:rPr>
        <w:t>ensure that {</w:t>
      </w:r>
    </w:p>
    <w:p w14:paraId="3CF6366E" w14:textId="77777777" w:rsidR="00A77C82" w:rsidRDefault="00A77C82" w:rsidP="00E972B2">
      <w:pPr>
        <w:pStyle w:val="PL"/>
      </w:pPr>
      <w:r>
        <w:rPr>
          <w:noProof w:val="0"/>
        </w:rPr>
        <w:t xml:space="preserve">  </w:t>
      </w:r>
      <w:r>
        <w:rPr>
          <w:b/>
          <w:noProof w:val="0"/>
        </w:rPr>
        <w:t>when</w:t>
      </w:r>
      <w:r>
        <w:rPr>
          <w:noProof w:val="0"/>
        </w:rPr>
        <w:t xml:space="preserve"> { the UE (MCVideo User) requests to terminate the ongoing MCVideo Chat Group Call }</w:t>
      </w:r>
    </w:p>
    <w:p w14:paraId="4C92E590"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3A7DA9B8" w14:textId="77777777" w:rsidR="00A77C82" w:rsidRDefault="00A77C82" w:rsidP="00E972B2">
      <w:pPr>
        <w:pStyle w:val="PL"/>
      </w:pPr>
      <w:r>
        <w:rPr>
          <w:noProof w:val="0"/>
        </w:rPr>
        <w:t xml:space="preserve">            }</w:t>
      </w:r>
    </w:p>
    <w:p w14:paraId="01E4BA9C" w14:textId="77777777" w:rsidR="00A77C82" w:rsidRDefault="00A77C82" w:rsidP="00E972B2">
      <w:pPr>
        <w:pStyle w:val="PL"/>
      </w:pPr>
    </w:p>
    <w:p w14:paraId="3ED7A014" w14:textId="77777777" w:rsidR="00A77C82" w:rsidRDefault="00A77C82" w:rsidP="00E972B2">
      <w:pPr>
        <w:pStyle w:val="H6"/>
      </w:pPr>
      <w:bookmarkStart w:id="517" w:name="_Toc52787536"/>
      <w:bookmarkStart w:id="518" w:name="_Toc52787717"/>
      <w:bookmarkStart w:id="519" w:name="_Toc75906939"/>
      <w:bookmarkStart w:id="520" w:name="_Toc75907276"/>
      <w:r>
        <w:t>6.1.2.3.2</w:t>
      </w:r>
      <w:r>
        <w:tab/>
        <w:t>Conformance requirements</w:t>
      </w:r>
      <w:bookmarkEnd w:id="517"/>
      <w:bookmarkEnd w:id="518"/>
      <w:bookmarkEnd w:id="519"/>
      <w:bookmarkEnd w:id="520"/>
    </w:p>
    <w:p w14:paraId="7124FBF4" w14:textId="77777777" w:rsidR="00A77C82" w:rsidRDefault="00A77C82" w:rsidP="00A77C82">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2A492" w14:textId="77777777" w:rsidR="00A77C82" w:rsidRDefault="00A77C82" w:rsidP="00A77C82">
      <w:r>
        <w:t>[TS 24.281, Clause 9.2.2.3.1.1]</w:t>
      </w:r>
    </w:p>
    <w:p w14:paraId="3BD0424A" w14:textId="77777777" w:rsidR="00A77C82" w:rsidRDefault="00A77C82" w:rsidP="00A77C82">
      <w:r>
        <w:t>In the procedures in this subclause:</w:t>
      </w:r>
    </w:p>
    <w:p w14:paraId="3F8BF523" w14:textId="77777777" w:rsidR="00A77C82" w:rsidRDefault="00A77C82" w:rsidP="00A77C82">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77481AE6" w14:textId="77777777" w:rsidR="00A77C82" w:rsidRDefault="00A77C82" w:rsidP="00A77C82">
      <w:pPr>
        <w:ind w:left="568" w:hanging="284"/>
      </w:pPr>
      <w:r>
        <w:t>2)</w:t>
      </w:r>
      <w:r>
        <w:tab/>
        <w:t>emergency indication in an incoming SIP INVITE request refers to the &lt;emergency-ind&gt; element of the application/vnd.3gpp.mcvideo-info+xml MIME body;</w:t>
      </w:r>
    </w:p>
    <w:p w14:paraId="243CEBEF" w14:textId="77777777" w:rsidR="00A77C82" w:rsidRDefault="00A77C82" w:rsidP="00A77C82">
      <w:pPr>
        <w:ind w:left="568" w:hanging="284"/>
      </w:pPr>
      <w:r>
        <w:t>3)</w:t>
      </w:r>
      <w:r>
        <w:tab/>
        <w:t>imminent peril indication in an incoming SIP INVITE request refers to the &lt;imminentperil-ind&gt; element of the application/vnd.3gpp.mcvideo-info+xml MIME body.</w:t>
      </w:r>
    </w:p>
    <w:p w14:paraId="5033E566" w14:textId="77777777" w:rsidR="00A77C82" w:rsidRDefault="00A77C82" w:rsidP="00A77C82">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1F44F05"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44887245" w14:textId="77777777" w:rsidR="00A77C82" w:rsidRDefault="00A77C82" w:rsidP="00A77C82">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419499DB" w14:textId="77777777" w:rsidR="00A77C82" w:rsidRDefault="00A77C82" w:rsidP="00A77C82">
      <w:pPr>
        <w:ind w:left="568" w:hanging="284"/>
      </w:pPr>
      <w:r>
        <w:t>2)</w:t>
      </w:r>
      <w:r>
        <w:tab/>
        <w:t>shall determine the MCVideo ID of the calling user from public user identity in the P-Asserted-Identity header field of the SIP INVITE request, and authorise the calling user;</w:t>
      </w:r>
    </w:p>
    <w:p w14:paraId="7CDF49C3" w14:textId="77777777" w:rsidR="00A77C82" w:rsidRDefault="00A77C82" w:rsidP="00A77C82">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1D1DAA90" w14:textId="77777777" w:rsidR="00A77C82" w:rsidRDefault="00A77C82" w:rsidP="00A77C82">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6251F5F" w14:textId="77777777" w:rsidR="00A77C82" w:rsidRDefault="00A77C82" w:rsidP="00A77C82">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293136CF" w14:textId="77777777" w:rsidR="00A77C82" w:rsidRDefault="00A77C82" w:rsidP="00A77C82">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0107EFC" w14:textId="77777777" w:rsidR="00A77C82" w:rsidRDefault="00A77C82" w:rsidP="00A77C82">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73E476F0" w14:textId="77777777" w:rsidR="00A77C82" w:rsidRDefault="00A77C82" w:rsidP="00A77C82">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1EB3DCE3" w14:textId="77777777" w:rsidR="00A77C82" w:rsidRDefault="00A77C82" w:rsidP="00A77C82">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752DA224" w14:textId="77777777" w:rsidR="00A77C82" w:rsidRDefault="00A77C82" w:rsidP="00A77C82">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72B22953" w14:textId="77777777" w:rsidR="00A77C82" w:rsidRDefault="00A77C82" w:rsidP="00A77C82">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37E844DF" w14:textId="77777777" w:rsidR="00A77C82" w:rsidRDefault="00A77C82" w:rsidP="00A77C82">
      <w:pPr>
        <w:ind w:left="568" w:hanging="284"/>
      </w:pPr>
      <w:r>
        <w:t>8)</w:t>
      </w:r>
      <w:r>
        <w:tab/>
        <w:t>shall determine the public service identity of the controlling MCVideo function associated with the group identity in the SIP INVITE request;</w:t>
      </w:r>
    </w:p>
    <w:p w14:paraId="64A6F241" w14:textId="77777777" w:rsidR="00A77C82" w:rsidRDefault="00A77C82" w:rsidP="00A77C82">
      <w:pPr>
        <w:keepLines/>
        <w:ind w:left="1135" w:hanging="851"/>
      </w:pPr>
      <w:r>
        <w:t>NOTE 6:</w:t>
      </w:r>
      <w:r>
        <w:tab/>
        <w:t>The public service identity can identify the controlling MCVideo function in the primary MCVideo system or a partner MCVideo system.</w:t>
      </w:r>
    </w:p>
    <w:p w14:paraId="73A8A03F" w14:textId="77777777" w:rsidR="00A77C82" w:rsidRDefault="00A77C82" w:rsidP="00A77C82">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7187BA9" w14:textId="77777777" w:rsidR="00A77C82" w:rsidRDefault="00A77C82" w:rsidP="00A77C82">
      <w:pPr>
        <w:ind w:left="568" w:hanging="284"/>
      </w:pPr>
      <w:r>
        <w:t>9)</w:t>
      </w:r>
      <w:r>
        <w:tab/>
        <w:t>shall generate a SIP INVITE request as specified in subclause 6.3.2.1.3;</w:t>
      </w:r>
    </w:p>
    <w:p w14:paraId="714CD616" w14:textId="77777777" w:rsidR="00A77C82" w:rsidRDefault="00A77C82" w:rsidP="00A77C82">
      <w:pPr>
        <w:ind w:left="568" w:hanging="284"/>
      </w:pPr>
      <w:r>
        <w:t>10)</w:t>
      </w:r>
      <w:r>
        <w:tab/>
        <w:t>shall set the Request-URI to the public service identity of the controlling MCVideo function associated with the group identity present in the incoming SIP INVITE request;</w:t>
      </w:r>
    </w:p>
    <w:p w14:paraId="2BBE0613" w14:textId="77777777" w:rsidR="00A77C82" w:rsidRDefault="00A77C82" w:rsidP="00A77C82">
      <w:pPr>
        <w:ind w:left="568" w:hanging="284"/>
      </w:pPr>
      <w:r>
        <w:t>11)</w:t>
      </w:r>
      <w:r>
        <w:tab/>
        <w:t>shall include the MCVideo ID of the calling user in &lt;mcvideo-calling-user-id&gt; element of the application/vnd.3gpp.mcvideo-info+xml MIME body of the SIP INVITE request;</w:t>
      </w:r>
    </w:p>
    <w:p w14:paraId="33FBD8F3" w14:textId="77777777" w:rsidR="00A77C82" w:rsidRDefault="00A77C82" w:rsidP="00A77C82">
      <w:pPr>
        <w:ind w:left="568" w:hanging="284"/>
      </w:pPr>
      <w:r>
        <w:t>12)</w:t>
      </w:r>
      <w:r>
        <w:tab/>
        <w:t>shall include in the SIP INVITE request an SDP offer based on the SDP offer in the received SIP INVITE request as specified in subclause 6.3.2.1.1.1;</w:t>
      </w:r>
    </w:p>
    <w:p w14:paraId="5FBEB825" w14:textId="77777777" w:rsidR="00A77C82" w:rsidRDefault="00A77C82" w:rsidP="00A77C82">
      <w:pPr>
        <w:ind w:left="568" w:hanging="284"/>
      </w:pPr>
      <w:r>
        <w:t>13)</w:t>
      </w:r>
      <w:r>
        <w:tab/>
        <w:t>if the received SIP INVITE request contains an application/vnd.3gpp.location-info+xml MIME body as specified in Annex F.3; and</w:t>
      </w:r>
    </w:p>
    <w:p w14:paraId="32AB436D" w14:textId="77777777" w:rsidR="00A77C82" w:rsidRDefault="00A77C82" w:rsidP="00A77C82">
      <w:pPr>
        <w:ind w:left="851" w:hanging="284"/>
      </w:pPr>
      <w:r>
        <w:t>a)</w:t>
      </w:r>
      <w:r>
        <w:tab/>
        <w:t>if not already included, shall include a Content-Type header field set to "application/vnd.3gpp.location-info+xml"; and</w:t>
      </w:r>
    </w:p>
    <w:p w14:paraId="6F467A39" w14:textId="77777777" w:rsidR="00A77C82" w:rsidRDefault="00A77C82" w:rsidP="00A77C82">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7DCBBD70" w14:textId="77777777" w:rsidR="00A77C82" w:rsidRDefault="00A77C82" w:rsidP="00A77C82">
      <w:pPr>
        <w:keepLines/>
        <w:ind w:left="1135" w:hanging="851"/>
      </w:pPr>
      <w:r>
        <w:t>NOTE 8:</w:t>
      </w:r>
      <w:r>
        <w:tab/>
        <w:t>Note that the application/vnd.3gpp.mcvideo-info+xml MIME body will already have been copied into the outgoing SIP INVITE request by subclause 6.3.2.1.3.</w:t>
      </w:r>
    </w:p>
    <w:p w14:paraId="0C2F5EB6" w14:textId="77777777" w:rsidR="00A77C82" w:rsidRDefault="00A77C82" w:rsidP="00A77C82">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10512AB0" w14:textId="77777777" w:rsidR="00A77C82" w:rsidRDefault="00A77C82" w:rsidP="00A77C82">
      <w:pPr>
        <w:keepLines/>
        <w:ind w:left="1135" w:hanging="851"/>
      </w:pPr>
      <w:r>
        <w:t>NOTE 9:</w:t>
      </w:r>
      <w:r>
        <w:tab/>
        <w:t>The participating MCVideo function will leave verification of the Resource-Priority header field to the controlling MCVideo function.</w:t>
      </w:r>
    </w:p>
    <w:p w14:paraId="14DF48C1" w14:textId="77777777" w:rsidR="00A77C82" w:rsidRDefault="00A77C82" w:rsidP="00A77C82">
      <w:pPr>
        <w:ind w:left="568" w:hanging="284"/>
      </w:pPr>
      <w:r>
        <w:t>15) shall forward the SIP INVITE request according to 3GPP TS 24.229 [</w:t>
      </w:r>
      <w:r>
        <w:rPr>
          <w:lang w:eastAsia="zh-CN"/>
        </w:rPr>
        <w:t>11</w:t>
      </w:r>
      <w:r>
        <w:t>].</w:t>
      </w:r>
    </w:p>
    <w:p w14:paraId="54F6CB09" w14:textId="77777777" w:rsidR="00A77C82" w:rsidRDefault="00A77C82" w:rsidP="00A77C82">
      <w:r>
        <w:t>Upon receipt of a SIP 302 (Moved Temporarily) response to the above SIP INVITE request in step 14), the participating MCVideo function:</w:t>
      </w:r>
    </w:p>
    <w:p w14:paraId="1AD7F795" w14:textId="77777777" w:rsidR="00A77C82" w:rsidRDefault="00A77C82" w:rsidP="00A77C82">
      <w:pPr>
        <w:ind w:left="568" w:hanging="284"/>
      </w:pPr>
      <w:r>
        <w:t>1)</w:t>
      </w:r>
      <w:r>
        <w:tab/>
        <w:t>shall generate a SIP INVITE request as specified in subclause 6.3.2.1.10;</w:t>
      </w:r>
    </w:p>
    <w:p w14:paraId="6A41C467" w14:textId="77777777" w:rsidR="00A77C82" w:rsidRDefault="00A77C82" w:rsidP="00A77C82">
      <w:pPr>
        <w:ind w:left="568" w:hanging="284"/>
      </w:pPr>
      <w:r>
        <w:t>2)</w:t>
      </w:r>
      <w:r>
        <w:tab/>
        <w:t>shall include an SDP offer based upon the SDP offer in the received SIP INVITE request from the MCVideo client as specified in subclause 6.3.2.1.1.1; and</w:t>
      </w:r>
    </w:p>
    <w:p w14:paraId="781882E0" w14:textId="77777777" w:rsidR="00A77C82" w:rsidRDefault="00A77C82" w:rsidP="00A77C82">
      <w:pPr>
        <w:ind w:left="568" w:hanging="284"/>
      </w:pPr>
      <w:r>
        <w:t>3)</w:t>
      </w:r>
      <w:r>
        <w:tab/>
        <w:t>shall forward the SIP INVITE request according to 3GPP TS 24.229 [</w:t>
      </w:r>
      <w:r>
        <w:rPr>
          <w:lang w:eastAsia="zh-CN"/>
        </w:rPr>
        <w:t>11</w:t>
      </w:r>
      <w:r>
        <w:t>];</w:t>
      </w:r>
    </w:p>
    <w:p w14:paraId="5F61B4F3" w14:textId="77777777" w:rsidR="00A77C82" w:rsidRDefault="00A77C82" w:rsidP="00A77C82">
      <w:r>
        <w:t>Upon receipt of a SIP 2xx response to the above SIP INVITE request in step 14) the participating MCVideo function:</w:t>
      </w:r>
    </w:p>
    <w:p w14:paraId="4267A592" w14:textId="77777777" w:rsidR="00A77C82" w:rsidRDefault="00A77C82" w:rsidP="00A77C82">
      <w:pPr>
        <w:ind w:left="568" w:hanging="284"/>
      </w:pPr>
      <w:r>
        <w:t>1)</w:t>
      </w:r>
      <w:r>
        <w:tab/>
        <w:t>if the SIP 2xx response contains an application/vnd.3gpp.mcvideo-info+xml MIME body with an &lt;MKFC-GKTPs&gt; element, shall perform the procedures in subclause 6.3.2.3.2;</w:t>
      </w:r>
    </w:p>
    <w:p w14:paraId="1D479CF8" w14:textId="77777777" w:rsidR="00A77C82" w:rsidRDefault="00A77C82" w:rsidP="00A77C82">
      <w:pPr>
        <w:ind w:left="568" w:hanging="284"/>
      </w:pPr>
      <w:r>
        <w:t>2)</w:t>
      </w:r>
      <w:r>
        <w:tab/>
        <w:t>shall generate a SIP 200 (OK) response as specified in the subclause 6.3.2.1.5.2;</w:t>
      </w:r>
    </w:p>
    <w:p w14:paraId="5F5DA225" w14:textId="77777777" w:rsidR="00A77C82" w:rsidRDefault="00A77C82" w:rsidP="00A77C82">
      <w:pPr>
        <w:ind w:left="568" w:hanging="284"/>
      </w:pPr>
      <w:r>
        <w:t>3)</w:t>
      </w:r>
      <w:r>
        <w:tab/>
        <w:t>shall include in the SIP 200 (OK) response an SDP answer as specified in the subclause 6.3.2.1.2.1;</w:t>
      </w:r>
    </w:p>
    <w:p w14:paraId="26224D4B" w14:textId="77777777" w:rsidR="00A77C82" w:rsidRDefault="00A77C82" w:rsidP="00A77C82">
      <w:pPr>
        <w:ind w:left="568" w:hanging="284"/>
      </w:pPr>
      <w:r>
        <w:t>4)</w:t>
      </w:r>
      <w:r>
        <w:tab/>
        <w:t>shall include Warning header field(s) that were received in the incoming SIP 200 (OK) response;</w:t>
      </w:r>
    </w:p>
    <w:p w14:paraId="0CFC06A6" w14:textId="77777777" w:rsidR="00A77C82" w:rsidRDefault="00A77C82" w:rsidP="00A77C82">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3B97BDF6" w14:textId="77777777" w:rsidR="00A77C82" w:rsidRDefault="00A77C82" w:rsidP="00A77C82">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475F4DEC" w14:textId="77777777" w:rsidR="00A77C82" w:rsidRDefault="00A77C82" w:rsidP="00A77C82">
      <w:pPr>
        <w:ind w:left="568" w:hanging="284"/>
      </w:pPr>
      <w:r>
        <w:t>7)</w:t>
      </w:r>
      <w:r>
        <w:tab/>
        <w:t>shall send the SIP 200 (OK) response to the MCVideo client according to 3GPP TS 24.229 [</w:t>
      </w:r>
      <w:r>
        <w:rPr>
          <w:lang w:eastAsia="zh-CN"/>
        </w:rPr>
        <w:t>11</w:t>
      </w:r>
      <w:r>
        <w:t>]; and</w:t>
      </w:r>
    </w:p>
    <w:p w14:paraId="2E3D427C" w14:textId="77777777" w:rsidR="00A77C82" w:rsidRDefault="00A77C82" w:rsidP="00A77C82">
      <w:pPr>
        <w:ind w:left="568" w:hanging="284"/>
      </w:pPr>
      <w:r>
        <w:t>8)</w:t>
      </w:r>
      <w:r>
        <w:tab/>
        <w:t>shall interact with the media plane as specified in 3GPP TS 24.581 [</w:t>
      </w:r>
      <w:r>
        <w:rPr>
          <w:lang w:eastAsia="zh-CN"/>
        </w:rPr>
        <w:t>5</w:t>
      </w:r>
      <w:r>
        <w:t>].</w:t>
      </w:r>
    </w:p>
    <w:p w14:paraId="7F2C4A29" w14:textId="77777777" w:rsidR="00A77C82" w:rsidRDefault="00A77C82" w:rsidP="00A77C82">
      <w:r>
        <w:t>Upon receipt of a SIP 4xx, 5xx or 6xx response to the above SIP INVITE request in step 14) the participating MCVideo function:</w:t>
      </w:r>
    </w:p>
    <w:p w14:paraId="61261329" w14:textId="77777777" w:rsidR="00A77C82" w:rsidRDefault="00A77C82" w:rsidP="00A77C82">
      <w:pPr>
        <w:ind w:left="568" w:hanging="284"/>
      </w:pPr>
      <w:r>
        <w:t>1)</w:t>
      </w:r>
      <w:r>
        <w:tab/>
        <w:t>shall generate a SIP response according to 3GPP TS 24.229 [</w:t>
      </w:r>
      <w:r>
        <w:rPr>
          <w:lang w:eastAsia="zh-CN"/>
        </w:rPr>
        <w:t>11</w:t>
      </w:r>
      <w:r>
        <w:t>];</w:t>
      </w:r>
    </w:p>
    <w:p w14:paraId="0CB9E6F0" w14:textId="77777777" w:rsidR="00A77C82" w:rsidRDefault="00A77C82" w:rsidP="00A77C82">
      <w:pPr>
        <w:ind w:left="568" w:hanging="284"/>
      </w:pPr>
      <w:r>
        <w:t>2)</w:t>
      </w:r>
      <w:r>
        <w:tab/>
        <w:t>shall include Warning header field(s) that were received in the incoming SIP response;</w:t>
      </w:r>
    </w:p>
    <w:p w14:paraId="52DD2CE6" w14:textId="77777777" w:rsidR="00A77C82" w:rsidRDefault="00A77C82" w:rsidP="00A77C82">
      <w:pPr>
        <w:ind w:left="568" w:hanging="284"/>
      </w:pPr>
      <w:r>
        <w:t>3)</w:t>
      </w:r>
      <w:r>
        <w:tab/>
        <w:t>shall forward the SIP response to the MCVideo client according to 3GPP TS 24.229 [</w:t>
      </w:r>
      <w:r>
        <w:rPr>
          <w:lang w:eastAsia="zh-CN"/>
        </w:rPr>
        <w:t>11</w:t>
      </w:r>
      <w:r>
        <w:t>]; and</w:t>
      </w:r>
    </w:p>
    <w:p w14:paraId="0A1057BD" w14:textId="77777777" w:rsidR="00A77C82" w:rsidRDefault="00A77C82" w:rsidP="00A77C82">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30029B84" w14:textId="77777777" w:rsidR="00A77C82" w:rsidRDefault="00A77C82" w:rsidP="00A77C82">
      <w:r>
        <w:t>[TS 24.281, clause 9.2.2.3.1.3]</w:t>
      </w:r>
    </w:p>
    <w:p w14:paraId="6F14F715" w14:textId="77777777" w:rsidR="00A77C82" w:rsidRDefault="00A77C82" w:rsidP="00A77C82">
      <w:r>
        <w:t>This subclause covers on-demand session.</w:t>
      </w:r>
    </w:p>
    <w:p w14:paraId="1257E28F" w14:textId="77777777" w:rsidR="00A77C82" w:rsidRDefault="00A77C82" w:rsidP="00A77C82">
      <w:r>
        <w:t>Upon receipt of a "SIP INVITE request for terminating participating MCVideo function", for a terminating MCVideo client of a chat MCVideo group, the participating MCVideo function:</w:t>
      </w:r>
    </w:p>
    <w:p w14:paraId="509B3A3A" w14:textId="77777777" w:rsidR="00A77C82" w:rsidRDefault="00A77C82" w:rsidP="00A77C82">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6E159856" w14:textId="77777777" w:rsidR="00A77C82" w:rsidRDefault="00A77C82" w:rsidP="00A77C82">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4D821034" w14:textId="77777777" w:rsidR="00A77C82" w:rsidRDefault="00A77C82" w:rsidP="00A77C82">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11B48990" w14:textId="77777777" w:rsidR="00A77C82" w:rsidRDefault="00A77C82" w:rsidP="00A77C82">
      <w:pPr>
        <w:ind w:left="568" w:hanging="284"/>
      </w:pPr>
      <w:r>
        <w:t>3)</w:t>
      </w:r>
      <w:r>
        <w:tab/>
        <w:t>shall generate a SIP INVITE request as specified in subclause 6.3.2.2.3;</w:t>
      </w:r>
    </w:p>
    <w:p w14:paraId="560E17A7" w14:textId="77777777" w:rsidR="00A77C82" w:rsidRDefault="00A77C82" w:rsidP="00A77C82">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75AE404D" w14:textId="77777777" w:rsidR="00A77C82" w:rsidRDefault="00A77C82" w:rsidP="00A77C82">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38E5B39F" w14:textId="77777777" w:rsidR="00A77C82" w:rsidRDefault="00A77C82" w:rsidP="00A77C82">
      <w:pPr>
        <w:ind w:left="568" w:hanging="284"/>
      </w:pPr>
      <w:r>
        <w:t>6)</w:t>
      </w:r>
      <w:r>
        <w:tab/>
        <w:t>shall include in the SIP INVITE request an SDP offer based on the SDP offer in the received "SIP INVITE request for terminating participating MCVideo function" as specified in subclause 6.3.2.2.1;</w:t>
      </w:r>
    </w:p>
    <w:p w14:paraId="5F28B918" w14:textId="77777777" w:rsidR="00A77C82" w:rsidRDefault="00A77C82" w:rsidP="00A77C82">
      <w:pPr>
        <w:ind w:left="568" w:hanging="284"/>
      </w:pPr>
      <w:r>
        <w:t>7)</w:t>
      </w:r>
      <w:r>
        <w:tab/>
        <w:t>if the received SIP INVITE request contains a Resource-Priority header field, shall include a Resource-Priority header field with the contents set as in the received Resource-Priority header field;</w:t>
      </w:r>
    </w:p>
    <w:p w14:paraId="3851C1DC" w14:textId="77777777" w:rsidR="00A77C82" w:rsidRDefault="00A77C82" w:rsidP="00A77C82">
      <w:pPr>
        <w:ind w:left="568" w:hanging="284"/>
      </w:pPr>
      <w:r>
        <w:t>8)</w:t>
      </w:r>
      <w:r>
        <w:tab/>
        <w:t>shall perform the procedures specified in subclause 6.3.2.2.9 to include any MIME bodies in the received SIP INVITE request; and</w:t>
      </w:r>
    </w:p>
    <w:p w14:paraId="3386DD3B" w14:textId="77777777" w:rsidR="00A77C82" w:rsidRDefault="00A77C82" w:rsidP="00A77C82">
      <w:pPr>
        <w:ind w:left="568" w:hanging="284"/>
      </w:pPr>
      <w:r>
        <w:t>9)</w:t>
      </w:r>
      <w:r>
        <w:tab/>
        <w:t>shall send the SIP INVITE request towards the MCVideo client according to 3GPP TS 24.229 [</w:t>
      </w:r>
      <w:r>
        <w:rPr>
          <w:lang w:eastAsia="zh-CN"/>
        </w:rPr>
        <w:t>11</w:t>
      </w:r>
      <w:r>
        <w:t>].</w:t>
      </w:r>
    </w:p>
    <w:p w14:paraId="57E1DEC6" w14:textId="77777777" w:rsidR="00A77C82" w:rsidRDefault="00A77C82" w:rsidP="00A77C82">
      <w:r>
        <w:t>Upon receiving a SIP 200 (OK) response to the above SIP INVITE request sent to the MCVideo client, the participating MCVideo function:</w:t>
      </w:r>
    </w:p>
    <w:p w14:paraId="0F2C3091" w14:textId="77777777" w:rsidR="00A77C82" w:rsidRDefault="00A77C82" w:rsidP="00A77C82">
      <w:pPr>
        <w:ind w:left="568" w:hanging="284"/>
      </w:pPr>
      <w:r>
        <w:t>1)</w:t>
      </w:r>
      <w:r>
        <w:tab/>
        <w:t>shall generate a SIP 200 (OK) response as described in the subclause 6.3.2.2.4.2;</w:t>
      </w:r>
    </w:p>
    <w:p w14:paraId="2D4FEDF6" w14:textId="77777777" w:rsidR="00A77C82" w:rsidRDefault="00A77C82" w:rsidP="00A77C82">
      <w:pPr>
        <w:ind w:left="568" w:hanging="284"/>
      </w:pPr>
      <w:r>
        <w:t>2)</w:t>
      </w:r>
      <w:r>
        <w:tab/>
        <w:t>shall include in the SIP 200 (OK) response an SDP answer based on the SDP answer in the received SIP 200 (OK) response as specified in subclause 6.3.2.2.2.1;</w:t>
      </w:r>
    </w:p>
    <w:p w14:paraId="6E68D48D" w14:textId="77777777" w:rsidR="00A77C82" w:rsidRDefault="00A77C82" w:rsidP="00A77C82">
      <w:pPr>
        <w:ind w:left="568" w:hanging="284"/>
      </w:pPr>
      <w:r>
        <w:t>3)</w:t>
      </w:r>
      <w:r>
        <w:tab/>
        <w:t>shall interact with the media plane as specified in 3GPP TS 24.581 [</w:t>
      </w:r>
      <w:r>
        <w:rPr>
          <w:lang w:eastAsia="zh-CN"/>
        </w:rPr>
        <w:t>5</w:t>
      </w:r>
      <w:r>
        <w:t>]; and</w:t>
      </w:r>
    </w:p>
    <w:p w14:paraId="46AF0B6D" w14:textId="77777777" w:rsidR="00A77C82" w:rsidRDefault="00A77C82" w:rsidP="00A77C82">
      <w:pPr>
        <w:ind w:left="568" w:hanging="284"/>
      </w:pPr>
      <w:r>
        <w:t>4)</w:t>
      </w:r>
      <w:r>
        <w:tab/>
        <w:t>shall forward the SIP 200 (OK) response according to 3GPP TS 24.229 [</w:t>
      </w:r>
      <w:r>
        <w:rPr>
          <w:lang w:eastAsia="zh-CN"/>
        </w:rPr>
        <w:t>11</w:t>
      </w:r>
      <w:r>
        <w:t>].</w:t>
      </w:r>
    </w:p>
    <w:p w14:paraId="44562525" w14:textId="77777777" w:rsidR="00A77C82" w:rsidRDefault="00A77C82" w:rsidP="00A77C82">
      <w:r>
        <w:t>[TS 24.281, Clause 9.2.2.4.1.1]</w:t>
      </w:r>
    </w:p>
    <w:p w14:paraId="37DBE066" w14:textId="77777777" w:rsidR="00A77C82" w:rsidRDefault="00A77C82" w:rsidP="00A77C82">
      <w:r>
        <w:t>In the procedures in this subclause:</w:t>
      </w:r>
    </w:p>
    <w:p w14:paraId="093C685F" w14:textId="77777777" w:rsidR="00A77C82" w:rsidRDefault="00A77C82" w:rsidP="00A77C82">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6D7CCAA4" w14:textId="77777777" w:rsidR="00A77C82" w:rsidRDefault="00A77C82" w:rsidP="00A77C82">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6776F661" w14:textId="77777777" w:rsidR="00A77C82" w:rsidRDefault="00A77C82" w:rsidP="00A77C82">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9D6CA5E" w14:textId="77777777" w:rsidR="00A77C82" w:rsidRDefault="00A77C82" w:rsidP="00A77C82">
      <w:pPr>
        <w:ind w:left="568" w:hanging="284"/>
      </w:pPr>
      <w:r>
        <w:t>4)</w:t>
      </w:r>
      <w:r>
        <w:tab/>
        <w:t>emergency indication in an incoming SIP INVITE request refers to the &lt;emergency-ind&gt; element of the application/vnd.3gpp.mcvideo-info+xml MIME body; and</w:t>
      </w:r>
    </w:p>
    <w:p w14:paraId="201E5DE7" w14:textId="77777777" w:rsidR="00A77C82" w:rsidRDefault="00A77C82" w:rsidP="00A77C82">
      <w:pPr>
        <w:ind w:left="568" w:hanging="284"/>
      </w:pPr>
      <w:r>
        <w:t>5)</w:t>
      </w:r>
      <w:r>
        <w:tab/>
        <w:t>alert indication in an incoming SIP INVITE request refers to the &lt;alert-ind&gt; element of the application/vnd.3gpp.mcvideo-info+xml MIME body.</w:t>
      </w:r>
    </w:p>
    <w:p w14:paraId="48053405" w14:textId="77777777" w:rsidR="00A77C82" w:rsidRDefault="00A77C82" w:rsidP="00A77C82">
      <w:r>
        <w:t>Upon receipt of a "SIP INVITE request for controlling MCVideo function of an MCVideo group" containing a group identity identifying a chat MCVideo group, the controlling MCVideo function:</w:t>
      </w:r>
    </w:p>
    <w:p w14:paraId="0AA97A23"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22BF4DC9" w14:textId="77777777" w:rsidR="00A77C82" w:rsidRDefault="00A77C82" w:rsidP="00A77C82">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2017CCEC" w14:textId="77777777" w:rsidR="00A77C82" w:rsidRDefault="00A77C82" w:rsidP="00A77C82">
      <w:pPr>
        <w:ind w:left="568" w:hanging="284"/>
      </w:pPr>
      <w:r>
        <w:t>2)</w:t>
      </w:r>
      <w:r>
        <w:tab/>
        <w:t>shall reject the SIP request with a SIP 403 (Forbidden) response and not process the remaining steps if:</w:t>
      </w:r>
    </w:p>
    <w:p w14:paraId="4C1D365A" w14:textId="77777777" w:rsidR="00A77C82" w:rsidRDefault="00A77C82" w:rsidP="00A77C82">
      <w:pPr>
        <w:ind w:left="851" w:hanging="284"/>
      </w:pPr>
      <w:r>
        <w:t>a)</w:t>
      </w:r>
      <w:r>
        <w:tab/>
        <w:t>an Accept-Contact header field does not include the g.3gpp.mcvideo media feature tag;</w:t>
      </w:r>
    </w:p>
    <w:p w14:paraId="17BAF284" w14:textId="77777777" w:rsidR="00A77C82" w:rsidRDefault="00A77C82" w:rsidP="00A77C82">
      <w:pPr>
        <w:ind w:left="851" w:hanging="284"/>
      </w:pPr>
      <w:r>
        <w:t>b)</w:t>
      </w:r>
      <w:r>
        <w:tab/>
        <w:t>an Accept-Contact header field does not include the g.3gpp.icsi-ref media feature tag containing the value of "urn:urn-7:3gpp-service.ims.icsi.mcvideo"; or</w:t>
      </w:r>
    </w:p>
    <w:p w14:paraId="79F660EE" w14:textId="77777777" w:rsidR="00A77C82" w:rsidRDefault="00A77C82" w:rsidP="00A77C82">
      <w:pPr>
        <w:ind w:left="851" w:hanging="284"/>
      </w:pPr>
      <w:r>
        <w:t>c)</w:t>
      </w:r>
      <w:r>
        <w:tab/>
        <w:t>the isfocus media feature tag is present in the Contact header field;</w:t>
      </w:r>
    </w:p>
    <w:p w14:paraId="7BF18664" w14:textId="77777777" w:rsidR="00A77C82" w:rsidRDefault="00A77C82" w:rsidP="00A77C82">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7BBD94F3" w14:textId="77777777" w:rsidR="00A77C82" w:rsidRDefault="00A77C82" w:rsidP="00A77C82">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33081A66" w14:textId="77777777" w:rsidR="00A77C82" w:rsidRDefault="00A77C82" w:rsidP="00A77C82">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8E99917" w14:textId="77777777" w:rsidR="00A77C82" w:rsidRDefault="00A77C82" w:rsidP="00A77C82">
      <w:pPr>
        <w:ind w:left="851" w:hanging="284"/>
      </w:pPr>
      <w:r>
        <w:t>a)</w:t>
      </w:r>
      <w:r>
        <w:tab/>
        <w:t>shall check if the MCVideo user is eligible to be implicitly affiliated with the MCVideo chat group as determined by subclause </w:t>
      </w:r>
      <w:r>
        <w:rPr>
          <w:lang w:eastAsia="zh-CN"/>
        </w:rPr>
        <w:t>8.2.2.3.6</w:t>
      </w:r>
      <w:r>
        <w:t>; and</w:t>
      </w:r>
    </w:p>
    <w:p w14:paraId="14A2DFA0" w14:textId="77777777" w:rsidR="00A77C82" w:rsidRDefault="00A77C82" w:rsidP="00A77C82">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4769AF8D" w14:textId="77777777" w:rsidR="00A77C82" w:rsidRDefault="00A77C82" w:rsidP="00A77C82">
      <w:pPr>
        <w:ind w:left="568" w:hanging="284"/>
      </w:pPr>
      <w:r>
        <w:t>6)</w:t>
      </w:r>
      <w:r>
        <w:tab/>
        <w:t>if the SIP INVITE request contains unauthorized request for an MCVideo emergency group call as determined by subclause </w:t>
      </w:r>
      <w:r>
        <w:rPr>
          <w:lang w:eastAsia="zh-CN"/>
        </w:rPr>
        <w:t>6.3.3.1.13.2</w:t>
      </w:r>
      <w:r>
        <w:t>:</w:t>
      </w:r>
    </w:p>
    <w:p w14:paraId="3C80976E" w14:textId="77777777" w:rsidR="00A77C82" w:rsidRDefault="00A77C82" w:rsidP="00A77C82">
      <w:pPr>
        <w:ind w:left="851" w:hanging="284"/>
      </w:pPr>
      <w:r>
        <w:t>a)</w:t>
      </w:r>
      <w:r>
        <w:tab/>
        <w:t>shall reject the SIP INVITE request with a SIP 403 (Forbidden) response as specified in subclause 6.3.3.1.14; and</w:t>
      </w:r>
    </w:p>
    <w:p w14:paraId="2C3E1D52"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65F79BC4" w14:textId="77777777" w:rsidR="00A77C82" w:rsidRDefault="00A77C82" w:rsidP="00A77C82">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671FAB42"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4F9E2E3"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181E51F" w14:textId="77777777" w:rsidR="00A77C82" w:rsidRDefault="00A77C82" w:rsidP="00A77C82">
      <w:pPr>
        <w:ind w:left="568" w:hanging="284"/>
      </w:pPr>
      <w:r>
        <w:t>8)</w:t>
      </w:r>
      <w:r>
        <w:tab/>
        <w:t xml:space="preserve">if a Resource-Priority header field is included in the SIP INVITE request: </w:t>
      </w:r>
    </w:p>
    <w:p w14:paraId="2F3FBB1E" w14:textId="77777777" w:rsidR="00A77C82" w:rsidRDefault="00A77C82" w:rsidP="00A77C82">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AFA341B" w14:textId="77777777" w:rsidR="00A77C82" w:rsidRDefault="00A77C82" w:rsidP="00A77C82">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2BADD138" w14:textId="77777777" w:rsidR="00A77C82" w:rsidRDefault="00A77C82" w:rsidP="00A77C82">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464009EA" w14:textId="77777777" w:rsidR="00A77C82" w:rsidRDefault="00A77C82" w:rsidP="00A77C82">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21C9352B" w14:textId="77777777" w:rsidR="00A77C82" w:rsidRDefault="00A77C82" w:rsidP="00A77C82">
      <w:pPr>
        <w:ind w:left="568" w:hanging="284"/>
      </w:pPr>
      <w:r>
        <w:t>11)</w:t>
      </w:r>
      <w:r>
        <w:tab/>
        <w:t>if the chat group session is ongoing and the &lt;on-network-max-participant-count&gt; as specified in 3GPP TS 24.481 [</w:t>
      </w:r>
      <w:r>
        <w:rPr>
          <w:lang w:eastAsia="zh-CN"/>
        </w:rPr>
        <w:t>24</w:t>
      </w:r>
      <w:r>
        <w:t>] is already reached:</w:t>
      </w:r>
    </w:p>
    <w:p w14:paraId="3F098052" w14:textId="77777777" w:rsidR="00A77C82" w:rsidRDefault="00A77C82" w:rsidP="00A77C82">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6A8CB17D" w14:textId="77777777" w:rsidR="00A77C82" w:rsidRDefault="00A77C82" w:rsidP="00A77C82">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3281F13C" w14:textId="77777777" w:rsidR="00A77C82" w:rsidRDefault="00A77C82" w:rsidP="00A77C82">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3E10690F" w14:textId="77777777" w:rsidR="00A77C82" w:rsidRDefault="00A77C82" w:rsidP="00A77C82">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169B2B42" w14:textId="77777777" w:rsidR="00A77C82" w:rsidRDefault="00A77C82" w:rsidP="00A77C82">
      <w:pPr>
        <w:ind w:left="568" w:hanging="284"/>
      </w:pPr>
      <w:r>
        <w:t>13)</w:t>
      </w:r>
      <w:r>
        <w:tab/>
        <w:t>if the SIP INVITE request contains an emergency indication set to a value of "true" or the in-progress emergency state of the group to "true" the controlling MCVideo function shall:</w:t>
      </w:r>
    </w:p>
    <w:p w14:paraId="59D74F67" w14:textId="77777777" w:rsidR="00A77C82" w:rsidRDefault="00A77C82" w:rsidP="00A77C82">
      <w:pPr>
        <w:ind w:left="851" w:hanging="284"/>
      </w:pPr>
      <w:r>
        <w:t>a)</w:t>
      </w:r>
      <w:r>
        <w:tab/>
        <w:t>validate that the SIP INVITE request includes a Resource-Priority header field populated with the values for an MCVideo emergency group call as specified in subclause 6.3.3.1.19, and if not:</w:t>
      </w:r>
    </w:p>
    <w:p w14:paraId="340E06BF" w14:textId="77777777" w:rsidR="00A77C82" w:rsidRDefault="00A77C82" w:rsidP="00A77C82">
      <w:pPr>
        <w:ind w:left="1135" w:hanging="284"/>
      </w:pPr>
      <w:r>
        <w:t>i)</w:t>
      </w:r>
      <w:r>
        <w:tab/>
        <w:t>perform the actions specified in subclause 6.3.3.1.8;</w:t>
      </w:r>
    </w:p>
    <w:p w14:paraId="1925AF8C"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55CC3F63" w14:textId="77777777" w:rsidR="00A77C82" w:rsidRDefault="00A77C82" w:rsidP="00A77C82">
      <w:pPr>
        <w:ind w:left="1135" w:hanging="284"/>
      </w:pPr>
      <w:r>
        <w:t>iii)</w:t>
      </w:r>
      <w:r>
        <w:tab/>
        <w:t>upon receiving a SIP 200 (OK) response to the SIP UPDATE request sent in subclause 6.3.3.1.8, proceed with the rest of the steps.</w:t>
      </w:r>
    </w:p>
    <w:p w14:paraId="17A89547" w14:textId="77777777" w:rsidR="00A77C82" w:rsidRDefault="00A77C82" w:rsidP="00A77C82">
      <w:pPr>
        <w:keepLines/>
        <w:ind w:left="1135" w:hanging="851"/>
      </w:pPr>
      <w:r>
        <w:t>NOTE 3:</w:t>
      </w:r>
      <w:r>
        <w:tab/>
        <w:t>Verify that the Resource-Priority header is included and properly populated for both ongoing and newly- entered in-progress emergency states of the specified group.</w:t>
      </w:r>
    </w:p>
    <w:p w14:paraId="3973963E"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22578D03" w14:textId="77777777" w:rsidR="00A77C82" w:rsidRDefault="00A77C82" w:rsidP="00A77C82">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13C96051" w14:textId="77777777" w:rsidR="00A77C82" w:rsidRDefault="00A77C82" w:rsidP="00A77C82">
      <w:pPr>
        <w:ind w:left="1418" w:hanging="284"/>
      </w:pPr>
      <w:r>
        <w:t>A)</w:t>
      </w:r>
      <w:r>
        <w:tab/>
        <w:t>set the &lt;emergency-ind&gt; element of the application/vnd.3gpp.mcvideo-info+xml MIME body to a value of "true";</w:t>
      </w:r>
    </w:p>
    <w:p w14:paraId="2F80CE0E" w14:textId="77777777" w:rsidR="00A77C82" w:rsidRDefault="00A77C82" w:rsidP="00A77C82">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7B6DC5A0" w14:textId="77777777" w:rsidR="00A77C82" w:rsidRDefault="00A77C82" w:rsidP="00A77C82">
      <w:pPr>
        <w:ind w:left="1418" w:hanging="284"/>
      </w:pPr>
      <w:r>
        <w:t>C)</w:t>
      </w:r>
      <w:r>
        <w:tab/>
        <w:t>send the SIP MESSAGE request as specified in 3GPP TS 24.229 [</w:t>
      </w:r>
      <w:r>
        <w:rPr>
          <w:lang w:eastAsia="zh-CN"/>
        </w:rPr>
        <w:t>11</w:t>
      </w:r>
      <w:r>
        <w:t>];</w:t>
      </w:r>
    </w:p>
    <w:p w14:paraId="3D438376" w14:textId="77777777" w:rsidR="00A77C82" w:rsidRDefault="00A77C82" w:rsidP="00A77C82">
      <w:pPr>
        <w:ind w:left="1135" w:hanging="284"/>
      </w:pPr>
      <w:r>
        <w:t>ii)</w:t>
      </w:r>
      <w:r>
        <w:tab/>
        <w:t>cache the information that this MCVideo user has initiated an MCVideo emergency call; and</w:t>
      </w:r>
    </w:p>
    <w:p w14:paraId="621714EA" w14:textId="77777777" w:rsidR="00A77C82" w:rsidRDefault="00A77C82" w:rsidP="00A77C82">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2A8A470D" w14:textId="77777777" w:rsidR="00A77C82" w:rsidRDefault="00A77C82" w:rsidP="00A77C82">
      <w:pPr>
        <w:ind w:left="851" w:hanging="284"/>
      </w:pPr>
      <w:r>
        <w:t>c)</w:t>
      </w:r>
      <w:r>
        <w:tab/>
        <w:t>if the in-progress emergency state of the group is set to a value of "false":</w:t>
      </w:r>
    </w:p>
    <w:p w14:paraId="15D482BC" w14:textId="77777777" w:rsidR="00A77C82" w:rsidRDefault="00A77C82" w:rsidP="00A77C82">
      <w:pPr>
        <w:ind w:left="1135" w:hanging="284"/>
      </w:pPr>
      <w:r>
        <w:t>i)</w:t>
      </w:r>
      <w:r>
        <w:tab/>
        <w:t>shall set the value of the in-progress emergency state of the group to "true";</w:t>
      </w:r>
    </w:p>
    <w:p w14:paraId="14A824F1" w14:textId="77777777" w:rsidR="00A77C82" w:rsidRDefault="00A77C82" w:rsidP="00A77C82">
      <w:pPr>
        <w:ind w:left="1135" w:hanging="284"/>
      </w:pPr>
      <w:r>
        <w:t>ii)</w:t>
      </w:r>
      <w:r>
        <w:tab/>
        <w:t>shall start timer TNG2 (in-progress emergency group call timer) and handle its expiry as specified in subclause 6.3.3.1.16;</w:t>
      </w:r>
    </w:p>
    <w:p w14:paraId="119DDF56" w14:textId="77777777" w:rsidR="00A77C82" w:rsidRDefault="00A77C82" w:rsidP="00A77C82">
      <w:pPr>
        <w:ind w:left="1135" w:hanging="284"/>
      </w:pPr>
      <w:r>
        <w:t>iii)</w:t>
      </w:r>
      <w:r>
        <w:tab/>
        <w:t>shall generate SIP re-INVITE requests for the MCVideo emergency group call to the other affiliated and joined participants of the chat MCVideo group as specified in subclause 6.3.3.1.6;</w:t>
      </w:r>
    </w:p>
    <w:p w14:paraId="708D990A" w14:textId="77777777" w:rsidR="00A77C82" w:rsidRDefault="00A77C82" w:rsidP="00A77C82">
      <w:pPr>
        <w:ind w:left="1135" w:hanging="284"/>
      </w:pPr>
      <w:r>
        <w:t>iv)</w:t>
      </w:r>
      <w:r>
        <w:tab/>
        <w:t>shall generate SIP INVITE requests for the MCVideo emergency group call to the affiliated but not joined members of the chat MCVideo group as specified in subclause 6.3.3.1.7;</w:t>
      </w:r>
    </w:p>
    <w:p w14:paraId="03351AA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274D5D67"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5E050A3E" w14:textId="77777777" w:rsidR="00A77C82" w:rsidRDefault="00A77C82" w:rsidP="00A77C82">
      <w:pPr>
        <w:ind w:left="1135" w:hanging="284"/>
      </w:pPr>
      <w:r>
        <w:t>v)</w:t>
      </w:r>
      <w:r>
        <w:tab/>
        <w:t>shall cache the information that this MCVideo user has initiated an MCVideo emergency call; and</w:t>
      </w:r>
    </w:p>
    <w:p w14:paraId="0266C47E" w14:textId="77777777" w:rsidR="00A77C82" w:rsidRDefault="00A77C82" w:rsidP="00A77C82">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3B8CD2B1" w14:textId="77777777" w:rsidR="00A77C82" w:rsidRDefault="00A77C82" w:rsidP="00A77C82">
      <w:pPr>
        <w:ind w:left="1135" w:hanging="284"/>
      </w:pPr>
      <w:r>
        <w:t>vii)</w:t>
      </w:r>
      <w:r>
        <w:tab/>
        <w:t>if the in-progress imminent peril state of the group is set to a value of "true", shall set it to a value of "false";</w:t>
      </w:r>
    </w:p>
    <w:p w14:paraId="247B9DA2" w14:textId="77777777" w:rsidR="00A77C82" w:rsidRDefault="00A77C82" w:rsidP="00A77C82">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355B055A" w14:textId="77777777" w:rsidR="00A77C82" w:rsidRDefault="00A77C82" w:rsidP="00A77C82">
      <w:pPr>
        <w:ind w:left="851" w:hanging="284"/>
      </w:pPr>
      <w:r>
        <w:t>a)</w:t>
      </w:r>
      <w:r>
        <w:tab/>
        <w:t>validate that the SIP INVITE request includes a Resource-Priority header field populated with the values for an MCVideo imminent peril group call as specified in subclause 6.3.3.1.19, and if not:</w:t>
      </w:r>
    </w:p>
    <w:p w14:paraId="7FE91BB1" w14:textId="77777777" w:rsidR="00A77C82" w:rsidRDefault="00A77C82" w:rsidP="00A77C82">
      <w:pPr>
        <w:ind w:left="1135" w:hanging="284"/>
      </w:pPr>
      <w:r>
        <w:t>i)</w:t>
      </w:r>
      <w:r>
        <w:tab/>
        <w:t>perform the actions specified in subclause 6.3.3.1.8;</w:t>
      </w:r>
    </w:p>
    <w:p w14:paraId="2CD858E0"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02D661B8" w14:textId="77777777" w:rsidR="00A77C82" w:rsidRDefault="00A77C82" w:rsidP="00A77C82">
      <w:pPr>
        <w:ind w:left="1135" w:hanging="284"/>
      </w:pPr>
      <w:r>
        <w:t>iii)</w:t>
      </w:r>
      <w:r>
        <w:tab/>
        <w:t>upon receiving a SIP 200 (OK) response to the SIP UPDATE request sent in subclause 6.3.3.1.8 proceed with the rest of the steps.</w:t>
      </w:r>
    </w:p>
    <w:p w14:paraId="756F893C" w14:textId="77777777" w:rsidR="00A77C82" w:rsidRDefault="00A77C82" w:rsidP="00A77C82">
      <w:pPr>
        <w:keepLines/>
        <w:ind w:left="1135" w:hanging="851"/>
      </w:pPr>
      <w:r>
        <w:t>NOTE 4:</w:t>
      </w:r>
      <w:r>
        <w:tab/>
        <w:t>Verify that the Resource-Priority header is included and properly populated for both ongoing and newly- entered in-progress imminent peril states of the specified group.</w:t>
      </w:r>
    </w:p>
    <w:p w14:paraId="52F0C83F"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A3EF69E"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5C881484" w14:textId="77777777" w:rsidR="00A77C82" w:rsidRDefault="00A77C82" w:rsidP="00A77C82">
      <w:pPr>
        <w:ind w:left="1418" w:hanging="284"/>
      </w:pPr>
      <w:r>
        <w:t>A)</w:t>
      </w:r>
      <w:r>
        <w:tab/>
        <w:t>set the &lt;imminentperil-ind&gt; element of the application/vnd.3gpp.mcvideo-info+xml MIME body to a value of "true"; and</w:t>
      </w:r>
    </w:p>
    <w:p w14:paraId="6B87F560" w14:textId="77777777" w:rsidR="00A77C82" w:rsidRDefault="00A77C82" w:rsidP="00A77C82">
      <w:pPr>
        <w:ind w:left="1418" w:hanging="284"/>
      </w:pPr>
      <w:r>
        <w:t>B)</w:t>
      </w:r>
      <w:r>
        <w:tab/>
        <w:t>send the SIP MESSAGE request as specified in 3GPP TS 24.229 [</w:t>
      </w:r>
      <w:r>
        <w:rPr>
          <w:lang w:eastAsia="zh-CN"/>
        </w:rPr>
        <w:t>11</w:t>
      </w:r>
      <w:r>
        <w:t>]; and</w:t>
      </w:r>
    </w:p>
    <w:p w14:paraId="59DD5384" w14:textId="77777777" w:rsidR="00A77C82" w:rsidRDefault="00A77C82" w:rsidP="00A77C82">
      <w:pPr>
        <w:ind w:left="1135" w:hanging="284"/>
      </w:pPr>
      <w:r>
        <w:t>ii)</w:t>
      </w:r>
      <w:r>
        <w:tab/>
        <w:t>cache the information that this MCVideo user has initiated an MCVideo imminent peril call; and</w:t>
      </w:r>
    </w:p>
    <w:p w14:paraId="1AD9E1AC" w14:textId="77777777" w:rsidR="00A77C82" w:rsidRDefault="00A77C82" w:rsidP="00A77C82">
      <w:pPr>
        <w:ind w:left="851" w:hanging="284"/>
      </w:pPr>
      <w:r>
        <w:t>c)</w:t>
      </w:r>
      <w:r>
        <w:tab/>
        <w:t>if the in-progress imminent peril state of the group is set to a value of "false":</w:t>
      </w:r>
    </w:p>
    <w:p w14:paraId="33B33A7C" w14:textId="77777777" w:rsidR="00A77C82" w:rsidRDefault="00A77C82" w:rsidP="00A77C82">
      <w:pPr>
        <w:ind w:left="1135" w:hanging="284"/>
      </w:pPr>
      <w:r>
        <w:t>i)</w:t>
      </w:r>
      <w:r>
        <w:tab/>
        <w:t>shall set the value of the in-progress imminent peril state of the group to "true";</w:t>
      </w:r>
    </w:p>
    <w:p w14:paraId="7DD766F5"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4B95C2E2" w14:textId="77777777" w:rsidR="00A77C82" w:rsidRDefault="00A77C82" w:rsidP="00A77C82">
      <w:pPr>
        <w:ind w:left="1135" w:hanging="284"/>
      </w:pPr>
      <w:r>
        <w:t>iii)</w:t>
      </w:r>
      <w:r>
        <w:tab/>
        <w:t>shall generate SIP INVITE requests for the MCVideo imminent peril call to the affiliated but not joined members of the chat MCVideo group as specified in subclause 6.3.3.1.7;</w:t>
      </w:r>
    </w:p>
    <w:p w14:paraId="4B6237E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208B1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729CC759" w14:textId="77777777" w:rsidR="00A77C82" w:rsidRDefault="00A77C82" w:rsidP="00A77C82">
      <w:pPr>
        <w:ind w:left="1135" w:hanging="284"/>
      </w:pPr>
      <w:r>
        <w:t>iv)</w:t>
      </w:r>
      <w:r>
        <w:tab/>
        <w:t>shall cache the information that this MCVideo user has initiated an MCVideo imminent peril call;</w:t>
      </w:r>
    </w:p>
    <w:p w14:paraId="03988D88" w14:textId="77777777" w:rsidR="00A77C82" w:rsidRDefault="00A77C82" w:rsidP="00A77C82">
      <w:pPr>
        <w:ind w:left="568" w:hanging="284"/>
      </w:pPr>
      <w:r>
        <w:t>15)</w:t>
      </w:r>
      <w:r>
        <w:tab/>
        <w:t>shall accept the SIP request and generate a SIP 200 (OK) response to the SIP INVITE request according to 3GPP TS 24.229 [</w:t>
      </w:r>
      <w:r>
        <w:rPr>
          <w:lang w:eastAsia="zh-CN"/>
        </w:rPr>
        <w:t>11</w:t>
      </w:r>
      <w:r>
        <w:t>];</w:t>
      </w:r>
    </w:p>
    <w:p w14:paraId="0E7A58FA" w14:textId="77777777" w:rsidR="00A77C82" w:rsidRDefault="00A77C82" w:rsidP="00A77C82">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06B415A3" w14:textId="77777777" w:rsidR="00A77C82" w:rsidRDefault="00A77C82" w:rsidP="00A77C82">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45AEC523" w14:textId="77777777" w:rsidR="00A77C82" w:rsidRDefault="00A77C82" w:rsidP="00A77C82">
      <w:pPr>
        <w:ind w:left="568" w:hanging="284"/>
      </w:pPr>
      <w:r>
        <w:t>18)</w:t>
      </w:r>
      <w:r>
        <w:tab/>
        <w:t>shall include the "timer" option tag in a Require header field;</w:t>
      </w:r>
    </w:p>
    <w:p w14:paraId="5CCDAF06" w14:textId="77777777" w:rsidR="00A77C82" w:rsidRDefault="00A77C82" w:rsidP="00A77C82">
      <w:pPr>
        <w:ind w:left="568" w:hanging="284"/>
      </w:pPr>
      <w:r>
        <w:t>19)</w:t>
      </w:r>
      <w:r>
        <w:tab/>
        <w:t>shall include the following in a Contact header field:</w:t>
      </w:r>
    </w:p>
    <w:p w14:paraId="59C054D1" w14:textId="77777777" w:rsidR="00A77C82" w:rsidRDefault="00A77C82" w:rsidP="00A77C82">
      <w:pPr>
        <w:ind w:left="851" w:hanging="284"/>
      </w:pPr>
      <w:r>
        <w:t>a)</w:t>
      </w:r>
      <w:r>
        <w:tab/>
        <w:t>the g.3gpp.mcvideo media feature tag;</w:t>
      </w:r>
    </w:p>
    <w:p w14:paraId="4282B562" w14:textId="77777777" w:rsidR="00A77C82" w:rsidRDefault="00A77C82" w:rsidP="00A77C82">
      <w:pPr>
        <w:ind w:left="851" w:hanging="284"/>
      </w:pPr>
      <w:r>
        <w:t>b)</w:t>
      </w:r>
      <w:r>
        <w:tab/>
        <w:t>the g.3gpp.icsi-ref media feature tag containing the value of "urn:urn-7:3gpp-service.ims.icsi.mcvideo";</w:t>
      </w:r>
    </w:p>
    <w:p w14:paraId="2B755A2D" w14:textId="77777777" w:rsidR="00A77C82" w:rsidRDefault="00A77C82" w:rsidP="00A77C82">
      <w:pPr>
        <w:ind w:left="851" w:hanging="284"/>
      </w:pPr>
      <w:r>
        <w:t>c)</w:t>
      </w:r>
      <w:r>
        <w:tab/>
        <w:t>the MCVideo session identity; and</w:t>
      </w:r>
    </w:p>
    <w:p w14:paraId="50114790" w14:textId="77777777" w:rsidR="00A77C82" w:rsidRDefault="00A77C82" w:rsidP="00A77C82">
      <w:pPr>
        <w:ind w:left="851" w:hanging="284"/>
      </w:pPr>
      <w:r>
        <w:t>d)</w:t>
      </w:r>
      <w:r>
        <w:tab/>
        <w:t>the media feature tag isfocus;</w:t>
      </w:r>
    </w:p>
    <w:p w14:paraId="41F349A3" w14:textId="77777777" w:rsidR="00A77C82" w:rsidRDefault="00A77C82" w:rsidP="00A77C82">
      <w:pPr>
        <w:ind w:left="568" w:hanging="284"/>
      </w:pPr>
      <w:r>
        <w:t>20)</w:t>
      </w:r>
      <w:r>
        <w:tab/>
        <w:t>shall include the "tdialog" option tag in a Supported header field according to IETF RFC 4538 [</w:t>
      </w:r>
      <w:r>
        <w:rPr>
          <w:lang w:eastAsia="zh-CN"/>
        </w:rPr>
        <w:t>32</w:t>
      </w:r>
      <w:r>
        <w:t>];</w:t>
      </w:r>
    </w:p>
    <w:p w14:paraId="2D5CC264" w14:textId="77777777" w:rsidR="00A77C82" w:rsidRDefault="00A77C82" w:rsidP="00A77C82">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5A9A3771" w14:textId="77777777" w:rsidR="00A77C82" w:rsidRDefault="00A77C82" w:rsidP="00A77C82">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4DBDF8"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67DBDB7" w14:textId="77777777" w:rsidR="00A77C82" w:rsidRDefault="00A77C82" w:rsidP="00A77C82">
      <w:pPr>
        <w:ind w:left="568" w:hanging="284"/>
      </w:pPr>
      <w:r>
        <w:t>23)</w:t>
      </w:r>
      <w:r>
        <w:tab/>
        <w:t>shall interact with media plane as specified in 3GPP TS 24.581 [</w:t>
      </w:r>
      <w:r>
        <w:rPr>
          <w:lang w:eastAsia="zh-CN"/>
        </w:rPr>
        <w:t>5</w:t>
      </w:r>
      <w:r>
        <w:t>];</w:t>
      </w:r>
    </w:p>
    <w:p w14:paraId="00E40188" w14:textId="77777777" w:rsidR="00A77C82" w:rsidRDefault="00A77C82" w:rsidP="00A77C82">
      <w:pPr>
        <w:ind w:left="568" w:hanging="284"/>
      </w:pPr>
      <w:r>
        <w:t>24)</w:t>
      </w:r>
      <w:r>
        <w:tab/>
        <w:t>shall send the SIP 200 (OK) response to the MCVideo client according to 3GPP TS 24.229 [</w:t>
      </w:r>
      <w:r>
        <w:rPr>
          <w:lang w:eastAsia="zh-CN"/>
        </w:rPr>
        <w:t>11</w:t>
      </w:r>
      <w:r>
        <w:t>]; and</w:t>
      </w:r>
    </w:p>
    <w:p w14:paraId="461B6F09" w14:textId="77777777" w:rsidR="00A77C82" w:rsidRDefault="00A77C82" w:rsidP="00A77C82">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257F81B1"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279F24F1" w14:textId="77777777" w:rsidR="00A77C82" w:rsidRDefault="00A77C82" w:rsidP="00A77C82">
      <w:r>
        <w:t>[TS 24.281, clause 9.2.2.4.1.2]</w:t>
      </w:r>
    </w:p>
    <w:p w14:paraId="1F58E986" w14:textId="77777777" w:rsidR="00A77C82" w:rsidRDefault="00A77C82" w:rsidP="00A77C82">
      <w:r>
        <w:t>In the procedures in this subclause:</w:t>
      </w:r>
    </w:p>
    <w:p w14:paraId="31038775" w14:textId="77777777" w:rsidR="00A77C82" w:rsidRDefault="00A77C82" w:rsidP="00A77C82">
      <w:pPr>
        <w:ind w:left="568" w:hanging="284"/>
      </w:pPr>
      <w:r>
        <w:t>1)</w:t>
      </w:r>
      <w:r>
        <w:tab/>
        <w:t>emergency indication in an incoming SIP re-INVITE request refers to the &lt;emergency-ind&gt; element of the application/vnd.3gpp.mcvideo-info+xml MIME body; and</w:t>
      </w:r>
    </w:p>
    <w:p w14:paraId="6F705BCF" w14:textId="77777777" w:rsidR="00A77C82" w:rsidRDefault="00A77C82" w:rsidP="00A77C82">
      <w:pPr>
        <w:ind w:left="568" w:hanging="284"/>
      </w:pPr>
      <w:r>
        <w:t>2)</w:t>
      </w:r>
      <w:r>
        <w:tab/>
        <w:t>imminent peril indication in an incoming SIP re-INVITE request refers to the &lt;imminentperil-ind&gt; element of the application/vnd.3gpp.mcvideo-info+xml MIME body.</w:t>
      </w:r>
    </w:p>
    <w:p w14:paraId="447EF8E7" w14:textId="77777777" w:rsidR="00A77C82" w:rsidRDefault="00A77C82" w:rsidP="00A77C82">
      <w:r>
        <w:t>Upon receipt of a SIP re-INVITE request for an MCVideo session identity identifying a chat MCVideo group session, the controlling MCVideo function:</w:t>
      </w:r>
    </w:p>
    <w:p w14:paraId="561F948D"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1492CEE0" w14:textId="77777777" w:rsidR="00A77C82" w:rsidRDefault="00A77C82" w:rsidP="00A77C82">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5F171F32" w14:textId="77777777" w:rsidR="00A77C82" w:rsidRDefault="00A77C82" w:rsidP="00A77C82">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1514A75F" w14:textId="77777777" w:rsidR="00A77C82" w:rsidRDefault="00A77C82" w:rsidP="00A77C82">
      <w:pPr>
        <w:ind w:left="568" w:hanging="284"/>
      </w:pPr>
      <w:r>
        <w:t>3)</w:t>
      </w:r>
      <w:r>
        <w:tab/>
        <w:t>if the SIP re-INVITE request contains an unauthorized request for an MCVideo emergency call as determined by subclause 6.3.3.1.13.2:</w:t>
      </w:r>
    </w:p>
    <w:p w14:paraId="546591B2" w14:textId="77777777" w:rsidR="00A77C82" w:rsidRDefault="00A77C82" w:rsidP="00A77C82">
      <w:pPr>
        <w:ind w:left="851" w:hanging="284"/>
      </w:pPr>
      <w:r>
        <w:t>a)</w:t>
      </w:r>
      <w:r>
        <w:tab/>
        <w:t>shall reject the SIP re-INVITE request with a SIP 403 (Forbidden) response as specified in subclause</w:t>
      </w:r>
      <w:r>
        <w:rPr>
          <w:lang w:eastAsia="zh-CN"/>
        </w:rPr>
        <w:t> </w:t>
      </w:r>
      <w:r>
        <w:t>6.3.3.1.14; and</w:t>
      </w:r>
    </w:p>
    <w:p w14:paraId="57933D9E"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6AFBC13" w14:textId="77777777" w:rsidR="00A77C82" w:rsidRDefault="00A77C82" w:rsidP="00A77C82">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5ECF1166" w14:textId="77777777" w:rsidR="00A77C82" w:rsidRDefault="00A77C82" w:rsidP="00A77C82">
      <w:pPr>
        <w:ind w:left="851" w:hanging="284"/>
      </w:pPr>
      <w:r>
        <w:t>a)</w:t>
      </w:r>
      <w:r>
        <w:tab/>
        <w:t>validate that the SIP re-INVITE request includes a Resource-Priority header field is populated correctly for an MCVideo emergency group call as specified in subclause 6.3.3.1.19, and if not:</w:t>
      </w:r>
    </w:p>
    <w:p w14:paraId="48DB507E" w14:textId="77777777" w:rsidR="00A77C82" w:rsidRDefault="00A77C82" w:rsidP="00A77C82">
      <w:pPr>
        <w:ind w:left="1135" w:hanging="284"/>
      </w:pPr>
      <w:r>
        <w:t>i)</w:t>
      </w:r>
      <w:r>
        <w:tab/>
        <w:t>shall perform the actions specified in subclause 6.3.3.1.8; and</w:t>
      </w:r>
    </w:p>
    <w:p w14:paraId="20ABD4D5" w14:textId="77777777" w:rsidR="00A77C82" w:rsidRDefault="00A77C82" w:rsidP="00A77C82">
      <w:pPr>
        <w:ind w:left="1135" w:hanging="284"/>
      </w:pPr>
      <w:r>
        <w:t>ii)</w:t>
      </w:r>
      <w:r>
        <w:tab/>
        <w:t>upon receiving a SIP 200 (OK) response to the SIP UPDATE request sent in subclause 6.3.3.18 shall proceed with the rest of the steps.</w:t>
      </w:r>
    </w:p>
    <w:p w14:paraId="7B10A7CC" w14:textId="77777777" w:rsidR="00A77C82" w:rsidRDefault="00A77C82" w:rsidP="00A77C82">
      <w:pPr>
        <w:keepLines/>
        <w:ind w:left="1135" w:hanging="851"/>
      </w:pPr>
      <w:r>
        <w:t>NOTE 2:</w:t>
      </w:r>
      <w:r>
        <w:tab/>
        <w:t>Verify that the Resource-Priority header is included and properly populated for both ongoing and newly-entered in-progress emergency states of the specified group.</w:t>
      </w:r>
    </w:p>
    <w:p w14:paraId="490234B2"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74AC669B" w14:textId="77777777" w:rsidR="00A77C82" w:rsidRDefault="00A77C82" w:rsidP="00A77C82">
      <w:pPr>
        <w:ind w:left="1135" w:hanging="284"/>
      </w:pPr>
      <w:r>
        <w:t>i)</w:t>
      </w:r>
      <w:r>
        <w:tab/>
        <w:t>shall cache the MCVideo ID of the MCVideo user that has initiated an MCVideo emergency call;</w:t>
      </w:r>
    </w:p>
    <w:p w14:paraId="14E92F43" w14:textId="77777777" w:rsidR="00A77C82" w:rsidRDefault="00A77C82" w:rsidP="00A77C82">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50C6E6FE" w14:textId="77777777" w:rsidR="00A77C82" w:rsidRDefault="00A77C82" w:rsidP="00A77C82">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79988D50" w14:textId="77777777" w:rsidR="00A77C82" w:rsidRDefault="00A77C82" w:rsidP="00A77C82">
      <w:pPr>
        <w:ind w:left="1418" w:hanging="284"/>
      </w:pPr>
      <w:r>
        <w:t>A)</w:t>
      </w:r>
      <w:r>
        <w:tab/>
        <w:t>set the &lt;emergency-ind&gt; element of the application/vnd.3gpp.mcvideo-info+xml MIME body to a value of "true";</w:t>
      </w:r>
    </w:p>
    <w:p w14:paraId="6C723D9B" w14:textId="77777777" w:rsidR="00A77C82" w:rsidRDefault="00A77C82" w:rsidP="00A77C82">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75B253C6" w14:textId="77777777" w:rsidR="00A77C82" w:rsidRDefault="00A77C82" w:rsidP="00A77C82">
      <w:pPr>
        <w:ind w:left="1418" w:hanging="284"/>
      </w:pPr>
      <w:r>
        <w:t>C)</w:t>
      </w:r>
      <w:r>
        <w:tab/>
        <w:t>send the SIP MESSAGE request as specified in 3GPP TS 24.229 [</w:t>
      </w:r>
      <w:r>
        <w:rPr>
          <w:lang w:eastAsia="zh-CN"/>
        </w:rPr>
        <w:t>11</w:t>
      </w:r>
      <w:r>
        <w:t>]; and</w:t>
      </w:r>
    </w:p>
    <w:p w14:paraId="5544C57E" w14:textId="77777777" w:rsidR="00A77C82" w:rsidRDefault="00A77C82" w:rsidP="00A77C82">
      <w:pPr>
        <w:ind w:left="851" w:hanging="284"/>
      </w:pPr>
      <w:r>
        <w:t>c)</w:t>
      </w:r>
      <w:r>
        <w:tab/>
        <w:t>if the in-progress emergency state of the group is set to a value of "false":</w:t>
      </w:r>
    </w:p>
    <w:p w14:paraId="4A5968A3" w14:textId="77777777" w:rsidR="00A77C82" w:rsidRDefault="00A77C82" w:rsidP="00A77C82">
      <w:pPr>
        <w:ind w:left="1135" w:hanging="284"/>
      </w:pPr>
      <w:r>
        <w:t>i)</w:t>
      </w:r>
      <w:r>
        <w:tab/>
        <w:t>shall set the value of the in-progress emergency state of the group to "true";</w:t>
      </w:r>
    </w:p>
    <w:p w14:paraId="63100456" w14:textId="77777777" w:rsidR="00A77C82" w:rsidRDefault="00A77C82" w:rsidP="00A77C82">
      <w:pPr>
        <w:ind w:left="1135" w:hanging="284"/>
      </w:pPr>
      <w:r>
        <w:t>ii)</w:t>
      </w:r>
      <w:r>
        <w:tab/>
        <w:t>shall cache the MCVideo ID of the MCVideo user that has initiated an MCVideo emergency call;</w:t>
      </w:r>
    </w:p>
    <w:p w14:paraId="78835040" w14:textId="77777777" w:rsidR="00A77C82" w:rsidRDefault="00A77C82" w:rsidP="00A77C82">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60AA8E80" w14:textId="77777777" w:rsidR="00A77C82" w:rsidRDefault="00A77C82" w:rsidP="00A77C82">
      <w:pPr>
        <w:ind w:left="1135" w:hanging="284"/>
      </w:pPr>
      <w:r>
        <w:t>iv)</w:t>
      </w:r>
      <w:r>
        <w:tab/>
        <w:t>shall start timer TNG2 (in-progress emergency group call timer) and handle its expiry as specified in subclause 6.3.3.1.16;</w:t>
      </w:r>
    </w:p>
    <w:p w14:paraId="0A29AA08" w14:textId="77777777" w:rsidR="00A77C82" w:rsidRDefault="00A77C82" w:rsidP="00A77C82">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7B6CAD19" w14:textId="77777777" w:rsidR="00A77C82" w:rsidRDefault="00A77C82" w:rsidP="00A77C82">
      <w:pPr>
        <w:ind w:left="1418" w:hanging="284"/>
      </w:pPr>
      <w:r>
        <w:t>A)</w:t>
      </w:r>
      <w:r>
        <w:tab/>
        <w:t>for each affiliated and joined member shall send the SIP re-INVITE request towards the MCVideo client as specified in 3GPP TS 24.229 [</w:t>
      </w:r>
      <w:r>
        <w:rPr>
          <w:lang w:eastAsia="zh-CN"/>
        </w:rPr>
        <w:t>11</w:t>
      </w:r>
      <w:r>
        <w:t>]; and</w:t>
      </w:r>
    </w:p>
    <w:p w14:paraId="1339A121" w14:textId="77777777" w:rsidR="00A77C82" w:rsidRDefault="00A77C82" w:rsidP="00A77C82">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24E72B02" w14:textId="77777777" w:rsidR="00A77C82" w:rsidRDefault="00A77C82" w:rsidP="00A77C82">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5369B229"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8E49ED9"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15AE970B" w14:textId="77777777" w:rsidR="00A77C82" w:rsidRDefault="00A77C82" w:rsidP="00A77C82">
      <w:pPr>
        <w:ind w:left="1135" w:hanging="284"/>
      </w:pPr>
      <w:r>
        <w:t>vii)</w:t>
      </w:r>
      <w:r>
        <w:tab/>
        <w:t>if the in-progress imminent peril state of the group is set to a value of "true", shall set it to a value of "false";</w:t>
      </w:r>
    </w:p>
    <w:p w14:paraId="65E53AEA" w14:textId="77777777" w:rsidR="00A77C82" w:rsidRDefault="00A77C82" w:rsidP="00A77C82">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26120C82" w14:textId="77777777" w:rsidR="00A77C82" w:rsidRDefault="00A77C82" w:rsidP="00A77C82">
      <w:pPr>
        <w:ind w:left="851" w:hanging="284"/>
      </w:pPr>
      <w:r>
        <w:t>a)</w:t>
      </w:r>
      <w:r>
        <w:tab/>
        <w:t>shall reject the SIP re-INVITE request with a SIP 403 (Forbidden) response;</w:t>
      </w:r>
    </w:p>
    <w:p w14:paraId="1D76A77A"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6C03BB66" w14:textId="77777777" w:rsidR="00A77C82" w:rsidRDefault="00A77C82" w:rsidP="00A77C82">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66392E37"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3AAEDF0E" w14:textId="77777777" w:rsidR="00A77C82" w:rsidRDefault="00A77C82" w:rsidP="00A77C82">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61AFE537" w14:textId="77777777" w:rsidR="00A77C82" w:rsidRDefault="00A77C82" w:rsidP="00A77C82">
      <w:pPr>
        <w:ind w:left="851" w:hanging="284"/>
      </w:pPr>
      <w:r>
        <w:t>a)</w:t>
      </w:r>
      <w:r>
        <w:tab/>
        <w:t>validate that the SIP re-INVITE request includes a Resource-Priority header field is populated correctly for a normal priority MCVideo group call as specified in subclause 6.3.3.1.19, and if not:</w:t>
      </w:r>
    </w:p>
    <w:p w14:paraId="33F9539C" w14:textId="77777777" w:rsidR="00A77C82" w:rsidRDefault="00A77C82" w:rsidP="00A77C82">
      <w:pPr>
        <w:ind w:left="1135" w:hanging="284"/>
      </w:pPr>
      <w:r>
        <w:t>i)</w:t>
      </w:r>
      <w:r>
        <w:tab/>
        <w:t>shall perform the actions specified in subclause 6.3.3.1.8; and</w:t>
      </w:r>
    </w:p>
    <w:p w14:paraId="7F095F56" w14:textId="77777777" w:rsidR="00A77C82" w:rsidRDefault="00A77C82" w:rsidP="00A77C82">
      <w:pPr>
        <w:ind w:left="1135" w:hanging="284"/>
      </w:pPr>
      <w:r>
        <w:t>ii)</w:t>
      </w:r>
      <w:r>
        <w:tab/>
        <w:t>upon receiving a SIP 200 (OK) response to the SIP UPDATE request sent in subclause 6.3.3.1.8 shall proceed with the rest of the steps;</w:t>
      </w:r>
    </w:p>
    <w:p w14:paraId="259B5404" w14:textId="77777777" w:rsidR="00A77C82" w:rsidRDefault="00A77C82" w:rsidP="00A77C82">
      <w:pPr>
        <w:keepLines/>
        <w:ind w:left="1135" w:hanging="851"/>
      </w:pPr>
      <w:r>
        <w:t>NOTE 3:</w:t>
      </w:r>
      <w:r>
        <w:tab/>
        <w:t>Verify that the Resource-Priority header is included and properly populated for an in-progress emergency state cancellation of the specified group.</w:t>
      </w:r>
    </w:p>
    <w:p w14:paraId="52F2D4F9" w14:textId="77777777" w:rsidR="00A77C82" w:rsidRDefault="00A77C82" w:rsidP="00A77C82">
      <w:pPr>
        <w:ind w:left="851" w:hanging="284"/>
      </w:pPr>
      <w:r>
        <w:t>b)</w:t>
      </w:r>
      <w:r>
        <w:tab/>
        <w:t>shall set the in-progress emergency group state of the group to a value of "false";</w:t>
      </w:r>
    </w:p>
    <w:p w14:paraId="48E14526" w14:textId="77777777" w:rsidR="00A77C82" w:rsidRDefault="00A77C82" w:rsidP="00A77C82">
      <w:pPr>
        <w:ind w:left="851" w:hanging="284"/>
      </w:pPr>
      <w:r>
        <w:t>c)</w:t>
      </w:r>
      <w:r>
        <w:tab/>
        <w:t>shall clear the cache of the MCVideo ID of the MCVideo user identified by the &lt;originated-by&gt; element as having an outstanding MCVideo emergency group call;</w:t>
      </w:r>
    </w:p>
    <w:p w14:paraId="0526A3D7" w14:textId="77777777" w:rsidR="00A77C82" w:rsidRDefault="00A77C82" w:rsidP="00A77C82">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36682B33"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54E10ED" w14:textId="77777777" w:rsidR="00A77C82" w:rsidRDefault="00A77C82" w:rsidP="00A77C82">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2EEC464A" w14:textId="77777777" w:rsidR="00A77C82" w:rsidRDefault="00A77C82" w:rsidP="00A77C82">
      <w:pPr>
        <w:ind w:left="851" w:hanging="284"/>
      </w:pPr>
      <w:r>
        <w:t>e)</w:t>
      </w:r>
      <w:r>
        <w:tab/>
        <w:t>shall generate SIP re-INVITE requests to the other affiliated and joined members of the MCVideo group as specified in subclause 6.3.3.1.6. The MCVideo controlling function:</w:t>
      </w:r>
    </w:p>
    <w:p w14:paraId="395157D4"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00A33CC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15F7331" w14:textId="77777777" w:rsidR="00A77C82" w:rsidRDefault="00A77C82" w:rsidP="00A77C82">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5D2CA90" w14:textId="77777777" w:rsidR="00A77C82" w:rsidRDefault="00A77C82" w:rsidP="00A77C82">
      <w:pPr>
        <w:ind w:left="851" w:hanging="284"/>
      </w:pPr>
      <w:r>
        <w:t>f)</w:t>
      </w:r>
      <w:r>
        <w:tab/>
        <w:t>for each of the affiliated but not joined members of the group shall:</w:t>
      </w:r>
    </w:p>
    <w:p w14:paraId="52B1B849" w14:textId="77777777" w:rsidR="00A77C82" w:rsidRDefault="00A77C82" w:rsidP="00A77C82">
      <w:pPr>
        <w:ind w:left="1135" w:hanging="284"/>
      </w:pPr>
      <w:r>
        <w:t>i)</w:t>
      </w:r>
      <w:r>
        <w:tab/>
        <w:t>generate a SIP MESSAGE request notification of the cancellation of the MCVideo user's emergency call as specified in subclause 6.3.3.1.11;</w:t>
      </w:r>
    </w:p>
    <w:p w14:paraId="06F7B309" w14:textId="77777777" w:rsidR="00A77C82" w:rsidRDefault="00A77C82" w:rsidP="00A77C82">
      <w:pPr>
        <w:ind w:left="1135" w:hanging="284"/>
      </w:pPr>
      <w:r>
        <w:t>ii)</w:t>
      </w:r>
      <w:r>
        <w:tab/>
        <w:t>set the &lt;emergency-ind&gt; element of the application/vnd.3gpp.mcvideo-info+xml MIME body to a value of "false";</w:t>
      </w:r>
    </w:p>
    <w:p w14:paraId="679C0847" w14:textId="77777777" w:rsidR="00A77C82" w:rsidRDefault="00A77C82" w:rsidP="00A77C82">
      <w:pPr>
        <w:ind w:left="1135" w:hanging="284"/>
      </w:pPr>
      <w:r>
        <w:t>iii)</w:t>
      </w:r>
      <w:r>
        <w:tab/>
        <w:t>if indicated above in step d), set the &lt;alert-ind&gt; element of the application/vnd.3gpp.mcvideo-info+xml MIME body to a value of "false"; and</w:t>
      </w:r>
    </w:p>
    <w:p w14:paraId="67F68BD8" w14:textId="77777777" w:rsidR="00A77C82" w:rsidRDefault="00A77C82" w:rsidP="00A77C82">
      <w:pPr>
        <w:ind w:left="1135" w:hanging="284"/>
      </w:pPr>
      <w:r>
        <w:t>iv)</w:t>
      </w:r>
      <w:r>
        <w:tab/>
        <w:t>send the SIP MESSAGE request according to 3GPP TS 24.229 [</w:t>
      </w:r>
      <w:r>
        <w:rPr>
          <w:lang w:eastAsia="zh-CN"/>
        </w:rPr>
        <w:t>11</w:t>
      </w:r>
      <w:r>
        <w:t>];</w:t>
      </w:r>
    </w:p>
    <w:p w14:paraId="785FC790" w14:textId="77777777" w:rsidR="00A77C82" w:rsidRDefault="00A77C82" w:rsidP="00A77C82">
      <w:pPr>
        <w:ind w:left="568" w:hanging="284"/>
      </w:pPr>
      <w:r>
        <w:t>7)</w:t>
      </w:r>
      <w:r>
        <w:tab/>
        <w:t>if a Resource-Priority header field is included in the SIP re-INVITE request:</w:t>
      </w:r>
    </w:p>
    <w:p w14:paraId="0D77E750" w14:textId="77777777" w:rsidR="00A77C82" w:rsidRDefault="00A77C82" w:rsidP="00A77C82">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4BF18F40" w14:textId="77777777" w:rsidR="00A77C82" w:rsidRDefault="00A77C82" w:rsidP="00A77C82">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0D116404" w14:textId="77777777" w:rsidR="00A77C82" w:rsidRDefault="00A77C82" w:rsidP="00A77C82">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6F36B827" w14:textId="77777777" w:rsidR="00A77C82" w:rsidRDefault="00A77C82" w:rsidP="00A77C82">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2143B40B" w14:textId="77777777" w:rsidR="00A77C82" w:rsidRDefault="00A77C82" w:rsidP="00A77C82">
      <w:pPr>
        <w:ind w:left="568" w:hanging="284"/>
      </w:pPr>
      <w:r>
        <w:t>10)</w:t>
      </w:r>
      <w:r>
        <w:tab/>
        <w:t>shall include the "tdialog" option tag in a Supported header field according to IETF RFC 4538 [</w:t>
      </w:r>
      <w:r>
        <w:rPr>
          <w:lang w:eastAsia="zh-CN"/>
        </w:rPr>
        <w:t>32</w:t>
      </w:r>
      <w:r>
        <w:t>];</w:t>
      </w:r>
    </w:p>
    <w:p w14:paraId="3D5ED7D9" w14:textId="77777777" w:rsidR="00A77C82" w:rsidRDefault="00A77C82" w:rsidP="00A77C82">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7A8B6F1A" w14:textId="77777777" w:rsidR="00A77C82" w:rsidRDefault="00A77C82" w:rsidP="00A77C82">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52323F64" w14:textId="77777777" w:rsidR="00A77C82" w:rsidRDefault="00A77C82" w:rsidP="00A77C82">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CB6BE6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9B3AF3E" w14:textId="77777777" w:rsidR="00A77C82" w:rsidRDefault="00A77C82" w:rsidP="00A77C82">
      <w:pPr>
        <w:ind w:left="568" w:hanging="284"/>
      </w:pPr>
      <w:r>
        <w:t>14)</w:t>
      </w:r>
      <w:r>
        <w:tab/>
        <w:t>shall interact with media plane as specified in 3GPP TS 24.581 [</w:t>
      </w:r>
      <w:r>
        <w:rPr>
          <w:lang w:eastAsia="zh-CN"/>
        </w:rPr>
        <w:t>5</w:t>
      </w:r>
      <w:r>
        <w:t>]; and</w:t>
      </w:r>
    </w:p>
    <w:p w14:paraId="3D56A2FC" w14:textId="77777777" w:rsidR="00A77C82" w:rsidRDefault="00A77C82" w:rsidP="00A77C82">
      <w:pPr>
        <w:ind w:left="568" w:hanging="284"/>
      </w:pPr>
      <w:r>
        <w:t>15)</w:t>
      </w:r>
      <w:r>
        <w:tab/>
        <w:t>shall send the SIP 200 (OK) response towards the MCVideo client according to 3GPP TS 24.229 [</w:t>
      </w:r>
      <w:r>
        <w:rPr>
          <w:lang w:eastAsia="zh-CN"/>
        </w:rPr>
        <w:t>11</w:t>
      </w:r>
      <w:r>
        <w:t>].</w:t>
      </w:r>
    </w:p>
    <w:p w14:paraId="3FB75FA2"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78DCABA1" w14:textId="77777777" w:rsidR="00A77C82" w:rsidRDefault="00A77C82" w:rsidP="00A77C82">
      <w:r>
        <w:t>[TS 24.281, clause 9.2.2.4.1.3]</w:t>
      </w:r>
    </w:p>
    <w:p w14:paraId="44B14144" w14:textId="77777777" w:rsidR="00A77C82" w:rsidRDefault="00A77C82" w:rsidP="00A77C82">
      <w:r>
        <w:t>In the procedures in this subclause:</w:t>
      </w:r>
    </w:p>
    <w:p w14:paraId="5F219841" w14:textId="77777777" w:rsidR="00A77C82" w:rsidRDefault="00A77C82" w:rsidP="00A77C82">
      <w:pPr>
        <w:ind w:left="568" w:hanging="284"/>
      </w:pPr>
      <w:r>
        <w:t>1)</w:t>
      </w:r>
      <w:r>
        <w:tab/>
        <w:t>imminent peril indication in an incoming SIP INVITE request refers to the &lt;imminentperil-ind&gt; element of the application/vnd.3gpp.mcvideo-info+xml MIME body.</w:t>
      </w:r>
    </w:p>
    <w:p w14:paraId="26DAEB8D" w14:textId="77777777" w:rsidR="00A77C82" w:rsidRDefault="00A77C82" w:rsidP="00A77C82">
      <w:r>
        <w:t>When the controlling function receives a SIP re-INVITE request with and imminent peril indication, the controlling function:</w:t>
      </w:r>
    </w:p>
    <w:p w14:paraId="378B5651" w14:textId="77777777" w:rsidR="00A77C82" w:rsidRDefault="00A77C82" w:rsidP="00A77C82">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77B2FF3" w14:textId="77777777" w:rsidR="00A77C82" w:rsidRDefault="00A77C82" w:rsidP="00A77C82">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BEB64E7"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08AD3DA" w14:textId="77777777" w:rsidR="00A77C82" w:rsidRDefault="00A77C82" w:rsidP="00A77C82">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8EE152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30AF6E63" w14:textId="77777777" w:rsidR="00A77C82" w:rsidRDefault="00A77C82" w:rsidP="00A77C82">
      <w:pPr>
        <w:ind w:left="1135" w:hanging="284"/>
      </w:pPr>
      <w:r>
        <w:t>i)</w:t>
      </w:r>
      <w:r>
        <w:tab/>
        <w:t>perform the actions specified in subclause 6.3.3.1.8;</w:t>
      </w:r>
    </w:p>
    <w:p w14:paraId="552A9C49" w14:textId="77777777" w:rsidR="00A77C82" w:rsidRDefault="00A77C82" w:rsidP="00A77C82">
      <w:pPr>
        <w:ind w:left="1135" w:hanging="284"/>
      </w:pPr>
      <w:r>
        <w:t>ii)</w:t>
      </w:r>
      <w:r>
        <w:tab/>
        <w:t>send the SIP UPDATE request generated in subclause 6.3.3.1.8 towards the initiator of the SIP re-INVITE request according to 3GPP TS 24.229 [</w:t>
      </w:r>
      <w:r>
        <w:rPr>
          <w:lang w:eastAsia="zh-CN"/>
        </w:rPr>
        <w:t>11</w:t>
      </w:r>
      <w:r>
        <w:t>]; and</w:t>
      </w:r>
    </w:p>
    <w:p w14:paraId="5EBA91EE" w14:textId="77777777" w:rsidR="00A77C82" w:rsidRDefault="00A77C82" w:rsidP="00A77C82">
      <w:pPr>
        <w:ind w:left="1135" w:hanging="284"/>
      </w:pPr>
      <w:r>
        <w:t>iii)</w:t>
      </w:r>
      <w:r>
        <w:tab/>
        <w:t>upon receiving a SIP 200 (OK) response to the SIP UPDATE request sent in subclause 6.3.3.1.8 proceed with the rest of the steps.</w:t>
      </w:r>
    </w:p>
    <w:p w14:paraId="367D4981" w14:textId="77777777" w:rsidR="00A77C82" w:rsidRDefault="00A77C82" w:rsidP="00A77C82">
      <w:pPr>
        <w:keepLines/>
        <w:ind w:left="1135" w:hanging="851"/>
      </w:pPr>
      <w:r>
        <w:t>NOTE 3:</w:t>
      </w:r>
      <w:r>
        <w:tab/>
        <w:t>Verify that the Resource-Priority header is included and properly populated for both ongoing and newly- entered in-progress imminent peril states of the specified group.</w:t>
      </w:r>
    </w:p>
    <w:p w14:paraId="7F799EDE"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7D0B603"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1CE38B9A" w14:textId="77777777" w:rsidR="00A77C82" w:rsidRDefault="00A77C82" w:rsidP="00A77C82">
      <w:pPr>
        <w:ind w:left="1418" w:hanging="284"/>
      </w:pPr>
      <w:r>
        <w:t>A)</w:t>
      </w:r>
      <w:r>
        <w:tab/>
        <w:t>set the &lt;imminentperil-ind&gt; element of the application/vnd.3gpp.mcvideo-info+xml MIME body to a value of "true"; and</w:t>
      </w:r>
    </w:p>
    <w:p w14:paraId="606F45D2" w14:textId="77777777" w:rsidR="00A77C82" w:rsidRDefault="00A77C82" w:rsidP="00A77C82">
      <w:pPr>
        <w:ind w:left="1418" w:hanging="284"/>
      </w:pPr>
      <w:r>
        <w:t>B)</w:t>
      </w:r>
      <w:r>
        <w:tab/>
        <w:t>send the SIP MESSAGE request as specified in 3GPP TS 24.229 [</w:t>
      </w:r>
      <w:r>
        <w:rPr>
          <w:lang w:eastAsia="zh-CN"/>
        </w:rPr>
        <w:t>11</w:t>
      </w:r>
      <w:r>
        <w:t>]; and</w:t>
      </w:r>
    </w:p>
    <w:p w14:paraId="27D66FF1" w14:textId="77777777" w:rsidR="00A77C82" w:rsidRDefault="00A77C82" w:rsidP="00A77C82">
      <w:pPr>
        <w:ind w:left="1135" w:hanging="284"/>
      </w:pPr>
      <w:r>
        <w:t>ii)</w:t>
      </w:r>
      <w:r>
        <w:tab/>
        <w:t>cache the information that this MCVideo user has initiated an MCVideo imminent peril call; and</w:t>
      </w:r>
    </w:p>
    <w:p w14:paraId="6891448B" w14:textId="77777777" w:rsidR="00A77C82" w:rsidRDefault="00A77C82" w:rsidP="00A77C82">
      <w:pPr>
        <w:ind w:left="851" w:hanging="284"/>
      </w:pPr>
      <w:r>
        <w:t>c)</w:t>
      </w:r>
      <w:r>
        <w:tab/>
        <w:t>if the in-progress imminent peril state of the group is set to a value of "false":</w:t>
      </w:r>
    </w:p>
    <w:p w14:paraId="27FF7A17" w14:textId="77777777" w:rsidR="00A77C82" w:rsidRDefault="00A77C82" w:rsidP="00A77C82">
      <w:pPr>
        <w:ind w:left="1135" w:hanging="284"/>
      </w:pPr>
      <w:r>
        <w:t>i)</w:t>
      </w:r>
      <w:r>
        <w:tab/>
        <w:t>shall set the value of the in-progress imminent peril state of the group to "true";</w:t>
      </w:r>
    </w:p>
    <w:p w14:paraId="0EFB85EC"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624D5FBC" w14:textId="77777777" w:rsidR="00A77C82" w:rsidRDefault="00A77C82" w:rsidP="00A77C82">
      <w:pPr>
        <w:ind w:left="1135" w:hanging="284"/>
      </w:pPr>
      <w:r>
        <w:t>iii)</w:t>
      </w:r>
      <w:r>
        <w:tab/>
        <w:t>shall generate SIP INVITE requests for the MCVideo imminent peril group call to the affiliated but not joined members of the chat MCVideo group as specified in subclause 6.3.3.1.7;</w:t>
      </w:r>
    </w:p>
    <w:p w14:paraId="4D5EA78E"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434EE0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4415FFF7" w14:textId="77777777" w:rsidR="00A77C82" w:rsidRDefault="00A77C82" w:rsidP="00A77C82">
      <w:pPr>
        <w:ind w:left="1135" w:hanging="284"/>
      </w:pPr>
      <w:r>
        <w:t>iv)</w:t>
      </w:r>
      <w:r>
        <w:tab/>
        <w:t>shall cache the information that this MCVideo user has initiated an MCVideo imminent peril call;</w:t>
      </w:r>
    </w:p>
    <w:p w14:paraId="1B09739C"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4A4E915" w14:textId="77777777" w:rsidR="00A77C82" w:rsidRDefault="00A77C82" w:rsidP="00A77C82">
      <w:pPr>
        <w:ind w:left="851" w:hanging="284"/>
      </w:pPr>
      <w:r>
        <w:t>a)</w:t>
      </w:r>
      <w:r>
        <w:tab/>
        <w:t>reject the SIP re-INVITE request with a SIP 403 (Forbidden) response to the SIP re-INVITE request; and</w:t>
      </w:r>
    </w:p>
    <w:p w14:paraId="558EBA6C" w14:textId="77777777" w:rsidR="00A77C82" w:rsidRDefault="00A77C82" w:rsidP="00A77C82">
      <w:pPr>
        <w:ind w:left="851" w:hanging="284"/>
      </w:pPr>
      <w:r>
        <w:t>b)</w:t>
      </w:r>
      <w:r>
        <w:tab/>
        <w:t>include in the SIP 403 (Forbidden) response:</w:t>
      </w:r>
    </w:p>
    <w:p w14:paraId="5F929B5F" w14:textId="77777777" w:rsidR="00A77C82" w:rsidRDefault="00A77C82" w:rsidP="00A77C82">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65F790F" w14:textId="77777777" w:rsidR="00A77C82" w:rsidRDefault="00A77C82" w:rsidP="00A77C82">
      <w:pPr>
        <w:ind w:left="1135" w:hanging="284"/>
      </w:pPr>
      <w:r>
        <w:t>ii) send the SIP 403 (Forbidden) response as specified in 3GPP TS 24.229 [</w:t>
      </w:r>
      <w:r>
        <w:rPr>
          <w:lang w:eastAsia="zh-CN"/>
        </w:rPr>
        <w:t>11</w:t>
      </w:r>
      <w:r>
        <w:t>]; and</w:t>
      </w:r>
    </w:p>
    <w:p w14:paraId="67B3FD5A" w14:textId="77777777" w:rsidR="00A77C82" w:rsidRDefault="00A77C82" w:rsidP="00A77C82">
      <w:pPr>
        <w:ind w:left="1135" w:hanging="284"/>
      </w:pPr>
      <w:r>
        <w:t>iii) skip the rest of the steps;</w:t>
      </w:r>
    </w:p>
    <w:p w14:paraId="7F0B5BC7" w14:textId="77777777" w:rsidR="00A77C82" w:rsidRDefault="00A77C82" w:rsidP="00A77C82">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71CCEBA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5D7A854B" w14:textId="77777777" w:rsidR="00A77C82" w:rsidRDefault="00A77C82" w:rsidP="00A77C82">
      <w:pPr>
        <w:ind w:left="1135" w:hanging="284"/>
      </w:pPr>
      <w:r>
        <w:t>i)</w:t>
      </w:r>
      <w:r>
        <w:tab/>
        <w:t>shall perform the actions specified in subclause 6.3.3.1.8; and</w:t>
      </w:r>
    </w:p>
    <w:p w14:paraId="40587DAA" w14:textId="77777777" w:rsidR="00A77C82" w:rsidRDefault="00A77C82" w:rsidP="00A77C82">
      <w:pPr>
        <w:ind w:left="1135" w:hanging="284"/>
      </w:pPr>
      <w:r>
        <w:t>ii)</w:t>
      </w:r>
      <w:r>
        <w:tab/>
        <w:t>upon receiving a SIP 200 (OK) response to the SIP UPDATE request sent in subclause 6.3.3.1.8 shall proceed with the rest of the steps;</w:t>
      </w:r>
    </w:p>
    <w:p w14:paraId="1DD9C06C" w14:textId="77777777" w:rsidR="00A77C82" w:rsidRDefault="00A77C82" w:rsidP="00A77C82">
      <w:pPr>
        <w:keepLines/>
        <w:ind w:left="1135" w:hanging="851"/>
      </w:pPr>
      <w:r>
        <w:t>NOTE 3:</w:t>
      </w:r>
      <w:r>
        <w:tab/>
        <w:t>verify that the Resource-Priority header is included and properly populated for an in-progress emergency group state cancellation of the specified group.</w:t>
      </w:r>
    </w:p>
    <w:p w14:paraId="45B7A4A9" w14:textId="77777777" w:rsidR="00A77C82" w:rsidRDefault="00A77C82" w:rsidP="00A77C82">
      <w:pPr>
        <w:ind w:left="851" w:hanging="284"/>
      </w:pPr>
      <w:r>
        <w:t>b)</w:t>
      </w:r>
      <w:r>
        <w:tab/>
        <w:t>shall set the in-progress imminent peril state of the group to a value of "false";</w:t>
      </w:r>
    </w:p>
    <w:p w14:paraId="3134AE6E" w14:textId="77777777" w:rsidR="00A77C82" w:rsidRDefault="00A77C82" w:rsidP="00A77C82">
      <w:pPr>
        <w:ind w:left="851" w:hanging="284"/>
      </w:pPr>
      <w:r>
        <w:t>c)</w:t>
      </w:r>
      <w:r>
        <w:tab/>
        <w:t>shall cache the information that this MCVideo user no longer has an outstanding MCVideo imminent peril group call;</w:t>
      </w:r>
    </w:p>
    <w:p w14:paraId="4D146CEE" w14:textId="77777777" w:rsidR="00A77C82" w:rsidRDefault="00A77C82" w:rsidP="00A77C82">
      <w:pPr>
        <w:ind w:left="851" w:hanging="284"/>
      </w:pPr>
      <w:r>
        <w:t>d)</w:t>
      </w:r>
      <w:r>
        <w:tab/>
        <w:t>shall generate SIP re-INVITES requests to the other affiliated and joined members of the MCVideo group as specified in subclause 6.3.3.1.15. The MCVideo controlling function:</w:t>
      </w:r>
    </w:p>
    <w:p w14:paraId="23A3BE6E"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5BCD3EE0"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BF20B10" w14:textId="77777777" w:rsidR="00A77C82" w:rsidRDefault="00A77C82" w:rsidP="00A77C82">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3F9F5009" w14:textId="77777777" w:rsidR="00A77C82" w:rsidRDefault="00A77C82" w:rsidP="00A77C82">
      <w:pPr>
        <w:ind w:left="851" w:hanging="284"/>
      </w:pPr>
      <w:r>
        <w:t>e)</w:t>
      </w:r>
      <w:r>
        <w:tab/>
        <w:t>for each of the affiliated but not joined members of the group shall:</w:t>
      </w:r>
    </w:p>
    <w:p w14:paraId="5DCE4069" w14:textId="77777777" w:rsidR="00A77C82" w:rsidRDefault="00A77C82" w:rsidP="00A77C82">
      <w:pPr>
        <w:ind w:left="1135" w:hanging="284"/>
      </w:pPr>
      <w:r>
        <w:t>i)</w:t>
      </w:r>
      <w:r>
        <w:tab/>
        <w:t>generate a SIP MESSAGE request notification of the cancellation of the MCVideo user's imminent peril call as specified in subclause 6.3.3.1.11;</w:t>
      </w:r>
    </w:p>
    <w:p w14:paraId="4C89DF80" w14:textId="77777777" w:rsidR="00A77C82" w:rsidRDefault="00A77C82" w:rsidP="00A77C82">
      <w:pPr>
        <w:ind w:left="1135" w:hanging="284"/>
      </w:pPr>
      <w:r>
        <w:t>ii)</w:t>
      </w:r>
      <w:r>
        <w:tab/>
        <w:t>set the &lt;imminentperil-ind&gt; element of the application/vnd.3gpp.mcvideo-info+xml MIME body to a value of "false"; and</w:t>
      </w:r>
    </w:p>
    <w:p w14:paraId="605005CB" w14:textId="77777777" w:rsidR="00A77C82" w:rsidRDefault="00A77C82" w:rsidP="00A77C82">
      <w:pPr>
        <w:ind w:left="1135" w:hanging="284"/>
      </w:pPr>
      <w:r>
        <w:t>iii)</w:t>
      </w:r>
      <w:r>
        <w:tab/>
        <w:t>send the SIP MESSAGE request according to 3GPP TS 24.229 [</w:t>
      </w:r>
      <w:r>
        <w:rPr>
          <w:lang w:eastAsia="zh-CN"/>
        </w:rPr>
        <w:t>11</w:t>
      </w:r>
      <w:r>
        <w:t>];</w:t>
      </w:r>
    </w:p>
    <w:p w14:paraId="78FB23D8" w14:textId="77777777" w:rsidR="00A77C82" w:rsidRDefault="00A77C82" w:rsidP="00A77C82">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559B1346" w14:textId="77777777" w:rsidR="00A77C82" w:rsidRDefault="00A77C82" w:rsidP="00A77C82">
      <w:pPr>
        <w:ind w:left="568" w:hanging="284"/>
      </w:pPr>
      <w:r>
        <w:t>6)</w:t>
      </w:r>
      <w:r>
        <w:tab/>
        <w:t>shall include the "norefersub" option tag in a Supported header field according to IETF RFC 4488 [</w:t>
      </w:r>
      <w:r>
        <w:rPr>
          <w:lang w:eastAsia="zh-CN"/>
        </w:rPr>
        <w:t>31</w:t>
      </w:r>
      <w:r>
        <w:t>];</w:t>
      </w:r>
    </w:p>
    <w:p w14:paraId="393F3D5F" w14:textId="77777777" w:rsidR="00A77C82" w:rsidRDefault="00A77C82" w:rsidP="00A77C82">
      <w:pPr>
        <w:ind w:left="568" w:hanging="284"/>
      </w:pPr>
      <w:r>
        <w:t>7)</w:t>
      </w:r>
      <w:r>
        <w:tab/>
        <w:t>shall include the "tdialog" option tag in a Supported header field according to IETF RFC 4538 [</w:t>
      </w:r>
      <w:r>
        <w:rPr>
          <w:lang w:eastAsia="zh-CN"/>
        </w:rPr>
        <w:t>32</w:t>
      </w:r>
      <w:r>
        <w:t>];</w:t>
      </w:r>
    </w:p>
    <w:p w14:paraId="4A22304A" w14:textId="77777777" w:rsidR="00A77C82" w:rsidRDefault="00A77C82" w:rsidP="00A77C82">
      <w:pPr>
        <w:ind w:left="568" w:hanging="284"/>
      </w:pPr>
      <w:r>
        <w:t>8)</w:t>
      </w:r>
      <w:r>
        <w:tab/>
        <w:t>shall interact with media plane as specified in 3GPP TS 24.581 [</w:t>
      </w:r>
      <w:r>
        <w:rPr>
          <w:lang w:eastAsia="zh-CN"/>
        </w:rPr>
        <w:t>5</w:t>
      </w:r>
      <w:r>
        <w:t>]; and</w:t>
      </w:r>
    </w:p>
    <w:p w14:paraId="1CA36B5D"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445A9884" w14:textId="77777777" w:rsidR="00A77C82" w:rsidRDefault="00A77C82" w:rsidP="00A77C82">
      <w:r>
        <w:t>[TS 24.281, clause 9.2.2.5.1.2]</w:t>
      </w:r>
    </w:p>
    <w:p w14:paraId="6299CF9A" w14:textId="77777777" w:rsidR="00A77C82" w:rsidRDefault="00A77C82" w:rsidP="00A77C82">
      <w:r>
        <w:t>Upon receipt of a "SIP INVITE request for non-controlling MCVideo function of an MCVideo group" and if a chat group call is not ongoing, the non-controlling MCVideo function of an MCVideo group:</w:t>
      </w:r>
    </w:p>
    <w:p w14:paraId="41BE2402" w14:textId="77777777" w:rsidR="00A77C82" w:rsidRDefault="00A77C82" w:rsidP="00A77C82">
      <w:pPr>
        <w:keepLines/>
        <w:ind w:left="1135" w:hanging="851"/>
      </w:pPr>
      <w:r>
        <w:t>NOTE 1:</w:t>
      </w:r>
      <w:r>
        <w:tab/>
        <w:t>The Contact header field of the SIP INVITE request contains the "isfocus" feature media tag.</w:t>
      </w:r>
    </w:p>
    <w:p w14:paraId="36782B22"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3B1B78FD" w14:textId="77777777" w:rsidR="00A77C82" w:rsidRDefault="00A77C82" w:rsidP="00A77C82">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FD603F" w14:textId="77777777" w:rsidR="00A77C82" w:rsidRDefault="00A77C82" w:rsidP="00A77C82">
      <w:pPr>
        <w:ind w:left="568" w:hanging="284"/>
      </w:pPr>
      <w:r>
        <w:t>3)</w:t>
      </w:r>
      <w:r>
        <w:tab/>
        <w:t>shall reject the SIP request with a SIP 403 (Forbidden) response and not process the remaining steps if:</w:t>
      </w:r>
    </w:p>
    <w:p w14:paraId="3E621EAA" w14:textId="77777777" w:rsidR="00A77C82" w:rsidRDefault="00A77C82" w:rsidP="00A77C82">
      <w:pPr>
        <w:ind w:left="851" w:hanging="284"/>
      </w:pPr>
      <w:r>
        <w:t>a)</w:t>
      </w:r>
      <w:r>
        <w:tab/>
        <w:t>an Accept-Contact header field does not include the g.3gpp.mcvideo media feature tag; or</w:t>
      </w:r>
    </w:p>
    <w:p w14:paraId="553F2810"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72F0D283" w14:textId="77777777" w:rsidR="00A77C82" w:rsidRDefault="00A77C82" w:rsidP="00A77C82">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1BC8F097"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06C29438"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71BCE722"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76FBE56E" w14:textId="77777777" w:rsidR="00A77C82" w:rsidRDefault="00A77C82" w:rsidP="00A77C82">
      <w:pPr>
        <w:ind w:left="568" w:hanging="284"/>
      </w:pPr>
      <w:r>
        <w:t>8)</w:t>
      </w:r>
      <w:r>
        <w:tab/>
        <w:t>shall interact with the media plane as specified in 3GPP TS 24.581 [</w:t>
      </w:r>
      <w:r>
        <w:rPr>
          <w:lang w:eastAsia="zh-CN"/>
        </w:rPr>
        <w:t>5</w:t>
      </w:r>
      <w:r>
        <w:t>] subclause </w:t>
      </w:r>
      <w:r>
        <w:rPr>
          <w:lang w:eastAsia="zh-CN"/>
        </w:rPr>
        <w:t>6.3.5</w:t>
      </w:r>
      <w:r>
        <w:t>; and</w:t>
      </w:r>
    </w:p>
    <w:p w14:paraId="389DA453" w14:textId="77777777" w:rsidR="00A77C82" w:rsidRDefault="00A77C82" w:rsidP="00A77C82">
      <w:pPr>
        <w:keepLines/>
        <w:ind w:left="1135" w:hanging="851"/>
      </w:pPr>
      <w:r>
        <w:t>NOTE 2:</w:t>
      </w:r>
      <w:r>
        <w:tab/>
        <w:t>Resulting media plane processing is completed before the next step is performed.</w:t>
      </w:r>
    </w:p>
    <w:p w14:paraId="12B5C545" w14:textId="77777777" w:rsidR="00A77C82" w:rsidRDefault="00A77C82" w:rsidP="00A77C82">
      <w:pPr>
        <w:ind w:left="568" w:hanging="284"/>
      </w:pPr>
      <w:r>
        <w:t>9)</w:t>
      </w:r>
      <w:r>
        <w:tab/>
        <w:t>shall send a SIP 200 (OK) response to the controlling MCVideo function according to 3GPP TS 24.229 [</w:t>
      </w:r>
      <w:r>
        <w:rPr>
          <w:lang w:eastAsia="zh-CN"/>
        </w:rPr>
        <w:t>11</w:t>
      </w:r>
      <w:r>
        <w:t>].</w:t>
      </w:r>
    </w:p>
    <w:p w14:paraId="625D959F" w14:textId="77777777" w:rsidR="00A77C82" w:rsidRDefault="00A77C82" w:rsidP="00A77C82">
      <w:r>
        <w:t>[TS 24.281, clause 9.2.2.5.1.3]</w:t>
      </w:r>
    </w:p>
    <w:p w14:paraId="3B41DF63" w14:textId="77777777" w:rsidR="00A77C82" w:rsidRDefault="00A77C82" w:rsidP="00A77C82">
      <w:r>
        <w:t>Upon receipt of a "SIP INVITE request for non-controlling MCVideo function of an MCVideo group" and if a chat group call is already ongoing, the non-controlling MCVideo function of an MCVideo group:</w:t>
      </w:r>
    </w:p>
    <w:p w14:paraId="69239EA5" w14:textId="77777777" w:rsidR="00A77C82" w:rsidRDefault="00A77C82" w:rsidP="00A77C82">
      <w:pPr>
        <w:keepLines/>
        <w:ind w:left="1135" w:hanging="851"/>
      </w:pPr>
      <w:r>
        <w:t>NOTE 1:</w:t>
      </w:r>
      <w:r>
        <w:tab/>
        <w:t>The Contact header field of the SIP INVITE request contains the "isfocus" feature media tag.</w:t>
      </w:r>
    </w:p>
    <w:p w14:paraId="168A1D4D" w14:textId="77777777" w:rsidR="00A77C82" w:rsidRDefault="00A77C82" w:rsidP="00A77C82">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4B92C207" w14:textId="77777777" w:rsidR="00A77C82" w:rsidRDefault="00A77C82" w:rsidP="00A77C82">
      <w:pPr>
        <w:ind w:left="568" w:hanging="284"/>
      </w:pPr>
      <w:r>
        <w:t>2)</w:t>
      </w:r>
      <w:r>
        <w:tab/>
        <w:t>shall reject the SIP request with a SIP 403 (Forbidden) response and not process the remaining steps if:</w:t>
      </w:r>
    </w:p>
    <w:p w14:paraId="582A6314" w14:textId="77777777" w:rsidR="00A77C82" w:rsidRDefault="00A77C82" w:rsidP="00A77C82">
      <w:pPr>
        <w:ind w:left="851" w:hanging="284"/>
      </w:pPr>
      <w:r>
        <w:t>a)</w:t>
      </w:r>
      <w:r>
        <w:tab/>
        <w:t>an Accept-Contact header field does not include the g.3gpp.mcvideo media feature tag; or</w:t>
      </w:r>
    </w:p>
    <w:p w14:paraId="6D27DC9E"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2D4777E2" w14:textId="77777777" w:rsidR="00A77C82" w:rsidRDefault="00A77C82" w:rsidP="00A77C82">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29CEF4E4" w14:textId="77777777" w:rsidR="00A77C82" w:rsidRDefault="00A77C82" w:rsidP="00A77C82">
      <w:pPr>
        <w:ind w:left="568" w:hanging="284"/>
      </w:pPr>
      <w:r>
        <w:t>4)</w:t>
      </w:r>
      <w:r>
        <w:tab/>
        <w:t>shall cache the content of the SIP INVITE request, if received in the Contact header field and if the specific feature tags are supported;</w:t>
      </w:r>
    </w:p>
    <w:p w14:paraId="039595DD"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CA2FA42"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33676795"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20FD7C0C" w14:textId="77777777" w:rsidR="00A77C82" w:rsidRDefault="00A77C82" w:rsidP="00A77C82">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378CA5B0" w14:textId="77777777" w:rsidR="00A77C82" w:rsidRDefault="00A77C82" w:rsidP="00A77C82">
      <w:pPr>
        <w:keepLines/>
        <w:ind w:left="1135" w:hanging="851"/>
      </w:pPr>
      <w:r>
        <w:t>NOTE 2:</w:t>
      </w:r>
      <w:r>
        <w:tab/>
        <w:t xml:space="preserve">Resulting media plane processing is completed before the next step is performed. </w:t>
      </w:r>
    </w:p>
    <w:p w14:paraId="29BD15CC" w14:textId="77777777" w:rsidR="00A77C82" w:rsidRDefault="00A77C82" w:rsidP="00A77C82">
      <w:pPr>
        <w:ind w:left="568" w:hanging="284"/>
      </w:pPr>
      <w:r>
        <w:t>9)</w:t>
      </w:r>
      <w:r>
        <w:tab/>
        <w:t>if the media plane provided information about the current speaker(s), cache the information about the current speaker(s); and</w:t>
      </w:r>
    </w:p>
    <w:p w14:paraId="55FA0A2D" w14:textId="77777777" w:rsidR="00A77C82" w:rsidRDefault="00A77C82" w:rsidP="00A77C82">
      <w:pPr>
        <w:ind w:left="568" w:hanging="284"/>
      </w:pPr>
      <w:r>
        <w:t>10)</w:t>
      </w:r>
      <w:r>
        <w:tab/>
        <w:t>shall send a SIP 200 (OK) response to the controlling MCVideo function according to 3GPP TS 24.229 [</w:t>
      </w:r>
      <w:r>
        <w:rPr>
          <w:lang w:eastAsia="zh-CN"/>
        </w:rPr>
        <w:t>11</w:t>
      </w:r>
      <w:r>
        <w:t>].</w:t>
      </w:r>
    </w:p>
    <w:p w14:paraId="74653CBB" w14:textId="77777777" w:rsidR="00A77C82" w:rsidRDefault="00A77C82" w:rsidP="00A77C82">
      <w:r>
        <w:t>Upon receipt of the SIP ACK request, the non-controlling MCVideo function of an MCVideo group:</w:t>
      </w:r>
    </w:p>
    <w:p w14:paraId="6AD7D0B6" w14:textId="77777777" w:rsidR="00A77C82" w:rsidRDefault="00A77C82" w:rsidP="00A77C82">
      <w:pPr>
        <w:ind w:left="568" w:hanging="284"/>
      </w:pPr>
      <w:r>
        <w:t>1)</w:t>
      </w:r>
      <w:r>
        <w:tab/>
        <w:t>if information about a current speaker(s) is cached:</w:t>
      </w:r>
    </w:p>
    <w:p w14:paraId="746EBCD7" w14:textId="77777777" w:rsidR="00A77C82" w:rsidRDefault="00A77C82" w:rsidP="00A77C82">
      <w:pPr>
        <w:ind w:left="851" w:hanging="284"/>
      </w:pPr>
      <w:r>
        <w:t>a)</w:t>
      </w:r>
      <w:r>
        <w:tab/>
        <w:t>shall generate a SIP INFO request as specified in subclause </w:t>
      </w:r>
      <w:r>
        <w:rPr>
          <w:lang w:eastAsia="zh-CN"/>
        </w:rPr>
        <w:t>x.x.x.x</w:t>
      </w:r>
      <w:r>
        <w:t>; and</w:t>
      </w:r>
    </w:p>
    <w:p w14:paraId="574F8581" w14:textId="77777777" w:rsidR="00A77C82" w:rsidRDefault="00A77C82" w:rsidP="00A77C82">
      <w:pPr>
        <w:ind w:left="851" w:hanging="284"/>
      </w:pPr>
      <w:r>
        <w:t>b)</w:t>
      </w:r>
      <w:r>
        <w:tab/>
        <w:t>shall send the SIP INFO request to the controlling MCVideo function as specified in 3GPP TS 24.229 [</w:t>
      </w:r>
      <w:r>
        <w:rPr>
          <w:lang w:eastAsia="zh-CN"/>
        </w:rPr>
        <w:t>11</w:t>
      </w:r>
      <w:r>
        <w:t>];</w:t>
      </w:r>
    </w:p>
    <w:p w14:paraId="20C19A61" w14:textId="77777777" w:rsidR="00A77C82" w:rsidRDefault="00A77C82" w:rsidP="00A77C82">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3E4C4006" w14:textId="77777777" w:rsidR="00A77C82" w:rsidRDefault="00A77C82" w:rsidP="00A77C82">
      <w:pPr>
        <w:keepLines/>
        <w:ind w:left="1135" w:hanging="851"/>
      </w:pPr>
      <w:r>
        <w:t>Editor's Note:</w:t>
      </w:r>
      <w:r>
        <w:tab/>
        <w:t>the need for these media plane procedures is FFS.</w:t>
      </w:r>
    </w:p>
    <w:p w14:paraId="0E40F648" w14:textId="77777777" w:rsidR="00A77C82" w:rsidRDefault="00A77C82" w:rsidP="00A77C82">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D34E24C" w14:textId="77777777" w:rsidR="00A77C82" w:rsidRDefault="00A77C82" w:rsidP="00A77C82">
      <w:pPr>
        <w:rPr>
          <w:lang w:eastAsia="zh-CN"/>
        </w:rPr>
      </w:pPr>
      <w:r>
        <w:rPr>
          <w:lang w:eastAsia="zh-CN"/>
        </w:rPr>
        <w:t>[TS 24.281, clause 9.2.2.5.1.6]</w:t>
      </w:r>
    </w:p>
    <w:p w14:paraId="20DA7C04" w14:textId="77777777" w:rsidR="00A77C82" w:rsidRDefault="00A77C82" w:rsidP="00A77C82">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78D46969" w14:textId="77777777" w:rsidR="00A77C82" w:rsidRDefault="00A77C82" w:rsidP="00A77C82">
      <w:r>
        <w:t>[TS 24.581, clause 6.2.4.2.2]</w:t>
      </w:r>
    </w:p>
    <w:p w14:paraId="07DCD7AF" w14:textId="77777777" w:rsidR="00A77C82" w:rsidRDefault="00A77C82" w:rsidP="00A77C82">
      <w:r>
        <w:t>When a call is initiated as described in 3GPP TS 24.281 [2], the transmission participant:</w:t>
      </w:r>
    </w:p>
    <w:p w14:paraId="3E4B15D6" w14:textId="77777777" w:rsidR="00A77C82" w:rsidRDefault="00A77C82" w:rsidP="00A77C82">
      <w:pPr>
        <w:ind w:left="568" w:hanging="284"/>
      </w:pPr>
      <w:r>
        <w:t>1.</w:t>
      </w:r>
      <w:r>
        <w:tab/>
        <w:t>shall create an instance of the 'Transmission participant state transition diagram for basic transmission control operation';</w:t>
      </w:r>
    </w:p>
    <w:p w14:paraId="6191949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8FE93F7"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97F312A"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2F8DE835" w14:textId="77777777" w:rsidR="00A77C82" w:rsidRDefault="00A77C82" w:rsidP="00A77C82">
      <w:pPr>
        <w:ind w:left="568" w:hanging="284"/>
      </w:pPr>
      <w:r>
        <w:t>4.</w:t>
      </w:r>
      <w:r>
        <w:tab/>
        <w:t>if for the established MCVideo call the SIP INVITE request is an implicit Transmission request:</w:t>
      </w:r>
    </w:p>
    <w:p w14:paraId="72120BD2" w14:textId="77777777" w:rsidR="00A77C82" w:rsidRDefault="00A77C82" w:rsidP="00A77C82">
      <w:pPr>
        <w:ind w:left="851" w:hanging="284"/>
      </w:pPr>
      <w:r>
        <w:t>a.</w:t>
      </w:r>
      <w:r>
        <w:tab/>
        <w:t>shall start timer T100 (Transmission Request) and initialise counter C100 (Transmission Request) to 1;</w:t>
      </w:r>
    </w:p>
    <w:p w14:paraId="395C7DF0" w14:textId="77777777" w:rsidR="00A77C82" w:rsidRDefault="00A77C82" w:rsidP="00A77C82">
      <w:pPr>
        <w:ind w:left="851" w:hanging="284"/>
      </w:pPr>
      <w:r>
        <w:t>b.</w:t>
      </w:r>
      <w:r>
        <w:tab/>
        <w:t>shall enter the 'U: pending request to transmit' state; and</w:t>
      </w:r>
    </w:p>
    <w:p w14:paraId="2C582366"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C52D745" w14:textId="77777777" w:rsidR="00A77C82" w:rsidRDefault="00A77C82" w:rsidP="00A77C82">
      <w:pPr>
        <w:ind w:left="568" w:hanging="284"/>
      </w:pPr>
      <w:r>
        <w:t>5.</w:t>
      </w:r>
      <w:r>
        <w:tab/>
        <w:t>if the established MCVideo call is a broadcast group call, shall enter the 'U: has permission to transmit' state.</w:t>
      </w:r>
    </w:p>
    <w:p w14:paraId="21195C64"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64FA3880" w14:textId="77777777" w:rsidR="00A77C82" w:rsidRDefault="00A77C82" w:rsidP="00A77C82">
      <w:r>
        <w:t>[TS 24.581, clause 6.3.2.2]</w:t>
      </w:r>
    </w:p>
    <w:p w14:paraId="6E566DF9" w14:textId="77777777" w:rsidR="00A77C82" w:rsidRDefault="00A77C82" w:rsidP="00A77C82">
      <w:r>
        <w:t>When an MCVideo call is established a new instance of the transmission control server state machine for 'general transmission control operation' is created.</w:t>
      </w:r>
    </w:p>
    <w:p w14:paraId="04C5E3BE" w14:textId="77777777" w:rsidR="00A77C82" w:rsidRDefault="00A77C82" w:rsidP="00A77C82">
      <w:r>
        <w:t>For each MCVideo client added to the MCVideo call, a new instance of the transmission control server state machine for 'basic transmission control operation towards the transmission participant' is added.</w:t>
      </w:r>
    </w:p>
    <w:p w14:paraId="36BEB449" w14:textId="77777777" w:rsidR="00A77C82" w:rsidRDefault="00A77C82" w:rsidP="00A77C82">
      <w:r>
        <w:t>If the optional "mc_queueing" feature is supported and has been negotiated as specified in clause 14, the transmission control server could queue the implicit transmission control request for the media-transmission control entity.</w:t>
      </w:r>
    </w:p>
    <w:p w14:paraId="4D171A34" w14:textId="77777777" w:rsidR="00A77C82" w:rsidRDefault="00A77C82" w:rsidP="00A77C82">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0A5513E3" w14:textId="77777777" w:rsidR="00A77C82" w:rsidRDefault="00A77C82" w:rsidP="00A77C82">
      <w:r>
        <w:t>The permission to send media to the inviting MCVideo client due to implicit transmission control request is applicable to both confirmed indication and unconfirmed indication.</w:t>
      </w:r>
    </w:p>
    <w:p w14:paraId="7CE89A84" w14:textId="77777777" w:rsidR="00A77C82" w:rsidRDefault="00A77C82" w:rsidP="00A77C82">
      <w:r>
        <w:t>When the first unconfirmed indication is received from the invited participating MCVideo function (see 3GPP TS 24.281 [2]) the transmission control server optionally can give an early indication to send RTP media packets, to the inviting MCVideo client.</w:t>
      </w:r>
    </w:p>
    <w:p w14:paraId="027CBCDB" w14:textId="77777777" w:rsidR="00A77C82" w:rsidRDefault="00A77C82" w:rsidP="00A77C82">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665DDA0" w14:textId="77777777" w:rsidR="00A77C82" w:rsidRDefault="00A77C82" w:rsidP="00A77C82">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CF40238" w14:textId="77777777" w:rsidR="00A77C82" w:rsidRDefault="00A77C82" w:rsidP="00A77C82">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0805E692" w14:textId="77777777" w:rsidR="00A77C82" w:rsidRDefault="00A77C82" w:rsidP="00A77C82">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56B1727" w14:textId="77777777" w:rsidR="00A77C82" w:rsidRDefault="00A77C82" w:rsidP="00A77C82">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58641B3C" w14:textId="77777777" w:rsidR="00A77C82" w:rsidRDefault="00A77C82" w:rsidP="00A77C82">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1375A2D1" w14:textId="77777777" w:rsidR="00A77C82" w:rsidRDefault="00A77C82" w:rsidP="00A77C82">
      <w:r>
        <w:t>[TS 24.581, clause 6.3.4.4.12]</w:t>
      </w:r>
    </w:p>
    <w:p w14:paraId="22F3F37C"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03D0A16F" w14:textId="77777777" w:rsidR="00A77C82" w:rsidRDefault="00A77C82" w:rsidP="00A77C82">
      <w:pPr>
        <w:ind w:left="568" w:hanging="284"/>
      </w:pPr>
      <w:r>
        <w:t>1.</w:t>
      </w:r>
      <w:r>
        <w:tab/>
        <w:t>if counter Cx (Simultaneous transmission video) has not reached its upper limit:</w:t>
      </w:r>
    </w:p>
    <w:p w14:paraId="75CDDA71" w14:textId="77777777" w:rsidR="00A77C82" w:rsidRDefault="00A77C82" w:rsidP="00A77C82">
      <w:pPr>
        <w:ind w:left="851" w:hanging="284"/>
      </w:pPr>
      <w:r>
        <w:t>a.</w:t>
      </w:r>
      <w:r>
        <w:tab/>
        <w:t>shall perform the actions specified in the subclause 6.3.4.4.2;</w:t>
      </w:r>
    </w:p>
    <w:p w14:paraId="754206F3" w14:textId="77777777" w:rsidR="00A77C82" w:rsidRDefault="00A77C82" w:rsidP="00A77C82">
      <w:pPr>
        <w:ind w:left="568" w:hanging="284"/>
      </w:pPr>
      <w:r>
        <w:t>2.</w:t>
      </w:r>
      <w:r>
        <w:tab/>
        <w:t>if counter Cx (Simultaneous transmission video) has reached its upper limit:</w:t>
      </w:r>
    </w:p>
    <w:p w14:paraId="011199AF"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1B41765D" w14:textId="77777777" w:rsidR="00A77C82" w:rsidRDefault="00A77C82" w:rsidP="00A77C82">
      <w:pPr>
        <w:ind w:left="851" w:hanging="284"/>
      </w:pPr>
      <w:r>
        <w:t>b.</w:t>
      </w:r>
      <w:r>
        <w:tab/>
        <w:t>shall stop timer T4 (Transmission Grant), if running;</w:t>
      </w:r>
    </w:p>
    <w:p w14:paraId="39669292" w14:textId="77777777" w:rsidR="00A77C82" w:rsidRDefault="00A77C82" w:rsidP="00A77C82">
      <w:pPr>
        <w:ind w:left="851" w:hanging="284"/>
      </w:pPr>
      <w:r>
        <w:t>c.</w:t>
      </w:r>
      <w:r>
        <w:tab/>
        <w:t>shall set the Reject Cause field in the Transmission Revoke message to #4 (Media Transmission pre-empted);</w:t>
      </w:r>
    </w:p>
    <w:p w14:paraId="2F11C6A4" w14:textId="77777777" w:rsidR="00A77C82" w:rsidRDefault="00A77C82" w:rsidP="00A77C82">
      <w:pPr>
        <w:ind w:left="851" w:hanging="284"/>
      </w:pPr>
      <w:r>
        <w:t>d.</w:t>
      </w:r>
      <w:r>
        <w:tab/>
        <w:t>shall enter the 'G: pending Transmission Revoke' state as specified in the subclause 6.3.4.5.2;</w:t>
      </w:r>
    </w:p>
    <w:p w14:paraId="57FE4A68"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517966E6"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96D6DB5" w14:textId="77777777" w:rsidR="00A77C82" w:rsidRDefault="00A77C82" w:rsidP="00A77C82">
      <w:pPr>
        <w:ind w:left="1135" w:hanging="284"/>
      </w:pPr>
      <w:r>
        <w:t>i.</w:t>
      </w:r>
      <w:r>
        <w:tab/>
        <w:t>shall include the queue position and transmission priority in the Queue Info field; and</w:t>
      </w:r>
    </w:p>
    <w:p w14:paraId="36167EAA"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1806054B" w14:textId="77777777" w:rsidR="00A77C82" w:rsidRDefault="00A77C82" w:rsidP="00A77C82">
      <w:r>
        <w:t>[TS 24.581, clause 6.3.5.3.9]</w:t>
      </w:r>
    </w:p>
    <w:p w14:paraId="3A05D74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D2182A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599D5CA3" w14:textId="77777777" w:rsidR="00A77C82" w:rsidRDefault="00A77C82" w:rsidP="00A77C82">
      <w:pPr>
        <w:ind w:left="568" w:hanging="284"/>
      </w:pPr>
      <w:r>
        <w:t>2.</w:t>
      </w:r>
      <w:r>
        <w:tab/>
        <w:t>shall remain in the 'U: not permitted and Transmit Idle' state.</w:t>
      </w:r>
    </w:p>
    <w:p w14:paraId="04F7C69D" w14:textId="77777777" w:rsidR="00A77C82" w:rsidRDefault="00A77C82" w:rsidP="00A77C82">
      <w:r>
        <w:t>[TS 24.581, clause 6.3.5.4.8]</w:t>
      </w:r>
    </w:p>
    <w:p w14:paraId="308B3001"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BD6E54"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0C3E6FCD" w14:textId="77777777" w:rsidR="00A77C82" w:rsidRDefault="00A77C82" w:rsidP="00A77C82">
      <w:pPr>
        <w:ind w:left="568" w:hanging="284"/>
      </w:pPr>
      <w:r>
        <w:t>2.</w:t>
      </w:r>
      <w:r>
        <w:tab/>
        <w:t>shall remain in the 'U: not permitted and Transmit Taken' state.</w:t>
      </w:r>
    </w:p>
    <w:p w14:paraId="5253B26F" w14:textId="77777777" w:rsidR="00A77C82" w:rsidRDefault="00A77C82" w:rsidP="00E972B2">
      <w:pPr>
        <w:pStyle w:val="H6"/>
      </w:pPr>
      <w:bookmarkStart w:id="521" w:name="_Toc52787537"/>
      <w:bookmarkStart w:id="522" w:name="_Toc52787718"/>
      <w:bookmarkStart w:id="523" w:name="_Toc75906940"/>
      <w:bookmarkStart w:id="524" w:name="_Toc75907277"/>
      <w:r>
        <w:t>6.1.2.3.3</w:t>
      </w:r>
      <w:r>
        <w:tab/>
        <w:t>Test description</w:t>
      </w:r>
      <w:bookmarkEnd w:id="521"/>
      <w:bookmarkEnd w:id="522"/>
      <w:bookmarkEnd w:id="523"/>
      <w:bookmarkEnd w:id="524"/>
    </w:p>
    <w:p w14:paraId="6FF1378B" w14:textId="77777777" w:rsidR="00A77C82" w:rsidRDefault="00A77C82" w:rsidP="00E972B2">
      <w:pPr>
        <w:pStyle w:val="H6"/>
      </w:pPr>
      <w:r>
        <w:t>6.1.2.3.3.1</w:t>
      </w:r>
      <w:r>
        <w:tab/>
        <w:t>Pre-test conditions</w:t>
      </w:r>
    </w:p>
    <w:p w14:paraId="0E8B421F" w14:textId="77777777" w:rsidR="00812835" w:rsidRDefault="00812835" w:rsidP="00812835">
      <w:pPr>
        <w:pStyle w:val="H6"/>
      </w:pPr>
      <w:r w:rsidRPr="00102CE5">
        <w:t>Test configuration</w:t>
      </w:r>
      <w:r>
        <w:t>:</w:t>
      </w:r>
    </w:p>
    <w:p w14:paraId="0F7453A4" w14:textId="77777777" w:rsidR="00812835" w:rsidRDefault="00812835" w:rsidP="00812835">
      <w:pPr>
        <w:pStyle w:val="B1"/>
      </w:pPr>
      <w:r>
        <w:t>-</w:t>
      </w:r>
      <w:r>
        <w:tab/>
        <w:t>Single cell configuration according to TS 36.579-1 [2] clause 5.2.2.2.1.</w:t>
      </w:r>
    </w:p>
    <w:p w14:paraId="7CB96CC7" w14:textId="77777777" w:rsidR="00812835" w:rsidRDefault="00812835" w:rsidP="00812835">
      <w:pPr>
        <w:pStyle w:val="H6"/>
      </w:pPr>
      <w:r>
        <w:t>Preamble:</w:t>
      </w:r>
    </w:p>
    <w:p w14:paraId="708F02F4" w14:textId="77777777" w:rsidR="00812835" w:rsidRDefault="00812835" w:rsidP="00812835">
      <w:pPr>
        <w:pStyle w:val="B1"/>
      </w:pPr>
      <w:r>
        <w:t>-</w:t>
      </w:r>
      <w:r>
        <w:tab/>
        <w:t>The UE has performed procedure 'Initial registration' as described in TS 36.579-1 [2] clause 5.4.2.</w:t>
      </w:r>
    </w:p>
    <w:p w14:paraId="397143CD" w14:textId="77777777" w:rsidR="00812835" w:rsidRDefault="00812835" w:rsidP="00812835">
      <w:pPr>
        <w:pStyle w:val="B1"/>
      </w:pPr>
      <w:r>
        <w:t>-</w:t>
      </w:r>
      <w:r>
        <w:tab/>
      </w:r>
      <w:r w:rsidRPr="000573F5">
        <w:t>UE States at the end of the preamble</w:t>
      </w:r>
      <w:r>
        <w:t>:</w:t>
      </w:r>
    </w:p>
    <w:p w14:paraId="4942DE5F" w14:textId="77777777" w:rsidR="00812835" w:rsidRDefault="00812835" w:rsidP="00812835">
      <w:pPr>
        <w:pStyle w:val="B1"/>
        <w:ind w:left="852"/>
      </w:pPr>
      <w:r>
        <w:t>-</w:t>
      </w:r>
      <w:r>
        <w:tab/>
        <w:t>The UE is in RRC_IDLE state.</w:t>
      </w:r>
    </w:p>
    <w:p w14:paraId="2559C69E" w14:textId="77777777" w:rsidR="00812835" w:rsidRDefault="00812835" w:rsidP="00812835">
      <w:pPr>
        <w:pStyle w:val="B1"/>
        <w:ind w:left="852"/>
      </w:pPr>
      <w:r>
        <w:t>-</w:t>
      </w:r>
      <w:r>
        <w:tab/>
        <w:t>The client is registered for MCVideo.</w:t>
      </w:r>
    </w:p>
    <w:p w14:paraId="72030A4C" w14:textId="77777777" w:rsidR="00A77C82" w:rsidRDefault="00A77C82" w:rsidP="00E972B2">
      <w:pPr>
        <w:pStyle w:val="H6"/>
      </w:pPr>
      <w:r>
        <w:t>6.1.2.3.3.2</w:t>
      </w:r>
      <w:r>
        <w:tab/>
        <w:t>Test procedure sequence</w:t>
      </w:r>
    </w:p>
    <w:p w14:paraId="79AF0A9B" w14:textId="77777777" w:rsidR="00A77C82" w:rsidRDefault="00A77C82" w:rsidP="00E972B2">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A77C82" w14:paraId="1BEABDB9" w14:textId="77777777" w:rsidTr="00A77C82">
        <w:trPr>
          <w:tblHeader/>
        </w:trPr>
        <w:tc>
          <w:tcPr>
            <w:tcW w:w="648" w:type="dxa"/>
            <w:tcBorders>
              <w:top w:val="single" w:sz="4" w:space="0" w:color="auto"/>
              <w:left w:val="single" w:sz="4" w:space="0" w:color="auto"/>
              <w:bottom w:val="nil"/>
              <w:right w:val="single" w:sz="4" w:space="0" w:color="auto"/>
            </w:tcBorders>
            <w:hideMark/>
          </w:tcPr>
          <w:p w14:paraId="4B36C608"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0F580623"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F02F67"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F574F39"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7386F826" w14:textId="77777777" w:rsidR="00A77C82" w:rsidRDefault="00A77C82" w:rsidP="00E972B2">
            <w:pPr>
              <w:pStyle w:val="TAH"/>
            </w:pPr>
            <w:r>
              <w:t>Verdict</w:t>
            </w:r>
          </w:p>
        </w:tc>
      </w:tr>
      <w:tr w:rsidR="00A77C82" w14:paraId="50935656" w14:textId="77777777" w:rsidTr="00A77C82">
        <w:trPr>
          <w:tblHeader/>
        </w:trPr>
        <w:tc>
          <w:tcPr>
            <w:tcW w:w="648" w:type="dxa"/>
            <w:tcBorders>
              <w:top w:val="nil"/>
              <w:left w:val="single" w:sz="4" w:space="0" w:color="auto"/>
              <w:bottom w:val="single" w:sz="4" w:space="0" w:color="auto"/>
              <w:right w:val="single" w:sz="4" w:space="0" w:color="auto"/>
            </w:tcBorders>
          </w:tcPr>
          <w:p w14:paraId="177D15B0"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4B5AC3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89DC647"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7CC600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8C6B92"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24078C05" w14:textId="77777777" w:rsidR="00A77C82" w:rsidRDefault="00A77C82" w:rsidP="00E972B2">
            <w:pPr>
              <w:pStyle w:val="TAH"/>
            </w:pPr>
          </w:p>
        </w:tc>
      </w:tr>
      <w:tr w:rsidR="00A77C82" w14:paraId="0B07FA5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63F5C3"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78D80F7B" w14:textId="77777777" w:rsidR="00A77C82" w:rsidRDefault="00A77C82" w:rsidP="00E972B2">
            <w:pPr>
              <w:pStyle w:val="TAL"/>
            </w:pPr>
            <w:r>
              <w:t>Make the UE (MCVideo client) request the establishment of a chat group call with implicit transmission request.</w:t>
            </w:r>
          </w:p>
          <w:p w14:paraId="13D6D321"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36E4CC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83C26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EC518DF"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A57F2BD" w14:textId="77777777" w:rsidR="00A77C82" w:rsidRDefault="00A77C82" w:rsidP="00E972B2">
            <w:pPr>
              <w:pStyle w:val="TAC"/>
            </w:pPr>
            <w:r>
              <w:t>-</w:t>
            </w:r>
          </w:p>
        </w:tc>
      </w:tr>
      <w:tr w:rsidR="00A77C82" w14:paraId="41858AE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C1B2ECC"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DF307C" w14:textId="388A24D6"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chat group call with implicit transmission control according to option b,ii of NOTE 1 in TS 36.579.1 [2] Table 5.3B.1.3-1? </w:t>
            </w:r>
          </w:p>
        </w:tc>
        <w:tc>
          <w:tcPr>
            <w:tcW w:w="709" w:type="dxa"/>
            <w:tcBorders>
              <w:top w:val="single" w:sz="4" w:space="0" w:color="auto"/>
              <w:left w:val="single" w:sz="4" w:space="0" w:color="auto"/>
              <w:bottom w:val="single" w:sz="4" w:space="0" w:color="auto"/>
              <w:right w:val="single" w:sz="4" w:space="0" w:color="auto"/>
            </w:tcBorders>
            <w:hideMark/>
          </w:tcPr>
          <w:p w14:paraId="1253DFD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6BFDA7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2C84A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EB00AC" w14:textId="77777777" w:rsidR="00A77C82" w:rsidRDefault="00A77C82" w:rsidP="00E972B2">
            <w:pPr>
              <w:pStyle w:val="TAC"/>
            </w:pPr>
            <w:r>
              <w:t>P</w:t>
            </w:r>
          </w:p>
        </w:tc>
      </w:tr>
      <w:tr w:rsidR="00A77C82" w14:paraId="15FB215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B2E46D0"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795F684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19B3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1CFC1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0FF565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A0481B" w14:textId="77777777" w:rsidR="00A77C82" w:rsidRDefault="00A77C82" w:rsidP="00E972B2">
            <w:pPr>
              <w:pStyle w:val="TAC"/>
            </w:pPr>
            <w:r>
              <w:t>-</w:t>
            </w:r>
          </w:p>
        </w:tc>
      </w:tr>
      <w:tr w:rsidR="00A77C82" w14:paraId="0E2D30A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E3B691D"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283C5B33" w14:textId="77777777" w:rsidR="00A77C82" w:rsidRDefault="00A77C82" w:rsidP="00E972B2">
            <w:pPr>
              <w:pStyle w:val="TAL"/>
            </w:pPr>
            <w:r>
              <w:t>Check: Does the UE (MCVideo client) provide transmission granted notification to the user?</w:t>
            </w:r>
          </w:p>
          <w:p w14:paraId="2E8368F4"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25E1F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F1EAD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CA2BE5"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D02C430" w14:textId="77777777" w:rsidR="00A77C82" w:rsidRDefault="00A77C82" w:rsidP="00E972B2">
            <w:pPr>
              <w:pStyle w:val="TAC"/>
            </w:pPr>
            <w:r>
              <w:t>P</w:t>
            </w:r>
          </w:p>
        </w:tc>
      </w:tr>
      <w:tr w:rsidR="00A77C82" w14:paraId="2A8EDAB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6B0D1AE"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7868FDF0" w14:textId="77777777" w:rsidR="00A77C82" w:rsidRDefault="00A77C82" w:rsidP="00E972B2">
            <w:pPr>
              <w:pStyle w:val="TAL"/>
            </w:pPr>
            <w:r>
              <w:t>Make the UE (MCVideo client) request end of transmission.</w:t>
            </w:r>
          </w:p>
          <w:p w14:paraId="6EE2D89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F9C3B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A46AB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9E7239"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E90F835" w14:textId="77777777" w:rsidR="00A77C82" w:rsidRDefault="00A77C82" w:rsidP="00E972B2">
            <w:pPr>
              <w:pStyle w:val="TAC"/>
            </w:pPr>
            <w:r>
              <w:t>-</w:t>
            </w:r>
          </w:p>
        </w:tc>
      </w:tr>
      <w:tr w:rsidR="00A77C82" w14:paraId="7CE18F0F" w14:textId="77777777" w:rsidTr="00A77C82">
        <w:trPr>
          <w:trHeight w:val="259"/>
        </w:trPr>
        <w:tc>
          <w:tcPr>
            <w:tcW w:w="648" w:type="dxa"/>
            <w:tcBorders>
              <w:top w:val="single" w:sz="4" w:space="0" w:color="auto"/>
              <w:left w:val="single" w:sz="4" w:space="0" w:color="auto"/>
              <w:bottom w:val="single" w:sz="4" w:space="0" w:color="auto"/>
              <w:right w:val="single" w:sz="4" w:space="0" w:color="auto"/>
            </w:tcBorders>
            <w:hideMark/>
          </w:tcPr>
          <w:p w14:paraId="4568EFE0"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65C73EF6" w14:textId="26B40521" w:rsidR="00A77C82" w:rsidRDefault="00A77C82" w:rsidP="00E972B2">
            <w:pPr>
              <w:pStyle w:val="TAL"/>
              <w:rPr>
                <w:rFonts w:cs="Arial"/>
                <w:szCs w:val="18"/>
              </w:rPr>
            </w:pPr>
            <w:r>
              <w:rPr>
                <w:rFonts w:cs="Arial"/>
                <w:szCs w:val="18"/>
              </w:rPr>
              <w:t xml:space="preserve">Check: Does the UE (MCVideo client) </w:t>
            </w:r>
            <w:r>
              <w:t>correctly perform procedure 'MCVideo transmission End Request CO' as described in TS 36.579-1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7C7545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C23F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FC8C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EAEA44B" w14:textId="77777777" w:rsidR="00A77C82" w:rsidRDefault="00A77C82" w:rsidP="00E972B2">
            <w:pPr>
              <w:pStyle w:val="TAC"/>
            </w:pPr>
            <w:r>
              <w:t>P</w:t>
            </w:r>
          </w:p>
        </w:tc>
      </w:tr>
      <w:tr w:rsidR="00A77C82" w14:paraId="2E45868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43A2D07" w14:textId="77777777" w:rsidR="00A77C82" w:rsidRDefault="00A77C82" w:rsidP="00E972B2">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76DE6C09"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DE3974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2F11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C30B2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48E9DB8" w14:textId="77777777" w:rsidR="00A77C82" w:rsidRDefault="00A77C82" w:rsidP="00E972B2">
            <w:pPr>
              <w:pStyle w:val="TAC"/>
            </w:pPr>
            <w:r>
              <w:t>-</w:t>
            </w:r>
          </w:p>
        </w:tc>
      </w:tr>
      <w:tr w:rsidR="00A77C82" w14:paraId="6C3AD17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C474F26" w14:textId="77777777" w:rsidR="00A77C82" w:rsidRDefault="00A77C82" w:rsidP="00E972B2">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16B437AE" w14:textId="63357F3B"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1AC8BDA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20159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3E939F7"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5619916" w14:textId="77777777" w:rsidR="00A77C82" w:rsidRDefault="00A77C82" w:rsidP="00E972B2">
            <w:pPr>
              <w:pStyle w:val="TAC"/>
            </w:pPr>
            <w:r>
              <w:t>P</w:t>
            </w:r>
          </w:p>
        </w:tc>
      </w:tr>
      <w:tr w:rsidR="00A77C82" w14:paraId="6E673AA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8267FF" w14:textId="77777777" w:rsidR="00A77C82" w:rsidRDefault="00A77C82" w:rsidP="00E972B2">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0DC6A1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2DEE6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509B0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B5845F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8005B1" w14:textId="77777777" w:rsidR="00A77C82" w:rsidRDefault="00A77C82" w:rsidP="00E972B2">
            <w:pPr>
              <w:pStyle w:val="TAC"/>
            </w:pPr>
            <w:r>
              <w:t>-</w:t>
            </w:r>
          </w:p>
        </w:tc>
      </w:tr>
      <w:tr w:rsidR="00A77C82" w14:paraId="11E7DDD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942137B"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6F1FE12" w14:textId="165ED5C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CACCEB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C82CB4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BC1364"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2A40C590" w14:textId="77777777" w:rsidR="00A77C82" w:rsidRDefault="00A77C82" w:rsidP="00E972B2">
            <w:pPr>
              <w:pStyle w:val="TAC"/>
            </w:pPr>
            <w:r>
              <w:t>P</w:t>
            </w:r>
          </w:p>
        </w:tc>
      </w:tr>
      <w:tr w:rsidR="00A77C82" w14:paraId="41F58DD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7352665" w14:textId="77777777" w:rsidR="00A77C82" w:rsidRDefault="00A77C82" w:rsidP="00E972B2">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D0E9C2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489452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12DEF5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A4382B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AFB9E53" w14:textId="77777777" w:rsidR="00A77C82" w:rsidRDefault="00A77C82" w:rsidP="00E972B2">
            <w:pPr>
              <w:pStyle w:val="TAC"/>
            </w:pPr>
            <w:r>
              <w:t>-</w:t>
            </w:r>
          </w:p>
        </w:tc>
      </w:tr>
      <w:tr w:rsidR="00A77C82" w14:paraId="41E17AD2"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44EAFEC" w14:textId="77777777" w:rsidR="00A77C82" w:rsidRDefault="00A77C82" w:rsidP="00E972B2">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59BFA329" w14:textId="77777777" w:rsidR="00A77C82" w:rsidRDefault="00A77C82" w:rsidP="00E972B2">
            <w:pPr>
              <w:pStyle w:val="TAL"/>
            </w:pPr>
            <w:r>
              <w:t>Check: Does the UE (MCVideo client) provide receive media success notification to the user?</w:t>
            </w:r>
          </w:p>
          <w:p w14:paraId="27E33F1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3F88EC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18B3D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CF51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D7AFA50" w14:textId="77777777" w:rsidR="00A77C82" w:rsidRDefault="00A77C82" w:rsidP="00E972B2">
            <w:pPr>
              <w:pStyle w:val="TAC"/>
            </w:pPr>
            <w:r>
              <w:t>P</w:t>
            </w:r>
          </w:p>
        </w:tc>
      </w:tr>
      <w:tr w:rsidR="00A77C82" w14:paraId="78EE1F65"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231A721" w14:textId="77777777" w:rsidR="00A77C82" w:rsidRDefault="00A77C82" w:rsidP="00E972B2">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45E5527D" w14:textId="4F3BD084"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99A536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7ED75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18B3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7B2943F" w14:textId="77777777" w:rsidR="00A77C82" w:rsidRDefault="00A77C82" w:rsidP="00E972B2">
            <w:pPr>
              <w:pStyle w:val="TAC"/>
            </w:pPr>
            <w:r>
              <w:t>P</w:t>
            </w:r>
          </w:p>
        </w:tc>
      </w:tr>
      <w:tr w:rsidR="00A77C82" w14:paraId="7806D6D7" w14:textId="77777777" w:rsidTr="00A77C82">
        <w:trPr>
          <w:trHeight w:val="845"/>
        </w:trPr>
        <w:tc>
          <w:tcPr>
            <w:tcW w:w="648" w:type="dxa"/>
            <w:tcBorders>
              <w:top w:val="single" w:sz="4" w:space="0" w:color="auto"/>
              <w:left w:val="single" w:sz="4" w:space="0" w:color="auto"/>
              <w:bottom w:val="single" w:sz="4" w:space="0" w:color="auto"/>
              <w:right w:val="single" w:sz="4" w:space="0" w:color="auto"/>
            </w:tcBorders>
            <w:hideMark/>
          </w:tcPr>
          <w:p w14:paraId="62375A6E" w14:textId="77777777" w:rsidR="00A77C82" w:rsidRDefault="00A77C82" w:rsidP="00E972B2">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009507CE" w14:textId="44BB2BA6"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7059152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8D05D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1259638"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A00B404" w14:textId="77777777" w:rsidR="00A77C82" w:rsidRDefault="00A77C82" w:rsidP="00E972B2">
            <w:pPr>
              <w:pStyle w:val="TAC"/>
            </w:pPr>
            <w:r>
              <w:t>P</w:t>
            </w:r>
          </w:p>
        </w:tc>
      </w:tr>
      <w:tr w:rsidR="00A77C82" w14:paraId="3511EE0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96CEAB2" w14:textId="77777777" w:rsidR="00A77C82" w:rsidRDefault="00A77C82" w:rsidP="00E972B2">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22747A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98926D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DA433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60C80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EE57DA5" w14:textId="77777777" w:rsidR="00A77C82" w:rsidRDefault="00A77C82" w:rsidP="00E972B2">
            <w:pPr>
              <w:pStyle w:val="TAC"/>
            </w:pPr>
            <w:r>
              <w:t>-</w:t>
            </w:r>
          </w:p>
        </w:tc>
      </w:tr>
      <w:tr w:rsidR="00A77C82" w14:paraId="6DA7E02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BE50FCF" w14:textId="77777777" w:rsidR="00A77C82" w:rsidRDefault="00A77C82" w:rsidP="00E972B2">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6D9C3171" w14:textId="5B86550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C21B39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F26A5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E73D77"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32DC33D" w14:textId="77777777" w:rsidR="00A77C82" w:rsidRDefault="00A77C82" w:rsidP="00E972B2">
            <w:pPr>
              <w:pStyle w:val="TAC"/>
            </w:pPr>
            <w:r>
              <w:t>P</w:t>
            </w:r>
          </w:p>
        </w:tc>
      </w:tr>
      <w:tr w:rsidR="00A77C82" w14:paraId="228E2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C4F7F67" w14:textId="77777777" w:rsidR="00A77C82" w:rsidRDefault="00A77C82" w:rsidP="00E972B2">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70D76BA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349F2B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EFF7B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FF270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885768" w14:textId="77777777" w:rsidR="00A77C82" w:rsidRDefault="00A77C82" w:rsidP="00E972B2">
            <w:pPr>
              <w:pStyle w:val="TAC"/>
            </w:pPr>
            <w:r>
              <w:t>-</w:t>
            </w:r>
          </w:p>
        </w:tc>
      </w:tr>
      <w:tr w:rsidR="00A77C82" w14:paraId="79F7CCC8"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3B7E831" w14:textId="77777777" w:rsidR="00A77C82" w:rsidRDefault="00A77C82" w:rsidP="00E972B2">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1538B41" w14:textId="77777777" w:rsidR="00A77C82" w:rsidRDefault="00A77C82" w:rsidP="00E972B2">
            <w:pPr>
              <w:pStyle w:val="TAL"/>
            </w:pPr>
            <w:r>
              <w:t>Check: Does the UE (MCVideo client) provide receive media success notification to the user?</w:t>
            </w:r>
          </w:p>
          <w:p w14:paraId="7D11DBD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12C56F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D1066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4BF963"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2AB2003" w14:textId="77777777" w:rsidR="00A77C82" w:rsidRDefault="00A77C82" w:rsidP="00E972B2">
            <w:pPr>
              <w:pStyle w:val="TAC"/>
            </w:pPr>
            <w:r>
              <w:t>P</w:t>
            </w:r>
          </w:p>
        </w:tc>
      </w:tr>
      <w:tr w:rsidR="00A77C82" w14:paraId="7BC1834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2780F9E" w14:textId="77777777" w:rsidR="00A77C82" w:rsidRDefault="00A77C82" w:rsidP="00E972B2">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42FBEDA6" w14:textId="4B78993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55D8DD8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BB8922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CB24B9"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64CCF81" w14:textId="77777777" w:rsidR="00A77C82" w:rsidRDefault="00A77C82" w:rsidP="00E972B2">
            <w:pPr>
              <w:pStyle w:val="TAC"/>
            </w:pPr>
            <w:r>
              <w:t>P</w:t>
            </w:r>
          </w:p>
        </w:tc>
      </w:tr>
      <w:tr w:rsidR="00A77C82" w14:paraId="7C9809D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D5CE33" w14:textId="77777777" w:rsidR="00A77C82" w:rsidRDefault="00A77C82" w:rsidP="00E972B2">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2A54562B" w14:textId="6C9B1BF0"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007A68B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101E0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5DD64E"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6F33DD6" w14:textId="77777777" w:rsidR="00A77C82" w:rsidRDefault="00A77C82" w:rsidP="00E972B2">
            <w:pPr>
              <w:pStyle w:val="TAC"/>
            </w:pPr>
            <w:r>
              <w:t>P</w:t>
            </w:r>
          </w:p>
        </w:tc>
      </w:tr>
      <w:tr w:rsidR="00A77C82" w14:paraId="09895AE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FBF5C4B" w14:textId="77777777" w:rsidR="00A77C82" w:rsidRDefault="00A77C82" w:rsidP="00E972B2">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1B44909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06B1D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560B5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DC96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E24EC48" w14:textId="77777777" w:rsidR="00A77C82" w:rsidRDefault="00A77C82" w:rsidP="00E972B2">
            <w:pPr>
              <w:pStyle w:val="TAC"/>
            </w:pPr>
            <w:r>
              <w:t>-</w:t>
            </w:r>
          </w:p>
        </w:tc>
      </w:tr>
      <w:tr w:rsidR="00A77C82" w14:paraId="73CBA6E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571141A" w14:textId="77777777" w:rsidR="00A77C82" w:rsidRDefault="00A77C82" w:rsidP="00E972B2">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0E1D0E87" w14:textId="158BA62C"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BC305D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C4F1A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77BC55"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D80DDDA" w14:textId="77777777" w:rsidR="00A77C82" w:rsidRDefault="00A77C82" w:rsidP="00E972B2">
            <w:pPr>
              <w:pStyle w:val="TAC"/>
            </w:pPr>
            <w:r>
              <w:t>P</w:t>
            </w:r>
          </w:p>
        </w:tc>
      </w:tr>
      <w:tr w:rsidR="00A77C82" w14:paraId="25C6415C"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F8473" w14:textId="77777777" w:rsidR="00A77C82" w:rsidRDefault="00A77C82" w:rsidP="00E972B2">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42190C0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5EEBFE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45FC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EF1E2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07EA67F" w14:textId="77777777" w:rsidR="00A77C82" w:rsidRDefault="00A77C82" w:rsidP="00E972B2">
            <w:pPr>
              <w:pStyle w:val="TAC"/>
            </w:pPr>
            <w:r>
              <w:t>-</w:t>
            </w:r>
          </w:p>
        </w:tc>
      </w:tr>
      <w:tr w:rsidR="00A77C82" w14:paraId="704421B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C63D7D" w14:textId="77777777" w:rsidR="00A77C82" w:rsidRDefault="00A77C82" w:rsidP="00E972B2">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6D31C0CB" w14:textId="77777777" w:rsidR="00A77C82" w:rsidRDefault="00A77C82" w:rsidP="00E972B2">
            <w:pPr>
              <w:pStyle w:val="TAL"/>
            </w:pPr>
            <w:r>
              <w:t>Check: Does the UE (MCVideo client) provide receive media success notification to the user?</w:t>
            </w:r>
          </w:p>
          <w:p w14:paraId="28BE2A8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2723D6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AA99B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D8FB7F"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934F913" w14:textId="77777777" w:rsidR="00A77C82" w:rsidRDefault="00A77C82" w:rsidP="00E972B2">
            <w:pPr>
              <w:pStyle w:val="TAC"/>
            </w:pPr>
            <w:r>
              <w:t>P</w:t>
            </w:r>
          </w:p>
        </w:tc>
      </w:tr>
      <w:tr w:rsidR="00A77C82" w14:paraId="7216DA0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0CF800C" w14:textId="77777777" w:rsidR="00A77C82" w:rsidRDefault="00A77C82" w:rsidP="00E972B2">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336FEFF4" w14:textId="2972B3B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85521D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FC49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253BFC"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67ADA55" w14:textId="77777777" w:rsidR="00A77C82" w:rsidRDefault="00A77C82" w:rsidP="00E972B2">
            <w:pPr>
              <w:pStyle w:val="TAC"/>
            </w:pPr>
            <w:r>
              <w:t>P</w:t>
            </w:r>
          </w:p>
        </w:tc>
      </w:tr>
      <w:tr w:rsidR="00A77C82" w14:paraId="6D67BC8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1B725A4" w14:textId="77777777" w:rsidR="00A77C82" w:rsidRDefault="00A77C82" w:rsidP="00E972B2">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1A2C0263" w14:textId="30642847"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56442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59994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9F6E9"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0621260" w14:textId="77777777" w:rsidR="00A77C82" w:rsidRDefault="00A77C82" w:rsidP="00E972B2">
            <w:pPr>
              <w:pStyle w:val="TAC"/>
            </w:pPr>
            <w:r>
              <w:t>P</w:t>
            </w:r>
          </w:p>
        </w:tc>
      </w:tr>
      <w:tr w:rsidR="00A77C82" w14:paraId="34BE9BC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B83DBE" w14:textId="77777777" w:rsidR="00A77C82" w:rsidRDefault="00A77C82" w:rsidP="00E972B2">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1A256C9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C3395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7B94B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04658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B8B9D9" w14:textId="77777777" w:rsidR="00A77C82" w:rsidRDefault="00A77C82" w:rsidP="00E972B2">
            <w:pPr>
              <w:pStyle w:val="TAC"/>
            </w:pPr>
            <w:r>
              <w:t>-</w:t>
            </w:r>
          </w:p>
        </w:tc>
      </w:tr>
      <w:tr w:rsidR="00A77C82" w14:paraId="4E636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F6A7131" w14:textId="77777777" w:rsidR="00A77C82" w:rsidRDefault="00A77C82" w:rsidP="00E972B2">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0185271E" w14:textId="0D69EE4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6C3A53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AFEDF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4940C0"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145D0AD" w14:textId="77777777" w:rsidR="00A77C82" w:rsidRDefault="00A77C82" w:rsidP="00E972B2">
            <w:pPr>
              <w:pStyle w:val="TAC"/>
            </w:pPr>
            <w:r>
              <w:t>P</w:t>
            </w:r>
          </w:p>
        </w:tc>
      </w:tr>
      <w:tr w:rsidR="00A77C82" w14:paraId="23EC28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7B04530" w14:textId="77777777" w:rsidR="00A77C82" w:rsidRDefault="00A77C82" w:rsidP="00E972B2">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205B393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6AE2F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62D56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A22F41"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05FBB219" w14:textId="77777777" w:rsidR="00A77C82" w:rsidRDefault="00A77C82" w:rsidP="00E972B2">
            <w:pPr>
              <w:pStyle w:val="TAC"/>
            </w:pPr>
            <w:r>
              <w:t>P</w:t>
            </w:r>
          </w:p>
        </w:tc>
      </w:tr>
      <w:tr w:rsidR="00A77C82" w14:paraId="4EC4E7C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5DF36CD" w14:textId="77777777" w:rsidR="00A77C82" w:rsidRDefault="00A77C82" w:rsidP="00E972B2">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4F46248C" w14:textId="77777777" w:rsidR="00A77C82" w:rsidRDefault="00A77C82" w:rsidP="00E972B2">
            <w:pPr>
              <w:pStyle w:val="TAL"/>
            </w:pPr>
            <w:r>
              <w:t>Check: Does the UE (MCVideo client) provide receive media success notification to the user?</w:t>
            </w:r>
          </w:p>
          <w:p w14:paraId="50F4F30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01C9AD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46D7D5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6DDB14"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C7A66C2" w14:textId="77777777" w:rsidR="00A77C82" w:rsidRDefault="00A77C82" w:rsidP="00E972B2">
            <w:pPr>
              <w:pStyle w:val="TAC"/>
            </w:pPr>
            <w:r>
              <w:t>P</w:t>
            </w:r>
          </w:p>
        </w:tc>
      </w:tr>
      <w:tr w:rsidR="00A77C82" w14:paraId="5BF98BC8" w14:textId="77777777" w:rsidTr="00A77C82">
        <w:trPr>
          <w:trHeight w:val="323"/>
        </w:trPr>
        <w:tc>
          <w:tcPr>
            <w:tcW w:w="648" w:type="dxa"/>
            <w:tcBorders>
              <w:top w:val="single" w:sz="4" w:space="0" w:color="auto"/>
              <w:left w:val="single" w:sz="4" w:space="0" w:color="auto"/>
              <w:bottom w:val="single" w:sz="4" w:space="0" w:color="auto"/>
              <w:right w:val="single" w:sz="4" w:space="0" w:color="auto"/>
            </w:tcBorders>
            <w:hideMark/>
          </w:tcPr>
          <w:p w14:paraId="72FDC70A" w14:textId="77777777" w:rsidR="00A77C82" w:rsidRDefault="00A77C82" w:rsidP="00E972B2">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0CC9B87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1B705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51356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7B73E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198469" w14:textId="77777777" w:rsidR="00A77C82" w:rsidRDefault="00A77C82" w:rsidP="00E972B2">
            <w:pPr>
              <w:pStyle w:val="TAC"/>
            </w:pPr>
            <w:r>
              <w:t>-</w:t>
            </w:r>
          </w:p>
        </w:tc>
      </w:tr>
      <w:tr w:rsidR="00A77C82" w14:paraId="1B050756"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0F74571E" w14:textId="77777777" w:rsidR="00A77C82" w:rsidRDefault="00A77C82" w:rsidP="00E972B2">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7D3EDD1B" w14:textId="77777777" w:rsidR="00A77C82" w:rsidRDefault="00A77C82" w:rsidP="00E972B2">
            <w:pPr>
              <w:pStyle w:val="TAL"/>
            </w:pPr>
            <w:r>
              <w:t>Make the UE (MCVideo client) release the call.</w:t>
            </w:r>
          </w:p>
          <w:p w14:paraId="6FB55263"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A268A4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94092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2F256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BBE320" w14:textId="77777777" w:rsidR="00A77C82" w:rsidRDefault="00A77C82" w:rsidP="00E972B2">
            <w:pPr>
              <w:pStyle w:val="TAC"/>
            </w:pPr>
            <w:r>
              <w:t>-</w:t>
            </w:r>
          </w:p>
        </w:tc>
      </w:tr>
      <w:tr w:rsidR="00A77C82" w14:paraId="405FBFED"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2AF73760" w14:textId="77777777" w:rsidR="00A77C82" w:rsidRDefault="00A77C82" w:rsidP="00E972B2">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69141C23" w14:textId="33E611E0"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p>
        </w:tc>
        <w:tc>
          <w:tcPr>
            <w:tcW w:w="709" w:type="dxa"/>
            <w:tcBorders>
              <w:top w:val="single" w:sz="4" w:space="0" w:color="auto"/>
              <w:left w:val="single" w:sz="4" w:space="0" w:color="auto"/>
              <w:bottom w:val="single" w:sz="4" w:space="0" w:color="auto"/>
              <w:right w:val="single" w:sz="4" w:space="0" w:color="auto"/>
            </w:tcBorders>
            <w:hideMark/>
          </w:tcPr>
          <w:p w14:paraId="438868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272EC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3AFF8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F6AD44E" w14:textId="77777777" w:rsidR="00A77C82" w:rsidRDefault="00A77C82" w:rsidP="00E972B2">
            <w:pPr>
              <w:pStyle w:val="TAC"/>
            </w:pPr>
            <w:r>
              <w:t>P</w:t>
            </w:r>
          </w:p>
        </w:tc>
      </w:tr>
      <w:tr w:rsidR="00A77C82" w14:paraId="15E3FF33"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3452D039" w14:textId="77777777" w:rsidR="00A77C82" w:rsidRDefault="00A77C82" w:rsidP="00E972B2">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680AEE7A" w14:textId="5D609AD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66B9B0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92669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1B001EA"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5846241B" w14:textId="77777777" w:rsidR="00A77C82" w:rsidRDefault="00A77C82" w:rsidP="00E972B2">
            <w:pPr>
              <w:pStyle w:val="TAC"/>
            </w:pPr>
            <w:r>
              <w:t>P</w:t>
            </w:r>
          </w:p>
        </w:tc>
      </w:tr>
      <w:tr w:rsidR="00A77C82" w14:paraId="35184DC1"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1F468" w14:textId="77777777" w:rsidR="00A77C82" w:rsidRDefault="00A77C82" w:rsidP="00E972B2">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39CA32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FCF74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A758C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05990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CD1129" w14:textId="77777777" w:rsidR="00A77C82" w:rsidRDefault="00A77C82" w:rsidP="00E972B2">
            <w:pPr>
              <w:pStyle w:val="TAC"/>
            </w:pPr>
            <w:r>
              <w:t>-</w:t>
            </w:r>
          </w:p>
        </w:tc>
      </w:tr>
      <w:tr w:rsidR="00A77C82" w14:paraId="3C3F59B7"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006BA255" w14:textId="5E20992C" w:rsidR="00A77C82" w:rsidRDefault="00A77C82" w:rsidP="00E972B2">
            <w:pPr>
              <w:pStyle w:val="TAN"/>
            </w:pPr>
            <w:r>
              <w:t>NOTE 1: This is expected to be done via a suitable implementation dependent MMI.</w:t>
            </w:r>
          </w:p>
        </w:tc>
      </w:tr>
    </w:tbl>
    <w:p w14:paraId="65619C38" w14:textId="77777777" w:rsidR="00A77C82" w:rsidRDefault="00A77C82" w:rsidP="00A77C82"/>
    <w:p w14:paraId="6CB2F45F" w14:textId="77777777" w:rsidR="00A77C82" w:rsidRDefault="00A77C82" w:rsidP="00E972B2">
      <w:pPr>
        <w:pStyle w:val="H6"/>
      </w:pPr>
      <w:r>
        <w:t>6.1.2.3.3.3</w:t>
      </w:r>
      <w:r>
        <w:tab/>
        <w:t>Specific message contents</w:t>
      </w:r>
    </w:p>
    <w:p w14:paraId="2855CD29" w14:textId="77777777" w:rsidR="00A77C82" w:rsidRDefault="00A77C82" w:rsidP="00E972B2">
      <w:pPr>
        <w:pStyle w:val="TH"/>
      </w:pPr>
      <w:r>
        <w:t>Table 6.1.2.3.3.3-1: SIP INVITE from the UE (Step 2, Table 6.1.2.3.3.2-1;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A77C82" w14:paraId="35EDE1D6" w14:textId="77777777" w:rsidTr="00A77C82">
        <w:tc>
          <w:tcPr>
            <w:tcW w:w="9634" w:type="dxa"/>
            <w:gridSpan w:val="5"/>
            <w:tcBorders>
              <w:top w:val="single" w:sz="4" w:space="0" w:color="auto"/>
              <w:left w:val="single" w:sz="4" w:space="0" w:color="auto"/>
              <w:bottom w:val="single" w:sz="4" w:space="0" w:color="auto"/>
              <w:right w:val="single" w:sz="4" w:space="0" w:color="auto"/>
            </w:tcBorders>
            <w:hideMark/>
          </w:tcPr>
          <w:p w14:paraId="7EAC600D" w14:textId="77777777" w:rsidR="00A77C82" w:rsidRDefault="00A77C82" w:rsidP="00E972B2">
            <w:pPr>
              <w:pStyle w:val="TAL"/>
            </w:pPr>
            <w:r>
              <w:t>Derivation Path: TS 36.579-1 [2], Table 5.5.2.5.1-1</w:t>
            </w:r>
          </w:p>
        </w:tc>
      </w:tr>
      <w:tr w:rsidR="00A77C82" w14:paraId="18ED1260"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1FDA630" w14:textId="77777777" w:rsidR="00A77C82" w:rsidRDefault="00A77C82" w:rsidP="00E972B2">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7ADD31F0" w14:textId="77777777" w:rsidR="00A77C82" w:rsidRDefault="00A77C82" w:rsidP="00E972B2">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12D1AE5E" w14:textId="77777777" w:rsidR="00A77C82" w:rsidRDefault="00A77C82" w:rsidP="00E972B2">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111AFF07" w14:textId="77777777" w:rsidR="00A77C82" w:rsidRDefault="00A77C82" w:rsidP="00E972B2">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53B66FD5" w14:textId="77777777" w:rsidR="00A77C82" w:rsidRDefault="00A77C82" w:rsidP="00E972B2">
            <w:pPr>
              <w:pStyle w:val="TAH"/>
            </w:pPr>
            <w:r>
              <w:t>Condition</w:t>
            </w:r>
          </w:p>
        </w:tc>
      </w:tr>
      <w:tr w:rsidR="00A77C82" w14:paraId="76DFD1F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59E6B81A" w14:textId="77777777" w:rsidR="00A77C82" w:rsidRPr="00A77C82" w:rsidRDefault="00A77C82" w:rsidP="00E972B2">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0331A560"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tcPr>
          <w:p w14:paraId="22A204E1"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3CA1FDA3"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D8C3527" w14:textId="77777777" w:rsidR="00A77C82" w:rsidRDefault="00A77C82" w:rsidP="00E972B2">
            <w:pPr>
              <w:pStyle w:val="TAL"/>
            </w:pPr>
          </w:p>
        </w:tc>
      </w:tr>
      <w:tr w:rsidR="00A77C82" w14:paraId="150F36B2"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386BE6F" w14:textId="77777777" w:rsidR="00A77C82" w:rsidRDefault="00A77C82" w:rsidP="00E972B2">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634469BC"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2994117" w14:textId="77777777" w:rsidR="00A77C82" w:rsidRPr="00A77C82" w:rsidRDefault="00A77C82" w:rsidP="00E972B2">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5C62E97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9A47451" w14:textId="77777777" w:rsidR="00A77C82" w:rsidRDefault="00A77C82" w:rsidP="00E972B2">
            <w:pPr>
              <w:pStyle w:val="TAL"/>
            </w:pPr>
          </w:p>
        </w:tc>
      </w:tr>
      <w:tr w:rsidR="00A77C82" w14:paraId="7ED7340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03B21A64" w14:textId="77777777" w:rsidR="00A77C82" w:rsidRDefault="00A77C82" w:rsidP="00E972B2">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62AB2BFE" w14:textId="77777777" w:rsidR="00A77C82" w:rsidRDefault="00A77C82" w:rsidP="00E972B2">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BC39BEB"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7A416EB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B427033" w14:textId="77777777" w:rsidR="00A77C82" w:rsidRDefault="00A77C82" w:rsidP="00E972B2">
            <w:pPr>
              <w:pStyle w:val="TAL"/>
            </w:pPr>
          </w:p>
        </w:tc>
      </w:tr>
      <w:tr w:rsidR="00A77C82" w14:paraId="57507DA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20F513FE" w14:textId="77777777" w:rsidR="00A77C82" w:rsidRDefault="00A77C82" w:rsidP="00E972B2">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750CCA84"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06C22297" w14:textId="23A104E1" w:rsidR="00A77C82" w:rsidRPr="00A77C82" w:rsidRDefault="00A77C82" w:rsidP="00E972B2">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60B5BF6A"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77D2711" w14:textId="77777777" w:rsidR="00A77C82" w:rsidRDefault="00A77C82" w:rsidP="00E972B2">
            <w:pPr>
              <w:pStyle w:val="TAL"/>
            </w:pPr>
          </w:p>
        </w:tc>
      </w:tr>
      <w:tr w:rsidR="00A77C82" w14:paraId="2821421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45F2797E" w14:textId="77777777" w:rsidR="00A77C82" w:rsidRDefault="00A77C82" w:rsidP="00E972B2">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22BA53A" w14:textId="77777777" w:rsidR="00A77C82" w:rsidRDefault="00A77C82" w:rsidP="00E972B2">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5F6E5C5D"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27DA41C4"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B19CED9" w14:textId="77777777" w:rsidR="00A77C82" w:rsidRDefault="00A77C82" w:rsidP="00E972B2">
            <w:pPr>
              <w:pStyle w:val="TAL"/>
            </w:pPr>
          </w:p>
        </w:tc>
      </w:tr>
    </w:tbl>
    <w:p w14:paraId="1EF10529" w14:textId="77777777" w:rsidR="00A77C82" w:rsidRDefault="00A77C82" w:rsidP="00A77C82"/>
    <w:p w14:paraId="1F5FAE18" w14:textId="77777777" w:rsidR="00A77C82" w:rsidRDefault="00A77C82" w:rsidP="00E972B2">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430BA93"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4A68B09" w14:textId="77777777" w:rsidR="00A77C82" w:rsidRDefault="00A77C82" w:rsidP="00E972B2">
            <w:pPr>
              <w:pStyle w:val="TAL"/>
            </w:pPr>
            <w:r>
              <w:t>Derivation Path: TS 36.579-1 [2], Table 5.5.3.1.1-2, condition INITIAL_SDP_OFFER, IMPLICIT_GRANT_REQUESTED</w:t>
            </w:r>
          </w:p>
        </w:tc>
      </w:tr>
    </w:tbl>
    <w:p w14:paraId="0C727F3C" w14:textId="77777777" w:rsidR="00A77C82" w:rsidRDefault="00A77C82" w:rsidP="00A77C82"/>
    <w:p w14:paraId="1F87CE95" w14:textId="77777777" w:rsidR="00A77C82" w:rsidRDefault="00A77C82" w:rsidP="00E972B2">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0847625"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380CDCEE" w14:textId="3492EE63" w:rsidR="00A77C82" w:rsidRDefault="00A77C82" w:rsidP="00E972B2">
            <w:pPr>
              <w:pStyle w:val="TAL"/>
            </w:pPr>
            <w:r>
              <w:t>Derivation Path: TS 36.579-1 [2], Table 5.5.3.2.1-2, condition CHAT-GROUP-CALL</w:t>
            </w:r>
            <w:r>
              <w:rPr>
                <w:color w:val="000000"/>
              </w:rPr>
              <w:t>, INVITE_REFER</w:t>
            </w:r>
          </w:p>
        </w:tc>
      </w:tr>
    </w:tbl>
    <w:p w14:paraId="54B5418E" w14:textId="77777777" w:rsidR="00A77C82" w:rsidRDefault="00A77C82" w:rsidP="00A77C82"/>
    <w:p w14:paraId="48A0D5CD" w14:textId="77777777" w:rsidR="00A77C82" w:rsidRDefault="00A77C82" w:rsidP="00E972B2">
      <w:pPr>
        <w:pStyle w:val="TH"/>
      </w:pPr>
      <w:r>
        <w:t>Table 6.1.2.3.3.3-3: SIP 200 (OK) from the SS (Step 2, Table 6.1.2.3.3.2-1;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2C4975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3704EB" w14:textId="77777777" w:rsidR="00A77C82" w:rsidRDefault="00A77C82" w:rsidP="00E972B2">
            <w:pPr>
              <w:pStyle w:val="TAL"/>
            </w:pPr>
            <w:r>
              <w:t>Derivation Path: TS 36.579-1 [2], Table 5.5.2.17.1.2-1, condition INVITE-RSP</w:t>
            </w:r>
          </w:p>
        </w:tc>
      </w:tr>
      <w:tr w:rsidR="00A77C82" w14:paraId="573D9FD7"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6AEEDAFD" w14:textId="77777777" w:rsidR="00A77C82" w:rsidRDefault="00A77C82" w:rsidP="00E972B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541BD0" w14:textId="77777777" w:rsidR="00A77C82" w:rsidRDefault="00A77C82" w:rsidP="00E972B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DBBD6CC" w14:textId="77777777" w:rsidR="00A77C82" w:rsidRDefault="00A77C82" w:rsidP="00E972B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2A2C40F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C49964" w14:textId="77777777" w:rsidR="00A77C82" w:rsidRDefault="00A77C82" w:rsidP="00E972B2">
            <w:pPr>
              <w:pStyle w:val="TAH"/>
            </w:pPr>
            <w:r>
              <w:t>Condition</w:t>
            </w:r>
          </w:p>
        </w:tc>
      </w:tr>
      <w:tr w:rsidR="00A77C82" w14:paraId="1E9D4240"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7229E786" w14:textId="77777777" w:rsidR="00A77C82" w:rsidRPr="00A77C82" w:rsidRDefault="00A77C82" w:rsidP="00E972B2">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4CA3F983" w14:textId="77777777" w:rsidR="00A77C82" w:rsidRDefault="00A77C82" w:rsidP="00E972B2">
            <w:pPr>
              <w:pStyle w:val="TAL"/>
            </w:pPr>
          </w:p>
        </w:tc>
        <w:tc>
          <w:tcPr>
            <w:tcW w:w="2187" w:type="dxa"/>
            <w:tcBorders>
              <w:top w:val="single" w:sz="4" w:space="0" w:color="auto"/>
              <w:left w:val="single" w:sz="4" w:space="0" w:color="auto"/>
              <w:bottom w:val="single" w:sz="4" w:space="0" w:color="auto"/>
              <w:right w:val="single" w:sz="4" w:space="0" w:color="auto"/>
            </w:tcBorders>
          </w:tcPr>
          <w:p w14:paraId="49A7FDE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4CC4E65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C5FD90" w14:textId="77777777" w:rsidR="00A77C82" w:rsidRDefault="00A77C82" w:rsidP="00E972B2">
            <w:pPr>
              <w:pStyle w:val="TAL"/>
            </w:pPr>
          </w:p>
        </w:tc>
      </w:tr>
      <w:tr w:rsidR="00A77C82" w14:paraId="37A5CFF6"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120348ED" w14:textId="77777777" w:rsidR="00A77C82" w:rsidRDefault="00A77C82" w:rsidP="00E972B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115E01" w14:textId="77777777" w:rsidR="00A77C82" w:rsidRDefault="00A77C82" w:rsidP="00E972B2">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6C4FFEC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53EE6E9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155D36" w14:textId="77777777" w:rsidR="00A77C82" w:rsidRDefault="00A77C82" w:rsidP="00E972B2">
            <w:pPr>
              <w:pStyle w:val="TAL"/>
            </w:pPr>
          </w:p>
        </w:tc>
      </w:tr>
    </w:tbl>
    <w:p w14:paraId="6F27E735" w14:textId="77777777" w:rsidR="00A77C82" w:rsidRDefault="00A77C82" w:rsidP="00A77C82"/>
    <w:p w14:paraId="68DDCA19" w14:textId="77777777" w:rsidR="00A77C82" w:rsidRDefault="00A77C82" w:rsidP="00E972B2">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B66E44"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F9F0603" w14:textId="77777777" w:rsidR="00A77C82" w:rsidRDefault="00A77C82" w:rsidP="00E972B2">
            <w:pPr>
              <w:pStyle w:val="TAL"/>
            </w:pPr>
            <w:r>
              <w:t>Derivation Path: TS 36.579-1 [2], Table 5.5.3.1.2-2, condition SDP_ANSWER, IMPLICIT_GRANT_REQUESTED</w:t>
            </w:r>
          </w:p>
        </w:tc>
      </w:tr>
    </w:tbl>
    <w:p w14:paraId="1BB103FE" w14:textId="77777777" w:rsidR="00A77C82" w:rsidRDefault="00A77C82" w:rsidP="00A77C82"/>
    <w:p w14:paraId="70F2E037" w14:textId="77777777" w:rsidR="00A77C82" w:rsidRDefault="00A77C82" w:rsidP="00E972B2">
      <w:pPr>
        <w:pStyle w:val="TH"/>
      </w:pPr>
      <w:r>
        <w:t>Table 6.1.2.3.3.3-4..7: Void</w:t>
      </w:r>
    </w:p>
    <w:p w14:paraId="30909FFB" w14:textId="77777777" w:rsidR="00A77C82" w:rsidRDefault="00A77C82" w:rsidP="00E972B2">
      <w:pPr>
        <w:pStyle w:val="TH"/>
      </w:pPr>
      <w:r>
        <w:t>Table 6.1.2.3.3.3-8: SIP INVITE from the SS (Step 12,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2D7400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7563FB8" w14:textId="77777777" w:rsidR="00A77C82" w:rsidRDefault="00A77C82" w:rsidP="00E972B2">
            <w:pPr>
              <w:pStyle w:val="TAL"/>
            </w:pPr>
            <w:r>
              <w:t>Derivation Path: TS 36.579-1</w:t>
            </w:r>
            <w:r>
              <w:rPr>
                <w:color w:val="000000"/>
              </w:rPr>
              <w:t xml:space="preserve"> [2]</w:t>
            </w:r>
            <w:r>
              <w:t>, Table 5.5.2.5.2-1, condition re_INVITE, MO_CALL</w:t>
            </w:r>
          </w:p>
        </w:tc>
      </w:tr>
      <w:tr w:rsidR="00A77C82" w14:paraId="36164E4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6BFF94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CADD2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921EA5"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AE69B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81B9B01" w14:textId="77777777" w:rsidR="00A77C82" w:rsidRDefault="00A77C82" w:rsidP="00E972B2">
            <w:pPr>
              <w:pStyle w:val="TAH"/>
            </w:pPr>
            <w:r>
              <w:t>Condition</w:t>
            </w:r>
          </w:p>
        </w:tc>
      </w:tr>
      <w:tr w:rsidR="00A77C82" w14:paraId="6566027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C6D11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512A0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2C5A5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35ECBB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BA5544" w14:textId="77777777" w:rsidR="00A77C82" w:rsidRDefault="00A77C82" w:rsidP="00E972B2">
            <w:pPr>
              <w:pStyle w:val="TAL"/>
            </w:pPr>
          </w:p>
        </w:tc>
      </w:tr>
      <w:tr w:rsidR="00A77C82" w14:paraId="5ADC34C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5799DAC"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A28E6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3EB54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8BC475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0AC961" w14:textId="77777777" w:rsidR="00A77C82" w:rsidRDefault="00A77C82" w:rsidP="00E972B2">
            <w:pPr>
              <w:pStyle w:val="TAL"/>
            </w:pPr>
          </w:p>
        </w:tc>
      </w:tr>
      <w:tr w:rsidR="00A77C82" w14:paraId="4BC748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CE09186"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E3BB179"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3314491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450B4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CDF89B" w14:textId="77777777" w:rsidR="00A77C82" w:rsidRDefault="00A77C82" w:rsidP="00E972B2">
            <w:pPr>
              <w:pStyle w:val="TAL"/>
            </w:pPr>
          </w:p>
        </w:tc>
      </w:tr>
      <w:tr w:rsidR="00A77C82" w14:paraId="4DBB7BF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312EB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DA35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42E4C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B4FCDE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23DD" w14:textId="77777777" w:rsidR="00A77C82" w:rsidRDefault="00A77C82" w:rsidP="00E972B2">
            <w:pPr>
              <w:pStyle w:val="TAL"/>
            </w:pPr>
          </w:p>
        </w:tc>
      </w:tr>
      <w:tr w:rsidR="00A77C82" w14:paraId="5E6D870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8EE8A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7F29AE" w14:textId="77777777" w:rsidR="00A77C82" w:rsidRDefault="00A77C82" w:rsidP="00E972B2">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66EACB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EE58EC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7A42007" w14:textId="77777777" w:rsidR="00A77C82" w:rsidRDefault="00A77C82" w:rsidP="00E972B2">
            <w:pPr>
              <w:pStyle w:val="TAL"/>
            </w:pPr>
          </w:p>
        </w:tc>
      </w:tr>
    </w:tbl>
    <w:p w14:paraId="2AE30E1C" w14:textId="77777777" w:rsidR="00A77C82" w:rsidRDefault="00A77C82" w:rsidP="00A77C82"/>
    <w:p w14:paraId="63A122D5" w14:textId="77777777" w:rsidR="00A77C82" w:rsidRDefault="00A77C82" w:rsidP="00E972B2">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1B80507"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7C23D57" w14:textId="77777777" w:rsidR="00A77C82" w:rsidRDefault="00A77C82" w:rsidP="00E972B2">
            <w:pPr>
              <w:pStyle w:val="TAL"/>
            </w:pPr>
            <w:r>
              <w:t>Derivation Path: TS 36.579-1 [2], Table 5.5.3.1.2-2, condition SDP_OFFER</w:t>
            </w:r>
          </w:p>
        </w:tc>
      </w:tr>
    </w:tbl>
    <w:p w14:paraId="7BA5AFE3" w14:textId="77777777" w:rsidR="00A77C82" w:rsidRDefault="00A77C82" w:rsidP="00A77C82"/>
    <w:p w14:paraId="1E598935" w14:textId="77777777" w:rsidR="00A77C82" w:rsidRDefault="00A77C82" w:rsidP="00E972B2">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2BAACBF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BF185E6" w14:textId="6016C63C" w:rsidR="00A77C82" w:rsidRDefault="00A77C82" w:rsidP="00E972B2">
            <w:pPr>
              <w:pStyle w:val="TAL"/>
            </w:pPr>
            <w:r>
              <w:t>Derivation Path: TS 36.579-1 [2], Table 5.5.3.2.2-2, condition CHAT-GROUP-CALL, EMERGENCY-CALL</w:t>
            </w:r>
          </w:p>
        </w:tc>
      </w:tr>
    </w:tbl>
    <w:p w14:paraId="526026BD" w14:textId="77777777" w:rsidR="00A77C82" w:rsidRDefault="00A77C82" w:rsidP="00A77C82"/>
    <w:p w14:paraId="4DBAF03C" w14:textId="77777777" w:rsidR="00A77C82" w:rsidRDefault="00A77C82" w:rsidP="00E972B2">
      <w:pPr>
        <w:pStyle w:val="TH"/>
      </w:pPr>
      <w:r>
        <w:t>Table 6.1.2.3.3.3-10: SIP 200 (OK) from the UE (Step</w:t>
      </w:r>
      <w:r w:rsidRPr="00A77C82">
        <w:t>s</w:t>
      </w:r>
      <w:r>
        <w:t xml:space="preserve"> 12, 22, 32, 42, Table 6.1.2.3.3.2-1;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A77C82" w14:paraId="4A65105A"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9F03E4" w14:textId="77777777" w:rsidR="00A77C82" w:rsidRDefault="00A77C82" w:rsidP="00E972B2">
            <w:pPr>
              <w:pStyle w:val="TAL"/>
            </w:pPr>
            <w:r>
              <w:t>Derivation Path: TS 36.579-1 [2], Table 5.5.2.17.1.1-1, condition INVITE-RSP</w:t>
            </w:r>
          </w:p>
        </w:tc>
      </w:tr>
      <w:tr w:rsidR="00A77C82" w14:paraId="20C754B3"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22313453" w14:textId="77777777" w:rsidR="00A77C82" w:rsidRDefault="00A77C82" w:rsidP="00E972B2">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4B10FA5" w14:textId="77777777" w:rsidR="00A77C82" w:rsidRDefault="00A77C82" w:rsidP="00E972B2">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27B20F53" w14:textId="77777777" w:rsidR="00A77C82" w:rsidRDefault="00A77C82" w:rsidP="00E972B2">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7502A995" w14:textId="77777777" w:rsidR="00A77C82" w:rsidRDefault="00A77C82" w:rsidP="00E972B2">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0230AF72" w14:textId="77777777" w:rsidR="00A77C82" w:rsidRDefault="00A77C82" w:rsidP="00E972B2">
            <w:pPr>
              <w:pStyle w:val="TAH"/>
            </w:pPr>
            <w:r>
              <w:t>Condition</w:t>
            </w:r>
          </w:p>
        </w:tc>
      </w:tr>
      <w:tr w:rsidR="00A77C82" w14:paraId="128838B6"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1A0917EC" w14:textId="77777777" w:rsidR="00A77C82" w:rsidRPr="00E51017" w:rsidRDefault="00A77C82" w:rsidP="00E972B2">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69E76863"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tcPr>
          <w:p w14:paraId="6D9C8BE2"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29AF48DA"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48A8E77" w14:textId="77777777" w:rsidR="00A77C82" w:rsidRDefault="00A77C82" w:rsidP="00E972B2">
            <w:pPr>
              <w:pStyle w:val="TAL"/>
            </w:pPr>
          </w:p>
        </w:tc>
      </w:tr>
      <w:tr w:rsidR="00A77C82" w14:paraId="193A8D8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EF44A8E"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4CDCD20C"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4E72F37F" w14:textId="77777777" w:rsidR="00A77C82" w:rsidRPr="00A77C82" w:rsidRDefault="00A77C82" w:rsidP="00E972B2">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2AF42083"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28FFF1A" w14:textId="77777777" w:rsidR="00A77C82" w:rsidRDefault="00A77C82" w:rsidP="00E972B2">
            <w:pPr>
              <w:pStyle w:val="TAL"/>
            </w:pPr>
          </w:p>
        </w:tc>
      </w:tr>
      <w:tr w:rsidR="00A77C82" w14:paraId="3EACAAFA"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653F191" w14:textId="77777777" w:rsidR="00A77C82" w:rsidRDefault="00A77C82" w:rsidP="00E972B2">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0D67481B" w14:textId="77777777" w:rsidR="00A77C82" w:rsidRDefault="00A77C82" w:rsidP="00E972B2">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E45F42C"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6CB516F2"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A3E2F62" w14:textId="77777777" w:rsidR="00A77C82" w:rsidRDefault="00A77C82" w:rsidP="00E972B2">
            <w:pPr>
              <w:pStyle w:val="TAL"/>
            </w:pPr>
          </w:p>
        </w:tc>
      </w:tr>
      <w:tr w:rsidR="00A77C82" w14:paraId="2F411D3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12813B6"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7988ED41"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502C30A" w14:textId="77777777" w:rsidR="00A77C82" w:rsidRPr="00A77C82" w:rsidRDefault="00A77C82" w:rsidP="00E972B2">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6010F5B"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11B6DCCB" w14:textId="77777777" w:rsidR="00A77C82" w:rsidRDefault="00A77C82" w:rsidP="00E972B2">
            <w:pPr>
              <w:pStyle w:val="TAL"/>
            </w:pPr>
          </w:p>
        </w:tc>
      </w:tr>
      <w:tr w:rsidR="00A77C82" w14:paraId="49A8E629"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700A3C57" w14:textId="77777777" w:rsidR="00A77C82" w:rsidRPr="00E51017" w:rsidRDefault="00A77C82" w:rsidP="00E972B2">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3B9B763" w14:textId="77777777" w:rsidR="00A77C82" w:rsidRDefault="00A77C82" w:rsidP="00E972B2">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16BD2C75"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725F2FA9"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8B45836" w14:textId="77777777" w:rsidR="00A77C82" w:rsidRDefault="00A77C82" w:rsidP="00E972B2">
            <w:pPr>
              <w:pStyle w:val="TAL"/>
            </w:pPr>
          </w:p>
        </w:tc>
      </w:tr>
    </w:tbl>
    <w:p w14:paraId="6F9284DD" w14:textId="77777777" w:rsidR="00A77C82" w:rsidRDefault="00A77C82" w:rsidP="00A77C82"/>
    <w:p w14:paraId="6300078C" w14:textId="77777777" w:rsidR="00A77C82" w:rsidRDefault="00A77C82" w:rsidP="00E972B2">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6D5D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32E6A0B" w14:textId="77777777" w:rsidR="00A77C82" w:rsidRDefault="00A77C82" w:rsidP="00E972B2">
            <w:pPr>
              <w:pStyle w:val="TAL"/>
            </w:pPr>
            <w:r>
              <w:t>Derivation Path: TS 36.579-1 [2], Table 5.5.3.1.1-2, condition SDP_ANSWER</w:t>
            </w:r>
          </w:p>
        </w:tc>
      </w:tr>
    </w:tbl>
    <w:p w14:paraId="7966EC53" w14:textId="77777777" w:rsidR="00A77C82" w:rsidRDefault="00A77C82" w:rsidP="00A77C82"/>
    <w:p w14:paraId="7C852E26" w14:textId="77777777" w:rsidR="00A77C82" w:rsidRDefault="00A77C82" w:rsidP="00E972B2">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1A55CA6"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1C486DB4" w14:textId="2EE7EF0A" w:rsidR="00A77C82" w:rsidRDefault="00A77C82" w:rsidP="00E972B2">
            <w:pPr>
              <w:pStyle w:val="TAL"/>
            </w:pPr>
            <w:r>
              <w:t>Derivation Path: TS 36.579-1 [2], Table 5.5.3.2.1-2, condition INVITE-RSP</w:t>
            </w:r>
          </w:p>
        </w:tc>
      </w:tr>
    </w:tbl>
    <w:p w14:paraId="5FE00001" w14:textId="77777777" w:rsidR="00A77C82" w:rsidRDefault="00A77C82" w:rsidP="00A77C82"/>
    <w:p w14:paraId="2F6D0CF1" w14:textId="77777777" w:rsidR="00A77C82" w:rsidRDefault="00A77C82" w:rsidP="00E972B2">
      <w:pPr>
        <w:pStyle w:val="TH"/>
      </w:pPr>
      <w:r>
        <w:t>Table 6.1.2.3.3.3-11A: Media Transmission Notification from the SS (Step 16,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11E6B1D"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5964695" w14:textId="77777777" w:rsidR="00A77C82" w:rsidRDefault="00A77C82" w:rsidP="00E972B2">
            <w:pPr>
              <w:pStyle w:val="TAL"/>
            </w:pPr>
            <w:r>
              <w:t>Derivation Path: TS 36.579-1 [2], Table 5.5.11.2.7-1, condition EMERGENCY-CALL</w:t>
            </w:r>
          </w:p>
        </w:tc>
      </w:tr>
    </w:tbl>
    <w:p w14:paraId="37001F16" w14:textId="77777777" w:rsidR="00A77C82" w:rsidRDefault="00A77C82" w:rsidP="00A77C82"/>
    <w:p w14:paraId="1AB56A08" w14:textId="77777777" w:rsidR="00A77C82" w:rsidRDefault="00A77C82" w:rsidP="00E972B2">
      <w:pPr>
        <w:pStyle w:val="TH"/>
      </w:pPr>
      <w:r>
        <w:t xml:space="preserve">Table 6.1.2.3.3.3-11B: Transmission Idle from the SS (Step 21A,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0FAB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CB182FB" w14:textId="77777777" w:rsidR="00A77C82" w:rsidRDefault="00A77C82" w:rsidP="00E972B2">
            <w:pPr>
              <w:pStyle w:val="TAL"/>
            </w:pPr>
            <w:r>
              <w:t>Derivation Path: TS 36.579-1 [2], Table 5.5.11.2.16-1, condition EMERGENCY-CALL</w:t>
            </w:r>
          </w:p>
        </w:tc>
      </w:tr>
    </w:tbl>
    <w:p w14:paraId="2DF2B302" w14:textId="77777777" w:rsidR="00A77C82" w:rsidRDefault="00A77C82" w:rsidP="00A77C82">
      <w:pPr>
        <w:rPr>
          <w:color w:val="000000"/>
        </w:rPr>
      </w:pPr>
    </w:p>
    <w:p w14:paraId="52CA0D7F" w14:textId="77777777" w:rsidR="00A77C82" w:rsidRDefault="00A77C82" w:rsidP="00E972B2">
      <w:pPr>
        <w:pStyle w:val="TH"/>
      </w:pPr>
      <w:r>
        <w:t>Table 6.1.2.3.3.3-12..13: Void</w:t>
      </w:r>
    </w:p>
    <w:p w14:paraId="2C74A834" w14:textId="12CA2116" w:rsidR="00A77C82" w:rsidRDefault="00A77C82" w:rsidP="00E972B2">
      <w:pPr>
        <w:pStyle w:val="TH"/>
      </w:pPr>
      <w:r>
        <w:t>Table 6.1.2.3.3.3-14: SIP INVITE from the SS (Step 22,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DDD5EEE"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26593A2" w14:textId="77777777" w:rsidR="00A77C82" w:rsidRDefault="00A77C82" w:rsidP="00E972B2">
            <w:pPr>
              <w:pStyle w:val="TAL"/>
            </w:pPr>
            <w:r>
              <w:t>Derivation Path: TS 36.579-1 [2], Table 5.5.2.5.2-1, condition re_INVITE, MO_CALL</w:t>
            </w:r>
          </w:p>
        </w:tc>
      </w:tr>
      <w:tr w:rsidR="00A77C82" w14:paraId="5391C48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08FA954"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5FBF53"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3BBBC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9EA4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1862C4" w14:textId="77777777" w:rsidR="00A77C82" w:rsidRDefault="00A77C82" w:rsidP="00E972B2">
            <w:pPr>
              <w:pStyle w:val="TAH"/>
            </w:pPr>
            <w:r>
              <w:t>Condition</w:t>
            </w:r>
          </w:p>
        </w:tc>
      </w:tr>
      <w:tr w:rsidR="00A77C82" w14:paraId="7386F65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A2C77C3"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FB20B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B232B7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F47D21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53B657" w14:textId="77777777" w:rsidR="00A77C82" w:rsidRDefault="00A77C82" w:rsidP="00E972B2">
            <w:pPr>
              <w:pStyle w:val="TAL"/>
            </w:pPr>
          </w:p>
        </w:tc>
      </w:tr>
      <w:tr w:rsidR="00A77C82" w14:paraId="22AB644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A5D73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EA1B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EB4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F1ABF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5DF5CD" w14:textId="77777777" w:rsidR="00A77C82" w:rsidRDefault="00A77C82" w:rsidP="00E972B2">
            <w:pPr>
              <w:pStyle w:val="TAL"/>
            </w:pPr>
          </w:p>
        </w:tc>
      </w:tr>
      <w:tr w:rsidR="00A77C82" w14:paraId="4FEE0A0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43206F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E41835A"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258DCD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61C6F4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E5F4D2" w14:textId="77777777" w:rsidR="00A77C82" w:rsidRDefault="00A77C82" w:rsidP="00E972B2">
            <w:pPr>
              <w:pStyle w:val="TAL"/>
            </w:pPr>
          </w:p>
        </w:tc>
      </w:tr>
      <w:tr w:rsidR="00A77C82" w14:paraId="640BDAD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A04BF4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2A30B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B284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F642EA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5EFC8E" w14:textId="77777777" w:rsidR="00A77C82" w:rsidRDefault="00A77C82" w:rsidP="00E972B2">
            <w:pPr>
              <w:pStyle w:val="TAL"/>
            </w:pPr>
          </w:p>
        </w:tc>
      </w:tr>
      <w:tr w:rsidR="00A77C82" w14:paraId="0705A86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5D6F1F9"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0DBA12" w14:textId="77777777" w:rsidR="00A77C82" w:rsidRDefault="00A77C82" w:rsidP="00E972B2">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33A80B7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CDE18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550C797" w14:textId="77777777" w:rsidR="00A77C82" w:rsidRDefault="00A77C82" w:rsidP="00E972B2">
            <w:pPr>
              <w:pStyle w:val="TAL"/>
            </w:pPr>
          </w:p>
        </w:tc>
      </w:tr>
    </w:tbl>
    <w:p w14:paraId="7F1A21E6" w14:textId="77777777" w:rsidR="00A77C82" w:rsidRDefault="00A77C82" w:rsidP="00A77C82">
      <w:pPr>
        <w:keepNext/>
        <w:widowControl w:val="0"/>
      </w:pPr>
    </w:p>
    <w:p w14:paraId="28937462" w14:textId="77777777" w:rsidR="00A77C82" w:rsidRDefault="00A77C82" w:rsidP="00E972B2">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4E32217B"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BE4A8F2" w14:textId="6ADEED7F" w:rsidR="00A77C82" w:rsidRDefault="00A77C82" w:rsidP="00E972B2">
            <w:pPr>
              <w:pStyle w:val="TAL"/>
            </w:pPr>
            <w:r>
              <w:t>Derivation Path: TS 36.579-1 [2], Table 5.5.3.2.2-2, condition CHAT-GROUP-CALL</w:t>
            </w:r>
          </w:p>
        </w:tc>
      </w:tr>
      <w:tr w:rsidR="00A77C82" w14:paraId="0F117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3B562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651AA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BBE4C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B45D43B"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0EBBF2A" w14:textId="77777777" w:rsidR="00A77C82" w:rsidRDefault="00A77C82" w:rsidP="00E972B2">
            <w:pPr>
              <w:pStyle w:val="TAH"/>
            </w:pPr>
            <w:r>
              <w:t>Condition</w:t>
            </w:r>
          </w:p>
        </w:tc>
      </w:tr>
      <w:tr w:rsidR="00A77C82" w14:paraId="574BCFF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43286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471D0B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D61838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00AE7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1B078" w14:textId="77777777" w:rsidR="00A77C82" w:rsidRDefault="00A77C82" w:rsidP="00E972B2">
            <w:pPr>
              <w:pStyle w:val="TAL"/>
            </w:pPr>
          </w:p>
        </w:tc>
      </w:tr>
      <w:tr w:rsidR="00A77C82" w14:paraId="13BC55D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27752C4"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AED69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6BFB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596C65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441A94" w14:textId="77777777" w:rsidR="00A77C82" w:rsidRDefault="00A77C82" w:rsidP="00E972B2">
            <w:pPr>
              <w:pStyle w:val="TAL"/>
            </w:pPr>
          </w:p>
        </w:tc>
      </w:tr>
      <w:tr w:rsidR="00A77C82" w14:paraId="17E5CEB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B36DEAB"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30928BA" w14:textId="054A0339"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16C42E8"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4FA8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5B321" w14:textId="77777777" w:rsidR="00A77C82" w:rsidRDefault="00A77C82" w:rsidP="00E972B2">
            <w:pPr>
              <w:pStyle w:val="TAL"/>
            </w:pPr>
          </w:p>
        </w:tc>
      </w:tr>
      <w:tr w:rsidR="00A77C82" w14:paraId="433F967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7C7CC"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4F8D958" w14:textId="036A4C58" w:rsidR="00A77C82" w:rsidRDefault="00A77C82" w:rsidP="00E972B2">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9B6BE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2BA747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3736A" w14:textId="77777777" w:rsidR="00A77C82" w:rsidRDefault="00A77C82" w:rsidP="00E972B2">
            <w:pPr>
              <w:pStyle w:val="TAL"/>
            </w:pPr>
          </w:p>
        </w:tc>
      </w:tr>
    </w:tbl>
    <w:p w14:paraId="797BBE06" w14:textId="77777777" w:rsidR="00A77C82" w:rsidRDefault="00A77C82" w:rsidP="00A77C82">
      <w:pPr>
        <w:keepNext/>
        <w:widowControl w:val="0"/>
      </w:pPr>
    </w:p>
    <w:p w14:paraId="1B35DCE0" w14:textId="77777777" w:rsidR="00A77C82" w:rsidRDefault="00A77C82" w:rsidP="00E972B2">
      <w:pPr>
        <w:pStyle w:val="TH"/>
      </w:pPr>
      <w:r>
        <w:t>Table 6.1.2.3.3.3-16: SIP INVITE from the SS (Step 32,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EDDE07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C67380A" w14:textId="77777777" w:rsidR="00A77C82" w:rsidRDefault="00A77C82" w:rsidP="00E972B2">
            <w:pPr>
              <w:pStyle w:val="TAL"/>
            </w:pPr>
            <w:r>
              <w:t>Derivation Path: TS 36.579-1 [2], Table 5.5.2.5.2-1, condition re_INVITE, MO_CALL</w:t>
            </w:r>
          </w:p>
        </w:tc>
      </w:tr>
      <w:tr w:rsidR="00A77C82" w14:paraId="7427D3B7"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0F88FB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AD531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87DE2"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BE1FE4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E3AB19" w14:textId="77777777" w:rsidR="00A77C82" w:rsidRDefault="00A77C82" w:rsidP="00E972B2">
            <w:pPr>
              <w:pStyle w:val="TAH"/>
            </w:pPr>
            <w:r>
              <w:t>Condition</w:t>
            </w:r>
          </w:p>
        </w:tc>
      </w:tr>
      <w:tr w:rsidR="00A77C82" w14:paraId="5EFD20B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6F21A9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0F266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E50221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33892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B8B54" w14:textId="77777777" w:rsidR="00A77C82" w:rsidRDefault="00A77C82" w:rsidP="00E972B2">
            <w:pPr>
              <w:pStyle w:val="TAL"/>
            </w:pPr>
          </w:p>
        </w:tc>
      </w:tr>
      <w:tr w:rsidR="00A77C82" w14:paraId="3A7E83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FDD92A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0000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21D49C8"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8A45D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A64A55" w14:textId="77777777" w:rsidR="00A77C82" w:rsidRDefault="00A77C82" w:rsidP="00E972B2">
            <w:pPr>
              <w:pStyle w:val="TAL"/>
            </w:pPr>
          </w:p>
        </w:tc>
      </w:tr>
      <w:tr w:rsidR="00A77C82" w14:paraId="28C4A8E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2908982"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DF7FB46"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D6F65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582902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E14298" w14:textId="77777777" w:rsidR="00A77C82" w:rsidRDefault="00A77C82" w:rsidP="00E972B2">
            <w:pPr>
              <w:pStyle w:val="TAL"/>
            </w:pPr>
          </w:p>
        </w:tc>
      </w:tr>
      <w:tr w:rsidR="00A77C82" w14:paraId="59CC39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9128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BFE4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AAF06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D5923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6DF96" w14:textId="77777777" w:rsidR="00A77C82" w:rsidRDefault="00A77C82" w:rsidP="00E972B2">
            <w:pPr>
              <w:pStyle w:val="TAL"/>
            </w:pPr>
          </w:p>
        </w:tc>
      </w:tr>
      <w:tr w:rsidR="00A77C82" w14:paraId="3A46E7E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BE7D6B"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8DE1875" w14:textId="77777777" w:rsidR="00A77C82" w:rsidRDefault="00A77C82" w:rsidP="00E972B2">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0B5D2F4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0EA6F9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CC69B77" w14:textId="77777777" w:rsidR="00A77C82" w:rsidRDefault="00A77C82" w:rsidP="00E972B2">
            <w:pPr>
              <w:pStyle w:val="TAL"/>
            </w:pPr>
          </w:p>
        </w:tc>
      </w:tr>
    </w:tbl>
    <w:p w14:paraId="4D3AF07E" w14:textId="77777777" w:rsidR="00A77C82" w:rsidRDefault="00A77C82" w:rsidP="00A77C82">
      <w:pPr>
        <w:keepNext/>
        <w:widowControl w:val="0"/>
      </w:pPr>
    </w:p>
    <w:p w14:paraId="6928E35E" w14:textId="77777777" w:rsidR="00A77C82" w:rsidRDefault="00A77C82" w:rsidP="00E972B2">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5C9F42C"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60A785EE" w14:textId="29D152AE" w:rsidR="00A77C82" w:rsidRDefault="00A77C82" w:rsidP="00E972B2">
            <w:pPr>
              <w:pStyle w:val="TAL"/>
            </w:pPr>
            <w:r>
              <w:t>Derivation Path: TS 36.579-1 [2], Table 5.5.3.2.2-2, condition CHAT-GROUP-CALL, IMMPERIL-CALL</w:t>
            </w:r>
          </w:p>
        </w:tc>
      </w:tr>
    </w:tbl>
    <w:p w14:paraId="7FA9075C" w14:textId="77777777" w:rsidR="00A77C82" w:rsidRDefault="00A77C82" w:rsidP="00A77C82">
      <w:pPr>
        <w:keepNext/>
        <w:widowControl w:val="0"/>
      </w:pPr>
    </w:p>
    <w:p w14:paraId="128C4A4A" w14:textId="77777777" w:rsidR="00A77C82" w:rsidRDefault="00A77C82" w:rsidP="00E972B2">
      <w:pPr>
        <w:pStyle w:val="TH"/>
      </w:pPr>
      <w:r>
        <w:t>Table 6.1.2.3.3.3-17A: Media Transmission Notification from the SS (Step 36,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1EAE975"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2B0AA1B8" w14:textId="77777777" w:rsidR="00A77C82" w:rsidRDefault="00A77C82" w:rsidP="00E972B2">
            <w:pPr>
              <w:pStyle w:val="TAL"/>
            </w:pPr>
            <w:r>
              <w:t>Derivation Path: TS 36.579-1 [2], Table 5.5.11.2.7-1, condition IMMPERIL-CALL</w:t>
            </w:r>
          </w:p>
        </w:tc>
      </w:tr>
    </w:tbl>
    <w:p w14:paraId="3C0B10A2" w14:textId="77777777" w:rsidR="00A77C82" w:rsidRDefault="00A77C82" w:rsidP="00A77C82"/>
    <w:p w14:paraId="0F89FC9C" w14:textId="77777777" w:rsidR="00A77C82" w:rsidRDefault="00A77C82" w:rsidP="00E972B2">
      <w:pPr>
        <w:pStyle w:val="TH"/>
      </w:pPr>
      <w:r>
        <w:t xml:space="preserve">Table 6.1.2.3.3.3-17B: Transmission Idle from the SS (Step 41A,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69FF9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BAC9369" w14:textId="77777777" w:rsidR="00A77C82" w:rsidRDefault="00A77C82" w:rsidP="00E972B2">
            <w:pPr>
              <w:pStyle w:val="TAL"/>
            </w:pPr>
            <w:r>
              <w:t>Derivation Path: TS 36.579-1 [2], Table 5.5.11.2.16-1, condition IMMPERIL-CALL</w:t>
            </w:r>
          </w:p>
        </w:tc>
      </w:tr>
    </w:tbl>
    <w:p w14:paraId="2232074D" w14:textId="77777777" w:rsidR="00A77C82" w:rsidRDefault="00A77C82" w:rsidP="00A77C82">
      <w:pPr>
        <w:rPr>
          <w:color w:val="000000"/>
        </w:rPr>
      </w:pPr>
    </w:p>
    <w:p w14:paraId="744EC9DF" w14:textId="77777777" w:rsidR="00A77C82" w:rsidRDefault="00A77C82" w:rsidP="00E972B2">
      <w:pPr>
        <w:pStyle w:val="TH"/>
      </w:pPr>
      <w:r>
        <w:t>Table 6.1.2.3.3.3-18..19: Void</w:t>
      </w:r>
    </w:p>
    <w:p w14:paraId="0DA352FF" w14:textId="5E5DA597" w:rsidR="00A77C82" w:rsidRDefault="00A77C82" w:rsidP="00E972B2">
      <w:pPr>
        <w:pStyle w:val="TH"/>
      </w:pPr>
      <w:r>
        <w:t>Table 6.1.2.3.3.3-20: SIP INVITE from the SS (Step 42,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1C6D193"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DB3B22A" w14:textId="77777777" w:rsidR="00A77C82" w:rsidRDefault="00A77C82" w:rsidP="00E972B2">
            <w:pPr>
              <w:pStyle w:val="TAL"/>
            </w:pPr>
            <w:r>
              <w:t>Derivation Path: TS 36.579-1 [2], Table 5.5.2.5.2-1, condition re_INVITE, MO_CALL</w:t>
            </w:r>
          </w:p>
        </w:tc>
      </w:tr>
      <w:tr w:rsidR="00A77C82" w14:paraId="36B264E8"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629F7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8D42E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B4C3C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6C4AC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21DA792" w14:textId="77777777" w:rsidR="00A77C82" w:rsidRDefault="00A77C82" w:rsidP="00E972B2">
            <w:pPr>
              <w:pStyle w:val="TAH"/>
            </w:pPr>
            <w:r>
              <w:t>Condition</w:t>
            </w:r>
          </w:p>
        </w:tc>
      </w:tr>
      <w:tr w:rsidR="00A77C82" w14:paraId="6FDD094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4D5DC1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B6946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3EE5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6C12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121C86" w14:textId="77777777" w:rsidR="00A77C82" w:rsidRDefault="00A77C82" w:rsidP="00E972B2">
            <w:pPr>
              <w:pStyle w:val="TAL"/>
            </w:pPr>
          </w:p>
        </w:tc>
      </w:tr>
      <w:tr w:rsidR="00A77C82" w14:paraId="6C6B0B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DBA0FBD"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FA6D7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34599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20F9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D11A8" w14:textId="77777777" w:rsidR="00A77C82" w:rsidRDefault="00A77C82" w:rsidP="00E972B2">
            <w:pPr>
              <w:pStyle w:val="TAL"/>
            </w:pPr>
          </w:p>
        </w:tc>
      </w:tr>
      <w:tr w:rsidR="00A77C82" w14:paraId="5E43B9E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1AD1761"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866BFE0"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8DBD3D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45A7BF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5216DB" w14:textId="77777777" w:rsidR="00A77C82" w:rsidRDefault="00A77C82" w:rsidP="00E972B2">
            <w:pPr>
              <w:pStyle w:val="TAL"/>
            </w:pPr>
          </w:p>
        </w:tc>
      </w:tr>
      <w:tr w:rsidR="00A77C82" w14:paraId="209141F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3EE35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4BBC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C4911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3FF0A6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3FE718" w14:textId="77777777" w:rsidR="00A77C82" w:rsidRDefault="00A77C82" w:rsidP="00E972B2">
            <w:pPr>
              <w:pStyle w:val="TAL"/>
            </w:pPr>
          </w:p>
        </w:tc>
      </w:tr>
      <w:tr w:rsidR="00A77C82" w14:paraId="1ACC729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F9D3836"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825D63" w14:textId="77777777" w:rsidR="00A77C82" w:rsidRDefault="00A77C82" w:rsidP="00E972B2">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1D457CD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D3818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1CD2B7" w14:textId="77777777" w:rsidR="00A77C82" w:rsidRDefault="00A77C82" w:rsidP="00E972B2">
            <w:pPr>
              <w:pStyle w:val="TAL"/>
            </w:pPr>
          </w:p>
        </w:tc>
      </w:tr>
    </w:tbl>
    <w:p w14:paraId="30543ECE" w14:textId="77777777" w:rsidR="00A77C82" w:rsidRDefault="00A77C82" w:rsidP="00A77C82">
      <w:pPr>
        <w:keepNext/>
        <w:widowControl w:val="0"/>
      </w:pPr>
    </w:p>
    <w:p w14:paraId="2AFA30AA" w14:textId="77777777" w:rsidR="00A77C82" w:rsidRDefault="00A77C82" w:rsidP="00E972B2">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B39222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B29BCB4" w14:textId="132A7E8F" w:rsidR="00A77C82" w:rsidRDefault="00A77C82" w:rsidP="00E972B2">
            <w:pPr>
              <w:pStyle w:val="TAL"/>
            </w:pPr>
            <w:r>
              <w:t>Derivation Path: TS 36.579-1 [2], Table 5.5.3.2.2-2, condition CHAT-GROUP-CALL</w:t>
            </w:r>
          </w:p>
        </w:tc>
      </w:tr>
      <w:tr w:rsidR="00A77C82" w14:paraId="1238226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9E0071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7BC30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F50789"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2EC42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27B42E" w14:textId="77777777" w:rsidR="00A77C82" w:rsidRDefault="00A77C82" w:rsidP="00E972B2">
            <w:pPr>
              <w:pStyle w:val="TAH"/>
            </w:pPr>
            <w:r>
              <w:t>Condition</w:t>
            </w:r>
          </w:p>
        </w:tc>
      </w:tr>
      <w:tr w:rsidR="00A77C82" w14:paraId="687877B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E8C8D28"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10FF2C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BE26FF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ED901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BCF7BA" w14:textId="77777777" w:rsidR="00A77C82" w:rsidRDefault="00A77C82" w:rsidP="00E972B2">
            <w:pPr>
              <w:pStyle w:val="TAL"/>
            </w:pPr>
          </w:p>
        </w:tc>
      </w:tr>
      <w:tr w:rsidR="00A77C82" w14:paraId="0F960D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0952C2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5CAAB8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B2252A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EC97B8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4BFFD" w14:textId="77777777" w:rsidR="00A77C82" w:rsidRDefault="00A77C82" w:rsidP="00E972B2">
            <w:pPr>
              <w:pStyle w:val="TAL"/>
            </w:pPr>
          </w:p>
        </w:tc>
      </w:tr>
      <w:tr w:rsidR="00A77C82" w14:paraId="3AAE46D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90B102"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BE35478" w14:textId="6045F79C"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2C6905"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C5AE2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B7A127" w14:textId="77777777" w:rsidR="00A77C82" w:rsidRDefault="00A77C82" w:rsidP="00E972B2">
            <w:pPr>
              <w:pStyle w:val="TAL"/>
            </w:pPr>
          </w:p>
        </w:tc>
      </w:tr>
    </w:tbl>
    <w:p w14:paraId="4AE04846" w14:textId="77777777" w:rsidR="00A77C82" w:rsidRDefault="00A77C82" w:rsidP="00A77C82">
      <w:pPr>
        <w:keepNext/>
        <w:widowControl w:val="0"/>
      </w:pPr>
    </w:p>
    <w:p w14:paraId="194178AD" w14:textId="77777777" w:rsidR="00A77C82" w:rsidRDefault="00A77C82" w:rsidP="00A77C82">
      <w:pPr>
        <w:keepNext/>
        <w:keepLines/>
        <w:spacing w:before="120"/>
        <w:ind w:left="1418" w:hanging="1418"/>
        <w:outlineLvl w:val="3"/>
        <w:rPr>
          <w:rFonts w:ascii="Arial" w:hAnsi="Arial"/>
          <w:sz w:val="24"/>
        </w:rPr>
      </w:pPr>
      <w:bookmarkStart w:id="525" w:name="_Toc52787538"/>
      <w:bookmarkStart w:id="526" w:name="_Toc52787719"/>
      <w:bookmarkStart w:id="527" w:name="_Toc75906941"/>
      <w:bookmarkStart w:id="528" w:name="_Toc75907278"/>
      <w:bookmarkStart w:id="529" w:name="_Toc84345730"/>
      <w:r>
        <w:rPr>
          <w:rFonts w:ascii="Arial" w:hAnsi="Arial"/>
          <w:sz w:val="24"/>
        </w:rPr>
        <w:t>6.1.2.4</w:t>
      </w:r>
      <w:r>
        <w:rPr>
          <w:rFonts w:ascii="Arial" w:hAnsi="Arial"/>
          <w:sz w:val="24"/>
        </w:rPr>
        <w:tab/>
        <w:t>On-network / Chat Group Call / Emergency Call / Imminent Peril Call / Client Terminated (CT)</w:t>
      </w:r>
      <w:bookmarkEnd w:id="525"/>
      <w:bookmarkEnd w:id="526"/>
      <w:bookmarkEnd w:id="527"/>
      <w:bookmarkEnd w:id="528"/>
      <w:bookmarkEnd w:id="529"/>
    </w:p>
    <w:p w14:paraId="7FBF571E" w14:textId="77777777" w:rsidR="00A77C82" w:rsidRDefault="00A77C82" w:rsidP="00E972B2">
      <w:pPr>
        <w:pStyle w:val="H6"/>
      </w:pPr>
      <w:bookmarkStart w:id="530" w:name="_Toc52787539"/>
      <w:bookmarkStart w:id="531" w:name="_Toc52787720"/>
      <w:bookmarkStart w:id="532" w:name="_Toc75906942"/>
      <w:bookmarkStart w:id="533" w:name="_Toc75907279"/>
      <w:r>
        <w:t>6.1.2.4.1</w:t>
      </w:r>
      <w:r>
        <w:tab/>
        <w:t>Test Purpose (TP)</w:t>
      </w:r>
      <w:bookmarkEnd w:id="530"/>
      <w:bookmarkEnd w:id="531"/>
      <w:bookmarkEnd w:id="532"/>
      <w:bookmarkEnd w:id="533"/>
    </w:p>
    <w:p w14:paraId="6A7E04AB" w14:textId="77777777" w:rsidR="00A77C82" w:rsidRDefault="00A77C82" w:rsidP="00E972B2">
      <w:pPr>
        <w:pStyle w:val="H6"/>
      </w:pPr>
      <w:r>
        <w:t>(1)</w:t>
      </w:r>
    </w:p>
    <w:p w14:paraId="7F860E2D" w14:textId="77777777" w:rsidR="00A77C82" w:rsidRDefault="00A77C82" w:rsidP="00E972B2">
      <w:pPr>
        <w:pStyle w:val="PL"/>
      </w:pPr>
      <w:r>
        <w:rPr>
          <w:b/>
          <w:noProof w:val="0"/>
        </w:rPr>
        <w:t>with</w:t>
      </w:r>
      <w:r>
        <w:rPr>
          <w:noProof w:val="0"/>
        </w:rPr>
        <w:t xml:space="preserve"> { UE (MCVideo Client) registered and authorised for MCVideo Service }</w:t>
      </w:r>
    </w:p>
    <w:p w14:paraId="54DAD06E" w14:textId="77777777" w:rsidR="00A77C82" w:rsidRDefault="00A77C82" w:rsidP="00E972B2">
      <w:pPr>
        <w:pStyle w:val="PL"/>
      </w:pPr>
      <w:r>
        <w:rPr>
          <w:noProof w:val="0"/>
        </w:rPr>
        <w:t>ensure that {</w:t>
      </w:r>
    </w:p>
    <w:p w14:paraId="697ADE0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Emergency Chat Group Call }</w:t>
      </w:r>
    </w:p>
    <w:p w14:paraId="29A3C899" w14:textId="77777777" w:rsidR="00A77C82" w:rsidRDefault="00A77C82" w:rsidP="00E972B2">
      <w:pPr>
        <w:pStyle w:val="PL"/>
      </w:pPr>
      <w:r>
        <w:rPr>
          <w:b/>
          <w:noProof w:val="0"/>
        </w:rPr>
        <w:t xml:space="preserve">    then</w:t>
      </w:r>
      <w:r>
        <w:rPr>
          <w:noProof w:val="0"/>
        </w:rPr>
        <w:t xml:space="preserve"> { the UE (MCVideo Client) displays an indication for the MCVideo Emergency Chat Group Call to the MCVideo User , </w:t>
      </w:r>
      <w:r>
        <w:rPr>
          <w:b/>
          <w:noProof w:val="0"/>
        </w:rPr>
        <w:t>and</w:t>
      </w:r>
      <w:r>
        <w:rPr>
          <w:noProof w:val="0"/>
        </w:rPr>
        <w:t xml:space="preserve"> responds to the SS (MCVideo Server) with a SIP 200 (OK) message }</w:t>
      </w:r>
    </w:p>
    <w:p w14:paraId="0B534F35" w14:textId="77777777" w:rsidR="00A77C82" w:rsidRDefault="00A77C82" w:rsidP="00E972B2">
      <w:pPr>
        <w:pStyle w:val="PL"/>
      </w:pPr>
      <w:r>
        <w:rPr>
          <w:noProof w:val="0"/>
        </w:rPr>
        <w:t xml:space="preserve">            }</w:t>
      </w:r>
    </w:p>
    <w:p w14:paraId="16124B85" w14:textId="77777777" w:rsidR="00A77C82" w:rsidRDefault="00A77C82" w:rsidP="00E972B2">
      <w:pPr>
        <w:pStyle w:val="PL"/>
      </w:pPr>
    </w:p>
    <w:p w14:paraId="56E7E7AF" w14:textId="77777777" w:rsidR="00A77C82" w:rsidRDefault="00A77C82" w:rsidP="00E972B2">
      <w:pPr>
        <w:pStyle w:val="H6"/>
      </w:pPr>
      <w:r>
        <w:t>(2)</w:t>
      </w:r>
    </w:p>
    <w:p w14:paraId="19B01186" w14:textId="77777777" w:rsidR="00A77C82" w:rsidRDefault="00A77C82" w:rsidP="00E972B2">
      <w:pPr>
        <w:pStyle w:val="PL"/>
      </w:pPr>
      <w:r>
        <w:rPr>
          <w:b/>
          <w:noProof w:val="0"/>
        </w:rPr>
        <w:t>with</w:t>
      </w:r>
      <w:r>
        <w:rPr>
          <w:noProof w:val="0"/>
        </w:rPr>
        <w:t xml:space="preserve"> { the UE (MCVideo Client) having an ongoing MCVideo Emergency Chat Group Call, with implicit Reception Control }</w:t>
      </w:r>
    </w:p>
    <w:p w14:paraId="129CF934" w14:textId="77777777" w:rsidR="00A77C82" w:rsidRDefault="00A77C82" w:rsidP="00E972B2">
      <w:pPr>
        <w:pStyle w:val="PL"/>
      </w:pPr>
      <w:r>
        <w:rPr>
          <w:noProof w:val="0"/>
        </w:rPr>
        <w:t>ensure that {</w:t>
      </w:r>
    </w:p>
    <w:p w14:paraId="2B110A39"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47C1E760"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4D63054" w14:textId="77777777" w:rsidR="00A77C82" w:rsidRDefault="00A77C82" w:rsidP="00E972B2">
      <w:pPr>
        <w:pStyle w:val="PL"/>
      </w:pPr>
      <w:r>
        <w:rPr>
          <w:noProof w:val="0"/>
        </w:rPr>
        <w:t xml:space="preserve">            }</w:t>
      </w:r>
    </w:p>
    <w:p w14:paraId="5808FA47" w14:textId="77777777" w:rsidR="00A77C82" w:rsidRDefault="00A77C82" w:rsidP="00E972B2">
      <w:pPr>
        <w:pStyle w:val="PL"/>
      </w:pPr>
    </w:p>
    <w:p w14:paraId="6B76680E" w14:textId="77777777" w:rsidR="00A77C82" w:rsidRDefault="00A77C82" w:rsidP="00E972B2">
      <w:pPr>
        <w:pStyle w:val="H6"/>
      </w:pPr>
      <w:r>
        <w:t>(3)</w:t>
      </w:r>
    </w:p>
    <w:p w14:paraId="3882E15D" w14:textId="77777777" w:rsidR="00A77C82" w:rsidRDefault="00A77C82" w:rsidP="00E972B2">
      <w:pPr>
        <w:pStyle w:val="PL"/>
      </w:pPr>
      <w:r>
        <w:rPr>
          <w:b/>
          <w:noProof w:val="0"/>
        </w:rPr>
        <w:t>with</w:t>
      </w:r>
      <w:r>
        <w:rPr>
          <w:noProof w:val="0"/>
        </w:rPr>
        <w:t xml:space="preserve"> { the UE (MCVideo Client) having an ongoing Emergency Chat Group Call, with implicit Reception Control and having sent a Receive Media Request message }</w:t>
      </w:r>
    </w:p>
    <w:p w14:paraId="100C856E" w14:textId="77777777" w:rsidR="00A77C82" w:rsidRDefault="00A77C82" w:rsidP="00E972B2">
      <w:pPr>
        <w:pStyle w:val="PL"/>
      </w:pPr>
      <w:r>
        <w:rPr>
          <w:noProof w:val="0"/>
        </w:rPr>
        <w:t>ensure that {</w:t>
      </w:r>
    </w:p>
    <w:p w14:paraId="4B677BDE"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 MCVideo Server) }</w:t>
      </w:r>
      <w:r>
        <w:rPr>
          <w:b/>
          <w:noProof w:val="0"/>
        </w:rPr>
        <w:t xml:space="preserve">    then</w:t>
      </w:r>
      <w:r>
        <w:rPr>
          <w:noProof w:val="0"/>
        </w:rPr>
        <w:t xml:space="preserve"> {the UE (MCVideo Client) provides receive media success notification to the MCVideo User  }</w:t>
      </w:r>
    </w:p>
    <w:p w14:paraId="5C07C23F" w14:textId="77777777" w:rsidR="00A77C82" w:rsidRDefault="00A77C82" w:rsidP="00E972B2">
      <w:pPr>
        <w:pStyle w:val="PL"/>
      </w:pPr>
      <w:r>
        <w:rPr>
          <w:noProof w:val="0"/>
        </w:rPr>
        <w:t xml:space="preserve">            }</w:t>
      </w:r>
    </w:p>
    <w:p w14:paraId="30B3D97B" w14:textId="77777777" w:rsidR="00A77C82" w:rsidRDefault="00A77C82" w:rsidP="00E972B2">
      <w:pPr>
        <w:pStyle w:val="PL"/>
      </w:pPr>
    </w:p>
    <w:p w14:paraId="7EAB216A" w14:textId="77777777" w:rsidR="00A77C82" w:rsidRDefault="00A77C82" w:rsidP="00E972B2">
      <w:pPr>
        <w:pStyle w:val="H6"/>
      </w:pPr>
      <w:r>
        <w:t>(4)</w:t>
      </w:r>
    </w:p>
    <w:p w14:paraId="062DE8A1" w14:textId="77777777" w:rsidR="00A77C82" w:rsidRDefault="00A77C82" w:rsidP="00E972B2">
      <w:pPr>
        <w:pStyle w:val="PL"/>
      </w:pPr>
      <w:r>
        <w:rPr>
          <w:b/>
          <w:noProof w:val="0"/>
        </w:rPr>
        <w:t>with</w:t>
      </w:r>
      <w:r>
        <w:rPr>
          <w:noProof w:val="0"/>
        </w:rPr>
        <w:t xml:space="preserve"> { the UE (MCVideo Client) having an ongoing Emergency Chat Group</w:t>
      </w:r>
      <w:r>
        <w:rPr>
          <w:noProof w:val="0"/>
          <w:color w:val="FF0000"/>
        </w:rPr>
        <w:t xml:space="preserve"> </w:t>
      </w:r>
      <w:r>
        <w:rPr>
          <w:noProof w:val="0"/>
        </w:rPr>
        <w:t>Call, with implicit Reception Control }</w:t>
      </w:r>
    </w:p>
    <w:p w14:paraId="2A422B8D" w14:textId="77777777" w:rsidR="00A77C82" w:rsidRDefault="00A77C82" w:rsidP="00E972B2">
      <w:pPr>
        <w:pStyle w:val="PL"/>
      </w:pPr>
      <w:r>
        <w:rPr>
          <w:noProof w:val="0"/>
        </w:rPr>
        <w:t>ensure that {</w:t>
      </w:r>
    </w:p>
    <w:p w14:paraId="478D8981"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1BE0E611" w14:textId="77777777" w:rsidR="00A77C82" w:rsidRDefault="00A77C82" w:rsidP="00E972B2">
      <w:pPr>
        <w:pStyle w:val="PL"/>
      </w:pPr>
      <w:r>
        <w:rPr>
          <w:noProof w:val="0"/>
        </w:rPr>
        <w:t xml:space="preserve">    </w:t>
      </w:r>
      <w:r>
        <w:rPr>
          <w:b/>
          <w:noProof w:val="0"/>
        </w:rPr>
        <w:t>then</w:t>
      </w:r>
      <w:r>
        <w:rPr>
          <w:noProof w:val="0"/>
        </w:rPr>
        <w:t xml:space="preserve"> { the UE (MCVideo Client) notifies the MCVideo User, </w:t>
      </w:r>
      <w:r>
        <w:rPr>
          <w:b/>
          <w:bCs/>
          <w:noProof w:val="0"/>
        </w:rPr>
        <w:t>and</w:t>
      </w:r>
      <w:r>
        <w:rPr>
          <w:noProof w:val="0"/>
        </w:rPr>
        <w:t xml:space="preserve"> upon receipt of user acceptance, sends a Media Reception End Response message to the SS (MCVideo Server }</w:t>
      </w:r>
    </w:p>
    <w:p w14:paraId="1DE6E99A" w14:textId="77777777" w:rsidR="00A77C82" w:rsidRDefault="00A77C82" w:rsidP="00E972B2">
      <w:pPr>
        <w:pStyle w:val="PL"/>
      </w:pPr>
      <w:r>
        <w:rPr>
          <w:noProof w:val="0"/>
        </w:rPr>
        <w:t xml:space="preserve">             }</w:t>
      </w:r>
    </w:p>
    <w:p w14:paraId="3E9C811A" w14:textId="77777777" w:rsidR="00A77C82" w:rsidRDefault="00A77C82" w:rsidP="00E972B2">
      <w:pPr>
        <w:pStyle w:val="PL"/>
      </w:pPr>
    </w:p>
    <w:p w14:paraId="15119937" w14:textId="77777777" w:rsidR="00A77C82" w:rsidRDefault="00A77C82" w:rsidP="00E972B2">
      <w:pPr>
        <w:pStyle w:val="H6"/>
      </w:pPr>
      <w:r>
        <w:t>(5)</w:t>
      </w:r>
    </w:p>
    <w:p w14:paraId="5F2F937E" w14:textId="77777777" w:rsidR="00A77C82" w:rsidRDefault="00A77C82" w:rsidP="00E972B2">
      <w:pPr>
        <w:pStyle w:val="PL"/>
      </w:pPr>
      <w:r>
        <w:rPr>
          <w:b/>
          <w:noProof w:val="0"/>
        </w:rPr>
        <w:t>with</w:t>
      </w:r>
      <w:r>
        <w:rPr>
          <w:noProof w:val="0"/>
        </w:rPr>
        <w:t xml:space="preserve"> { the UE (MCVideo Client) having an ongoing Emergency Chat Group Call with Automatic Commencement Mode }</w:t>
      </w:r>
    </w:p>
    <w:p w14:paraId="3F3A31AC" w14:textId="77777777" w:rsidR="00A77C82" w:rsidRDefault="00A77C82" w:rsidP="00E972B2">
      <w:pPr>
        <w:pStyle w:val="PL"/>
      </w:pPr>
      <w:r>
        <w:rPr>
          <w:noProof w:val="0"/>
        </w:rPr>
        <w:t>ensure that {</w:t>
      </w:r>
    </w:p>
    <w:p w14:paraId="369078B7"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5F73C72A"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77AC896B" w14:textId="77777777" w:rsidR="00A77C82" w:rsidRDefault="00A77C82" w:rsidP="00E972B2">
      <w:pPr>
        <w:pStyle w:val="PL"/>
      </w:pPr>
      <w:r>
        <w:rPr>
          <w:noProof w:val="0"/>
        </w:rPr>
        <w:t xml:space="preserve">          }</w:t>
      </w:r>
    </w:p>
    <w:p w14:paraId="3120D50B" w14:textId="77777777" w:rsidR="00A77C82" w:rsidRDefault="00A77C82" w:rsidP="00E972B2">
      <w:pPr>
        <w:pStyle w:val="PL"/>
      </w:pPr>
    </w:p>
    <w:p w14:paraId="5399D48C" w14:textId="77777777" w:rsidR="00A77C82" w:rsidRDefault="00A77C82" w:rsidP="00E972B2">
      <w:pPr>
        <w:pStyle w:val="H6"/>
      </w:pPr>
      <w:r>
        <w:t>(6)</w:t>
      </w:r>
    </w:p>
    <w:p w14:paraId="4F7BD89F" w14:textId="77777777" w:rsidR="00A77C82" w:rsidRDefault="00A77C82" w:rsidP="00E972B2">
      <w:pPr>
        <w:pStyle w:val="PL"/>
      </w:pPr>
      <w:r>
        <w:rPr>
          <w:b/>
          <w:noProof w:val="0"/>
        </w:rPr>
        <w:t>with</w:t>
      </w:r>
      <w:r>
        <w:rPr>
          <w:noProof w:val="0"/>
        </w:rPr>
        <w:t xml:space="preserve"> { UE (MCVideo Client) registered and authorised for MCVideo Service }</w:t>
      </w:r>
    </w:p>
    <w:p w14:paraId="5D323CD4" w14:textId="77777777" w:rsidR="00A77C82" w:rsidRDefault="00A77C82" w:rsidP="00E972B2">
      <w:pPr>
        <w:pStyle w:val="PL"/>
      </w:pPr>
      <w:r>
        <w:rPr>
          <w:noProof w:val="0"/>
        </w:rPr>
        <w:t>ensure that {</w:t>
      </w:r>
    </w:p>
    <w:p w14:paraId="6B546E86"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imminent peril indication for a MCVideo On-demand Imminent Peril Chat Group Call }</w:t>
      </w:r>
    </w:p>
    <w:p w14:paraId="2120FEE5"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MCVideo Imminent Peril Chat Group Call to the MCVideo User, </w:t>
      </w:r>
      <w:r>
        <w:rPr>
          <w:b/>
          <w:noProof w:val="0"/>
        </w:rPr>
        <w:t>and</w:t>
      </w:r>
      <w:r>
        <w:rPr>
          <w:noProof w:val="0"/>
        </w:rPr>
        <w:t xml:space="preserve"> responds to the SS (MCVideo Server) with a SIP 200 (OK) message }</w:t>
      </w:r>
    </w:p>
    <w:p w14:paraId="09DF668B" w14:textId="77777777" w:rsidR="00A77C82" w:rsidRDefault="00A77C82" w:rsidP="00E972B2">
      <w:pPr>
        <w:pStyle w:val="PL"/>
      </w:pPr>
      <w:r>
        <w:rPr>
          <w:noProof w:val="0"/>
        </w:rPr>
        <w:t xml:space="preserve">            }</w:t>
      </w:r>
    </w:p>
    <w:p w14:paraId="5A6DA3AF" w14:textId="77777777" w:rsidR="00A77C82" w:rsidRDefault="00A77C82" w:rsidP="00E972B2">
      <w:pPr>
        <w:pStyle w:val="PL"/>
      </w:pPr>
    </w:p>
    <w:p w14:paraId="3B2D4B76" w14:textId="77777777" w:rsidR="00A77C82" w:rsidRDefault="00A77C82" w:rsidP="00E972B2">
      <w:pPr>
        <w:pStyle w:val="H6"/>
      </w:pPr>
      <w:r>
        <w:t>(7)</w:t>
      </w:r>
    </w:p>
    <w:p w14:paraId="53B4D45E"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5B440691" w14:textId="77777777" w:rsidR="00A77C82" w:rsidRDefault="00A77C82" w:rsidP="00E972B2">
      <w:pPr>
        <w:pStyle w:val="PL"/>
      </w:pPr>
      <w:r>
        <w:rPr>
          <w:noProof w:val="0"/>
        </w:rPr>
        <w:t>ensure that {</w:t>
      </w:r>
    </w:p>
    <w:p w14:paraId="5BBCE282"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784A7C66"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5C9359D4" w14:textId="77777777" w:rsidR="00A77C82" w:rsidRDefault="00A77C82" w:rsidP="00E972B2">
      <w:pPr>
        <w:pStyle w:val="PL"/>
      </w:pPr>
      <w:r>
        <w:rPr>
          <w:noProof w:val="0"/>
        </w:rPr>
        <w:t xml:space="preserve">            </w:t>
      </w:r>
    </w:p>
    <w:p w14:paraId="1BE9EEC3" w14:textId="77777777" w:rsidR="00A77C82" w:rsidRDefault="00A77C82" w:rsidP="00E972B2">
      <w:pPr>
        <w:pStyle w:val="PL"/>
      </w:pPr>
    </w:p>
    <w:p w14:paraId="78797305" w14:textId="77777777" w:rsidR="00A77C82" w:rsidRDefault="00A77C82" w:rsidP="00E972B2">
      <w:pPr>
        <w:pStyle w:val="H6"/>
      </w:pPr>
      <w:r>
        <w:t>(8)</w:t>
      </w:r>
    </w:p>
    <w:p w14:paraId="663E9242"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and having sent a Receive Media Request message }</w:t>
      </w:r>
    </w:p>
    <w:p w14:paraId="097DC92B" w14:textId="77777777" w:rsidR="00A77C82" w:rsidRDefault="00A77C82" w:rsidP="00E972B2">
      <w:pPr>
        <w:pStyle w:val="PL"/>
      </w:pPr>
      <w:r>
        <w:rPr>
          <w:noProof w:val="0"/>
        </w:rPr>
        <w:t>ensure that {</w:t>
      </w:r>
    </w:p>
    <w:p w14:paraId="399B2C45"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(MCVideo Server) }</w:t>
      </w:r>
    </w:p>
    <w:p w14:paraId="10FE2F02"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025E0E56" w14:textId="77777777" w:rsidR="00A77C82" w:rsidRDefault="00A77C82" w:rsidP="00E972B2">
      <w:pPr>
        <w:pStyle w:val="PL"/>
      </w:pPr>
      <w:r>
        <w:rPr>
          <w:noProof w:val="0"/>
        </w:rPr>
        <w:t xml:space="preserve">            </w:t>
      </w:r>
    </w:p>
    <w:p w14:paraId="6D58ABF7" w14:textId="77777777" w:rsidR="00A77C82" w:rsidRDefault="00A77C82" w:rsidP="00E972B2">
      <w:pPr>
        <w:pStyle w:val="PL"/>
      </w:pPr>
    </w:p>
    <w:p w14:paraId="7DCA21CF" w14:textId="77777777" w:rsidR="00A77C82" w:rsidRDefault="00A77C82" w:rsidP="00E972B2">
      <w:pPr>
        <w:pStyle w:val="H6"/>
      </w:pPr>
      <w:r>
        <w:t>(9)</w:t>
      </w:r>
    </w:p>
    <w:p w14:paraId="4E7FF583"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1DFA9169" w14:textId="77777777" w:rsidR="00A77C82" w:rsidRDefault="00A77C82" w:rsidP="00E972B2">
      <w:pPr>
        <w:pStyle w:val="PL"/>
      </w:pPr>
      <w:r>
        <w:rPr>
          <w:noProof w:val="0"/>
        </w:rPr>
        <w:t>ensure that {</w:t>
      </w:r>
    </w:p>
    <w:p w14:paraId="30A9356C"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667346A0" w14:textId="77777777" w:rsidR="00A77C82" w:rsidRDefault="00A77C82" w:rsidP="00E972B2">
      <w:pPr>
        <w:pStyle w:val="PL"/>
      </w:pPr>
      <w:r>
        <w:rPr>
          <w:b/>
          <w:noProof w:val="0"/>
        </w:rPr>
        <w:t xml:space="preserve">    then</w:t>
      </w:r>
      <w:r>
        <w:rPr>
          <w:noProof w:val="0"/>
        </w:rPr>
        <w:t xml:space="preserve"> {the UE (MCVideo Client) notifies the MCVideo User, </w:t>
      </w:r>
      <w:r>
        <w:rPr>
          <w:b/>
          <w:bCs/>
          <w:noProof w:val="0"/>
        </w:rPr>
        <w:t>and</w:t>
      </w:r>
      <w:r>
        <w:rPr>
          <w:noProof w:val="0"/>
        </w:rPr>
        <w:t xml:space="preserve"> upon receipt of user acceptance, sends a Media Reception End Response message to the SS (MCVideo Server }</w:t>
      </w:r>
    </w:p>
    <w:p w14:paraId="6F695285" w14:textId="77777777" w:rsidR="00A77C82" w:rsidRDefault="00A77C82" w:rsidP="00E972B2">
      <w:pPr>
        <w:pStyle w:val="PL"/>
      </w:pPr>
      <w:r>
        <w:rPr>
          <w:noProof w:val="0"/>
        </w:rPr>
        <w:t xml:space="preserve">            </w:t>
      </w:r>
    </w:p>
    <w:p w14:paraId="368FB5D2" w14:textId="77777777" w:rsidR="00A77C82" w:rsidRDefault="00A77C82" w:rsidP="00E972B2">
      <w:pPr>
        <w:pStyle w:val="PL"/>
      </w:pPr>
    </w:p>
    <w:p w14:paraId="423F1CB8" w14:textId="77777777" w:rsidR="00A77C82" w:rsidRDefault="00A77C82" w:rsidP="00E972B2">
      <w:pPr>
        <w:pStyle w:val="H6"/>
      </w:pPr>
      <w:r>
        <w:t>(10)</w:t>
      </w:r>
    </w:p>
    <w:p w14:paraId="0A3D9A1C" w14:textId="77777777" w:rsidR="00A77C82" w:rsidRDefault="00A77C82" w:rsidP="00E972B2">
      <w:pPr>
        <w:pStyle w:val="PL"/>
      </w:pPr>
      <w:r>
        <w:rPr>
          <w:b/>
          <w:noProof w:val="0"/>
        </w:rPr>
        <w:t>with</w:t>
      </w:r>
      <w:r>
        <w:rPr>
          <w:noProof w:val="0"/>
        </w:rPr>
        <w:t xml:space="preserve"> { the UE (MCVideo Client) having an ongoing Imminent Peril Chat Group Call with Automatic Commencement Mode }</w:t>
      </w:r>
    </w:p>
    <w:p w14:paraId="784DE0C9" w14:textId="77777777" w:rsidR="00A77C82" w:rsidRDefault="00A77C82" w:rsidP="00E972B2">
      <w:pPr>
        <w:pStyle w:val="PL"/>
      </w:pPr>
      <w:r>
        <w:rPr>
          <w:noProof w:val="0"/>
        </w:rPr>
        <w:t>ensure that {</w:t>
      </w:r>
    </w:p>
    <w:p w14:paraId="5EB57D32"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7390E2D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185C5A95" w14:textId="77777777" w:rsidR="00A77C82" w:rsidRDefault="00A77C82" w:rsidP="00E972B2">
      <w:pPr>
        <w:pStyle w:val="PL"/>
      </w:pPr>
      <w:r>
        <w:rPr>
          <w:noProof w:val="0"/>
        </w:rPr>
        <w:t xml:space="preserve">          }</w:t>
      </w:r>
    </w:p>
    <w:p w14:paraId="2A0BCA64" w14:textId="77777777" w:rsidR="00A77C82" w:rsidRDefault="00A77C82" w:rsidP="00E972B2">
      <w:pPr>
        <w:pStyle w:val="PL"/>
      </w:pPr>
    </w:p>
    <w:p w14:paraId="21602403" w14:textId="77777777" w:rsidR="00A77C82" w:rsidRDefault="00A77C82" w:rsidP="00E972B2">
      <w:pPr>
        <w:pStyle w:val="H6"/>
      </w:pPr>
      <w:bookmarkStart w:id="534" w:name="_Toc52787721"/>
      <w:bookmarkStart w:id="535" w:name="_Toc75906943"/>
      <w:bookmarkStart w:id="536" w:name="_Toc75907280"/>
      <w:r>
        <w:t>6.1.2.4.2</w:t>
      </w:r>
      <w:r>
        <w:tab/>
        <w:t>Conformance requirements</w:t>
      </w:r>
      <w:bookmarkEnd w:id="534"/>
      <w:bookmarkEnd w:id="535"/>
      <w:bookmarkEnd w:id="536"/>
    </w:p>
    <w:p w14:paraId="00525E16" w14:textId="77777777" w:rsidR="00A77C82" w:rsidRDefault="00A77C82" w:rsidP="00A77C82">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F0210B" w14:textId="77777777" w:rsidR="00A77C82" w:rsidRDefault="00A77C82" w:rsidP="00A77C82">
      <w:r>
        <w:t>[TS 24.281, clause 9.2.2.2.1.2]</w:t>
      </w:r>
    </w:p>
    <w:p w14:paraId="0130A5E7" w14:textId="77777777" w:rsidR="00A77C82" w:rsidRDefault="00A77C82" w:rsidP="00A77C82">
      <w:r>
        <w:t>This clause covers both on-demand session and pre-established sessions.</w:t>
      </w:r>
    </w:p>
    <w:p w14:paraId="42593701" w14:textId="77777777" w:rsidR="00A77C82" w:rsidRDefault="00A77C82" w:rsidP="00A77C82">
      <w:r>
        <w:t>Upon receipt of a SIP re-INVITE request the MCVideo client:</w:t>
      </w:r>
    </w:p>
    <w:p w14:paraId="73A00205"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C7A6B42"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F719D1D"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4A54F15" w14:textId="77777777" w:rsidR="00A77C82" w:rsidRDefault="00A77C82" w:rsidP="00A77C82">
      <w:pPr>
        <w:ind w:left="851" w:hanging="284"/>
      </w:pPr>
      <w:r>
        <w:t>c)</w:t>
      </w:r>
      <w:r>
        <w:tab/>
        <w:t xml:space="preserve">shall set the MCVideo emergency group state to "MVEG 2: in-progress"; </w:t>
      </w:r>
    </w:p>
    <w:p w14:paraId="74D7A188" w14:textId="77777777" w:rsidR="00A77C82" w:rsidRDefault="00A77C82" w:rsidP="00A77C82">
      <w:pPr>
        <w:ind w:left="851" w:hanging="284"/>
      </w:pPr>
      <w:r>
        <w:t>d)</w:t>
      </w:r>
      <w:r>
        <w:tab/>
        <w:t>shall set the MCVideo imminent peril group state to "MVIG 1: no-imminent-peril"; and</w:t>
      </w:r>
    </w:p>
    <w:p w14:paraId="0F5CD47F" w14:textId="77777777" w:rsidR="00A77C82" w:rsidRDefault="00A77C82" w:rsidP="00A77C82">
      <w:pPr>
        <w:ind w:left="851" w:hanging="284"/>
      </w:pPr>
      <w:r>
        <w:t>e)</w:t>
      </w:r>
      <w:r>
        <w:tab/>
        <w:t>shall set the MCVideo imminent peril group call state to "MIGC 1: imminent-peril-gc-capable";</w:t>
      </w:r>
    </w:p>
    <w:p w14:paraId="7750C9CD"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15AAA1E"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3E3D296D" w14:textId="77777777" w:rsidR="00A77C82" w:rsidRDefault="00A77C82" w:rsidP="00A77C82">
      <w:pPr>
        <w:ind w:left="851" w:hanging="284"/>
      </w:pPr>
      <w:r>
        <w:t>b)</w:t>
      </w:r>
      <w:r>
        <w:tab/>
        <w:t>shall set the MCVideo imminent peril group state to "MVIG 2: in-progress";</w:t>
      </w:r>
    </w:p>
    <w:p w14:paraId="4B6AFD0F"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627B06B5" w14:textId="77777777" w:rsidR="00A77C82" w:rsidRDefault="00A77C82" w:rsidP="00A77C82">
      <w:pPr>
        <w:ind w:left="851" w:hanging="284"/>
      </w:pPr>
      <w:r>
        <w:t>a)</w:t>
      </w:r>
      <w:r>
        <w:tab/>
        <w:t xml:space="preserve">should display to the MCVideo </w:t>
      </w:r>
      <w:r>
        <w:rPr>
          <w:lang w:eastAsia="ko-KR"/>
        </w:rPr>
        <w:t>u</w:t>
      </w:r>
      <w:r>
        <w:t>ser the MCVideo ID of the MCVideo user cancelling the MCVideo emergency group call;</w:t>
      </w:r>
    </w:p>
    <w:p w14:paraId="24BD3AED" w14:textId="77777777" w:rsidR="00A77C82" w:rsidRDefault="00A77C82" w:rsidP="00A77C82">
      <w:pPr>
        <w:ind w:left="851" w:hanging="284"/>
      </w:pPr>
      <w:r>
        <w:t>b)</w:t>
      </w:r>
      <w:r>
        <w:tab/>
        <w:t>if the &lt;mcvideoinfo&gt; element containing the &lt;mcvideo-Params&gt; element contains an &lt;alert-ind&gt; element set to "false":</w:t>
      </w:r>
    </w:p>
    <w:p w14:paraId="0A8A6287"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79F29301" w14:textId="77777777" w:rsidR="00A77C82" w:rsidRDefault="00A77C82" w:rsidP="00A77C82">
      <w:pPr>
        <w:ind w:left="1135" w:hanging="284"/>
      </w:pPr>
      <w:r>
        <w:t>ii)</w:t>
      </w:r>
      <w:r>
        <w:tab/>
        <w:t>if the SIP re-INVITE request contains an application/vnd.3gpp.mcvideo-info+xml MIME body including an &lt;originated-by&gt; element:</w:t>
      </w:r>
    </w:p>
    <w:p w14:paraId="69FE95E1"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66C8D724"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41F26A54" w14:textId="77777777" w:rsidR="00A77C82" w:rsidRDefault="00A77C82" w:rsidP="00A77C82">
      <w:pPr>
        <w:ind w:left="851" w:hanging="284"/>
      </w:pPr>
      <w:r>
        <w:t>c)</w:t>
      </w:r>
      <w:r>
        <w:tab/>
        <w:t>shall set the MCVideo emergency group state to "MVEG 1: no-emergency"; and</w:t>
      </w:r>
    </w:p>
    <w:p w14:paraId="0BE5E1B9"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0D113B72"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9223198" w14:textId="77777777" w:rsidR="00A77C82" w:rsidRDefault="00A77C82" w:rsidP="00A77C82">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FD5825D" w14:textId="77777777" w:rsidR="00A77C82" w:rsidRDefault="00A77C82" w:rsidP="00A77C82">
      <w:pPr>
        <w:ind w:left="851" w:hanging="284"/>
      </w:pPr>
      <w:r>
        <w:t>b)</w:t>
      </w:r>
      <w:r>
        <w:tab/>
        <w:t>shall set the MCVideo imminent peril group state to "MVIG 1: no-imminent-peril"; and</w:t>
      </w:r>
    </w:p>
    <w:p w14:paraId="1CF70414" w14:textId="77777777" w:rsidR="00A77C82" w:rsidRDefault="00A77C82" w:rsidP="00A77C82">
      <w:pPr>
        <w:ind w:left="851" w:hanging="284"/>
      </w:pPr>
      <w:r>
        <w:t>c)</w:t>
      </w:r>
      <w:r>
        <w:tab/>
        <w:t>shall set the MCVideo imminent peril group call state to "MIGC 1: imminent-peril-gc-capable";</w:t>
      </w:r>
    </w:p>
    <w:p w14:paraId="4B642205" w14:textId="77777777" w:rsidR="00A77C82" w:rsidRDefault="00A77C82" w:rsidP="00A77C82">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5B7A00D7" w14:textId="77777777" w:rsidR="00A77C82" w:rsidRDefault="00A77C82" w:rsidP="00A77C82">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27F2EF0" w14:textId="77777777" w:rsidR="00A77C82" w:rsidRDefault="00A77C82" w:rsidP="00A77C82">
      <w:pPr>
        <w:ind w:left="568" w:hanging="284"/>
      </w:pPr>
      <w:r>
        <w:t>7)</w:t>
      </w:r>
      <w:r>
        <w:tab/>
        <w:t>shall include the g.3gpp.mcvideo media feature tag in the Contact header field of the SIP 200 (OK) response;</w:t>
      </w:r>
    </w:p>
    <w:p w14:paraId="1438B08A"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5DD961A4" w14:textId="77777777" w:rsidR="00A77C82" w:rsidRDefault="00A77C82" w:rsidP="00A77C82">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7783C3AA" w14:textId="77777777" w:rsidR="00A77C82" w:rsidRDefault="00A77C82" w:rsidP="00A77C82">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14F650F7" w14:textId="77777777" w:rsidR="00A77C82" w:rsidRDefault="00A77C82" w:rsidP="00A77C82">
      <w:pPr>
        <w:rPr>
          <w:lang w:eastAsia="ko-KR"/>
        </w:rPr>
      </w:pPr>
      <w:r>
        <w:rPr>
          <w:lang w:eastAsia="ko-KR"/>
        </w:rPr>
        <w:t>[TS 24.281, clause 9.2.2.2.1.6]</w:t>
      </w:r>
    </w:p>
    <w:p w14:paraId="488CBF1D" w14:textId="77777777" w:rsidR="00A77C82" w:rsidRDefault="00A77C82" w:rsidP="00A77C82">
      <w:r>
        <w:t>This procedure is used for MCVideo emergency and MCVideo imminent peril calls when the MCVideo client is affiliated but not joined to the chat group.</w:t>
      </w:r>
    </w:p>
    <w:p w14:paraId="5A8C9BE4" w14:textId="77777777" w:rsidR="00A77C82" w:rsidRDefault="00A77C82" w:rsidP="00A77C82">
      <w:pPr>
        <w:rPr>
          <w:lang w:eastAsia="ko-KR"/>
        </w:rPr>
      </w:pPr>
      <w:r>
        <w:rPr>
          <w:lang w:eastAsia="ko-KR"/>
        </w:rPr>
        <w:t>In the procedures in this clause:</w:t>
      </w:r>
    </w:p>
    <w:p w14:paraId="5F456A4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050BB1BE"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2CAE681E" w14:textId="77777777" w:rsidR="00A77C82" w:rsidRDefault="00A77C82" w:rsidP="00A77C82">
      <w:r>
        <w:t>Upon receipt of an initial SIP INVITE request, the MCVideo client:</w:t>
      </w:r>
    </w:p>
    <w:p w14:paraId="39DD132D" w14:textId="77777777" w:rsidR="00A77C82" w:rsidRDefault="00A77C82" w:rsidP="00A77C82">
      <w:pPr>
        <w:ind w:left="568" w:hanging="284"/>
      </w:pPr>
      <w:r>
        <w:t>1)</w:t>
      </w:r>
      <w:r>
        <w:tab/>
        <w:t>may reject the SIP INVITE request if either of the following conditions is met:</w:t>
      </w:r>
    </w:p>
    <w:p w14:paraId="71357BBD" w14:textId="77777777" w:rsidR="00A77C82" w:rsidRDefault="00A77C82" w:rsidP="00A77C82">
      <w:pPr>
        <w:ind w:left="851" w:hanging="284"/>
        <w:rPr>
          <w:lang w:eastAsia="ko-KR"/>
        </w:rPr>
      </w:pPr>
      <w:r>
        <w:rPr>
          <w:lang w:eastAsia="ko-KR"/>
        </w:rPr>
        <w:t>a)</w:t>
      </w:r>
      <w:r>
        <w:rPr>
          <w:lang w:eastAsia="ko-KR"/>
        </w:rPr>
        <w:tab/>
        <w:t>MCVideo client does not have enough resources to handle the call; or</w:t>
      </w:r>
    </w:p>
    <w:p w14:paraId="2BD8EC0F" w14:textId="77777777" w:rsidR="00A77C82" w:rsidRDefault="00A77C82" w:rsidP="00A77C82">
      <w:pPr>
        <w:ind w:left="851" w:hanging="284"/>
        <w:rPr>
          <w:lang w:eastAsia="ko-KR"/>
        </w:rPr>
      </w:pPr>
      <w:r>
        <w:rPr>
          <w:lang w:eastAsia="ko-KR"/>
        </w:rPr>
        <w:t>b)</w:t>
      </w:r>
      <w:r>
        <w:rPr>
          <w:lang w:eastAsia="ko-KR"/>
        </w:rPr>
        <w:tab/>
        <w:t>any other reason outside the scope of this specification;</w:t>
      </w:r>
    </w:p>
    <w:p w14:paraId="3BE4D297"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546FCE36" w14:textId="77777777" w:rsidR="00A77C82" w:rsidRDefault="00A77C82" w:rsidP="00A77C82">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6046C1E9"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1589EEC0" w14:textId="77777777" w:rsidR="00A77C82" w:rsidRDefault="00A77C82" w:rsidP="00A77C82">
      <w:pPr>
        <w:ind w:left="851" w:hanging="284"/>
      </w:pPr>
      <w:r>
        <w:t>a)</w:t>
      </w:r>
      <w:r>
        <w:tab/>
        <w:t>should display to the MCVideo user an indication that this is a SIP INVITE request for an MCVideo emergency group call and:</w:t>
      </w:r>
    </w:p>
    <w:p w14:paraId="6798ECD3" w14:textId="77777777" w:rsidR="00A77C82" w:rsidRDefault="00A77C82" w:rsidP="00A77C82">
      <w:pPr>
        <w:ind w:left="1135" w:hanging="284"/>
      </w:pPr>
      <w:r>
        <w:t>i)</w:t>
      </w:r>
      <w:r>
        <w:tab/>
        <w:t>should display the MCVideo ID of the originator of the MCVideo emergency group call contained in the &lt;mcvideo-calling-user-id&gt; element of the application/vnd.3gpp.mcvideo-info+xml MIME body;</w:t>
      </w:r>
    </w:p>
    <w:p w14:paraId="70C259E1" w14:textId="77777777" w:rsidR="00A77C82" w:rsidRDefault="00A77C82" w:rsidP="00A77C82">
      <w:pPr>
        <w:ind w:left="1135" w:hanging="284"/>
      </w:pPr>
      <w:r>
        <w:t>ii)</w:t>
      </w:r>
      <w:r>
        <w:tab/>
        <w:t>should display the MCVideo group identity of the group with the emergency condition contained in the &lt;mcvideo-calling-group-id&gt; element; and</w:t>
      </w:r>
    </w:p>
    <w:p w14:paraId="6AFEF6E9"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52533152" w14:textId="77777777" w:rsidR="00A77C82" w:rsidRDefault="00A77C82" w:rsidP="00A77C82">
      <w:pPr>
        <w:ind w:left="851" w:hanging="284"/>
      </w:pPr>
      <w:r>
        <w:t>b)</w:t>
      </w:r>
      <w:r>
        <w:tab/>
        <w:t>shall set the MCVideo emergency group state to "MVEG 2: in-progress";</w:t>
      </w:r>
    </w:p>
    <w:p w14:paraId="5C97E730" w14:textId="77777777" w:rsidR="00A77C82" w:rsidRDefault="00A77C82" w:rsidP="00A77C82">
      <w:pPr>
        <w:ind w:left="851" w:hanging="284"/>
      </w:pPr>
      <w:r>
        <w:t>c)</w:t>
      </w:r>
      <w:r>
        <w:tab/>
        <w:t>shall set the MCVideo imminent peril group state to "MVIG 1: no-imminent-peril"; and</w:t>
      </w:r>
    </w:p>
    <w:p w14:paraId="4A8CF274" w14:textId="77777777" w:rsidR="00A77C82" w:rsidRDefault="00A77C82" w:rsidP="00A77C82">
      <w:pPr>
        <w:ind w:left="851" w:hanging="284"/>
      </w:pPr>
      <w:r>
        <w:t>d)</w:t>
      </w:r>
      <w:r>
        <w:tab/>
        <w:t>shall set the MCVideo imminent peril group call state to "MVIGC 1: imminent-peril-gc-capable"; otherwise</w:t>
      </w:r>
    </w:p>
    <w:p w14:paraId="1C3E3A10" w14:textId="77777777" w:rsidR="00A77C82" w:rsidRDefault="00A77C82" w:rsidP="00A77C82">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1A463D33" w14:textId="77777777" w:rsidR="00A77C82" w:rsidRDefault="00A77C82" w:rsidP="00A77C82">
      <w:pPr>
        <w:ind w:left="851" w:hanging="284"/>
      </w:pPr>
      <w:r>
        <w:t>a)</w:t>
      </w:r>
      <w:r>
        <w:tab/>
        <w:t>should display to the MCVideo user an indication that this is a SIP INVITE request for an MCVideo imminent peril group call and:</w:t>
      </w:r>
    </w:p>
    <w:p w14:paraId="13A688A6" w14:textId="77777777" w:rsidR="00A77C82" w:rsidRDefault="00A77C82" w:rsidP="00A77C82">
      <w:pPr>
        <w:ind w:left="1135" w:hanging="284"/>
      </w:pPr>
      <w:r>
        <w:t>i)</w:t>
      </w:r>
      <w:r>
        <w:tab/>
        <w:t>should display the MCVideo ID of the originator of the MCVideo imminent peril group call contained in the &lt;mcvideo-calling-user-id&gt; element of the application/vnd.3gpp.mcvideo-info+xml MIME body; and</w:t>
      </w:r>
    </w:p>
    <w:p w14:paraId="76D507D7" w14:textId="77777777" w:rsidR="00A77C82" w:rsidRDefault="00A77C82" w:rsidP="00A77C82">
      <w:pPr>
        <w:ind w:left="1135" w:hanging="284"/>
      </w:pPr>
      <w:r>
        <w:t>ii)</w:t>
      </w:r>
      <w:r>
        <w:tab/>
        <w:t>should display the MCVideo group identity of the group with the imminent peril condition contained in the &lt;mcvideo-calling-group-id&gt; element; and</w:t>
      </w:r>
    </w:p>
    <w:p w14:paraId="659AC481" w14:textId="77777777" w:rsidR="00A77C82" w:rsidRDefault="00A77C82" w:rsidP="00A77C82">
      <w:pPr>
        <w:ind w:left="851" w:hanging="284"/>
      </w:pPr>
      <w:r>
        <w:t>b)</w:t>
      </w:r>
      <w:r>
        <w:tab/>
        <w:t>shall set the MCVideo imminent peril group state to "MVIG 3: in-progress";</w:t>
      </w:r>
    </w:p>
    <w:p w14:paraId="7D717D60" w14:textId="77777777" w:rsidR="00A77C82" w:rsidRDefault="00A77C82" w:rsidP="00A77C82">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5E3B707" w14:textId="77777777" w:rsidR="00A77C82" w:rsidRDefault="00A77C82" w:rsidP="00A77C82">
      <w:pPr>
        <w:ind w:left="568" w:hanging="284"/>
      </w:pPr>
      <w:r>
        <w:t>6)</w:t>
      </w:r>
      <w:r>
        <w:tab/>
        <w:t>shall accept the SIP INVITE request and generate a SIP 200 (OK) response according to rules and procedures of 3GPP TS 24.229 [</w:t>
      </w:r>
      <w:r>
        <w:rPr>
          <w:lang w:eastAsia="zh-CN"/>
        </w:rPr>
        <w:t>11</w:t>
      </w:r>
      <w:r>
        <w:t>];</w:t>
      </w:r>
    </w:p>
    <w:p w14:paraId="0BF1316E" w14:textId="77777777" w:rsidR="00A77C82" w:rsidRDefault="00A77C82" w:rsidP="00A77C82">
      <w:pPr>
        <w:ind w:left="568" w:hanging="284"/>
      </w:pPr>
      <w:r>
        <w:t>7)</w:t>
      </w:r>
      <w:r>
        <w:tab/>
        <w:t>shall include the option tag "timer" in a Require header field of the SIP 200 (OK) response;</w:t>
      </w:r>
    </w:p>
    <w:p w14:paraId="3F02110B" w14:textId="77777777" w:rsidR="00A77C82" w:rsidRDefault="00A77C82" w:rsidP="00A77C82">
      <w:pPr>
        <w:ind w:left="568" w:hanging="284"/>
      </w:pPr>
      <w:r>
        <w:t>8)</w:t>
      </w:r>
      <w:r>
        <w:tab/>
        <w:t>shall include the g.3gpp.mcvideo media feature tag in the Contact header field of the SIP 200 (OK) response;</w:t>
      </w:r>
    </w:p>
    <w:p w14:paraId="4D54A2CB" w14:textId="77777777" w:rsidR="00A77C82" w:rsidRDefault="00A77C82" w:rsidP="00A77C82">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2F630BE" w14:textId="77777777" w:rsidR="00A77C82" w:rsidRDefault="00A77C82" w:rsidP="00A77C82">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79B8D18C" w14:textId="77777777" w:rsidR="00A77C82" w:rsidRDefault="00A77C82" w:rsidP="00A77C82">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424BD09C" w14:textId="77777777" w:rsidR="00A77C82" w:rsidRDefault="00A77C82" w:rsidP="00A77C82">
      <w:pPr>
        <w:ind w:left="568" w:hanging="284"/>
      </w:pPr>
      <w:r>
        <w:t>12)</w:t>
      </w:r>
      <w:r>
        <w:tab/>
        <w:t>shall send the SIP 200 (OK) response towards the MCVideo server according to rules and procedures of 3GPP TS 24.229 [</w:t>
      </w:r>
      <w:r>
        <w:rPr>
          <w:lang w:eastAsia="zh-CN"/>
        </w:rPr>
        <w:t>11</w:t>
      </w:r>
      <w:r>
        <w:t>]; and</w:t>
      </w:r>
    </w:p>
    <w:p w14:paraId="718EC81C" w14:textId="77777777" w:rsidR="00A77C82" w:rsidRDefault="00A77C82" w:rsidP="00A77C82">
      <w:pPr>
        <w:ind w:left="568" w:hanging="284"/>
      </w:pPr>
      <w:r>
        <w:t>13)</w:t>
      </w:r>
      <w:r>
        <w:tab/>
        <w:t>shall interact with the media plane as specified in 3GPP TS 24.581 [</w:t>
      </w:r>
      <w:r>
        <w:rPr>
          <w:lang w:eastAsia="zh-CN"/>
        </w:rPr>
        <w:t>5</w:t>
      </w:r>
      <w:r>
        <w:t>].</w:t>
      </w:r>
    </w:p>
    <w:p w14:paraId="0D9FD967" w14:textId="77777777" w:rsidR="00A77C82" w:rsidRDefault="00A77C82" w:rsidP="00A77C82">
      <w:r>
        <w:t>[TS 24.281, clause 9.2.2.2.2.2]</w:t>
      </w:r>
    </w:p>
    <w:p w14:paraId="48640861" w14:textId="77777777" w:rsidR="00A77C82" w:rsidRDefault="00A77C82" w:rsidP="00A77C82">
      <w:r>
        <w:t>Upon receiving a SIP BYE request for releasing the MCVideo chat session, the MCVideo client shall follow the procedures as specified in subclause 6.2.6.</w:t>
      </w:r>
    </w:p>
    <w:p w14:paraId="40A24169" w14:textId="77777777" w:rsidR="00A77C82" w:rsidRDefault="00A77C82" w:rsidP="00A77C82">
      <w:r>
        <w:t>[TS 24.281, clause 6.2.6]</w:t>
      </w:r>
    </w:p>
    <w:p w14:paraId="2BB4409F" w14:textId="77777777" w:rsidR="00A77C82" w:rsidRDefault="00A77C82" w:rsidP="00A77C82">
      <w:r>
        <w:t>Upon receiving a SIP BYE request, the MCVideo client:</w:t>
      </w:r>
    </w:p>
    <w:p w14:paraId="3D1FE7AF" w14:textId="77777777" w:rsidR="00A77C82" w:rsidRDefault="00A77C82" w:rsidP="00A77C82">
      <w:pPr>
        <w:ind w:left="568" w:hanging="284"/>
      </w:pPr>
      <w:r>
        <w:t>1)</w:t>
      </w:r>
      <w:r>
        <w:tab/>
        <w:t>shall interact with the media plane as specified in 3GPP TS 24.</w:t>
      </w:r>
      <w:r>
        <w:rPr>
          <w:lang w:eastAsia="zh-CN"/>
        </w:rPr>
        <w:t>581</w:t>
      </w:r>
      <w:r>
        <w:t>[5]; and</w:t>
      </w:r>
    </w:p>
    <w:p w14:paraId="0C07E8D6" w14:textId="77777777" w:rsidR="00A77C82" w:rsidRDefault="00A77C82" w:rsidP="00A77C82">
      <w:pPr>
        <w:ind w:left="568" w:hanging="284"/>
      </w:pPr>
      <w:r>
        <w:t>2)</w:t>
      </w:r>
      <w:r>
        <w:tab/>
        <w:t>shall send SIP 200 (OK) response towards MCVideo server according to 3GPP TS 24.229 [11].</w:t>
      </w:r>
    </w:p>
    <w:p w14:paraId="267C1F6D" w14:textId="77777777" w:rsidR="00A77C82" w:rsidRDefault="00A77C82" w:rsidP="00A77C82">
      <w:pPr>
        <w:rPr>
          <w:lang w:eastAsia="ko-KR"/>
        </w:rPr>
      </w:pPr>
      <w:bookmarkStart w:id="537" w:name="_Toc52787540"/>
      <w:bookmarkStart w:id="538" w:name="_Toc52787722"/>
      <w:bookmarkStart w:id="539" w:name="_Toc75906944"/>
      <w:bookmarkStart w:id="540" w:name="_Toc75907281"/>
      <w:r>
        <w:rPr>
          <w:lang w:eastAsia="ko-KR"/>
        </w:rPr>
        <w:t>[TS 24.581, clause 6.2.5.3.2]</w:t>
      </w:r>
    </w:p>
    <w:p w14:paraId="02CE6F98" w14:textId="77777777" w:rsidR="00A77C82" w:rsidRDefault="00A77C82" w:rsidP="00A77C82">
      <w:r>
        <w:t>Upon receiving the media transmission notification from the transmission control server, the transmission participant:</w:t>
      </w:r>
    </w:p>
    <w:p w14:paraId="449BC946" w14:textId="77777777" w:rsidR="00A77C82" w:rsidRDefault="00A77C82" w:rsidP="00A77C82">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27855EF8" w14:textId="77777777" w:rsidR="00A77C82" w:rsidRDefault="00A77C82" w:rsidP="00A77C82">
      <w:pPr>
        <w:ind w:left="851" w:hanging="284"/>
      </w:pPr>
      <w:r>
        <w:t>a.</w:t>
      </w:r>
      <w:r>
        <w:tab/>
        <w:t>shall include the Message Type field set to '6' (Media transmission notification); and</w:t>
      </w:r>
    </w:p>
    <w:p w14:paraId="42992716" w14:textId="77777777" w:rsidR="00A77C82" w:rsidRDefault="00A77C82" w:rsidP="00A77C82">
      <w:pPr>
        <w:ind w:left="851" w:hanging="284"/>
      </w:pPr>
      <w:r>
        <w:t>b.</w:t>
      </w:r>
      <w:r>
        <w:tab/>
        <w:t>shall include the Source field set to '0' (the transmission participant is the source);</w:t>
      </w:r>
    </w:p>
    <w:p w14:paraId="087D4C6A" w14:textId="77777777" w:rsidR="00A77C82" w:rsidRDefault="00A77C82" w:rsidP="00A77C82">
      <w:pPr>
        <w:ind w:left="568" w:hanging="284"/>
      </w:pPr>
      <w:r>
        <w:t>2.</w:t>
      </w:r>
      <w:r>
        <w:tab/>
        <w:t>shall provide media transmission notification to the user;</w:t>
      </w:r>
    </w:p>
    <w:p w14:paraId="49E934AE" w14:textId="77777777" w:rsidR="00A77C82" w:rsidRDefault="00A77C82" w:rsidP="00A77C82">
      <w:pPr>
        <w:ind w:left="568" w:hanging="284"/>
      </w:pPr>
      <w:r>
        <w:t>3.</w:t>
      </w:r>
      <w:r>
        <w:tab/>
        <w:t>shall store the User ID and the SSRC of the user transmitting the media;</w:t>
      </w:r>
    </w:p>
    <w:p w14:paraId="1296DD91" w14:textId="77777777" w:rsidR="00A77C82" w:rsidRDefault="00A77C82" w:rsidP="00A77C82">
      <w:pPr>
        <w:ind w:left="568" w:hanging="284"/>
      </w:pPr>
      <w:r>
        <w:t>4.</w:t>
      </w:r>
      <w:r>
        <w:tab/>
        <w:t>if the Reception Mode field is set to '0' indicating automatic reception mode:</w:t>
      </w:r>
    </w:p>
    <w:p w14:paraId="40BEBBCC" w14:textId="77777777" w:rsidR="00A77C82" w:rsidRDefault="00A77C82" w:rsidP="00A77C82">
      <w:pPr>
        <w:ind w:left="851" w:hanging="284"/>
      </w:pPr>
      <w:r>
        <w:t>a.</w:t>
      </w:r>
      <w:r>
        <w:tab/>
        <w:t>shall create an instance of the 'Transmission participant state transition diagram for basic reception control operation';</w:t>
      </w:r>
    </w:p>
    <w:p w14:paraId="70375CD2"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6F0CAB8" w14:textId="77777777" w:rsidR="00A77C82" w:rsidRDefault="00A77C82" w:rsidP="00A77C82">
      <w:pPr>
        <w:ind w:left="851" w:hanging="284"/>
      </w:pPr>
      <w:r>
        <w:t>c.</w:t>
      </w:r>
      <w:r>
        <w:tab/>
        <w:t>shall enter the 'U: has permission to receive' state;</w:t>
      </w:r>
    </w:p>
    <w:p w14:paraId="2E9DB402" w14:textId="77777777" w:rsidR="00A77C82" w:rsidRDefault="00A77C82" w:rsidP="00A77C82">
      <w:pPr>
        <w:ind w:left="568" w:hanging="284"/>
      </w:pPr>
      <w:r>
        <w:t>5.</w:t>
      </w:r>
      <w:r>
        <w:tab/>
        <w:t>may display the details of the incoming media to the user; and</w:t>
      </w:r>
    </w:p>
    <w:p w14:paraId="730F8F49" w14:textId="77777777" w:rsidR="00A77C82" w:rsidRDefault="00A77C82" w:rsidP="00A77C82">
      <w:pPr>
        <w:ind w:left="568" w:hanging="284"/>
      </w:pPr>
      <w:r>
        <w:t>6.</w:t>
      </w:r>
      <w:r>
        <w:tab/>
        <w:t>shall remain in the 'U: reception controller' state.</w:t>
      </w:r>
    </w:p>
    <w:p w14:paraId="36F8C633" w14:textId="77777777" w:rsidR="00A77C82" w:rsidRDefault="00A77C82" w:rsidP="00A77C82">
      <w:r>
        <w:t>[TS 24.581, clause 6.2.5.3.3]</w:t>
      </w:r>
    </w:p>
    <w:p w14:paraId="00D874EA" w14:textId="77777777" w:rsidR="00A77C82" w:rsidRDefault="00A77C82" w:rsidP="00A77C82">
      <w:r>
        <w:t>Upon receiving an indication from the user to request permission to receive media, the transmission participant:</w:t>
      </w:r>
    </w:p>
    <w:p w14:paraId="0B09D515" w14:textId="77777777" w:rsidR="00A77C82" w:rsidRDefault="00A77C82" w:rsidP="00A77C82">
      <w:pPr>
        <w:ind w:left="568" w:hanging="284"/>
      </w:pPr>
      <w:r>
        <w:t>1.</w:t>
      </w:r>
      <w:r>
        <w:tab/>
        <w:t>shall send the Receive Media Request message toward the transmission control server; The Receive Media Request message:</w:t>
      </w:r>
    </w:p>
    <w:p w14:paraId="1340303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0868C0E"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64B7BDA7" w14:textId="77777777" w:rsidR="00A77C82" w:rsidRDefault="00A77C82" w:rsidP="00A77C82">
      <w:pPr>
        <w:ind w:left="568" w:hanging="284"/>
      </w:pPr>
      <w:r>
        <w:t>2.</w:t>
      </w:r>
      <w:r>
        <w:tab/>
        <w:t>shall create an instance of the 'Transmission participant state transition diagram for basic reception control operation';</w:t>
      </w:r>
    </w:p>
    <w:p w14:paraId="77F39993"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5757A61F" w14:textId="77777777" w:rsidR="00A77C82" w:rsidRDefault="00A77C82" w:rsidP="00A77C82">
      <w:pPr>
        <w:ind w:left="568" w:hanging="284"/>
      </w:pPr>
      <w:r>
        <w:t>4.</w:t>
      </w:r>
      <w:r>
        <w:tab/>
        <w:t>shall remain in the 'U: reception controller' state.</w:t>
      </w:r>
    </w:p>
    <w:p w14:paraId="588CC7B4" w14:textId="77777777" w:rsidR="00A77C82" w:rsidRDefault="00A77C82" w:rsidP="00A77C82">
      <w:r>
        <w:t>[TS 24.581, clause 6.2.5.4.5]</w:t>
      </w:r>
    </w:p>
    <w:p w14:paraId="2BD6396E" w14:textId="77777777" w:rsidR="00A77C82" w:rsidRDefault="00A77C82" w:rsidP="00A77C82">
      <w:r>
        <w:t>Upon receiving a granted response for Receive media request message, the transmission participant:</w:t>
      </w:r>
    </w:p>
    <w:p w14:paraId="54660029"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6820FE82" w14:textId="77777777" w:rsidR="00A77C82" w:rsidRDefault="00A77C82" w:rsidP="00A77C82">
      <w:pPr>
        <w:ind w:left="851" w:hanging="284"/>
      </w:pPr>
      <w:r>
        <w:t>a.</w:t>
      </w:r>
      <w:r>
        <w:tab/>
        <w:t>shall include the Message Type field set to '7' (Receive media response); and</w:t>
      </w:r>
    </w:p>
    <w:p w14:paraId="54D0A45B" w14:textId="77777777" w:rsidR="00A77C82" w:rsidRDefault="00A77C82" w:rsidP="00A77C82">
      <w:pPr>
        <w:ind w:left="851" w:hanging="284"/>
      </w:pPr>
      <w:r>
        <w:t>b.</w:t>
      </w:r>
      <w:r>
        <w:tab/>
        <w:t>shall include the Source field set to '0' (the transmission participant is the source);</w:t>
      </w:r>
    </w:p>
    <w:p w14:paraId="633E1CCF" w14:textId="77777777" w:rsidR="00A77C82" w:rsidRDefault="00A77C82" w:rsidP="00A77C82">
      <w:pPr>
        <w:ind w:left="568" w:hanging="284"/>
      </w:pPr>
      <w:r>
        <w:t>2.</w:t>
      </w:r>
      <w:r>
        <w:tab/>
        <w:t>shall provide receive media success notification to the user;</w:t>
      </w:r>
    </w:p>
    <w:p w14:paraId="60E424A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B5F6414" w14:textId="77777777" w:rsidR="00A77C82" w:rsidRDefault="00A77C82" w:rsidP="00A77C82">
      <w:pPr>
        <w:ind w:left="568" w:hanging="284"/>
      </w:pPr>
      <w:r>
        <w:t>4.</w:t>
      </w:r>
      <w:r>
        <w:tab/>
        <w:t>shall stop timer T103 (Receive Media Request); and</w:t>
      </w:r>
    </w:p>
    <w:p w14:paraId="058F1056" w14:textId="77777777" w:rsidR="00A77C82" w:rsidRDefault="00A77C82" w:rsidP="00A77C82">
      <w:pPr>
        <w:ind w:left="568" w:hanging="284"/>
      </w:pPr>
      <w:r>
        <w:t>5.</w:t>
      </w:r>
      <w:r>
        <w:tab/>
        <w:t>shall enter the 'U: has permission to receive' state.</w:t>
      </w:r>
    </w:p>
    <w:p w14:paraId="5C726824" w14:textId="77777777" w:rsidR="00A77C82" w:rsidRDefault="00A77C82" w:rsidP="00E972B2">
      <w:pPr>
        <w:pStyle w:val="H6"/>
      </w:pPr>
      <w:r>
        <w:t>6.1.2.4.3</w:t>
      </w:r>
      <w:r>
        <w:tab/>
        <w:t>Test description</w:t>
      </w:r>
      <w:bookmarkEnd w:id="537"/>
      <w:bookmarkEnd w:id="538"/>
      <w:bookmarkEnd w:id="539"/>
      <w:bookmarkEnd w:id="540"/>
    </w:p>
    <w:p w14:paraId="2C12100F" w14:textId="77777777" w:rsidR="00A77C82" w:rsidRDefault="00A77C82" w:rsidP="00E972B2">
      <w:pPr>
        <w:pStyle w:val="H6"/>
      </w:pPr>
      <w:r>
        <w:t>6.1.2.4.3.1</w:t>
      </w:r>
      <w:r>
        <w:tab/>
        <w:t>Pre-test conditions</w:t>
      </w:r>
    </w:p>
    <w:p w14:paraId="08C30605" w14:textId="77777777" w:rsidR="00812835" w:rsidRDefault="00812835" w:rsidP="00812835">
      <w:pPr>
        <w:pStyle w:val="H6"/>
      </w:pPr>
      <w:r w:rsidRPr="00102CE5">
        <w:t>Test configuration</w:t>
      </w:r>
      <w:r>
        <w:t>:</w:t>
      </w:r>
    </w:p>
    <w:p w14:paraId="3CCAB200" w14:textId="77777777" w:rsidR="00812835" w:rsidRDefault="00812835" w:rsidP="00812835">
      <w:pPr>
        <w:pStyle w:val="B1"/>
      </w:pPr>
      <w:r>
        <w:t>-</w:t>
      </w:r>
      <w:r>
        <w:tab/>
        <w:t>Single cell configuration according to TS 36.579-1 [2] clause 5.2.2.2.1.</w:t>
      </w:r>
    </w:p>
    <w:p w14:paraId="471B8F14" w14:textId="77777777" w:rsidR="00812835" w:rsidRDefault="00812835" w:rsidP="00812835">
      <w:pPr>
        <w:pStyle w:val="H6"/>
      </w:pPr>
      <w:r>
        <w:t>Preamble:</w:t>
      </w:r>
    </w:p>
    <w:p w14:paraId="074CCD62" w14:textId="77777777" w:rsidR="00812835" w:rsidRDefault="00812835" w:rsidP="00812835">
      <w:pPr>
        <w:pStyle w:val="B1"/>
      </w:pPr>
      <w:r>
        <w:t>-</w:t>
      </w:r>
      <w:r>
        <w:tab/>
        <w:t>The UE has performed procedure 'Initial registration' as described in TS 36.579-1 [2] clause 5.4.2.</w:t>
      </w:r>
    </w:p>
    <w:p w14:paraId="286FD749" w14:textId="77777777" w:rsidR="00812835" w:rsidRDefault="00812835" w:rsidP="00812835">
      <w:pPr>
        <w:pStyle w:val="B1"/>
      </w:pPr>
      <w:r>
        <w:t>-</w:t>
      </w:r>
      <w:r>
        <w:tab/>
      </w:r>
      <w:r w:rsidRPr="000573F5">
        <w:t>UE States at the end of the preamble</w:t>
      </w:r>
      <w:r>
        <w:t>:</w:t>
      </w:r>
    </w:p>
    <w:p w14:paraId="65A2C536" w14:textId="77777777" w:rsidR="00812835" w:rsidRDefault="00812835" w:rsidP="00812835">
      <w:pPr>
        <w:pStyle w:val="B1"/>
        <w:ind w:left="852"/>
      </w:pPr>
      <w:r>
        <w:t>-</w:t>
      </w:r>
      <w:r>
        <w:tab/>
        <w:t>The UE is in RRC_IDLE state.</w:t>
      </w:r>
    </w:p>
    <w:p w14:paraId="3074A393" w14:textId="77777777" w:rsidR="00812835" w:rsidRDefault="00812835" w:rsidP="00812835">
      <w:pPr>
        <w:pStyle w:val="B1"/>
        <w:ind w:left="852"/>
      </w:pPr>
      <w:r>
        <w:t>-</w:t>
      </w:r>
      <w:r>
        <w:tab/>
        <w:t>The client is registered for MCVideo.</w:t>
      </w:r>
    </w:p>
    <w:p w14:paraId="237AB7F5" w14:textId="77777777" w:rsidR="00A77C82" w:rsidRDefault="00A77C82" w:rsidP="00E972B2">
      <w:pPr>
        <w:pStyle w:val="H6"/>
      </w:pPr>
      <w:r>
        <w:t>6.1.2.4.3.2</w:t>
      </w:r>
      <w:r>
        <w:tab/>
        <w:t>Test procedure sequence</w:t>
      </w:r>
    </w:p>
    <w:p w14:paraId="35EFF30B" w14:textId="77777777" w:rsidR="00A77C82" w:rsidRDefault="00A77C82" w:rsidP="00E972B2">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A77C82" w14:paraId="1D473D37" w14:textId="77777777" w:rsidTr="00A77C82">
        <w:trPr>
          <w:tblHeader/>
        </w:trPr>
        <w:tc>
          <w:tcPr>
            <w:tcW w:w="717" w:type="dxa"/>
            <w:tcBorders>
              <w:top w:val="single" w:sz="4" w:space="0" w:color="auto"/>
              <w:left w:val="single" w:sz="4" w:space="0" w:color="auto"/>
              <w:bottom w:val="nil"/>
              <w:right w:val="single" w:sz="4" w:space="0" w:color="auto"/>
            </w:tcBorders>
            <w:hideMark/>
          </w:tcPr>
          <w:p w14:paraId="514BB9F2"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612967A8"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A83B5"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1B6AE7"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5DE109F1" w14:textId="77777777" w:rsidR="00A77C82" w:rsidRDefault="00A77C82" w:rsidP="00E972B2">
            <w:pPr>
              <w:pStyle w:val="TAH"/>
            </w:pPr>
            <w:r>
              <w:t>Verdict</w:t>
            </w:r>
          </w:p>
        </w:tc>
      </w:tr>
      <w:tr w:rsidR="00A77C82" w14:paraId="2C176BC4" w14:textId="77777777" w:rsidTr="00A77C82">
        <w:trPr>
          <w:tblHeader/>
        </w:trPr>
        <w:tc>
          <w:tcPr>
            <w:tcW w:w="717" w:type="dxa"/>
            <w:tcBorders>
              <w:top w:val="nil"/>
              <w:left w:val="single" w:sz="4" w:space="0" w:color="auto"/>
              <w:bottom w:val="single" w:sz="4" w:space="0" w:color="auto"/>
              <w:right w:val="single" w:sz="4" w:space="0" w:color="auto"/>
            </w:tcBorders>
          </w:tcPr>
          <w:p w14:paraId="51043894"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29FB5830"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A72FBC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8321966"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55052D8D"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42B16FB6" w14:textId="77777777" w:rsidR="00A77C82" w:rsidRDefault="00A77C82" w:rsidP="00E972B2">
            <w:pPr>
              <w:pStyle w:val="TAH"/>
            </w:pPr>
          </w:p>
        </w:tc>
      </w:tr>
      <w:tr w:rsidR="00A77C82" w14:paraId="45F55DE3"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98DFF18" w14:textId="77777777" w:rsidR="00A77C82" w:rsidRDefault="00A77C82"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77FFABB" w14:textId="36A153BE"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03C2CEE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88F84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AA36CE"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5054358" w14:textId="77777777" w:rsidR="00A77C82" w:rsidRDefault="00A77C82" w:rsidP="00E972B2">
            <w:pPr>
              <w:pStyle w:val="TAC"/>
            </w:pPr>
            <w:r>
              <w:t>P</w:t>
            </w:r>
          </w:p>
        </w:tc>
      </w:tr>
      <w:tr w:rsidR="00A77C82" w14:paraId="7C4F561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11F9BE9" w14:textId="77777777" w:rsidR="00A77C82" w:rsidRDefault="00A77C82" w:rsidP="00E972B2">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64AD40AA"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5969FE2"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0910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93B1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6C06D7" w14:textId="77777777" w:rsidR="00A77C82" w:rsidRDefault="00A77C82" w:rsidP="00E972B2">
            <w:pPr>
              <w:pStyle w:val="TAC"/>
            </w:pPr>
            <w:r>
              <w:t>-</w:t>
            </w:r>
          </w:p>
        </w:tc>
      </w:tr>
      <w:tr w:rsidR="00A77C82" w14:paraId="248B601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0AA7D24F" w14:textId="77777777" w:rsidR="00A77C82" w:rsidRDefault="00A77C82" w:rsidP="00E972B2">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633BDBAA" w14:textId="77777777" w:rsidR="00A77C82" w:rsidRDefault="00A77C82" w:rsidP="00E972B2">
            <w:pPr>
              <w:pStyle w:val="TAL"/>
            </w:pPr>
            <w:r>
              <w:t>Check: Does the UE (MCVideo client) notify the user that the emergency chat group call has been established?</w:t>
            </w:r>
          </w:p>
          <w:p w14:paraId="0A670717"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D87BA4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01DCC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7EC356"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7189150" w14:textId="77777777" w:rsidR="00A77C82" w:rsidRDefault="00A77C82" w:rsidP="00E972B2">
            <w:pPr>
              <w:pStyle w:val="TAC"/>
            </w:pPr>
            <w:r>
              <w:t>P</w:t>
            </w:r>
          </w:p>
        </w:tc>
      </w:tr>
      <w:tr w:rsidR="00A77C82" w14:paraId="2097D10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1F20469" w14:textId="77777777" w:rsidR="00A77C82" w:rsidRDefault="00A77C82"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0C9FF083"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DA863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5ACCE8"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73C8A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E5AFD8" w14:textId="77777777" w:rsidR="00A77C82" w:rsidRDefault="00A77C82" w:rsidP="00E972B2">
            <w:pPr>
              <w:pStyle w:val="TAC"/>
            </w:pPr>
            <w:r>
              <w:t>-</w:t>
            </w:r>
          </w:p>
        </w:tc>
      </w:tr>
      <w:tr w:rsidR="00A77C82" w14:paraId="7F35B99C"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B39DD8A" w14:textId="77777777" w:rsidR="00A77C82" w:rsidRDefault="00A77C82" w:rsidP="00E972B2">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75F4F097" w14:textId="661673DE"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0BEBBA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30E32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8857CB" w14:textId="77777777" w:rsidR="00A77C82" w:rsidRDefault="00A77C82" w:rsidP="00E972B2">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F9CD8CB" w14:textId="77777777" w:rsidR="00A77C82" w:rsidRDefault="00A77C82" w:rsidP="00E972B2">
            <w:pPr>
              <w:pStyle w:val="TAC"/>
            </w:pPr>
            <w:r>
              <w:t>P</w:t>
            </w:r>
          </w:p>
        </w:tc>
      </w:tr>
      <w:tr w:rsidR="00A77C82" w14:paraId="6E017AB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B1E9C05" w14:textId="77777777" w:rsidR="00A77C82" w:rsidRDefault="00A77C82" w:rsidP="00E972B2">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054398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2F64A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35437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6B170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45F7B13" w14:textId="77777777" w:rsidR="00A77C82" w:rsidRDefault="00A77C82" w:rsidP="00E972B2">
            <w:pPr>
              <w:pStyle w:val="TAC"/>
            </w:pPr>
            <w:r>
              <w:t>-</w:t>
            </w:r>
          </w:p>
        </w:tc>
      </w:tr>
      <w:tr w:rsidR="00A77C82" w14:paraId="705B37B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9CCBCA1" w14:textId="77777777" w:rsidR="00A77C82" w:rsidRDefault="00A77C82" w:rsidP="00E972B2">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4E6D4EB8" w14:textId="77777777" w:rsidR="00A77C82" w:rsidRDefault="00A77C82" w:rsidP="00E972B2">
            <w:pPr>
              <w:pStyle w:val="TAL"/>
            </w:pPr>
            <w:r>
              <w:t>Check: Does the UE (MCVideo client) provide receive media success notification to the user?</w:t>
            </w:r>
          </w:p>
          <w:p w14:paraId="5271C7B4"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2071C9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E051F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B4BE9A"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601064C" w14:textId="77777777" w:rsidR="00A77C82" w:rsidRDefault="00A77C82" w:rsidP="00E972B2">
            <w:pPr>
              <w:pStyle w:val="TAC"/>
            </w:pPr>
            <w:r>
              <w:t>P</w:t>
            </w:r>
          </w:p>
        </w:tc>
      </w:tr>
      <w:tr w:rsidR="00A77C82" w14:paraId="22793D4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67685AE" w14:textId="77777777" w:rsidR="00A77C82" w:rsidRDefault="00A77C82" w:rsidP="00E972B2">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3BF3689C" w14:textId="0667EF4F"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401010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90AFD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B6F6EB" w14:textId="77777777" w:rsidR="00A77C82" w:rsidRDefault="00A77C82"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82B5C1B" w14:textId="77777777" w:rsidR="00A77C82" w:rsidRDefault="00A77C82" w:rsidP="00E972B2">
            <w:pPr>
              <w:pStyle w:val="TAC"/>
            </w:pPr>
            <w:r>
              <w:t>P</w:t>
            </w:r>
          </w:p>
        </w:tc>
      </w:tr>
      <w:tr w:rsidR="00A77C82" w14:paraId="466E5EF0"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20304228" w14:textId="77777777" w:rsidR="00A77C82" w:rsidRDefault="00A77C82" w:rsidP="00E972B2">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7666B3F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124CB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14ECD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CF5D2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34B773" w14:textId="77777777" w:rsidR="00A77C82" w:rsidRDefault="00A77C82" w:rsidP="00E972B2">
            <w:pPr>
              <w:pStyle w:val="TAC"/>
            </w:pPr>
            <w:r>
              <w:t>-</w:t>
            </w:r>
          </w:p>
        </w:tc>
      </w:tr>
      <w:tr w:rsidR="00A77C82" w14:paraId="53EFE3D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33D04D1" w14:textId="77777777" w:rsidR="00A77C82" w:rsidRDefault="00A77C82"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6EE816C" w14:textId="77777777" w:rsidR="00A77C82" w:rsidRDefault="00A77C82" w:rsidP="00E972B2">
            <w:pPr>
              <w:pStyle w:val="TAL"/>
            </w:pPr>
            <w:r>
              <w:t>Make the UE (MCVideo client) release the call.</w:t>
            </w:r>
          </w:p>
          <w:p w14:paraId="26E7C841"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FA2C0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C78984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7E146"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09F459" w14:textId="77777777" w:rsidR="00A77C82" w:rsidRDefault="00A77C82" w:rsidP="00E972B2">
            <w:pPr>
              <w:pStyle w:val="TAC"/>
            </w:pPr>
            <w:r>
              <w:t>-</w:t>
            </w:r>
          </w:p>
        </w:tc>
      </w:tr>
      <w:tr w:rsidR="00A77C82" w14:paraId="1A75100A"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50432A1" w14:textId="77777777" w:rsidR="00A77C82" w:rsidRDefault="00A77C82"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D171291" w14:textId="292034B2"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9303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4E0ED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9B3122"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FB8AA95" w14:textId="77777777" w:rsidR="00A77C82" w:rsidRDefault="00A77C82" w:rsidP="00E972B2">
            <w:pPr>
              <w:pStyle w:val="TAC"/>
            </w:pPr>
            <w:r>
              <w:t>P</w:t>
            </w:r>
          </w:p>
        </w:tc>
      </w:tr>
      <w:tr w:rsidR="00A77C82" w14:paraId="48DF3FFE"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7F5177E" w14:textId="77777777" w:rsidR="00A77C82" w:rsidRDefault="00A77C82" w:rsidP="00E972B2">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3092F7A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342C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8D624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00F0EC"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F277C7B" w14:textId="77777777" w:rsidR="00A77C82" w:rsidRDefault="00A77C82" w:rsidP="00E972B2">
            <w:pPr>
              <w:pStyle w:val="TAC"/>
            </w:pPr>
            <w:r>
              <w:t>-</w:t>
            </w:r>
          </w:p>
        </w:tc>
      </w:tr>
      <w:tr w:rsidR="00A77C82" w14:paraId="21906178"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7A6CDCA" w14:textId="77777777" w:rsidR="00A77C82" w:rsidRDefault="00A77C82" w:rsidP="00E972B2">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1531820C" w14:textId="5392699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756BAA9"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43B6F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000B2"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3B77F03" w14:textId="77777777" w:rsidR="00A77C82" w:rsidRDefault="00A77C82" w:rsidP="00E972B2">
            <w:pPr>
              <w:pStyle w:val="TAC"/>
            </w:pPr>
            <w:r>
              <w:t>P</w:t>
            </w:r>
          </w:p>
        </w:tc>
      </w:tr>
      <w:tr w:rsidR="00A77C82" w14:paraId="2B826FC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AF80818" w14:textId="77777777" w:rsidR="00A77C82" w:rsidRDefault="00A77C82" w:rsidP="00E972B2">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585B4FD8"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12E41D"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C613C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F1EB65"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E078AD" w14:textId="77777777" w:rsidR="00A77C82" w:rsidRDefault="00A77C82" w:rsidP="00E972B2">
            <w:pPr>
              <w:pStyle w:val="TAC"/>
            </w:pPr>
            <w:r>
              <w:t>-</w:t>
            </w:r>
          </w:p>
        </w:tc>
      </w:tr>
      <w:tr w:rsidR="00A77C82" w14:paraId="38D97B04"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606BA1F" w14:textId="77777777" w:rsidR="00A77C82" w:rsidRDefault="00A77C82" w:rsidP="00E972B2">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0B1F2423" w14:textId="77777777" w:rsidR="00A77C82" w:rsidRDefault="00A77C82" w:rsidP="00E972B2">
            <w:pPr>
              <w:pStyle w:val="TAL"/>
            </w:pPr>
            <w:r>
              <w:t>Check: Does the UE (MCVideo client) notify the user that the imminent peril chat group call has been established?</w:t>
            </w:r>
          </w:p>
          <w:p w14:paraId="44BA0345"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F1C3C8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4A74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686AA6" w14:textId="77777777" w:rsidR="00A77C82" w:rsidRDefault="00A77C82"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8D04451" w14:textId="77777777" w:rsidR="00A77C82" w:rsidRDefault="00A77C82" w:rsidP="00E972B2">
            <w:pPr>
              <w:pStyle w:val="TAC"/>
            </w:pPr>
            <w:r>
              <w:t>P</w:t>
            </w:r>
          </w:p>
        </w:tc>
      </w:tr>
      <w:tr w:rsidR="00A77C82" w14:paraId="5D71118C"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0A512D03" w14:textId="77777777" w:rsidR="00A77C82" w:rsidRDefault="00A77C82" w:rsidP="00E972B2">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6738766C" w14:textId="32EA2A1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7C23FF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FF4C1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15C8C5" w14:textId="77777777" w:rsidR="00A77C82" w:rsidRDefault="00A77C82" w:rsidP="00E972B2">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4AC407EE" w14:textId="77777777" w:rsidR="00A77C82" w:rsidRDefault="00A77C82" w:rsidP="00E972B2">
            <w:pPr>
              <w:pStyle w:val="TAC"/>
            </w:pPr>
            <w:r>
              <w:t>P</w:t>
            </w:r>
          </w:p>
        </w:tc>
      </w:tr>
      <w:tr w:rsidR="00A77C82" w14:paraId="2F45756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55BB0AC4" w14:textId="77777777" w:rsidR="00A77C82" w:rsidRDefault="00A77C82" w:rsidP="00E972B2">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0398D20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8BF163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5C304A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95827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3BB9B66" w14:textId="77777777" w:rsidR="00A77C82" w:rsidRDefault="00A77C82" w:rsidP="00E972B2">
            <w:pPr>
              <w:pStyle w:val="TAC"/>
            </w:pPr>
            <w:r>
              <w:t>-</w:t>
            </w:r>
          </w:p>
        </w:tc>
      </w:tr>
      <w:tr w:rsidR="00A77C82" w14:paraId="0D7BCE05"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16B649CA" w14:textId="77777777" w:rsidR="00A77C82" w:rsidRDefault="00A77C82" w:rsidP="00E972B2">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6A397B89" w14:textId="77777777" w:rsidR="00A77C82" w:rsidRDefault="00A77C82" w:rsidP="00E972B2">
            <w:pPr>
              <w:pStyle w:val="TAL"/>
            </w:pPr>
            <w:r>
              <w:t>Check: Does the UE (MCVideo client) provide receive media success notification to the user?</w:t>
            </w:r>
          </w:p>
          <w:p w14:paraId="3A45169A"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780F80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B6DA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6ED7EDE" w14:textId="77777777" w:rsidR="00A77C82" w:rsidRDefault="00A77C82" w:rsidP="00E972B2">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028EF95" w14:textId="77777777" w:rsidR="00A77C82" w:rsidRDefault="00A77C82" w:rsidP="00E972B2">
            <w:pPr>
              <w:pStyle w:val="TAC"/>
            </w:pPr>
            <w:r>
              <w:t>P</w:t>
            </w:r>
          </w:p>
        </w:tc>
      </w:tr>
      <w:tr w:rsidR="00A77C82" w14:paraId="0BC5760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619B53B5" w14:textId="77777777" w:rsidR="00A77C82" w:rsidRDefault="00A77C82" w:rsidP="00E972B2">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1EE721F2" w14:textId="5C5D7278"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240DF69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6B8CE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CD4238" w14:textId="77777777" w:rsidR="00A77C82" w:rsidRDefault="00A77C82" w:rsidP="00E972B2">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6F72376E" w14:textId="77777777" w:rsidR="00A77C82" w:rsidRDefault="00A77C82" w:rsidP="00E972B2">
            <w:pPr>
              <w:pStyle w:val="TAC"/>
            </w:pPr>
            <w:r>
              <w:t>P</w:t>
            </w:r>
          </w:p>
        </w:tc>
      </w:tr>
      <w:tr w:rsidR="00A77C82" w14:paraId="29FDC8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314E39DF" w14:textId="77777777" w:rsidR="00A77C82" w:rsidRDefault="00A77C82" w:rsidP="00E972B2">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210EEA7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46AC6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4FDF7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13C334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888907" w14:textId="77777777" w:rsidR="00A77C82" w:rsidRDefault="00A77C82" w:rsidP="00E972B2">
            <w:pPr>
              <w:pStyle w:val="TAC"/>
            </w:pPr>
            <w:r>
              <w:t>-</w:t>
            </w:r>
          </w:p>
        </w:tc>
      </w:tr>
      <w:tr w:rsidR="00A77C82" w14:paraId="77EED0D3"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07EEAEF3" w14:textId="77777777" w:rsidR="00A77C82" w:rsidRDefault="00A77C82" w:rsidP="00E972B2">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ABA58EC" w14:textId="77777777" w:rsidR="00A77C82" w:rsidRDefault="00A77C82" w:rsidP="00E972B2">
            <w:pPr>
              <w:pStyle w:val="TAL"/>
            </w:pPr>
            <w:r>
              <w:t>Make the UE (MCVideo client) release the call.</w:t>
            </w:r>
          </w:p>
          <w:p w14:paraId="09F23BDE"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CEF56D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E4445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1F62B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1B4339" w14:textId="77777777" w:rsidR="00A77C82" w:rsidRDefault="00A77C82" w:rsidP="00E972B2">
            <w:pPr>
              <w:pStyle w:val="TAC"/>
            </w:pPr>
            <w:r>
              <w:t>-</w:t>
            </w:r>
          </w:p>
        </w:tc>
      </w:tr>
      <w:tr w:rsidR="00A77C82" w14:paraId="058B07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1FCE16E1" w14:textId="77777777" w:rsidR="00A77C82" w:rsidRDefault="00A77C82" w:rsidP="00E972B2">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405082B1" w14:textId="1CCD1097"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B288A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B3266E2"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A1C6B1" w14:textId="77777777" w:rsidR="00A77C82" w:rsidRDefault="00A77C82" w:rsidP="00E972B2">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34503EEE" w14:textId="77777777" w:rsidR="00A77C82" w:rsidRDefault="00A77C82" w:rsidP="00E972B2">
            <w:pPr>
              <w:pStyle w:val="TAC"/>
            </w:pPr>
            <w:r>
              <w:t>P</w:t>
            </w:r>
          </w:p>
        </w:tc>
      </w:tr>
      <w:tr w:rsidR="00A77C82" w14:paraId="4B54101B"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41988356" w14:textId="77777777" w:rsidR="00A77C82" w:rsidRDefault="00A77C82" w:rsidP="00E972B2">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12F34925"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A49CE2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77AE5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678A6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3592F8" w14:textId="77777777" w:rsidR="00A77C82" w:rsidRDefault="00A77C82" w:rsidP="00E972B2">
            <w:pPr>
              <w:pStyle w:val="TAC"/>
            </w:pPr>
            <w:r>
              <w:t>-</w:t>
            </w:r>
          </w:p>
        </w:tc>
      </w:tr>
      <w:tr w:rsidR="00A77C82" w14:paraId="1767EF5C" w14:textId="77777777" w:rsidTr="00A77C82">
        <w:tc>
          <w:tcPr>
            <w:tcW w:w="9785" w:type="dxa"/>
            <w:gridSpan w:val="6"/>
            <w:tcBorders>
              <w:top w:val="single" w:sz="4" w:space="0" w:color="auto"/>
              <w:left w:val="single" w:sz="4" w:space="0" w:color="auto"/>
              <w:bottom w:val="single" w:sz="4" w:space="0" w:color="auto"/>
              <w:right w:val="single" w:sz="4" w:space="0" w:color="auto"/>
            </w:tcBorders>
            <w:hideMark/>
          </w:tcPr>
          <w:p w14:paraId="72FAB7BE" w14:textId="0202278F" w:rsidR="00A77C82" w:rsidRDefault="00A77C82" w:rsidP="00E972B2">
            <w:pPr>
              <w:pStyle w:val="TAN"/>
            </w:pPr>
            <w:r>
              <w:t>NOTE 1: This is expected to be done via a suitable implementation dependent MMI.</w:t>
            </w:r>
          </w:p>
        </w:tc>
      </w:tr>
    </w:tbl>
    <w:p w14:paraId="09564F4D" w14:textId="77777777" w:rsidR="00A77C82" w:rsidRDefault="00A77C82" w:rsidP="00A77C82"/>
    <w:p w14:paraId="4F2CFD43" w14:textId="77777777" w:rsidR="00A77C82" w:rsidRDefault="00A77C82" w:rsidP="00E972B2">
      <w:pPr>
        <w:pStyle w:val="H6"/>
      </w:pPr>
      <w:r>
        <w:t>6.1.2.4.3.3</w:t>
      </w:r>
      <w:r>
        <w:tab/>
        <w:t>Specific message contents</w:t>
      </w:r>
    </w:p>
    <w:p w14:paraId="0BFCC757" w14:textId="77777777" w:rsidR="00A77C82" w:rsidRDefault="00A77C82" w:rsidP="00E972B2">
      <w:pPr>
        <w:pStyle w:val="TH"/>
      </w:pPr>
      <w:r>
        <w:t>Table 6.1.2.4.3.3-1: SIP INVITE from the SS (Step 1,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44AA5885"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B77F978" w14:textId="27B43CFE" w:rsidR="00A77C82" w:rsidRDefault="00A77C82" w:rsidP="00E972B2">
            <w:pPr>
              <w:pStyle w:val="TAL"/>
            </w:pPr>
            <w:r>
              <w:t>Derivation Path: TS 36.579-1 [2], Table 5.5.2.5.2-1, condition EMERGENCY-CALL</w:t>
            </w:r>
          </w:p>
        </w:tc>
      </w:tr>
      <w:tr w:rsidR="00A77C82" w14:paraId="083CDD09"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5612BDC2"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806945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F75B7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1835E6"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75D85B8B" w14:textId="77777777" w:rsidR="00A77C82" w:rsidRDefault="00A77C82" w:rsidP="00E972B2">
            <w:pPr>
              <w:pStyle w:val="TAH"/>
            </w:pPr>
            <w:r>
              <w:t>Condition</w:t>
            </w:r>
          </w:p>
        </w:tc>
      </w:tr>
      <w:tr w:rsidR="00A77C82" w14:paraId="3397662A"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1F85E4A"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046035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8FA0A6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B6CD77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99210B3" w14:textId="77777777" w:rsidR="00A77C82" w:rsidRDefault="00A77C82" w:rsidP="00E972B2">
            <w:pPr>
              <w:pStyle w:val="TAL"/>
            </w:pPr>
          </w:p>
        </w:tc>
      </w:tr>
      <w:tr w:rsidR="00A77C82" w14:paraId="64D92B1F"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2372981"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2940284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572E8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49FA92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C2865E0" w14:textId="77777777" w:rsidR="00A77C82" w:rsidRDefault="00A77C82" w:rsidP="00E972B2">
            <w:pPr>
              <w:pStyle w:val="TAL"/>
            </w:pPr>
          </w:p>
        </w:tc>
      </w:tr>
      <w:tr w:rsidR="00A77C82" w14:paraId="2D0CFE9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7A584210"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26EB5F0B" w14:textId="77777777" w:rsidR="00A77C82" w:rsidRDefault="00A77C82" w:rsidP="00E972B2">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2EA9ECF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7F4432D"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0C1FCD4" w14:textId="77777777" w:rsidR="00A77C82" w:rsidRDefault="00A77C82" w:rsidP="00E972B2">
            <w:pPr>
              <w:pStyle w:val="TAL"/>
            </w:pPr>
          </w:p>
        </w:tc>
      </w:tr>
      <w:tr w:rsidR="00A77C82" w14:paraId="1F9B674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68F11A9"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9A577F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F73E26"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71843B2"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8E9E24C" w14:textId="77777777" w:rsidR="00A77C82" w:rsidRDefault="00A77C82" w:rsidP="00E972B2">
            <w:pPr>
              <w:pStyle w:val="TAL"/>
            </w:pPr>
          </w:p>
        </w:tc>
      </w:tr>
      <w:tr w:rsidR="00A77C82" w14:paraId="7DE5717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7D52D2A"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38326419" w14:textId="77777777" w:rsidR="00A77C82" w:rsidRDefault="00A77C82" w:rsidP="00E972B2">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0036E3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C77B71"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03D783BC" w14:textId="77777777" w:rsidR="00A77C82" w:rsidRDefault="00A77C82" w:rsidP="00E972B2">
            <w:pPr>
              <w:pStyle w:val="TAL"/>
            </w:pPr>
          </w:p>
        </w:tc>
      </w:tr>
    </w:tbl>
    <w:p w14:paraId="663E44C8" w14:textId="77777777" w:rsidR="00A77C82" w:rsidRDefault="00A77C82" w:rsidP="00A77C82"/>
    <w:p w14:paraId="7DE19E2B" w14:textId="48949DEA" w:rsidR="00A77C82" w:rsidRDefault="00A77C82" w:rsidP="00E972B2">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DE9F31"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37DDEF1" w14:textId="77777777" w:rsidR="00A77C82" w:rsidRDefault="00A77C82" w:rsidP="00E972B2">
            <w:pPr>
              <w:pStyle w:val="TAL"/>
            </w:pPr>
            <w:r>
              <w:t>Derivation Path: TS 36.579-1 [2], Table 5.5.3.1.2-2, condition INITIAL_SDP_OFFER</w:t>
            </w:r>
          </w:p>
        </w:tc>
      </w:tr>
    </w:tbl>
    <w:p w14:paraId="5D8DD3E5" w14:textId="77777777" w:rsidR="00A77C82" w:rsidRDefault="00A77C82" w:rsidP="00A77C82"/>
    <w:p w14:paraId="2506E1C4" w14:textId="77777777" w:rsidR="00A77C82" w:rsidRDefault="00A77C82" w:rsidP="00E972B2">
      <w:pPr>
        <w:pStyle w:val="TH"/>
      </w:pPr>
      <w:r>
        <w:t xml:space="preserve">Table </w:t>
      </w:r>
      <w:bookmarkStart w:id="541" w:name="_Hlk128340197"/>
      <w:r>
        <w:t>6.1.2.4.3.3-</w:t>
      </w:r>
      <w:bookmarkEnd w:id="541"/>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2FA3A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40FF36C" w14:textId="77777777" w:rsidR="00A77C82" w:rsidRDefault="00A77C82" w:rsidP="00E972B2">
            <w:pPr>
              <w:pStyle w:val="TAL"/>
            </w:pPr>
            <w:r>
              <w:t>Derivation Path: TS 36.579-1</w:t>
            </w:r>
            <w:r>
              <w:rPr>
                <w:color w:val="000000"/>
              </w:rPr>
              <w:t xml:space="preserve"> [2]</w:t>
            </w:r>
            <w:r>
              <w:t>, Table 5.5.3.2.2-2, condition EMERGENCY-CALL, CHAT-GROUP-CALL</w:t>
            </w:r>
          </w:p>
        </w:tc>
      </w:tr>
    </w:tbl>
    <w:p w14:paraId="14976057" w14:textId="77777777" w:rsidR="00A77C82" w:rsidRDefault="00A77C82" w:rsidP="00A77C82"/>
    <w:p w14:paraId="0E57AAB9" w14:textId="77777777" w:rsidR="00A77C82" w:rsidRDefault="00A77C82" w:rsidP="00E972B2">
      <w:pPr>
        <w:pStyle w:val="TH"/>
      </w:pPr>
      <w:r>
        <w:t>Table 6.1.2.4.3.3-3: SIP 200 (OK) from the UE (Step</w:t>
      </w:r>
      <w:r w:rsidRPr="00A77C82">
        <w:t>s</w:t>
      </w:r>
      <w:r>
        <w:t xml:space="preserve"> 3, 10, Table 6.1.2.4.3.2-1;</w:t>
      </w:r>
      <w:r>
        <w:br/>
        <w:t>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951AB76"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3D28C3" w14:textId="77777777" w:rsidR="00A77C82" w:rsidRDefault="00A77C82" w:rsidP="00E972B2">
            <w:pPr>
              <w:pStyle w:val="TAL"/>
              <w:rPr>
                <w:rFonts w:cs="Arial"/>
                <w:szCs w:val="18"/>
              </w:rPr>
            </w:pPr>
            <w:r>
              <w:t>Derivation Path: TS 36.579-1 [2], Table 5.5.2.17.1.1-1, condition INVITE-RSP</w:t>
            </w:r>
          </w:p>
        </w:tc>
      </w:tr>
      <w:tr w:rsidR="00A77C82" w14:paraId="5906A5D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D2BB9E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881CF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CD5E6C"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AAC0B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3E7B22" w14:textId="77777777" w:rsidR="00A77C82" w:rsidRDefault="00A77C82" w:rsidP="00E972B2">
            <w:pPr>
              <w:pStyle w:val="TAH"/>
            </w:pPr>
            <w:r>
              <w:t>Condition</w:t>
            </w:r>
          </w:p>
        </w:tc>
      </w:tr>
      <w:tr w:rsidR="00A77C82" w14:paraId="5D386FE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F14DE7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A6EE9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51B163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2FA77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7C976" w14:textId="77777777" w:rsidR="00A77C82" w:rsidRDefault="00A77C82" w:rsidP="00E972B2">
            <w:pPr>
              <w:pStyle w:val="TAL"/>
            </w:pPr>
          </w:p>
        </w:tc>
      </w:tr>
      <w:tr w:rsidR="00A77C82" w14:paraId="3A45115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9291DE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6CD08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87B76E"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94FD9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D20CE1" w14:textId="77777777" w:rsidR="00A77C82" w:rsidRDefault="00A77C82" w:rsidP="00E972B2">
            <w:pPr>
              <w:pStyle w:val="TAL"/>
            </w:pPr>
          </w:p>
        </w:tc>
      </w:tr>
      <w:tr w:rsidR="00A77C82" w14:paraId="11248561"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B63AC1"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7F8A7ED" w14:textId="77777777" w:rsidR="00A77C82" w:rsidRDefault="00A77C82" w:rsidP="00E972B2">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394EF03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4621B8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C74164" w14:textId="77777777" w:rsidR="00A77C82" w:rsidRDefault="00A77C82" w:rsidP="00E972B2">
            <w:pPr>
              <w:pStyle w:val="TAL"/>
            </w:pPr>
          </w:p>
        </w:tc>
      </w:tr>
      <w:tr w:rsidR="00A77C82" w14:paraId="63FE9CFA"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11D8ADE"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5653C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BE34B7"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6F9107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F9AA13" w14:textId="77777777" w:rsidR="00A77C82" w:rsidRDefault="00A77C82" w:rsidP="00E972B2">
            <w:pPr>
              <w:pStyle w:val="TAL"/>
            </w:pPr>
          </w:p>
        </w:tc>
      </w:tr>
      <w:tr w:rsidR="00A77C82" w14:paraId="6BC3E1BE"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9D9093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49B57" w14:textId="77777777" w:rsidR="00A77C82" w:rsidRDefault="00A77C82" w:rsidP="00E972B2">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2108303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22DD4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4FE9A9" w14:textId="77777777" w:rsidR="00A77C82" w:rsidRDefault="00A77C82" w:rsidP="00E972B2">
            <w:pPr>
              <w:pStyle w:val="TAL"/>
            </w:pPr>
          </w:p>
        </w:tc>
      </w:tr>
    </w:tbl>
    <w:p w14:paraId="54B81EB3" w14:textId="77777777" w:rsidR="00A77C82" w:rsidRDefault="00A77C82" w:rsidP="00A77C82"/>
    <w:p w14:paraId="367E896D" w14:textId="77777777" w:rsidR="00A77C82" w:rsidRDefault="00A77C82" w:rsidP="00E972B2">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49DA4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F6AF09E" w14:textId="77777777" w:rsidR="00A77C82" w:rsidRDefault="00A77C82" w:rsidP="00E972B2">
            <w:pPr>
              <w:pStyle w:val="TAL"/>
            </w:pPr>
            <w:r>
              <w:t>Derivation Path: TS 36.579-1 [2], Table 5.5.3.1.1-2, condition SDP_ANSWER</w:t>
            </w:r>
          </w:p>
        </w:tc>
      </w:tr>
    </w:tbl>
    <w:p w14:paraId="1ECE1064" w14:textId="77777777" w:rsidR="00A77C82" w:rsidRDefault="00A77C82" w:rsidP="00A77C82"/>
    <w:p w14:paraId="62578772" w14:textId="77777777" w:rsidR="00A77C82" w:rsidRDefault="00A77C82" w:rsidP="00E972B2">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32C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2F40651" w14:textId="77777777" w:rsidR="00A77C82" w:rsidRDefault="00A77C82" w:rsidP="00E972B2">
            <w:pPr>
              <w:pStyle w:val="TAL"/>
            </w:pPr>
            <w:r>
              <w:t>Derivation Path: TS 36.579-1</w:t>
            </w:r>
            <w:r>
              <w:rPr>
                <w:color w:val="000000"/>
              </w:rPr>
              <w:t xml:space="preserve"> [2]</w:t>
            </w:r>
            <w:r>
              <w:t>, Table 5.5.3.2.1-2, condition INVITE-RSP</w:t>
            </w:r>
          </w:p>
        </w:tc>
      </w:tr>
    </w:tbl>
    <w:p w14:paraId="6CED9F4E" w14:textId="77777777" w:rsidR="00A77C82" w:rsidRDefault="00A77C82" w:rsidP="00A77C82"/>
    <w:p w14:paraId="730557AA" w14:textId="77777777" w:rsidR="00A77C82" w:rsidRDefault="00A77C82" w:rsidP="00E972B2">
      <w:pPr>
        <w:pStyle w:val="TH"/>
      </w:pPr>
      <w:r>
        <w:t>Table 6.1.2.4.3.3-5: Void</w:t>
      </w:r>
    </w:p>
    <w:p w14:paraId="2F00F6FD" w14:textId="77777777" w:rsidR="00A77C82" w:rsidRDefault="00A77C82" w:rsidP="00E972B2">
      <w:pPr>
        <w:pStyle w:val="TH"/>
      </w:pPr>
      <w:r>
        <w:t>Table 6.1.2.4.3.3-5A: Media Transmission Notification from the SS (Step 6A,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AF0BA1"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31026D8" w14:textId="77777777" w:rsidR="00A77C82" w:rsidRDefault="00A77C82" w:rsidP="00E972B2">
            <w:pPr>
              <w:pStyle w:val="TAL"/>
            </w:pPr>
            <w:r>
              <w:t>Derivation Path: TS 36.579-1 [2], Table 5.5.11.2.7-1, condition EMERGENCY-CALL</w:t>
            </w:r>
          </w:p>
        </w:tc>
      </w:tr>
    </w:tbl>
    <w:p w14:paraId="2F5DED31" w14:textId="77777777" w:rsidR="00A77C82" w:rsidRDefault="00A77C82" w:rsidP="00A77C82"/>
    <w:p w14:paraId="41613223" w14:textId="77777777" w:rsidR="00A77C82" w:rsidRDefault="00A77C82" w:rsidP="00E972B2">
      <w:pPr>
        <w:pStyle w:val="TH"/>
      </w:pPr>
      <w:r>
        <w:t>Table 6.1.2.4.3.3-5B..5C: Void</w:t>
      </w:r>
    </w:p>
    <w:p w14:paraId="48CD518A" w14:textId="77777777" w:rsidR="00A77C82" w:rsidRDefault="00A77C82" w:rsidP="00E972B2">
      <w:pPr>
        <w:pStyle w:val="TH"/>
      </w:pPr>
      <w:r>
        <w:t>Table 6.1.2.4.3.3-5D: Media Reception End Request from the SS (Step 6G,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155E80"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7BDF965" w14:textId="77777777" w:rsidR="00A77C82" w:rsidRDefault="00A77C82" w:rsidP="00E972B2">
            <w:pPr>
              <w:pStyle w:val="TAL"/>
            </w:pPr>
            <w:r>
              <w:t>Derivation Path: TS 36.579-1 [2], Table 5.5.11.3.3-1, condition DOWNLINK, EMERGENCY-CALL</w:t>
            </w:r>
          </w:p>
        </w:tc>
      </w:tr>
    </w:tbl>
    <w:p w14:paraId="34D720EE" w14:textId="77777777" w:rsidR="00A77C82" w:rsidRDefault="00A77C82" w:rsidP="00A77C82"/>
    <w:p w14:paraId="3C17086D" w14:textId="77777777" w:rsidR="00A77C82" w:rsidRDefault="00A77C82" w:rsidP="00E972B2">
      <w:pPr>
        <w:pStyle w:val="TH"/>
      </w:pPr>
      <w:r>
        <w:t>Table 6.1.2.4.3.3-6: SIP BYE from the UE (Steps 8, 17, Table 6.1.2.4.3.2-1;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EE0700"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AAB1FC1" w14:textId="77777777" w:rsidR="00A77C82" w:rsidRDefault="00A77C82" w:rsidP="00E972B2">
            <w:pPr>
              <w:pStyle w:val="TAL"/>
            </w:pPr>
            <w:r>
              <w:t>Derivation Path: TS 36.579-1</w:t>
            </w:r>
            <w:r>
              <w:rPr>
                <w:color w:val="000000"/>
              </w:rPr>
              <w:t xml:space="preserve"> [2]</w:t>
            </w:r>
            <w:r>
              <w:t>, Table 5.5.2.2.1-1, condition MT_CALL</w:t>
            </w:r>
          </w:p>
        </w:tc>
      </w:tr>
    </w:tbl>
    <w:p w14:paraId="538F8DAD" w14:textId="77777777" w:rsidR="00A77C82" w:rsidRDefault="00A77C82" w:rsidP="00A77C82"/>
    <w:p w14:paraId="453AF74B" w14:textId="77777777" w:rsidR="00A77C82" w:rsidRDefault="00A77C82" w:rsidP="00E972B2">
      <w:pPr>
        <w:pStyle w:val="TH"/>
      </w:pPr>
      <w:r>
        <w:t>Table 6.1.2.4.3.3-7: Void</w:t>
      </w:r>
    </w:p>
    <w:p w14:paraId="022DE319" w14:textId="77777777" w:rsidR="00A77C82" w:rsidRDefault="00A77C82" w:rsidP="00E972B2">
      <w:pPr>
        <w:pStyle w:val="TH"/>
      </w:pPr>
      <w:r>
        <w:t>Table 6.1.2.4.3.3-8: SIP INVITE from the SS (Step 10,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54C2A35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56DEA4F" w14:textId="77777777" w:rsidR="00A77C82" w:rsidRDefault="00A77C82" w:rsidP="00E972B2">
            <w:pPr>
              <w:pStyle w:val="TAL"/>
            </w:pPr>
            <w:r>
              <w:t>Derivation Path: TS 36.579-1 [2], Table 5.5.2.5.2-1, condition IMMPERIL-CALL</w:t>
            </w:r>
          </w:p>
        </w:tc>
      </w:tr>
      <w:tr w:rsidR="00A77C82" w14:paraId="16C674A6"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4A00BB0F"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9151DB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A21EB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56FDB4"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3E4FCF09" w14:textId="77777777" w:rsidR="00A77C82" w:rsidRDefault="00A77C82" w:rsidP="00E972B2">
            <w:pPr>
              <w:pStyle w:val="TAH"/>
            </w:pPr>
            <w:r>
              <w:t>Condition</w:t>
            </w:r>
          </w:p>
        </w:tc>
      </w:tr>
      <w:tr w:rsidR="00A77C82" w14:paraId="16FC32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675B8C1"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7D3DA3A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0BBE1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2C6254C"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6918085" w14:textId="77777777" w:rsidR="00A77C82" w:rsidRDefault="00A77C82" w:rsidP="00E972B2">
            <w:pPr>
              <w:pStyle w:val="TAL"/>
            </w:pPr>
          </w:p>
        </w:tc>
      </w:tr>
      <w:tr w:rsidR="00A77C82" w14:paraId="0CBF9EE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432F42F"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1CE8BE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D8D59C"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8879538"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4744D20" w14:textId="77777777" w:rsidR="00A77C82" w:rsidRDefault="00A77C82" w:rsidP="00E972B2">
            <w:pPr>
              <w:pStyle w:val="TAL"/>
            </w:pPr>
          </w:p>
        </w:tc>
      </w:tr>
      <w:tr w:rsidR="00A77C82" w14:paraId="022686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E404C21"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3B54EA6" w14:textId="77777777" w:rsidR="00A77C82" w:rsidRDefault="00A77C82" w:rsidP="00E972B2">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0D972D2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AB9B3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16E5E5B" w14:textId="77777777" w:rsidR="00A77C82" w:rsidRDefault="00A77C82" w:rsidP="00E972B2">
            <w:pPr>
              <w:pStyle w:val="TAL"/>
            </w:pPr>
          </w:p>
        </w:tc>
      </w:tr>
      <w:tr w:rsidR="00A77C82" w14:paraId="6DE31B9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B0B53DB"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9CC6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6772F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CB389A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7EB481C3" w14:textId="77777777" w:rsidR="00A77C82" w:rsidRDefault="00A77C82" w:rsidP="00E972B2">
            <w:pPr>
              <w:pStyle w:val="TAL"/>
            </w:pPr>
          </w:p>
        </w:tc>
      </w:tr>
      <w:tr w:rsidR="00A77C82" w14:paraId="03A9A4E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3CA62C2C"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DF9765D" w14:textId="77777777" w:rsidR="00A77C82" w:rsidRDefault="00A77C82" w:rsidP="00E972B2">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763EBA9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F88B61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1ABDEFEA" w14:textId="77777777" w:rsidR="00A77C82" w:rsidRDefault="00A77C82" w:rsidP="00E972B2">
            <w:pPr>
              <w:pStyle w:val="TAL"/>
            </w:pPr>
          </w:p>
        </w:tc>
      </w:tr>
    </w:tbl>
    <w:p w14:paraId="1E27CA92" w14:textId="77777777" w:rsidR="00A77C82" w:rsidRDefault="00A77C82" w:rsidP="00A77C82"/>
    <w:p w14:paraId="779313A9" w14:textId="087AE8FC" w:rsidR="00A77C82" w:rsidRDefault="00A77C82" w:rsidP="00E972B2">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9B2760F"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60662551" w14:textId="77777777" w:rsidR="00A77C82" w:rsidRDefault="00A77C82" w:rsidP="00E972B2">
            <w:pPr>
              <w:pStyle w:val="TAL"/>
            </w:pPr>
            <w:r>
              <w:t>Derivation Path: TS 36.579-1 [2], Table 5.5.3.1.2-2, condition INITIAL_SDP_OFFER</w:t>
            </w:r>
          </w:p>
        </w:tc>
      </w:tr>
    </w:tbl>
    <w:p w14:paraId="5E67EAEC" w14:textId="77777777" w:rsidR="00A77C82" w:rsidRDefault="00A77C82" w:rsidP="00A77C82"/>
    <w:p w14:paraId="53AC58E4" w14:textId="77777777" w:rsidR="00A77C82" w:rsidRDefault="00A77C82" w:rsidP="00E972B2">
      <w:pPr>
        <w:pStyle w:val="TH"/>
      </w:pPr>
      <w:r>
        <w:t xml:space="preserve">Table </w:t>
      </w:r>
      <w:bookmarkStart w:id="542" w:name="_Hlk128340426"/>
      <w:r>
        <w:t>6.1.2.4.3.3-</w:t>
      </w:r>
      <w:bookmarkEnd w:id="542"/>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1352E98"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DB1805" w14:textId="77777777" w:rsidR="00A77C82" w:rsidRDefault="00A77C82" w:rsidP="00E972B2">
            <w:pPr>
              <w:pStyle w:val="TAL"/>
            </w:pPr>
            <w:r>
              <w:t>Derivation Path: TS 36.579-1</w:t>
            </w:r>
            <w:r>
              <w:rPr>
                <w:color w:val="000000"/>
              </w:rPr>
              <w:t xml:space="preserve"> [2]</w:t>
            </w:r>
            <w:r>
              <w:t>, Table 5.5.3.2.2-2, condition IMMPERIL-CALL, CHAT-GROUP-CALL</w:t>
            </w:r>
          </w:p>
        </w:tc>
      </w:tr>
    </w:tbl>
    <w:p w14:paraId="4049283A" w14:textId="77777777" w:rsidR="00A77C82" w:rsidRDefault="00A77C82" w:rsidP="00A77C82"/>
    <w:p w14:paraId="51991CF3" w14:textId="77777777" w:rsidR="00A77C82" w:rsidRDefault="00A77C82" w:rsidP="00E972B2">
      <w:pPr>
        <w:pStyle w:val="TH"/>
      </w:pPr>
      <w:r>
        <w:t>Table 6.1.2.4.3.3-10..12: Void</w:t>
      </w:r>
    </w:p>
    <w:p w14:paraId="79F874FC" w14:textId="77777777" w:rsidR="00A77C82" w:rsidRDefault="00A77C82" w:rsidP="00E972B2">
      <w:pPr>
        <w:pStyle w:val="TH"/>
      </w:pPr>
      <w:r>
        <w:t>Table 6.1.2.4.3.3-13: Media Transmission Notification from the SS (Step 14A,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0ED9D66"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BACD82A" w14:textId="77777777" w:rsidR="00A77C82" w:rsidRDefault="00A77C82" w:rsidP="00E972B2">
            <w:pPr>
              <w:pStyle w:val="TAL"/>
            </w:pPr>
            <w:r>
              <w:t>Derivation Path: TS 36.579-1 [2], Table 5.5.11.2.7-1, condition IMMPERIL-CALL</w:t>
            </w:r>
          </w:p>
        </w:tc>
      </w:tr>
    </w:tbl>
    <w:p w14:paraId="76BC193C" w14:textId="77777777" w:rsidR="00A77C82" w:rsidRDefault="00A77C82" w:rsidP="00A77C82"/>
    <w:p w14:paraId="29210211" w14:textId="77777777" w:rsidR="00A77C82" w:rsidRDefault="00A77C82" w:rsidP="00E972B2">
      <w:pPr>
        <w:pStyle w:val="TH"/>
      </w:pPr>
      <w:r>
        <w:t>Table 6.1.2.4.3.3-14..15: Void</w:t>
      </w:r>
    </w:p>
    <w:p w14:paraId="725915F9" w14:textId="77777777" w:rsidR="00A77C82" w:rsidRDefault="00A77C82" w:rsidP="00E972B2">
      <w:pPr>
        <w:pStyle w:val="TH"/>
      </w:pPr>
      <w:r>
        <w:t>Table 6.1.2.4.3.3-16: Media Reception End Request from the SS (Step 14G,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89236AB"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EACDC74" w14:textId="77777777" w:rsidR="00A77C82" w:rsidRDefault="00A77C82" w:rsidP="00E972B2">
            <w:pPr>
              <w:pStyle w:val="TAL"/>
            </w:pPr>
            <w:r>
              <w:t>Derivation Path: TS 36.579-1 [2], Table 5.5.11.3.3-1, condition DOWNLINK, IMMPERIL-CALL</w:t>
            </w:r>
          </w:p>
        </w:tc>
      </w:tr>
    </w:tbl>
    <w:p w14:paraId="0C480083" w14:textId="77777777" w:rsidR="00A77C82" w:rsidRDefault="00A77C82" w:rsidP="00A77C82"/>
    <w:p w14:paraId="41485285" w14:textId="77777777" w:rsidR="00A77C82" w:rsidRDefault="00A77C82" w:rsidP="00A77C82">
      <w:pPr>
        <w:keepNext/>
        <w:keepLines/>
        <w:spacing w:before="120"/>
        <w:ind w:left="1418" w:hanging="1418"/>
        <w:outlineLvl w:val="3"/>
        <w:rPr>
          <w:rFonts w:ascii="Arial" w:hAnsi="Arial" w:cs="Arial"/>
          <w:sz w:val="24"/>
          <w:szCs w:val="24"/>
        </w:rPr>
      </w:pPr>
      <w:bookmarkStart w:id="543" w:name="_Toc84345731"/>
      <w:r>
        <w:rPr>
          <w:rFonts w:ascii="Arial" w:hAnsi="Arial"/>
          <w:sz w:val="24"/>
        </w:rPr>
        <w:t>6.1.2.5</w:t>
      </w:r>
      <w:r>
        <w:rPr>
          <w:rFonts w:ascii="Arial" w:hAnsi="Arial"/>
          <w:sz w:val="24"/>
        </w:rPr>
        <w:tab/>
        <w:t>On-network / Chat Group Call / Emergency Call / Imminent Peril Call / Client Originated (CO)</w:t>
      </w:r>
      <w:bookmarkEnd w:id="543"/>
    </w:p>
    <w:p w14:paraId="0E92833F" w14:textId="77777777" w:rsidR="00A77C82" w:rsidRDefault="00A77C82" w:rsidP="00E972B2">
      <w:pPr>
        <w:pStyle w:val="H6"/>
      </w:pPr>
      <w:r>
        <w:t>6.1.2.5.1</w:t>
      </w:r>
      <w:r>
        <w:tab/>
        <w:t>Test Purpose (TP)</w:t>
      </w:r>
    </w:p>
    <w:p w14:paraId="25C1D3F1" w14:textId="77777777" w:rsidR="00A77C82" w:rsidRDefault="00A77C82" w:rsidP="00E972B2">
      <w:pPr>
        <w:pStyle w:val="H6"/>
      </w:pPr>
      <w:r>
        <w:t>(1)</w:t>
      </w:r>
    </w:p>
    <w:p w14:paraId="17EC860A" w14:textId="77777777" w:rsidR="00A77C82" w:rsidRDefault="00A77C82" w:rsidP="00E972B2">
      <w:pPr>
        <w:pStyle w:val="PL"/>
      </w:pPr>
      <w:r>
        <w:rPr>
          <w:b/>
          <w:noProof w:val="0"/>
        </w:rPr>
        <w:t>with</w:t>
      </w:r>
      <w:r>
        <w:rPr>
          <w:noProof w:val="0"/>
        </w:rPr>
        <w:t xml:space="preserve"> { UE (MCVideo Client) registered and authorized for MCVideo Service }</w:t>
      </w:r>
    </w:p>
    <w:p w14:paraId="67DEFE07" w14:textId="77777777" w:rsidR="00A77C82" w:rsidRDefault="00A77C82" w:rsidP="00E972B2">
      <w:pPr>
        <w:pStyle w:val="PL"/>
      </w:pPr>
      <w:r>
        <w:rPr>
          <w:noProof w:val="0"/>
        </w:rPr>
        <w:t>ensure that {</w:t>
      </w:r>
    </w:p>
    <w:p w14:paraId="70C44EEC" w14:textId="77777777" w:rsidR="00A77C82" w:rsidRDefault="00A77C82" w:rsidP="00E972B2">
      <w:pPr>
        <w:pStyle w:val="PL"/>
      </w:pPr>
      <w:r>
        <w:rPr>
          <w:noProof w:val="0"/>
        </w:rPr>
        <w:t xml:space="preserve">  </w:t>
      </w:r>
      <w:r>
        <w:rPr>
          <w:b/>
          <w:noProof w:val="0"/>
        </w:rPr>
        <w:t>when</w:t>
      </w:r>
      <w:r>
        <w:rPr>
          <w:noProof w:val="0"/>
        </w:rPr>
        <w:t xml:space="preserve"> { the MCVideo User requests to establish a MCVideo</w:t>
      </w:r>
      <w:r>
        <w:rPr>
          <w:noProof w:val="0"/>
          <w:lang w:eastAsia="ko-KR"/>
        </w:rPr>
        <w:t xml:space="preserve"> Emergency </w:t>
      </w:r>
      <w:r>
        <w:rPr>
          <w:noProof w:val="0"/>
        </w:rPr>
        <w:t>Chat Group Call with implicit Transmission Control}</w:t>
      </w:r>
    </w:p>
    <w:p w14:paraId="3614A1A8" w14:textId="77777777" w:rsidR="00A77C82" w:rsidRDefault="00A77C82" w:rsidP="00E972B2">
      <w:pPr>
        <w:pStyle w:val="PL"/>
      </w:pPr>
      <w:r>
        <w:rPr>
          <w:b/>
          <w:noProof w:val="0"/>
        </w:rPr>
        <w:t xml:space="preserve">    then</w:t>
      </w:r>
      <w:r>
        <w:rPr>
          <w:noProof w:val="0"/>
        </w:rPr>
        <w:t xml:space="preserve"> { the UE(MCVideo Client) sends a SIP INVITE message, </w:t>
      </w:r>
      <w:r>
        <w:rPr>
          <w:b/>
          <w:noProof w:val="0"/>
        </w:rPr>
        <w:t>and</w:t>
      </w:r>
      <w:r>
        <w:rPr>
          <w:noProof w:val="0"/>
        </w:rPr>
        <w:t xml:space="preserve">, upon receipt of a Transmission Granted message from the SS MCVideo Server that the call was established, notifies the user </w:t>
      </w:r>
      <w:r>
        <w:rPr>
          <w:b/>
          <w:bCs/>
          <w:noProof w:val="0"/>
        </w:rPr>
        <w:t>and</w:t>
      </w:r>
      <w:r>
        <w:rPr>
          <w:noProof w:val="0"/>
        </w:rPr>
        <w:t xml:space="preserve"> respects Transmission Control (Transmission Granted, Transmission Control ACK, Transmission End Request, Transmission End Response) }</w:t>
      </w:r>
    </w:p>
    <w:p w14:paraId="508A6F7D" w14:textId="77777777" w:rsidR="00A77C82" w:rsidRDefault="00A77C82" w:rsidP="00E972B2">
      <w:pPr>
        <w:pStyle w:val="PL"/>
      </w:pPr>
      <w:r>
        <w:rPr>
          <w:noProof w:val="0"/>
        </w:rPr>
        <w:t xml:space="preserve">            }</w:t>
      </w:r>
    </w:p>
    <w:p w14:paraId="69E3F6DC" w14:textId="77777777" w:rsidR="00A77C82" w:rsidRDefault="00A77C82" w:rsidP="00E972B2">
      <w:pPr>
        <w:pStyle w:val="PL"/>
      </w:pPr>
    </w:p>
    <w:p w14:paraId="698237B3" w14:textId="77777777" w:rsidR="00A77C82" w:rsidRDefault="00A77C82" w:rsidP="00E972B2">
      <w:pPr>
        <w:pStyle w:val="H6"/>
      </w:pPr>
      <w:r>
        <w:t>(2)</w:t>
      </w:r>
    </w:p>
    <w:p w14:paraId="439FCFCE"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Emergency Chat Group Call }</w:t>
      </w:r>
    </w:p>
    <w:p w14:paraId="64F3DC63" w14:textId="77777777" w:rsidR="00A77C82" w:rsidRDefault="00A77C82" w:rsidP="00E972B2">
      <w:pPr>
        <w:pStyle w:val="PL"/>
        <w:rPr>
          <w:rFonts w:ascii="Arial" w:hAnsi="Arial" w:cs="Arial"/>
        </w:rPr>
      </w:pPr>
      <w:r>
        <w:rPr>
          <w:noProof w:val="0"/>
        </w:rPr>
        <w:t>ensure that {</w:t>
      </w:r>
    </w:p>
    <w:p w14:paraId="7A5AB7E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Emergency Chat Group Call }</w:t>
      </w:r>
    </w:p>
    <w:p w14:paraId="054DEF04"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w:t>
      </w:r>
    </w:p>
    <w:p w14:paraId="19D714B1" w14:textId="77777777" w:rsidR="00A77C82" w:rsidRDefault="00A77C82" w:rsidP="00E972B2">
      <w:pPr>
        <w:pStyle w:val="PL"/>
      </w:pPr>
      <w:r>
        <w:rPr>
          <w:noProof w:val="0"/>
        </w:rPr>
        <w:t xml:space="preserve">            }</w:t>
      </w:r>
    </w:p>
    <w:p w14:paraId="6B419288" w14:textId="77777777" w:rsidR="00A77C82" w:rsidRDefault="00A77C82" w:rsidP="00E972B2">
      <w:pPr>
        <w:pStyle w:val="PL"/>
      </w:pPr>
    </w:p>
    <w:p w14:paraId="4D9F4924" w14:textId="77777777" w:rsidR="00A77C82" w:rsidRDefault="00A77C82" w:rsidP="00E972B2">
      <w:pPr>
        <w:pStyle w:val="H6"/>
      </w:pPr>
      <w:r>
        <w:t>(3)</w:t>
      </w:r>
    </w:p>
    <w:p w14:paraId="72C5CCE8" w14:textId="77777777" w:rsidR="00A77C82" w:rsidRDefault="00A77C82" w:rsidP="00E972B2">
      <w:pPr>
        <w:pStyle w:val="PL"/>
      </w:pPr>
      <w:r>
        <w:rPr>
          <w:b/>
          <w:noProof w:val="0"/>
        </w:rPr>
        <w:t>with</w:t>
      </w:r>
      <w:r>
        <w:rPr>
          <w:noProof w:val="0"/>
        </w:rPr>
        <w:t xml:space="preserve"> { UE (MCVideo Client) registered and authorized for MCVideo Service }</w:t>
      </w:r>
    </w:p>
    <w:p w14:paraId="2952D087" w14:textId="77777777" w:rsidR="00A77C82" w:rsidRDefault="00A77C82" w:rsidP="00E972B2">
      <w:pPr>
        <w:pStyle w:val="PL"/>
      </w:pPr>
      <w:r>
        <w:rPr>
          <w:noProof w:val="0"/>
        </w:rPr>
        <w:t>ensure that {</w:t>
      </w:r>
    </w:p>
    <w:p w14:paraId="6916826A" w14:textId="77777777" w:rsidR="00A77C82" w:rsidRDefault="00A77C82" w:rsidP="00E972B2">
      <w:pPr>
        <w:pStyle w:val="PL"/>
      </w:pPr>
      <w:r>
        <w:rPr>
          <w:noProof w:val="0"/>
        </w:rPr>
        <w:t xml:space="preserve">  </w:t>
      </w:r>
      <w:r>
        <w:rPr>
          <w:b/>
          <w:noProof w:val="0"/>
        </w:rPr>
        <w:t>when</w:t>
      </w:r>
      <w:r>
        <w:rPr>
          <w:noProof w:val="0"/>
        </w:rPr>
        <w:t xml:space="preserve"> { the UE(MCVideo Client) requests to establish a MCVideo</w:t>
      </w:r>
      <w:r>
        <w:rPr>
          <w:noProof w:val="0"/>
          <w:lang w:eastAsia="ko-KR"/>
        </w:rPr>
        <w:t xml:space="preserve"> Imminent Peril </w:t>
      </w:r>
      <w:r>
        <w:rPr>
          <w:noProof w:val="0"/>
        </w:rPr>
        <w:t>Chat Group Call }</w:t>
      </w:r>
    </w:p>
    <w:p w14:paraId="1F95FF44" w14:textId="77777777" w:rsidR="00A77C82" w:rsidRDefault="00A77C82" w:rsidP="00E972B2">
      <w:pPr>
        <w:pStyle w:val="PL"/>
      </w:pPr>
      <w:r>
        <w:rPr>
          <w:b/>
          <w:noProof w:val="0"/>
        </w:rPr>
        <w:t xml:space="preserve">    then</w:t>
      </w:r>
      <w:r>
        <w:rPr>
          <w:noProof w:val="0"/>
        </w:rPr>
        <w:t xml:space="preserve"> { the UE(MCVideo Client) requests the establishment of a MCVideo</w:t>
      </w:r>
      <w:r>
        <w:rPr>
          <w:noProof w:val="0"/>
          <w:lang w:eastAsia="ko-KR"/>
        </w:rPr>
        <w:t xml:space="preserve"> Imminent Peril </w:t>
      </w:r>
      <w:r>
        <w:rPr>
          <w:noProof w:val="0"/>
        </w:rPr>
        <w:t xml:space="preserve">Chat Group Call by sending a SIP INVITE message, </w:t>
      </w:r>
      <w:r>
        <w:rPr>
          <w:b/>
          <w:noProof w:val="0"/>
        </w:rPr>
        <w:t>and</w:t>
      </w:r>
      <w:r>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586E969D" w14:textId="77777777" w:rsidR="00A77C82" w:rsidRDefault="00A77C82" w:rsidP="00E972B2">
      <w:pPr>
        <w:pStyle w:val="PL"/>
      </w:pPr>
      <w:r>
        <w:rPr>
          <w:noProof w:val="0"/>
        </w:rPr>
        <w:t>}</w:t>
      </w:r>
    </w:p>
    <w:p w14:paraId="2594E6BE" w14:textId="77777777" w:rsidR="00A77C82" w:rsidRDefault="00A77C82" w:rsidP="00E972B2">
      <w:pPr>
        <w:pStyle w:val="PL"/>
      </w:pPr>
      <w:r>
        <w:rPr>
          <w:noProof w:val="0"/>
        </w:rPr>
        <w:t xml:space="preserve">            }</w:t>
      </w:r>
    </w:p>
    <w:p w14:paraId="5C64DB77" w14:textId="77777777" w:rsidR="00A77C82" w:rsidRDefault="00A77C82" w:rsidP="00E972B2">
      <w:pPr>
        <w:pStyle w:val="PL"/>
      </w:pPr>
    </w:p>
    <w:p w14:paraId="24445945" w14:textId="77777777" w:rsidR="00A77C82" w:rsidRDefault="00A77C82" w:rsidP="00E972B2">
      <w:pPr>
        <w:pStyle w:val="H6"/>
      </w:pPr>
      <w:r>
        <w:t>(4)</w:t>
      </w:r>
    </w:p>
    <w:p w14:paraId="6D217B43"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Imminent Peril Chat Group Call }</w:t>
      </w:r>
    </w:p>
    <w:p w14:paraId="3882B951" w14:textId="77777777" w:rsidR="00A77C82" w:rsidRDefault="00A77C82" w:rsidP="00E972B2">
      <w:pPr>
        <w:pStyle w:val="PL"/>
        <w:rPr>
          <w:rFonts w:ascii="Arial" w:hAnsi="Arial" w:cs="Arial"/>
        </w:rPr>
      </w:pPr>
      <w:r>
        <w:rPr>
          <w:noProof w:val="0"/>
        </w:rPr>
        <w:t>ensure that {</w:t>
      </w:r>
    </w:p>
    <w:p w14:paraId="0A0C3B8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Imminent Peril Chat Group Call }</w:t>
      </w:r>
    </w:p>
    <w:p w14:paraId="12559C57"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795B82B4" w14:textId="77777777" w:rsidR="00A77C82" w:rsidRDefault="00A77C82" w:rsidP="00E972B2">
      <w:pPr>
        <w:pStyle w:val="PL"/>
      </w:pPr>
      <w:r>
        <w:rPr>
          <w:noProof w:val="0"/>
        </w:rPr>
        <w:t xml:space="preserve">            }</w:t>
      </w:r>
    </w:p>
    <w:p w14:paraId="46B23012" w14:textId="77777777" w:rsidR="00A77C82" w:rsidRDefault="00A77C82" w:rsidP="00E972B2">
      <w:pPr>
        <w:pStyle w:val="PL"/>
      </w:pPr>
    </w:p>
    <w:p w14:paraId="3CEB05F8" w14:textId="77777777" w:rsidR="00A77C82" w:rsidRDefault="00A77C82" w:rsidP="00E972B2">
      <w:pPr>
        <w:pStyle w:val="H6"/>
      </w:pPr>
      <w:r>
        <w:t>6.1.2.5.2</w:t>
      </w:r>
      <w:r>
        <w:tab/>
        <w:t>Conformance requirements</w:t>
      </w:r>
    </w:p>
    <w:p w14:paraId="1F50D65C" w14:textId="77777777" w:rsidR="00A77C82" w:rsidRDefault="00A77C82" w:rsidP="00A77C82">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3C4409" w14:textId="77777777" w:rsidR="00A77C82" w:rsidRDefault="00A77C82" w:rsidP="00A77C82">
      <w:r>
        <w:t>[TS 24.281, clause 9.2.2.2.1.1.1]</w:t>
      </w:r>
    </w:p>
    <w:p w14:paraId="520B0B7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0CC31020" w14:textId="77777777" w:rsidR="00A77C82" w:rsidRDefault="00A77C82" w:rsidP="00A77C82">
      <w:r>
        <w:t>The MCVideo client:</w:t>
      </w:r>
    </w:p>
    <w:p w14:paraId="324E4AD5"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0099917E"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1E6F4686" w14:textId="77777777" w:rsidR="00A77C82" w:rsidRDefault="00A77C82" w:rsidP="00A77C82">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2DF13B8E"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A867065"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32929E8F"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3DD99733" w14:textId="77777777" w:rsidR="00A77C82" w:rsidRDefault="00A77C82" w:rsidP="00A77C82">
      <w:pPr>
        <w:ind w:left="568" w:hanging="284"/>
      </w:pPr>
      <w:r>
        <w:t>7)</w:t>
      </w:r>
      <w:r>
        <w:tab/>
        <w:t>should include the "timer" option tag in the Supported header field;</w:t>
      </w:r>
    </w:p>
    <w:p w14:paraId="5F8A470B"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56D46C7A"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2E526B59"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2AED05CE"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62048CD2"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639B3E1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55A9BE1D"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6BEF3C7E" w14:textId="77777777" w:rsidR="00A77C82" w:rsidRDefault="00A77C82" w:rsidP="00A77C82">
      <w:pPr>
        <w:ind w:left="851" w:hanging="284"/>
      </w:pPr>
      <w:r>
        <w:t>a)</w:t>
      </w:r>
      <w:r>
        <w:tab/>
        <w:t>the &lt;session-type&gt; element set to a value of "chat";</w:t>
      </w:r>
    </w:p>
    <w:p w14:paraId="53F0A56F"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5207704F"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26C7081"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1524A443"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 and</w:t>
      </w:r>
    </w:p>
    <w:p w14:paraId="39BE55F1" w14:textId="77777777" w:rsidR="00A77C82" w:rsidRDefault="00A77C82" w:rsidP="00A77C82">
      <w:pPr>
        <w:ind w:left="568" w:hanging="284"/>
      </w:pPr>
      <w:r>
        <w:t>16)</w:t>
      </w:r>
      <w:r>
        <w:tab/>
        <w:t>shall send the SIP INVITE request according to 3GPP TS 24.229 [</w:t>
      </w:r>
      <w:r>
        <w:rPr>
          <w:lang w:eastAsia="zh-CN"/>
        </w:rPr>
        <w:t>11</w:t>
      </w:r>
      <w:r>
        <w:t>].</w:t>
      </w:r>
    </w:p>
    <w:p w14:paraId="55F3C07D" w14:textId="77777777" w:rsidR="00A77C82" w:rsidRDefault="00A77C82" w:rsidP="00A77C82">
      <w:r>
        <w:t>On receiving a SIP 2xx response to the SIP INVITE request, the MCVideo client:</w:t>
      </w:r>
    </w:p>
    <w:p w14:paraId="032C4F42" w14:textId="77777777" w:rsidR="00A77C82" w:rsidRDefault="00A77C82" w:rsidP="00A77C82">
      <w:pPr>
        <w:ind w:left="568" w:hanging="284"/>
      </w:pPr>
      <w:r>
        <w:t>1)</w:t>
      </w:r>
      <w:r>
        <w:tab/>
        <w:t>shall interact with the user plane as specified in 3GPP TS 24.581 [</w:t>
      </w:r>
      <w:r>
        <w:rPr>
          <w:lang w:eastAsia="zh-CN"/>
        </w:rPr>
        <w:t>5</w:t>
      </w:r>
      <w:r>
        <w:t>]; and</w:t>
      </w:r>
    </w:p>
    <w:p w14:paraId="55E95444"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352A4DF" w14:textId="77777777" w:rsidR="00A77C82" w:rsidRDefault="00A77C82" w:rsidP="00A77C82">
      <w:r>
        <w:t>On receiving a SIP 4xx response, a SIP 5xx response or a SIP 6xx response to the SIP INVITE request:</w:t>
      </w:r>
    </w:p>
    <w:p w14:paraId="448BECA2" w14:textId="77777777" w:rsidR="00A77C82" w:rsidRDefault="00A77C82" w:rsidP="00A77C82">
      <w:pPr>
        <w:ind w:left="568" w:hanging="284"/>
      </w:pPr>
      <w:r>
        <w:t>1)</w:t>
      </w:r>
      <w:r>
        <w:tab/>
        <w:t>if the MCVideo emergency group call state is set to "MVEGC 2: emergency-call-requested" or "MVEGC 3: emergency-call-granted"; or</w:t>
      </w:r>
    </w:p>
    <w:p w14:paraId="4701D2CD" w14:textId="77777777" w:rsidR="00A77C82" w:rsidRDefault="00A77C82" w:rsidP="00A77C82">
      <w:pPr>
        <w:ind w:left="568" w:hanging="284"/>
      </w:pPr>
      <w:r>
        <w:t>2)</w:t>
      </w:r>
      <w:r>
        <w:tab/>
        <w:t>if the MCVideo imminent peril group call state is set to "MVIGC 2: imminent-peril-call-requested" or "MVIGC 3: imminent-peril-call-granted";</w:t>
      </w:r>
    </w:p>
    <w:p w14:paraId="2C00D50C" w14:textId="77777777" w:rsidR="00A77C82" w:rsidRDefault="00A77C82" w:rsidP="00A77C82">
      <w:r>
        <w:t>the MCVideo client shall perform the actions specified in subclause 6.2.8.1.5.</w:t>
      </w:r>
    </w:p>
    <w:p w14:paraId="36F9E748"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2C2A784B" w14:textId="77777777" w:rsidR="00A77C82" w:rsidRDefault="00A77C82" w:rsidP="00A77C82">
      <w:r>
        <w:t>[TS 24.281, clause 9.2.2.2.2.1]</w:t>
      </w:r>
    </w:p>
    <w:p w14:paraId="7455A57E"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14BAC139" w14:textId="77777777" w:rsidR="00A77C82" w:rsidRDefault="00A77C82" w:rsidP="00A77C82">
      <w:r>
        <w:t>[TS 24.281, clause 6.2.4.1]</w:t>
      </w:r>
    </w:p>
    <w:p w14:paraId="5B93514A" w14:textId="77777777" w:rsidR="00A77C82" w:rsidRDefault="00A77C82" w:rsidP="00A77C82">
      <w:r>
        <w:rPr>
          <w:lang w:eastAsia="ko-KR"/>
        </w:rPr>
        <w:t>Upon receiving a request from an MCVideo user to leave an MCVideo session established using on-demand session signalling, the MCVideo client:</w:t>
      </w:r>
    </w:p>
    <w:p w14:paraId="3DA27CD1"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D9B3E36" w14:textId="77777777" w:rsidR="00A77C82" w:rsidRDefault="00A77C82" w:rsidP="00A77C82">
      <w:pPr>
        <w:ind w:left="568" w:hanging="284"/>
      </w:pPr>
      <w:r>
        <w:rPr>
          <w:lang w:eastAsia="ko-KR"/>
        </w:rPr>
        <w:t>2)</w:t>
      </w:r>
      <w:r>
        <w:rPr>
          <w:lang w:eastAsia="ko-KR"/>
        </w:rPr>
        <w:tab/>
        <w:t>shall generate a SIP BYE request according to 3GPP TS 24.229 [11];</w:t>
      </w:r>
    </w:p>
    <w:p w14:paraId="67AE60C0" w14:textId="77777777" w:rsidR="00A77C82" w:rsidRDefault="00A77C82" w:rsidP="00A77C82">
      <w:pPr>
        <w:ind w:left="568" w:hanging="284"/>
      </w:pPr>
      <w:r>
        <w:rPr>
          <w:lang w:eastAsia="ko-KR"/>
        </w:rPr>
        <w:t>3)</w:t>
      </w:r>
      <w:r>
        <w:rPr>
          <w:lang w:eastAsia="ko-KR"/>
        </w:rPr>
        <w:tab/>
        <w:t>shall set the Request-URI to the MCVideo session identity to leave; and</w:t>
      </w:r>
    </w:p>
    <w:p w14:paraId="27C29C5D"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6FF563DD"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34050B73" w14:textId="77777777" w:rsidR="00A77C82" w:rsidRDefault="00A77C82" w:rsidP="00A77C82">
      <w:r>
        <w:t>[TS 24.581, clause 6.2.4.2.2]</w:t>
      </w:r>
    </w:p>
    <w:p w14:paraId="4094FF7D" w14:textId="77777777" w:rsidR="00A77C82" w:rsidRDefault="00A77C82" w:rsidP="00A77C82">
      <w:r>
        <w:t>When a call is initiated as described in 3GPP TS 24.281 [2], the transmission participant:</w:t>
      </w:r>
    </w:p>
    <w:p w14:paraId="2F1A278B" w14:textId="77777777" w:rsidR="00A77C82" w:rsidRDefault="00A77C82" w:rsidP="00A77C82">
      <w:pPr>
        <w:ind w:left="568" w:hanging="284"/>
      </w:pPr>
      <w:r>
        <w:t>1.</w:t>
      </w:r>
      <w:r>
        <w:tab/>
        <w:t>shall create an instance of the 'Transmission participant state transition diagram for basic transmission control operation';</w:t>
      </w:r>
    </w:p>
    <w:p w14:paraId="196BBDC4"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55BB981"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AE877A2"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3425FAA" w14:textId="77777777" w:rsidR="00A77C82" w:rsidRDefault="00A77C82" w:rsidP="00A77C82">
      <w:pPr>
        <w:ind w:left="568" w:hanging="284"/>
      </w:pPr>
      <w:r>
        <w:t>4.</w:t>
      </w:r>
      <w:r>
        <w:tab/>
        <w:t>if for the established MCVideo call the SIP INVITE request is an implicit Transmission request:</w:t>
      </w:r>
    </w:p>
    <w:p w14:paraId="245CC01F" w14:textId="77777777" w:rsidR="00A77C82" w:rsidRDefault="00A77C82" w:rsidP="00A77C82">
      <w:pPr>
        <w:ind w:left="851" w:hanging="284"/>
      </w:pPr>
      <w:r>
        <w:t>a.</w:t>
      </w:r>
      <w:r>
        <w:tab/>
        <w:t>shall start timer T100 (Transmission Request) and initialise counter C100 (Transmission Request) to 1;</w:t>
      </w:r>
    </w:p>
    <w:p w14:paraId="1543240F" w14:textId="77777777" w:rsidR="00A77C82" w:rsidRDefault="00A77C82" w:rsidP="00A77C82">
      <w:pPr>
        <w:ind w:left="851" w:hanging="284"/>
      </w:pPr>
      <w:r>
        <w:t>b.</w:t>
      </w:r>
      <w:r>
        <w:tab/>
        <w:t>shall enter the 'U: pending request to transmit' state; and</w:t>
      </w:r>
    </w:p>
    <w:p w14:paraId="4BCAFFCE"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5C4700E" w14:textId="77777777" w:rsidR="00A77C82" w:rsidRDefault="00A77C82" w:rsidP="00A77C82">
      <w:pPr>
        <w:ind w:left="568" w:hanging="284"/>
      </w:pPr>
      <w:r>
        <w:t>5.</w:t>
      </w:r>
      <w:r>
        <w:tab/>
        <w:t>if the established MCVideo call is a broadcast group call, shall enter the 'U: has permission to transmit' state.</w:t>
      </w:r>
    </w:p>
    <w:p w14:paraId="1C0BAA58"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692C2F8" w14:textId="77777777" w:rsidR="00A77C82" w:rsidRDefault="00A77C82" w:rsidP="00A77C82">
      <w:r>
        <w:t>[TS 24.581, clause 6.2.4.4.6]</w:t>
      </w:r>
    </w:p>
    <w:p w14:paraId="474E6522" w14:textId="77777777" w:rsidR="00A77C82" w:rsidRDefault="00A77C82" w:rsidP="00A77C82">
      <w:r>
        <w:t>Upon receiving a Transmission Granted message from the transmission control server, the transmission participant:</w:t>
      </w:r>
    </w:p>
    <w:p w14:paraId="258A964E" w14:textId="77777777" w:rsidR="00A77C82" w:rsidRDefault="00A77C82" w:rsidP="00A77C82">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50B4F6B7" w14:textId="77777777" w:rsidR="00A77C82" w:rsidRDefault="00A77C82" w:rsidP="00A77C82">
      <w:pPr>
        <w:ind w:left="851" w:hanging="284"/>
      </w:pPr>
      <w:r>
        <w:t>a.</w:t>
      </w:r>
      <w:r>
        <w:tab/>
        <w:t>shall include the Message Type field set to '0' (Transmission Granted); and</w:t>
      </w:r>
    </w:p>
    <w:p w14:paraId="4969B627" w14:textId="77777777" w:rsidR="00A77C82" w:rsidRDefault="00A77C82" w:rsidP="00A77C82">
      <w:pPr>
        <w:ind w:left="851" w:hanging="284"/>
      </w:pPr>
      <w:r>
        <w:t>b.</w:t>
      </w:r>
      <w:r>
        <w:tab/>
        <w:t>shall include the Source field set to '0' (the transmission participant is the source);</w:t>
      </w:r>
    </w:p>
    <w:p w14:paraId="777DD0AE"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0BB8D3C" w14:textId="77777777" w:rsidR="00A77C82" w:rsidRDefault="00A77C82" w:rsidP="00A77C82">
      <w:pPr>
        <w:ind w:left="568" w:hanging="284"/>
      </w:pPr>
      <w:r>
        <w:t>3.</w:t>
      </w:r>
      <w:r>
        <w:tab/>
        <w:t>shall provide Transmission granted notification to the user, if not already done;</w:t>
      </w:r>
    </w:p>
    <w:p w14:paraId="26261189" w14:textId="77777777" w:rsidR="00A77C82" w:rsidRDefault="00A77C82" w:rsidP="00A77C82">
      <w:pPr>
        <w:ind w:left="568" w:hanging="284"/>
      </w:pPr>
      <w:r>
        <w:t>4.</w:t>
      </w:r>
      <w:r>
        <w:tab/>
        <w:t>shall stop timer T100 (Transmission Request); and</w:t>
      </w:r>
    </w:p>
    <w:p w14:paraId="1D7B8D56" w14:textId="77777777" w:rsidR="00A77C82" w:rsidRDefault="00A77C82" w:rsidP="00A77C82">
      <w:pPr>
        <w:ind w:left="568" w:hanging="284"/>
      </w:pPr>
      <w:r>
        <w:t>5.</w:t>
      </w:r>
      <w:r>
        <w:tab/>
        <w:t>shall enter the 'U: has permission to transmit' state.</w:t>
      </w:r>
    </w:p>
    <w:p w14:paraId="27E9EA8B" w14:textId="77777777" w:rsidR="00A77C82" w:rsidRDefault="00A77C82" w:rsidP="00A77C82">
      <w:r>
        <w:t>[TS 24.581, clause 6.2.4.5.3]</w:t>
      </w:r>
    </w:p>
    <w:p w14:paraId="53D7A937" w14:textId="77777777" w:rsidR="00A77C82" w:rsidRDefault="00A77C82" w:rsidP="00A77C82">
      <w:r>
        <w:t>Upon receiving an indication from the user to end the permission to send RTP media, the transmission participant:</w:t>
      </w:r>
    </w:p>
    <w:p w14:paraId="138391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96632C9" w14:textId="77777777" w:rsidR="00A77C82" w:rsidRDefault="00A77C82" w:rsidP="00A77C82">
      <w:pPr>
        <w:ind w:left="568" w:hanging="284"/>
      </w:pPr>
      <w:r>
        <w:t>2.</w:t>
      </w:r>
      <w:r>
        <w:tab/>
        <w:t>shall start timer T101 (Transmission End Request) and initialize counter C101 (Transmission End Request) to 1; and</w:t>
      </w:r>
    </w:p>
    <w:p w14:paraId="20B71A05" w14:textId="77777777" w:rsidR="00A77C82" w:rsidRDefault="00A77C82" w:rsidP="00A77C82">
      <w:pPr>
        <w:ind w:left="568" w:hanging="284"/>
      </w:pPr>
      <w:r>
        <w:t>3.</w:t>
      </w:r>
      <w:r>
        <w:tab/>
        <w:t>shall enter the 'U: pending end of transmission' state.</w:t>
      </w:r>
    </w:p>
    <w:p w14:paraId="2B6DF2DB" w14:textId="77777777" w:rsidR="00A77C82" w:rsidRDefault="00A77C82" w:rsidP="00A77C82">
      <w:r>
        <w:t>[TS 24.581, clause 6.2.4.6.4]</w:t>
      </w:r>
    </w:p>
    <w:p w14:paraId="340A8883" w14:textId="77777777" w:rsidR="00A77C82" w:rsidRDefault="00A77C82" w:rsidP="00A77C82">
      <w:r>
        <w:t>Upon receiving a Transmission end response message, the transmission participant:</w:t>
      </w:r>
    </w:p>
    <w:p w14:paraId="1323D1F9" w14:textId="77777777" w:rsidR="00A77C82" w:rsidRDefault="00A77C82" w:rsidP="00A77C82">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603B02C4" w14:textId="77777777" w:rsidR="00A77C82" w:rsidRDefault="00A77C82" w:rsidP="00A77C82">
      <w:pPr>
        <w:ind w:left="851" w:hanging="284"/>
      </w:pPr>
      <w:r>
        <w:t>a.</w:t>
      </w:r>
      <w:r>
        <w:tab/>
        <w:t>shall include the Message Type field set to '1' (Transmission end response); and</w:t>
      </w:r>
    </w:p>
    <w:p w14:paraId="52E5F3B7" w14:textId="77777777" w:rsidR="00A77C82" w:rsidRDefault="00A77C82" w:rsidP="00A77C82">
      <w:pPr>
        <w:ind w:left="851" w:hanging="284"/>
      </w:pPr>
      <w:r>
        <w:t>b.</w:t>
      </w:r>
      <w:r>
        <w:tab/>
        <w:t>shall include the Source field set to '0' (the transmission participant is the source);</w:t>
      </w:r>
    </w:p>
    <w:p w14:paraId="5AC39D81" w14:textId="77777777" w:rsidR="00A77C82" w:rsidRDefault="00A77C82" w:rsidP="00A77C82">
      <w:pPr>
        <w:ind w:left="568" w:hanging="284"/>
      </w:pPr>
      <w:r>
        <w:t>2.</w:t>
      </w:r>
      <w:r>
        <w:tab/>
        <w:t>may provide a Transmission end notification to the MCVideo user;</w:t>
      </w:r>
    </w:p>
    <w:p w14:paraId="1D7E388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E4B64A5" w14:textId="77777777" w:rsidR="00A77C82" w:rsidRDefault="00A77C82" w:rsidP="00A77C82">
      <w:pPr>
        <w:ind w:left="568" w:hanging="284"/>
      </w:pPr>
      <w:r>
        <w:t>4.</w:t>
      </w:r>
      <w:r>
        <w:tab/>
        <w:t>shall stop timer T101 (Transmission End Request);</w:t>
      </w:r>
    </w:p>
    <w:p w14:paraId="7D60B9F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02CC645A" w14:textId="77777777" w:rsidR="00A77C82" w:rsidRDefault="00A77C82" w:rsidP="00A77C82">
      <w:pPr>
        <w:ind w:left="568" w:hanging="284"/>
      </w:pPr>
      <w:r>
        <w:t>6.</w:t>
      </w:r>
      <w:r>
        <w:tab/>
        <w:t>if the session was initiated as a broadcast group call:</w:t>
      </w:r>
    </w:p>
    <w:p w14:paraId="763275C8" w14:textId="77777777" w:rsidR="00A77C82" w:rsidRDefault="00A77C82" w:rsidP="00A77C82">
      <w:pPr>
        <w:ind w:left="851" w:hanging="284"/>
      </w:pPr>
      <w:r>
        <w:t>a.</w:t>
      </w:r>
      <w:r>
        <w:tab/>
        <w:t>shall indicate to the MCVideo client the media transmission is completed; and</w:t>
      </w:r>
    </w:p>
    <w:p w14:paraId="08DD767E" w14:textId="77777777" w:rsidR="00A77C82" w:rsidRDefault="00A77C82" w:rsidP="00A77C82">
      <w:pPr>
        <w:ind w:left="851" w:hanging="284"/>
      </w:pPr>
      <w:r>
        <w:t>b</w:t>
      </w:r>
      <w:r>
        <w:tab/>
        <w:t>shall enter the 'Call releasing' state.</w:t>
      </w:r>
    </w:p>
    <w:p w14:paraId="33177B7E" w14:textId="77777777" w:rsidR="00A77C82" w:rsidRDefault="00A77C82" w:rsidP="00A77C82">
      <w:r>
        <w:t>[TS 24.581, clause 6.2.4.8.2]</w:t>
      </w:r>
    </w:p>
    <w:p w14:paraId="26E961B3" w14:textId="77777777" w:rsidR="00A77C82" w:rsidRDefault="00A77C82" w:rsidP="00A77C82">
      <w:r>
        <w:t>Upon receiving an MCVideo call release step 2 request from the application and signalling, the transmission participant:</w:t>
      </w:r>
    </w:p>
    <w:p w14:paraId="6255CA18" w14:textId="77777777" w:rsidR="00A77C82" w:rsidRDefault="00A77C82" w:rsidP="00A77C82">
      <w:pPr>
        <w:ind w:left="568" w:hanging="284"/>
      </w:pPr>
      <w:r>
        <w:t>1.</w:t>
      </w:r>
      <w:r>
        <w:tab/>
        <w:t>shall release all resources including any running timers associated with the MCVideo call; and</w:t>
      </w:r>
    </w:p>
    <w:p w14:paraId="1036F228" w14:textId="77777777" w:rsidR="00A77C82" w:rsidRDefault="00A77C82" w:rsidP="00A77C82">
      <w:pPr>
        <w:ind w:left="568" w:hanging="284"/>
      </w:pPr>
      <w:r>
        <w:t>2.</w:t>
      </w:r>
      <w:r>
        <w:tab/>
        <w:t>shall enter the 'Start-stop' state and terminate the current instance of the 'Transmission control state machine – basic'.</w:t>
      </w:r>
    </w:p>
    <w:p w14:paraId="26F4B08A" w14:textId="77777777" w:rsidR="00A77C82" w:rsidRDefault="00A77C82" w:rsidP="00A77C82">
      <w:pPr>
        <w:pStyle w:val="H6"/>
      </w:pPr>
      <w:bookmarkStart w:id="544" w:name="_Hlk127895853"/>
      <w:r>
        <w:t>6.1.2.5.3</w:t>
      </w:r>
      <w:r>
        <w:tab/>
        <w:t>Test description</w:t>
      </w:r>
    </w:p>
    <w:bookmarkEnd w:id="544"/>
    <w:p w14:paraId="142566F7" w14:textId="77777777" w:rsidR="00A77C82" w:rsidRDefault="00A77C82" w:rsidP="00E972B2">
      <w:pPr>
        <w:pStyle w:val="H6"/>
      </w:pPr>
      <w:r>
        <w:t>6.1.2.5.3.1</w:t>
      </w:r>
      <w:r>
        <w:tab/>
        <w:t>Pre-test conditions</w:t>
      </w:r>
    </w:p>
    <w:p w14:paraId="5573EAD4" w14:textId="77777777" w:rsidR="00812835" w:rsidRDefault="00812835" w:rsidP="00812835">
      <w:pPr>
        <w:pStyle w:val="H6"/>
      </w:pPr>
      <w:r w:rsidRPr="00102CE5">
        <w:t>Test configuration</w:t>
      </w:r>
      <w:r>
        <w:t>:</w:t>
      </w:r>
    </w:p>
    <w:p w14:paraId="5B049B9C" w14:textId="77777777" w:rsidR="00812835" w:rsidRDefault="00812835" w:rsidP="00812835">
      <w:pPr>
        <w:pStyle w:val="B1"/>
      </w:pPr>
      <w:r>
        <w:t>-</w:t>
      </w:r>
      <w:r>
        <w:tab/>
        <w:t>Single cell configuration according to TS 36.579-1 [2] clause 5.2.2.2.1.</w:t>
      </w:r>
    </w:p>
    <w:p w14:paraId="5AD28C48" w14:textId="77777777" w:rsidR="00812835" w:rsidRDefault="00812835" w:rsidP="00812835">
      <w:pPr>
        <w:pStyle w:val="H6"/>
      </w:pPr>
      <w:r>
        <w:t>Preamble:</w:t>
      </w:r>
    </w:p>
    <w:p w14:paraId="5A5C937A" w14:textId="77777777" w:rsidR="00812835" w:rsidRDefault="00812835" w:rsidP="00812835">
      <w:pPr>
        <w:pStyle w:val="B1"/>
      </w:pPr>
      <w:r>
        <w:t>-</w:t>
      </w:r>
      <w:r>
        <w:tab/>
        <w:t>The UE has performed procedure 'Initial registration' as described in TS 36.579-1 [2] clause 5.4.2.</w:t>
      </w:r>
    </w:p>
    <w:p w14:paraId="2C9289AF" w14:textId="77777777" w:rsidR="00812835" w:rsidRDefault="00812835" w:rsidP="00812835">
      <w:pPr>
        <w:pStyle w:val="B1"/>
      </w:pPr>
      <w:r>
        <w:t>-</w:t>
      </w:r>
      <w:r>
        <w:tab/>
      </w:r>
      <w:r w:rsidRPr="000573F5">
        <w:t>UE States at the end of the preamble</w:t>
      </w:r>
      <w:r>
        <w:t>:</w:t>
      </w:r>
    </w:p>
    <w:p w14:paraId="0CB8DAAA" w14:textId="77777777" w:rsidR="00812835" w:rsidRDefault="00812835" w:rsidP="00812835">
      <w:pPr>
        <w:pStyle w:val="B1"/>
        <w:ind w:left="852"/>
      </w:pPr>
      <w:r>
        <w:t>-</w:t>
      </w:r>
      <w:r>
        <w:tab/>
        <w:t>The UE is in RRC_IDLE state.</w:t>
      </w:r>
    </w:p>
    <w:p w14:paraId="2AA9684D" w14:textId="77777777" w:rsidR="00812835" w:rsidRDefault="00812835" w:rsidP="00812835">
      <w:pPr>
        <w:pStyle w:val="B1"/>
        <w:ind w:left="852"/>
      </w:pPr>
      <w:r>
        <w:t>-</w:t>
      </w:r>
      <w:r>
        <w:tab/>
        <w:t>The client is registered for MCVideo.</w:t>
      </w:r>
    </w:p>
    <w:p w14:paraId="5F83EA40" w14:textId="77777777" w:rsidR="00A77C82" w:rsidRDefault="00A77C82" w:rsidP="00E972B2">
      <w:pPr>
        <w:pStyle w:val="H6"/>
      </w:pPr>
      <w:r>
        <w:t>6.1.2.5.3.2</w:t>
      </w:r>
      <w:r>
        <w:tab/>
        <w:t>Test procedure sequence</w:t>
      </w:r>
    </w:p>
    <w:p w14:paraId="62BE7EA0" w14:textId="77777777" w:rsidR="00A77C82" w:rsidRDefault="00A77C82" w:rsidP="00E972B2">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A77C82" w14:paraId="37606D39" w14:textId="77777777" w:rsidTr="00A77C82">
        <w:tc>
          <w:tcPr>
            <w:tcW w:w="709" w:type="dxa"/>
            <w:tcBorders>
              <w:top w:val="single" w:sz="4" w:space="0" w:color="auto"/>
              <w:left w:val="single" w:sz="4" w:space="0" w:color="auto"/>
              <w:bottom w:val="nil"/>
              <w:right w:val="single" w:sz="4" w:space="0" w:color="auto"/>
            </w:tcBorders>
            <w:hideMark/>
          </w:tcPr>
          <w:p w14:paraId="410CB71D" w14:textId="77777777" w:rsidR="00A77C82" w:rsidRDefault="00A77C82" w:rsidP="00E972B2">
            <w:pPr>
              <w:pStyle w:val="TAH"/>
            </w:pPr>
            <w:r>
              <w:t>St</w:t>
            </w:r>
          </w:p>
        </w:tc>
        <w:tc>
          <w:tcPr>
            <w:tcW w:w="3906" w:type="dxa"/>
            <w:tcBorders>
              <w:top w:val="single" w:sz="4" w:space="0" w:color="auto"/>
              <w:left w:val="single" w:sz="4" w:space="0" w:color="auto"/>
              <w:bottom w:val="nil"/>
              <w:right w:val="single" w:sz="4" w:space="0" w:color="auto"/>
            </w:tcBorders>
            <w:hideMark/>
          </w:tcPr>
          <w:p w14:paraId="1FD99819" w14:textId="77777777" w:rsidR="00A77C82" w:rsidRDefault="00A77C82" w:rsidP="00E972B2">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79ACB246" w14:textId="77777777" w:rsidR="00A77C82" w:rsidRDefault="00A77C82" w:rsidP="00E972B2">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7140144C" w14:textId="77777777" w:rsidR="00A77C82" w:rsidRDefault="00A77C82" w:rsidP="00E972B2">
            <w:pPr>
              <w:pStyle w:val="TAH"/>
            </w:pPr>
            <w:r>
              <w:t>TP</w:t>
            </w:r>
          </w:p>
        </w:tc>
        <w:tc>
          <w:tcPr>
            <w:tcW w:w="840" w:type="dxa"/>
            <w:tcBorders>
              <w:top w:val="single" w:sz="4" w:space="0" w:color="auto"/>
              <w:left w:val="single" w:sz="4" w:space="0" w:color="auto"/>
              <w:bottom w:val="nil"/>
              <w:right w:val="single" w:sz="4" w:space="0" w:color="auto"/>
            </w:tcBorders>
            <w:hideMark/>
          </w:tcPr>
          <w:p w14:paraId="4257A4F7" w14:textId="77777777" w:rsidR="00A77C82" w:rsidRDefault="00A77C82" w:rsidP="00E972B2">
            <w:pPr>
              <w:pStyle w:val="TAH"/>
            </w:pPr>
            <w:r>
              <w:t>Verdict</w:t>
            </w:r>
          </w:p>
        </w:tc>
      </w:tr>
      <w:tr w:rsidR="00A77C82" w14:paraId="3F9EC8BC" w14:textId="77777777" w:rsidTr="00A77C82">
        <w:trPr>
          <w:trHeight w:val="215"/>
        </w:trPr>
        <w:tc>
          <w:tcPr>
            <w:tcW w:w="709" w:type="dxa"/>
            <w:tcBorders>
              <w:top w:val="nil"/>
              <w:left w:val="single" w:sz="4" w:space="0" w:color="auto"/>
              <w:bottom w:val="single" w:sz="4" w:space="0" w:color="auto"/>
              <w:right w:val="single" w:sz="4" w:space="0" w:color="auto"/>
            </w:tcBorders>
          </w:tcPr>
          <w:p w14:paraId="094B0737" w14:textId="77777777" w:rsidR="00A77C82" w:rsidRDefault="00A77C82" w:rsidP="00E972B2">
            <w:pPr>
              <w:pStyle w:val="TAH"/>
            </w:pPr>
          </w:p>
        </w:tc>
        <w:tc>
          <w:tcPr>
            <w:tcW w:w="3906" w:type="dxa"/>
            <w:tcBorders>
              <w:top w:val="nil"/>
              <w:left w:val="single" w:sz="4" w:space="0" w:color="auto"/>
              <w:bottom w:val="single" w:sz="4" w:space="0" w:color="auto"/>
              <w:right w:val="single" w:sz="4" w:space="0" w:color="auto"/>
            </w:tcBorders>
          </w:tcPr>
          <w:p w14:paraId="1E6084DA" w14:textId="77777777" w:rsidR="00A77C82" w:rsidRDefault="00A77C82" w:rsidP="00E972B2">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77D557B0" w14:textId="77777777" w:rsidR="00A77C82" w:rsidRDefault="00A77C82" w:rsidP="00E972B2">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4E91F97E" w14:textId="77777777" w:rsidR="00A77C82" w:rsidRDefault="00A77C82" w:rsidP="00E972B2">
            <w:pPr>
              <w:pStyle w:val="TAH"/>
            </w:pPr>
            <w:r>
              <w:t>Message</w:t>
            </w:r>
          </w:p>
        </w:tc>
        <w:tc>
          <w:tcPr>
            <w:tcW w:w="560" w:type="dxa"/>
            <w:tcBorders>
              <w:top w:val="nil"/>
              <w:left w:val="single" w:sz="4" w:space="0" w:color="auto"/>
              <w:bottom w:val="single" w:sz="4" w:space="0" w:color="auto"/>
              <w:right w:val="single" w:sz="4" w:space="0" w:color="auto"/>
            </w:tcBorders>
          </w:tcPr>
          <w:p w14:paraId="511D28AB" w14:textId="77777777" w:rsidR="00A77C82" w:rsidRDefault="00A77C82" w:rsidP="00E972B2">
            <w:pPr>
              <w:pStyle w:val="TAH"/>
            </w:pPr>
          </w:p>
        </w:tc>
        <w:tc>
          <w:tcPr>
            <w:tcW w:w="840" w:type="dxa"/>
            <w:tcBorders>
              <w:top w:val="nil"/>
              <w:left w:val="single" w:sz="4" w:space="0" w:color="auto"/>
              <w:bottom w:val="single" w:sz="4" w:space="0" w:color="auto"/>
              <w:right w:val="single" w:sz="4" w:space="0" w:color="auto"/>
            </w:tcBorders>
          </w:tcPr>
          <w:p w14:paraId="66AE166A" w14:textId="77777777" w:rsidR="00A77C82" w:rsidRDefault="00A77C82" w:rsidP="00E972B2">
            <w:pPr>
              <w:pStyle w:val="TAH"/>
            </w:pPr>
          </w:p>
        </w:tc>
      </w:tr>
      <w:tr w:rsidR="00A77C82" w14:paraId="33B66795" w14:textId="77777777" w:rsidTr="00A77C82">
        <w:trPr>
          <w:trHeight w:val="215"/>
        </w:trPr>
        <w:tc>
          <w:tcPr>
            <w:tcW w:w="709" w:type="dxa"/>
            <w:tcBorders>
              <w:top w:val="nil"/>
              <w:left w:val="single" w:sz="4" w:space="0" w:color="auto"/>
              <w:bottom w:val="single" w:sz="4" w:space="0" w:color="auto"/>
              <w:right w:val="single" w:sz="4" w:space="0" w:color="auto"/>
            </w:tcBorders>
            <w:hideMark/>
          </w:tcPr>
          <w:p w14:paraId="4987A12C" w14:textId="77777777" w:rsidR="00A77C82" w:rsidRPr="00A77C82" w:rsidRDefault="00A77C82" w:rsidP="00E972B2">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33EFCC2" w14:textId="77777777" w:rsidR="00A77C82" w:rsidRDefault="00A77C82" w:rsidP="00E972B2">
            <w:pPr>
              <w:pStyle w:val="TAL"/>
            </w:pPr>
            <w:r>
              <w:t>Make the UE (MCVideo client) request the establishment of an emergency chat group call with implicit transmission request.</w:t>
            </w:r>
          </w:p>
          <w:p w14:paraId="52738E45"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625C735" w14:textId="77777777" w:rsidR="00A77C82" w:rsidRPr="00A77C82" w:rsidRDefault="00A77C82" w:rsidP="00E972B2">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6258036F" w14:textId="77777777" w:rsidR="00A77C82" w:rsidRPr="00A77C82" w:rsidRDefault="00A77C82" w:rsidP="00E972B2">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6588A897" w14:textId="77777777" w:rsidR="00A77C82" w:rsidRPr="00A77C82" w:rsidRDefault="00A77C82" w:rsidP="00E972B2">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46B89EF1" w14:textId="77777777" w:rsidR="00A77C82" w:rsidRPr="00A77C82" w:rsidRDefault="00A77C82" w:rsidP="00E972B2">
            <w:pPr>
              <w:pStyle w:val="TAC"/>
            </w:pPr>
            <w:r w:rsidRPr="00E972B2">
              <w:t>-</w:t>
            </w:r>
          </w:p>
        </w:tc>
      </w:tr>
      <w:tr w:rsidR="00A77C82" w14:paraId="7BAF47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7B08569" w14:textId="77777777" w:rsidR="00A77C82" w:rsidRDefault="00A77C82" w:rsidP="00E972B2">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49FAF585" w14:textId="5E8DFAB5"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BA9CA34"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BBF1364"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C57CFBF"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7FC9CC4B" w14:textId="77777777" w:rsidR="00A77C82" w:rsidRDefault="00A77C82" w:rsidP="00E972B2">
            <w:pPr>
              <w:pStyle w:val="TAC"/>
            </w:pPr>
            <w:r>
              <w:t>P</w:t>
            </w:r>
          </w:p>
        </w:tc>
      </w:tr>
      <w:tr w:rsidR="00A77C82" w14:paraId="446E649C"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E558191" w14:textId="77777777" w:rsidR="00A77C82" w:rsidRDefault="00A77C82" w:rsidP="00E972B2">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0158495B"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3302EBF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2226C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D9AB1FF"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2AB65D5" w14:textId="77777777" w:rsidR="00A77C82" w:rsidRDefault="00A77C82" w:rsidP="00E972B2">
            <w:pPr>
              <w:pStyle w:val="TAC"/>
            </w:pPr>
            <w:r>
              <w:t>-</w:t>
            </w:r>
          </w:p>
        </w:tc>
      </w:tr>
      <w:tr w:rsidR="00A77C82" w14:paraId="6DE74775"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A169268" w14:textId="77777777" w:rsidR="00A77C82" w:rsidRDefault="00A77C82" w:rsidP="00E972B2">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2EFB828A" w14:textId="77777777" w:rsidR="00A77C82" w:rsidRDefault="00A77C82" w:rsidP="00E972B2">
            <w:pPr>
              <w:pStyle w:val="TAL"/>
            </w:pPr>
            <w:r>
              <w:t>Check: Does the UE (MCVideo client) notify the user that the emergency chat group call has been established?</w:t>
            </w:r>
          </w:p>
          <w:p w14:paraId="01CBAB0C" w14:textId="77777777" w:rsidR="00A77C82" w:rsidRDefault="00A77C82" w:rsidP="00E972B2">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D6DA6B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A11BD6"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29B5C66C"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3D89E371" w14:textId="77777777" w:rsidR="00A77C82" w:rsidRDefault="00A77C82" w:rsidP="00E972B2">
            <w:pPr>
              <w:pStyle w:val="TAC"/>
            </w:pPr>
            <w:r>
              <w:t>P</w:t>
            </w:r>
          </w:p>
        </w:tc>
      </w:tr>
      <w:tr w:rsidR="00A77C82" w14:paraId="21A36B4A"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CAD3270" w14:textId="77777777" w:rsidR="00A77C82" w:rsidRDefault="00A77C82" w:rsidP="00E972B2">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7B74D1EB" w14:textId="77777777" w:rsidR="00A77C82" w:rsidRDefault="00A77C82" w:rsidP="00E972B2">
            <w:pPr>
              <w:pStyle w:val="TAL"/>
            </w:pPr>
            <w:r>
              <w:t>Make the UE (MCVideo client) request end of transmission.</w:t>
            </w:r>
          </w:p>
          <w:p w14:paraId="4BA61F67"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F0F9626" w14:textId="77777777" w:rsidR="00A77C82" w:rsidRDefault="00A77C82" w:rsidP="00E972B2">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54000094"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F230044"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CDE3A8" w14:textId="77777777" w:rsidR="00A77C82" w:rsidRDefault="00A77C82" w:rsidP="00E972B2">
            <w:pPr>
              <w:pStyle w:val="TAC"/>
            </w:pPr>
            <w:r>
              <w:t>-</w:t>
            </w:r>
          </w:p>
        </w:tc>
      </w:tr>
      <w:tr w:rsidR="00A77C82" w14:paraId="7F81CCC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557C5C2" w14:textId="77777777" w:rsidR="00A77C82" w:rsidRDefault="00A77C82" w:rsidP="00E972B2">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634A6F14" w14:textId="07D7D5D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399436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02274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BA86FA9" w14:textId="77777777" w:rsidR="00A77C82" w:rsidRDefault="00A77C82" w:rsidP="00E972B2">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27D05CB8" w14:textId="77777777" w:rsidR="00A77C82" w:rsidRDefault="00A77C82" w:rsidP="00E972B2">
            <w:pPr>
              <w:pStyle w:val="TAC"/>
              <w:rPr>
                <w:rFonts w:cs="Arial"/>
                <w:szCs w:val="18"/>
              </w:rPr>
            </w:pPr>
            <w:r>
              <w:t>P</w:t>
            </w:r>
          </w:p>
        </w:tc>
      </w:tr>
      <w:tr w:rsidR="00A77C82" w14:paraId="699ED0E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19977CF" w14:textId="77777777" w:rsidR="00A77C82" w:rsidRDefault="00A77C82" w:rsidP="00E972B2">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67961CBC"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4D93EA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D4544CB"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56CD519"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3B37E025" w14:textId="77777777" w:rsidR="00A77C82" w:rsidRDefault="00A77C82" w:rsidP="00E972B2">
            <w:pPr>
              <w:pStyle w:val="TAC"/>
              <w:rPr>
                <w:rFonts w:cs="Arial"/>
                <w:szCs w:val="18"/>
              </w:rPr>
            </w:pPr>
            <w:r>
              <w:t>-</w:t>
            </w:r>
          </w:p>
        </w:tc>
      </w:tr>
      <w:tr w:rsidR="00A77C82" w14:paraId="5FA0B95E"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CC0B8C9" w14:textId="77777777" w:rsidR="00A77C82" w:rsidRDefault="00A77C82" w:rsidP="00E972B2">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87DB775" w14:textId="77777777" w:rsidR="00A77C82" w:rsidRDefault="00A77C82" w:rsidP="00E972B2">
            <w:pPr>
              <w:pStyle w:val="TAL"/>
            </w:pPr>
            <w:r>
              <w:t>Make the UE (MCVideo client) release the call.</w:t>
            </w:r>
          </w:p>
          <w:p w14:paraId="69F3E56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4CB5BC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13FB28"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972437"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1554765" w14:textId="77777777" w:rsidR="00A77C82" w:rsidRDefault="00A77C82" w:rsidP="00E972B2">
            <w:pPr>
              <w:pStyle w:val="TAC"/>
            </w:pPr>
            <w:r>
              <w:t>-</w:t>
            </w:r>
          </w:p>
        </w:tc>
      </w:tr>
      <w:tr w:rsidR="00A77C82" w14:paraId="7123B8F7"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3F43686" w14:textId="77777777" w:rsidR="00A77C82" w:rsidRDefault="00A77C82" w:rsidP="00E972B2">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3ADC7152" w14:textId="31A94A3D" w:rsidR="00A77C82" w:rsidRDefault="00A77C82" w:rsidP="00E972B2">
            <w:pPr>
              <w:pStyle w:val="TAL"/>
              <w:rPr>
                <w:rFonts w:cs="Arial"/>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35F42AEF"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731FEBF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2AAD2898" w14:textId="77777777" w:rsidR="00A77C82" w:rsidRDefault="00A77C82" w:rsidP="00E972B2">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4FFB2769" w14:textId="77777777" w:rsidR="00A77C82" w:rsidRDefault="00A77C82" w:rsidP="00E972B2">
            <w:pPr>
              <w:pStyle w:val="TAC"/>
            </w:pPr>
            <w:r>
              <w:t>P</w:t>
            </w:r>
          </w:p>
        </w:tc>
      </w:tr>
      <w:tr w:rsidR="00A77C82" w14:paraId="61C9F0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27BC310" w14:textId="77777777" w:rsidR="00A77C82" w:rsidRDefault="00A77C82" w:rsidP="00E972B2">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0F6DC8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79763AB2"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47B6BCD8"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8777FD0"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B6F2422" w14:textId="77777777" w:rsidR="00A77C82" w:rsidRDefault="00A77C82" w:rsidP="00E972B2">
            <w:pPr>
              <w:pStyle w:val="TAC"/>
            </w:pPr>
            <w:r>
              <w:t>-</w:t>
            </w:r>
          </w:p>
        </w:tc>
      </w:tr>
      <w:tr w:rsidR="00A77C82" w14:paraId="6D605E9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B1ABCFB" w14:textId="77777777" w:rsidR="00A77C82" w:rsidRDefault="00A77C82" w:rsidP="00E972B2">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BD0A20D" w14:textId="77777777" w:rsidR="00A77C82" w:rsidRDefault="00A77C82" w:rsidP="00E972B2">
            <w:pPr>
              <w:pStyle w:val="TAL"/>
            </w:pPr>
            <w:r>
              <w:t>Make the UE (MCVideo client) request the establishment of an imminent peril chat group call.</w:t>
            </w:r>
          </w:p>
          <w:p w14:paraId="3DE5C7C1"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32D1AD8" w14:textId="77777777" w:rsidR="00A77C82" w:rsidRPr="00A77C82" w:rsidRDefault="00A77C82" w:rsidP="00E972B2">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6BA13D" w14:textId="77777777" w:rsidR="00A77C82" w:rsidRPr="00A77C82" w:rsidRDefault="00A77C82" w:rsidP="00E972B2">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10159A06" w14:textId="77777777" w:rsidR="00A77C82" w:rsidRPr="00A77C82" w:rsidRDefault="00A77C82" w:rsidP="00E972B2">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7C28B22" w14:textId="77777777" w:rsidR="00A77C82" w:rsidRPr="00A77C82" w:rsidRDefault="00A77C82" w:rsidP="00E972B2">
            <w:pPr>
              <w:pStyle w:val="TAC"/>
            </w:pPr>
            <w:r w:rsidRPr="00A77C82">
              <w:t>-</w:t>
            </w:r>
          </w:p>
        </w:tc>
      </w:tr>
      <w:tr w:rsidR="00A77C82" w14:paraId="677D422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51A568C" w14:textId="77777777" w:rsidR="00A77C82" w:rsidRDefault="00A77C82" w:rsidP="00E972B2">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7E77049C" w14:textId="3AE58F22" w:rsidR="00A77C82" w:rsidRDefault="00A77C82" w:rsidP="00E972B2">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rPr>
                <w:rFonts w:cs="Arial"/>
                <w:szCs w:val="18"/>
              </w:rPr>
              <w:t xml:space="preserve"> </w:t>
            </w:r>
            <w:r>
              <w:t>to establish an imminent peril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6F8C70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0F79F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6A04AB8"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3E5F423F" w14:textId="77777777" w:rsidR="00A77C82" w:rsidRDefault="00A77C82" w:rsidP="00E972B2">
            <w:pPr>
              <w:pStyle w:val="TAC"/>
            </w:pPr>
            <w:r>
              <w:t>P</w:t>
            </w:r>
          </w:p>
        </w:tc>
      </w:tr>
      <w:tr w:rsidR="00A77C82" w14:paraId="2E573F5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B60A9A4" w14:textId="77777777" w:rsidR="00A77C82" w:rsidRDefault="00A77C82" w:rsidP="00E972B2">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5658C4A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267C3C5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723A602"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DA44A61"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2C65929" w14:textId="77777777" w:rsidR="00A77C82" w:rsidRDefault="00A77C82" w:rsidP="00E972B2">
            <w:pPr>
              <w:pStyle w:val="TAC"/>
            </w:pPr>
            <w:r>
              <w:t>-</w:t>
            </w:r>
          </w:p>
        </w:tc>
      </w:tr>
      <w:tr w:rsidR="00A77C82" w14:paraId="42B75CF2"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4264825" w14:textId="77777777" w:rsidR="00A77C82" w:rsidRDefault="00A77C82" w:rsidP="00E972B2">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2BAA9539" w14:textId="77777777" w:rsidR="00A77C82" w:rsidRDefault="00A77C82" w:rsidP="00E972B2">
            <w:pPr>
              <w:pStyle w:val="TAL"/>
            </w:pPr>
            <w:r>
              <w:t>Check: Does the UE (MCVideo client) notify the user that the imminent peril chat group call has been established?</w:t>
            </w:r>
          </w:p>
          <w:p w14:paraId="4A2B871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2EB7AD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ED37381"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102CB99"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53496BBF" w14:textId="77777777" w:rsidR="00A77C82" w:rsidRDefault="00A77C82" w:rsidP="00E972B2">
            <w:pPr>
              <w:pStyle w:val="TAC"/>
            </w:pPr>
            <w:r>
              <w:t>P</w:t>
            </w:r>
          </w:p>
        </w:tc>
      </w:tr>
      <w:tr w:rsidR="00A77C82" w14:paraId="46D0BE3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F759299" w14:textId="77777777" w:rsidR="00A77C82" w:rsidRDefault="00A77C82" w:rsidP="00E972B2">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2C85B387" w14:textId="77777777" w:rsidR="00A77C82" w:rsidRDefault="00A77C82" w:rsidP="00E972B2">
            <w:pPr>
              <w:pStyle w:val="TAL"/>
            </w:pPr>
            <w:r>
              <w:t>Make the UE (MCVideo client) request end of transmission.</w:t>
            </w:r>
          </w:p>
          <w:p w14:paraId="20450182"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257AC4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879B1CE"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7FA70FA3"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70FDE52" w14:textId="77777777" w:rsidR="00A77C82" w:rsidRDefault="00A77C82" w:rsidP="00E972B2">
            <w:pPr>
              <w:pStyle w:val="TAC"/>
            </w:pPr>
            <w:r>
              <w:t>-</w:t>
            </w:r>
          </w:p>
        </w:tc>
      </w:tr>
      <w:tr w:rsidR="00A77C82" w14:paraId="1F7ABA4E" w14:textId="77777777" w:rsidTr="00A77C82">
        <w:trPr>
          <w:trHeight w:val="683"/>
        </w:trPr>
        <w:tc>
          <w:tcPr>
            <w:tcW w:w="709" w:type="dxa"/>
            <w:tcBorders>
              <w:top w:val="single" w:sz="4" w:space="0" w:color="auto"/>
              <w:left w:val="single" w:sz="4" w:space="0" w:color="auto"/>
              <w:bottom w:val="single" w:sz="4" w:space="0" w:color="auto"/>
              <w:right w:val="single" w:sz="4" w:space="0" w:color="auto"/>
            </w:tcBorders>
            <w:hideMark/>
          </w:tcPr>
          <w:p w14:paraId="511F0AD1" w14:textId="77777777" w:rsidR="00A77C82" w:rsidRDefault="00A77C82" w:rsidP="00E972B2">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2EEED9E8" w14:textId="13B0EB7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1C2A54E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F08D20E"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06F2147" w14:textId="77777777" w:rsidR="00A77C82" w:rsidRDefault="00A77C82" w:rsidP="00E972B2">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325C717E" w14:textId="77777777" w:rsidR="00A77C82" w:rsidRDefault="00A77C82" w:rsidP="00E972B2">
            <w:pPr>
              <w:pStyle w:val="TAC"/>
              <w:rPr>
                <w:rFonts w:cs="Arial"/>
                <w:szCs w:val="18"/>
              </w:rPr>
            </w:pPr>
            <w:r>
              <w:t>P</w:t>
            </w:r>
          </w:p>
        </w:tc>
      </w:tr>
      <w:tr w:rsidR="00A77C82" w14:paraId="45B910F9"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249F969" w14:textId="77777777" w:rsidR="00A77C82" w:rsidRDefault="00A77C82" w:rsidP="00E972B2">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2AF1F807"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1FC4F7F1"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6268926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C50F38"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02E5D215" w14:textId="77777777" w:rsidR="00A77C82" w:rsidRDefault="00A77C82" w:rsidP="00E972B2">
            <w:pPr>
              <w:pStyle w:val="TAC"/>
              <w:rPr>
                <w:rFonts w:cs="Arial"/>
                <w:szCs w:val="18"/>
              </w:rPr>
            </w:pPr>
            <w:r>
              <w:t>-</w:t>
            </w:r>
          </w:p>
        </w:tc>
      </w:tr>
      <w:tr w:rsidR="00A77C82" w14:paraId="76D33EA3"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7CCF3C7" w14:textId="77777777" w:rsidR="00A77C82" w:rsidRDefault="00A77C82" w:rsidP="00E972B2">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3CB10989" w14:textId="77777777" w:rsidR="00A77C82" w:rsidRDefault="00A77C82" w:rsidP="00E972B2">
            <w:pPr>
              <w:pStyle w:val="TAL"/>
            </w:pPr>
            <w:r>
              <w:t>Make the UE (MCVideo client) release the call.</w:t>
            </w:r>
          </w:p>
          <w:p w14:paraId="6EC7AA5A"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7CDF39E0"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ABC37E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1B906DC"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72490860" w14:textId="77777777" w:rsidR="00A77C82" w:rsidRDefault="00A77C82" w:rsidP="00E972B2">
            <w:pPr>
              <w:pStyle w:val="TAC"/>
            </w:pPr>
            <w:r>
              <w:t>-</w:t>
            </w:r>
          </w:p>
        </w:tc>
      </w:tr>
      <w:tr w:rsidR="00A77C82" w14:paraId="22C163E0"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116E57C" w14:textId="77777777" w:rsidR="00A77C82" w:rsidRDefault="00A77C82" w:rsidP="00E972B2">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066E79AD" w14:textId="08976C2A" w:rsidR="00A77C82" w:rsidRDefault="00A77C82" w:rsidP="00E972B2">
            <w:pPr>
              <w:pStyle w:val="TAL"/>
              <w:rPr>
                <w:rFonts w:cs="Arial"/>
                <w:szCs w:val="18"/>
              </w:rPr>
            </w:pPr>
            <w:r>
              <w:rPr>
                <w:rFonts w:cs="Arial"/>
                <w:szCs w:val="18"/>
              </w:rPr>
              <w:t>Check: Does the UE (MCVideo client)</w:t>
            </w:r>
            <w:r>
              <w:rPr>
                <w:rFonts w:eastAsia="Calibri"/>
              </w:rPr>
              <w:t xml:space="preserve"> 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573E9B17"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17D0B8DE" w14:textId="77777777" w:rsidR="00A77C82" w:rsidRDefault="00A77C82" w:rsidP="00E972B2">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3D50EBA0" w14:textId="77777777" w:rsidR="00A77C82" w:rsidRDefault="00A77C82" w:rsidP="00E972B2">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646C1DD5" w14:textId="77777777" w:rsidR="00A77C82" w:rsidRDefault="00A77C82" w:rsidP="00E972B2">
            <w:pPr>
              <w:pStyle w:val="TAC"/>
            </w:pPr>
            <w:r>
              <w:t>P</w:t>
            </w:r>
          </w:p>
        </w:tc>
      </w:tr>
      <w:tr w:rsidR="00A77C82" w14:paraId="38E2C58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02146A3" w14:textId="77777777" w:rsidR="00A77C82" w:rsidRDefault="00A77C82" w:rsidP="00E972B2">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479FD93E"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5A5E0D71"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653693C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9D0DA96"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5C5EB8C2" w14:textId="77777777" w:rsidR="00A77C82" w:rsidRDefault="00A77C82" w:rsidP="00E972B2">
            <w:pPr>
              <w:pStyle w:val="TAC"/>
            </w:pPr>
            <w:r>
              <w:t>-</w:t>
            </w:r>
          </w:p>
        </w:tc>
      </w:tr>
      <w:tr w:rsidR="00A77C82" w14:paraId="5CA61BB8" w14:textId="77777777" w:rsidTr="00A77C82">
        <w:tc>
          <w:tcPr>
            <w:tcW w:w="9648" w:type="dxa"/>
            <w:gridSpan w:val="6"/>
            <w:tcBorders>
              <w:top w:val="single" w:sz="4" w:space="0" w:color="auto"/>
              <w:left w:val="single" w:sz="4" w:space="0" w:color="auto"/>
              <w:bottom w:val="single" w:sz="4" w:space="0" w:color="auto"/>
              <w:right w:val="single" w:sz="4" w:space="0" w:color="auto"/>
            </w:tcBorders>
            <w:hideMark/>
          </w:tcPr>
          <w:p w14:paraId="6EC02707" w14:textId="341D4E97" w:rsidR="00A77C82" w:rsidRDefault="00A77C82" w:rsidP="00E972B2">
            <w:pPr>
              <w:pStyle w:val="TAN"/>
            </w:pPr>
            <w:r>
              <w:t>NOTE 1: This is expected to be done via a suitable implementation dependent MMI.</w:t>
            </w:r>
          </w:p>
        </w:tc>
      </w:tr>
    </w:tbl>
    <w:p w14:paraId="6B825C80" w14:textId="77777777" w:rsidR="00A77C82" w:rsidRDefault="00A77C82" w:rsidP="00A77C82"/>
    <w:p w14:paraId="0323819B" w14:textId="77777777" w:rsidR="00A77C82" w:rsidRDefault="00A77C82" w:rsidP="00E972B2">
      <w:pPr>
        <w:pStyle w:val="H6"/>
      </w:pPr>
      <w:r>
        <w:t>6.1.2.5.3.3</w:t>
      </w:r>
      <w:r>
        <w:tab/>
        <w:t>Specific message contents</w:t>
      </w:r>
    </w:p>
    <w:p w14:paraId="042FC864" w14:textId="77777777" w:rsidR="00A77C82" w:rsidRDefault="00A77C82" w:rsidP="00E972B2">
      <w:pPr>
        <w:pStyle w:val="TH"/>
      </w:pPr>
      <w:r>
        <w:t>Table 6.1.2.5.3.3-1: SIP INVITE from the UE (Step 2,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83B042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82756D5" w14:textId="77777777" w:rsidR="00A77C82" w:rsidRDefault="00A77C82" w:rsidP="00E972B2">
            <w:pPr>
              <w:pStyle w:val="TAL"/>
            </w:pPr>
            <w:bookmarkStart w:id="545" w:name="_Hlk27557519"/>
            <w:r>
              <w:t>Derivation Path: TS 36.579-1 [2], Table 5.5.2.5.1-1, condition EMERGENCY CALL</w:t>
            </w:r>
          </w:p>
        </w:tc>
      </w:tr>
      <w:tr w:rsidR="00A77C82" w14:paraId="04694A06"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6B1C4F52"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BEB3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C2CB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ED6DF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8A0304A" w14:textId="77777777" w:rsidR="00A77C82" w:rsidRDefault="00A77C82" w:rsidP="00E972B2">
            <w:pPr>
              <w:pStyle w:val="TAH"/>
            </w:pPr>
            <w:r>
              <w:t>Condition</w:t>
            </w:r>
          </w:p>
        </w:tc>
      </w:tr>
      <w:tr w:rsidR="00A77C82" w14:paraId="37415B8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497210" w14:textId="77777777" w:rsidR="00A77C82" w:rsidRPr="00E51017" w:rsidRDefault="00A77C82" w:rsidP="00E972B2">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A9BE41"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F4B9C7"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87CBEE" w14:textId="77777777" w:rsid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BA72B9F" w14:textId="77777777" w:rsidR="00A77C82" w:rsidRDefault="00A77C82" w:rsidP="00140D67">
            <w:pPr>
              <w:pStyle w:val="TAL"/>
            </w:pPr>
          </w:p>
        </w:tc>
      </w:tr>
      <w:tr w:rsidR="00A77C82" w14:paraId="509402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6087E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49B40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8C62F5" w14:textId="77777777" w:rsidR="00A77C82" w:rsidRPr="00A77C82" w:rsidRDefault="00A77C82"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79BD38D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B3AF9F4" w14:textId="77777777" w:rsidR="00A77C82" w:rsidRDefault="00A77C82" w:rsidP="00E972B2">
            <w:pPr>
              <w:pStyle w:val="TAL"/>
            </w:pPr>
          </w:p>
        </w:tc>
      </w:tr>
      <w:tr w:rsidR="00A77C82" w14:paraId="24DE3F6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92147A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C7CCCD" w14:textId="77777777" w:rsidR="00A77C82" w:rsidRDefault="00A77C82" w:rsidP="00E972B2">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4808D89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6693B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2AA3E4" w14:textId="77777777" w:rsidR="00A77C82" w:rsidRDefault="00A77C82" w:rsidP="00E972B2">
            <w:pPr>
              <w:pStyle w:val="TAL"/>
            </w:pPr>
          </w:p>
        </w:tc>
      </w:tr>
      <w:tr w:rsidR="00A77C82" w14:paraId="2732A3D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D339A5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FB453AB"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FAA82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4211C2A0" w14:textId="77777777" w:rsidR="00A77C82" w:rsidRP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E644187" w14:textId="77777777" w:rsidR="00A77C82" w:rsidRDefault="00A77C82" w:rsidP="00140D67">
            <w:pPr>
              <w:pStyle w:val="TAL"/>
            </w:pPr>
          </w:p>
        </w:tc>
      </w:tr>
      <w:tr w:rsidR="00A77C82" w14:paraId="4A8FC16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CC574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24B7C4" w14:textId="77777777" w:rsidR="00A77C82" w:rsidRDefault="00A77C82" w:rsidP="00E972B2">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01AAAF1A"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tcPr>
          <w:p w14:paraId="0C0C243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D5BBBB" w14:textId="77777777" w:rsidR="00A77C82" w:rsidRDefault="00A77C82" w:rsidP="00E972B2">
            <w:pPr>
              <w:pStyle w:val="TAL"/>
            </w:pPr>
          </w:p>
        </w:tc>
      </w:tr>
      <w:bookmarkEnd w:id="545"/>
    </w:tbl>
    <w:p w14:paraId="07FC4E9D" w14:textId="77777777" w:rsidR="00A77C82" w:rsidRDefault="00A77C82" w:rsidP="00A77C82"/>
    <w:p w14:paraId="7560929B" w14:textId="77777777" w:rsidR="00A77C82" w:rsidRDefault="00A77C82" w:rsidP="00E972B2">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C74FD2"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14E53FA5" w14:textId="77777777" w:rsidR="00A77C82" w:rsidRDefault="00A77C82" w:rsidP="00E972B2">
            <w:pPr>
              <w:pStyle w:val="TAL"/>
            </w:pPr>
            <w:r>
              <w:t>Derivation Path: TS 36.579-1 [2], Table 5.5.3.1.1-2, condition INITIAL_SDP_OFFER, IMPLICIT_GRANT_REQUESTED</w:t>
            </w:r>
          </w:p>
        </w:tc>
      </w:tr>
    </w:tbl>
    <w:p w14:paraId="2E4DEB94" w14:textId="77777777" w:rsidR="00A77C82" w:rsidRDefault="00A77C82" w:rsidP="00A77C82">
      <w:pPr>
        <w:widowControl w:val="0"/>
      </w:pPr>
    </w:p>
    <w:p w14:paraId="7E5360C2" w14:textId="77777777" w:rsidR="00A77C82" w:rsidRDefault="00A77C82" w:rsidP="00E972B2">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341481B"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5FB3E411" w14:textId="53954701" w:rsidR="00A77C82" w:rsidRDefault="00A77C82" w:rsidP="00E972B2">
            <w:pPr>
              <w:pStyle w:val="TAL"/>
            </w:pPr>
            <w:bookmarkStart w:id="546" w:name="_Hlk27553030"/>
            <w:r>
              <w:t>Derivation Path: TS 36.579-1 [2], Table 5.5.3.2.1-2, condition EMERGENCY CALL, CHAT-GROUP-CALL, INVITE_REFER</w:t>
            </w:r>
          </w:p>
        </w:tc>
      </w:tr>
      <w:bookmarkEnd w:id="546"/>
    </w:tbl>
    <w:p w14:paraId="4A77E4D0" w14:textId="77777777" w:rsidR="00A77C82" w:rsidRDefault="00A77C82" w:rsidP="00A77C82"/>
    <w:p w14:paraId="7491D175" w14:textId="77777777" w:rsidR="00A77C82" w:rsidRDefault="00A77C82" w:rsidP="00E972B2">
      <w:pPr>
        <w:pStyle w:val="TH"/>
      </w:pPr>
      <w:r>
        <w:t>Table 6.1.2.5.3.3-3: SIP 200 (OK) from the SS (Steps 2, 17A, Table 6.1.2.5.3.2-1;</w:t>
      </w:r>
      <w:r>
        <w:br/>
        <w:t>Step 4,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A77C82" w14:paraId="178A7156" w14:textId="77777777" w:rsidTr="007D20C3">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91D63CD" w14:textId="77777777" w:rsidR="00A77C82" w:rsidRDefault="00A77C82" w:rsidP="00E972B2">
            <w:pPr>
              <w:pStyle w:val="TAL"/>
            </w:pPr>
            <w:r>
              <w:t>Derivation Path: TS 36.579-1 [2], Table 5.5.2.17.1.2-1, condition INVITE-RSP</w:t>
            </w:r>
          </w:p>
        </w:tc>
      </w:tr>
      <w:tr w:rsidR="00A77C82" w14:paraId="448B3FA2" w14:textId="77777777" w:rsidTr="007D20C3">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352ABD1F" w14:textId="77777777" w:rsidR="00A77C82" w:rsidRDefault="00A77C82" w:rsidP="00E972B2">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3A60FAD" w14:textId="77777777" w:rsidR="00A77C82" w:rsidRDefault="00A77C82" w:rsidP="00E972B2">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54B42947" w14:textId="77777777" w:rsidR="00A77C82" w:rsidRDefault="00A77C82" w:rsidP="00E972B2">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1EA062EF" w14:textId="77777777" w:rsidR="00A77C82" w:rsidRDefault="00A77C82" w:rsidP="00E972B2">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0A003202" w14:textId="77777777" w:rsidR="00A77C82" w:rsidRDefault="00A77C82" w:rsidP="00E972B2">
            <w:pPr>
              <w:pStyle w:val="TAH"/>
            </w:pPr>
            <w:r>
              <w:t>Condition</w:t>
            </w:r>
          </w:p>
        </w:tc>
      </w:tr>
      <w:tr w:rsidR="00A77C82" w14:paraId="4DE7137F"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2D14F994" w14:textId="77777777" w:rsidR="00A77C82" w:rsidRPr="00E51017" w:rsidRDefault="00A77C82" w:rsidP="00E972B2">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18B7606F" w14:textId="77777777" w:rsidR="00A77C82" w:rsidRDefault="00A77C82" w:rsidP="002D2E39">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4DFB489B"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3C1D4AAF"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AC6F663" w14:textId="77777777" w:rsidR="00A77C82" w:rsidRDefault="00A77C82" w:rsidP="002D2E39">
            <w:pPr>
              <w:pStyle w:val="TAL"/>
            </w:pPr>
          </w:p>
        </w:tc>
      </w:tr>
      <w:tr w:rsidR="00A77C82" w14:paraId="60C9CD1A"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34E3DFAE" w14:textId="77777777" w:rsidR="00A77C82" w:rsidRDefault="00A77C82" w:rsidP="00E972B2">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2508E94F" w14:textId="77777777" w:rsidR="00A77C82" w:rsidRDefault="00A77C82" w:rsidP="002D2E39">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61EB4008"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90465ED"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58C6E19B" w14:textId="77777777" w:rsidR="00A77C82" w:rsidRDefault="00A77C82" w:rsidP="002D2E39">
            <w:pPr>
              <w:pStyle w:val="TAL"/>
            </w:pPr>
          </w:p>
        </w:tc>
      </w:tr>
    </w:tbl>
    <w:p w14:paraId="38CE3776" w14:textId="77777777" w:rsidR="00A77C82" w:rsidRDefault="00A77C82" w:rsidP="00A77C82"/>
    <w:p w14:paraId="5A327B9D" w14:textId="77777777" w:rsidR="00A77C82" w:rsidRDefault="00A77C82" w:rsidP="00E972B2">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10EACC"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DBD1664" w14:textId="77777777" w:rsidR="00A77C82" w:rsidRDefault="00A77C82" w:rsidP="00E972B2">
            <w:pPr>
              <w:pStyle w:val="TAL"/>
            </w:pPr>
            <w:r>
              <w:t>Derivation Path: TS 36.579-1 [2], Table 5.5.3.1.2-2, condition SDP_ANSWER, IMPLICIT_GRANT_REQUESTED</w:t>
            </w:r>
          </w:p>
        </w:tc>
      </w:tr>
    </w:tbl>
    <w:p w14:paraId="360C603D" w14:textId="77777777" w:rsidR="00A77C82" w:rsidRDefault="00A77C82" w:rsidP="00A77C82"/>
    <w:p w14:paraId="13D4CC9E" w14:textId="77777777" w:rsidR="00A77C82" w:rsidRDefault="00A77C82" w:rsidP="00E972B2">
      <w:pPr>
        <w:pStyle w:val="TH"/>
      </w:pPr>
      <w:r>
        <w:t>Table 6.1.2.5.3.3-4: Transmission Granted from the SS (Step 2,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420CE43D"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5BA95AC" w14:textId="77777777" w:rsidR="00A77C82" w:rsidRDefault="00A77C82" w:rsidP="00E972B2">
            <w:pPr>
              <w:pStyle w:val="TAL"/>
            </w:pPr>
            <w:r>
              <w:t>Derivation Path: TS 36.579-1 [2], Table 5.5.11.2.1-1, condition EMERGENCY-CALL</w:t>
            </w:r>
          </w:p>
        </w:tc>
      </w:tr>
    </w:tbl>
    <w:p w14:paraId="039CE290" w14:textId="77777777" w:rsidR="00A77C82" w:rsidRDefault="00A77C82" w:rsidP="00A77C82"/>
    <w:p w14:paraId="34AC5F18" w14:textId="77777777" w:rsidR="00A77C82" w:rsidRDefault="00A77C82" w:rsidP="00E972B2">
      <w:pPr>
        <w:pStyle w:val="TH"/>
      </w:pPr>
      <w:r>
        <w:t xml:space="preserve">Table 6.1.2.5.3.3-4A: Transmission Idle from the SS (Step 11,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2E926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3C8D8B6" w14:textId="77777777" w:rsidR="00A77C82" w:rsidRDefault="00A77C82" w:rsidP="00E972B2">
            <w:pPr>
              <w:pStyle w:val="TAL"/>
            </w:pPr>
            <w:r>
              <w:t>Derivation Path: TS 36.579-1 [2], Table 5.5.11.2.16-1, condition EMERGENCY-CALL</w:t>
            </w:r>
          </w:p>
        </w:tc>
      </w:tr>
    </w:tbl>
    <w:p w14:paraId="24B3AD3F" w14:textId="77777777" w:rsidR="00A77C82" w:rsidRDefault="00A77C82" w:rsidP="00A77C82"/>
    <w:p w14:paraId="1C0A2155" w14:textId="77777777" w:rsidR="00A77C82" w:rsidRDefault="00A77C82" w:rsidP="00E972B2">
      <w:pPr>
        <w:pStyle w:val="TH"/>
      </w:pPr>
      <w:r>
        <w:t>Table 6.1.2.5.3.3-5..6: Void</w:t>
      </w:r>
    </w:p>
    <w:p w14:paraId="4BAD6C61" w14:textId="77777777" w:rsidR="00A77C82" w:rsidRDefault="00A77C82" w:rsidP="00E972B2">
      <w:pPr>
        <w:pStyle w:val="TH"/>
      </w:pPr>
      <w:r>
        <w:t>Table 6.1.2.5.3.3-7: SIP INVITE from the UE (Step 17A,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F0D37B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723AF69" w14:textId="77777777" w:rsidR="00A77C82" w:rsidRDefault="00A77C82" w:rsidP="00E972B2">
            <w:pPr>
              <w:pStyle w:val="TAL"/>
            </w:pPr>
            <w:r>
              <w:t>Derivation Path: TS 36.579-1 [2], Table 5.5.2.5.1-1, condition IMMPERIL-CALL</w:t>
            </w:r>
          </w:p>
        </w:tc>
      </w:tr>
      <w:tr w:rsidR="00A77C82" w14:paraId="274CA749"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092063BF"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9F433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AE1A07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D5E42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9D72E0" w14:textId="77777777" w:rsidR="00A77C82" w:rsidRDefault="00A77C82" w:rsidP="00E972B2">
            <w:pPr>
              <w:pStyle w:val="TAH"/>
            </w:pPr>
            <w:r>
              <w:t>Condition</w:t>
            </w:r>
          </w:p>
        </w:tc>
      </w:tr>
      <w:tr w:rsidR="00A77C82" w14:paraId="53E5884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2BA5FE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02FF0116"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D95162"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B13CC69"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1959E45" w14:textId="77777777" w:rsidR="00A77C82" w:rsidRDefault="00A77C82" w:rsidP="0007574A">
            <w:pPr>
              <w:pStyle w:val="TAL"/>
            </w:pPr>
          </w:p>
        </w:tc>
      </w:tr>
      <w:tr w:rsidR="00A77C82" w14:paraId="335AF26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A91D3D"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D3737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009E6D" w14:textId="77777777" w:rsidR="00A77C82" w:rsidRPr="00A77C82" w:rsidRDefault="00A77C82" w:rsidP="00E972B2">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36CA966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4F919AE" w14:textId="77777777" w:rsidR="00A77C82" w:rsidRDefault="00A77C82" w:rsidP="00E972B2">
            <w:pPr>
              <w:pStyle w:val="TAL"/>
            </w:pPr>
          </w:p>
        </w:tc>
      </w:tr>
      <w:tr w:rsidR="00A77C82" w14:paraId="1230EB3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311B96C"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A034EEF" w14:textId="77777777" w:rsidR="00A77C82" w:rsidRDefault="00A77C82" w:rsidP="00E972B2">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0BF7F37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244623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477C798" w14:textId="77777777" w:rsidR="00A77C82" w:rsidRDefault="00A77C82" w:rsidP="00E972B2">
            <w:pPr>
              <w:pStyle w:val="TAL"/>
            </w:pPr>
          </w:p>
        </w:tc>
      </w:tr>
      <w:tr w:rsidR="00A77C82" w14:paraId="06E5A4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BD2E8A" w14:textId="77777777" w:rsidR="00A77C82" w:rsidRPr="00E51017" w:rsidRDefault="00A77C82" w:rsidP="00E972B2">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9AF6ADA"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A31DD1"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51BB8EA0" w14:textId="77777777" w:rsidR="00A77C82" w:rsidRP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35B76B4" w14:textId="77777777" w:rsidR="00A77C82" w:rsidRDefault="00A77C82" w:rsidP="0007574A">
            <w:pPr>
              <w:pStyle w:val="TAL"/>
            </w:pPr>
          </w:p>
        </w:tc>
      </w:tr>
      <w:tr w:rsidR="00A77C82" w14:paraId="590BEC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E16C39" w14:textId="77777777" w:rsidR="00A77C82" w:rsidRPr="00E51017" w:rsidRDefault="00A77C82" w:rsidP="00E972B2">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0187E6" w14:textId="77777777" w:rsidR="00A77C82" w:rsidRDefault="00A77C82" w:rsidP="00E972B2">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0EC73715"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tcPr>
          <w:p w14:paraId="0B98E0C5"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tcPr>
          <w:p w14:paraId="02F3ABA1" w14:textId="77777777" w:rsidR="00A77C82" w:rsidRDefault="00A77C82" w:rsidP="0007574A">
            <w:pPr>
              <w:pStyle w:val="TAL"/>
            </w:pPr>
          </w:p>
        </w:tc>
      </w:tr>
    </w:tbl>
    <w:p w14:paraId="39806A66" w14:textId="77777777" w:rsidR="00A77C82" w:rsidRDefault="00A77C82" w:rsidP="00A77C82">
      <w:pPr>
        <w:ind w:left="568" w:hanging="284"/>
      </w:pPr>
    </w:p>
    <w:p w14:paraId="0E7E9A1B" w14:textId="77777777" w:rsidR="00A77C82" w:rsidRDefault="00A77C82" w:rsidP="00E972B2">
      <w:pPr>
        <w:pStyle w:val="TH"/>
      </w:pPr>
      <w:bookmarkStart w:id="547"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F40856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9EAC97D" w14:textId="77777777" w:rsidR="00A77C82" w:rsidRDefault="00A77C82" w:rsidP="00E972B2">
            <w:pPr>
              <w:pStyle w:val="TAL"/>
            </w:pPr>
            <w:r>
              <w:t>Derivation Path: TS 36.579-1 [2], Table 5.5.3.1.1-2, condition INITIAL_SDP_OFFER, IMPLICIT_GRANT_REQUESTED</w:t>
            </w:r>
          </w:p>
        </w:tc>
      </w:tr>
    </w:tbl>
    <w:p w14:paraId="594B3EE0" w14:textId="77777777" w:rsidR="00A77C82" w:rsidRDefault="00A77C82" w:rsidP="00A77C82">
      <w:pPr>
        <w:widowControl w:val="0"/>
      </w:pPr>
    </w:p>
    <w:p w14:paraId="36B7EB85" w14:textId="77777777" w:rsidR="00A77C82" w:rsidRDefault="00A77C82" w:rsidP="00E972B2">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67781C5D"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48D3267B" w14:textId="2CD3D76E" w:rsidR="00A77C82" w:rsidRDefault="00A77C82" w:rsidP="00E972B2">
            <w:pPr>
              <w:pStyle w:val="TAL"/>
            </w:pPr>
            <w:r>
              <w:t>Derivation Path: TS 36.579-1</w:t>
            </w:r>
            <w:r>
              <w:rPr>
                <w:color w:val="000000"/>
              </w:rPr>
              <w:t xml:space="preserve"> [2]</w:t>
            </w:r>
            <w:r>
              <w:t>, Table 5.5.3.2.1-2, condition IMMPERIL-CALL, CHAT-GROUP-CALL, INVITE_REFER</w:t>
            </w:r>
          </w:p>
        </w:tc>
      </w:tr>
    </w:tbl>
    <w:p w14:paraId="05E51A45" w14:textId="77777777" w:rsidR="00A77C82" w:rsidRDefault="00A77C82" w:rsidP="00A77C82">
      <w:pPr>
        <w:rPr>
          <w:strike/>
        </w:rPr>
      </w:pPr>
    </w:p>
    <w:bookmarkEnd w:id="547"/>
    <w:p w14:paraId="412D6D8F" w14:textId="77777777" w:rsidR="00A77C82" w:rsidRDefault="00A77C82" w:rsidP="00E972B2">
      <w:pPr>
        <w:pStyle w:val="TH"/>
      </w:pPr>
      <w:r>
        <w:t>Table 6.1.2.5.3.3-9: Transmission Granted from the SS (Step 21,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13303AE2"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6D0CC09" w14:textId="77777777" w:rsidR="00A77C82" w:rsidRDefault="00A77C82" w:rsidP="00E972B2">
            <w:pPr>
              <w:pStyle w:val="TAL"/>
            </w:pPr>
            <w:r>
              <w:t>Derivation Path: TS 36.579-1 [2], Table 5.5.11.2.1-1, condition IMMPERIL-CALL,</w:t>
            </w:r>
          </w:p>
        </w:tc>
      </w:tr>
    </w:tbl>
    <w:p w14:paraId="3C4F99C3" w14:textId="77777777" w:rsidR="00A77C82" w:rsidRDefault="00A77C82" w:rsidP="00A77C82"/>
    <w:p w14:paraId="54CAA761" w14:textId="77777777" w:rsidR="00A77C82" w:rsidRDefault="00A77C82" w:rsidP="00E972B2">
      <w:pPr>
        <w:pStyle w:val="TH"/>
      </w:pPr>
      <w:r>
        <w:t xml:space="preserve">Table 6.1.2.5.3.3-10: Transmission Idle from the SS (Step 25,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E7602EE"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D841066" w14:textId="77777777" w:rsidR="00A77C82" w:rsidRDefault="00A77C82" w:rsidP="00E972B2">
            <w:pPr>
              <w:pStyle w:val="TAL"/>
            </w:pPr>
            <w:r>
              <w:t>Derivation Path: TS 36.579-1 [2], Table 5.5.11.2.16-1, condition IMMPERIL-CALL</w:t>
            </w:r>
          </w:p>
        </w:tc>
      </w:tr>
    </w:tbl>
    <w:p w14:paraId="205B3144" w14:textId="77777777" w:rsidR="00A77C82" w:rsidRDefault="00A77C82" w:rsidP="00A77C82"/>
    <w:p w14:paraId="657DB825" w14:textId="77777777" w:rsidR="00A77C82" w:rsidRDefault="00A77C82" w:rsidP="00A77C82">
      <w:pPr>
        <w:keepNext/>
        <w:keepLines/>
        <w:spacing w:before="120"/>
        <w:ind w:left="1134" w:hanging="1134"/>
        <w:outlineLvl w:val="2"/>
        <w:rPr>
          <w:rFonts w:ascii="Arial" w:hAnsi="Arial"/>
          <w:sz w:val="28"/>
        </w:rPr>
      </w:pPr>
      <w:bookmarkStart w:id="548" w:name="_Toc99871280"/>
      <w:r>
        <w:rPr>
          <w:rFonts w:ascii="Arial" w:hAnsi="Arial"/>
          <w:sz w:val="28"/>
        </w:rPr>
        <w:t>6.1.3</w:t>
      </w:r>
      <w:r>
        <w:rPr>
          <w:rFonts w:ascii="Arial" w:hAnsi="Arial"/>
          <w:sz w:val="28"/>
        </w:rPr>
        <w:tab/>
        <w:t>Subscription to Conference Event Package</w:t>
      </w:r>
      <w:bookmarkEnd w:id="548"/>
    </w:p>
    <w:p w14:paraId="230E575C" w14:textId="77777777" w:rsidR="00A77C82" w:rsidRDefault="00A77C82" w:rsidP="00A77C82">
      <w:pPr>
        <w:keepNext/>
        <w:keepLines/>
        <w:spacing w:before="120"/>
        <w:ind w:left="1418" w:hanging="1418"/>
        <w:outlineLvl w:val="3"/>
        <w:rPr>
          <w:rFonts w:ascii="Arial" w:hAnsi="Arial"/>
          <w:sz w:val="24"/>
        </w:rPr>
      </w:pPr>
      <w:bookmarkStart w:id="549" w:name="_Toc99871281"/>
      <w:r>
        <w:rPr>
          <w:rFonts w:ascii="Arial" w:hAnsi="Arial"/>
          <w:sz w:val="24"/>
        </w:rPr>
        <w:t>6.1.3.1</w:t>
      </w:r>
      <w:r>
        <w:rPr>
          <w:rFonts w:ascii="Arial" w:hAnsi="Arial"/>
          <w:sz w:val="24"/>
        </w:rPr>
        <w:tab/>
        <w:t>On-network / Conference Event Package / Subscription to Conference Event Package / Termination of subscription</w:t>
      </w:r>
      <w:bookmarkEnd w:id="549"/>
    </w:p>
    <w:p w14:paraId="783A17D2" w14:textId="77777777" w:rsidR="00A77C82" w:rsidRDefault="00A77C82" w:rsidP="00E972B2">
      <w:pPr>
        <w:pStyle w:val="H6"/>
      </w:pPr>
      <w:r>
        <w:t>6.1.3.1.1</w:t>
      </w:r>
      <w:r>
        <w:tab/>
        <w:t>Test Purpose (TP)</w:t>
      </w:r>
    </w:p>
    <w:p w14:paraId="67B0C45B" w14:textId="77777777" w:rsidR="00A77C82" w:rsidRDefault="00A77C82" w:rsidP="00E972B2">
      <w:pPr>
        <w:pStyle w:val="PL"/>
      </w:pPr>
      <w:r>
        <w:rPr>
          <w:noProof w:val="0"/>
        </w:rPr>
        <w:t>1)</w:t>
      </w:r>
    </w:p>
    <w:p w14:paraId="0369B4A6" w14:textId="77777777" w:rsidR="00A77C82" w:rsidRDefault="00A77C82" w:rsidP="00E972B2">
      <w:pPr>
        <w:pStyle w:val="PL"/>
      </w:pPr>
      <w:r>
        <w:rPr>
          <w:b/>
          <w:noProof w:val="0"/>
        </w:rPr>
        <w:t>with</w:t>
      </w:r>
      <w:r>
        <w:rPr>
          <w:noProof w:val="0"/>
        </w:rPr>
        <w:t xml:space="preserve"> { UE (MCVideo Client) registered and authorised for MCVideo Service }</w:t>
      </w:r>
    </w:p>
    <w:p w14:paraId="0943F2C4" w14:textId="77777777" w:rsidR="00A77C82" w:rsidRDefault="00A77C82" w:rsidP="00E972B2">
      <w:pPr>
        <w:pStyle w:val="PL"/>
      </w:pPr>
      <w:r>
        <w:rPr>
          <w:noProof w:val="0"/>
        </w:rPr>
        <w:t>ensure that {</w:t>
      </w:r>
    </w:p>
    <w:p w14:paraId="0EC4EDFF"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33EB0A3B" w14:textId="77777777" w:rsidR="00A77C82" w:rsidRDefault="00A77C82"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5AF454EB" w14:textId="77777777" w:rsidR="00A77C82" w:rsidRDefault="00A77C82" w:rsidP="00E972B2">
      <w:pPr>
        <w:pStyle w:val="PL"/>
      </w:pPr>
      <w:r>
        <w:rPr>
          <w:noProof w:val="0"/>
        </w:rPr>
        <w:t xml:space="preserve">            }</w:t>
      </w:r>
    </w:p>
    <w:p w14:paraId="6A6AB341" w14:textId="77777777" w:rsidR="00A77C82" w:rsidRDefault="00A77C82" w:rsidP="00E972B2">
      <w:pPr>
        <w:pStyle w:val="PL"/>
      </w:pPr>
    </w:p>
    <w:p w14:paraId="1A6BB66F" w14:textId="77777777" w:rsidR="00A77C82" w:rsidRDefault="00A77C82" w:rsidP="00E972B2">
      <w:pPr>
        <w:pStyle w:val="H6"/>
      </w:pPr>
      <w:r>
        <w:t>(2)</w:t>
      </w:r>
    </w:p>
    <w:p w14:paraId="3142706E" w14:textId="77777777" w:rsidR="00A77C82" w:rsidRDefault="00A77C82" w:rsidP="00E972B2">
      <w:pPr>
        <w:pStyle w:val="PL"/>
      </w:pPr>
      <w:r>
        <w:rPr>
          <w:b/>
          <w:noProof w:val="0"/>
        </w:rPr>
        <w:t>with</w:t>
      </w:r>
      <w:r>
        <w:rPr>
          <w:noProof w:val="0"/>
        </w:rPr>
        <w:t xml:space="preserve"> { UE (MCVideo Client) having an ongoing On-demand Pre-arranged Group Call with Automatic  Commencement Mode }</w:t>
      </w:r>
    </w:p>
    <w:p w14:paraId="5CDFF6F6" w14:textId="77777777" w:rsidR="00A77C82" w:rsidRDefault="00A77C82" w:rsidP="00E972B2">
      <w:pPr>
        <w:pStyle w:val="PL"/>
      </w:pPr>
      <w:r>
        <w:rPr>
          <w:noProof w:val="0"/>
        </w:rPr>
        <w:t>ensure that {</w:t>
      </w:r>
    </w:p>
    <w:p w14:paraId="171234C1" w14:textId="77777777" w:rsidR="00A77C82" w:rsidRDefault="00A77C82" w:rsidP="00E972B2">
      <w:pPr>
        <w:pStyle w:val="PL"/>
      </w:pPr>
      <w:r>
        <w:rPr>
          <w:noProof w:val="0"/>
        </w:rPr>
        <w:t xml:space="preserve">  </w:t>
      </w:r>
      <w:r>
        <w:rPr>
          <w:b/>
          <w:noProof w:val="0"/>
        </w:rPr>
        <w:t>when</w:t>
      </w:r>
      <w:r>
        <w:rPr>
          <w:noProof w:val="0"/>
        </w:rPr>
        <w:t xml:space="preserve"> { MCVideo User requests to subscribe to the conference event package for the ongoing group call }</w:t>
      </w:r>
    </w:p>
    <w:p w14:paraId="307E8D7B"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4294967295</w:t>
      </w:r>
      <w:r>
        <w:rPr>
          <w:noProof w:val="0"/>
        </w:rPr>
        <w:t xml:space="preserve"> </w:t>
      </w:r>
      <w:r>
        <w:rPr>
          <w:b/>
          <w:bCs/>
          <w:noProof w:val="0"/>
        </w:rPr>
        <w:t>and</w:t>
      </w:r>
      <w:r>
        <w:rPr>
          <w:noProof w:val="0"/>
        </w:rPr>
        <w:t xml:space="preserve"> responds to a SIP NOTIFY message with a SIP 200 (OK) message }</w:t>
      </w:r>
    </w:p>
    <w:p w14:paraId="02067876" w14:textId="77777777" w:rsidR="00A77C82" w:rsidRDefault="00A77C82" w:rsidP="00E972B2">
      <w:pPr>
        <w:pStyle w:val="PL"/>
      </w:pPr>
      <w:r>
        <w:rPr>
          <w:noProof w:val="0"/>
        </w:rPr>
        <w:t xml:space="preserve">            }</w:t>
      </w:r>
    </w:p>
    <w:p w14:paraId="4D47F300" w14:textId="77777777" w:rsidR="00A77C82" w:rsidRDefault="00A77C82" w:rsidP="00E972B2">
      <w:pPr>
        <w:pStyle w:val="PL"/>
      </w:pPr>
    </w:p>
    <w:p w14:paraId="5C422051" w14:textId="77777777" w:rsidR="00A77C82" w:rsidRDefault="00A77C82" w:rsidP="00E972B2">
      <w:pPr>
        <w:pStyle w:val="H6"/>
      </w:pPr>
      <w:r>
        <w:t>(3)</w:t>
      </w:r>
    </w:p>
    <w:p w14:paraId="6FDEA1AF" w14:textId="77777777" w:rsidR="00A77C82" w:rsidRDefault="00A77C82" w:rsidP="00E972B2">
      <w:pPr>
        <w:pStyle w:val="PL"/>
      </w:pPr>
      <w:r>
        <w:rPr>
          <w:b/>
          <w:noProof w:val="0"/>
        </w:rPr>
        <w:t>with</w:t>
      </w:r>
      <w:r>
        <w:rPr>
          <w:noProof w:val="0"/>
        </w:rPr>
        <w:t xml:space="preserve"> { UE (MCVideo Client) having subscribed to the conference event package for the ongoing group call }</w:t>
      </w:r>
    </w:p>
    <w:p w14:paraId="4AEDA3BF" w14:textId="77777777" w:rsidR="00A77C82" w:rsidRDefault="00A77C82" w:rsidP="00E972B2">
      <w:pPr>
        <w:pStyle w:val="PL"/>
      </w:pPr>
      <w:r>
        <w:rPr>
          <w:noProof w:val="0"/>
        </w:rPr>
        <w:t>ensure that {</w:t>
      </w:r>
    </w:p>
    <w:p w14:paraId="19AFA2E4" w14:textId="77777777" w:rsidR="00A77C82" w:rsidRDefault="00A77C82" w:rsidP="00E972B2">
      <w:pPr>
        <w:pStyle w:val="PL"/>
      </w:pPr>
      <w:r>
        <w:rPr>
          <w:noProof w:val="0"/>
        </w:rPr>
        <w:t xml:space="preserve">  </w:t>
      </w:r>
      <w:r>
        <w:rPr>
          <w:b/>
          <w:noProof w:val="0"/>
        </w:rPr>
        <w:t>when</w:t>
      </w:r>
      <w:r>
        <w:rPr>
          <w:noProof w:val="0"/>
        </w:rPr>
        <w:t xml:space="preserve"> { MCVideo User requests to terminate the subscription }</w:t>
      </w:r>
    </w:p>
    <w:p w14:paraId="0208C9C4"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0</w:t>
      </w:r>
      <w:r>
        <w:rPr>
          <w:noProof w:val="0"/>
        </w:rPr>
        <w:t xml:space="preserve"> }</w:t>
      </w:r>
    </w:p>
    <w:p w14:paraId="26311BE0" w14:textId="77777777" w:rsidR="00A77C82" w:rsidRDefault="00A77C82" w:rsidP="00E972B2">
      <w:pPr>
        <w:pStyle w:val="PL"/>
      </w:pPr>
      <w:r>
        <w:rPr>
          <w:noProof w:val="0"/>
        </w:rPr>
        <w:t xml:space="preserve">            }</w:t>
      </w:r>
    </w:p>
    <w:p w14:paraId="450738A5" w14:textId="77777777" w:rsidR="00A77C82" w:rsidRDefault="00A77C82" w:rsidP="00E972B2">
      <w:pPr>
        <w:pStyle w:val="PL"/>
      </w:pPr>
    </w:p>
    <w:p w14:paraId="4114DB5F" w14:textId="77777777" w:rsidR="00A77C82" w:rsidRDefault="00A77C82" w:rsidP="00E972B2">
      <w:pPr>
        <w:pStyle w:val="H6"/>
      </w:pPr>
      <w:r>
        <w:t>(4)</w:t>
      </w:r>
    </w:p>
    <w:p w14:paraId="5830A5A6" w14:textId="77777777" w:rsidR="00A77C82" w:rsidRDefault="00A77C82" w:rsidP="00E972B2">
      <w:pPr>
        <w:pStyle w:val="PL"/>
      </w:pPr>
      <w:r>
        <w:rPr>
          <w:b/>
          <w:noProof w:val="0"/>
        </w:rPr>
        <w:t>with</w:t>
      </w:r>
      <w:r>
        <w:rPr>
          <w:noProof w:val="0"/>
        </w:rPr>
        <w:t xml:space="preserve"> { UE (MCVideo Client) having an ongoing On-demand Pre-arranged Group Call </w:t>
      </w:r>
    </w:p>
    <w:p w14:paraId="5D4FBED9" w14:textId="77777777" w:rsidR="00A77C82" w:rsidRDefault="00A77C82"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57597A19" w14:textId="77777777" w:rsidR="00A77C82" w:rsidRDefault="00A77C82" w:rsidP="00E972B2">
      <w:pPr>
        <w:pStyle w:val="PL"/>
      </w:pPr>
      <w:r>
        <w:rPr>
          <w:noProof w:val="0"/>
        </w:rPr>
        <w:t xml:space="preserve">    </w:t>
      </w:r>
      <w:r>
        <w:rPr>
          <w:b/>
          <w:noProof w:val="0"/>
        </w:rPr>
        <w:t>then</w:t>
      </w:r>
      <w:r>
        <w:rPr>
          <w:noProof w:val="0"/>
        </w:rPr>
        <w:t xml:space="preserve"> { UE (MCVideo Client) sends a SIP BYE message and leaves the call }</w:t>
      </w:r>
    </w:p>
    <w:p w14:paraId="1EAE072C" w14:textId="77777777" w:rsidR="00A77C82" w:rsidRDefault="00A77C82" w:rsidP="00E972B2">
      <w:pPr>
        <w:pStyle w:val="PL"/>
      </w:pPr>
      <w:r>
        <w:rPr>
          <w:noProof w:val="0"/>
        </w:rPr>
        <w:t xml:space="preserve">            }</w:t>
      </w:r>
    </w:p>
    <w:p w14:paraId="1555E0A7" w14:textId="77777777" w:rsidR="00A77C82" w:rsidRDefault="00A77C82" w:rsidP="00E972B2">
      <w:pPr>
        <w:pStyle w:val="PL"/>
      </w:pPr>
    </w:p>
    <w:p w14:paraId="1A982CF4" w14:textId="77777777" w:rsidR="00A77C82" w:rsidRDefault="00A77C82" w:rsidP="00E972B2">
      <w:pPr>
        <w:pStyle w:val="H6"/>
      </w:pPr>
      <w:r>
        <w:t>6.1.3.1.2</w:t>
      </w:r>
      <w:r>
        <w:tab/>
        <w:t>Conformance Requirements</w:t>
      </w:r>
    </w:p>
    <w:p w14:paraId="5B014EA7" w14:textId="77777777" w:rsidR="00A77C82" w:rsidRDefault="00A77C82" w:rsidP="00A77C82">
      <w:r>
        <w:t>References: The conformance requirements covered in the present TC are specified in: TS 24.281 clause 9.2.1.2.1.1, 9.2.3.2, 9.2.1.2.3.1. Unless otherwise stated these are Rel-15 requirements.</w:t>
      </w:r>
    </w:p>
    <w:p w14:paraId="5C33377B" w14:textId="77777777" w:rsidR="00A77C82" w:rsidRDefault="00A77C82" w:rsidP="00A77C82">
      <w:r>
        <w:t>[TS 24.281, clause 9.2.1.2.1.1]</w:t>
      </w:r>
    </w:p>
    <w:p w14:paraId="33E4493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7D9B386" w14:textId="77777777" w:rsidR="00A77C82" w:rsidRDefault="00A77C82" w:rsidP="00A77C82">
      <w:r>
        <w:t>The MC</w:t>
      </w:r>
      <w:r>
        <w:rPr>
          <w:lang w:eastAsia="zh-CN"/>
        </w:rPr>
        <w:t>Video</w:t>
      </w:r>
      <w:r>
        <w:t xml:space="preserve"> client:</w:t>
      </w:r>
    </w:p>
    <w:p w14:paraId="55C8EEC6"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187D0CA1"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105A49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72B4BCF2"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1AC18C13"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0E2767A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8BF643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173FB22" w14:textId="77777777" w:rsidR="00A77C82" w:rsidRDefault="00A77C82" w:rsidP="00A77C82">
      <w:pPr>
        <w:ind w:left="568" w:hanging="284"/>
      </w:pPr>
      <w:r>
        <w:t>8)</w:t>
      </w:r>
      <w:r>
        <w:tab/>
        <w:t>should include the "timer" option tag in the Supported header field;</w:t>
      </w:r>
    </w:p>
    <w:p w14:paraId="5975EB7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D7233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6E413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4BC85463"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5F5A3467"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2299367A"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6ACB9EB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095B03F" w14:textId="77777777" w:rsidR="00A77C82" w:rsidRDefault="00A77C82" w:rsidP="00A77C82">
      <w:pPr>
        <w:ind w:left="851" w:hanging="284"/>
      </w:pPr>
      <w:r>
        <w:t>a)</w:t>
      </w:r>
      <w:r>
        <w:tab/>
        <w:t>the &lt;session-type&gt; element set to a value of "prearranged";</w:t>
      </w:r>
    </w:p>
    <w:p w14:paraId="299736D5" w14:textId="77777777" w:rsidR="00A77C82" w:rsidRDefault="00A77C82" w:rsidP="00A77C82">
      <w:pPr>
        <w:ind w:left="851" w:hanging="284"/>
      </w:pPr>
      <w:r>
        <w:t>b)</w:t>
      </w:r>
      <w:r>
        <w:tab/>
        <w:t>the &lt;mc</w:t>
      </w:r>
      <w:r>
        <w:rPr>
          <w:lang w:eastAsia="zh-CN"/>
        </w:rPr>
        <w:t>video</w:t>
      </w:r>
      <w:r>
        <w:t>-request-uri&gt; element set to the group identity;</w:t>
      </w:r>
    </w:p>
    <w:p w14:paraId="291F49F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065789A"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FD066B0"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900575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D245410" w14:textId="3B0C8C37" w:rsidR="00A77C82" w:rsidRDefault="00A77C82" w:rsidP="00A77C82">
      <w:pPr>
        <w:keepLines/>
        <w:ind w:left="1135" w:hanging="851"/>
      </w:pPr>
      <w:r>
        <w:t>NOTE 4:</w:t>
      </w:r>
      <w:r>
        <w:tab/>
        <w:t>The MC</w:t>
      </w:r>
      <w:r>
        <w:rPr>
          <w:lang w:eastAsia="zh-CN"/>
        </w:rPr>
        <w:t>Video</w:t>
      </w:r>
      <w:r>
        <w:t xml:space="preserve"> client is informed about temporary groups and </w:t>
      </w:r>
      <w:r w:rsidR="009905FE">
        <w:t>regrouping</w:t>
      </w:r>
      <w:r>
        <w:t xml:space="preserve"> of MC</w:t>
      </w:r>
      <w:r>
        <w:rPr>
          <w:lang w:eastAsia="zh-CN"/>
        </w:rPr>
        <w:t>Video</w:t>
      </w:r>
      <w:r>
        <w:t xml:space="preserve"> groups that the user is a member of as specified in 3GPP TS 24.481 [</w:t>
      </w:r>
      <w:r>
        <w:rPr>
          <w:lang w:eastAsia="zh-CN"/>
        </w:rPr>
        <w:t>24</w:t>
      </w:r>
      <w:r>
        <w:t>].</w:t>
      </w:r>
    </w:p>
    <w:p w14:paraId="55B9DC60"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4844A9" w14:textId="77777777" w:rsidR="00A77C82" w:rsidRDefault="00A77C82" w:rsidP="00A77C82">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2D7EF5EA" w14:textId="77777777" w:rsidR="00A77C82" w:rsidRDefault="00A77C82" w:rsidP="00A77C82">
      <w:pPr>
        <w:ind w:left="568" w:hanging="284"/>
      </w:pPr>
      <w:r>
        <w:t>16)</w:t>
      </w:r>
      <w:r>
        <w:tab/>
        <w:t>if an implicit transmission request is required, shall indicate this as specified in clause 6.4; and</w:t>
      </w:r>
    </w:p>
    <w:p w14:paraId="7AACE8C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6ADACE" w14:textId="77777777" w:rsidR="00A77C82" w:rsidRDefault="00A77C82" w:rsidP="00A77C82">
      <w:r>
        <w:t>On receiving a SIP 2xx response to the SIP INVITE request, the MCVideo client:</w:t>
      </w:r>
    </w:p>
    <w:p w14:paraId="5C58F9CF" w14:textId="77777777" w:rsidR="00A77C82" w:rsidRDefault="00A77C82" w:rsidP="00A77C82">
      <w:pPr>
        <w:ind w:left="568" w:hanging="284"/>
      </w:pPr>
      <w:r>
        <w:t>1)</w:t>
      </w:r>
      <w:r>
        <w:tab/>
        <w:t>shall interact with the user plane as specified in 3GPP TS 24.581 [5] ;</w:t>
      </w:r>
    </w:p>
    <w:p w14:paraId="5C746665"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889159E" w14:textId="77777777" w:rsidR="00A77C82" w:rsidRDefault="00A77C82" w:rsidP="00A77C82">
      <w:pPr>
        <w:ind w:left="568" w:hanging="284"/>
      </w:pPr>
      <w:r>
        <w:t>3)</w:t>
      </w:r>
      <w:r>
        <w:tab/>
        <w:t>may subscribe to the conference event package as specified in clause </w:t>
      </w:r>
      <w:r>
        <w:rPr>
          <w:lang w:eastAsia="zh-CN"/>
        </w:rPr>
        <w:t>9.1.3.1</w:t>
      </w:r>
      <w:r>
        <w:t>.</w:t>
      </w:r>
    </w:p>
    <w:p w14:paraId="3E0F41F0" w14:textId="77777777" w:rsidR="00A77C82" w:rsidRDefault="00A77C82" w:rsidP="00A77C82">
      <w:r>
        <w:t>On receiving a SIP 4xx response, a SIP 5xx response or a SIP 6xx response to the SIP INVITE request:</w:t>
      </w:r>
    </w:p>
    <w:p w14:paraId="6A61719F"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3750CE02"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31FBF61F" w14:textId="77777777" w:rsidR="00A77C82" w:rsidRDefault="00A77C82" w:rsidP="00A77C82">
      <w:r>
        <w:t>the MC</w:t>
      </w:r>
      <w:r>
        <w:rPr>
          <w:lang w:eastAsia="zh-CN"/>
        </w:rPr>
        <w:t>Video</w:t>
      </w:r>
      <w:r>
        <w:t xml:space="preserve"> client shall perform the actions specified in clause </w:t>
      </w:r>
      <w:r>
        <w:rPr>
          <w:lang w:eastAsia="zh-CN"/>
        </w:rPr>
        <w:t>6.2.8.1.5</w:t>
      </w:r>
      <w:r>
        <w:t>.</w:t>
      </w:r>
    </w:p>
    <w:p w14:paraId="2A1DE379"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57AC5520" w14:textId="77777777" w:rsidR="00A77C82" w:rsidRDefault="00A77C82" w:rsidP="00A77C82">
      <w:r>
        <w:t>[TS 24.281, clause 9.2.3.2]</w:t>
      </w:r>
    </w:p>
    <w:p w14:paraId="094A80FF" w14:textId="77777777" w:rsidR="00A77C82" w:rsidRDefault="00A77C82" w:rsidP="00A77C82">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A437E59" w14:textId="77777777" w:rsidR="00A77C82" w:rsidRDefault="00A77C82" w:rsidP="00A77C82">
      <w:pPr>
        <w:rPr>
          <w:rFonts w:eastAsia="SimSun"/>
        </w:rPr>
      </w:pPr>
      <w:r>
        <w:rPr>
          <w:rFonts w:eastAsia="SimSun"/>
        </w:rPr>
        <w:t>When subscribing to the conference state event package, the MCVideo client:</w:t>
      </w:r>
    </w:p>
    <w:p w14:paraId="5A52C94A" w14:textId="77777777" w:rsidR="00A77C82" w:rsidRDefault="00A77C82" w:rsidP="00A77C82">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3500F520" w14:textId="77777777" w:rsidR="00A77C82" w:rsidRDefault="00A77C82" w:rsidP="00A77C82">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00C88CEB" w14:textId="77777777" w:rsidR="00A77C82" w:rsidRDefault="00A77C82" w:rsidP="00A77C82">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28D2C101" w14:textId="77777777" w:rsidR="00A77C82" w:rsidRDefault="00A77C82" w:rsidP="00A77C82">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38430E98" w14:textId="77777777" w:rsidR="00A77C82" w:rsidRDefault="00A77C82" w:rsidP="00A77C82">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7F93AA47"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5EF87235" w14:textId="77777777" w:rsidR="00A77C82" w:rsidRDefault="00A77C82" w:rsidP="00A77C82">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7C424460" w14:textId="77777777" w:rsidR="00A77C82" w:rsidRDefault="00A77C82" w:rsidP="00A77C82">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15461103" w14:textId="77777777" w:rsidR="00A77C82" w:rsidRDefault="00A77C82" w:rsidP="00A77C82">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3C075690" w14:textId="77777777" w:rsidR="00A77C82" w:rsidRDefault="00A77C82" w:rsidP="00A77C82">
      <w:pPr>
        <w:ind w:left="568" w:hanging="284"/>
        <w:rPr>
          <w:rFonts w:eastAsia="SimSun"/>
        </w:rPr>
      </w:pPr>
      <w:r>
        <w:rPr>
          <w:rFonts w:eastAsia="SimSun"/>
        </w:rPr>
        <w:t>9)</w:t>
      </w:r>
      <w:r>
        <w:rPr>
          <w:rFonts w:eastAsia="SimSun"/>
        </w:rPr>
        <w:tab/>
        <w:t>shall send the SIP SUBSCRIBE request using a new SIP dialog according to 3GPP TS 24.229 [11].</w:t>
      </w:r>
    </w:p>
    <w:p w14:paraId="0090AE2E" w14:textId="77777777" w:rsidR="00A77C82" w:rsidRDefault="00A77C82" w:rsidP="00A77C82">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4976C259" w14:textId="77777777" w:rsidR="00A77C82" w:rsidRDefault="00A77C82" w:rsidP="00A77C82">
      <w:pPr>
        <w:rPr>
          <w:rFonts w:eastAsia="SimSun"/>
        </w:rPr>
      </w:pPr>
      <w:r>
        <w:rPr>
          <w:rFonts w:eastAsia="SimSun"/>
        </w:rPr>
        <w:t>Upon receiving a SIP NOTIFY requests to the previously sent SIP SUBSCRIBE request the MCVideo client:</w:t>
      </w:r>
    </w:p>
    <w:p w14:paraId="6C0AAD8B" w14:textId="77777777" w:rsidR="00A77C82" w:rsidRDefault="00A77C82" w:rsidP="00A77C82">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0B0914C" w14:textId="77777777" w:rsidR="00A77C82" w:rsidRDefault="00A77C82" w:rsidP="00A77C82">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40C30EB7" w14:textId="77777777" w:rsidR="00A77C82" w:rsidRDefault="00A77C82" w:rsidP="00A77C82">
      <w:pPr>
        <w:rPr>
          <w:rFonts w:eastAsia="SimSun"/>
        </w:rPr>
      </w:pPr>
      <w:r>
        <w:rPr>
          <w:rFonts w:eastAsia="SimSun"/>
        </w:rPr>
        <w:t>When needed the MCVideo client shall terminate the subscription and indicate it terminated according to IETF RFC 6665 [16].</w:t>
      </w:r>
    </w:p>
    <w:p w14:paraId="161850EF" w14:textId="77777777" w:rsidR="00A77C82" w:rsidRDefault="00A77C82" w:rsidP="00A77C82">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3DE59B1E" w14:textId="77777777" w:rsidR="00A77C82" w:rsidRDefault="00A77C82" w:rsidP="00A77C82">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2C7CB3E1"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470D7A62" w14:textId="77777777" w:rsidR="00A77C82" w:rsidRDefault="00A77C82" w:rsidP="00E972B2">
      <w:pPr>
        <w:pStyle w:val="H6"/>
      </w:pPr>
      <w:r>
        <w:t>6.1.3.1.3</w:t>
      </w:r>
      <w:r>
        <w:tab/>
        <w:t>Test description</w:t>
      </w:r>
    </w:p>
    <w:p w14:paraId="6B1CCB8E" w14:textId="77777777" w:rsidR="00A77C82" w:rsidRDefault="00A77C82" w:rsidP="00E972B2">
      <w:pPr>
        <w:pStyle w:val="H6"/>
      </w:pPr>
      <w:r>
        <w:t>6.1.3.1.3.1</w:t>
      </w:r>
      <w:r>
        <w:tab/>
        <w:t>Pre-test conditions</w:t>
      </w:r>
    </w:p>
    <w:p w14:paraId="13CCC8BF" w14:textId="77777777" w:rsidR="00812835" w:rsidRDefault="00812835" w:rsidP="00812835">
      <w:pPr>
        <w:pStyle w:val="H6"/>
      </w:pPr>
      <w:r w:rsidRPr="00102CE5">
        <w:t>Test configuration</w:t>
      </w:r>
      <w:r>
        <w:t>:</w:t>
      </w:r>
    </w:p>
    <w:p w14:paraId="323DF9D1" w14:textId="77777777" w:rsidR="00812835" w:rsidRDefault="00812835" w:rsidP="00812835">
      <w:pPr>
        <w:pStyle w:val="B1"/>
      </w:pPr>
      <w:r>
        <w:t>-</w:t>
      </w:r>
      <w:r>
        <w:tab/>
        <w:t>Single cell configuration according to TS 36.579-1 [2] clause 5.2.2.2.1.</w:t>
      </w:r>
    </w:p>
    <w:p w14:paraId="0EA583C5" w14:textId="77777777" w:rsidR="00812835" w:rsidRDefault="00812835" w:rsidP="00812835">
      <w:pPr>
        <w:pStyle w:val="H6"/>
      </w:pPr>
      <w:r>
        <w:t>Preamble:</w:t>
      </w:r>
    </w:p>
    <w:p w14:paraId="7EBCE2EC" w14:textId="77777777" w:rsidR="00812835" w:rsidRDefault="00812835" w:rsidP="00812835">
      <w:pPr>
        <w:pStyle w:val="B1"/>
      </w:pPr>
      <w:r>
        <w:t>-</w:t>
      </w:r>
      <w:r>
        <w:tab/>
        <w:t>The UE has performed procedure 'Initial registration' as described in TS 36.579-1 [2] clause 5.4.2.</w:t>
      </w:r>
    </w:p>
    <w:p w14:paraId="2F5A6714" w14:textId="77777777" w:rsidR="00812835" w:rsidRDefault="00812835" w:rsidP="00812835">
      <w:pPr>
        <w:pStyle w:val="B1"/>
      </w:pPr>
      <w:r>
        <w:t>-</w:t>
      </w:r>
      <w:r>
        <w:tab/>
      </w:r>
      <w:r w:rsidRPr="000573F5">
        <w:t>UE States at the end of the preamble</w:t>
      </w:r>
      <w:r>
        <w:t>:</w:t>
      </w:r>
    </w:p>
    <w:p w14:paraId="3A31411C" w14:textId="77777777" w:rsidR="00812835" w:rsidRDefault="00812835" w:rsidP="00812835">
      <w:pPr>
        <w:pStyle w:val="B1"/>
        <w:ind w:left="852"/>
      </w:pPr>
      <w:r>
        <w:t>-</w:t>
      </w:r>
      <w:r>
        <w:tab/>
        <w:t>The UE is in RRC_IDLE state.</w:t>
      </w:r>
    </w:p>
    <w:p w14:paraId="0E9B96A8" w14:textId="77777777" w:rsidR="00812835" w:rsidRDefault="00812835" w:rsidP="00812835">
      <w:pPr>
        <w:pStyle w:val="B1"/>
        <w:ind w:left="852"/>
      </w:pPr>
      <w:r>
        <w:t>-</w:t>
      </w:r>
      <w:r>
        <w:tab/>
        <w:t>The client is registered for MCVideo.</w:t>
      </w:r>
    </w:p>
    <w:p w14:paraId="4A4A1673" w14:textId="77777777" w:rsidR="00A77C82" w:rsidRDefault="00A77C82" w:rsidP="00E972B2">
      <w:pPr>
        <w:pStyle w:val="H6"/>
      </w:pPr>
      <w:r>
        <w:t>6.1.3.1.3.2</w:t>
      </w:r>
      <w:r>
        <w:tab/>
        <w:t>Test procedure sequence</w:t>
      </w:r>
    </w:p>
    <w:p w14:paraId="174C163E" w14:textId="1D19A02F" w:rsidR="00A77C82" w:rsidRDefault="00A77C82" w:rsidP="00E972B2">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77C82" w14:paraId="2F1D9815" w14:textId="77777777" w:rsidTr="00A77C82">
        <w:tc>
          <w:tcPr>
            <w:tcW w:w="533" w:type="dxa"/>
            <w:tcBorders>
              <w:top w:val="single" w:sz="4" w:space="0" w:color="auto"/>
              <w:left w:val="single" w:sz="4" w:space="0" w:color="auto"/>
              <w:bottom w:val="nil"/>
              <w:right w:val="single" w:sz="4" w:space="0" w:color="auto"/>
            </w:tcBorders>
            <w:hideMark/>
          </w:tcPr>
          <w:p w14:paraId="5CFE018B"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178E141B" w14:textId="77777777" w:rsidR="00A77C82" w:rsidRDefault="00A77C82"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0A604C8"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C12569B"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6914C01" w14:textId="77777777" w:rsidR="00A77C82" w:rsidRDefault="00A77C82" w:rsidP="00E972B2">
            <w:pPr>
              <w:pStyle w:val="TAH"/>
            </w:pPr>
            <w:r>
              <w:t>Verdict</w:t>
            </w:r>
          </w:p>
        </w:tc>
      </w:tr>
      <w:tr w:rsidR="00A77C82" w14:paraId="2833E2E7" w14:textId="77777777" w:rsidTr="00A77C82">
        <w:tc>
          <w:tcPr>
            <w:tcW w:w="533" w:type="dxa"/>
            <w:tcBorders>
              <w:top w:val="nil"/>
              <w:left w:val="single" w:sz="4" w:space="0" w:color="auto"/>
              <w:bottom w:val="single" w:sz="4" w:space="0" w:color="auto"/>
              <w:right w:val="single" w:sz="4" w:space="0" w:color="auto"/>
            </w:tcBorders>
          </w:tcPr>
          <w:p w14:paraId="1D602FAE"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0E11D5B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D40AD76"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54B7BDC"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0BDB614B"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A3040D3" w14:textId="77777777" w:rsidR="00A77C82" w:rsidRDefault="00A77C82" w:rsidP="00E972B2">
            <w:pPr>
              <w:pStyle w:val="TAH"/>
            </w:pPr>
          </w:p>
        </w:tc>
      </w:tr>
      <w:tr w:rsidR="00A77C82" w14:paraId="6119C92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9948252" w14:textId="77777777" w:rsidR="00A77C82" w:rsidRDefault="00A77C82"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01586BC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82C02B8" w14:textId="77777777" w:rsidR="00A77C82" w:rsidRDefault="00A77C82"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B711AA0"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71989"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A3B5318"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0EF8DA4" w14:textId="77777777" w:rsidR="00A77C82" w:rsidRDefault="00A77C82" w:rsidP="00E972B2">
            <w:pPr>
              <w:pStyle w:val="TAC"/>
            </w:pPr>
            <w:r>
              <w:rPr>
                <w:rFonts w:eastAsia="Calibri"/>
              </w:rPr>
              <w:t>-</w:t>
            </w:r>
          </w:p>
        </w:tc>
      </w:tr>
      <w:tr w:rsidR="00A77C82" w14:paraId="0E95AF6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547EC89" w14:textId="77777777" w:rsidR="00A77C82" w:rsidRDefault="00A77C82"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234A2328" w14:textId="3EB28B5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E3371C5"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6A09444"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964DEBB"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DC1603C" w14:textId="77777777" w:rsidR="00A77C82" w:rsidRDefault="00A77C82" w:rsidP="00E972B2">
            <w:pPr>
              <w:pStyle w:val="TAC"/>
            </w:pPr>
            <w:r>
              <w:rPr>
                <w:rFonts w:eastAsia="Calibri"/>
              </w:rPr>
              <w:t>-</w:t>
            </w:r>
          </w:p>
        </w:tc>
      </w:tr>
      <w:tr w:rsidR="00A77C82" w14:paraId="09E50C2E"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F76881D" w14:textId="77777777" w:rsidR="00A77C82" w:rsidRDefault="00A77C82"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15092E2" w14:textId="77777777" w:rsidR="00A77C82" w:rsidRDefault="00A77C82" w:rsidP="00E972B2">
            <w:pPr>
              <w:pStyle w:val="TAL"/>
            </w:pPr>
            <w:r>
              <w:t>Check: Does the UE (MCVideo client) provide transmission granted notification to the user?</w:t>
            </w:r>
          </w:p>
          <w:p w14:paraId="2B1FB37B" w14:textId="77777777" w:rsidR="00A77C82" w:rsidRDefault="00A77C82"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7A35452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ABEB32"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6AD62D"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BA73D3C" w14:textId="77777777" w:rsidR="00A77C82" w:rsidRDefault="00A77C82" w:rsidP="00E972B2">
            <w:pPr>
              <w:pStyle w:val="TAC"/>
            </w:pPr>
            <w:r>
              <w:rPr>
                <w:rFonts w:eastAsia="Calibri"/>
              </w:rPr>
              <w:t>P</w:t>
            </w:r>
          </w:p>
        </w:tc>
      </w:tr>
      <w:tr w:rsidR="00A77C82" w14:paraId="48369CB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310EB0C" w14:textId="77777777" w:rsidR="00A77C82" w:rsidRDefault="00A77C82"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B15F6E4" w14:textId="77777777" w:rsidR="00A77C82" w:rsidRDefault="00A77C82" w:rsidP="00E972B2">
            <w:pPr>
              <w:pStyle w:val="TAL"/>
              <w:rPr>
                <w:rFonts w:eastAsia="Calibri"/>
              </w:rPr>
            </w:pPr>
            <w:r>
              <w:rPr>
                <w:rFonts w:eastAsia="Calibri"/>
              </w:rPr>
              <w:t>Make the UE (MCVideo client) subscribe to the conference event package for the ongoing group call to receive the current status and later notifications.</w:t>
            </w:r>
          </w:p>
          <w:p w14:paraId="04AD3FE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7947C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C456DF"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4562DB"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3EE4E16" w14:textId="77777777" w:rsidR="00A77C82" w:rsidRDefault="00A77C82" w:rsidP="00E972B2">
            <w:pPr>
              <w:pStyle w:val="TAC"/>
            </w:pPr>
            <w:r>
              <w:rPr>
                <w:rFonts w:eastAsia="Calibri"/>
              </w:rPr>
              <w:t>-</w:t>
            </w:r>
          </w:p>
        </w:tc>
      </w:tr>
      <w:tr w:rsidR="00A77C82" w14:paraId="56009A1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2275346" w14:textId="77777777" w:rsidR="00A77C82" w:rsidRDefault="00A77C82" w:rsidP="00E972B2">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69B29E1C" w14:textId="6298867C" w:rsidR="00A77C82" w:rsidRDefault="00A77C82" w:rsidP="00E972B2">
            <w:pPr>
              <w:pStyle w:val="TAL"/>
              <w:rPr>
                <w:rFonts w:eastAsia="Calibri"/>
              </w:rPr>
            </w:pPr>
            <w:r>
              <w:rPr>
                <w:rFonts w:eastAsia="Calibri"/>
              </w:rPr>
              <w:t xml:space="preserve">Check: Does the UE (MCVideo client) correctly perform steps 2-5 of the procedure 'MCX Subscription and Notification' as described in TS 36.579-1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046897C7"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36D95"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DFC120"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2000B3DB" w14:textId="77777777" w:rsidR="00A77C82" w:rsidRDefault="00A77C82" w:rsidP="00E972B2">
            <w:pPr>
              <w:pStyle w:val="TAC"/>
              <w:rPr>
                <w:rFonts w:eastAsia="Calibri"/>
              </w:rPr>
            </w:pPr>
            <w:r>
              <w:rPr>
                <w:rFonts w:eastAsia="Calibri"/>
              </w:rPr>
              <w:t>-</w:t>
            </w:r>
          </w:p>
        </w:tc>
      </w:tr>
      <w:tr w:rsidR="00A77C82" w14:paraId="2ED64635"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0256EA0" w14:textId="77777777" w:rsidR="00A77C82" w:rsidRDefault="00A77C82"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6711E862" w14:textId="77777777" w:rsidR="00A77C82" w:rsidRDefault="00A77C82" w:rsidP="00E972B2">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350CE5F9"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4ADF4A49" w14:textId="77777777" w:rsidR="00A77C82" w:rsidRDefault="00A77C82" w:rsidP="00E972B2">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331C1A3"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56DE725D" w14:textId="77777777" w:rsidR="00A77C82" w:rsidRDefault="00A77C82" w:rsidP="00E972B2">
            <w:pPr>
              <w:pStyle w:val="TAC"/>
              <w:rPr>
                <w:rFonts w:eastAsia="Calibri"/>
                <w:szCs w:val="22"/>
              </w:rPr>
            </w:pPr>
            <w:r>
              <w:t>-</w:t>
            </w:r>
          </w:p>
        </w:tc>
      </w:tr>
      <w:tr w:rsidR="00A77C82" w14:paraId="794125D4"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D5032B9" w14:textId="77777777" w:rsidR="00A77C82" w:rsidRDefault="00A77C82"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38B6CA62" w14:textId="77777777" w:rsidR="00A77C82" w:rsidRDefault="00A77C82" w:rsidP="00E972B2">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577EF016"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BCD57B4"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4FAA7AD1"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5A368961" w14:textId="77777777" w:rsidR="00A77C82" w:rsidRDefault="00A77C82" w:rsidP="00E972B2">
            <w:pPr>
              <w:pStyle w:val="TAC"/>
              <w:rPr>
                <w:rFonts w:eastAsia="Calibri"/>
                <w:szCs w:val="22"/>
              </w:rPr>
            </w:pPr>
            <w:r>
              <w:t>P</w:t>
            </w:r>
          </w:p>
        </w:tc>
      </w:tr>
      <w:tr w:rsidR="00A77C82" w14:paraId="0CB1833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3551CD1" w14:textId="77777777" w:rsidR="00A77C82" w:rsidRDefault="00A77C82"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033F5FDC" w14:textId="77777777" w:rsidR="00A77C82" w:rsidRDefault="00A77C82" w:rsidP="00E972B2">
            <w:pPr>
              <w:pStyle w:val="TAL"/>
              <w:rPr>
                <w:rFonts w:eastAsia="Calibri"/>
              </w:rPr>
            </w:pPr>
            <w:r>
              <w:rPr>
                <w:rFonts w:eastAsia="Calibri"/>
              </w:rPr>
              <w:t>Make the UE (MCVideo client) de-subscribe from the conference event package.</w:t>
            </w:r>
          </w:p>
          <w:p w14:paraId="314D3DE9"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B4CD5F5"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B8FF54"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2825F0"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8443BA9" w14:textId="77777777" w:rsidR="00A77C82" w:rsidRDefault="00A77C82" w:rsidP="00E972B2">
            <w:pPr>
              <w:pStyle w:val="TAC"/>
              <w:rPr>
                <w:rFonts w:eastAsia="Calibri"/>
              </w:rPr>
            </w:pPr>
            <w:r>
              <w:rPr>
                <w:rFonts w:eastAsia="Calibri"/>
              </w:rPr>
              <w:t>-</w:t>
            </w:r>
          </w:p>
        </w:tc>
      </w:tr>
      <w:tr w:rsidR="00A77C82" w14:paraId="7F44E602"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0366AB" w14:textId="77777777" w:rsidR="00A77C82" w:rsidRDefault="00A77C82"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4A865C80" w14:textId="77777777" w:rsidR="00A77C82" w:rsidRDefault="00A77C82" w:rsidP="00E972B2">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1F97850D"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12D80271" w14:textId="77777777" w:rsidR="00A77C82" w:rsidRDefault="00A77C82" w:rsidP="00E972B2">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03E25DCE" w14:textId="77777777" w:rsidR="00A77C82" w:rsidRDefault="00A77C82"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E355685" w14:textId="77777777" w:rsidR="00A77C82" w:rsidRDefault="00A77C82" w:rsidP="00E972B2">
            <w:pPr>
              <w:pStyle w:val="TAC"/>
              <w:rPr>
                <w:rFonts w:eastAsia="Calibri"/>
                <w:szCs w:val="22"/>
              </w:rPr>
            </w:pPr>
            <w:r>
              <w:t>P</w:t>
            </w:r>
          </w:p>
        </w:tc>
      </w:tr>
      <w:tr w:rsidR="00A77C82" w14:paraId="12A1819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38D5B0" w14:textId="77777777" w:rsidR="00A77C82" w:rsidRDefault="00A77C82"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4C6A7743" w14:textId="77777777" w:rsidR="00A77C82" w:rsidRDefault="00A77C82" w:rsidP="00E972B2">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2B6E1344"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8E5EDF2"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67E63960"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0633F743" w14:textId="77777777" w:rsidR="00A77C82" w:rsidRDefault="00A77C82" w:rsidP="00E972B2">
            <w:pPr>
              <w:pStyle w:val="TAC"/>
              <w:rPr>
                <w:rFonts w:eastAsia="Calibri"/>
                <w:szCs w:val="22"/>
              </w:rPr>
            </w:pPr>
            <w:r>
              <w:t>-</w:t>
            </w:r>
          </w:p>
        </w:tc>
      </w:tr>
      <w:tr w:rsidR="00A77C82" w14:paraId="43EF67F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8F50C77" w14:textId="77777777" w:rsidR="00A77C82" w:rsidRDefault="00A77C82"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4BEC1B2E" w14:textId="77777777" w:rsidR="00A77C82" w:rsidRDefault="00A77C82" w:rsidP="00E972B2">
            <w:pPr>
              <w:pStyle w:val="TAL"/>
              <w:rPr>
                <w:rFonts w:eastAsia="Calibri"/>
              </w:rPr>
            </w:pPr>
            <w:r>
              <w:rPr>
                <w:rFonts w:eastAsia="Calibri"/>
              </w:rPr>
              <w:t>Make the UE (MCVideo client) release the call.</w:t>
            </w:r>
          </w:p>
          <w:p w14:paraId="3BDB876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FE6767F"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5CDE8B"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0D276CD"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5247D7F" w14:textId="77777777" w:rsidR="00A77C82" w:rsidRDefault="00A77C82" w:rsidP="00E972B2">
            <w:pPr>
              <w:pStyle w:val="TAC"/>
              <w:rPr>
                <w:rFonts w:eastAsia="Calibri"/>
              </w:rPr>
            </w:pPr>
            <w:r>
              <w:rPr>
                <w:rFonts w:eastAsia="Calibri"/>
              </w:rPr>
              <w:t>-</w:t>
            </w:r>
          </w:p>
        </w:tc>
      </w:tr>
      <w:tr w:rsidR="00A77C82" w14:paraId="4466E328"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2749871" w14:textId="77777777" w:rsidR="00A77C82" w:rsidRDefault="00A77C82"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5E0910D9" w14:textId="7E68E95B" w:rsidR="00A77C82" w:rsidRDefault="00A77C82"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CD840F5"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F40AE9A"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771B3E" w14:textId="77777777" w:rsidR="00A77C82" w:rsidRDefault="00A77C82" w:rsidP="00E972B2">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775CF66E" w14:textId="77777777" w:rsidR="00A77C82" w:rsidRDefault="00A77C82" w:rsidP="00E972B2">
            <w:pPr>
              <w:pStyle w:val="TAC"/>
              <w:rPr>
                <w:rFonts w:eastAsia="Calibri"/>
                <w:szCs w:val="22"/>
              </w:rPr>
            </w:pPr>
            <w:r>
              <w:rPr>
                <w:rFonts w:eastAsia="Calibri"/>
              </w:rPr>
              <w:t>-</w:t>
            </w:r>
          </w:p>
        </w:tc>
      </w:tr>
      <w:tr w:rsidR="00A77C82" w14:paraId="42015C9A"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3A253F7C" w14:textId="77777777" w:rsidR="00A77C82" w:rsidRDefault="00A77C82" w:rsidP="00E972B2">
            <w:pPr>
              <w:pStyle w:val="TAN"/>
            </w:pPr>
            <w:r>
              <w:t>NOTE 1:</w:t>
            </w:r>
            <w:r>
              <w:tab/>
              <w:t>This is expected to be done via a suitable implementation dependent MMI.</w:t>
            </w:r>
          </w:p>
        </w:tc>
      </w:tr>
    </w:tbl>
    <w:p w14:paraId="494A50A5" w14:textId="77777777" w:rsidR="00A77C82" w:rsidRDefault="00A77C82" w:rsidP="00A77C82"/>
    <w:p w14:paraId="43049578" w14:textId="77777777" w:rsidR="00A77C82" w:rsidRDefault="00A77C82" w:rsidP="00E972B2">
      <w:pPr>
        <w:pStyle w:val="H6"/>
      </w:pPr>
      <w:r>
        <w:t>6.1.3.1.3.3</w:t>
      </w:r>
      <w:r>
        <w:tab/>
        <w:t>Specific message contents</w:t>
      </w:r>
    </w:p>
    <w:p w14:paraId="21E6FA08" w14:textId="77777777" w:rsidR="00A77C82" w:rsidRDefault="00A77C82" w:rsidP="00E972B2">
      <w:pPr>
        <w:pStyle w:val="TH"/>
      </w:pPr>
      <w:r>
        <w:t>Table 6.1.3.1.3.3-1: SIP INVITE from the UE (Step 2, Table 6.1.3.1.3.2-1;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2D20D7C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12CBCA" w14:textId="77777777" w:rsidR="00A77C82" w:rsidRDefault="00A77C82" w:rsidP="00E972B2">
            <w:pPr>
              <w:pStyle w:val="TAL"/>
            </w:pPr>
            <w:r>
              <w:t>Derivation Path: TS 36.579-1 [2], Table 5.5.2.5.1-1</w:t>
            </w:r>
          </w:p>
        </w:tc>
      </w:tr>
      <w:tr w:rsidR="00A77C82" w14:paraId="4F3B7E87"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002CD80" w14:textId="77777777" w:rsidR="00A77C82" w:rsidRDefault="00A77C82"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6928A07" w14:textId="77777777" w:rsidR="00A77C82" w:rsidRDefault="00A77C82"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EC62947" w14:textId="77777777" w:rsidR="00A77C82" w:rsidRDefault="00A77C82" w:rsidP="00E972B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332A5080"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F11D1" w14:textId="77777777" w:rsidR="00A77C82" w:rsidRDefault="00A77C82" w:rsidP="00E972B2">
            <w:pPr>
              <w:pStyle w:val="TAH"/>
            </w:pPr>
            <w:r>
              <w:t>Condition</w:t>
            </w:r>
          </w:p>
        </w:tc>
      </w:tr>
      <w:tr w:rsidR="00A77C82" w14:paraId="07D28425"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871E7C5" w14:textId="77777777" w:rsidR="00A77C82" w:rsidRPr="00A77C82" w:rsidRDefault="00A77C82"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54B89"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5BF6784"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1AF2F4E5"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A9A2AC" w14:textId="77777777" w:rsidR="00A77C82" w:rsidRDefault="00A77C82" w:rsidP="00E972B2">
            <w:pPr>
              <w:pStyle w:val="TAL"/>
            </w:pPr>
          </w:p>
        </w:tc>
      </w:tr>
      <w:tr w:rsidR="00A77C82" w14:paraId="304E4466"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32242309"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F60CE7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DD5591" w14:textId="77777777" w:rsidR="00A77C82" w:rsidRPr="00A77C82" w:rsidRDefault="00A77C82" w:rsidP="00E972B2">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592867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0C1353" w14:textId="77777777" w:rsidR="00A77C82" w:rsidRDefault="00A77C82" w:rsidP="00E972B2">
            <w:pPr>
              <w:pStyle w:val="TAL"/>
            </w:pPr>
          </w:p>
        </w:tc>
      </w:tr>
      <w:tr w:rsidR="00A77C82" w14:paraId="5E051EDE"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45A2D09A"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2296BBB" w14:textId="77777777" w:rsidR="00A77C82" w:rsidRDefault="00A77C82" w:rsidP="00E972B2">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5A1698DC"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2FF305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1537A9" w14:textId="77777777" w:rsidR="00A77C82" w:rsidRDefault="00A77C82" w:rsidP="00E972B2">
            <w:pPr>
              <w:pStyle w:val="TAL"/>
            </w:pPr>
          </w:p>
        </w:tc>
      </w:tr>
      <w:tr w:rsidR="00A77C82" w14:paraId="290EE2E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57E07A3"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EF7BBA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0E6BB6E" w14:textId="19CD3442" w:rsidR="00A77C82" w:rsidRPr="00A77C82" w:rsidRDefault="00A77C82" w:rsidP="00E972B2">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B1228E"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C87993E" w14:textId="77777777" w:rsidR="00A77C82" w:rsidRDefault="00A77C82" w:rsidP="00E972B2">
            <w:pPr>
              <w:pStyle w:val="TAL"/>
            </w:pPr>
          </w:p>
        </w:tc>
      </w:tr>
      <w:tr w:rsidR="00A77C82" w14:paraId="317DCAE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B226EE3"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304C731" w14:textId="77777777" w:rsidR="00A77C82" w:rsidRDefault="00A77C82" w:rsidP="00E972B2">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595A7CA3"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7F6C713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417DA3" w14:textId="77777777" w:rsidR="00A77C82" w:rsidRDefault="00A77C82" w:rsidP="00E972B2">
            <w:pPr>
              <w:pStyle w:val="TAL"/>
            </w:pPr>
          </w:p>
        </w:tc>
      </w:tr>
    </w:tbl>
    <w:p w14:paraId="41DCEC89" w14:textId="77777777" w:rsidR="00A77C82" w:rsidRDefault="00A77C82" w:rsidP="00A77C82"/>
    <w:p w14:paraId="536B1298" w14:textId="77777777" w:rsidR="00A77C82" w:rsidRDefault="00A77C82" w:rsidP="00E972B2">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C02A6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DB52E5B" w14:textId="77777777" w:rsidR="00A77C82" w:rsidRDefault="00A77C82" w:rsidP="00E972B2">
            <w:pPr>
              <w:pStyle w:val="TAL"/>
            </w:pPr>
            <w:r>
              <w:t>Derivation Path: TS 36.579-1 [2], Table 5.5.3.1.1-2, condition INITIAL_SDP_OFFER, IMPLICIT_GRANT_REQUESTED</w:t>
            </w:r>
          </w:p>
        </w:tc>
      </w:tr>
    </w:tbl>
    <w:p w14:paraId="7928A1D6" w14:textId="77777777" w:rsidR="00A77C82" w:rsidRDefault="00A77C82" w:rsidP="00A77C82"/>
    <w:p w14:paraId="26D593D1" w14:textId="77777777" w:rsidR="00A77C82" w:rsidRDefault="00A77C82" w:rsidP="00E972B2">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E7955C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A94832D" w14:textId="77777777" w:rsidR="00A77C82" w:rsidRDefault="00A77C82" w:rsidP="00E972B2">
            <w:pPr>
              <w:pStyle w:val="TAL"/>
            </w:pPr>
            <w:r>
              <w:t>Derivation Path: TS 36.579-1 [2], Table 5.5.3.2.1-2, condition GROUP-CALL, INVITE_REFER</w:t>
            </w:r>
          </w:p>
        </w:tc>
      </w:tr>
    </w:tbl>
    <w:p w14:paraId="6FDC7381" w14:textId="77777777" w:rsidR="00A77C82" w:rsidRDefault="00A77C82" w:rsidP="00A77C82"/>
    <w:p w14:paraId="77480F40" w14:textId="77777777" w:rsidR="00A77C82" w:rsidRDefault="00A77C82" w:rsidP="00E972B2">
      <w:pPr>
        <w:pStyle w:val="TH"/>
      </w:pPr>
      <w:r>
        <w:t>Table 6.1.3.1.3.3-4: SIP 200 (OK) from the SS (Step 2, Table 6.1.3.1.3.2-1;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6D167F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7DFFF7" w14:textId="77777777" w:rsidR="00A77C82" w:rsidRDefault="00A77C82" w:rsidP="00E972B2">
            <w:pPr>
              <w:pStyle w:val="TAL"/>
            </w:pPr>
            <w:r>
              <w:t>Derivation Path: TS 36.579-1 [2], Table 5.5.2.17.1.2-1, condition INVITE-RSP</w:t>
            </w:r>
          </w:p>
        </w:tc>
      </w:tr>
      <w:tr w:rsidR="00A77C82" w14:paraId="500303D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A8F5D2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F49D5F"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B460BF2"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94512D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9F17ADB" w14:textId="77777777" w:rsidR="00A77C82" w:rsidRDefault="00A77C82" w:rsidP="00E972B2">
            <w:pPr>
              <w:pStyle w:val="TAH"/>
            </w:pPr>
            <w:r>
              <w:t>Condition</w:t>
            </w:r>
          </w:p>
        </w:tc>
      </w:tr>
      <w:tr w:rsidR="00A77C82" w14:paraId="0D86E8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B7389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03628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AE8D00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08192D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EBAE35" w14:textId="77777777" w:rsidR="00A77C82" w:rsidRDefault="00A77C82" w:rsidP="00E972B2">
            <w:pPr>
              <w:pStyle w:val="TAL"/>
            </w:pPr>
          </w:p>
        </w:tc>
      </w:tr>
      <w:tr w:rsidR="00A77C82" w14:paraId="34A61A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B849276" w14:textId="77777777" w:rsidR="00A77C82" w:rsidRDefault="00A77C82" w:rsidP="00E972B2">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F36320" w14:textId="77777777" w:rsidR="00A77C82" w:rsidRDefault="00A77C82" w:rsidP="00E972B2">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4F2EAD8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CC4B57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737040" w14:textId="77777777" w:rsidR="00A77C82" w:rsidRDefault="00A77C82" w:rsidP="00E972B2">
            <w:pPr>
              <w:pStyle w:val="TAL"/>
            </w:pPr>
          </w:p>
        </w:tc>
      </w:tr>
    </w:tbl>
    <w:p w14:paraId="63420D2F" w14:textId="77777777" w:rsidR="00A77C82" w:rsidRDefault="00A77C82" w:rsidP="00A77C82"/>
    <w:p w14:paraId="7800A135" w14:textId="77777777" w:rsidR="00A77C82" w:rsidRDefault="00A77C82" w:rsidP="00E972B2">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A967EF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3565FD" w14:textId="77777777" w:rsidR="00A77C82" w:rsidRDefault="00A77C82" w:rsidP="00E972B2">
            <w:pPr>
              <w:pStyle w:val="TAL"/>
            </w:pPr>
            <w:r>
              <w:t>Derivation Path: TS 36.579-1 [2], Table 5.5.3.1.2-2, condition SDP_ANSWER, IMPLICIT_GRANT_REQUESTED, IMPLICIT_FLOOR_GRANTED</w:t>
            </w:r>
          </w:p>
        </w:tc>
      </w:tr>
    </w:tbl>
    <w:p w14:paraId="5A90A9D5" w14:textId="77777777" w:rsidR="00A77C82" w:rsidRDefault="00A77C82" w:rsidP="00A77C82"/>
    <w:p w14:paraId="7AD038C0" w14:textId="77777777" w:rsidR="00A77C82" w:rsidRDefault="00A77C82" w:rsidP="00E972B2">
      <w:pPr>
        <w:pStyle w:val="TH"/>
      </w:pPr>
      <w:r>
        <w:t>Table 6.1.3.1.3.3-6: SIP SUBSCRIBE from the UE (Step 5, Table 6.1.3.1.3.2-1;</w:t>
      </w:r>
      <w:r>
        <w:br/>
      </w:r>
      <w:bookmarkStart w:id="550" w:name="_Hlk118456647"/>
      <w:r>
        <w:t>Step 2, TS 36.579-1 [2] Table 5.3.29.3-1</w:t>
      </w:r>
      <w:bookmarkEnd w:id="55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9549A2"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1E1EEE" w14:textId="77777777" w:rsidR="00A77C82" w:rsidRDefault="00A77C82" w:rsidP="00E972B2">
            <w:pPr>
              <w:pStyle w:val="TAL"/>
              <w:rPr>
                <w:b/>
              </w:rPr>
            </w:pPr>
            <w:r>
              <w:t>Derivation Path: TS 36.579-1 [2], Table 5.5.2.14-1</w:t>
            </w:r>
          </w:p>
        </w:tc>
      </w:tr>
      <w:tr w:rsidR="00A77C82" w14:paraId="3A72B6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69608"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268400"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6A2DEB3"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14645A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BF715" w14:textId="77777777" w:rsidR="00A77C82" w:rsidRDefault="00A77C82" w:rsidP="00E972B2">
            <w:pPr>
              <w:pStyle w:val="TAH"/>
            </w:pPr>
            <w:r>
              <w:t>Condition</w:t>
            </w:r>
          </w:p>
        </w:tc>
      </w:tr>
      <w:tr w:rsidR="00A77C82" w14:paraId="228035A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CD263F" w14:textId="77777777" w:rsidR="00A77C82" w:rsidRPr="00A77C82" w:rsidRDefault="00A77C82" w:rsidP="00E972B2">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2241370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AE7B4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61764B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A809927" w14:textId="77777777" w:rsidR="00A77C82" w:rsidRDefault="00A77C82" w:rsidP="00E972B2">
            <w:pPr>
              <w:pStyle w:val="TAL"/>
            </w:pPr>
          </w:p>
        </w:tc>
      </w:tr>
      <w:tr w:rsidR="00A77C82" w14:paraId="354773C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B960767" w14:textId="77777777" w:rsidR="00A77C82" w:rsidRDefault="00A77C82" w:rsidP="00E972B2">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35A6D0D0" w14:textId="77777777" w:rsidR="00A77C82" w:rsidRDefault="00A77C82" w:rsidP="00E972B2">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5BA57F9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71CE7B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AF28790" w14:textId="77777777" w:rsidR="00A77C82" w:rsidRDefault="00A77C82" w:rsidP="00E972B2">
            <w:pPr>
              <w:pStyle w:val="TAL"/>
            </w:pPr>
          </w:p>
        </w:tc>
      </w:tr>
      <w:tr w:rsidR="00A77C82" w14:paraId="59AD61C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30A828"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12AFAF5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8E782C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9055F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3EF0ED" w14:textId="77777777" w:rsidR="00A77C82" w:rsidRDefault="00A77C82" w:rsidP="00E972B2">
            <w:pPr>
              <w:pStyle w:val="TAL"/>
            </w:pPr>
          </w:p>
        </w:tc>
      </w:tr>
      <w:tr w:rsidR="00A77C82" w14:paraId="400AC9B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B8DEE08"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3EF18CB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3AFF9D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113B4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D1CAC4D" w14:textId="77777777" w:rsidR="00A77C82" w:rsidRDefault="00A77C82" w:rsidP="00E972B2">
            <w:pPr>
              <w:pStyle w:val="TAL"/>
            </w:pPr>
          </w:p>
        </w:tc>
      </w:tr>
      <w:tr w:rsidR="00A77C82" w14:paraId="7B7B21E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E90662"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A6D17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0BDAF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7EF4967"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1DFA2F4" w14:textId="77777777" w:rsidR="00A77C82" w:rsidRDefault="00A77C82" w:rsidP="00E972B2">
            <w:pPr>
              <w:pStyle w:val="TAL"/>
            </w:pPr>
          </w:p>
        </w:tc>
      </w:tr>
      <w:tr w:rsidR="00A77C82" w14:paraId="6B3EC6B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D0600B"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0152F2"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13D7FCA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004A4DA"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D3527A6" w14:textId="77777777" w:rsidR="00A77C82" w:rsidRDefault="00A77C82" w:rsidP="00E972B2">
            <w:pPr>
              <w:pStyle w:val="TAL"/>
            </w:pPr>
          </w:p>
        </w:tc>
      </w:tr>
      <w:tr w:rsidR="00A77C82" w14:paraId="14789A0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5A829E"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551D851"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FE46A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E9B51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8D52852" w14:textId="77777777" w:rsidR="00A77C82" w:rsidRDefault="00A77C82" w:rsidP="00E972B2">
            <w:pPr>
              <w:pStyle w:val="TAL"/>
            </w:pPr>
          </w:p>
        </w:tc>
      </w:tr>
      <w:tr w:rsidR="00A77C82" w14:paraId="268920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1B98F8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6C4F6F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D43BE3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AE6403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3B5DC4" w14:textId="77777777" w:rsidR="00A77C82" w:rsidRDefault="00A77C82" w:rsidP="00E972B2">
            <w:pPr>
              <w:pStyle w:val="TAL"/>
            </w:pPr>
          </w:p>
        </w:tc>
      </w:tr>
      <w:tr w:rsidR="00A77C82" w14:paraId="2EE4AAC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5BD9C83"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62A4794" w14:textId="77777777" w:rsidR="00A77C82" w:rsidRDefault="00A77C82" w:rsidP="00E972B2">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F08A1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1B2B56"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125A57BD" w14:textId="77777777" w:rsidR="00A77C82" w:rsidRDefault="00A77C82" w:rsidP="00E972B2">
            <w:pPr>
              <w:pStyle w:val="TAL"/>
            </w:pPr>
          </w:p>
        </w:tc>
      </w:tr>
      <w:tr w:rsidR="00A77C82" w14:paraId="1200525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795CB5"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6BE644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BD5237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D77F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1AF6D49" w14:textId="77777777" w:rsidR="00A77C82" w:rsidRDefault="00A77C82" w:rsidP="00E972B2">
            <w:pPr>
              <w:pStyle w:val="TAL"/>
            </w:pPr>
          </w:p>
        </w:tc>
      </w:tr>
      <w:tr w:rsidR="00A77C82" w14:paraId="09FD19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1640F74"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66B196ED"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5F7EE5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0780B"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28A2D6B" w14:textId="77777777" w:rsidR="00A77C82" w:rsidRDefault="00A77C82" w:rsidP="00E972B2">
            <w:pPr>
              <w:pStyle w:val="TAL"/>
            </w:pPr>
          </w:p>
        </w:tc>
      </w:tr>
      <w:tr w:rsidR="00A77C82" w14:paraId="701343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B626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8BB342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0CD44F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B8E6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AF3A524" w14:textId="77777777" w:rsidR="00A77C82" w:rsidRDefault="00A77C82" w:rsidP="00E972B2">
            <w:pPr>
              <w:pStyle w:val="TAL"/>
            </w:pPr>
          </w:p>
        </w:tc>
      </w:tr>
      <w:tr w:rsidR="00A77C82" w14:paraId="417FE80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01FB0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076F5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14740DC" w14:textId="705A868A"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590131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339F52F" w14:textId="77777777" w:rsidR="00A77C82" w:rsidRDefault="00A77C82" w:rsidP="00E972B2">
            <w:pPr>
              <w:pStyle w:val="TAL"/>
            </w:pPr>
          </w:p>
        </w:tc>
      </w:tr>
      <w:tr w:rsidR="00A77C82" w14:paraId="5CF5A09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F4900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47688A"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D824ED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17B71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7D6F806" w14:textId="77777777" w:rsidR="00A77C82" w:rsidRDefault="00A77C82" w:rsidP="00E972B2">
            <w:pPr>
              <w:pStyle w:val="TAL"/>
            </w:pPr>
          </w:p>
        </w:tc>
      </w:tr>
    </w:tbl>
    <w:p w14:paraId="561DE930" w14:textId="77777777" w:rsidR="00A77C82" w:rsidRDefault="00A77C82" w:rsidP="00A77C82"/>
    <w:p w14:paraId="5487C2B5" w14:textId="77777777" w:rsidR="00A77C82" w:rsidRDefault="00A77C82" w:rsidP="00E972B2">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12520B9"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774585A6" w14:textId="5BE84FAC" w:rsidR="00A77C82" w:rsidRDefault="00A77C82" w:rsidP="00E972B2">
            <w:pPr>
              <w:pStyle w:val="TAL"/>
            </w:pPr>
            <w:r>
              <w:t>Derivation Path: TS 36.579-1 [2], Table 5.5.3.2.1-2</w:t>
            </w:r>
          </w:p>
        </w:tc>
      </w:tr>
      <w:tr w:rsidR="00A77C82" w14:paraId="15BD0824"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486536F1"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F99E4E"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3AFF9D"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E6CE575"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AB6E8D" w14:textId="77777777" w:rsidR="00A77C82" w:rsidRDefault="00A77C82" w:rsidP="00E972B2">
            <w:pPr>
              <w:pStyle w:val="TAH"/>
            </w:pPr>
            <w:r>
              <w:t>Condition</w:t>
            </w:r>
          </w:p>
        </w:tc>
      </w:tr>
      <w:tr w:rsidR="00A77C82" w14:paraId="616AC261"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FEE1CA8" w14:textId="77777777" w:rsidR="00A77C82" w:rsidRDefault="00A77C82" w:rsidP="00E972B2">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CCE08C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732EF5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815AA6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2376000" w14:textId="77777777" w:rsidR="00A77C82" w:rsidRDefault="00A77C82" w:rsidP="00E972B2">
            <w:pPr>
              <w:pStyle w:val="TAL"/>
            </w:pPr>
          </w:p>
        </w:tc>
      </w:tr>
      <w:tr w:rsidR="00A77C82" w14:paraId="162E6FDA"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57AFF008" w14:textId="77777777" w:rsidR="00A77C82" w:rsidRDefault="00A77C82" w:rsidP="00E972B2">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13985939"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6A38BEA"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B3B704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24FB063" w14:textId="77777777" w:rsidR="00A77C82" w:rsidRDefault="00A77C82" w:rsidP="00E972B2">
            <w:pPr>
              <w:pStyle w:val="TAL"/>
            </w:pPr>
          </w:p>
        </w:tc>
      </w:tr>
      <w:tr w:rsidR="00A77C82" w14:paraId="325DA083"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E85C648" w14:textId="77777777" w:rsidR="00A77C82" w:rsidRDefault="00A77C82" w:rsidP="00E972B2">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3D146198" w14:textId="77777777" w:rsidR="00A77C82" w:rsidRDefault="00A77C82" w:rsidP="00E972B2">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51F0C8DA" w14:textId="77777777" w:rsidR="00A77C82" w:rsidRDefault="00A77C82" w:rsidP="00E972B2">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1D563BB9" w14:textId="77777777" w:rsidR="00A77C82" w:rsidRDefault="00A77C82" w:rsidP="00E972B2">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103DEA99" w14:textId="77777777" w:rsidR="00A77C82" w:rsidRDefault="00A77C82" w:rsidP="00E972B2">
            <w:pPr>
              <w:pStyle w:val="TAL"/>
            </w:pPr>
          </w:p>
        </w:tc>
      </w:tr>
      <w:tr w:rsidR="00A77C82" w14:paraId="5092965E"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4CE38C85" w14:textId="77777777" w:rsidR="00A77C82" w:rsidRDefault="00A77C82" w:rsidP="00E972B2">
            <w:pPr>
              <w:pStyle w:val="TAN"/>
            </w:pPr>
            <w:r>
              <w:t>NOTE 1: Encrypted element as described in TS 36.579-1 [2] Table 5.5.3.2.1-2A</w:t>
            </w:r>
          </w:p>
        </w:tc>
      </w:tr>
    </w:tbl>
    <w:p w14:paraId="229F7C00" w14:textId="77777777" w:rsidR="00A77C82" w:rsidRDefault="00A77C82" w:rsidP="00A77C82"/>
    <w:p w14:paraId="5B64DC66" w14:textId="7A4556EB" w:rsidR="00A77C82" w:rsidRDefault="00A77C82" w:rsidP="00E972B2">
      <w:pPr>
        <w:pStyle w:val="TH"/>
      </w:pPr>
      <w:r>
        <w:t xml:space="preserve">Table 6.1.3.1.3.3-8: </w:t>
      </w:r>
      <w:r>
        <w:rPr>
          <w:lang w:eastAsia="ko-KR"/>
        </w:rPr>
        <w:t>SIP 200 (OK)</w:t>
      </w:r>
      <w:r>
        <w:t xml:space="preserve"> from the SS (Steps 6, 13, Table 6.1.3.1.3.</w:t>
      </w:r>
      <w:r w:rsidRPr="00A77C82">
        <w:t>2</w:t>
      </w:r>
      <w:r>
        <w:t>-1;</w:t>
      </w:r>
      <w:r>
        <w:br/>
      </w:r>
      <w:bookmarkStart w:id="551" w:name="_Hlk118456703"/>
      <w:r>
        <w:t>Step 3, TS 36.579-1 [2] Table 5.3.29.3-1</w:t>
      </w:r>
      <w:bookmarkEnd w:id="551"/>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D7D9F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7680B12" w14:textId="77777777" w:rsidR="00A77C82" w:rsidRDefault="00A77C82" w:rsidP="00E972B2">
            <w:pPr>
              <w:pStyle w:val="TAL"/>
            </w:pPr>
            <w:r>
              <w:t>Derivation Path: TS 36.579-1 [2], Table 5.5.2.17.1.2-1, condition SUBSCRIBE-RSP</w:t>
            </w:r>
          </w:p>
        </w:tc>
      </w:tr>
      <w:tr w:rsidR="00A77C82" w14:paraId="0AB44C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75B3740"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373E1"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617294"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8756A90"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B85E522" w14:textId="77777777" w:rsidR="00A77C82" w:rsidRDefault="00A77C82" w:rsidP="00E972B2">
            <w:pPr>
              <w:pStyle w:val="TAH"/>
              <w:rPr>
                <w:lang w:val="fr-FR"/>
              </w:rPr>
            </w:pPr>
            <w:r>
              <w:rPr>
                <w:lang w:val="fr-FR"/>
              </w:rPr>
              <w:t>Condition</w:t>
            </w:r>
          </w:p>
        </w:tc>
      </w:tr>
      <w:tr w:rsidR="00A77C82" w14:paraId="70354A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1F518A4" w14:textId="77777777" w:rsidR="00A77C82" w:rsidRPr="00A77C82" w:rsidRDefault="00A77C82" w:rsidP="00E972B2">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2BF366C"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C97CE30"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6CDD22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038C97" w14:textId="77777777" w:rsidR="00A77C82" w:rsidRDefault="00A77C82" w:rsidP="00E972B2">
            <w:pPr>
              <w:pStyle w:val="TAL"/>
              <w:rPr>
                <w:lang w:val="fr-FR"/>
              </w:rPr>
            </w:pPr>
          </w:p>
        </w:tc>
      </w:tr>
      <w:tr w:rsidR="00A77C82" w14:paraId="7A3F95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77FD107" w14:textId="77777777" w:rsidR="00A77C82" w:rsidRDefault="00A77C82" w:rsidP="00E972B2">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D82DA47"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FFC9C5F"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07ECC3"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012BF3E" w14:textId="77777777" w:rsidR="00A77C82" w:rsidRDefault="00A77C82" w:rsidP="00E972B2">
            <w:pPr>
              <w:pStyle w:val="TAL"/>
              <w:rPr>
                <w:lang w:val="fr-FR"/>
              </w:rPr>
            </w:pPr>
          </w:p>
        </w:tc>
      </w:tr>
      <w:tr w:rsidR="00A77C82" w14:paraId="7FD93EF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581403" w14:textId="77777777" w:rsidR="00A77C82" w:rsidRDefault="00A77C82" w:rsidP="00E972B2">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204AB4D" w14:textId="77777777" w:rsidR="00A77C82" w:rsidRDefault="00A77C82" w:rsidP="00E972B2">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82C9EB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2D0873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DF9162" w14:textId="77777777" w:rsidR="00A77C82" w:rsidRDefault="00A77C82" w:rsidP="00E972B2">
            <w:pPr>
              <w:pStyle w:val="TAL"/>
            </w:pPr>
          </w:p>
        </w:tc>
      </w:tr>
      <w:tr w:rsidR="00A77C82" w14:paraId="4BAA334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C520FFB" w14:textId="77777777" w:rsidR="00A77C82" w:rsidRDefault="00A77C82" w:rsidP="00E972B2">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033BE023" w14:textId="77777777" w:rsidR="00A77C82" w:rsidRDefault="00A77C82" w:rsidP="00E972B2">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2B124AED"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D1200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C639F5" w14:textId="77777777" w:rsidR="00A77C82" w:rsidRDefault="00A77C82" w:rsidP="00E972B2">
            <w:pPr>
              <w:pStyle w:val="TAL"/>
              <w:rPr>
                <w:lang w:val="fr-FR"/>
              </w:rPr>
            </w:pPr>
          </w:p>
        </w:tc>
      </w:tr>
    </w:tbl>
    <w:p w14:paraId="5B7D6136" w14:textId="77777777" w:rsidR="00A77C82" w:rsidRDefault="00A77C82" w:rsidP="00A77C82"/>
    <w:p w14:paraId="74074695" w14:textId="77777777" w:rsidR="00A77C82" w:rsidRDefault="00A77C82" w:rsidP="00E972B2">
      <w:pPr>
        <w:pStyle w:val="TH"/>
      </w:pPr>
      <w:r>
        <w:t>Table 6.1.3.1.3.3-9: SIP NOTIFY from the SS (step 7, Table 6.1.3.1.3.2-1;</w:t>
      </w:r>
      <w:r>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63A09887"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62BA688" w14:textId="77777777" w:rsidR="00A77C82" w:rsidRDefault="00A77C82" w:rsidP="00E972B2">
            <w:pPr>
              <w:pStyle w:val="TAL"/>
              <w:rPr>
                <w:b/>
              </w:rPr>
            </w:pPr>
            <w:r>
              <w:t>Derivation Path: TS 36.579-1 [2], Table 5.5.2.8-1</w:t>
            </w:r>
          </w:p>
        </w:tc>
      </w:tr>
      <w:tr w:rsidR="00A77C82" w14:paraId="6C47BEE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3086D2E"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513409"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460B3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52853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4993D" w14:textId="77777777" w:rsidR="00A77C82" w:rsidRDefault="00A77C82" w:rsidP="00E972B2">
            <w:pPr>
              <w:pStyle w:val="TAH"/>
            </w:pPr>
            <w:r>
              <w:t>Condition</w:t>
            </w:r>
          </w:p>
        </w:tc>
      </w:tr>
      <w:tr w:rsidR="00A77C82" w14:paraId="51C76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73ACF7"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4BBF3BB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263FB3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A80A0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955AC0" w14:textId="77777777" w:rsidR="00A77C82" w:rsidRDefault="00A77C82" w:rsidP="00E972B2">
            <w:pPr>
              <w:pStyle w:val="TAL"/>
            </w:pPr>
          </w:p>
        </w:tc>
      </w:tr>
      <w:tr w:rsidR="00A77C82" w14:paraId="4B7B4D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FB8CB3"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F51A67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6BEB6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320B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FF8EBCF" w14:textId="77777777" w:rsidR="00A77C82" w:rsidRDefault="00A77C82" w:rsidP="00E972B2">
            <w:pPr>
              <w:pStyle w:val="TAL"/>
            </w:pPr>
          </w:p>
        </w:tc>
      </w:tr>
      <w:tr w:rsidR="00A77C82" w14:paraId="03C1164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499D4F" w14:textId="77777777" w:rsidR="00A77C82" w:rsidRDefault="00A77C82" w:rsidP="00E972B2">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724C8C0"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9363A8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71140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D1A4475" w14:textId="77777777" w:rsidR="00A77C82" w:rsidRDefault="00A77C82" w:rsidP="00E972B2">
            <w:pPr>
              <w:pStyle w:val="TAL"/>
            </w:pPr>
          </w:p>
        </w:tc>
      </w:tr>
      <w:tr w:rsidR="00A77C82" w14:paraId="2C78F6B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1801FC6"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B4FA61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9A31B1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1541D2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F00191" w14:textId="77777777" w:rsidR="00A77C82" w:rsidRDefault="00A77C82" w:rsidP="00E972B2">
            <w:pPr>
              <w:pStyle w:val="TAL"/>
            </w:pPr>
          </w:p>
        </w:tc>
      </w:tr>
      <w:tr w:rsidR="00A77C82" w14:paraId="1E09A8C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79C7DB4"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098F2BF9"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5496B12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417A3ED"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9F884C1" w14:textId="77777777" w:rsidR="00A77C82" w:rsidRDefault="00A77C82" w:rsidP="00E972B2">
            <w:pPr>
              <w:pStyle w:val="TAL"/>
            </w:pPr>
          </w:p>
        </w:tc>
      </w:tr>
      <w:tr w:rsidR="00A77C82" w14:paraId="6256F7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39D54E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CFF8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67CBEE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5A37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D5230" w14:textId="77777777" w:rsidR="00A77C82" w:rsidRDefault="00A77C82" w:rsidP="00E972B2">
            <w:pPr>
              <w:pStyle w:val="TAL"/>
            </w:pPr>
          </w:p>
        </w:tc>
      </w:tr>
      <w:tr w:rsidR="00A77C82" w14:paraId="452726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655B3C"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469DE8A" w14:textId="77777777" w:rsidR="00A77C82" w:rsidRDefault="00A77C82" w:rsidP="00E972B2">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C8B5ADB"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29294DD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309AFEA1" w14:textId="77777777" w:rsidR="00A77C82" w:rsidRDefault="00A77C82" w:rsidP="00E972B2">
            <w:pPr>
              <w:pStyle w:val="TAL"/>
            </w:pPr>
          </w:p>
        </w:tc>
      </w:tr>
      <w:tr w:rsidR="00A77C82" w14:paraId="1B64AF6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A04946C" w14:textId="77777777" w:rsidR="00A77C82" w:rsidRPr="00A77C82" w:rsidRDefault="00A77C82" w:rsidP="00E972B2">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6CBE9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77BF7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9E1E7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709083" w14:textId="77777777" w:rsidR="00A77C82" w:rsidRDefault="00A77C82" w:rsidP="00E972B2">
            <w:pPr>
              <w:pStyle w:val="TAL"/>
            </w:pPr>
          </w:p>
        </w:tc>
      </w:tr>
      <w:tr w:rsidR="00A77C82" w14:paraId="65020A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0A9FD01" w14:textId="77777777" w:rsidR="00A77C82" w:rsidRDefault="00A77C82" w:rsidP="00E972B2">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145BC923" w14:textId="77777777" w:rsidR="00A77C82" w:rsidRDefault="00A77C82" w:rsidP="00E972B2">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203FF8E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13D0D0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88EFB" w14:textId="77777777" w:rsidR="00A77C82" w:rsidRDefault="00A77C82" w:rsidP="00E972B2">
            <w:pPr>
              <w:pStyle w:val="TAL"/>
            </w:pPr>
          </w:p>
        </w:tc>
      </w:tr>
      <w:tr w:rsidR="00A77C82" w14:paraId="6BE2E8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A55D561" w14:textId="77777777" w:rsidR="00A77C82" w:rsidRPr="00A77C82" w:rsidRDefault="00A77C82" w:rsidP="00E972B2">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9E7BA6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9E7359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600E8A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BEB45D5" w14:textId="77777777" w:rsidR="00A77C82" w:rsidRDefault="00A77C82" w:rsidP="00E972B2">
            <w:pPr>
              <w:pStyle w:val="TAL"/>
            </w:pPr>
          </w:p>
        </w:tc>
      </w:tr>
      <w:tr w:rsidR="00A77C82" w14:paraId="4CBF00D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FB7496" w14:textId="77777777" w:rsidR="00A77C82" w:rsidRDefault="00A77C82" w:rsidP="00E972B2">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1BB49A5A"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922BE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4AB72D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5061A335" w14:textId="77777777" w:rsidR="00A77C82" w:rsidRDefault="00A77C82" w:rsidP="00E972B2">
            <w:pPr>
              <w:pStyle w:val="TAL"/>
            </w:pPr>
          </w:p>
        </w:tc>
      </w:tr>
      <w:tr w:rsidR="00A77C82" w14:paraId="6644F9F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8F4697" w14:textId="77777777" w:rsidR="00A77C82" w:rsidRPr="00A77C82" w:rsidRDefault="00A77C82" w:rsidP="00E972B2">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193E1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41B2A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06E5F0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013D0" w14:textId="77777777" w:rsidR="00A77C82" w:rsidRDefault="00A77C82" w:rsidP="00E972B2">
            <w:pPr>
              <w:pStyle w:val="TAL"/>
            </w:pPr>
          </w:p>
        </w:tc>
      </w:tr>
      <w:tr w:rsidR="00A77C82" w14:paraId="1A694AB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F3645AE" w14:textId="77777777" w:rsidR="00A77C82" w:rsidRDefault="00A77C82" w:rsidP="00E972B2">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1C12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100677" w14:textId="5124629E"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4C5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A29636" w14:textId="77777777" w:rsidR="00A77C82" w:rsidRDefault="00A77C82" w:rsidP="00E972B2">
            <w:pPr>
              <w:pStyle w:val="TAL"/>
            </w:pPr>
          </w:p>
        </w:tc>
      </w:tr>
      <w:tr w:rsidR="005A2039" w14:paraId="453ACECC"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15AF3F17" w14:textId="3E979551" w:rsidR="005A2039" w:rsidRDefault="005A2039" w:rsidP="005A2039">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7F141005" w14:textId="77777777" w:rsidR="005A2039" w:rsidRDefault="005A2039" w:rsidP="005A2039">
            <w:pPr>
              <w:pStyle w:val="TAL"/>
            </w:pPr>
          </w:p>
        </w:tc>
        <w:tc>
          <w:tcPr>
            <w:tcW w:w="2127" w:type="dxa"/>
            <w:tcBorders>
              <w:top w:val="single" w:sz="4" w:space="0" w:color="auto"/>
              <w:left w:val="single" w:sz="4" w:space="0" w:color="auto"/>
              <w:bottom w:val="single" w:sz="4" w:space="0" w:color="auto"/>
              <w:right w:val="single" w:sz="4" w:space="0" w:color="auto"/>
            </w:tcBorders>
          </w:tcPr>
          <w:p w14:paraId="3FB798A3"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16772C5"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78AAA2F7" w14:textId="77777777" w:rsidR="005A2039" w:rsidRDefault="005A2039" w:rsidP="005A2039">
            <w:pPr>
              <w:pStyle w:val="TAL"/>
            </w:pPr>
          </w:p>
        </w:tc>
      </w:tr>
      <w:tr w:rsidR="005A2039" w14:paraId="531EE42F"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0B7E355D" w14:textId="58480B4F" w:rsidR="005A2039" w:rsidRDefault="005A2039" w:rsidP="005A2039">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3D1F1D4" w14:textId="5EE6A918" w:rsidR="005A2039" w:rsidRDefault="005A2039" w:rsidP="005A2039">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2836F89B"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FEC1AB0"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7FC8BD9B" w14:textId="77777777" w:rsidR="005A2039" w:rsidRDefault="005A2039" w:rsidP="005A2039">
            <w:pPr>
              <w:pStyle w:val="TAL"/>
            </w:pPr>
          </w:p>
        </w:tc>
      </w:tr>
      <w:tr w:rsidR="005A2039" w14:paraId="1FA4CEA2" w14:textId="77777777" w:rsidTr="00A77C82">
        <w:tc>
          <w:tcPr>
            <w:tcW w:w="2837" w:type="dxa"/>
            <w:tcBorders>
              <w:top w:val="single" w:sz="4" w:space="0" w:color="auto"/>
              <w:left w:val="single" w:sz="4" w:space="0" w:color="auto"/>
              <w:bottom w:val="single" w:sz="4" w:space="0" w:color="auto"/>
              <w:right w:val="single" w:sz="4" w:space="0" w:color="auto"/>
            </w:tcBorders>
          </w:tcPr>
          <w:p w14:paraId="0AB91BCD" w14:textId="51F1DDED" w:rsidR="005A2039" w:rsidRDefault="005A2039" w:rsidP="005A2039">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7A6C3D7E" w14:textId="46DBAFA1" w:rsidR="005A2039" w:rsidRDefault="005A2039" w:rsidP="005A2039">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580098E"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BFB4CF3"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32C3E13E" w14:textId="77777777" w:rsidR="005A2039" w:rsidRDefault="005A2039" w:rsidP="005A2039">
            <w:pPr>
              <w:pStyle w:val="TAL"/>
            </w:pPr>
          </w:p>
        </w:tc>
      </w:tr>
      <w:tr w:rsidR="00A77C82" w14:paraId="78BF2EF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652C8B" w14:textId="77777777" w:rsidR="00A77C82" w:rsidRDefault="00A77C82" w:rsidP="00E972B2">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6AC250"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2AD4D8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8425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19C002B" w14:textId="77777777" w:rsidR="00A77C82" w:rsidRDefault="00A77C82" w:rsidP="00E972B2">
            <w:pPr>
              <w:pStyle w:val="TAL"/>
            </w:pPr>
          </w:p>
        </w:tc>
      </w:tr>
      <w:tr w:rsidR="00A77C82" w14:paraId="7A969AC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97A70AF"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41B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DE9797"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6B6A879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E0C947" w14:textId="77777777" w:rsidR="00A77C82" w:rsidRDefault="00A77C82" w:rsidP="00E972B2">
            <w:pPr>
              <w:pStyle w:val="TAL"/>
            </w:pPr>
          </w:p>
        </w:tc>
      </w:tr>
      <w:tr w:rsidR="005A2039" w14:paraId="042EA0A1"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17037148" w14:textId="68961734" w:rsidR="005A2039" w:rsidRDefault="005A2039" w:rsidP="005A2039">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7A1DA501" w14:textId="77777777" w:rsidR="005A2039" w:rsidRDefault="005A2039" w:rsidP="005A2039">
            <w:pPr>
              <w:pStyle w:val="TAL"/>
            </w:pPr>
          </w:p>
        </w:tc>
        <w:tc>
          <w:tcPr>
            <w:tcW w:w="2127" w:type="dxa"/>
            <w:tcBorders>
              <w:top w:val="single" w:sz="4" w:space="0" w:color="auto"/>
              <w:left w:val="single" w:sz="4" w:space="0" w:color="auto"/>
              <w:bottom w:val="single" w:sz="4" w:space="0" w:color="auto"/>
              <w:right w:val="single" w:sz="4" w:space="0" w:color="auto"/>
            </w:tcBorders>
          </w:tcPr>
          <w:p w14:paraId="5E500D00"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00F99BC"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318987E1" w14:textId="77777777" w:rsidR="005A2039" w:rsidRDefault="005A2039" w:rsidP="005A2039">
            <w:pPr>
              <w:pStyle w:val="TAL"/>
            </w:pPr>
          </w:p>
        </w:tc>
      </w:tr>
      <w:tr w:rsidR="005A2039" w14:paraId="3AB64AA6"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0029221B" w14:textId="6105263E" w:rsidR="005A2039" w:rsidRDefault="005A2039" w:rsidP="005A2039">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450E0880" w14:textId="1D98F822" w:rsidR="005A2039" w:rsidRDefault="005A2039" w:rsidP="005A2039">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4668F429"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36BB311"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15C17BC7" w14:textId="77777777" w:rsidR="005A2039" w:rsidRDefault="005A2039" w:rsidP="005A2039">
            <w:pPr>
              <w:pStyle w:val="TAL"/>
            </w:pPr>
          </w:p>
        </w:tc>
      </w:tr>
      <w:tr w:rsidR="005A2039" w14:paraId="719DA6F5" w14:textId="77777777" w:rsidTr="00A77C82">
        <w:tc>
          <w:tcPr>
            <w:tcW w:w="2837" w:type="dxa"/>
            <w:tcBorders>
              <w:top w:val="single" w:sz="4" w:space="0" w:color="auto"/>
              <w:left w:val="single" w:sz="4" w:space="0" w:color="auto"/>
              <w:bottom w:val="single" w:sz="4" w:space="0" w:color="auto"/>
              <w:right w:val="single" w:sz="4" w:space="0" w:color="auto"/>
            </w:tcBorders>
          </w:tcPr>
          <w:p w14:paraId="30F14EE2" w14:textId="10740181" w:rsidR="005A2039" w:rsidRDefault="005A2039" w:rsidP="005A2039">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46C0480" w14:textId="4D6A5A79" w:rsidR="005A2039" w:rsidRDefault="005A2039" w:rsidP="005A2039">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EF57885"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A1D4DE0"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71414FC2" w14:textId="77777777" w:rsidR="005A2039" w:rsidRDefault="005A2039" w:rsidP="005A2039">
            <w:pPr>
              <w:pStyle w:val="TAL"/>
            </w:pPr>
          </w:p>
        </w:tc>
      </w:tr>
      <w:tr w:rsidR="00A77C82" w14:paraId="0740864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BBE8F4"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4C8D0" w14:textId="77777777" w:rsidR="00A77C82" w:rsidRDefault="00A77C82" w:rsidP="00E972B2">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28F883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E8A1B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19651" w14:textId="77777777" w:rsidR="00A77C82" w:rsidRDefault="00A77C82" w:rsidP="00E972B2">
            <w:pPr>
              <w:pStyle w:val="TAL"/>
            </w:pPr>
          </w:p>
        </w:tc>
      </w:tr>
    </w:tbl>
    <w:p w14:paraId="516C3E5D" w14:textId="77777777" w:rsidR="00A77C82" w:rsidRDefault="00A77C82" w:rsidP="00A77C82"/>
    <w:p w14:paraId="40A15731" w14:textId="77777777" w:rsidR="00A77C82" w:rsidRDefault="00A77C82" w:rsidP="00E972B2">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366CF8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89AD1BD" w14:textId="77777777" w:rsidR="00A77C82" w:rsidRDefault="00A77C82" w:rsidP="00E972B2">
            <w:pPr>
              <w:pStyle w:val="TAL"/>
            </w:pPr>
            <w:r>
              <w:t>Derivation Path: TS 36.579-1 [2], Table 5.5.3.2.2-2</w:t>
            </w:r>
          </w:p>
        </w:tc>
      </w:tr>
      <w:tr w:rsidR="00A77C82" w14:paraId="59F9417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D846E3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84A89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4491A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959E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BED4EE9" w14:textId="77777777" w:rsidR="00A77C82" w:rsidRDefault="00A77C82" w:rsidP="00E972B2">
            <w:pPr>
              <w:pStyle w:val="TAH"/>
            </w:pPr>
            <w:r>
              <w:t>Condition</w:t>
            </w:r>
          </w:p>
        </w:tc>
      </w:tr>
      <w:tr w:rsidR="00A77C82" w14:paraId="37A3F1A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A50958B"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1085DB4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38F35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5DC9A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B0D4885" w14:textId="77777777" w:rsidR="00A77C82" w:rsidRDefault="00A77C82" w:rsidP="00E972B2">
            <w:pPr>
              <w:pStyle w:val="TAL"/>
            </w:pPr>
          </w:p>
        </w:tc>
      </w:tr>
      <w:tr w:rsidR="00A77C82" w14:paraId="105CFF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7A7D9E"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1EA1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2EE707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5C4A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ABE42A" w14:textId="77777777" w:rsidR="00A77C82" w:rsidRDefault="00A77C82" w:rsidP="00E972B2">
            <w:pPr>
              <w:pStyle w:val="TAL"/>
            </w:pPr>
          </w:p>
        </w:tc>
      </w:tr>
      <w:tr w:rsidR="00A77C82" w14:paraId="6E7B0C2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AB8BB26" w14:textId="77777777" w:rsidR="00A77C82" w:rsidRDefault="00A77C82" w:rsidP="00E972B2">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BF08189" w14:textId="77777777" w:rsidR="00A77C82" w:rsidRDefault="00A77C82" w:rsidP="00E972B2">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4A651B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99B7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3221B39" w14:textId="77777777" w:rsidR="00A77C82" w:rsidRDefault="00A77C82" w:rsidP="00E972B2">
            <w:pPr>
              <w:pStyle w:val="TAL"/>
            </w:pPr>
          </w:p>
        </w:tc>
      </w:tr>
      <w:tr w:rsidR="00A77C82" w14:paraId="220E7DE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D5790" w14:textId="77777777" w:rsidR="00A77C82" w:rsidRDefault="00A77C82" w:rsidP="00E972B2">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2664CF4F" w14:textId="77777777" w:rsidR="00A77C82" w:rsidRDefault="00A77C82" w:rsidP="00E972B2">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0471D2A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DAC3F6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40940F9" w14:textId="77777777" w:rsidR="00A77C82" w:rsidRDefault="00A77C82" w:rsidP="00E972B2">
            <w:pPr>
              <w:pStyle w:val="TAL"/>
            </w:pPr>
          </w:p>
        </w:tc>
      </w:tr>
      <w:tr w:rsidR="00A77C82" w14:paraId="274598C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006594" w14:textId="77777777" w:rsidR="00A77C82" w:rsidRDefault="00A77C82" w:rsidP="00E972B2">
            <w:pPr>
              <w:pStyle w:val="TAN"/>
            </w:pPr>
            <w:r>
              <w:t>NOTE 1:</w:t>
            </w:r>
            <w:r>
              <w:tab/>
              <w:t>Encrypted element as described in TS 36.579-1 [2] Table 5.5.3.2.2-2A</w:t>
            </w:r>
          </w:p>
        </w:tc>
      </w:tr>
    </w:tbl>
    <w:p w14:paraId="34023AF2" w14:textId="77777777" w:rsidR="00A77C82" w:rsidRDefault="00A77C82" w:rsidP="00A77C82"/>
    <w:p w14:paraId="549C220A" w14:textId="77777777" w:rsidR="00A77C82" w:rsidRDefault="00A77C82" w:rsidP="00E972B2">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60D66B" w14:textId="77777777" w:rsidTr="00A77C82">
        <w:tc>
          <w:tcPr>
            <w:tcW w:w="9645" w:type="dxa"/>
            <w:tcBorders>
              <w:top w:val="single" w:sz="4" w:space="0" w:color="auto"/>
              <w:left w:val="single" w:sz="4" w:space="0" w:color="auto"/>
              <w:bottom w:val="single" w:sz="4" w:space="0" w:color="auto"/>
              <w:right w:val="single" w:sz="4" w:space="0" w:color="auto"/>
            </w:tcBorders>
            <w:hideMark/>
          </w:tcPr>
          <w:p w14:paraId="04D2C875" w14:textId="77777777" w:rsidR="00A77C82" w:rsidRDefault="00A77C82" w:rsidP="00E972B2">
            <w:pPr>
              <w:pStyle w:val="TAL"/>
            </w:pPr>
            <w:r>
              <w:rPr>
                <w:lang w:val="fr-FR"/>
              </w:rPr>
              <w:t>Derivation Path: TS 36.579-1 [2], Table 5.5.3.15-1</w:t>
            </w:r>
          </w:p>
        </w:tc>
      </w:tr>
    </w:tbl>
    <w:p w14:paraId="0F0E9D44" w14:textId="77777777" w:rsidR="00A77C82" w:rsidRDefault="00A77C82" w:rsidP="00A77C82"/>
    <w:p w14:paraId="3EB3FDBD" w14:textId="77777777" w:rsidR="00A77C82" w:rsidRDefault="00A77C82" w:rsidP="00E972B2">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55025D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1A1A12CE" w14:textId="77777777" w:rsidR="00A77C82" w:rsidRDefault="00A77C82" w:rsidP="00E972B2">
            <w:pPr>
              <w:pStyle w:val="TAL"/>
              <w:rPr>
                <w:b/>
              </w:rPr>
            </w:pPr>
            <w:r>
              <w:t>Derivation Path: TS 36.579-1 [2], Table 5.5.2.8-1</w:t>
            </w:r>
          </w:p>
        </w:tc>
      </w:tr>
      <w:tr w:rsidR="00A77C82" w14:paraId="4325D6E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EC80A5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405FD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FAAF2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30DDC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B86C76" w14:textId="77777777" w:rsidR="00A77C82" w:rsidRDefault="00A77C82" w:rsidP="00E972B2">
            <w:pPr>
              <w:pStyle w:val="TAH"/>
            </w:pPr>
            <w:r>
              <w:t>Condition</w:t>
            </w:r>
          </w:p>
        </w:tc>
      </w:tr>
      <w:tr w:rsidR="00A77C82" w14:paraId="2D11B37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DB2A601"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6997236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6369C6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1B282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4DF7ED7" w14:textId="77777777" w:rsidR="00A77C82" w:rsidRDefault="00A77C82" w:rsidP="00E972B2">
            <w:pPr>
              <w:pStyle w:val="TAL"/>
            </w:pPr>
          </w:p>
        </w:tc>
      </w:tr>
      <w:tr w:rsidR="00A77C82" w14:paraId="648C9D8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B1E4F92"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74DF532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684F09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50E44A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F6C307B" w14:textId="77777777" w:rsidR="00A77C82" w:rsidRDefault="00A77C82" w:rsidP="00E972B2">
            <w:pPr>
              <w:pStyle w:val="TAL"/>
            </w:pPr>
          </w:p>
        </w:tc>
      </w:tr>
      <w:tr w:rsidR="00A77C82" w14:paraId="4C02FEF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4ECEA" w14:textId="77777777" w:rsidR="00A77C82" w:rsidRDefault="00A77C82" w:rsidP="00E972B2">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63817372"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836BD3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7060CB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E22E6F4" w14:textId="77777777" w:rsidR="00A77C82" w:rsidRDefault="00A77C82" w:rsidP="00E972B2">
            <w:pPr>
              <w:pStyle w:val="TAL"/>
            </w:pPr>
          </w:p>
        </w:tc>
      </w:tr>
      <w:tr w:rsidR="00A77C82" w14:paraId="7108796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9FD6D41"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7A5530A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3943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CDC79B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1359E59" w14:textId="77777777" w:rsidR="00A77C82" w:rsidRDefault="00A77C82" w:rsidP="00E972B2">
            <w:pPr>
              <w:pStyle w:val="TAL"/>
            </w:pPr>
          </w:p>
        </w:tc>
      </w:tr>
      <w:tr w:rsidR="00A77C82" w14:paraId="35F736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D261951"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9A61B8E"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47BFC6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38F4294"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9F9F9F6" w14:textId="77777777" w:rsidR="00A77C82" w:rsidRDefault="00A77C82" w:rsidP="00E972B2">
            <w:pPr>
              <w:pStyle w:val="TAL"/>
            </w:pPr>
          </w:p>
        </w:tc>
      </w:tr>
      <w:tr w:rsidR="00A77C82" w14:paraId="5878A7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7E60DB9"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FA966F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F2B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989D1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D0707F" w14:textId="77777777" w:rsidR="00A77C82" w:rsidRDefault="00A77C82" w:rsidP="00E972B2">
            <w:pPr>
              <w:pStyle w:val="TAL"/>
            </w:pPr>
          </w:p>
        </w:tc>
      </w:tr>
      <w:tr w:rsidR="00A77C82" w14:paraId="0127D9A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CC4FC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41E641B" w14:textId="77777777" w:rsidR="00A77C82" w:rsidRDefault="00A77C82" w:rsidP="00E972B2">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CF34A94"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1C8109C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1D5FD981" w14:textId="77777777" w:rsidR="00A77C82" w:rsidRDefault="00A77C82" w:rsidP="00E972B2">
            <w:pPr>
              <w:pStyle w:val="TAL"/>
            </w:pPr>
          </w:p>
        </w:tc>
      </w:tr>
      <w:tr w:rsidR="00A77C82" w14:paraId="6BB0CD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0D64A9D" w14:textId="77777777" w:rsidR="00A77C82" w:rsidRPr="00A77C82" w:rsidRDefault="00A77C82" w:rsidP="00E972B2">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7F94C8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1FA37E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73F76B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8BAA74B" w14:textId="77777777" w:rsidR="00A77C82" w:rsidRDefault="00A77C82" w:rsidP="00E972B2">
            <w:pPr>
              <w:pStyle w:val="TAL"/>
            </w:pPr>
          </w:p>
        </w:tc>
      </w:tr>
      <w:tr w:rsidR="00A77C82" w14:paraId="4E605B4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C4A422" w14:textId="77777777" w:rsidR="00A77C82" w:rsidRDefault="00A77C82" w:rsidP="00E972B2">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AD9A3B7"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6A649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EA1EF23"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55FFC57" w14:textId="77777777" w:rsidR="00A77C82" w:rsidRDefault="00A77C82" w:rsidP="00E972B2">
            <w:pPr>
              <w:pStyle w:val="TAL"/>
            </w:pPr>
          </w:p>
        </w:tc>
      </w:tr>
      <w:tr w:rsidR="00A77C82" w14:paraId="173C609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9AFCD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E3F2C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0E6324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A23DA8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828BDC" w14:textId="77777777" w:rsidR="00A77C82" w:rsidRDefault="00A77C82" w:rsidP="00E972B2">
            <w:pPr>
              <w:pStyle w:val="TAL"/>
            </w:pPr>
          </w:p>
        </w:tc>
      </w:tr>
      <w:tr w:rsidR="00A77C82" w14:paraId="7C2FB84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2519F3A"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633E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6124232" w14:textId="7BE81AF1"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824C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2C78B17" w14:textId="77777777" w:rsidR="00A77C82" w:rsidRDefault="00A77C82" w:rsidP="00E972B2">
            <w:pPr>
              <w:pStyle w:val="TAL"/>
            </w:pPr>
          </w:p>
        </w:tc>
      </w:tr>
      <w:tr w:rsidR="005A2039" w14:paraId="077E6AC3"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0C03DD9B" w14:textId="1EA1B730" w:rsidR="005A2039" w:rsidRDefault="005A2039" w:rsidP="005A2039">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0B593FEE" w14:textId="77777777" w:rsidR="005A2039" w:rsidRDefault="005A2039" w:rsidP="005A2039">
            <w:pPr>
              <w:pStyle w:val="TAL"/>
            </w:pPr>
          </w:p>
        </w:tc>
        <w:tc>
          <w:tcPr>
            <w:tcW w:w="2127" w:type="dxa"/>
            <w:tcBorders>
              <w:top w:val="single" w:sz="4" w:space="0" w:color="auto"/>
              <w:left w:val="single" w:sz="4" w:space="0" w:color="auto"/>
              <w:bottom w:val="single" w:sz="4" w:space="0" w:color="auto"/>
              <w:right w:val="single" w:sz="4" w:space="0" w:color="auto"/>
            </w:tcBorders>
          </w:tcPr>
          <w:p w14:paraId="79F63EE9"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6D86C59"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67C18E56" w14:textId="77777777" w:rsidR="005A2039" w:rsidRDefault="005A2039" w:rsidP="005A2039">
            <w:pPr>
              <w:pStyle w:val="TAL"/>
            </w:pPr>
          </w:p>
        </w:tc>
      </w:tr>
      <w:tr w:rsidR="005A2039" w14:paraId="49F934DC"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6A6170B4" w14:textId="3CFD5D24" w:rsidR="005A2039" w:rsidRDefault="005A2039" w:rsidP="005A2039">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372DA0E7" w14:textId="5EEB0A77" w:rsidR="005A2039" w:rsidRDefault="005A2039" w:rsidP="005A2039">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6C828CE4"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763F1E6"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0043F421" w14:textId="77777777" w:rsidR="005A2039" w:rsidRDefault="005A2039" w:rsidP="005A2039">
            <w:pPr>
              <w:pStyle w:val="TAL"/>
            </w:pPr>
          </w:p>
        </w:tc>
      </w:tr>
      <w:tr w:rsidR="005A2039" w14:paraId="471793E3" w14:textId="77777777" w:rsidTr="00A77C82">
        <w:tc>
          <w:tcPr>
            <w:tcW w:w="2837" w:type="dxa"/>
            <w:tcBorders>
              <w:top w:val="single" w:sz="4" w:space="0" w:color="auto"/>
              <w:left w:val="single" w:sz="4" w:space="0" w:color="auto"/>
              <w:bottom w:val="single" w:sz="4" w:space="0" w:color="auto"/>
              <w:right w:val="single" w:sz="4" w:space="0" w:color="auto"/>
            </w:tcBorders>
          </w:tcPr>
          <w:p w14:paraId="163F3FD5" w14:textId="79FD4FA5" w:rsidR="005A2039" w:rsidRDefault="005A2039" w:rsidP="005A2039">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13807E7C" w14:textId="05E553AC" w:rsidR="005A2039" w:rsidRDefault="005A2039" w:rsidP="005A2039">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81260D"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C9D93BE"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5439C3C1" w14:textId="77777777" w:rsidR="005A2039" w:rsidRDefault="005A2039" w:rsidP="005A2039">
            <w:pPr>
              <w:pStyle w:val="TAL"/>
            </w:pPr>
          </w:p>
        </w:tc>
      </w:tr>
      <w:tr w:rsidR="00A77C82" w14:paraId="6F6507F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EAF6D"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5CC4D6"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2CF8103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393235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EBE8E46" w14:textId="77777777" w:rsidR="00A77C82" w:rsidRDefault="00A77C82" w:rsidP="00E972B2">
            <w:pPr>
              <w:pStyle w:val="TAL"/>
            </w:pPr>
          </w:p>
        </w:tc>
      </w:tr>
      <w:tr w:rsidR="00A77C82" w14:paraId="463195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EE93C7"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A7EA1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CCB97E5"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198F007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127C27" w14:textId="77777777" w:rsidR="00A77C82" w:rsidRDefault="00A77C82" w:rsidP="00E972B2">
            <w:pPr>
              <w:pStyle w:val="TAL"/>
            </w:pPr>
          </w:p>
        </w:tc>
      </w:tr>
      <w:tr w:rsidR="005A2039" w14:paraId="2FA92EF0"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1D14574C" w14:textId="212D57CF" w:rsidR="005A2039" w:rsidRDefault="005A2039" w:rsidP="005A2039">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65AD11" w14:textId="77777777" w:rsidR="005A2039" w:rsidRDefault="005A2039" w:rsidP="005A2039">
            <w:pPr>
              <w:pStyle w:val="TAL"/>
            </w:pPr>
          </w:p>
        </w:tc>
        <w:tc>
          <w:tcPr>
            <w:tcW w:w="2127" w:type="dxa"/>
            <w:tcBorders>
              <w:top w:val="single" w:sz="4" w:space="0" w:color="auto"/>
              <w:left w:val="single" w:sz="4" w:space="0" w:color="auto"/>
              <w:bottom w:val="single" w:sz="4" w:space="0" w:color="auto"/>
              <w:right w:val="single" w:sz="4" w:space="0" w:color="auto"/>
            </w:tcBorders>
          </w:tcPr>
          <w:p w14:paraId="47AD3054"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A23E779"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2E73E872" w14:textId="77777777" w:rsidR="005A2039" w:rsidRDefault="005A2039" w:rsidP="005A2039">
            <w:pPr>
              <w:pStyle w:val="TAL"/>
            </w:pPr>
          </w:p>
        </w:tc>
      </w:tr>
      <w:tr w:rsidR="005A2039" w14:paraId="46844E90"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15E29A7E" w14:textId="638E5F5D" w:rsidR="005A2039" w:rsidRDefault="005A2039" w:rsidP="005A2039">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314DA05A" w14:textId="67ED5158" w:rsidR="005A2039" w:rsidRDefault="005A2039" w:rsidP="005A2039">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0A0D689A"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F728F7F"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28F7D3C7" w14:textId="77777777" w:rsidR="005A2039" w:rsidRDefault="005A2039" w:rsidP="005A2039">
            <w:pPr>
              <w:pStyle w:val="TAL"/>
            </w:pPr>
          </w:p>
        </w:tc>
      </w:tr>
      <w:tr w:rsidR="005A2039" w14:paraId="4697BCFF" w14:textId="77777777" w:rsidTr="00A77C82">
        <w:tc>
          <w:tcPr>
            <w:tcW w:w="2837" w:type="dxa"/>
            <w:tcBorders>
              <w:top w:val="single" w:sz="4" w:space="0" w:color="auto"/>
              <w:left w:val="single" w:sz="4" w:space="0" w:color="auto"/>
              <w:bottom w:val="single" w:sz="4" w:space="0" w:color="auto"/>
              <w:right w:val="single" w:sz="4" w:space="0" w:color="auto"/>
            </w:tcBorders>
          </w:tcPr>
          <w:p w14:paraId="34D4F9F4" w14:textId="16567FA7" w:rsidR="005A2039" w:rsidRDefault="005A2039" w:rsidP="005A2039">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985DDD4" w14:textId="0F6BE59D" w:rsidR="005A2039" w:rsidRDefault="005A2039" w:rsidP="005A2039">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F9C0633"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A6B9DB"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2A34CC8B" w14:textId="77777777" w:rsidR="005A2039" w:rsidRDefault="005A2039" w:rsidP="005A2039">
            <w:pPr>
              <w:pStyle w:val="TAL"/>
            </w:pPr>
          </w:p>
        </w:tc>
      </w:tr>
      <w:tr w:rsidR="00A77C82" w14:paraId="374E329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7376AC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0731ED" w14:textId="77777777" w:rsidR="00A77C82" w:rsidRDefault="00A77C82" w:rsidP="00E972B2">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313136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C737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D4691A5" w14:textId="77777777" w:rsidR="00A77C82" w:rsidRDefault="00A77C82" w:rsidP="00E972B2">
            <w:pPr>
              <w:pStyle w:val="TAL"/>
            </w:pPr>
          </w:p>
        </w:tc>
      </w:tr>
    </w:tbl>
    <w:p w14:paraId="4DF8C2C5" w14:textId="77777777" w:rsidR="00A77C82" w:rsidRDefault="00A77C82" w:rsidP="00A77C82"/>
    <w:p w14:paraId="5B54E492" w14:textId="77777777" w:rsidR="00A77C82" w:rsidRDefault="00A77C82" w:rsidP="00E972B2">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88A93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62D1892F" w14:textId="77777777" w:rsidR="00A77C82" w:rsidRDefault="00A77C82" w:rsidP="00E972B2">
            <w:pPr>
              <w:pStyle w:val="TAL"/>
              <w:rPr>
                <w:lang w:val="fr-FR"/>
              </w:rPr>
            </w:pPr>
            <w:r>
              <w:rPr>
                <w:lang w:val="fr-FR"/>
              </w:rPr>
              <w:t>Derivation Path: TS 36.579-1 [2], Table 5.5.3.15-1</w:t>
            </w:r>
          </w:p>
        </w:tc>
      </w:tr>
      <w:tr w:rsidR="00A77C82" w14:paraId="5110FE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4D168D7"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FFE95"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C68B59"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DC9A6A"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31CC07C" w14:textId="77777777" w:rsidR="00A77C82" w:rsidRDefault="00A77C82" w:rsidP="00E972B2">
            <w:pPr>
              <w:pStyle w:val="TAH"/>
              <w:rPr>
                <w:lang w:val="fr-FR"/>
              </w:rPr>
            </w:pPr>
            <w:r>
              <w:rPr>
                <w:lang w:val="fr-FR"/>
              </w:rPr>
              <w:t>Condition</w:t>
            </w:r>
          </w:p>
        </w:tc>
      </w:tr>
      <w:tr w:rsidR="00A77C82" w14:paraId="227E294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40B1F2B" w14:textId="77777777" w:rsidR="00A77C82" w:rsidRDefault="00A77C82" w:rsidP="00E972B2">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09B7664D"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BDC5BDB"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FBCD021"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9894738" w14:textId="77777777" w:rsidR="00A77C82" w:rsidRDefault="00A77C82" w:rsidP="00E972B2">
            <w:pPr>
              <w:pStyle w:val="TAL"/>
              <w:rPr>
                <w:lang w:val="fr-FR"/>
              </w:rPr>
            </w:pPr>
          </w:p>
        </w:tc>
      </w:tr>
      <w:tr w:rsidR="00A77C82" w14:paraId="3A1AA2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016A78" w14:textId="77777777" w:rsidR="00A77C82" w:rsidRDefault="00A77C82" w:rsidP="00E972B2">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1A5E5EDA"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169A232"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C80193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953ACD8" w14:textId="77777777" w:rsidR="00A77C82" w:rsidRDefault="00A77C82" w:rsidP="00E972B2">
            <w:pPr>
              <w:pStyle w:val="TAL"/>
              <w:rPr>
                <w:lang w:val="fr-FR"/>
              </w:rPr>
            </w:pPr>
          </w:p>
        </w:tc>
      </w:tr>
      <w:tr w:rsidR="00A77C82" w14:paraId="2616EFF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2AE64A81" w14:textId="77777777" w:rsidR="00A77C82" w:rsidRPr="00A77C82" w:rsidRDefault="00A77C82" w:rsidP="00E972B2">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5FC51160"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263879E7"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FA94737"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C1E00F0" w14:textId="77777777" w:rsidR="00A77C82" w:rsidRDefault="00A77C82" w:rsidP="00E972B2">
            <w:pPr>
              <w:pStyle w:val="TAL"/>
              <w:rPr>
                <w:lang w:val="fr-FR"/>
              </w:rPr>
            </w:pPr>
          </w:p>
        </w:tc>
      </w:tr>
      <w:tr w:rsidR="00A77C82" w14:paraId="2B0021B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5900F5CD" w14:textId="77777777" w:rsidR="00A77C82" w:rsidRDefault="00A77C82" w:rsidP="00E972B2">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4E2AB37"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56CF2C7A"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64EA39CE"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8B88CD9" w14:textId="77777777" w:rsidR="00A77C82" w:rsidRDefault="00A77C82" w:rsidP="00E972B2">
            <w:pPr>
              <w:pStyle w:val="TAL"/>
              <w:rPr>
                <w:lang w:val="fr-FR"/>
              </w:rPr>
            </w:pPr>
          </w:p>
        </w:tc>
      </w:tr>
      <w:tr w:rsidR="00A77C82" w14:paraId="6E2BD971"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3F1A7539" w14:textId="77777777" w:rsidR="00A77C82" w:rsidRDefault="00A77C82" w:rsidP="00E972B2">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750FDC54" w14:textId="77777777" w:rsidR="00A77C82" w:rsidRDefault="00A77C82" w:rsidP="00E972B2">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C846D6F"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7F674351"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378E6E57" w14:textId="77777777" w:rsidR="00A77C82" w:rsidRDefault="00A77C82" w:rsidP="00E972B2">
            <w:pPr>
              <w:pStyle w:val="TAL"/>
              <w:rPr>
                <w:lang w:val="fr-FR"/>
              </w:rPr>
            </w:pPr>
          </w:p>
        </w:tc>
      </w:tr>
    </w:tbl>
    <w:p w14:paraId="2341BC17" w14:textId="77777777" w:rsidR="00A77C82" w:rsidRDefault="00A77C82" w:rsidP="00A77C82"/>
    <w:p w14:paraId="2BD97188" w14:textId="77777777" w:rsidR="00A77C82" w:rsidRDefault="00A77C82" w:rsidP="00E972B2">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2A6A868D"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FE54A91" w14:textId="77777777" w:rsidR="00A77C82" w:rsidRDefault="00A77C82" w:rsidP="00E972B2">
            <w:pPr>
              <w:pStyle w:val="TAL"/>
              <w:rPr>
                <w:b/>
              </w:rPr>
            </w:pPr>
            <w:r>
              <w:t>Derivation Path: TS 36.579-1 [2], Table 5.5.2.14-1, condition re_SUBSCRIBE</w:t>
            </w:r>
          </w:p>
        </w:tc>
      </w:tr>
      <w:tr w:rsidR="00A77C82" w14:paraId="53002F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3B89BF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43931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6FB7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E235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2E4B00" w14:textId="77777777" w:rsidR="00A77C82" w:rsidRDefault="00A77C82" w:rsidP="00E972B2">
            <w:pPr>
              <w:pStyle w:val="TAH"/>
            </w:pPr>
            <w:r>
              <w:t>Condition</w:t>
            </w:r>
          </w:p>
        </w:tc>
      </w:tr>
      <w:tr w:rsidR="00A77C82" w14:paraId="309994A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83A13"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0D18C51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4EDE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EA95D8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2751454" w14:textId="77777777" w:rsidR="00A77C82" w:rsidRDefault="00A77C82" w:rsidP="00E972B2">
            <w:pPr>
              <w:pStyle w:val="TAL"/>
            </w:pPr>
          </w:p>
        </w:tc>
      </w:tr>
      <w:tr w:rsidR="00A77C82" w14:paraId="255D13E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EE8EF70"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19365F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5FD53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27D4CE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BFC33D3" w14:textId="77777777" w:rsidR="00A77C82" w:rsidRDefault="00A77C82" w:rsidP="00E972B2">
            <w:pPr>
              <w:pStyle w:val="TAL"/>
            </w:pPr>
          </w:p>
        </w:tc>
      </w:tr>
      <w:tr w:rsidR="00A77C82" w14:paraId="4F4CD5C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D03344"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BAF1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687E04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5B44AC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0A68519" w14:textId="77777777" w:rsidR="00A77C82" w:rsidRDefault="00A77C82" w:rsidP="00E972B2">
            <w:pPr>
              <w:pStyle w:val="TAL"/>
            </w:pPr>
          </w:p>
        </w:tc>
      </w:tr>
      <w:tr w:rsidR="00A77C82" w14:paraId="2B33B6B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1B19732"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5022E96"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FC1E6A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BAEE1D"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A4D86A9" w14:textId="77777777" w:rsidR="00A77C82" w:rsidRDefault="00A77C82" w:rsidP="00E972B2">
            <w:pPr>
              <w:pStyle w:val="TAL"/>
            </w:pPr>
          </w:p>
        </w:tc>
      </w:tr>
      <w:tr w:rsidR="00A77C82" w14:paraId="20772D7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F67D72"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378A3C"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DBED12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C6B79B9"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299648" w14:textId="77777777" w:rsidR="00A77C82" w:rsidRDefault="00A77C82" w:rsidP="00E972B2">
            <w:pPr>
              <w:pStyle w:val="TAL"/>
            </w:pPr>
          </w:p>
        </w:tc>
      </w:tr>
      <w:tr w:rsidR="00A77C82" w14:paraId="0FF661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17D186"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07CDCA5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D90C9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DC5605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80DAEC5" w14:textId="77777777" w:rsidR="00A77C82" w:rsidRDefault="00A77C82" w:rsidP="00E972B2">
            <w:pPr>
              <w:pStyle w:val="TAL"/>
            </w:pPr>
          </w:p>
        </w:tc>
      </w:tr>
      <w:tr w:rsidR="00A77C82" w14:paraId="5080B4B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12018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FD2A4DE" w14:textId="77777777" w:rsidR="00A77C82" w:rsidRDefault="00A77C82" w:rsidP="00E972B2">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6F0B8AE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DD7B5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3D293E6" w14:textId="77777777" w:rsidR="00A77C82" w:rsidRDefault="00A77C82" w:rsidP="00E972B2">
            <w:pPr>
              <w:pStyle w:val="TAL"/>
            </w:pPr>
          </w:p>
        </w:tc>
      </w:tr>
      <w:tr w:rsidR="00A77C82" w14:paraId="57B7528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A1F2B3"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03E8A08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E6363A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5F243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040819" w14:textId="77777777" w:rsidR="00A77C82" w:rsidRDefault="00A77C82" w:rsidP="00E972B2">
            <w:pPr>
              <w:pStyle w:val="TAL"/>
            </w:pPr>
          </w:p>
        </w:tc>
      </w:tr>
      <w:tr w:rsidR="00A77C82" w14:paraId="44EDBF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E65F76"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6E8F7D9"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27932B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9AC1F6"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0FD867" w14:textId="77777777" w:rsidR="00A77C82" w:rsidRDefault="00A77C82" w:rsidP="00E972B2">
            <w:pPr>
              <w:pStyle w:val="TAL"/>
            </w:pPr>
          </w:p>
        </w:tc>
      </w:tr>
      <w:tr w:rsidR="00A77C82" w14:paraId="7AA6C4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FDF755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AA653F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9F0FD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3EF8D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3DCDA11" w14:textId="77777777" w:rsidR="00A77C82" w:rsidRDefault="00A77C82" w:rsidP="00E972B2">
            <w:pPr>
              <w:pStyle w:val="TAL"/>
            </w:pPr>
          </w:p>
        </w:tc>
      </w:tr>
      <w:tr w:rsidR="00A77C82" w14:paraId="0271B0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CE166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F3D6F0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D8B5F4" w14:textId="125E7DB3"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EC959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D6F508C" w14:textId="77777777" w:rsidR="00A77C82" w:rsidRDefault="00A77C82" w:rsidP="00E972B2">
            <w:pPr>
              <w:pStyle w:val="TAL"/>
            </w:pPr>
          </w:p>
        </w:tc>
      </w:tr>
      <w:tr w:rsidR="00A77C82" w14:paraId="320610C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E94927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C3344E"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FBA356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9EA80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2A1BE16" w14:textId="77777777" w:rsidR="00A77C82" w:rsidRDefault="00A77C82" w:rsidP="00E972B2">
            <w:pPr>
              <w:pStyle w:val="TAL"/>
            </w:pPr>
          </w:p>
        </w:tc>
      </w:tr>
    </w:tbl>
    <w:p w14:paraId="2DBEAABD" w14:textId="77777777" w:rsidR="00A77C82" w:rsidRDefault="00A77C82" w:rsidP="00A77C82"/>
    <w:p w14:paraId="06A8E596" w14:textId="77777777" w:rsidR="00A77C82" w:rsidRDefault="00A77C82" w:rsidP="00E972B2">
      <w:pPr>
        <w:pStyle w:val="TH"/>
      </w:pPr>
      <w:r>
        <w:t>Table 6.1.3.1.3.3-15: Void</w:t>
      </w:r>
    </w:p>
    <w:p w14:paraId="187C6590" w14:textId="77777777" w:rsidR="00A77C82" w:rsidRDefault="00A77C82" w:rsidP="00A77C82"/>
    <w:p w14:paraId="77511662" w14:textId="77777777" w:rsidR="00A77C82" w:rsidRDefault="00A77C82" w:rsidP="00A77C82">
      <w:pPr>
        <w:keepNext/>
        <w:keepLines/>
        <w:spacing w:before="120"/>
        <w:ind w:left="1134" w:hanging="1134"/>
        <w:outlineLvl w:val="2"/>
        <w:rPr>
          <w:rFonts w:ascii="Arial" w:hAnsi="Arial"/>
          <w:sz w:val="28"/>
        </w:rPr>
      </w:pPr>
      <w:bookmarkStart w:id="552" w:name="_Toc99871282"/>
      <w:r>
        <w:rPr>
          <w:rFonts w:ascii="Arial" w:hAnsi="Arial"/>
          <w:sz w:val="28"/>
        </w:rPr>
        <w:t>6.1.4</w:t>
      </w:r>
      <w:r>
        <w:rPr>
          <w:rFonts w:ascii="Arial" w:hAnsi="Arial"/>
          <w:sz w:val="28"/>
        </w:rPr>
        <w:tab/>
        <w:t>Remote change of selected group</w:t>
      </w:r>
      <w:bookmarkEnd w:id="552"/>
    </w:p>
    <w:p w14:paraId="7CD49BF8" w14:textId="77777777" w:rsidR="00A77C82" w:rsidRDefault="00A77C82" w:rsidP="00A77C82">
      <w:pPr>
        <w:keepNext/>
        <w:keepLines/>
        <w:spacing w:before="120"/>
        <w:ind w:left="1418" w:hanging="1418"/>
        <w:outlineLvl w:val="3"/>
        <w:rPr>
          <w:rFonts w:ascii="Arial" w:hAnsi="Arial"/>
          <w:sz w:val="24"/>
        </w:rPr>
      </w:pPr>
      <w:bookmarkStart w:id="553" w:name="_Toc99871283"/>
      <w:r>
        <w:rPr>
          <w:rFonts w:ascii="Arial" w:hAnsi="Arial"/>
          <w:sz w:val="24"/>
        </w:rPr>
        <w:t>6.1.4.1</w:t>
      </w:r>
      <w:r>
        <w:rPr>
          <w:rFonts w:ascii="Arial" w:hAnsi="Arial"/>
          <w:sz w:val="24"/>
        </w:rPr>
        <w:tab/>
        <w:t>On-network / Remote Change of Selected Group / Selected Group Change of Targeted User / Client Originated (CO)</w:t>
      </w:r>
      <w:bookmarkEnd w:id="553"/>
    </w:p>
    <w:p w14:paraId="0370685E" w14:textId="77777777" w:rsidR="00A77C82" w:rsidRDefault="00A77C82" w:rsidP="00E972B2">
      <w:pPr>
        <w:pStyle w:val="H6"/>
      </w:pPr>
      <w:r>
        <w:t>6.1.4.1.1</w:t>
      </w:r>
      <w:r>
        <w:tab/>
        <w:t>Test Purpose (TP)</w:t>
      </w:r>
    </w:p>
    <w:p w14:paraId="0A608796" w14:textId="77777777" w:rsidR="00A77C82" w:rsidRDefault="00A77C82" w:rsidP="00E972B2">
      <w:pPr>
        <w:pStyle w:val="H6"/>
      </w:pPr>
      <w:r>
        <w:t>(1)</w:t>
      </w:r>
    </w:p>
    <w:p w14:paraId="343E4A21" w14:textId="77777777" w:rsidR="00A77C82" w:rsidRDefault="00A77C82" w:rsidP="00E972B2">
      <w:pPr>
        <w:pStyle w:val="PL"/>
      </w:pPr>
      <w:r>
        <w:rPr>
          <w:b/>
          <w:noProof w:val="0"/>
        </w:rPr>
        <w:t>with</w:t>
      </w:r>
      <w:r>
        <w:rPr>
          <w:noProof w:val="0"/>
        </w:rPr>
        <w:t xml:space="preserve"> { UE (MCVideo Client) registered and authorised for MCVIDEO Service }</w:t>
      </w:r>
    </w:p>
    <w:p w14:paraId="54AE9626" w14:textId="77777777" w:rsidR="00A77C82" w:rsidRDefault="00A77C82" w:rsidP="00E972B2">
      <w:pPr>
        <w:pStyle w:val="PL"/>
      </w:pPr>
      <w:r>
        <w:rPr>
          <w:noProof w:val="0"/>
        </w:rPr>
        <w:t>ensure that {</w:t>
      </w:r>
    </w:p>
    <w:p w14:paraId="48C3188E" w14:textId="77777777" w:rsidR="00A77C82" w:rsidRDefault="00A77C82" w:rsidP="00E972B2">
      <w:pPr>
        <w:pStyle w:val="PL"/>
      </w:pPr>
      <w:r>
        <w:rPr>
          <w:noProof w:val="0"/>
        </w:rPr>
        <w:t xml:space="preserve">  </w:t>
      </w:r>
      <w:r>
        <w:rPr>
          <w:b/>
          <w:noProof w:val="0"/>
        </w:rPr>
        <w:t>when</w:t>
      </w:r>
      <w:r>
        <w:rPr>
          <w:noProof w:val="0"/>
        </w:rPr>
        <w:t xml:space="preserve"> { the MCVideo User requests to send a group selection change request to change the selected group of a targeted MCVIDEO user to a specific MCVideo group }</w:t>
      </w:r>
    </w:p>
    <w:p w14:paraId="7F91D6E0" w14:textId="77777777" w:rsidR="00A77C82" w:rsidRDefault="00A77C82" w:rsidP="00E972B2">
      <w:pPr>
        <w:pStyle w:val="PL"/>
      </w:pPr>
      <w:r>
        <w:rPr>
          <w:noProof w:val="0"/>
        </w:rPr>
        <w:t xml:space="preserve">    </w:t>
      </w:r>
      <w:r>
        <w:rPr>
          <w:b/>
          <w:noProof w:val="0"/>
        </w:rPr>
        <w:t>then</w:t>
      </w:r>
      <w:r>
        <w:rPr>
          <w:noProof w:val="0"/>
        </w:rPr>
        <w:t xml:space="preserve"> { UE (MCVideo Client) sends a SIP MESSAGE message </w:t>
      </w:r>
      <w:r>
        <w:rPr>
          <w:b/>
          <w:bCs/>
          <w:noProof w:val="0"/>
        </w:rPr>
        <w:t>and</w:t>
      </w:r>
      <w:r>
        <w:rPr>
          <w:noProof w:val="0"/>
        </w:rPr>
        <w:t xml:space="preserve"> responds to a SIP MESSAGE message with a SIP 200 (OK) message }</w:t>
      </w:r>
    </w:p>
    <w:p w14:paraId="18ED40AB" w14:textId="77777777" w:rsidR="00A77C82" w:rsidRDefault="00A77C82" w:rsidP="00E972B2">
      <w:pPr>
        <w:pStyle w:val="PL"/>
      </w:pPr>
      <w:r>
        <w:rPr>
          <w:noProof w:val="0"/>
        </w:rPr>
        <w:t xml:space="preserve">            }</w:t>
      </w:r>
    </w:p>
    <w:p w14:paraId="60D6AC2C" w14:textId="77777777" w:rsidR="00A77C82" w:rsidRDefault="00A77C82" w:rsidP="00E972B2">
      <w:pPr>
        <w:pStyle w:val="PL"/>
      </w:pPr>
    </w:p>
    <w:p w14:paraId="2697FBD6" w14:textId="77777777" w:rsidR="00A77C82" w:rsidRDefault="00A77C82" w:rsidP="00E972B2">
      <w:pPr>
        <w:pStyle w:val="H6"/>
      </w:pPr>
      <w:r>
        <w:t>6.1.4.1.2</w:t>
      </w:r>
      <w:r>
        <w:tab/>
        <w:t>Conformance Requirements</w:t>
      </w:r>
    </w:p>
    <w:p w14:paraId="2FA51124" w14:textId="77777777" w:rsidR="00A77C82" w:rsidRDefault="00A77C82" w:rsidP="00A77C82">
      <w:r>
        <w:t>References: The conformance requirements covered in the present TC are specified in: TS 24.281 clause 9.2.4.2.1. Unless otherwise stated these are Rel-15 requirements.</w:t>
      </w:r>
    </w:p>
    <w:p w14:paraId="6A8F6818" w14:textId="77777777" w:rsidR="00A77C82" w:rsidRDefault="00A77C82" w:rsidP="00A77C82">
      <w:r>
        <w:t>[TS 24.281, clause 9.2.4.2.1]</w:t>
      </w:r>
    </w:p>
    <w:p w14:paraId="1A994EA4" w14:textId="77777777" w:rsidR="00A77C82" w:rsidRDefault="00A77C82" w:rsidP="00A77C82">
      <w:r>
        <w:t>Upon receiving a request from the MCVideo user to send a group selection change request to change the selected group of a targeted MCVideo user to a specific MCVideo group, the MCVideo client:</w:t>
      </w:r>
    </w:p>
    <w:p w14:paraId="066AAEF7" w14:textId="77777777" w:rsidR="00A77C82" w:rsidRDefault="00A77C82" w:rsidP="00A77C82">
      <w:pPr>
        <w:ind w:left="568" w:hanging="284"/>
      </w:pPr>
      <w:r>
        <w:t>1)</w:t>
      </w:r>
      <w:r>
        <w:tab/>
        <w:t>if:</w:t>
      </w:r>
    </w:p>
    <w:p w14:paraId="45C6F4D9" w14:textId="77777777" w:rsidR="00A77C82" w:rsidRDefault="00A77C82" w:rsidP="00A77C82">
      <w:pPr>
        <w:ind w:left="851" w:hanging="284"/>
      </w:pPr>
      <w:r>
        <w:t>a)</w:t>
      </w:r>
      <w:r>
        <w:tab/>
        <w:t>the &lt;RemoteGroupSelectionURIList&gt; element does not exist in the MCVideo user profile document with one or more &lt;entry&gt; elements (see the MCVideo user profile document in 3GPP TS 24.484 [25]); or</w:t>
      </w:r>
    </w:p>
    <w:p w14:paraId="7CAC0EBB" w14:textId="77777777" w:rsidR="00A77C82" w:rsidRDefault="00A77C82" w:rsidP="00A77C82">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FBE1D55" w14:textId="77777777" w:rsidR="00A77C82" w:rsidRDefault="00A77C82" w:rsidP="00A77C82">
      <w:pPr>
        <w:ind w:left="851" w:hanging="284"/>
        <w:rPr>
          <w:lang w:eastAsia="ko-KR"/>
        </w:rPr>
      </w:pPr>
      <w:r>
        <w:rPr>
          <w:lang w:eastAsia="ko-KR"/>
        </w:rPr>
        <w:t>then:</w:t>
      </w:r>
    </w:p>
    <w:p w14:paraId="6B783A64" w14:textId="77777777" w:rsidR="00A77C82" w:rsidRDefault="00A77C82" w:rsidP="00A77C82">
      <w:pPr>
        <w:ind w:left="851" w:hanging="284"/>
      </w:pPr>
      <w:r>
        <w:t>a)</w:t>
      </w:r>
      <w:r>
        <w:tab/>
        <w:t>should indicate to the requesting MCVideo user that they are not authorised to change the selected MCVideo group of the targeted MCVideo user; and</w:t>
      </w:r>
    </w:p>
    <w:p w14:paraId="7E64F98C" w14:textId="77777777" w:rsidR="00A77C82" w:rsidRDefault="00A77C82" w:rsidP="00A77C82">
      <w:pPr>
        <w:ind w:left="851" w:hanging="284"/>
      </w:pPr>
      <w:r>
        <w:t>b)</w:t>
      </w:r>
      <w:r>
        <w:tab/>
        <w:t xml:space="preserve">shall skip the rest of the steps of the present clause; </w:t>
      </w:r>
    </w:p>
    <w:p w14:paraId="02C66D5E" w14:textId="77777777" w:rsidR="00A77C82" w:rsidRDefault="00A77C82" w:rsidP="00A77C82">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115E6C3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E6A553E"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00552583" w14:textId="77777777" w:rsidR="00A77C82" w:rsidRDefault="00A77C82" w:rsidP="00A77C82">
      <w:pPr>
        <w:ind w:left="851" w:hanging="284"/>
      </w:pPr>
      <w:r>
        <w:t>c)</w:t>
      </w:r>
      <w:r>
        <w:tab/>
        <w:t>may include a P-Preferred-Identity header field in the SIP MESSAGE request containing a public user identity as specified in 3GPP TS 24.229 [11]; and</w:t>
      </w:r>
    </w:p>
    <w:p w14:paraId="5D8CBAFA" w14:textId="77777777" w:rsidR="00A77C82" w:rsidRDefault="00A77C82" w:rsidP="00A77C82">
      <w:pPr>
        <w:ind w:left="851" w:hanging="284"/>
      </w:pPr>
      <w:r>
        <w:t>d)</w:t>
      </w:r>
      <w:r>
        <w:tab/>
        <w:t>shall include an application/vnd.3gpp.mcvideo-info+xml MIME body as specified in clause F.1 with the &lt;mcvideoinfo&gt; element containing the &lt;mcvideo-Params&gt; element containing:</w:t>
      </w:r>
    </w:p>
    <w:p w14:paraId="7AEDDEFC" w14:textId="77777777" w:rsidR="00A77C82" w:rsidRDefault="00A77C82" w:rsidP="00A77C82">
      <w:pPr>
        <w:ind w:left="1135" w:hanging="284"/>
      </w:pPr>
      <w:r>
        <w:t>i)</w:t>
      </w:r>
      <w:r>
        <w:tab/>
        <w:t>the &lt;mcvideo-request-uri&gt;  set to the MCVideo group identity to be selected by the targeted MCVideo user; and</w:t>
      </w:r>
    </w:p>
    <w:p w14:paraId="129073CB" w14:textId="77777777" w:rsidR="00A77C82" w:rsidRDefault="00A77C82" w:rsidP="00A77C82">
      <w:pPr>
        <w:ind w:left="1135" w:hanging="284"/>
      </w:pPr>
      <w:r>
        <w:t>ii)</w:t>
      </w:r>
      <w:r>
        <w:tab/>
        <w:t>an &lt;anyExt&gt; element containing the &lt;request-type&gt; element set to a value of "group-selection-change-request</w:t>
      </w:r>
      <w:r>
        <w:rPr>
          <w:lang w:eastAsia="ko-KR"/>
        </w:rPr>
        <w:t>"</w:t>
      </w:r>
      <w:r>
        <w:t>; and</w:t>
      </w:r>
    </w:p>
    <w:p w14:paraId="4AB6EB2B" w14:textId="77777777" w:rsidR="00A77C82" w:rsidRDefault="00A77C82" w:rsidP="00A77C82">
      <w:pPr>
        <w:ind w:left="851" w:hanging="284"/>
      </w:pPr>
      <w:r>
        <w:t>e)</w:t>
      </w:r>
      <w:r>
        <w:tab/>
        <w:t>shall insert in the SIP MESSAGE request a MIME resource-lists body with the MCVideo ID of the targeted MCVideo user, according to rules and procedures of IETF RFC 5366 [37];</w:t>
      </w:r>
    </w:p>
    <w:p w14:paraId="6668A1D7" w14:textId="77777777" w:rsidR="00A77C82" w:rsidRDefault="00A77C82" w:rsidP="00A77C82">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5715B169" w14:textId="77777777" w:rsidR="00A77C82" w:rsidRDefault="00A77C82" w:rsidP="00A77C82">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7643F018" w14:textId="77777777" w:rsidR="00A77C82" w:rsidRDefault="00A77C82" w:rsidP="00A77C82">
      <w:r>
        <w:t>Upon receipt of a SIP 4xx, 5xx or 6xx response to the SIP MESSAGE request, should indicate to the MCVideo user the failure of the sent group selection change request and not continue with the rest of the steps.</w:t>
      </w:r>
    </w:p>
    <w:p w14:paraId="275EB897" w14:textId="77777777" w:rsidR="00A77C82" w:rsidRDefault="00A77C82" w:rsidP="00A77C82">
      <w:r>
        <w:t>Upon receiving a "SIP MESSAGE request for group selection change response for terminating client", the MCVideo client:</w:t>
      </w:r>
    </w:p>
    <w:p w14:paraId="77DC33AC" w14:textId="77777777" w:rsidR="00A77C82" w:rsidRDefault="00A77C82" w:rsidP="00A77C82">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55B73DE0" w14:textId="77777777" w:rsidR="00A77C82" w:rsidRDefault="00A77C82" w:rsidP="00A77C82">
      <w:pPr>
        <w:ind w:left="568" w:hanging="284"/>
      </w:pPr>
      <w:r>
        <w:t>2)</w:t>
      </w:r>
      <w:r>
        <w:tab/>
        <w:t>should indicate to the MCVideo user the success or failure of the sent group selection change request.</w:t>
      </w:r>
    </w:p>
    <w:p w14:paraId="71CDA5E5" w14:textId="77777777" w:rsidR="00A77C82" w:rsidRDefault="00A77C82" w:rsidP="00E972B2">
      <w:pPr>
        <w:pStyle w:val="H6"/>
      </w:pPr>
      <w:r>
        <w:t>6.1.4.1.3</w:t>
      </w:r>
      <w:r>
        <w:tab/>
        <w:t>Test description</w:t>
      </w:r>
    </w:p>
    <w:p w14:paraId="79623521" w14:textId="77777777" w:rsidR="00A77C82" w:rsidRDefault="00A77C82" w:rsidP="00E972B2">
      <w:pPr>
        <w:pStyle w:val="H6"/>
      </w:pPr>
      <w:r>
        <w:t>6.1.4.1.3.1</w:t>
      </w:r>
      <w:r>
        <w:tab/>
        <w:t>Pre-test conditions</w:t>
      </w:r>
    </w:p>
    <w:p w14:paraId="479D2567" w14:textId="77777777" w:rsidR="00A77C82" w:rsidRDefault="00A77C82" w:rsidP="00A77C82">
      <w:r>
        <w:t>Same pre-test conditions as for MCPTT test case 6.1.4.1 (TS 36.579-2 [24]) with the following exception(s):</w:t>
      </w:r>
    </w:p>
    <w:p w14:paraId="72B0C857" w14:textId="77777777" w:rsidR="00A77C82" w:rsidRDefault="00A77C82" w:rsidP="00E972B2">
      <w:pPr>
        <w:pStyle w:val="B1"/>
      </w:pPr>
      <w:r>
        <w:t>-</w:t>
      </w:r>
      <w:r>
        <w:tab/>
        <w:t>The term "MCPTT" is replaced with "MCVideo"</w:t>
      </w:r>
    </w:p>
    <w:p w14:paraId="0302AF57" w14:textId="77777777" w:rsidR="00A77C82" w:rsidRDefault="00A77C82" w:rsidP="00E972B2">
      <w:pPr>
        <w:pStyle w:val="H6"/>
      </w:pPr>
      <w:r>
        <w:t>6.1.4.1.3.2</w:t>
      </w:r>
      <w:r>
        <w:tab/>
        <w:t>Test procedure sequence</w:t>
      </w:r>
    </w:p>
    <w:p w14:paraId="190D484B" w14:textId="77777777" w:rsidR="00A77C82" w:rsidRDefault="00A77C82" w:rsidP="00A77C82">
      <w:r>
        <w:t>Same test procedure sequence as for MCPTT test case 6.1.4.1 (TS 36.579-2 [24]) with the following exception(s):</w:t>
      </w:r>
    </w:p>
    <w:p w14:paraId="2D9B14C1" w14:textId="77777777" w:rsidR="00A77C82" w:rsidRDefault="00A77C82" w:rsidP="00E972B2">
      <w:pPr>
        <w:pStyle w:val="B1"/>
      </w:pPr>
      <w:r>
        <w:t>-</w:t>
      </w:r>
      <w:r>
        <w:tab/>
        <w:t>The term "MCPTT" is replaced with "MCVideo"</w:t>
      </w:r>
    </w:p>
    <w:p w14:paraId="317800BD" w14:textId="77777777" w:rsidR="00A77C82" w:rsidRDefault="00A77C82" w:rsidP="00E972B2">
      <w:pPr>
        <w:pStyle w:val="H6"/>
      </w:pPr>
      <w:r>
        <w:t>6.1.4.1.3.3</w:t>
      </w:r>
      <w:r>
        <w:tab/>
        <w:t>Specific message contents</w:t>
      </w:r>
    </w:p>
    <w:p w14:paraId="63C11738" w14:textId="77777777" w:rsidR="00A77C82" w:rsidRDefault="00A77C82" w:rsidP="00A77C82">
      <w:r>
        <w:t>Same specific message contents as for MCPTT test case 6.1.4.1 (TS 36.579-2 [24]) with the following exception(s):</w:t>
      </w:r>
    </w:p>
    <w:p w14:paraId="01A4A0E8" w14:textId="77777777" w:rsidR="00A77C82" w:rsidRDefault="00A77C82" w:rsidP="00E972B2">
      <w:pPr>
        <w:pStyle w:val="B1"/>
      </w:pPr>
      <w:r>
        <w:t>-</w:t>
      </w:r>
      <w:r>
        <w:tab/>
        <w:t>The term "MCPTT" is replaced with "MCVideo"</w:t>
      </w:r>
    </w:p>
    <w:p w14:paraId="23BD846D" w14:textId="77777777" w:rsidR="00A77C82" w:rsidRDefault="00A77C82" w:rsidP="00E972B2">
      <w:pPr>
        <w:pStyle w:val="B1"/>
      </w:pPr>
      <w:r>
        <w:t>-</w:t>
      </w:r>
      <w:r>
        <w:tab/>
        <w:t>Condition MCVIDEO is used for all messages.</w:t>
      </w:r>
    </w:p>
    <w:p w14:paraId="388E2084" w14:textId="77777777" w:rsidR="00A77C82" w:rsidRDefault="00A77C82" w:rsidP="00A77C82">
      <w:pPr>
        <w:keepNext/>
        <w:keepLines/>
        <w:spacing w:before="120"/>
        <w:ind w:left="1418" w:hanging="1418"/>
        <w:outlineLvl w:val="3"/>
        <w:rPr>
          <w:rFonts w:ascii="Arial" w:hAnsi="Arial"/>
          <w:sz w:val="24"/>
        </w:rPr>
      </w:pPr>
      <w:bookmarkStart w:id="554" w:name="_Toc99871284"/>
      <w:r>
        <w:rPr>
          <w:rFonts w:ascii="Arial" w:hAnsi="Arial"/>
          <w:sz w:val="24"/>
        </w:rPr>
        <w:t>6.1.4.2</w:t>
      </w:r>
      <w:r>
        <w:rPr>
          <w:rFonts w:ascii="Arial" w:hAnsi="Arial"/>
          <w:sz w:val="24"/>
        </w:rPr>
        <w:tab/>
        <w:t>On-network / Remote Change of Selected Group / Selected Group Change of Targeted User / Client Terminated (CT)</w:t>
      </w:r>
      <w:bookmarkEnd w:id="554"/>
    </w:p>
    <w:p w14:paraId="3F8241E8" w14:textId="77777777" w:rsidR="00A77C82" w:rsidRDefault="00A77C82" w:rsidP="00E972B2">
      <w:pPr>
        <w:pStyle w:val="H6"/>
      </w:pPr>
      <w:r>
        <w:t>6.1.4.2.1</w:t>
      </w:r>
      <w:r>
        <w:tab/>
        <w:t>Test Purpose (TP)</w:t>
      </w:r>
    </w:p>
    <w:p w14:paraId="03272A44" w14:textId="77777777" w:rsidR="00A77C82" w:rsidRDefault="00A77C82" w:rsidP="00E972B2">
      <w:pPr>
        <w:pStyle w:val="H6"/>
      </w:pPr>
      <w:r>
        <w:t>(1)</w:t>
      </w:r>
    </w:p>
    <w:p w14:paraId="108D2309" w14:textId="77777777" w:rsidR="00A77C82" w:rsidRDefault="00A77C82" w:rsidP="00E972B2">
      <w:pPr>
        <w:pStyle w:val="PL"/>
      </w:pPr>
      <w:r>
        <w:rPr>
          <w:b/>
          <w:noProof w:val="0"/>
        </w:rPr>
        <w:t>with</w:t>
      </w:r>
      <w:r>
        <w:rPr>
          <w:noProof w:val="0"/>
        </w:rPr>
        <w:t xml:space="preserve"> { UE (MCVideo Client) registered and authorised for MCVideo Service }</w:t>
      </w:r>
    </w:p>
    <w:p w14:paraId="1185C9D2" w14:textId="77777777" w:rsidR="00A77C82" w:rsidRDefault="00A77C82" w:rsidP="00E972B2">
      <w:pPr>
        <w:pStyle w:val="PL"/>
      </w:pPr>
      <w:r>
        <w:rPr>
          <w:noProof w:val="0"/>
        </w:rPr>
        <w:t>ensure that {</w:t>
      </w:r>
    </w:p>
    <w:p w14:paraId="549C3496" w14:textId="77777777" w:rsidR="00A77C82" w:rsidRDefault="00A77C82" w:rsidP="00E972B2">
      <w:pPr>
        <w:pStyle w:val="PL"/>
      </w:pPr>
      <w:r>
        <w:rPr>
          <w:noProof w:val="0"/>
        </w:rPr>
        <w:t xml:space="preserve">  </w:t>
      </w:r>
      <w:r>
        <w:rPr>
          <w:b/>
          <w:noProof w:val="0"/>
        </w:rPr>
        <w:t>when</w:t>
      </w:r>
      <w:r>
        <w:rPr>
          <w:noProof w:val="0"/>
        </w:rPr>
        <w:t xml:space="preserve"> { MCVideo User requests group to discover which groups the MCVideo User is affiliated to and to subscribe to affiliation status changes for the MCVideo User }</w:t>
      </w:r>
    </w:p>
    <w:p w14:paraId="079A3A48"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b/>
          <w:bCs/>
          <w:noProof w:val="0"/>
        </w:rPr>
        <w:t>and</w:t>
      </w:r>
      <w:r>
        <w:rPr>
          <w:noProof w:val="0"/>
        </w:rPr>
        <w:t xml:space="preserve"> responds to a SIP NOTIFY message with a SIP 200 (OK) message }</w:t>
      </w:r>
    </w:p>
    <w:p w14:paraId="42BAA330" w14:textId="77777777" w:rsidR="00A77C82" w:rsidRDefault="00A77C82" w:rsidP="00E972B2">
      <w:pPr>
        <w:pStyle w:val="PL"/>
      </w:pPr>
      <w:r>
        <w:rPr>
          <w:noProof w:val="0"/>
        </w:rPr>
        <w:t xml:space="preserve">            }</w:t>
      </w:r>
    </w:p>
    <w:p w14:paraId="0D1349C6" w14:textId="77777777" w:rsidR="00A77C82" w:rsidRDefault="00A77C82" w:rsidP="00E972B2">
      <w:pPr>
        <w:pStyle w:val="PL"/>
      </w:pPr>
    </w:p>
    <w:p w14:paraId="3801E288" w14:textId="77777777" w:rsidR="00A77C82" w:rsidRDefault="00A77C82" w:rsidP="00E972B2">
      <w:pPr>
        <w:pStyle w:val="H6"/>
      </w:pPr>
      <w:r>
        <w:t>(2)</w:t>
      </w:r>
    </w:p>
    <w:p w14:paraId="3B5C5EB0" w14:textId="77777777" w:rsidR="00A77C82" w:rsidRDefault="00A77C82" w:rsidP="00E972B2">
      <w:pPr>
        <w:pStyle w:val="PL"/>
      </w:pPr>
      <w:r>
        <w:rPr>
          <w:b/>
          <w:noProof w:val="0"/>
        </w:rPr>
        <w:t>with</w:t>
      </w:r>
      <w:r>
        <w:rPr>
          <w:noProof w:val="0"/>
        </w:rPr>
        <w:t xml:space="preserve"> { UE (MCVideo Client) having subscribed to affiliation status changes }</w:t>
      </w:r>
    </w:p>
    <w:p w14:paraId="61A95343" w14:textId="77777777" w:rsidR="00A77C82" w:rsidRDefault="00A77C82" w:rsidP="00E972B2">
      <w:pPr>
        <w:pStyle w:val="PL"/>
      </w:pPr>
      <w:r>
        <w:rPr>
          <w:noProof w:val="0"/>
        </w:rPr>
        <w:t>ensure that {</w:t>
      </w:r>
    </w:p>
    <w:p w14:paraId="37EC1C90" w14:textId="77777777" w:rsidR="00A77C82" w:rsidRDefault="00A77C82" w:rsidP="00E972B2">
      <w:pPr>
        <w:pStyle w:val="PL"/>
      </w:pPr>
      <w:r>
        <w:rPr>
          <w:noProof w:val="0"/>
        </w:rPr>
        <w:t xml:space="preserve">  </w:t>
      </w:r>
      <w:r>
        <w:rPr>
          <w:b/>
          <w:noProof w:val="0"/>
        </w:rPr>
        <w:t>when</w:t>
      </w:r>
      <w:r>
        <w:rPr>
          <w:noProof w:val="0"/>
        </w:rPr>
        <w:t xml:space="preserve"> { MCVideo User requests to de-affiliate from a group }</w:t>
      </w:r>
    </w:p>
    <w:p w14:paraId="78109760" w14:textId="77777777" w:rsidR="00A77C82" w:rsidRDefault="00A77C82" w:rsidP="00E972B2">
      <w:pPr>
        <w:pStyle w:val="PL"/>
      </w:pPr>
      <w:r>
        <w:rPr>
          <w:noProof w:val="0"/>
        </w:rPr>
        <w:t xml:space="preserve">    </w:t>
      </w:r>
      <w:r>
        <w:rPr>
          <w:b/>
          <w:noProof w:val="0"/>
        </w:rPr>
        <w:t>then</w:t>
      </w:r>
      <w:r>
        <w:rPr>
          <w:noProof w:val="0"/>
        </w:rPr>
        <w:t xml:space="preserve"> { UE (MCVideo Client) sends a SIP PUBLISH message </w:t>
      </w:r>
      <w:r>
        <w:rPr>
          <w:b/>
          <w:bCs/>
          <w:noProof w:val="0"/>
        </w:rPr>
        <w:t>and</w:t>
      </w:r>
      <w:r>
        <w:rPr>
          <w:noProof w:val="0"/>
        </w:rPr>
        <w:t xml:space="preserve"> responds to a SIP NOTIFY message with a SIP 200 (OK) message }</w:t>
      </w:r>
    </w:p>
    <w:p w14:paraId="2F8C40A0" w14:textId="77777777" w:rsidR="00A77C82" w:rsidRDefault="00A77C82" w:rsidP="00E972B2">
      <w:pPr>
        <w:pStyle w:val="PL"/>
      </w:pPr>
      <w:r>
        <w:rPr>
          <w:noProof w:val="0"/>
        </w:rPr>
        <w:t xml:space="preserve">            }</w:t>
      </w:r>
    </w:p>
    <w:p w14:paraId="3298129E" w14:textId="77777777" w:rsidR="00A77C82" w:rsidRDefault="00A77C82" w:rsidP="00E972B2">
      <w:pPr>
        <w:pStyle w:val="PL"/>
      </w:pPr>
    </w:p>
    <w:p w14:paraId="0F0EFEBC" w14:textId="77777777" w:rsidR="00A77C82" w:rsidRDefault="00A77C82" w:rsidP="00E972B2">
      <w:pPr>
        <w:pStyle w:val="H6"/>
      </w:pPr>
      <w:r>
        <w:t>(3)</w:t>
      </w:r>
    </w:p>
    <w:p w14:paraId="4D4F22C6" w14:textId="77777777" w:rsidR="00A77C82" w:rsidRDefault="00A77C82" w:rsidP="00E972B2">
      <w:pPr>
        <w:pStyle w:val="PL"/>
      </w:pPr>
      <w:r>
        <w:rPr>
          <w:b/>
          <w:noProof w:val="0"/>
        </w:rPr>
        <w:t>with</w:t>
      </w:r>
      <w:r>
        <w:rPr>
          <w:noProof w:val="0"/>
        </w:rPr>
        <w:t xml:space="preserve"> { UE (MCVideo Client) having subscribed to affiliation status changes }</w:t>
      </w:r>
    </w:p>
    <w:p w14:paraId="6FF5F3C6" w14:textId="77777777" w:rsidR="00A77C82" w:rsidRDefault="00A77C82" w:rsidP="00E972B2">
      <w:pPr>
        <w:pStyle w:val="PL"/>
      </w:pPr>
      <w:r>
        <w:rPr>
          <w:noProof w:val="0"/>
        </w:rPr>
        <w:t>ensure that {</w:t>
      </w:r>
    </w:p>
    <w:p w14:paraId="4995D7B5" w14:textId="77777777" w:rsidR="00A77C82" w:rsidRDefault="00A77C82" w:rsidP="00E972B2">
      <w:pPr>
        <w:pStyle w:val="PL"/>
      </w:pPr>
      <w:r>
        <w:rPr>
          <w:noProof w:val="0"/>
        </w:rPr>
        <w:t xml:space="preserve">  </w:t>
      </w:r>
      <w:r>
        <w:rPr>
          <w:b/>
          <w:noProof w:val="0"/>
        </w:rPr>
        <w:t>when</w:t>
      </w:r>
      <w:r>
        <w:rPr>
          <w:noProof w:val="0"/>
        </w:rPr>
        <w:t xml:space="preserve"> { UE (MCVideo Client) receives to send a group selection change request to change the selected group of a targeted MCVideo user to a specific MCVideo group via a SIP MESSAGE message }</w:t>
      </w:r>
    </w:p>
    <w:p w14:paraId="1481206F" w14:textId="77777777" w:rsidR="00A77C82" w:rsidRDefault="00A77C82" w:rsidP="00E972B2">
      <w:pPr>
        <w:pStyle w:val="PL"/>
      </w:pPr>
      <w:r>
        <w:rPr>
          <w:noProof w:val="0"/>
        </w:rPr>
        <w:t xml:space="preserve">    </w:t>
      </w:r>
      <w:r>
        <w:rPr>
          <w:b/>
          <w:noProof w:val="0"/>
        </w:rPr>
        <w:t>then</w:t>
      </w:r>
      <w:r>
        <w:rPr>
          <w:noProof w:val="0"/>
        </w:rPr>
        <w:t xml:space="preserve"> { UE (MCVideo Client) responds with a SIP 200 (OK) message </w:t>
      </w:r>
      <w:r>
        <w:rPr>
          <w:b/>
          <w:bCs/>
          <w:noProof w:val="0"/>
        </w:rPr>
        <w:t>and</w:t>
      </w:r>
      <w:r>
        <w:rPr>
          <w:noProof w:val="0"/>
        </w:rPr>
        <w:t xml:space="preserve"> initiates affiliation to the group by sending a SIP PUBLISH message </w:t>
      </w:r>
      <w:r>
        <w:rPr>
          <w:b/>
          <w:bCs/>
          <w:noProof w:val="0"/>
        </w:rPr>
        <w:t>and</w:t>
      </w:r>
      <w:r>
        <w:rPr>
          <w:noProof w:val="0"/>
        </w:rPr>
        <w:t xml:space="preserve"> responds to a SIP NOTIFY message with a SIP 200 (OK) message }</w:t>
      </w:r>
    </w:p>
    <w:p w14:paraId="38C60875" w14:textId="77777777" w:rsidR="00A77C82" w:rsidRDefault="00A77C82" w:rsidP="00E972B2">
      <w:pPr>
        <w:pStyle w:val="PL"/>
      </w:pPr>
      <w:r>
        <w:rPr>
          <w:noProof w:val="0"/>
        </w:rPr>
        <w:t xml:space="preserve">            }</w:t>
      </w:r>
    </w:p>
    <w:p w14:paraId="203F4AF2" w14:textId="77777777" w:rsidR="00A77C82" w:rsidRDefault="00A77C82" w:rsidP="00E972B2">
      <w:pPr>
        <w:pStyle w:val="PL"/>
      </w:pPr>
    </w:p>
    <w:p w14:paraId="372AE29B" w14:textId="77777777" w:rsidR="00A77C82" w:rsidRDefault="00A77C82" w:rsidP="00E972B2">
      <w:pPr>
        <w:pStyle w:val="H6"/>
      </w:pPr>
      <w:r>
        <w:t>(4)</w:t>
      </w:r>
    </w:p>
    <w:p w14:paraId="03443319" w14:textId="77777777" w:rsidR="00A77C82" w:rsidRDefault="00A77C82" w:rsidP="00E972B2">
      <w:pPr>
        <w:pStyle w:val="PL"/>
      </w:pPr>
      <w:r>
        <w:rPr>
          <w:b/>
          <w:noProof w:val="0"/>
        </w:rPr>
        <w:t>with</w:t>
      </w:r>
      <w:r>
        <w:rPr>
          <w:noProof w:val="0"/>
        </w:rPr>
        <w:t xml:space="preserve"> { UE (MCVideo Client) having received a SIP MESSAGE message indicating a group selection change request }</w:t>
      </w:r>
    </w:p>
    <w:p w14:paraId="6A68F0F0" w14:textId="77777777" w:rsidR="00A77C82" w:rsidRDefault="00A77C82" w:rsidP="00E972B2">
      <w:pPr>
        <w:pStyle w:val="PL"/>
      </w:pPr>
      <w:r>
        <w:rPr>
          <w:noProof w:val="0"/>
        </w:rPr>
        <w:t>ensure that {</w:t>
      </w:r>
    </w:p>
    <w:p w14:paraId="56F0237F" w14:textId="77777777" w:rsidR="00A77C82" w:rsidRDefault="00A77C82" w:rsidP="00E972B2">
      <w:pPr>
        <w:pStyle w:val="PL"/>
      </w:pPr>
      <w:r>
        <w:rPr>
          <w:noProof w:val="0"/>
        </w:rPr>
        <w:t xml:space="preserve">  </w:t>
      </w:r>
      <w:r>
        <w:rPr>
          <w:b/>
          <w:noProof w:val="0"/>
        </w:rPr>
        <w:t>when</w:t>
      </w:r>
      <w:r>
        <w:rPr>
          <w:noProof w:val="0"/>
        </w:rPr>
        <w:t xml:space="preserve"> { UE (MCVideo Client) determines that the group selection change is successful }</w:t>
      </w:r>
    </w:p>
    <w:p w14:paraId="558E96BA" w14:textId="77777777" w:rsidR="00A77C82" w:rsidRDefault="00A77C82" w:rsidP="00E972B2">
      <w:pPr>
        <w:pStyle w:val="PL"/>
      </w:pPr>
      <w:r>
        <w:rPr>
          <w:noProof w:val="0"/>
        </w:rPr>
        <w:t xml:space="preserve">    </w:t>
      </w:r>
      <w:r>
        <w:rPr>
          <w:b/>
          <w:noProof w:val="0"/>
        </w:rPr>
        <w:t>then</w:t>
      </w:r>
      <w:r>
        <w:rPr>
          <w:noProof w:val="0"/>
        </w:rPr>
        <w:t xml:space="preserve"> { UE (MCVideo Client) sends the group selection determination via a SIP MESSAGE message }</w:t>
      </w:r>
    </w:p>
    <w:p w14:paraId="5A39445F" w14:textId="77777777" w:rsidR="00A77C82" w:rsidRDefault="00A77C82" w:rsidP="00E972B2">
      <w:pPr>
        <w:pStyle w:val="PL"/>
      </w:pPr>
      <w:r>
        <w:rPr>
          <w:noProof w:val="0"/>
        </w:rPr>
        <w:t xml:space="preserve">            }</w:t>
      </w:r>
    </w:p>
    <w:p w14:paraId="6200D271" w14:textId="77777777" w:rsidR="00A77C82" w:rsidRDefault="00A77C82" w:rsidP="00E972B2">
      <w:pPr>
        <w:pStyle w:val="PL"/>
      </w:pPr>
    </w:p>
    <w:p w14:paraId="54962266" w14:textId="77777777" w:rsidR="00A77C82" w:rsidRDefault="00A77C82" w:rsidP="00E972B2">
      <w:pPr>
        <w:pStyle w:val="H6"/>
      </w:pPr>
      <w:r>
        <w:t>6.1.4.2.2</w:t>
      </w:r>
      <w:r>
        <w:tab/>
        <w:t>Conformance Requirements</w:t>
      </w:r>
    </w:p>
    <w:p w14:paraId="1EB28BBB" w14:textId="77777777" w:rsidR="00A77C82" w:rsidRDefault="00A77C82" w:rsidP="00A77C82">
      <w:r>
        <w:t>References: The conformance requirements covered in the present TC are specified in: TS 24.281 clause 8.2.1.2, 8.2.1.3, 9.2.4.2.2. Unless otherwise stated these are Rel-15 requirements.</w:t>
      </w:r>
    </w:p>
    <w:p w14:paraId="42A75542" w14:textId="77777777" w:rsidR="00A77C82" w:rsidRDefault="00A77C82" w:rsidP="00A77C82">
      <w:r>
        <w:t>[TS 24.281, clause 8.2.1.2]</w:t>
      </w:r>
    </w:p>
    <w:p w14:paraId="287E9407" w14:textId="77777777" w:rsidR="00A77C82" w:rsidRDefault="00A77C82" w:rsidP="00A77C82">
      <w:r>
        <w:t>In order:</w:t>
      </w:r>
    </w:p>
    <w:p w14:paraId="1B019C39" w14:textId="77777777" w:rsidR="00A77C82" w:rsidRDefault="00A77C82" w:rsidP="00A77C82">
      <w:pPr>
        <w:ind w:left="568" w:hanging="284"/>
      </w:pPr>
      <w:r>
        <w:t>-</w:t>
      </w:r>
      <w:r>
        <w:tab/>
        <w:t xml:space="preserve">to indicate that an MCVideo user is interested in one or more MCVideo group(s) </w:t>
      </w:r>
      <w:r>
        <w:rPr>
          <w:rFonts w:eastAsia="SimSun"/>
        </w:rPr>
        <w:t>at an MCVideo client</w:t>
      </w:r>
      <w:r>
        <w:t>;</w:t>
      </w:r>
    </w:p>
    <w:p w14:paraId="27D2FBB8" w14:textId="77777777" w:rsidR="00A77C82" w:rsidRDefault="00A77C82" w:rsidP="00A77C82">
      <w:pPr>
        <w:ind w:left="568" w:hanging="284"/>
      </w:pPr>
      <w:r>
        <w:t>-</w:t>
      </w:r>
      <w:r>
        <w:tab/>
        <w:t xml:space="preserve">to indicate that the MCVideo user is no longer interested in one or more MCVideo group(s) </w:t>
      </w:r>
      <w:r>
        <w:rPr>
          <w:rFonts w:eastAsia="SimSun"/>
        </w:rPr>
        <w:t>at the MCVideo client</w:t>
      </w:r>
      <w:r>
        <w:t>;</w:t>
      </w:r>
    </w:p>
    <w:p w14:paraId="640F807B" w14:textId="77777777" w:rsidR="00A77C82" w:rsidRDefault="00A77C82" w:rsidP="00A77C82">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41C0E931" w14:textId="77777777" w:rsidR="00A77C82" w:rsidRDefault="00A77C82" w:rsidP="00A77C82">
      <w:pPr>
        <w:ind w:left="568" w:hanging="284"/>
      </w:pPr>
      <w:r>
        <w:t>-</w:t>
      </w:r>
      <w:r>
        <w:tab/>
        <w:t>to send an affiliation status change request in mandatory mode to another MCVideo user; or</w:t>
      </w:r>
    </w:p>
    <w:p w14:paraId="20BED5F8" w14:textId="77777777" w:rsidR="00A77C82" w:rsidRDefault="00A77C82" w:rsidP="00A77C82">
      <w:pPr>
        <w:ind w:left="568" w:hanging="284"/>
      </w:pPr>
      <w:r>
        <w:t>-</w:t>
      </w:r>
      <w:r>
        <w:tab/>
        <w:t>any combination of the above;</w:t>
      </w:r>
    </w:p>
    <w:p w14:paraId="5423446A" w14:textId="77777777" w:rsidR="00A77C82" w:rsidRDefault="00A77C82" w:rsidP="00A77C82">
      <w:r>
        <w:t xml:space="preserve">the MCVideo client shall generate a SIP PUBLISH request according to 3GPP TS 24.229 [11], IETF RFC 3903 [12], and </w:t>
      </w:r>
      <w:r>
        <w:rPr>
          <w:rFonts w:eastAsia="SimSun"/>
        </w:rPr>
        <w:t>IETF RFC 3856 [13]</w:t>
      </w:r>
      <w:r>
        <w:t>.</w:t>
      </w:r>
    </w:p>
    <w:p w14:paraId="68046E9F" w14:textId="77777777" w:rsidR="00A77C82" w:rsidRDefault="00A77C82" w:rsidP="00A77C82">
      <w:r>
        <w:t>In the SIP PUBLISH request, the MCVideo client:</w:t>
      </w:r>
    </w:p>
    <w:p w14:paraId="0D14BAFB"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F55F444"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4F88C0AD"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4C547CF2" w14:textId="77777777" w:rsidR="00A77C82" w:rsidRDefault="00A77C82" w:rsidP="00A77C82">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604A306C"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9307747" w14:textId="77777777" w:rsidR="00A77C82" w:rsidRDefault="00A77C82" w:rsidP="00A77C82">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735CA2AD" w14:textId="77777777" w:rsidR="00A77C82" w:rsidRDefault="00A77C82" w:rsidP="00A77C82">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43D9B66A" w14:textId="77777777" w:rsidR="00A77C82" w:rsidRDefault="00A77C82" w:rsidP="00A77C82">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1237EC2F" w14:textId="77777777" w:rsidR="00A77C82" w:rsidRDefault="00A77C82" w:rsidP="00A77C82">
      <w:pPr>
        <w:ind w:left="851" w:hanging="284"/>
        <w:rPr>
          <w:rFonts w:eastAsia="SimSun"/>
        </w:rPr>
      </w:pPr>
      <w:r>
        <w:rPr>
          <w:rFonts w:eastAsia="SimSun"/>
        </w:rPr>
        <w:t>b)</w:t>
      </w:r>
      <w:r>
        <w:rPr>
          <w:rFonts w:eastAsia="SimSun"/>
        </w:rPr>
        <w:tab/>
        <w:t>shall include the MCVideo client ID of the targeted MCVideo client;</w:t>
      </w:r>
    </w:p>
    <w:p w14:paraId="066C7B3A" w14:textId="77777777" w:rsidR="00A77C82" w:rsidRDefault="00A77C82" w:rsidP="00A77C82">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0AC023BC" w14:textId="77777777" w:rsidR="00A77C82" w:rsidRDefault="00A77C82" w:rsidP="00A77C82">
      <w:pPr>
        <w:ind w:left="851" w:hanging="284"/>
        <w:rPr>
          <w:rFonts w:eastAsia="SimSun"/>
        </w:rPr>
      </w:pPr>
      <w:r>
        <w:rPr>
          <w:rFonts w:eastAsia="SimSun"/>
        </w:rPr>
        <w:t>d)</w:t>
      </w:r>
      <w:r>
        <w:rPr>
          <w:rFonts w:eastAsia="SimSun"/>
        </w:rPr>
        <w:tab/>
        <w:t>shall set the &lt;p-id&gt; child element of the &lt;presence&gt; root element to a globally unique value.</w:t>
      </w:r>
    </w:p>
    <w:p w14:paraId="0827979A" w14:textId="77777777" w:rsidR="00A77C82" w:rsidRDefault="00A77C82" w:rsidP="00A77C82">
      <w:pPr>
        <w:rPr>
          <w:rFonts w:eastAsia="SimSun"/>
        </w:rPr>
      </w:pPr>
      <w:r>
        <w:rPr>
          <w:rFonts w:eastAsia="SimSun"/>
        </w:rPr>
        <w:t xml:space="preserve">The MCVideo client shall send the SIP PUBLISH request </w:t>
      </w:r>
      <w:r>
        <w:t>according to 3GPP TS 24.229 [11]</w:t>
      </w:r>
      <w:r>
        <w:rPr>
          <w:rFonts w:eastAsia="SimSun"/>
        </w:rPr>
        <w:t>.</w:t>
      </w:r>
    </w:p>
    <w:p w14:paraId="71EF9A2D" w14:textId="77777777" w:rsidR="00A77C82" w:rsidRDefault="00A77C82" w:rsidP="00A77C82">
      <w:r>
        <w:t>[TS 24.281, clause 8.2.1.3]</w:t>
      </w:r>
    </w:p>
    <w:p w14:paraId="0FFAA923" w14:textId="77777777" w:rsidR="00A77C82" w:rsidRDefault="00A77C82" w:rsidP="00A77C82">
      <w:pPr>
        <w:keepLines/>
        <w:ind w:left="1135" w:hanging="851"/>
      </w:pPr>
      <w:r>
        <w:t>NOTE 1:</w:t>
      </w:r>
      <w:r>
        <w:tab/>
        <w:t>The MCVideo UE also uses this procedure to determine which MCVideo groups the MCVideo user successfully affiliated to.</w:t>
      </w:r>
    </w:p>
    <w:p w14:paraId="1E374FB3" w14:textId="77777777" w:rsidR="00A77C82" w:rsidRDefault="00A77C82" w:rsidP="00A77C82">
      <w:r>
        <w:t>In order to discover MCVideo groups:</w:t>
      </w:r>
    </w:p>
    <w:p w14:paraId="4AF95168" w14:textId="77777777" w:rsidR="00A77C82" w:rsidRDefault="00A77C82" w:rsidP="00A77C82">
      <w:pPr>
        <w:ind w:left="568" w:hanging="284"/>
      </w:pPr>
      <w:r>
        <w:t>1)</w:t>
      </w:r>
      <w:r>
        <w:tab/>
        <w:t>which the MCVideo user at an MCVideo client is affiliated to; or</w:t>
      </w:r>
    </w:p>
    <w:p w14:paraId="59B4D247" w14:textId="77777777" w:rsidR="00A77C82" w:rsidRDefault="00A77C82" w:rsidP="00A77C82">
      <w:pPr>
        <w:ind w:left="568" w:hanging="284"/>
      </w:pPr>
      <w:r>
        <w:t>2)</w:t>
      </w:r>
      <w:r>
        <w:tab/>
        <w:t>which another MCVideo user is affiliated to;</w:t>
      </w:r>
    </w:p>
    <w:p w14:paraId="08F3E349" w14:textId="77777777" w:rsidR="00A77C82" w:rsidRDefault="00A77C82" w:rsidP="00A77C82">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F6313CE" w14:textId="77777777" w:rsidR="00A77C82" w:rsidRDefault="00A77C82" w:rsidP="00A77C82">
      <w:r>
        <w:rPr>
          <w:rFonts w:eastAsia="SimSun"/>
        </w:rPr>
        <w:t>In the SIP SUBSCRIBE request, the MCVideo client:</w:t>
      </w:r>
    </w:p>
    <w:p w14:paraId="66FB86B9"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5A6C4C95"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07C2E71E"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5B292E75" w14:textId="77777777" w:rsidR="00A77C82" w:rsidRDefault="00A77C82" w:rsidP="00A77C82">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55E8200F" w14:textId="77777777" w:rsidR="00A77C82" w:rsidRDefault="00A77C82" w:rsidP="00A77C82">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4522CC52" w14:textId="77777777" w:rsidR="00A77C82" w:rsidRDefault="00A77C82" w:rsidP="00A77C82">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3053CB4" w14:textId="77777777" w:rsidR="00A77C82" w:rsidRDefault="00A77C82" w:rsidP="00A77C82">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5AF6BA34" w14:textId="77777777" w:rsidR="00A77C82" w:rsidRDefault="00A77C82" w:rsidP="00A77C82">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6523D8C" w14:textId="77777777" w:rsidR="00A77C82" w:rsidRDefault="00A77C82" w:rsidP="00A77C82">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5C1009D6" w14:textId="77777777" w:rsidR="00A77C82" w:rsidRDefault="00A77C82" w:rsidP="00A77C82">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6E5638BF" w14:textId="77777777" w:rsidR="00A77C82" w:rsidRDefault="00A77C82" w:rsidP="00A77C82">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7CCBE7B3" w14:textId="77777777" w:rsidR="00A77C82" w:rsidRDefault="00A77C82" w:rsidP="00A77C82">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3584C905" w14:textId="77777777" w:rsidR="00A77C82" w:rsidRDefault="00A77C82" w:rsidP="00A77C82">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42209C8F" w14:textId="77777777" w:rsidR="00A77C82" w:rsidRDefault="00A77C82" w:rsidP="00A77C82">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822E852" w14:textId="77777777" w:rsidR="00A77C82" w:rsidRDefault="00A77C82" w:rsidP="00A77C82">
      <w:r>
        <w:t>[TS 24.281, clause 9.2.4.2.2]</w:t>
      </w:r>
    </w:p>
    <w:p w14:paraId="6E3791D7" w14:textId="77777777" w:rsidR="00A77C82" w:rsidRDefault="00A77C82" w:rsidP="00A77C82">
      <w:r>
        <w:t>Upon receiving a "SIP MESSAGE request for group selection change request for terminating client", the MCVideo client:</w:t>
      </w:r>
    </w:p>
    <w:p w14:paraId="64E2CF47" w14:textId="77777777" w:rsidR="00A77C82" w:rsidRDefault="00A77C82" w:rsidP="00A77C82">
      <w:pPr>
        <w:ind w:left="568" w:hanging="284"/>
      </w:pPr>
      <w:r>
        <w:t>1)</w:t>
      </w:r>
      <w:r>
        <w:tab/>
        <w:t>if the received SIP MESSAGE request contains an application/vnd.3gpp.mcvideo-info+xml MIME body containing an &lt;affiliation-required&gt; element set to a value of "true":</w:t>
      </w:r>
    </w:p>
    <w:p w14:paraId="6C36BF77" w14:textId="77777777" w:rsidR="00A77C82" w:rsidRDefault="00A77C82" w:rsidP="00A77C82">
      <w:pPr>
        <w:ind w:left="851" w:hanging="284"/>
      </w:pPr>
      <w:r>
        <w:t>a)</w:t>
      </w:r>
      <w:r>
        <w:tab/>
        <w:t>shall invoke the procedures of clause 8.2.1.2 to affiliate to the MCVideo group identified by the contents of the &lt;mcvideo-calling-group-id&gt; included in the application/vnd.3gpp.mcvideo-info+xml MIME body;</w:t>
      </w:r>
    </w:p>
    <w:p w14:paraId="0B5C2EEC" w14:textId="77777777" w:rsidR="00A77C82" w:rsidRDefault="00A77C82" w:rsidP="00A77C82">
      <w:pPr>
        <w:ind w:left="851" w:hanging="284"/>
      </w:pPr>
      <w:r>
        <w:t>b)</w:t>
      </w:r>
      <w:r>
        <w:tab/>
        <w:t>if the MCVideo client has not already invoked the procedures of clause 8.2.1.3, shall invoke the procedures of clause 8.2.1.3; and</w:t>
      </w:r>
    </w:p>
    <w:p w14:paraId="6A80BC6B" w14:textId="77777777" w:rsidR="00A77C82" w:rsidRDefault="00A77C82" w:rsidP="00A77C82">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67C946E9" w14:textId="77777777" w:rsidR="00A77C82" w:rsidRDefault="00A77C82" w:rsidP="00A77C82">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FB24405" w14:textId="77777777" w:rsidR="00A77C82" w:rsidRDefault="00A77C82" w:rsidP="00A77C82">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4E83274" w14:textId="77777777" w:rsidR="00A77C82" w:rsidRDefault="00A77C82" w:rsidP="00A77C82">
      <w:pPr>
        <w:ind w:left="851" w:hanging="284"/>
      </w:pPr>
      <w:r>
        <w:t>b)</w:t>
      </w:r>
      <w:r>
        <w:tab/>
        <w:t>shall determine the success or failure of the change of selected group action;</w:t>
      </w:r>
    </w:p>
    <w:p w14:paraId="3AE486A6" w14:textId="77777777" w:rsidR="00A77C82" w:rsidRDefault="00A77C82" w:rsidP="00A77C82">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C0E677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7FA44646"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5C28E9FB" w14:textId="77777777" w:rsidR="00A77C82" w:rsidRDefault="00A77C82" w:rsidP="00A77C82">
      <w:pPr>
        <w:ind w:left="851" w:hanging="284"/>
      </w:pPr>
      <w:r>
        <w:t>c)</w:t>
      </w:r>
      <w:r>
        <w:tab/>
        <w:t>may include a P-Preferred-Identity header field in the SIP MESSAGE request containing a public user identity as specified in 3GPP TS 24.229 [11];</w:t>
      </w:r>
    </w:p>
    <w:p w14:paraId="28A53A72" w14:textId="77777777" w:rsidR="00A77C82" w:rsidRDefault="00A77C82" w:rsidP="00A77C82">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65BFEF58" w14:textId="77777777" w:rsidR="00A77C82" w:rsidRDefault="00A77C82" w:rsidP="00A77C82">
      <w:pPr>
        <w:ind w:left="851" w:hanging="284"/>
      </w:pPr>
      <w:r>
        <w:t>e)</w:t>
      </w:r>
      <w:r>
        <w:tab/>
        <w:t>shall include an application/vnd.3gpp.mcvideo-info+xml MIME body as specified in clause F.1 with the &lt;mcvideoinfo&gt; element containing the &lt;mcvideo-Params&gt; element containing:</w:t>
      </w:r>
    </w:p>
    <w:p w14:paraId="0F4DEB33" w14:textId="77777777" w:rsidR="00A77C82" w:rsidRDefault="00A77C82" w:rsidP="00A77C82">
      <w:pPr>
        <w:ind w:left="1135" w:hanging="284"/>
      </w:pPr>
      <w:r>
        <w:t>i)</w:t>
      </w:r>
      <w:r>
        <w:tab/>
        <w:t>the &lt;mcvideo-request-uri&gt; set to the MCVideo group identity identified by the contents of the &lt;mcvideo-calling-group-id&gt; element contained in the received SIP MESSAGE request; and</w:t>
      </w:r>
    </w:p>
    <w:p w14:paraId="3B44AA0B" w14:textId="77777777" w:rsidR="00A77C82" w:rsidRDefault="00A77C82" w:rsidP="00A77C82">
      <w:pPr>
        <w:ind w:left="1135" w:hanging="284"/>
      </w:pPr>
      <w:r>
        <w:t>ii)</w:t>
      </w:r>
      <w:r>
        <w:tab/>
        <w:t>an &lt;anyExt&gt; element containing:</w:t>
      </w:r>
    </w:p>
    <w:p w14:paraId="543C2968" w14:textId="77777777" w:rsidR="00A77C82" w:rsidRDefault="00A77C82" w:rsidP="00A77C82">
      <w:pPr>
        <w:ind w:left="1418" w:hanging="284"/>
      </w:pPr>
      <w:r>
        <w:t>A)</w:t>
      </w:r>
      <w:r>
        <w:tab/>
        <w:t>the &lt;response-type&gt; element set to a value of "group-selection-change-response</w:t>
      </w:r>
      <w:r>
        <w:rPr>
          <w:lang w:eastAsia="ko-KR"/>
        </w:rPr>
        <w:t>"</w:t>
      </w:r>
      <w:r>
        <w:t>;</w:t>
      </w:r>
    </w:p>
    <w:p w14:paraId="230D6A94" w14:textId="77777777" w:rsidR="00A77C82" w:rsidRDefault="00A77C82" w:rsidP="00A77C82">
      <w:pPr>
        <w:ind w:left="1418" w:hanging="284"/>
      </w:pPr>
      <w:r>
        <w:t>B)</w:t>
      </w:r>
      <w:r>
        <w:tab/>
        <w:t>if the MCVideo client was able to successfully change the selected group as determined in step 2) b) above, a &lt;selected-group-change-outcome&gt; element set to a value of "success"; and</w:t>
      </w:r>
    </w:p>
    <w:p w14:paraId="54BE638A" w14:textId="77777777" w:rsidR="00A77C82" w:rsidRDefault="00A77C82" w:rsidP="00A77C82">
      <w:pPr>
        <w:ind w:left="1418" w:hanging="284"/>
      </w:pPr>
      <w:r>
        <w:t>C)</w:t>
      </w:r>
      <w:r>
        <w:tab/>
        <w:t>if the MCVideo client:</w:t>
      </w:r>
    </w:p>
    <w:p w14:paraId="26FD92AE" w14:textId="77777777" w:rsidR="00A77C82" w:rsidRDefault="00A77C82" w:rsidP="00A77C82">
      <w:pPr>
        <w:ind w:left="1702" w:hanging="284"/>
      </w:pPr>
      <w:r>
        <w:t>I)</w:t>
      </w:r>
      <w:r>
        <w:tab/>
        <w:t>was required to affiliate to the MCVideo group identified by the contents of the &lt;mcvideo-calling-group-id&gt; in the received SIP MESSAGE request and the affiliation failed as determined in step 1) c); or</w:t>
      </w:r>
    </w:p>
    <w:p w14:paraId="68F0E61D" w14:textId="77777777" w:rsidR="00A77C82" w:rsidRDefault="00A77C82" w:rsidP="00A77C82">
      <w:pPr>
        <w:ind w:left="1702" w:hanging="284"/>
      </w:pPr>
      <w:r>
        <w:t>II)</w:t>
      </w:r>
      <w:r>
        <w:tab/>
        <w:t>failed to change the selected group as determined in step 2) b);</w:t>
      </w:r>
    </w:p>
    <w:p w14:paraId="7CB8DC9E" w14:textId="77777777" w:rsidR="00A77C82" w:rsidRDefault="00A77C82" w:rsidP="00A77C82">
      <w:pPr>
        <w:ind w:left="1418" w:hanging="284"/>
      </w:pPr>
      <w:r>
        <w:t>then a &lt;selected-group-change-outcome&gt; element set to a value of "fail";</w:t>
      </w:r>
    </w:p>
    <w:p w14:paraId="5AF4A3CA" w14:textId="77777777" w:rsidR="00A77C82" w:rsidRDefault="00A77C82" w:rsidP="00A77C82">
      <w:pPr>
        <w:ind w:left="568" w:hanging="284"/>
      </w:pPr>
      <w:r>
        <w:t>4)</w:t>
      </w:r>
      <w:r>
        <w:tab/>
        <w:t>should indicate to the MCVideo user the success or failure of the requested change of selected group action;</w:t>
      </w:r>
    </w:p>
    <w:p w14:paraId="763C691A" w14:textId="77777777" w:rsidR="00A77C82" w:rsidRDefault="00A77C82" w:rsidP="00A77C82">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698F9CB" w14:textId="77777777" w:rsidR="00A77C82" w:rsidRDefault="00A77C82" w:rsidP="00A77C82">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5B3913A" w14:textId="77777777" w:rsidR="00A77C82" w:rsidRDefault="00A77C82" w:rsidP="00E972B2">
      <w:pPr>
        <w:pStyle w:val="H6"/>
      </w:pPr>
      <w:r>
        <w:t>6.1.4.2.3</w:t>
      </w:r>
      <w:r>
        <w:tab/>
        <w:t>Test description</w:t>
      </w:r>
    </w:p>
    <w:p w14:paraId="44D7258D" w14:textId="77777777" w:rsidR="00A77C82" w:rsidRDefault="00A77C82" w:rsidP="00E972B2">
      <w:pPr>
        <w:pStyle w:val="H6"/>
      </w:pPr>
      <w:r>
        <w:t>6.1.4.2.3.1</w:t>
      </w:r>
      <w:r>
        <w:tab/>
        <w:t>Pre-test conditions</w:t>
      </w:r>
    </w:p>
    <w:p w14:paraId="0CC87701" w14:textId="77777777" w:rsidR="00A77C82" w:rsidRDefault="00A77C82" w:rsidP="00A77C82">
      <w:r>
        <w:t>Same pre-test conditions as for MCPTT test case 6.1.4.2 (TS 36.579-2 [24]) with the following exception(s):</w:t>
      </w:r>
    </w:p>
    <w:p w14:paraId="018A209B" w14:textId="77777777" w:rsidR="00A77C82" w:rsidRDefault="00A77C82" w:rsidP="00E972B2">
      <w:pPr>
        <w:pStyle w:val="B1"/>
      </w:pPr>
      <w:r>
        <w:t>-</w:t>
      </w:r>
      <w:r>
        <w:tab/>
        <w:t>The term "MCPTT" is replaced with "MCVideo"</w:t>
      </w:r>
    </w:p>
    <w:p w14:paraId="2B11997A" w14:textId="77777777" w:rsidR="00A77C82" w:rsidRDefault="00A77C82" w:rsidP="00E972B2">
      <w:pPr>
        <w:pStyle w:val="H6"/>
      </w:pPr>
      <w:r>
        <w:t>6.1.4.2.3.2</w:t>
      </w:r>
      <w:r>
        <w:tab/>
        <w:t>Test procedure sequence</w:t>
      </w:r>
    </w:p>
    <w:p w14:paraId="5D399584" w14:textId="77777777" w:rsidR="00A77C82" w:rsidRDefault="00A77C82" w:rsidP="00A77C82">
      <w:r>
        <w:t>Same test procedure sequence as for MCPTT test case 6.1.4.2 (TS 36.579-2 [24]) with the following exception(s):</w:t>
      </w:r>
    </w:p>
    <w:p w14:paraId="0529D724" w14:textId="77777777" w:rsidR="00A77C82" w:rsidRDefault="00A77C82" w:rsidP="00E972B2">
      <w:pPr>
        <w:pStyle w:val="B1"/>
      </w:pPr>
      <w:r>
        <w:t>-</w:t>
      </w:r>
      <w:r>
        <w:tab/>
        <w:t>The term "MCPTT" is replaced with "MCVideo"</w:t>
      </w:r>
    </w:p>
    <w:p w14:paraId="312F2458" w14:textId="77777777" w:rsidR="00A77C82" w:rsidRDefault="00A77C82" w:rsidP="00E972B2">
      <w:pPr>
        <w:pStyle w:val="H6"/>
      </w:pPr>
      <w:r>
        <w:t>6.1.4.2.3.3</w:t>
      </w:r>
      <w:r>
        <w:tab/>
        <w:t>Specific message contents</w:t>
      </w:r>
    </w:p>
    <w:p w14:paraId="78921A82" w14:textId="77777777" w:rsidR="00A77C82" w:rsidRDefault="00A77C82" w:rsidP="00A77C82">
      <w:r>
        <w:t>Same specific message contents as for MCPTT test case 6.1.4.2 (TS 36.579-2 [24]) with the following exception(s):</w:t>
      </w:r>
    </w:p>
    <w:p w14:paraId="180FE590" w14:textId="77777777" w:rsidR="00A77C82" w:rsidRDefault="00A77C82" w:rsidP="00E972B2">
      <w:pPr>
        <w:pStyle w:val="B1"/>
      </w:pPr>
      <w:r>
        <w:t>-</w:t>
      </w:r>
      <w:r>
        <w:tab/>
        <w:t>The term "MCPTT" is replaced with "MCVideo"</w:t>
      </w:r>
    </w:p>
    <w:p w14:paraId="789E0E13" w14:textId="2B44E577" w:rsidR="00A77C82" w:rsidRPr="00A77C82" w:rsidRDefault="00A77C82" w:rsidP="00A77C82">
      <w:pPr>
        <w:pStyle w:val="B1"/>
      </w:pPr>
      <w:r>
        <w:t>-</w:t>
      </w:r>
      <w:r>
        <w:tab/>
        <w:t>Condition MCVIDEO is used for all messages.</w:t>
      </w:r>
    </w:p>
    <w:p w14:paraId="1D716FD6" w14:textId="32829E94" w:rsidR="00784A32" w:rsidRPr="00201E3B" w:rsidRDefault="00784A32" w:rsidP="00784A32">
      <w:pPr>
        <w:pStyle w:val="Heading2"/>
      </w:pPr>
      <w:bookmarkStart w:id="555" w:name="_Toc99871285"/>
      <w:bookmarkStart w:id="556" w:name="_Toc171440752"/>
      <w:r w:rsidRPr="00201E3B">
        <w:t>6.2</w:t>
      </w:r>
      <w:r w:rsidRPr="00201E3B">
        <w:tab/>
        <w:t>Private Calls</w:t>
      </w:r>
      <w:bookmarkEnd w:id="291"/>
      <w:bookmarkEnd w:id="292"/>
      <w:bookmarkEnd w:id="293"/>
      <w:bookmarkEnd w:id="294"/>
      <w:bookmarkEnd w:id="295"/>
      <w:bookmarkEnd w:id="555"/>
      <w:bookmarkEnd w:id="556"/>
    </w:p>
    <w:p w14:paraId="35F258CB" w14:textId="77777777" w:rsidR="005D374E" w:rsidRDefault="005D374E" w:rsidP="005D374E">
      <w:pPr>
        <w:keepNext/>
        <w:keepLines/>
        <w:spacing w:before="120"/>
        <w:ind w:left="1134" w:hanging="1134"/>
        <w:outlineLvl w:val="2"/>
        <w:rPr>
          <w:rFonts w:ascii="Arial" w:hAnsi="Arial" w:cs="Arial"/>
          <w:sz w:val="28"/>
          <w:szCs w:val="28"/>
        </w:rPr>
      </w:pPr>
      <w:bookmarkStart w:id="557" w:name="_Toc52787542"/>
      <w:bookmarkStart w:id="558" w:name="_Toc52787724"/>
      <w:bookmarkStart w:id="559" w:name="_Toc75906946"/>
      <w:bookmarkStart w:id="560" w:name="_Toc75907283"/>
      <w:bookmarkStart w:id="56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57"/>
      <w:bookmarkEnd w:id="558"/>
      <w:bookmarkEnd w:id="559"/>
      <w:bookmarkEnd w:id="560"/>
      <w:bookmarkEnd w:id="561"/>
    </w:p>
    <w:p w14:paraId="2D45344C" w14:textId="77777777" w:rsidR="005D374E" w:rsidRDefault="005D374E" w:rsidP="00E972B2">
      <w:pPr>
        <w:pStyle w:val="H6"/>
      </w:pPr>
      <w:bookmarkStart w:id="562" w:name="_Toc52787543"/>
      <w:bookmarkStart w:id="563" w:name="_Toc52787725"/>
      <w:bookmarkStart w:id="564" w:name="_Toc75906947"/>
      <w:bookmarkStart w:id="565" w:name="_Toc75907284"/>
      <w:r>
        <w:t>6.2.1.1</w:t>
      </w:r>
      <w:r>
        <w:tab/>
        <w:t>Test Purpose (TP)</w:t>
      </w:r>
      <w:bookmarkEnd w:id="562"/>
      <w:bookmarkEnd w:id="563"/>
      <w:bookmarkEnd w:id="564"/>
      <w:bookmarkEnd w:id="565"/>
    </w:p>
    <w:p w14:paraId="52F40533" w14:textId="77777777" w:rsidR="005D374E" w:rsidRDefault="005D374E" w:rsidP="00E972B2">
      <w:pPr>
        <w:pStyle w:val="H6"/>
      </w:pPr>
      <w:r>
        <w:t>(1)</w:t>
      </w:r>
    </w:p>
    <w:p w14:paraId="76785B34" w14:textId="77777777" w:rsidR="005D374E" w:rsidRDefault="005D374E" w:rsidP="00E972B2">
      <w:pPr>
        <w:pStyle w:val="PL"/>
      </w:pPr>
      <w:r>
        <w:rPr>
          <w:b/>
          <w:noProof w:val="0"/>
        </w:rPr>
        <w:t>with</w:t>
      </w:r>
      <w:r>
        <w:rPr>
          <w:noProof w:val="0"/>
        </w:rPr>
        <w:t xml:space="preserve"> { the UE (MCVideo Client) registered and authorised for MCVideo Service, including authorised to initiate/cancel Private and Private Emergency Calls with Automatic Commencement }</w:t>
      </w:r>
    </w:p>
    <w:p w14:paraId="024FC664" w14:textId="77777777" w:rsidR="005D374E" w:rsidRDefault="005D374E" w:rsidP="00E972B2">
      <w:pPr>
        <w:pStyle w:val="PL"/>
      </w:pPr>
      <w:r>
        <w:rPr>
          <w:noProof w:val="0"/>
        </w:rPr>
        <w:t>ensure that {</w:t>
      </w:r>
    </w:p>
    <w:p w14:paraId="497A9E67"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applying end-to-end communication security with Transmission Control }</w:t>
      </w:r>
    </w:p>
    <w:p w14:paraId="001BB87B"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Private Call On-demand Automatic Commencement Mode, applying end-to-end communication security, and offering a media-level section for a media-transmission control entity, </w:t>
      </w:r>
      <w:r>
        <w:rPr>
          <w:b/>
          <w:noProof w:val="0"/>
        </w:rPr>
        <w:t>and</w:t>
      </w:r>
      <w:r>
        <w:rPr>
          <w:noProof w:val="0"/>
        </w:rPr>
        <w:t>, after indication from the SS (MCVideo Server) that Transmission is granted, the UE (MCVideo Client) provides transmission granted notification to the user, sends an acknowledgement to the SS (MCVideo Server)  }</w:t>
      </w:r>
    </w:p>
    <w:p w14:paraId="4280EFBF" w14:textId="77777777" w:rsidR="005D374E" w:rsidRDefault="005D374E" w:rsidP="00E972B2">
      <w:pPr>
        <w:pStyle w:val="PL"/>
      </w:pPr>
      <w:r>
        <w:rPr>
          <w:noProof w:val="0"/>
        </w:rPr>
        <w:t xml:space="preserve">            }</w:t>
      </w:r>
    </w:p>
    <w:p w14:paraId="677A3A8B" w14:textId="77777777" w:rsidR="005D374E" w:rsidRDefault="005D374E" w:rsidP="00E972B2">
      <w:pPr>
        <w:pStyle w:val="PL"/>
      </w:pPr>
    </w:p>
    <w:p w14:paraId="5724CBA6" w14:textId="77777777" w:rsidR="005D374E" w:rsidRDefault="005D374E" w:rsidP="00E972B2">
      <w:pPr>
        <w:pStyle w:val="H6"/>
      </w:pPr>
      <w:r>
        <w:t>(2)</w:t>
      </w:r>
    </w:p>
    <w:p w14:paraId="39A58163"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1D6183E4" w14:textId="77777777" w:rsidR="005D374E" w:rsidRDefault="005D374E" w:rsidP="00E972B2">
      <w:pPr>
        <w:pStyle w:val="PL"/>
      </w:pPr>
      <w:r>
        <w:rPr>
          <w:noProof w:val="0"/>
        </w:rPr>
        <w:t>ensure that {</w:t>
      </w:r>
    </w:p>
    <w:p w14:paraId="410D7BE6"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3D56F7A1"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(Transmission Granted, Transmission Control ACK, Transmission End Request, Transmission End Response, Transmission Idle) }</w:t>
      </w:r>
    </w:p>
    <w:p w14:paraId="4C66A37E" w14:textId="77777777" w:rsidR="005D374E" w:rsidRDefault="005D374E" w:rsidP="00E972B2">
      <w:pPr>
        <w:pStyle w:val="PL"/>
      </w:pPr>
      <w:r>
        <w:rPr>
          <w:noProof w:val="0"/>
        </w:rPr>
        <w:t xml:space="preserve">            }</w:t>
      </w:r>
    </w:p>
    <w:p w14:paraId="189B07F8" w14:textId="77777777" w:rsidR="005D374E" w:rsidRDefault="005D374E" w:rsidP="00E972B2">
      <w:pPr>
        <w:pStyle w:val="PL"/>
      </w:pPr>
    </w:p>
    <w:p w14:paraId="0E8D7DDA" w14:textId="77777777" w:rsidR="005D374E" w:rsidRDefault="005D374E" w:rsidP="00E972B2">
      <w:pPr>
        <w:pStyle w:val="H6"/>
      </w:pPr>
      <w:r>
        <w:t>(3)</w:t>
      </w:r>
    </w:p>
    <w:p w14:paraId="6521D5FB"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5E1AEA74" w14:textId="77777777" w:rsidR="005D374E" w:rsidRDefault="005D374E" w:rsidP="00E972B2">
      <w:pPr>
        <w:pStyle w:val="PL"/>
      </w:pPr>
      <w:r>
        <w:rPr>
          <w:noProof w:val="0"/>
        </w:rPr>
        <w:t>ensure that {</w:t>
      </w:r>
    </w:p>
    <w:p w14:paraId="49A15009" w14:textId="77777777" w:rsidR="005D374E" w:rsidRDefault="005D374E" w:rsidP="00E972B2">
      <w:pPr>
        <w:pStyle w:val="PL"/>
      </w:pPr>
      <w:r>
        <w:rPr>
          <w:noProof w:val="0"/>
        </w:rPr>
        <w:t xml:space="preserve">  </w:t>
      </w:r>
      <w:r>
        <w:rPr>
          <w:b/>
          <w:noProof w:val="0"/>
        </w:rPr>
        <w:t>when</w:t>
      </w:r>
      <w:r>
        <w:rPr>
          <w:noProof w:val="0"/>
        </w:rPr>
        <w:t xml:space="preserve"> { the MCVideo User requests to upgrade the ongoing MCVideo Private Call to a MCVideo Emergency Private Call with Transmission Control }</w:t>
      </w:r>
    </w:p>
    <w:p w14:paraId="4C8858B0"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message requesting Private Emergency Call On-demand Automatic Commencement Mode offering a media-level section for a media-transmission control entity </w:t>
      </w:r>
      <w:r>
        <w:rPr>
          <w:b/>
          <w:noProof w:val="0"/>
        </w:rPr>
        <w:t>and</w:t>
      </w:r>
      <w:r>
        <w:rPr>
          <w:noProof w:val="0"/>
        </w:rPr>
        <w:t>, upon receipt of a SIP 200 (OK) response, considers the call as being upgraded to an Emergency Private Call }</w:t>
      </w:r>
    </w:p>
    <w:p w14:paraId="25BF359A" w14:textId="77777777" w:rsidR="005D374E" w:rsidRDefault="005D374E" w:rsidP="00E972B2">
      <w:pPr>
        <w:pStyle w:val="PL"/>
      </w:pPr>
      <w:r>
        <w:rPr>
          <w:noProof w:val="0"/>
        </w:rPr>
        <w:t xml:space="preserve">            }</w:t>
      </w:r>
    </w:p>
    <w:p w14:paraId="33780A5F" w14:textId="77777777" w:rsidR="005D374E" w:rsidRDefault="005D374E" w:rsidP="00E972B2">
      <w:pPr>
        <w:pStyle w:val="PL"/>
      </w:pPr>
    </w:p>
    <w:p w14:paraId="1F32A58C" w14:textId="77777777" w:rsidR="005D374E" w:rsidRDefault="005D374E" w:rsidP="00E972B2">
      <w:pPr>
        <w:pStyle w:val="H6"/>
      </w:pPr>
      <w:r>
        <w:t>(4)</w:t>
      </w:r>
    </w:p>
    <w:p w14:paraId="7505A6D3"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74DDEAFB" w14:textId="77777777" w:rsidR="005D374E" w:rsidRDefault="005D374E" w:rsidP="00E972B2">
      <w:pPr>
        <w:pStyle w:val="PL"/>
      </w:pPr>
      <w:r>
        <w:rPr>
          <w:noProof w:val="0"/>
        </w:rPr>
        <w:t>ensure that {</w:t>
      </w:r>
    </w:p>
    <w:p w14:paraId="008C829E"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297B9C60"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62AD277" w14:textId="77777777" w:rsidR="005D374E" w:rsidRDefault="005D374E" w:rsidP="00E972B2">
      <w:pPr>
        <w:pStyle w:val="PL"/>
      </w:pPr>
      <w:r>
        <w:rPr>
          <w:noProof w:val="0"/>
        </w:rPr>
        <w:t xml:space="preserve">            }</w:t>
      </w:r>
    </w:p>
    <w:p w14:paraId="33D8D811" w14:textId="77777777" w:rsidR="005D374E" w:rsidRDefault="005D374E" w:rsidP="00E972B2">
      <w:pPr>
        <w:pStyle w:val="PL"/>
      </w:pPr>
    </w:p>
    <w:p w14:paraId="20E5C22E" w14:textId="77777777" w:rsidR="005D374E" w:rsidRDefault="005D374E" w:rsidP="00E972B2">
      <w:pPr>
        <w:pStyle w:val="H6"/>
      </w:pPr>
      <w:r>
        <w:t>(5)</w:t>
      </w:r>
    </w:p>
    <w:p w14:paraId="2957312C"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110627A3" w14:textId="77777777" w:rsidR="005D374E" w:rsidRDefault="005D374E" w:rsidP="00E972B2">
      <w:pPr>
        <w:pStyle w:val="PL"/>
      </w:pPr>
      <w:r>
        <w:rPr>
          <w:noProof w:val="0"/>
        </w:rPr>
        <w:t>ensure that {</w:t>
      </w:r>
    </w:p>
    <w:p w14:paraId="342B4E5A" w14:textId="77777777" w:rsidR="005D374E" w:rsidRDefault="005D374E" w:rsidP="00E972B2">
      <w:pPr>
        <w:pStyle w:val="PL"/>
      </w:pPr>
      <w:r>
        <w:rPr>
          <w:noProof w:val="0"/>
        </w:rPr>
        <w:t xml:space="preserve">  </w:t>
      </w:r>
      <w:r>
        <w:rPr>
          <w:b/>
          <w:noProof w:val="0"/>
        </w:rPr>
        <w:t>when</w:t>
      </w:r>
      <w:r>
        <w:rPr>
          <w:noProof w:val="0"/>
        </w:rPr>
        <w:t xml:space="preserve"> { the MCVideo User requests to downgrade the ongoing MCVideo Emergency Private Call }</w:t>
      </w:r>
    </w:p>
    <w:p w14:paraId="7C69A261"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request  }</w:t>
      </w:r>
    </w:p>
    <w:p w14:paraId="7B8756F6" w14:textId="77777777" w:rsidR="005D374E" w:rsidRDefault="005D374E" w:rsidP="00E972B2">
      <w:pPr>
        <w:pStyle w:val="PL"/>
      </w:pPr>
      <w:r>
        <w:rPr>
          <w:noProof w:val="0"/>
        </w:rPr>
        <w:t xml:space="preserve">     </w:t>
      </w:r>
      <w:r>
        <w:rPr>
          <w:b/>
          <w:noProof w:val="0"/>
        </w:rPr>
        <w:t>and</w:t>
      </w:r>
      <w:r>
        <w:rPr>
          <w:noProof w:val="0"/>
        </w:rPr>
        <w:t>, upon receipt of a SIP 200 (OK) response, considers the emergency condition ended and the call being reverted back to MCVideo Private Call }</w:t>
      </w:r>
    </w:p>
    <w:p w14:paraId="12201D5F" w14:textId="77777777" w:rsidR="005D374E" w:rsidRDefault="005D374E" w:rsidP="00E972B2">
      <w:pPr>
        <w:pStyle w:val="PL"/>
      </w:pPr>
      <w:r>
        <w:rPr>
          <w:noProof w:val="0"/>
        </w:rPr>
        <w:t xml:space="preserve">            }</w:t>
      </w:r>
    </w:p>
    <w:p w14:paraId="75137EAE" w14:textId="77777777" w:rsidR="005D374E" w:rsidRDefault="005D374E" w:rsidP="00E972B2">
      <w:pPr>
        <w:pStyle w:val="PL"/>
      </w:pPr>
    </w:p>
    <w:p w14:paraId="07EFC9C2" w14:textId="77777777" w:rsidR="005D374E" w:rsidRDefault="005D374E" w:rsidP="00E972B2">
      <w:pPr>
        <w:pStyle w:val="H6"/>
      </w:pPr>
      <w:r>
        <w:t>(6)</w:t>
      </w:r>
    </w:p>
    <w:p w14:paraId="151BC45D" w14:textId="77777777" w:rsidR="005D374E" w:rsidRDefault="005D374E" w:rsidP="00E972B2">
      <w:pPr>
        <w:pStyle w:val="PL"/>
      </w:pPr>
      <w:r>
        <w:rPr>
          <w:b/>
          <w:noProof w:val="0"/>
        </w:rPr>
        <w:t>with</w:t>
      </w:r>
      <w:r>
        <w:rPr>
          <w:noProof w:val="0"/>
        </w:rPr>
        <w:t xml:space="preserve"> { UE (MCVideo Client) having an ongoing MCVideo Private Call, On-demand Automatic Commencement Mode with Transmission Control }</w:t>
      </w:r>
    </w:p>
    <w:p w14:paraId="6548CFB1" w14:textId="77777777" w:rsidR="005D374E" w:rsidRDefault="005D374E" w:rsidP="00E972B2">
      <w:pPr>
        <w:pStyle w:val="PL"/>
      </w:pPr>
      <w:r>
        <w:rPr>
          <w:noProof w:val="0"/>
        </w:rPr>
        <w:t>ensure that {</w:t>
      </w:r>
    </w:p>
    <w:p w14:paraId="3554A413"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0B274087"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7BE3236D" w14:textId="77777777" w:rsidR="005D374E" w:rsidRDefault="005D374E" w:rsidP="00E972B2">
      <w:pPr>
        <w:pStyle w:val="PL"/>
      </w:pPr>
      <w:r>
        <w:rPr>
          <w:noProof w:val="0"/>
        </w:rPr>
        <w:t xml:space="preserve">            }</w:t>
      </w:r>
    </w:p>
    <w:p w14:paraId="53D30921" w14:textId="77777777" w:rsidR="005D374E" w:rsidRDefault="005D374E" w:rsidP="00E972B2">
      <w:pPr>
        <w:pStyle w:val="PL"/>
      </w:pPr>
    </w:p>
    <w:p w14:paraId="62120CA1" w14:textId="77777777" w:rsidR="005D374E" w:rsidRDefault="005D374E" w:rsidP="00E972B2">
      <w:pPr>
        <w:pStyle w:val="H6"/>
      </w:pPr>
      <w:r>
        <w:t>6.2.1.2</w:t>
      </w:r>
      <w:r>
        <w:tab/>
        <w:t>Conformance requirements</w:t>
      </w:r>
    </w:p>
    <w:p w14:paraId="697B6DED" w14:textId="77777777" w:rsidR="005D374E" w:rsidRDefault="005D374E" w:rsidP="005D374E">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F351D73" w14:textId="77777777" w:rsidR="005D374E" w:rsidRDefault="005D374E" w:rsidP="005D374E">
      <w:r>
        <w:t>[TS 24.281, clause 10.2.2.2.1]</w:t>
      </w:r>
    </w:p>
    <w:p w14:paraId="73B7A462"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72A3B1C" w14:textId="77777777" w:rsidR="005D374E" w:rsidRDefault="005D374E" w:rsidP="005D374E">
      <w:r>
        <w:t>The MCVideo client:</w:t>
      </w:r>
    </w:p>
    <w:p w14:paraId="5A2A9695"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2EDFC42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597590FE"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E48454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059688F1"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B103859"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384EB46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E6AC56E" w14:textId="77777777" w:rsidR="005D374E" w:rsidRDefault="005D374E" w:rsidP="005D374E">
      <w:pPr>
        <w:ind w:left="568" w:hanging="284"/>
      </w:pPr>
      <w:r>
        <w:t>8)</w:t>
      </w:r>
      <w:r>
        <w:tab/>
        <w:t>if an end-to-end security context needs to be established and if the MCVideo user is initiating a private call then:</w:t>
      </w:r>
    </w:p>
    <w:p w14:paraId="2124DEC9"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E8385FC" w14:textId="77777777" w:rsidR="005D374E" w:rsidRDefault="005D374E" w:rsidP="005D374E">
      <w:pPr>
        <w:ind w:left="851" w:hanging="284"/>
      </w:pPr>
      <w:r>
        <w:t>b)</w:t>
      </w:r>
      <w:r>
        <w:tab/>
        <w:t>shall use the keying material to generate a PCK as described in 3GPP TS 33.180 [8];</w:t>
      </w:r>
    </w:p>
    <w:p w14:paraId="36B7DA88"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6475FE8"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B373294" w14:textId="77777777" w:rsidR="005D374E" w:rsidRDefault="005D374E" w:rsidP="005D374E">
      <w:pPr>
        <w:ind w:left="851" w:hanging="284"/>
      </w:pPr>
      <w:r>
        <w:t>e)</w:t>
      </w:r>
      <w:r>
        <w:tab/>
        <w:t>shall generate a MIKEY-SAKKE I_MESSAGE using the encapsulated PCK and PCK-ID as specified in 3GPP TS 33.180 [8]; and</w:t>
      </w:r>
    </w:p>
    <w:p w14:paraId="4F9C35CD"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6C8D1BD"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1231873"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A6DD6FB" w14:textId="77777777" w:rsidR="005D374E" w:rsidRDefault="005D374E" w:rsidP="005D374E">
      <w:pPr>
        <w:ind w:left="568" w:hanging="284"/>
      </w:pPr>
      <w:r>
        <w:t>10)</w:t>
      </w:r>
      <w:r>
        <w:tab/>
        <w:t>if implicit transmission control is required, shall comply with the conditions specified in subclause 6.4;</w:t>
      </w:r>
    </w:p>
    <w:p w14:paraId="72DD47E7" w14:textId="77777777" w:rsidR="005D374E" w:rsidRDefault="005D374E" w:rsidP="005D374E">
      <w:pPr>
        <w:ind w:left="568" w:hanging="284"/>
      </w:pPr>
      <w:r>
        <w:t>11)</w:t>
      </w:r>
      <w:r>
        <w:tab/>
        <w:t>if the MCVideo user is initiating a private call then:</w:t>
      </w:r>
    </w:p>
    <w:p w14:paraId="2E1C5843"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072D92F" w14:textId="77777777" w:rsidR="005D374E" w:rsidRDefault="005D374E" w:rsidP="005D374E">
      <w:pPr>
        <w:ind w:left="851" w:hanging="284"/>
      </w:pPr>
      <w:r>
        <w:t>b)</w:t>
      </w:r>
      <w:r>
        <w:tab/>
        <w:t>if force of automatic commencement mode at the invited MCVideo client is not requested by the MCVideo user and:</w:t>
      </w:r>
    </w:p>
    <w:p w14:paraId="2102A78F"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7DE2D75C"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026CF064"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4EEB7F"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6AD1F55" w14:textId="77777777" w:rsidR="005D374E" w:rsidRDefault="005D374E" w:rsidP="005D374E">
      <w:pPr>
        <w:ind w:left="568" w:hanging="284"/>
      </w:pPr>
      <w:r>
        <w:t>13)</w:t>
      </w:r>
      <w:r>
        <w:tab/>
        <w:t>shall send SIP INVITE request towards the MCVideo server according to 3GPP TS 24.229 [11].</w:t>
      </w:r>
    </w:p>
    <w:p w14:paraId="6A97F98F" w14:textId="77777777" w:rsidR="005D374E" w:rsidRDefault="005D374E" w:rsidP="005D374E">
      <w:r>
        <w:t>Upon receiving a SIP 183(Session Progress) response to the SIP INVITE request the MCVideo client:</w:t>
      </w:r>
    </w:p>
    <w:p w14:paraId="634DE28D" w14:textId="77777777" w:rsidR="005D374E" w:rsidRDefault="005D374E" w:rsidP="005D374E">
      <w:pPr>
        <w:ind w:left="568" w:hanging="284"/>
      </w:pPr>
      <w:r>
        <w:t>1)</w:t>
      </w:r>
      <w:r>
        <w:tab/>
        <w:t>may indicate the progress of the session establishment to the inviting MCVideo user.</w:t>
      </w:r>
    </w:p>
    <w:p w14:paraId="3DF921E0" w14:textId="77777777" w:rsidR="005D374E" w:rsidRDefault="005D374E" w:rsidP="005D374E">
      <w:r>
        <w:t>Upon receiving a SIP 200 (OK) response to the SIP INVITE request the MCVideo client:</w:t>
      </w:r>
    </w:p>
    <w:p w14:paraId="1995625F" w14:textId="77777777" w:rsidR="005D374E" w:rsidRDefault="005D374E" w:rsidP="005D374E">
      <w:pPr>
        <w:ind w:left="568" w:hanging="284"/>
      </w:pPr>
      <w:r>
        <w:t>1)</w:t>
      </w:r>
      <w:r>
        <w:tab/>
        <w:t xml:space="preserve">shall interact with the media plane as specified in 3GPP TS 24.581 [5]; </w:t>
      </w:r>
    </w:p>
    <w:p w14:paraId="12EBA1BE"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74A8B795" w14:textId="77777777" w:rsidR="005D374E" w:rsidRDefault="005D374E" w:rsidP="005D374E">
      <w:pPr>
        <w:ind w:left="568" w:hanging="284"/>
        <w:rPr>
          <w:rFonts w:eastAsia="Malgun Gothic"/>
        </w:rPr>
      </w:pPr>
      <w:r>
        <w:t>3)</w:t>
      </w:r>
      <w:r>
        <w:tab/>
        <w:t>shall notify the user that the call has been successfully established.</w:t>
      </w:r>
    </w:p>
    <w:p w14:paraId="0797CCDD" w14:textId="77777777" w:rsidR="005D374E" w:rsidRDefault="005D374E" w:rsidP="005D374E">
      <w:r>
        <w:t>On receiving a SIP 4xx response, a SIP 5xx response or a SIP 6xx response to the SIP INVITE request:</w:t>
      </w:r>
    </w:p>
    <w:p w14:paraId="659AE5F7" w14:textId="77777777" w:rsidR="005D374E" w:rsidRDefault="005D374E" w:rsidP="005D374E">
      <w:pPr>
        <w:ind w:left="568" w:hanging="284"/>
      </w:pPr>
      <w:r>
        <w:t>1)</w:t>
      </w:r>
      <w:r>
        <w:tab/>
        <w:t>if the MCVideo emergency private call state is set to "MVEPC 2: emergency-pc-requested"; or</w:t>
      </w:r>
    </w:p>
    <w:p w14:paraId="027530F7" w14:textId="77777777" w:rsidR="005D374E" w:rsidRDefault="005D374E" w:rsidP="005D374E">
      <w:pPr>
        <w:ind w:left="568" w:hanging="284"/>
      </w:pPr>
      <w:r>
        <w:t>2)</w:t>
      </w:r>
      <w:r>
        <w:tab/>
        <w:t>if the MCVideo emergency private call state is set to "MVEPC 3: emergency-pc-granted";</w:t>
      </w:r>
    </w:p>
    <w:p w14:paraId="64E42D59" w14:textId="77777777" w:rsidR="005D374E" w:rsidRDefault="005D374E" w:rsidP="005D374E">
      <w:pPr>
        <w:ind w:left="568" w:hanging="284"/>
      </w:pPr>
      <w:r>
        <w:t>the MCVideo client shall perform the actions specified in subclause 6.2.8.3.5.</w:t>
      </w:r>
    </w:p>
    <w:p w14:paraId="20ACA35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A027887" w14:textId="77777777" w:rsidR="005D374E" w:rsidRDefault="005D374E" w:rsidP="005D374E">
      <w:r>
        <w:t>[TS 24.281, clause 10.2.2.2.4]</w:t>
      </w:r>
    </w:p>
    <w:p w14:paraId="6BD6908F" w14:textId="77777777" w:rsidR="005D374E" w:rsidRDefault="005D374E" w:rsidP="005D374E">
      <w:r>
        <w:t>This subclause covers on-demand session.</w:t>
      </w:r>
    </w:p>
    <w:p w14:paraId="21749CA9" w14:textId="77777777" w:rsidR="005D374E" w:rsidRDefault="005D374E" w:rsidP="005D374E">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11AAC9A7" w14:textId="77777777" w:rsidR="005D374E" w:rsidRDefault="005D374E" w:rsidP="005D374E">
      <w:r>
        <w:t>The MCVideo client:</w:t>
      </w:r>
    </w:p>
    <w:p w14:paraId="6006BF5E" w14:textId="77777777" w:rsidR="005D374E" w:rsidRDefault="005D374E" w:rsidP="005D374E">
      <w:pPr>
        <w:ind w:left="568" w:hanging="284"/>
      </w:pPr>
      <w:r>
        <w:t>1)</w:t>
      </w:r>
      <w:r>
        <w:tab/>
        <w:t>if the MCVideo user is not authorised to cancel the in-progress emergency condition on an MCVideo emergency private call as determined by the procedures of subclause 6.2.8.3.1.2, the MCVideo client:</w:t>
      </w:r>
    </w:p>
    <w:p w14:paraId="7DE85FB9" w14:textId="77777777" w:rsidR="005D374E" w:rsidRDefault="005D374E" w:rsidP="005D374E">
      <w:pPr>
        <w:ind w:left="851" w:hanging="284"/>
      </w:pPr>
      <w:r>
        <w:t>a)</w:t>
      </w:r>
      <w:r>
        <w:tab/>
        <w:t>should indicate to the MCVideo user that they are not authorised to cancel the in-progress emergency condition on an MCVideo emergency private call; and</w:t>
      </w:r>
    </w:p>
    <w:p w14:paraId="56AD2F98" w14:textId="77777777" w:rsidR="005D374E" w:rsidRDefault="005D374E" w:rsidP="005D374E">
      <w:pPr>
        <w:ind w:left="851" w:hanging="284"/>
      </w:pPr>
      <w:r>
        <w:t>b)</w:t>
      </w:r>
      <w:r>
        <w:tab/>
        <w:t>shall skip the remaining steps of the current subclause;</w:t>
      </w:r>
    </w:p>
    <w:p w14:paraId="4D07CFEE" w14:textId="77777777" w:rsidR="005D374E" w:rsidRDefault="005D374E" w:rsidP="005D374E">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3FC0C503" w14:textId="77777777" w:rsidR="005D374E" w:rsidRDefault="005D374E" w:rsidP="005D374E">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6152DEFA" w14:textId="77777777" w:rsidR="005D374E" w:rsidRDefault="005D374E" w:rsidP="005D374E">
      <w:pPr>
        <w:ind w:left="568" w:hanging="284"/>
      </w:pPr>
      <w:r>
        <w:t>4)</w:t>
      </w:r>
      <w:r>
        <w:tab/>
        <w:t>shall include a Resource-Priority header field and comply with the procedures in subclause 6.2.8.3.3;</w:t>
      </w:r>
    </w:p>
    <w:p w14:paraId="43410353" w14:textId="77777777" w:rsidR="005D374E" w:rsidRDefault="005D374E" w:rsidP="005D374E">
      <w:pPr>
        <w:ind w:left="568" w:hanging="284"/>
      </w:pPr>
      <w:r>
        <w:t>5)</w:t>
      </w:r>
      <w:r>
        <w:tab/>
        <w:t>shall include in the SIP re-INVITE request an SDP offer the media parameters as currently established;</w:t>
      </w:r>
    </w:p>
    <w:p w14:paraId="30294D36" w14:textId="77777777" w:rsidR="005D374E" w:rsidRDefault="005D374E" w:rsidP="005D374E">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3B83E417" w14:textId="77777777" w:rsidR="005D374E" w:rsidRDefault="005D374E" w:rsidP="005D374E">
      <w:pPr>
        <w:ind w:left="568" w:hanging="284"/>
      </w:pPr>
      <w:r>
        <w:t>6)</w:t>
      </w:r>
      <w:r>
        <w:tab/>
        <w:t>if an implicit transmission request is required, shall indicate this as specified in subclause 6.4; and</w:t>
      </w:r>
    </w:p>
    <w:p w14:paraId="4DD2072B" w14:textId="77777777" w:rsidR="005D374E" w:rsidRDefault="005D374E" w:rsidP="005D374E">
      <w:pPr>
        <w:ind w:left="568" w:hanging="284"/>
      </w:pPr>
      <w:r>
        <w:t>7)</w:t>
      </w:r>
      <w:r>
        <w:tab/>
        <w:t>shall send the SIP re-INVITE request according to 3GPP TS 24.229 [4].</w:t>
      </w:r>
    </w:p>
    <w:p w14:paraId="0D69DB09" w14:textId="77777777" w:rsidR="005D374E" w:rsidRDefault="005D374E" w:rsidP="005D374E">
      <w:r>
        <w:t>On receiving a SIP 2xx response to the SIP re-INVITE request, the MCVideo client:</w:t>
      </w:r>
    </w:p>
    <w:p w14:paraId="310496A7" w14:textId="77777777" w:rsidR="005D374E" w:rsidRDefault="005D374E" w:rsidP="005D374E">
      <w:pPr>
        <w:ind w:left="568" w:hanging="284"/>
      </w:pPr>
      <w:r>
        <w:t>1)</w:t>
      </w:r>
      <w:r>
        <w:tab/>
        <w:t>shall interact with the user plane as specified in 3GPP TS 24.380 [5];</w:t>
      </w:r>
    </w:p>
    <w:p w14:paraId="181448DB" w14:textId="77777777" w:rsidR="005D374E" w:rsidRDefault="005D374E" w:rsidP="005D374E">
      <w:pPr>
        <w:ind w:left="568" w:hanging="284"/>
      </w:pPr>
      <w:r>
        <w:t>2)</w:t>
      </w:r>
      <w:r>
        <w:tab/>
        <w:t>shall set the MCVideo emergency private priority state of the MCVideo private call to "MVEPP 1: no-emergency";</w:t>
      </w:r>
    </w:p>
    <w:p w14:paraId="5D3BB846" w14:textId="77777777" w:rsidR="005D374E" w:rsidRDefault="005D374E" w:rsidP="005D374E">
      <w:pPr>
        <w:ind w:left="568" w:hanging="284"/>
      </w:pPr>
      <w:r>
        <w:t>3)</w:t>
      </w:r>
      <w:r>
        <w:tab/>
        <w:t>shall set the MCVideo emergency private call state of the call to "MVEPC 1: emergency-pc-capable"; and</w:t>
      </w:r>
    </w:p>
    <w:p w14:paraId="5719308B" w14:textId="77777777" w:rsidR="005D374E" w:rsidRDefault="005D374E" w:rsidP="005D374E">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7C681989" w14:textId="77777777" w:rsidR="005D374E" w:rsidRDefault="005D374E" w:rsidP="005D374E">
      <w:r>
        <w:t>On receiving a SIP 4xx response, SIP 5xx response or SIP 6xx response to the SIP re-INVITE request:</w:t>
      </w:r>
    </w:p>
    <w:p w14:paraId="40A8A331" w14:textId="77777777" w:rsidR="005D374E" w:rsidRDefault="005D374E" w:rsidP="005D374E">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2089638C" w14:textId="77777777" w:rsidR="005D374E" w:rsidRDefault="005D374E" w:rsidP="005D374E">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1BCB60B" w14:textId="77777777" w:rsidR="005D374E" w:rsidRDefault="005D374E" w:rsidP="005D374E">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4FA0A913" w14:textId="77777777" w:rsidR="005D374E" w:rsidRDefault="005D374E" w:rsidP="005D374E">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6183190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7D63837E" w14:textId="77777777" w:rsidR="005D374E" w:rsidRDefault="005D374E" w:rsidP="005D374E">
      <w:r>
        <w:t>[TS 24.281, clause 10.2.2.2.5]</w:t>
      </w:r>
    </w:p>
    <w:p w14:paraId="6DB87F31" w14:textId="77777777" w:rsidR="005D374E" w:rsidRDefault="005D374E" w:rsidP="005D374E">
      <w:r>
        <w:t>This subclause covers both on-demand session and pre-established sessions.</w:t>
      </w:r>
    </w:p>
    <w:p w14:paraId="59F475E8" w14:textId="77777777" w:rsidR="005D374E" w:rsidRDefault="005D374E" w:rsidP="005D374E">
      <w:r>
        <w:t>Upon receiving a request from an MCVideo user to upgrade the ongoing MCVideo private call to an MCVideo emergency private call, the MCVideo client shall generate a SIP re-INVITE request as specified in 3GPP TS 24.229 [4], with the clarifications given below.</w:t>
      </w:r>
    </w:p>
    <w:p w14:paraId="125C2FE8" w14:textId="77777777" w:rsidR="005D374E" w:rsidRDefault="005D374E" w:rsidP="005D374E">
      <w:pPr>
        <w:ind w:left="568" w:hanging="284"/>
      </w:pPr>
      <w:r>
        <w:t>1)</w:t>
      </w:r>
      <w:r>
        <w:tab/>
        <w:t>shall include an application/vnd.3gpp.mcvideo-info+xml MIME body populated as specified in subclause 6.2.8.3.2;</w:t>
      </w:r>
    </w:p>
    <w:p w14:paraId="75A69CF6" w14:textId="77777777" w:rsidR="005D374E" w:rsidRDefault="005D374E" w:rsidP="005D374E">
      <w:pPr>
        <w:ind w:left="568" w:hanging="284"/>
      </w:pPr>
      <w:r>
        <w:t>2)</w:t>
      </w:r>
      <w:r>
        <w:tab/>
        <w:t>shall include a Resource-Priority header field and comply with the procedures in subclause 6.2.8.3.3.</w:t>
      </w:r>
    </w:p>
    <w:p w14:paraId="13E086BA" w14:textId="77777777" w:rsidR="005D374E" w:rsidRDefault="005D374E" w:rsidP="005D374E">
      <w:pPr>
        <w:ind w:left="568" w:hanging="284"/>
      </w:pPr>
      <w:r>
        <w:t>3)</w:t>
      </w:r>
      <w:r>
        <w:tab/>
        <w:t>shall include an SDP offer with the media parameters as currently established according to 3GPP TS 24.229 [4];</w:t>
      </w:r>
    </w:p>
    <w:p w14:paraId="279D3CB4" w14:textId="77777777" w:rsidR="005D374E" w:rsidRDefault="005D374E" w:rsidP="005D374E">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62E8288" w14:textId="77777777" w:rsidR="005D374E" w:rsidRDefault="005D374E" w:rsidP="005D374E">
      <w:pPr>
        <w:ind w:left="568" w:hanging="284"/>
      </w:pPr>
      <w:r>
        <w:t>4)</w:t>
      </w:r>
      <w:r>
        <w:tab/>
        <w:t>if an implicit transmission request is required, shall indicate this as specified in subclause 6.4; and</w:t>
      </w:r>
    </w:p>
    <w:p w14:paraId="51527DA3" w14:textId="77777777" w:rsidR="005D374E" w:rsidRDefault="005D374E" w:rsidP="005D374E">
      <w:pPr>
        <w:ind w:left="568" w:hanging="284"/>
      </w:pPr>
      <w:r>
        <w:t>5)</w:t>
      </w:r>
      <w:r>
        <w:tab/>
        <w:t>shall send the SIP re-INVITE request according to 3GPP TS 24.229 [4].</w:t>
      </w:r>
    </w:p>
    <w:p w14:paraId="64AAB512" w14:textId="77777777" w:rsidR="005D374E" w:rsidRDefault="005D374E" w:rsidP="005D374E">
      <w:r>
        <w:t>On receiving a SIP 2xx response to the SIP re-INVITE request the MCVideo client:</w:t>
      </w:r>
    </w:p>
    <w:p w14:paraId="03F17219" w14:textId="77777777" w:rsidR="005D374E" w:rsidRDefault="005D374E" w:rsidP="005D374E">
      <w:pPr>
        <w:ind w:left="568" w:hanging="284"/>
      </w:pPr>
      <w:r>
        <w:t>1)</w:t>
      </w:r>
      <w:r>
        <w:tab/>
        <w:t>shall interact with the user plane as specified in 3GPP TS 24.380 [5]; and</w:t>
      </w:r>
    </w:p>
    <w:p w14:paraId="60B2D48A" w14:textId="77777777" w:rsidR="005D374E" w:rsidRDefault="005D374E" w:rsidP="005D374E">
      <w:pPr>
        <w:ind w:left="568" w:hanging="284"/>
      </w:pPr>
      <w:r>
        <w:t>2)</w:t>
      </w:r>
      <w:r>
        <w:tab/>
        <w:t>shall perform the actions specified in subclause 6.2.8.3.4.</w:t>
      </w:r>
    </w:p>
    <w:p w14:paraId="47909975" w14:textId="77777777" w:rsidR="005D374E" w:rsidRDefault="005D374E" w:rsidP="005D374E">
      <w:r>
        <w:t>On receiving a SIP 4xx response, SIP 5xx response or SIP 6xx response to the SIP re-INVITE request, the MCVideo client shall perform the actions specified in subclause 6.2.8.3.5.</w:t>
      </w:r>
    </w:p>
    <w:p w14:paraId="115C09DA"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12F2BCB3" w14:textId="77777777" w:rsidR="005D374E" w:rsidRDefault="005D374E" w:rsidP="005D374E">
      <w:bookmarkStart w:id="566" w:name="_Toc52787544"/>
      <w:bookmarkStart w:id="567" w:name="_Toc52787726"/>
      <w:bookmarkStart w:id="568" w:name="_Toc75906948"/>
      <w:bookmarkStart w:id="569" w:name="_Toc75907285"/>
      <w:r>
        <w:t>[TS 24.581, clause 6.3.5.5.3]</w:t>
      </w:r>
    </w:p>
    <w:p w14:paraId="053DE3F7" w14:textId="77777777" w:rsidR="005D374E" w:rsidRDefault="005D374E" w:rsidP="005D374E">
      <w:r>
        <w:t>Upon receiving a Transmission End Request message from the associated transmission participant, the transmission control interface towards the MCVideo client in the transmission control server:</w:t>
      </w:r>
    </w:p>
    <w:p w14:paraId="325F3267" w14:textId="77777777" w:rsidR="005D374E" w:rsidRDefault="005D374E" w:rsidP="005D374E">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091D71B0" w14:textId="77777777" w:rsidR="005D374E" w:rsidRDefault="005D374E" w:rsidP="005D374E">
      <w:pPr>
        <w:ind w:left="851" w:hanging="284"/>
      </w:pPr>
      <w:r>
        <w:t>a.</w:t>
      </w:r>
      <w:r>
        <w:tab/>
        <w:t>shall include the Message Type field set to '4' (Transmission End Request); and</w:t>
      </w:r>
    </w:p>
    <w:p w14:paraId="499F1F5D" w14:textId="77777777" w:rsidR="005D374E" w:rsidRDefault="005D374E" w:rsidP="005D374E">
      <w:pPr>
        <w:ind w:left="851" w:hanging="284"/>
      </w:pPr>
      <w:r>
        <w:t>b.</w:t>
      </w:r>
      <w:r>
        <w:tab/>
        <w:t>shall include the Source field set to '2' (the controlling MCVideo function is the source);</w:t>
      </w:r>
    </w:p>
    <w:p w14:paraId="788315FD" w14:textId="77777777" w:rsidR="005D374E" w:rsidRDefault="005D374E" w:rsidP="005D374E">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7EF77A1" w14:textId="77777777" w:rsidR="005D374E" w:rsidRDefault="005D374E" w:rsidP="005D374E">
      <w:pPr>
        <w:ind w:left="568" w:hanging="284"/>
      </w:pPr>
      <w:r>
        <w:t>3.</w:t>
      </w:r>
      <w:r>
        <w:tab/>
        <w:t>shall remain in the 'U: permitted' state.</w:t>
      </w:r>
    </w:p>
    <w:p w14:paraId="18CD4AE9" w14:textId="77777777" w:rsidR="005D374E" w:rsidRDefault="005D374E" w:rsidP="005D374E">
      <w:r>
        <w:t>[TS 24.581, clause 6.3.5.5.3a]</w:t>
      </w:r>
    </w:p>
    <w:p w14:paraId="16BF83F2" w14:textId="77777777" w:rsidR="005D374E" w:rsidRDefault="005D374E" w:rsidP="005D374E">
      <w:r>
        <w:t>Upon receiving a Transmission End Response message from the transmission control server, the transmission control interface towards the MCVideo client in the transmission control server:</w:t>
      </w:r>
    </w:p>
    <w:p w14:paraId="4C359056" w14:textId="77777777" w:rsidR="005D374E" w:rsidRDefault="005D374E" w:rsidP="005D374E">
      <w:pPr>
        <w:ind w:left="568" w:hanging="284"/>
      </w:pPr>
      <w:r>
        <w:t>1.</w:t>
      </w:r>
      <w:r>
        <w:tab/>
        <w:t>shall forward the Transmission End Response message to the associated transmission participant; and</w:t>
      </w:r>
    </w:p>
    <w:p w14:paraId="3DEF20A3" w14:textId="77777777" w:rsidR="005D374E" w:rsidRDefault="005D374E" w:rsidP="005D374E">
      <w:pPr>
        <w:ind w:left="568" w:hanging="284"/>
      </w:pPr>
      <w:r>
        <w:t>2.</w:t>
      </w:r>
      <w:r>
        <w:tab/>
        <w:t>shall enter the state 'U: not permitted and Transmit Idle'.</w:t>
      </w:r>
    </w:p>
    <w:p w14:paraId="19C3EE8D" w14:textId="77777777" w:rsidR="005D374E" w:rsidRDefault="005D374E" w:rsidP="00E972B2">
      <w:pPr>
        <w:pStyle w:val="H6"/>
      </w:pPr>
      <w:r>
        <w:t>6.2.1.3</w:t>
      </w:r>
      <w:r>
        <w:tab/>
        <w:t>Test description</w:t>
      </w:r>
      <w:bookmarkEnd w:id="566"/>
      <w:bookmarkEnd w:id="567"/>
      <w:bookmarkEnd w:id="568"/>
      <w:bookmarkEnd w:id="569"/>
    </w:p>
    <w:p w14:paraId="0CA348D4" w14:textId="77777777" w:rsidR="005D374E" w:rsidRDefault="005D374E" w:rsidP="00E972B2">
      <w:pPr>
        <w:pStyle w:val="H6"/>
      </w:pPr>
      <w:bookmarkStart w:id="570" w:name="_Toc52787545"/>
      <w:bookmarkStart w:id="571" w:name="_Toc52787727"/>
      <w:bookmarkStart w:id="572" w:name="_Toc75906949"/>
      <w:bookmarkStart w:id="573" w:name="_Toc75907286"/>
      <w:r>
        <w:t>6.2.1.3.1</w:t>
      </w:r>
      <w:r>
        <w:tab/>
        <w:t>Pre-test conditions</w:t>
      </w:r>
      <w:bookmarkEnd w:id="570"/>
      <w:bookmarkEnd w:id="571"/>
      <w:bookmarkEnd w:id="572"/>
      <w:bookmarkEnd w:id="573"/>
    </w:p>
    <w:p w14:paraId="7588408C" w14:textId="77777777" w:rsidR="00812835" w:rsidRDefault="00812835" w:rsidP="00812835">
      <w:pPr>
        <w:pStyle w:val="H6"/>
      </w:pPr>
      <w:r w:rsidRPr="00102CE5">
        <w:t>Test configuration</w:t>
      </w:r>
      <w:r>
        <w:t>:</w:t>
      </w:r>
    </w:p>
    <w:p w14:paraId="07213200" w14:textId="77777777" w:rsidR="00812835" w:rsidRDefault="00812835" w:rsidP="00812835">
      <w:pPr>
        <w:pStyle w:val="B1"/>
      </w:pPr>
      <w:r>
        <w:t>-</w:t>
      </w:r>
      <w:r>
        <w:tab/>
        <w:t>Single cell configuration according to TS 36.579-1 [2] clause 5.2.2.2.1.</w:t>
      </w:r>
    </w:p>
    <w:p w14:paraId="1F87D649" w14:textId="77777777" w:rsidR="00812835" w:rsidRDefault="00812835" w:rsidP="00812835">
      <w:pPr>
        <w:pStyle w:val="H6"/>
      </w:pPr>
      <w:r>
        <w:t>Preamble:</w:t>
      </w:r>
    </w:p>
    <w:p w14:paraId="39346F68" w14:textId="77777777" w:rsidR="00812835" w:rsidRDefault="00812835" w:rsidP="00812835">
      <w:pPr>
        <w:pStyle w:val="B1"/>
      </w:pPr>
      <w:r>
        <w:t>-</w:t>
      </w:r>
      <w:r>
        <w:tab/>
        <w:t>The UE has performed procedure 'Initial registration' as described in TS 36.579-1 [2] clause 5.4.2.</w:t>
      </w:r>
    </w:p>
    <w:p w14:paraId="2BA2CE29" w14:textId="77777777" w:rsidR="00812835" w:rsidRDefault="00812835" w:rsidP="00812835">
      <w:pPr>
        <w:pStyle w:val="B1"/>
      </w:pPr>
      <w:r>
        <w:t>-</w:t>
      </w:r>
      <w:r>
        <w:tab/>
      </w:r>
      <w:r w:rsidRPr="000573F5">
        <w:t>UE States at the end of the preamble</w:t>
      </w:r>
      <w:r>
        <w:t>:</w:t>
      </w:r>
    </w:p>
    <w:p w14:paraId="1FCBCB85" w14:textId="77777777" w:rsidR="00812835" w:rsidRDefault="00812835" w:rsidP="00812835">
      <w:pPr>
        <w:pStyle w:val="B1"/>
        <w:ind w:left="852"/>
      </w:pPr>
      <w:r>
        <w:t>-</w:t>
      </w:r>
      <w:r>
        <w:tab/>
        <w:t>The UE is in RRC_IDLE state.</w:t>
      </w:r>
    </w:p>
    <w:p w14:paraId="684B71E0" w14:textId="77777777" w:rsidR="00812835" w:rsidRDefault="00812835" w:rsidP="00812835">
      <w:pPr>
        <w:pStyle w:val="B1"/>
        <w:ind w:left="852"/>
      </w:pPr>
      <w:r>
        <w:t>-</w:t>
      </w:r>
      <w:r>
        <w:tab/>
        <w:t>The client is registered for MCVideo.</w:t>
      </w:r>
    </w:p>
    <w:p w14:paraId="2D228D9E" w14:textId="77777777" w:rsidR="005D374E" w:rsidRDefault="005D374E" w:rsidP="00E972B2">
      <w:pPr>
        <w:pStyle w:val="H6"/>
      </w:pPr>
      <w:r>
        <w:t>6.2.1.3.2</w:t>
      </w:r>
      <w:r>
        <w:tab/>
        <w:t>Test procedure sequence</w:t>
      </w:r>
    </w:p>
    <w:p w14:paraId="219FBFCA" w14:textId="0F65C0BD" w:rsidR="005D374E" w:rsidRDefault="005D374E" w:rsidP="00E972B2">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5D374E" w14:paraId="59D2DD46" w14:textId="77777777" w:rsidTr="005D374E">
        <w:trPr>
          <w:tblHeader/>
        </w:trPr>
        <w:tc>
          <w:tcPr>
            <w:tcW w:w="714" w:type="dxa"/>
            <w:tcBorders>
              <w:top w:val="single" w:sz="4" w:space="0" w:color="auto"/>
              <w:left w:val="single" w:sz="4" w:space="0" w:color="auto"/>
              <w:bottom w:val="nil"/>
              <w:right w:val="single" w:sz="4" w:space="0" w:color="auto"/>
            </w:tcBorders>
            <w:hideMark/>
          </w:tcPr>
          <w:p w14:paraId="088D769D" w14:textId="77777777" w:rsidR="005D374E" w:rsidRDefault="005D374E" w:rsidP="00E972B2">
            <w:pPr>
              <w:pStyle w:val="TAH"/>
            </w:pPr>
            <w:r>
              <w:t>St</w:t>
            </w:r>
          </w:p>
        </w:tc>
        <w:tc>
          <w:tcPr>
            <w:tcW w:w="3786" w:type="dxa"/>
            <w:tcBorders>
              <w:top w:val="single" w:sz="4" w:space="0" w:color="auto"/>
              <w:left w:val="single" w:sz="4" w:space="0" w:color="auto"/>
              <w:bottom w:val="nil"/>
              <w:right w:val="single" w:sz="4" w:space="0" w:color="auto"/>
            </w:tcBorders>
            <w:hideMark/>
          </w:tcPr>
          <w:p w14:paraId="360C0A6D"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6F8C394"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073BF4A"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437E280A" w14:textId="77777777" w:rsidR="005D374E" w:rsidRDefault="005D374E" w:rsidP="00E972B2">
            <w:pPr>
              <w:pStyle w:val="TAH"/>
            </w:pPr>
            <w:r>
              <w:t>Verdict</w:t>
            </w:r>
          </w:p>
        </w:tc>
      </w:tr>
      <w:tr w:rsidR="005D374E" w14:paraId="7DE32FA2" w14:textId="77777777" w:rsidTr="00E972B2">
        <w:trPr>
          <w:tblHeader/>
        </w:trPr>
        <w:tc>
          <w:tcPr>
            <w:tcW w:w="714" w:type="dxa"/>
            <w:tcBorders>
              <w:top w:val="nil"/>
              <w:left w:val="single" w:sz="4" w:space="0" w:color="auto"/>
              <w:bottom w:val="single" w:sz="4" w:space="0" w:color="auto"/>
              <w:right w:val="single" w:sz="4" w:space="0" w:color="auto"/>
            </w:tcBorders>
          </w:tcPr>
          <w:p w14:paraId="097FB7E0" w14:textId="77777777" w:rsidR="005D374E" w:rsidRDefault="005D374E" w:rsidP="00E972B2">
            <w:pPr>
              <w:pStyle w:val="TAH"/>
            </w:pPr>
          </w:p>
        </w:tc>
        <w:tc>
          <w:tcPr>
            <w:tcW w:w="3786" w:type="dxa"/>
            <w:tcBorders>
              <w:top w:val="nil"/>
              <w:left w:val="single" w:sz="4" w:space="0" w:color="auto"/>
              <w:bottom w:val="single" w:sz="4" w:space="0" w:color="auto"/>
              <w:right w:val="single" w:sz="4" w:space="0" w:color="auto"/>
            </w:tcBorders>
          </w:tcPr>
          <w:p w14:paraId="03BDC001"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17B9F9C"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EA6F4D2"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60AEB44"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BF05469" w14:textId="77777777" w:rsidR="005D374E" w:rsidRDefault="005D374E" w:rsidP="00E972B2">
            <w:pPr>
              <w:pStyle w:val="TAH"/>
            </w:pPr>
          </w:p>
        </w:tc>
      </w:tr>
      <w:tr w:rsidR="005D374E" w14:paraId="405AE7A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FA764D9" w14:textId="77777777" w:rsidR="005D374E" w:rsidRDefault="005D374E" w:rsidP="00E972B2">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23D48A36" w14:textId="77777777" w:rsidR="005D374E" w:rsidRDefault="005D374E" w:rsidP="00E972B2">
            <w:pPr>
              <w:pStyle w:val="TAL"/>
            </w:pPr>
            <w:r>
              <w:t>Make the UE (MCVideo client) request the establishment of a private call to user B with automatic commencement mode and implicit transmission request.</w:t>
            </w:r>
          </w:p>
          <w:p w14:paraId="2BC707F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D8A74F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B5EB7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1715D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AE8CC3" w14:textId="77777777" w:rsidR="005D374E" w:rsidRDefault="005D374E" w:rsidP="00E972B2">
            <w:pPr>
              <w:pStyle w:val="TAC"/>
            </w:pPr>
            <w:r>
              <w:t>-</w:t>
            </w:r>
          </w:p>
        </w:tc>
      </w:tr>
      <w:tr w:rsidR="005D374E" w14:paraId="60391C8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A752709" w14:textId="77777777" w:rsidR="005D374E" w:rsidRDefault="005D374E" w:rsidP="00E972B2">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7B6787C4" w14:textId="4FE315DD"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private call with automatic commencement mode and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DD0620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4CF80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9D36CA5" w14:textId="77777777" w:rsidR="005D374E" w:rsidRDefault="005D374E" w:rsidP="00E972B2">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3EFBE2D0" w14:textId="77777777" w:rsidR="005D374E" w:rsidRDefault="005D374E" w:rsidP="00E972B2">
            <w:pPr>
              <w:pStyle w:val="TAC"/>
            </w:pPr>
            <w:r>
              <w:t>P</w:t>
            </w:r>
          </w:p>
        </w:tc>
      </w:tr>
      <w:tr w:rsidR="005D374E" w14:paraId="6D7CDEC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A094902" w14:textId="77777777" w:rsidR="005D374E" w:rsidRDefault="005D374E" w:rsidP="00E972B2">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214287E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06468E9"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196AC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21BCE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594370" w14:textId="77777777" w:rsidR="005D374E" w:rsidRDefault="005D374E" w:rsidP="00E972B2">
            <w:pPr>
              <w:pStyle w:val="TAC"/>
            </w:pPr>
            <w:r>
              <w:t>-</w:t>
            </w:r>
          </w:p>
        </w:tc>
      </w:tr>
      <w:tr w:rsidR="005D374E" w14:paraId="75E1B2A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A7B4FE2" w14:textId="77777777" w:rsidR="005D374E" w:rsidRDefault="005D374E" w:rsidP="00E972B2">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17B477FB" w14:textId="77777777" w:rsidR="005D374E" w:rsidRDefault="005D374E" w:rsidP="00E972B2">
            <w:pPr>
              <w:pStyle w:val="TAL"/>
            </w:pPr>
            <w:r>
              <w:t>Check: Does the UE (MCVideo client) notify the user that the call has been established?</w:t>
            </w:r>
          </w:p>
          <w:p w14:paraId="016B9AB9"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81B6A1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EC11D9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99022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5F4A819" w14:textId="77777777" w:rsidR="005D374E" w:rsidRDefault="005D374E" w:rsidP="00E972B2">
            <w:pPr>
              <w:pStyle w:val="TAC"/>
            </w:pPr>
            <w:r>
              <w:t>P</w:t>
            </w:r>
          </w:p>
        </w:tc>
      </w:tr>
      <w:tr w:rsidR="005D374E" w14:paraId="17CFDCF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E909C38" w14:textId="77777777" w:rsidR="005D374E" w:rsidRDefault="005D374E" w:rsidP="00E972B2">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3CC5F679" w14:textId="77777777" w:rsidR="005D374E" w:rsidRDefault="005D374E" w:rsidP="00E972B2">
            <w:pPr>
              <w:pStyle w:val="TAL"/>
              <w:rPr>
                <w:rFonts w:eastAsia="Calibri"/>
              </w:rPr>
            </w:pPr>
            <w:r>
              <w:rPr>
                <w:rFonts w:eastAsia="Calibri"/>
              </w:rPr>
              <w:t>Make the UE (MCVideo client) request end of transmission.</w:t>
            </w:r>
          </w:p>
          <w:p w14:paraId="118D499D"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44DD4B6"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E651A9"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D7B0DC"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BA8DA69" w14:textId="77777777" w:rsidR="005D374E" w:rsidRDefault="005D374E" w:rsidP="00E972B2">
            <w:pPr>
              <w:pStyle w:val="TAC"/>
            </w:pPr>
            <w:r>
              <w:rPr>
                <w:rFonts w:eastAsia="Calibri"/>
              </w:rPr>
              <w:t>-</w:t>
            </w:r>
          </w:p>
        </w:tc>
      </w:tr>
      <w:tr w:rsidR="005D374E" w14:paraId="5AEC3B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C5CBC16" w14:textId="77777777" w:rsidR="005D374E" w:rsidRDefault="005D374E" w:rsidP="00E972B2">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2CA84EFE" w14:textId="55CAACAE"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FEB2630"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B24D6F5"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572E7A"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6E9EBE02" w14:textId="77777777" w:rsidR="005D374E" w:rsidRDefault="005D374E" w:rsidP="00E972B2">
            <w:pPr>
              <w:pStyle w:val="TAC"/>
            </w:pPr>
            <w:r>
              <w:rPr>
                <w:rFonts w:eastAsia="Calibri"/>
              </w:rPr>
              <w:t>P</w:t>
            </w:r>
          </w:p>
        </w:tc>
      </w:tr>
      <w:tr w:rsidR="005D374E" w14:paraId="73F323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33BB2E4D" w14:textId="77777777" w:rsidR="005D374E" w:rsidRDefault="005D374E" w:rsidP="00E972B2">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2EEC0582" w14:textId="77777777" w:rsidR="005D374E" w:rsidRDefault="005D374E" w:rsidP="00E972B2">
            <w:pPr>
              <w:pStyle w:val="TAL"/>
            </w:pPr>
            <w:r>
              <w:t>Make the UE (MCVideo client) request upgrade of the call to an emergency private call with implicit transmission request.</w:t>
            </w:r>
          </w:p>
          <w:p w14:paraId="2F9C1548"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1E948D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9B55B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B34148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03C6EB" w14:textId="77777777" w:rsidR="005D374E" w:rsidRDefault="005D374E" w:rsidP="00E972B2">
            <w:pPr>
              <w:pStyle w:val="TAC"/>
            </w:pPr>
            <w:r>
              <w:t>-</w:t>
            </w:r>
          </w:p>
        </w:tc>
      </w:tr>
      <w:tr w:rsidR="005D374E" w14:paraId="2DD8FF4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1AD6D4E" w14:textId="77777777" w:rsidR="005D374E" w:rsidRDefault="005D374E" w:rsidP="00E972B2">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05473D1B" w14:textId="5B4F708B" w:rsidR="005D374E" w:rsidRDefault="005D374E" w:rsidP="00E972B2">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as described in TS 36.579-1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8FFDA4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5826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4779A4" w14:textId="77777777" w:rsidR="005D374E" w:rsidRDefault="005D374E" w:rsidP="00E972B2">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812371C" w14:textId="77777777" w:rsidR="005D374E" w:rsidRDefault="005D374E" w:rsidP="00E972B2">
            <w:pPr>
              <w:pStyle w:val="TAC"/>
            </w:pPr>
            <w:r>
              <w:t>P</w:t>
            </w:r>
          </w:p>
        </w:tc>
      </w:tr>
      <w:tr w:rsidR="005D374E" w14:paraId="6FA7199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C6BD14" w14:textId="77777777" w:rsidR="005D374E" w:rsidRDefault="005D374E" w:rsidP="00E972B2">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7B50AA7D"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0A971E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F8455F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E26F1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CBE1EC" w14:textId="77777777" w:rsidR="005D374E" w:rsidRDefault="005D374E" w:rsidP="00E972B2">
            <w:pPr>
              <w:pStyle w:val="TAC"/>
            </w:pPr>
            <w:r>
              <w:t>-</w:t>
            </w:r>
          </w:p>
        </w:tc>
      </w:tr>
      <w:tr w:rsidR="005D374E" w14:paraId="6A4FBCF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8D7D42" w14:textId="77777777" w:rsidR="005D374E" w:rsidRDefault="005D374E" w:rsidP="00E972B2">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670B5139" w14:textId="77777777" w:rsidR="005D374E" w:rsidRDefault="005D374E" w:rsidP="00E972B2">
            <w:pPr>
              <w:pStyle w:val="TAL"/>
            </w:pPr>
            <w:r>
              <w:t>Check: Does the UE (MCVideo client) notify the user that the call has been upgraded to an emergency private call?</w:t>
            </w:r>
          </w:p>
          <w:p w14:paraId="3837E87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3DE51F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FB025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959162"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7EF724E7" w14:textId="77777777" w:rsidR="005D374E" w:rsidRDefault="005D374E" w:rsidP="00E972B2">
            <w:pPr>
              <w:pStyle w:val="TAC"/>
            </w:pPr>
            <w:r>
              <w:t>P</w:t>
            </w:r>
          </w:p>
        </w:tc>
      </w:tr>
      <w:tr w:rsidR="005D374E" w14:paraId="711F847E"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011EE2F" w14:textId="77777777" w:rsidR="005D374E" w:rsidRDefault="005D374E" w:rsidP="00E972B2">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1AEB445D" w14:textId="77777777" w:rsidR="005D374E" w:rsidRDefault="005D374E" w:rsidP="00E972B2">
            <w:pPr>
              <w:pStyle w:val="TAL"/>
              <w:rPr>
                <w:rFonts w:eastAsia="Calibri"/>
              </w:rPr>
            </w:pPr>
            <w:r>
              <w:rPr>
                <w:rFonts w:eastAsia="Calibri"/>
              </w:rPr>
              <w:t>Make the UE (MCVideo client) request end of transmission.</w:t>
            </w:r>
          </w:p>
          <w:p w14:paraId="4EAA5B9B"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8892F82"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F08523"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3073BF"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4D52CAC" w14:textId="77777777" w:rsidR="005D374E" w:rsidRDefault="005D374E" w:rsidP="00E972B2">
            <w:pPr>
              <w:pStyle w:val="TAC"/>
            </w:pPr>
            <w:r>
              <w:rPr>
                <w:rFonts w:eastAsia="Calibri"/>
              </w:rPr>
              <w:t>-</w:t>
            </w:r>
          </w:p>
        </w:tc>
      </w:tr>
      <w:tr w:rsidR="005D374E" w14:paraId="19CCCFA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2AD6F3" w14:textId="77777777" w:rsidR="005D374E" w:rsidRDefault="005D374E" w:rsidP="00E972B2">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438507D0" w14:textId="119D5C77"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18980BD"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CCC1E"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2CF8599"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E450B3B" w14:textId="77777777" w:rsidR="005D374E" w:rsidRDefault="005D374E" w:rsidP="00E972B2">
            <w:pPr>
              <w:pStyle w:val="TAC"/>
            </w:pPr>
            <w:r>
              <w:rPr>
                <w:rFonts w:eastAsia="Calibri"/>
              </w:rPr>
              <w:t>P</w:t>
            </w:r>
          </w:p>
        </w:tc>
      </w:tr>
      <w:tr w:rsidR="005D374E" w14:paraId="7EE2CDB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47A8EA" w14:textId="77777777" w:rsidR="005D374E" w:rsidRDefault="005D374E" w:rsidP="00E972B2">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1527F207" w14:textId="77777777" w:rsidR="005D374E" w:rsidRDefault="005D374E" w:rsidP="00E972B2">
            <w:pPr>
              <w:pStyle w:val="TAL"/>
            </w:pPr>
            <w:r>
              <w:t>Make the UE (MCVideo client) request downgrade of the call to a normal private call.</w:t>
            </w:r>
          </w:p>
          <w:p w14:paraId="387CA1E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5CE17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420F9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D9FC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C843ED" w14:textId="77777777" w:rsidR="005D374E" w:rsidRDefault="005D374E" w:rsidP="00E972B2">
            <w:pPr>
              <w:pStyle w:val="TAC"/>
            </w:pPr>
            <w:r>
              <w:t>-</w:t>
            </w:r>
          </w:p>
        </w:tc>
      </w:tr>
      <w:tr w:rsidR="005D374E" w14:paraId="7609ED8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DFBA20D" w14:textId="77777777" w:rsidR="005D374E" w:rsidRDefault="005D374E" w:rsidP="00E972B2">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1984B733" w14:textId="5CF0FE25" w:rsidR="005D374E" w:rsidRDefault="005D374E" w:rsidP="00E972B2">
            <w:pPr>
              <w:pStyle w:val="TAL"/>
            </w:pPr>
            <w:r>
              <w:t xml:space="preserve">Check: Does the UE (MCVideo client) </w:t>
            </w:r>
            <w:r>
              <w:rPr>
                <w:rFonts w:eastAsia="Calibri"/>
              </w:rPr>
              <w:t>correctly perform procedure '</w:t>
            </w:r>
            <w:r>
              <w:t xml:space="preserve">MCVideo CO session modification' </w:t>
            </w:r>
            <w:r>
              <w:rPr>
                <w:rFonts w:eastAsia="Calibri"/>
              </w:rPr>
              <w:t>as described in TS 36.579-1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374D747"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7377AB"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CC2896D"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E1EFE2E" w14:textId="77777777" w:rsidR="005D374E" w:rsidRDefault="005D374E" w:rsidP="00E972B2">
            <w:pPr>
              <w:pStyle w:val="TAC"/>
            </w:pPr>
            <w:r>
              <w:t>P</w:t>
            </w:r>
          </w:p>
        </w:tc>
      </w:tr>
      <w:tr w:rsidR="005D374E" w14:paraId="46E4CAD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5EAEE98" w14:textId="77777777" w:rsidR="005D374E" w:rsidRDefault="005D374E" w:rsidP="00E972B2">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50D03C3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FA32C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1DDC4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C0355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CBC22A" w14:textId="77777777" w:rsidR="005D374E" w:rsidRDefault="005D374E" w:rsidP="00E972B2">
            <w:pPr>
              <w:pStyle w:val="TAC"/>
            </w:pPr>
            <w:r>
              <w:t>-</w:t>
            </w:r>
          </w:p>
        </w:tc>
      </w:tr>
      <w:tr w:rsidR="005D374E" w14:paraId="1FBCD214"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247084D" w14:textId="77777777" w:rsidR="005D374E" w:rsidRDefault="005D374E" w:rsidP="00E972B2">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0A165C86" w14:textId="77777777" w:rsidR="005D374E" w:rsidRDefault="005D374E" w:rsidP="00E972B2">
            <w:pPr>
              <w:pStyle w:val="TAL"/>
            </w:pPr>
            <w:r>
              <w:t>Check: Does the UE (MCVideo client) notify the user that the call has been downgraded?</w:t>
            </w:r>
          </w:p>
          <w:p w14:paraId="16E83F6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6D4E0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C113E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247ECB"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7C212CB3" w14:textId="77777777" w:rsidR="005D374E" w:rsidRDefault="005D374E" w:rsidP="00E972B2">
            <w:pPr>
              <w:pStyle w:val="TAC"/>
            </w:pPr>
            <w:r>
              <w:t>P</w:t>
            </w:r>
          </w:p>
        </w:tc>
      </w:tr>
      <w:tr w:rsidR="005D374E" w14:paraId="01C07A2F"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4CDF9239" w14:textId="2452C522" w:rsidR="005D374E" w:rsidRDefault="005D374E" w:rsidP="00E972B2">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37F9820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FE20E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541405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34F392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4F7ECE" w14:textId="77777777" w:rsidR="005D374E" w:rsidRDefault="005D374E" w:rsidP="00E972B2">
            <w:pPr>
              <w:pStyle w:val="TAC"/>
            </w:pPr>
            <w:r>
              <w:t>-</w:t>
            </w:r>
          </w:p>
        </w:tc>
      </w:tr>
      <w:tr w:rsidR="005D374E" w14:paraId="751310E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01C0C47" w14:textId="77777777" w:rsidR="005D374E" w:rsidRDefault="005D374E" w:rsidP="00E972B2">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5F0FEA44" w14:textId="77777777" w:rsidR="005D374E" w:rsidRDefault="005D374E" w:rsidP="00E972B2">
            <w:pPr>
              <w:pStyle w:val="TAL"/>
            </w:pPr>
            <w:r>
              <w:t>Make the UE (MCVideo client) release the call.</w:t>
            </w:r>
          </w:p>
          <w:p w14:paraId="009B27D2"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535318"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A7953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614279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3F7FB5" w14:textId="77777777" w:rsidR="005D374E" w:rsidRDefault="005D374E" w:rsidP="00E972B2">
            <w:pPr>
              <w:pStyle w:val="TAC"/>
            </w:pPr>
            <w:r>
              <w:t>-</w:t>
            </w:r>
          </w:p>
        </w:tc>
      </w:tr>
      <w:tr w:rsidR="005D374E" w14:paraId="5B80BB41"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77C5910" w14:textId="77777777" w:rsidR="005D374E" w:rsidRDefault="005D374E" w:rsidP="00E972B2">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871B16C" w14:textId="32CDE4A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CB06AC1"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FC44F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EE327D"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1B13A3D4" w14:textId="77777777" w:rsidR="005D374E" w:rsidRDefault="005D374E" w:rsidP="00E972B2">
            <w:pPr>
              <w:pStyle w:val="TAC"/>
            </w:pPr>
            <w:r>
              <w:t>P</w:t>
            </w:r>
          </w:p>
        </w:tc>
      </w:tr>
      <w:tr w:rsidR="005D374E" w14:paraId="14853069"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49C9223" w14:textId="77777777" w:rsidR="005D374E" w:rsidRDefault="005D374E" w:rsidP="00E972B2">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359F4DA3"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B7249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91B3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46D0B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0C30435" w14:textId="77777777" w:rsidR="005D374E" w:rsidRDefault="005D374E" w:rsidP="00E972B2">
            <w:pPr>
              <w:pStyle w:val="TAC"/>
            </w:pPr>
            <w:r>
              <w:t>-</w:t>
            </w:r>
          </w:p>
        </w:tc>
      </w:tr>
      <w:tr w:rsidR="005D374E" w14:paraId="6F06BC25"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549EE6BD" w14:textId="467E5AC8" w:rsidR="005D374E" w:rsidRDefault="005D374E" w:rsidP="00E972B2">
            <w:pPr>
              <w:pStyle w:val="TAN"/>
              <w:rPr>
                <w:rFonts w:cs="Arial"/>
                <w:szCs w:val="18"/>
              </w:rPr>
            </w:pPr>
            <w:r>
              <w:t>NOTE 1: This action is expected to be done via a suitable implementation dependent MMI.</w:t>
            </w:r>
          </w:p>
        </w:tc>
      </w:tr>
    </w:tbl>
    <w:p w14:paraId="706CCF53" w14:textId="77777777" w:rsidR="005D374E" w:rsidRDefault="005D374E" w:rsidP="005D374E"/>
    <w:p w14:paraId="195A94F9" w14:textId="77777777" w:rsidR="005D374E" w:rsidRDefault="005D374E" w:rsidP="00E972B2">
      <w:pPr>
        <w:pStyle w:val="H6"/>
      </w:pPr>
      <w:bookmarkStart w:id="574" w:name="_Toc52787546"/>
      <w:bookmarkStart w:id="575" w:name="_Toc52787728"/>
      <w:bookmarkStart w:id="576" w:name="_Toc75906950"/>
      <w:bookmarkStart w:id="577" w:name="_Toc75907287"/>
      <w:r>
        <w:t>6.2.1.3.3</w:t>
      </w:r>
      <w:r>
        <w:tab/>
        <w:t>Specific message contents</w:t>
      </w:r>
      <w:bookmarkEnd w:id="574"/>
      <w:bookmarkEnd w:id="575"/>
      <w:bookmarkEnd w:id="576"/>
      <w:bookmarkEnd w:id="577"/>
    </w:p>
    <w:p w14:paraId="4311C4A3" w14:textId="77777777" w:rsidR="005D374E" w:rsidRDefault="005D374E" w:rsidP="00E972B2">
      <w:pPr>
        <w:pStyle w:val="TH"/>
      </w:pPr>
      <w:r>
        <w:t>Table 6.2.1.3.3-1: SIP INVITE from the UE (Step 2, Table 6.2.1.3.2-1;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19CC757"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B17330" w14:textId="77777777" w:rsidR="005D374E" w:rsidRDefault="005D374E" w:rsidP="00E972B2">
            <w:pPr>
              <w:pStyle w:val="TAL"/>
            </w:pPr>
            <w:r>
              <w:t>Derivation Path: TS 36.579-1 [2], Table 5.5.2.5.1-1, condition PRIVATE-CALL</w:t>
            </w:r>
          </w:p>
        </w:tc>
      </w:tr>
      <w:tr w:rsidR="005D374E" w14:paraId="5F3F3A0E"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981258"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04AD96"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5841D00"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85943BE"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7388B972" w14:textId="77777777" w:rsidR="005D374E" w:rsidRDefault="005D374E" w:rsidP="00E972B2">
            <w:pPr>
              <w:pStyle w:val="TAH"/>
            </w:pPr>
            <w:r>
              <w:t>Condition</w:t>
            </w:r>
          </w:p>
        </w:tc>
      </w:tr>
      <w:tr w:rsidR="005D374E" w14:paraId="619A555A"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7A31DCE"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7BB1ED5"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109AB7A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A847F8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1DFDB1" w14:textId="77777777" w:rsidR="005D374E" w:rsidRDefault="005D374E" w:rsidP="00E972B2">
            <w:pPr>
              <w:pStyle w:val="TAL"/>
            </w:pPr>
          </w:p>
        </w:tc>
      </w:tr>
      <w:tr w:rsidR="005D374E" w14:paraId="1D3BC5F1"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78C946AB"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CA8FA51"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997DA5A"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1A0A23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A7CB514" w14:textId="77777777" w:rsidR="005D374E" w:rsidRDefault="005D374E" w:rsidP="00E972B2">
            <w:pPr>
              <w:pStyle w:val="TAL"/>
            </w:pPr>
          </w:p>
        </w:tc>
      </w:tr>
      <w:tr w:rsidR="005D374E" w14:paraId="4A4D1F5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92563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A73751C" w14:textId="77777777" w:rsidR="005D374E" w:rsidRDefault="005D374E" w:rsidP="00E972B2">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4A609CB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76A229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DBE5845" w14:textId="77777777" w:rsidR="005D374E" w:rsidRDefault="005D374E" w:rsidP="00E972B2">
            <w:pPr>
              <w:pStyle w:val="TAL"/>
            </w:pPr>
          </w:p>
        </w:tc>
      </w:tr>
      <w:tr w:rsidR="005D374E" w14:paraId="34C08A2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BB72E83"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800107"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B42E2E" w14:textId="786D9161"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55C5CD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363BFC3" w14:textId="77777777" w:rsidR="005D374E" w:rsidRDefault="005D374E" w:rsidP="00E972B2">
            <w:pPr>
              <w:pStyle w:val="TAL"/>
            </w:pPr>
          </w:p>
        </w:tc>
      </w:tr>
      <w:tr w:rsidR="005D374E" w14:paraId="3EC2D06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9802293"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BB54A5"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4AAFF5A"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F130F7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46088C" w14:textId="77777777" w:rsidR="005D374E" w:rsidRDefault="005D374E" w:rsidP="00E972B2">
            <w:pPr>
              <w:pStyle w:val="TAL"/>
            </w:pPr>
          </w:p>
        </w:tc>
      </w:tr>
    </w:tbl>
    <w:p w14:paraId="52C1EEB0" w14:textId="77777777" w:rsidR="005D374E" w:rsidRDefault="005D374E" w:rsidP="005D374E"/>
    <w:p w14:paraId="74EEA5A9" w14:textId="77777777" w:rsidR="005D374E" w:rsidRDefault="005D374E" w:rsidP="00E972B2">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E59A3F5"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0256286E" w14:textId="77777777" w:rsidR="005D374E" w:rsidRDefault="005D374E" w:rsidP="00E972B2">
            <w:pPr>
              <w:pStyle w:val="TAL"/>
            </w:pPr>
            <w:r>
              <w:t>Derivation Path: TS 36.579-1 [2], Table 5.5.3.1.1-2, condition INITIAL_SDP_OFFER, PRIVATE-CALL, IMPLICIT_GRANT_REQUESTED</w:t>
            </w:r>
          </w:p>
        </w:tc>
      </w:tr>
    </w:tbl>
    <w:p w14:paraId="0FF3B6FD" w14:textId="77777777" w:rsidR="005D374E" w:rsidRDefault="005D374E" w:rsidP="005D374E"/>
    <w:p w14:paraId="13BFCF3F" w14:textId="77777777" w:rsidR="005D374E" w:rsidRDefault="005D374E" w:rsidP="00E972B2">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497761A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07E545E" w14:textId="77777777" w:rsidR="005D374E" w:rsidRDefault="005D374E" w:rsidP="00E972B2">
            <w:pPr>
              <w:pStyle w:val="TAL"/>
            </w:pPr>
            <w:r>
              <w:t>Derivation Path: TS 36.579-1 [2], Table 5.5.3.2.1-2, condition PRIVATE-CALL, INVITE_REFER</w:t>
            </w:r>
          </w:p>
        </w:tc>
      </w:tr>
    </w:tbl>
    <w:p w14:paraId="03E94245" w14:textId="77777777" w:rsidR="005D374E" w:rsidRDefault="005D374E" w:rsidP="005D374E"/>
    <w:p w14:paraId="26A0104F" w14:textId="77777777" w:rsidR="005D374E" w:rsidRDefault="005D374E" w:rsidP="00E972B2">
      <w:pPr>
        <w:pStyle w:val="TH"/>
      </w:pPr>
      <w:r>
        <w:t>Table 6.2.1.3.3-3: SIP 200 (OK) from the SS (Step 2,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08B6ADD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59E65DD" w14:textId="77777777" w:rsidR="005D374E" w:rsidRDefault="005D374E" w:rsidP="00E972B2">
            <w:pPr>
              <w:pStyle w:val="TAL"/>
            </w:pPr>
            <w:r>
              <w:t>Derivation Path: TS 36.579-1 [2], Table 5.5.2.17.1.2-1, condition INVITE-RSP</w:t>
            </w:r>
          </w:p>
        </w:tc>
      </w:tr>
      <w:tr w:rsidR="005D374E" w14:paraId="05181FD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63381A2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50061B"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0745F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54226"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975EAE" w14:textId="77777777" w:rsidR="005D374E" w:rsidRDefault="005D374E" w:rsidP="00E972B2">
            <w:pPr>
              <w:pStyle w:val="TAH"/>
            </w:pPr>
            <w:r>
              <w:t>Condition</w:t>
            </w:r>
          </w:p>
        </w:tc>
      </w:tr>
      <w:tr w:rsidR="005D374E" w14:paraId="441154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B356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C8D962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C5295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CE93D1"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0983C7" w14:textId="77777777" w:rsidR="005D374E" w:rsidRDefault="005D374E" w:rsidP="00E972B2">
            <w:pPr>
              <w:pStyle w:val="TAL"/>
            </w:pPr>
          </w:p>
        </w:tc>
      </w:tr>
      <w:tr w:rsidR="005D374E" w14:paraId="5F4BCCC2"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7ECC2C8"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0F9509F" w14:textId="1E6F3791" w:rsidR="005D374E" w:rsidRDefault="005D374E" w:rsidP="00E972B2">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77968EB1"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ED1F9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138C5" w14:textId="77777777" w:rsidR="005D374E" w:rsidRDefault="005D374E" w:rsidP="00E972B2">
            <w:pPr>
              <w:pStyle w:val="TAL"/>
            </w:pPr>
          </w:p>
        </w:tc>
      </w:tr>
    </w:tbl>
    <w:p w14:paraId="79FB1D98" w14:textId="77777777" w:rsidR="005D374E" w:rsidRDefault="005D374E" w:rsidP="005D374E"/>
    <w:p w14:paraId="31AB385F" w14:textId="77777777" w:rsidR="005D374E" w:rsidRDefault="005D374E" w:rsidP="00E972B2">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6056683"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109E5A93" w14:textId="2BB37CEF" w:rsidR="005D374E" w:rsidRDefault="005D374E" w:rsidP="00E972B2">
            <w:pPr>
              <w:pStyle w:val="TAL"/>
            </w:pPr>
            <w:r>
              <w:t>Derivation Path: TS 36.579-1 [2], Table 5.5.3.1.2-2, condition SDP_ANSWER, IMPLICIT_GRANT_REQUESTED</w:t>
            </w:r>
          </w:p>
        </w:tc>
      </w:tr>
    </w:tbl>
    <w:p w14:paraId="383A7067" w14:textId="77777777" w:rsidR="005D374E" w:rsidRDefault="005D374E" w:rsidP="005D374E"/>
    <w:p w14:paraId="34F6FDD4" w14:textId="1FCCACB3" w:rsidR="005D374E" w:rsidRDefault="005D374E" w:rsidP="00E972B2">
      <w:pPr>
        <w:pStyle w:val="TH"/>
      </w:pPr>
      <w:r>
        <w:t>Table 6.2.1.3.3-4..5: Void</w:t>
      </w:r>
    </w:p>
    <w:p w14:paraId="027482C3" w14:textId="77777777" w:rsidR="005D374E" w:rsidRDefault="005D374E" w:rsidP="00E972B2">
      <w:pPr>
        <w:pStyle w:val="TH"/>
      </w:pPr>
      <w:r>
        <w:t>Table 6.2.1.3.3-6: SIP INVITE from the UE (Step 10,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2450C643"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AC93706" w14:textId="77777777" w:rsidR="005D374E" w:rsidRDefault="005D374E" w:rsidP="00E972B2">
            <w:pPr>
              <w:pStyle w:val="TAL"/>
            </w:pPr>
            <w:r>
              <w:t>Derivation Path: TS 36.579-1 [2], Table 5.5.2.5.1-1, condition  PRIVATE-CALL, EMERGENCY-CALL, re_INVITE</w:t>
            </w:r>
          </w:p>
        </w:tc>
      </w:tr>
      <w:tr w:rsidR="005D374E" w14:paraId="660D2F4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49D2C41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B998B2"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23C58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E6060"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6A43EE3" w14:textId="77777777" w:rsidR="005D374E" w:rsidRDefault="005D374E" w:rsidP="00E972B2">
            <w:pPr>
              <w:pStyle w:val="TAH"/>
            </w:pPr>
            <w:r>
              <w:t>Condition</w:t>
            </w:r>
          </w:p>
        </w:tc>
      </w:tr>
      <w:tr w:rsidR="005D374E" w14:paraId="63C3D429"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22DAB193"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ADB0987"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095192"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08AF32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9E0F74" w14:textId="77777777" w:rsidR="005D374E" w:rsidRDefault="005D374E" w:rsidP="00E972B2">
            <w:pPr>
              <w:pStyle w:val="TAL"/>
            </w:pPr>
          </w:p>
        </w:tc>
      </w:tr>
      <w:tr w:rsidR="005D374E" w14:paraId="1B061D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6AAF16F6"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5A10D5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A2CF6"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12BC005"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7253CF" w14:textId="77777777" w:rsidR="005D374E" w:rsidRDefault="005D374E">
            <w:pPr>
              <w:pStyle w:val="TAL"/>
            </w:pPr>
          </w:p>
        </w:tc>
      </w:tr>
      <w:tr w:rsidR="005D374E" w14:paraId="3835B0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4B1B64F"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0ABCC11" w14:textId="77777777" w:rsidR="005D374E" w:rsidRDefault="005D374E">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19C07A13"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817F2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CBBD9B" w14:textId="77777777" w:rsidR="005D374E" w:rsidRDefault="005D374E">
            <w:pPr>
              <w:pStyle w:val="TAL"/>
            </w:pPr>
          </w:p>
        </w:tc>
      </w:tr>
      <w:tr w:rsidR="005D374E" w14:paraId="20BFF0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B4E2D9"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6F8E9F"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BF6A43" w14:textId="0A0A1AA2"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05C79F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FA23E" w14:textId="77777777" w:rsidR="005D374E" w:rsidRDefault="005D374E" w:rsidP="00E972B2">
            <w:pPr>
              <w:pStyle w:val="TAL"/>
            </w:pPr>
          </w:p>
        </w:tc>
      </w:tr>
      <w:tr w:rsidR="005D374E" w14:paraId="3F9EA291"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719FC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0B2972" w14:textId="40AC76E4" w:rsidR="005D374E" w:rsidRDefault="005D374E" w:rsidP="00E972B2">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F41F56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06F1A1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4A0494" w14:textId="77777777" w:rsidR="005D374E" w:rsidRDefault="005D374E" w:rsidP="00E972B2">
            <w:pPr>
              <w:pStyle w:val="TAL"/>
            </w:pPr>
          </w:p>
        </w:tc>
      </w:tr>
    </w:tbl>
    <w:p w14:paraId="43CF77CE" w14:textId="77777777" w:rsidR="005D374E" w:rsidRDefault="005D374E" w:rsidP="005D374E"/>
    <w:p w14:paraId="0933FF98" w14:textId="77777777" w:rsidR="005D374E" w:rsidRDefault="005D374E" w:rsidP="005D374E">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7545D53"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2AE110F5" w14:textId="77777777" w:rsidR="005D374E" w:rsidRDefault="005D374E">
            <w:pPr>
              <w:pStyle w:val="TAL"/>
            </w:pPr>
            <w:r>
              <w:t>Derivation Path: TS 36.579-1 [2], Table 5.5.3.1.1-2, condition PRIVATE-CALL, SDP_OFFER, IMPLICIT_GRANT_REQUESTED</w:t>
            </w:r>
          </w:p>
        </w:tc>
      </w:tr>
    </w:tbl>
    <w:p w14:paraId="1A8CF639" w14:textId="77777777" w:rsidR="005D374E" w:rsidRDefault="005D374E" w:rsidP="005D374E"/>
    <w:p w14:paraId="2CCE9D9C" w14:textId="77777777" w:rsidR="005D374E" w:rsidRDefault="005D374E" w:rsidP="00E972B2">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EA6BCB3" w14:textId="77777777" w:rsidTr="005D374E">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D81264B" w14:textId="77777777" w:rsidR="005D374E" w:rsidRDefault="005D374E" w:rsidP="00E972B2">
            <w:pPr>
              <w:pStyle w:val="TAL"/>
            </w:pPr>
            <w:r>
              <w:t>Derivation Path: TS 36.579-1 [2], Table 5.5.3.2.1-2, condition PRIVATE-CALL, EMERGENCY-CALL, INVITE_REFER</w:t>
            </w:r>
          </w:p>
        </w:tc>
      </w:tr>
    </w:tbl>
    <w:p w14:paraId="4DA1F45F" w14:textId="77777777" w:rsidR="005D374E" w:rsidRDefault="005D374E" w:rsidP="005D374E"/>
    <w:p w14:paraId="5928B614" w14:textId="77777777" w:rsidR="005D374E" w:rsidRDefault="005D374E" w:rsidP="005D374E">
      <w:pPr>
        <w:pStyle w:val="TH"/>
      </w:pPr>
      <w:r>
        <w:t>Table 6.2.1.3.3-7A: SIP 200 (OK) from the SS (Step 10, Table 6.2.1.3.2-1;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25DBBBC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DE07BE" w14:textId="77777777" w:rsidR="005D374E" w:rsidRDefault="005D374E">
            <w:pPr>
              <w:pStyle w:val="TAL"/>
              <w:keepLines w:val="0"/>
              <w:widowControl w:val="0"/>
              <w:rPr>
                <w:color w:val="000000"/>
              </w:rPr>
            </w:pPr>
            <w:r>
              <w:rPr>
                <w:color w:val="000000"/>
              </w:rPr>
              <w:t>Derivation Path: TS 36.579-1 [2], Table 5.5.2.17.1.2-1, condition INVITE-RSP</w:t>
            </w:r>
          </w:p>
        </w:tc>
      </w:tr>
      <w:tr w:rsidR="005D374E" w14:paraId="27175CF5"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9BF53CC" w14:textId="77777777" w:rsidR="005D374E" w:rsidRDefault="005D374E">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BFEB424" w14:textId="77777777" w:rsidR="005D374E" w:rsidRDefault="005D374E">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CCF" w14:textId="77777777" w:rsidR="005D374E" w:rsidRDefault="005D374E">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195F51F9" w14:textId="77777777" w:rsidR="005D374E" w:rsidRDefault="005D374E">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78D88FF3" w14:textId="77777777" w:rsidR="005D374E" w:rsidRDefault="005D374E">
            <w:pPr>
              <w:pStyle w:val="TAH"/>
              <w:keepLines w:val="0"/>
              <w:widowControl w:val="0"/>
              <w:rPr>
                <w:color w:val="000000"/>
              </w:rPr>
            </w:pPr>
            <w:r>
              <w:rPr>
                <w:color w:val="000000"/>
              </w:rPr>
              <w:t>Condition</w:t>
            </w:r>
          </w:p>
        </w:tc>
      </w:tr>
      <w:tr w:rsidR="005D374E" w14:paraId="3064D8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655EA43" w14:textId="77777777" w:rsidR="005D374E" w:rsidRDefault="005D374E">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908DC36" w14:textId="77777777" w:rsidR="005D374E" w:rsidRDefault="005D374E">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13F4F596"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377E3989"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071FF89" w14:textId="77777777" w:rsidR="005D374E" w:rsidRDefault="005D374E">
            <w:pPr>
              <w:pStyle w:val="TAL"/>
              <w:keepNext w:val="0"/>
              <w:keepLines w:val="0"/>
              <w:widowControl w:val="0"/>
              <w:rPr>
                <w:color w:val="000000"/>
              </w:rPr>
            </w:pPr>
          </w:p>
        </w:tc>
      </w:tr>
      <w:tr w:rsidR="005D374E" w14:paraId="3244E1D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C61309" w14:textId="77777777" w:rsidR="005D374E" w:rsidRDefault="005D374E">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4D519B2" w14:textId="77777777" w:rsidR="005D374E" w:rsidRDefault="005D374E">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2E47A68E"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0DCD7293"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DB134D7" w14:textId="77777777" w:rsidR="005D374E" w:rsidRDefault="005D374E">
            <w:pPr>
              <w:pStyle w:val="TAL"/>
              <w:keepNext w:val="0"/>
              <w:keepLines w:val="0"/>
              <w:widowControl w:val="0"/>
              <w:rPr>
                <w:color w:val="000000"/>
              </w:rPr>
            </w:pPr>
          </w:p>
        </w:tc>
      </w:tr>
    </w:tbl>
    <w:p w14:paraId="1799B93F" w14:textId="77777777" w:rsidR="005D374E" w:rsidRDefault="005D374E" w:rsidP="005D374E"/>
    <w:p w14:paraId="7F64772E" w14:textId="77777777" w:rsidR="005D374E" w:rsidRDefault="005D374E" w:rsidP="005D374E">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74006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4C3D22FC" w14:textId="77777777" w:rsidR="005D374E" w:rsidRDefault="005D374E">
            <w:pPr>
              <w:pStyle w:val="TAL"/>
            </w:pPr>
            <w:r>
              <w:t>Derivation Path: TS 36.579-1 [2], Table 5.5.3.1.2-2, condition SDP_ANSWER, IMPLICIT_GRANT_REQUESTED</w:t>
            </w:r>
          </w:p>
        </w:tc>
      </w:tr>
    </w:tbl>
    <w:p w14:paraId="5D3F531E" w14:textId="77777777" w:rsidR="005D374E" w:rsidRDefault="005D374E" w:rsidP="005D374E"/>
    <w:p w14:paraId="6164837B" w14:textId="3359F1F4" w:rsidR="005D374E" w:rsidRDefault="005D374E" w:rsidP="00E972B2">
      <w:pPr>
        <w:pStyle w:val="TH"/>
      </w:pPr>
      <w:r>
        <w:t>Table 6.2.1.3.3-8: Void</w:t>
      </w:r>
    </w:p>
    <w:p w14:paraId="681500DD" w14:textId="1CA3F16A" w:rsidR="005D374E" w:rsidRDefault="005D374E" w:rsidP="00E972B2">
      <w:pPr>
        <w:pStyle w:val="TH"/>
      </w:pPr>
      <w:r>
        <w:t>Table 6.2.1.3.3-9: Transmission Granted from the SS (Step 10, Table 6.2.1.3.2-1;</w:t>
      </w:r>
      <w:r>
        <w:br/>
        <w:t>Step 5,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A9E0C6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8CF0FCE" w14:textId="77777777" w:rsidR="005D374E" w:rsidRDefault="005D374E" w:rsidP="00E972B2">
            <w:pPr>
              <w:pStyle w:val="TAL"/>
            </w:pPr>
            <w:r>
              <w:t>Derivation Path: TS 36.579-1 [2], Table 5.5.11.2.1-1, condition ACK, EMERGENCY-CALL</w:t>
            </w:r>
          </w:p>
        </w:tc>
      </w:tr>
    </w:tbl>
    <w:p w14:paraId="6C4FB372" w14:textId="77777777" w:rsidR="005D374E" w:rsidRDefault="005D374E" w:rsidP="005D374E"/>
    <w:p w14:paraId="48A4144D" w14:textId="77777777" w:rsidR="005D374E" w:rsidRDefault="005D374E" w:rsidP="005D374E">
      <w:pPr>
        <w:pStyle w:val="TH"/>
      </w:pPr>
      <w:r>
        <w:t xml:space="preserve">Table 6.2.1.3.3-9A: Transmission Idle from the SS (Step 16B, Table 6.2.1.3.2-1;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29C11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9AB996D" w14:textId="77777777" w:rsidR="005D374E" w:rsidRDefault="005D374E">
            <w:pPr>
              <w:pStyle w:val="TAL"/>
              <w:keepNext w:val="0"/>
              <w:keepLines w:val="0"/>
              <w:widowControl w:val="0"/>
              <w:rPr>
                <w:color w:val="000000"/>
              </w:rPr>
            </w:pPr>
            <w:r>
              <w:rPr>
                <w:color w:val="000000"/>
              </w:rPr>
              <w:t xml:space="preserve">Derivation Path: TS 36.579-1 [2], Table 5.5.11.2.16-1, </w:t>
            </w:r>
            <w:r>
              <w:t>condition EMERGENCY-CALL</w:t>
            </w:r>
          </w:p>
        </w:tc>
      </w:tr>
    </w:tbl>
    <w:p w14:paraId="07E0742F" w14:textId="77777777" w:rsidR="005D374E" w:rsidRDefault="005D374E" w:rsidP="005D374E"/>
    <w:p w14:paraId="48D5DBBB" w14:textId="77777777" w:rsidR="005D374E" w:rsidRDefault="005D374E" w:rsidP="00E972B2">
      <w:pPr>
        <w:pStyle w:val="TH"/>
      </w:pPr>
      <w:r>
        <w:t>Table 6.2.1.3.3-10: SIP INVITE from the UE (Step 18,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30E2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F5B78AA" w14:textId="77777777" w:rsidR="005D374E" w:rsidRDefault="005D374E" w:rsidP="00E972B2">
            <w:pPr>
              <w:pStyle w:val="TAL"/>
            </w:pPr>
            <w:r>
              <w:t>Derivation Path:</w:t>
            </w:r>
            <w:r>
              <w:rPr>
                <w:color w:val="FF0000"/>
              </w:rPr>
              <w:t xml:space="preserve"> </w:t>
            </w:r>
            <w:r>
              <w:rPr>
                <w:color w:val="000000"/>
              </w:rPr>
              <w:t>TS 36.579-1</w:t>
            </w:r>
            <w:r>
              <w:t xml:space="preserve"> [2]</w:t>
            </w:r>
            <w:r>
              <w:rPr>
                <w:color w:val="000000"/>
              </w:rPr>
              <w:t xml:space="preserve">, Table 5.5.2.5.1-1, </w:t>
            </w:r>
            <w:r>
              <w:t>condition  PRIVATE-CALL, re_INVITE</w:t>
            </w:r>
          </w:p>
        </w:tc>
      </w:tr>
      <w:tr w:rsidR="005D374E" w14:paraId="129689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056F4DE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0C703D"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3A8C0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1B8648"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FB591D" w14:textId="77777777" w:rsidR="005D374E" w:rsidRDefault="005D374E" w:rsidP="00E972B2">
            <w:pPr>
              <w:pStyle w:val="TAH"/>
            </w:pPr>
            <w:r>
              <w:t>Condition</w:t>
            </w:r>
          </w:p>
        </w:tc>
      </w:tr>
      <w:tr w:rsidR="005D374E" w14:paraId="332CC405"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34137CB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AA3D0D7"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298FC4F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82F63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A2B88D2" w14:textId="77777777" w:rsidR="005D374E" w:rsidRDefault="005D374E" w:rsidP="00E972B2">
            <w:pPr>
              <w:pStyle w:val="TAL"/>
            </w:pPr>
          </w:p>
        </w:tc>
      </w:tr>
      <w:tr w:rsidR="005D374E" w14:paraId="7846F9B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768C497"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94AA759" w14:textId="77777777" w:rsidR="005D374E" w:rsidRDefault="005D374E">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030102"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E4A9759"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4E9D0148" w14:textId="77777777" w:rsidR="005D374E" w:rsidRDefault="005D374E">
            <w:pPr>
              <w:pStyle w:val="TAL"/>
            </w:pPr>
          </w:p>
        </w:tc>
      </w:tr>
      <w:tr w:rsidR="005D374E" w14:paraId="37D0598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5E734DA"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21E378C5" w14:textId="77777777" w:rsidR="005D374E" w:rsidRDefault="005D374E">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E9CF4C9"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66786FA"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5CB21B5B" w14:textId="77777777" w:rsidR="005D374E" w:rsidRDefault="005D374E">
            <w:pPr>
              <w:pStyle w:val="TAL"/>
            </w:pPr>
          </w:p>
        </w:tc>
      </w:tr>
      <w:tr w:rsidR="005D374E" w14:paraId="70A0C19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F07B0B0" w14:textId="77777777" w:rsidR="005D374E" w:rsidRDefault="005D374E" w:rsidP="00E972B2">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123A8F"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75D6BFF" w14:textId="77777777"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04ECC7"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FC71A5" w14:textId="77777777" w:rsidR="005D374E" w:rsidRDefault="005D374E" w:rsidP="00E972B2">
            <w:pPr>
              <w:pStyle w:val="TAL"/>
            </w:pPr>
          </w:p>
        </w:tc>
      </w:tr>
      <w:tr w:rsidR="005D374E" w14:paraId="7A97F992"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622FF1C2" w14:textId="77777777" w:rsidR="005D374E" w:rsidRDefault="005D374E" w:rsidP="00E972B2">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5A7DF6" w14:textId="77777777" w:rsidR="005D374E" w:rsidRDefault="005D374E" w:rsidP="00E972B2">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7E9F2213"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EB3FB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F74ED5" w14:textId="77777777" w:rsidR="005D374E" w:rsidRDefault="005D374E" w:rsidP="00E972B2">
            <w:pPr>
              <w:pStyle w:val="TAL"/>
            </w:pPr>
          </w:p>
        </w:tc>
      </w:tr>
    </w:tbl>
    <w:p w14:paraId="334E5F16" w14:textId="77777777" w:rsidR="005D374E" w:rsidRDefault="005D374E" w:rsidP="005D374E"/>
    <w:p w14:paraId="60A28B02" w14:textId="77777777" w:rsidR="005D374E" w:rsidRDefault="005D374E" w:rsidP="005D374E">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A2BCA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56BBB885" w14:textId="77777777" w:rsidR="005D374E" w:rsidRDefault="005D374E">
            <w:pPr>
              <w:pStyle w:val="TAL"/>
            </w:pPr>
            <w:r>
              <w:t>Derivation Path: TS 36.579-1 [2], Table 5.5.3.1.1-2, condition PRIVATE-CALL, SDP_OFFER</w:t>
            </w:r>
          </w:p>
        </w:tc>
      </w:tr>
    </w:tbl>
    <w:p w14:paraId="502B3F0F" w14:textId="77777777" w:rsidR="005D374E" w:rsidRDefault="005D374E" w:rsidP="005D374E"/>
    <w:p w14:paraId="261F02E2" w14:textId="77777777" w:rsidR="005D374E" w:rsidRDefault="005D374E" w:rsidP="00E972B2">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5D374E" w14:paraId="1CAC1596" w14:textId="77777777" w:rsidTr="005D374E">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551B8AE3" w14:textId="77777777" w:rsidR="005D374E" w:rsidRDefault="005D374E">
            <w:pPr>
              <w:pStyle w:val="TAL"/>
            </w:pPr>
            <w:r>
              <w:t>Derivation Path: TS 36.579-1 [2], Table 5.5.3.2.1-2, condition PRIVATE-CALL, INVITE_REFER</w:t>
            </w:r>
          </w:p>
        </w:tc>
      </w:tr>
      <w:tr w:rsidR="005D374E" w14:paraId="14699BBB"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0C4DD48"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69D910"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6B926B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80EDD2D" w14:textId="77777777" w:rsidR="005D374E" w:rsidRDefault="005D374E" w:rsidP="005D374E">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0D47BEA6" w14:textId="77777777" w:rsidR="005D374E" w:rsidRDefault="005D374E" w:rsidP="005D374E">
            <w:pPr>
              <w:pStyle w:val="TAH"/>
            </w:pPr>
            <w:r>
              <w:t>Condition</w:t>
            </w:r>
          </w:p>
        </w:tc>
      </w:tr>
      <w:tr w:rsidR="005D374E" w14:paraId="3C1910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2881BF7" w14:textId="77777777" w:rsidR="005D374E" w:rsidRDefault="005D374E">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2AA5B410"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1F9A1C8"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50C03292"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7860FEBA" w14:textId="77777777" w:rsidR="005D374E" w:rsidRDefault="005D374E">
            <w:pPr>
              <w:pStyle w:val="TAL"/>
              <w:keepLines w:val="0"/>
              <w:widowControl w:val="0"/>
            </w:pPr>
          </w:p>
        </w:tc>
      </w:tr>
      <w:tr w:rsidR="005D374E" w14:paraId="0A8AB03E"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A612E4" w14:textId="77777777" w:rsidR="005D374E" w:rsidRDefault="005D374E">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2F71D3"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52E5995"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3E2F903B"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1BCFEE0" w14:textId="77777777" w:rsidR="005D374E" w:rsidRDefault="005D374E">
            <w:pPr>
              <w:pStyle w:val="TAL"/>
              <w:keepLines w:val="0"/>
              <w:widowControl w:val="0"/>
            </w:pPr>
          </w:p>
        </w:tc>
      </w:tr>
      <w:tr w:rsidR="005D374E" w14:paraId="08E0449D"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597FE56" w14:textId="77777777" w:rsidR="005D374E" w:rsidRDefault="005D374E">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3304EB7B" w14:textId="77777777" w:rsidR="005D374E" w:rsidRDefault="005D374E">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ECA9709" w14:textId="77777777" w:rsidR="005D374E" w:rsidRDefault="005D374E">
            <w:pPr>
              <w:pStyle w:val="TAL"/>
              <w:keepLines w:val="0"/>
              <w:widowControl w:val="0"/>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1D112DCE"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37170324" w14:textId="77777777" w:rsidR="005D374E" w:rsidRDefault="005D374E">
            <w:pPr>
              <w:pStyle w:val="TAL"/>
              <w:keepLines w:val="0"/>
              <w:widowControl w:val="0"/>
            </w:pPr>
          </w:p>
        </w:tc>
      </w:tr>
    </w:tbl>
    <w:p w14:paraId="1EB4E7EB" w14:textId="77777777" w:rsidR="005D374E" w:rsidRDefault="005D374E" w:rsidP="005D374E"/>
    <w:p w14:paraId="1D31F4A5" w14:textId="77777777" w:rsidR="005D374E" w:rsidRDefault="005D374E" w:rsidP="00E972B2">
      <w:pPr>
        <w:pStyle w:val="TH"/>
      </w:pPr>
      <w:r>
        <w:t>Table 6.2.1.3.3-11A: SIP 200 (OK) from the SS (Step 18,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61C9AA5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083225A" w14:textId="77777777" w:rsidR="005D374E" w:rsidRDefault="005D374E" w:rsidP="00E972B2">
            <w:pPr>
              <w:pStyle w:val="TAL"/>
            </w:pPr>
            <w:r>
              <w:t>Derivation Path: TS 36.579-1 [2], Table 5.5.2.17.1.2-1, condition INVITE-RSP</w:t>
            </w:r>
          </w:p>
        </w:tc>
      </w:tr>
      <w:tr w:rsidR="005D374E" w14:paraId="136748CF"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097B42E"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6E7F884"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35B573" w14:textId="77777777" w:rsidR="005D374E" w:rsidRDefault="005D374E"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37EB9EC" w14:textId="77777777" w:rsidR="005D374E" w:rsidRDefault="005D374E"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4FAF4E9A" w14:textId="77777777" w:rsidR="005D374E" w:rsidRDefault="005D374E" w:rsidP="00E972B2">
            <w:pPr>
              <w:pStyle w:val="TAH"/>
            </w:pPr>
            <w:r>
              <w:t>Condition</w:t>
            </w:r>
          </w:p>
        </w:tc>
      </w:tr>
      <w:tr w:rsidR="005D374E" w14:paraId="11D7414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60DF06"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B58E15E"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BCA941D"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75A0E284"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81ED4D2" w14:textId="77777777" w:rsidR="005D374E" w:rsidRDefault="005D374E" w:rsidP="00E972B2">
            <w:pPr>
              <w:pStyle w:val="TAL"/>
            </w:pPr>
          </w:p>
        </w:tc>
      </w:tr>
      <w:tr w:rsidR="005D374E" w14:paraId="1EFE6A5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F0E59E" w14:textId="77777777" w:rsidR="005D374E" w:rsidRDefault="005D374E"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A58C2D" w14:textId="07C52A4F" w:rsidR="005D374E" w:rsidRDefault="005D374E" w:rsidP="00E972B2">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5EFF99E0"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EBF0636"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E054E" w14:textId="77777777" w:rsidR="005D374E" w:rsidRDefault="005D374E" w:rsidP="00E972B2">
            <w:pPr>
              <w:pStyle w:val="TAL"/>
            </w:pPr>
          </w:p>
        </w:tc>
      </w:tr>
    </w:tbl>
    <w:p w14:paraId="214144E6" w14:textId="77777777" w:rsidR="005D374E" w:rsidRDefault="005D374E" w:rsidP="005D374E"/>
    <w:p w14:paraId="5FFCEA1E" w14:textId="77777777" w:rsidR="005D374E" w:rsidRDefault="005D374E" w:rsidP="00E972B2">
      <w:pPr>
        <w:pStyle w:val="TH"/>
      </w:pPr>
      <w:r>
        <w:t>Table 6.2.1.3.3-12..16: Void</w:t>
      </w:r>
    </w:p>
    <w:p w14:paraId="04AE7471" w14:textId="77777777" w:rsidR="005D374E" w:rsidRDefault="005D374E" w:rsidP="005D374E">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1234C4"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33B5C9F9" w14:textId="77777777" w:rsidR="005D374E" w:rsidRDefault="005D374E">
            <w:pPr>
              <w:pStyle w:val="TAL"/>
            </w:pPr>
            <w:r>
              <w:t>Derivation Path: TS 36.579-1 [2], Table 5.5.3.1.2-2, condition SDP_ANSWER</w:t>
            </w:r>
          </w:p>
        </w:tc>
      </w:tr>
    </w:tbl>
    <w:p w14:paraId="357F1ED7" w14:textId="77777777" w:rsidR="005D374E" w:rsidRDefault="005D374E" w:rsidP="005D374E"/>
    <w:p w14:paraId="68CEFD90" w14:textId="77777777" w:rsidR="005D374E" w:rsidRDefault="005D374E" w:rsidP="005D374E">
      <w:pPr>
        <w:keepNext/>
        <w:keepLines/>
        <w:spacing w:before="120"/>
        <w:ind w:left="1134" w:hanging="1134"/>
        <w:outlineLvl w:val="2"/>
        <w:rPr>
          <w:rFonts w:ascii="Arial" w:hAnsi="Arial"/>
          <w:sz w:val="28"/>
        </w:rPr>
      </w:pPr>
      <w:bookmarkStart w:id="578" w:name="_Toc52787547"/>
      <w:bookmarkStart w:id="579" w:name="_Toc52787729"/>
      <w:bookmarkStart w:id="580" w:name="_Toc75906951"/>
      <w:bookmarkStart w:id="581" w:name="_Toc75907288"/>
      <w:bookmarkStart w:id="58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78"/>
      <w:bookmarkEnd w:id="579"/>
      <w:bookmarkEnd w:id="580"/>
      <w:bookmarkEnd w:id="581"/>
      <w:bookmarkEnd w:id="582"/>
    </w:p>
    <w:p w14:paraId="67E266E2" w14:textId="77777777" w:rsidR="005D374E" w:rsidRDefault="005D374E" w:rsidP="00E972B2">
      <w:pPr>
        <w:pStyle w:val="H6"/>
      </w:pPr>
      <w:bookmarkStart w:id="583" w:name="_Toc52787548"/>
      <w:bookmarkStart w:id="584" w:name="_Toc52787730"/>
      <w:bookmarkStart w:id="585" w:name="_Toc75906952"/>
      <w:bookmarkStart w:id="586" w:name="_Toc75907289"/>
      <w:r>
        <w:t>6.2.2.1</w:t>
      </w:r>
      <w:r>
        <w:tab/>
        <w:t>Test Purpose (TP)</w:t>
      </w:r>
      <w:bookmarkEnd w:id="583"/>
      <w:bookmarkEnd w:id="584"/>
      <w:bookmarkEnd w:id="585"/>
      <w:bookmarkEnd w:id="586"/>
    </w:p>
    <w:p w14:paraId="7391E9AE" w14:textId="77777777" w:rsidR="005D374E" w:rsidRDefault="005D374E" w:rsidP="00E972B2">
      <w:pPr>
        <w:pStyle w:val="H6"/>
      </w:pPr>
      <w:r>
        <w:t>(1)</w:t>
      </w:r>
    </w:p>
    <w:p w14:paraId="3FBEA289"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0F6E3205" w14:textId="77777777" w:rsidR="005D374E" w:rsidRDefault="005D374E" w:rsidP="00E972B2">
      <w:pPr>
        <w:pStyle w:val="PL"/>
      </w:pPr>
      <w:r>
        <w:rPr>
          <w:noProof w:val="0"/>
        </w:rPr>
        <w:t>ensure that {</w:t>
      </w:r>
    </w:p>
    <w:p w14:paraId="1181B1E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establish a MCVideo private call, On-demand Automatic Commencement Mode, no force of Automatic Commencement, applying End-to-end communication security with Transmission Control }</w:t>
      </w:r>
    </w:p>
    <w:p w14:paraId="3792945B" w14:textId="77777777" w:rsidR="005D374E" w:rsidRDefault="005D374E" w:rsidP="00E972B2">
      <w:pPr>
        <w:pStyle w:val="PL"/>
      </w:pPr>
      <w:r>
        <w:rPr>
          <w:noProof w:val="0"/>
        </w:rPr>
        <w:t xml:space="preserve">    </w:t>
      </w:r>
      <w:r>
        <w:rPr>
          <w:b/>
          <w:noProof w:val="0"/>
        </w:rPr>
        <w:t>then</w:t>
      </w:r>
      <w:r>
        <w:rPr>
          <w:noProof w:val="0"/>
        </w:rPr>
        <w:t xml:space="preserve"> { UE (MCVideo Client) responds by sending a SIP 200 (OK) accepting the establishment of the MCVideo private call, On-demand Automatic Commencement Mode applying End-to-end communication security with Transmission Control, </w:t>
      </w:r>
      <w:r>
        <w:rPr>
          <w:bCs/>
          <w:noProof w:val="0"/>
        </w:rPr>
        <w:t>and</w:t>
      </w:r>
      <w:r>
        <w:rPr>
          <w:noProof w:val="0"/>
        </w:rPr>
        <w:t xml:space="preserve"> notifies the user of the call establishment }</w:t>
      </w:r>
    </w:p>
    <w:p w14:paraId="0D522BB2" w14:textId="77777777" w:rsidR="005D374E" w:rsidRDefault="005D374E" w:rsidP="00E972B2">
      <w:pPr>
        <w:pStyle w:val="PL"/>
      </w:pPr>
      <w:r>
        <w:rPr>
          <w:noProof w:val="0"/>
        </w:rPr>
        <w:t xml:space="preserve">            }</w:t>
      </w:r>
    </w:p>
    <w:p w14:paraId="24630DD4" w14:textId="77777777" w:rsidR="005D374E" w:rsidRDefault="005D374E" w:rsidP="00E972B2">
      <w:pPr>
        <w:pStyle w:val="PL"/>
      </w:pPr>
    </w:p>
    <w:p w14:paraId="07164068" w14:textId="77777777" w:rsidR="005D374E" w:rsidRDefault="005D374E" w:rsidP="00E972B2">
      <w:pPr>
        <w:pStyle w:val="H6"/>
      </w:pPr>
      <w:r>
        <w:t>(2)</w:t>
      </w:r>
    </w:p>
    <w:p w14:paraId="7BB186B5"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6489BF0B" w14:textId="77777777" w:rsidR="005D374E" w:rsidRDefault="005D374E" w:rsidP="00E972B2">
      <w:pPr>
        <w:pStyle w:val="PL"/>
      </w:pPr>
      <w:r>
        <w:rPr>
          <w:noProof w:val="0"/>
        </w:rPr>
        <w:t>ensure that {</w:t>
      </w:r>
    </w:p>
    <w:p w14:paraId="1372FB6A"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inviting MCVideo User }</w:t>
      </w:r>
    </w:p>
    <w:p w14:paraId="3D23D2FF" w14:textId="77777777" w:rsidR="005D374E" w:rsidRDefault="005D374E" w:rsidP="00E972B2">
      <w:pPr>
        <w:pStyle w:val="PL"/>
      </w:pPr>
      <w:r>
        <w:rPr>
          <w:noProof w:val="0"/>
        </w:rPr>
        <w:t xml:space="preserve">    </w:t>
      </w:r>
      <w:r>
        <w:rPr>
          <w:b/>
          <w:noProof w:val="0"/>
        </w:rPr>
        <w:t>then</w:t>
      </w:r>
      <w:r>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22625109" w14:textId="77777777" w:rsidR="005D374E" w:rsidRDefault="005D374E" w:rsidP="00E972B2">
      <w:pPr>
        <w:pStyle w:val="PL"/>
      </w:pPr>
      <w:r>
        <w:rPr>
          <w:noProof w:val="0"/>
        </w:rPr>
        <w:t xml:space="preserve">            }</w:t>
      </w:r>
    </w:p>
    <w:p w14:paraId="30CB9C4A" w14:textId="77777777" w:rsidR="005D374E" w:rsidRDefault="005D374E" w:rsidP="00E972B2">
      <w:pPr>
        <w:pStyle w:val="PL"/>
      </w:pPr>
    </w:p>
    <w:p w14:paraId="0E378A71" w14:textId="77777777" w:rsidR="005D374E" w:rsidRDefault="005D374E" w:rsidP="00E972B2">
      <w:pPr>
        <w:pStyle w:val="H6"/>
      </w:pPr>
      <w:r>
        <w:t>(3)</w:t>
      </w:r>
    </w:p>
    <w:p w14:paraId="03C6D670"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7E1D41CD" w14:textId="77777777" w:rsidR="005D374E" w:rsidRDefault="005D374E" w:rsidP="00E972B2">
      <w:pPr>
        <w:pStyle w:val="PL"/>
      </w:pPr>
      <w:r>
        <w:rPr>
          <w:noProof w:val="0"/>
        </w:rPr>
        <w:t>ensure that {</w:t>
      </w:r>
    </w:p>
    <w:p w14:paraId="437261BD" w14:textId="77777777" w:rsidR="005D374E" w:rsidRDefault="005D374E" w:rsidP="00E972B2">
      <w:pPr>
        <w:pStyle w:val="PL"/>
      </w:pPr>
      <w:r>
        <w:rPr>
          <w:noProof w:val="0"/>
        </w:rPr>
        <w:t xml:space="preserve">  </w:t>
      </w:r>
      <w:r>
        <w:rPr>
          <w:b/>
          <w:noProof w:val="0"/>
        </w:rPr>
        <w:t>when</w:t>
      </w:r>
      <w:r>
        <w:rPr>
          <w:noProof w:val="0"/>
        </w:rPr>
        <w:t xml:space="preserve"> { the MCVideo User receives a request for upgrade of the ongoing MCVideo private call to a MCVideo emergency private call with Transmission Control }</w:t>
      </w:r>
    </w:p>
    <w:p w14:paraId="161C6AB3"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upon sending SIP 200 (OK) message, considers the call as being upgraded to emergency private call (emergency private call state = "MEPC 3: emergency-pc-granted") </w:t>
      </w:r>
      <w:r>
        <w:rPr>
          <w:b/>
          <w:bCs/>
          <w:noProof w:val="0"/>
        </w:rPr>
        <w:t>and</w:t>
      </w:r>
      <w:r>
        <w:rPr>
          <w:noProof w:val="0"/>
        </w:rPr>
        <w:t xml:space="preserve"> notifies the MCVideo User of the upgraded call if pc_MCX_DisplayInfoEmergencyCall }</w:t>
      </w:r>
    </w:p>
    <w:p w14:paraId="5B36231A" w14:textId="77777777" w:rsidR="005D374E" w:rsidRDefault="005D374E" w:rsidP="00E972B2">
      <w:pPr>
        <w:pStyle w:val="PL"/>
      </w:pPr>
      <w:r>
        <w:rPr>
          <w:noProof w:val="0"/>
        </w:rPr>
        <w:t xml:space="preserve">            }</w:t>
      </w:r>
    </w:p>
    <w:p w14:paraId="46ED80A0" w14:textId="77777777" w:rsidR="005D374E" w:rsidRDefault="005D374E" w:rsidP="00E972B2">
      <w:pPr>
        <w:pStyle w:val="PL"/>
      </w:pPr>
    </w:p>
    <w:p w14:paraId="206C4E59" w14:textId="77777777" w:rsidR="005D374E" w:rsidRDefault="005D374E" w:rsidP="00E972B2">
      <w:pPr>
        <w:pStyle w:val="H6"/>
      </w:pPr>
      <w:r>
        <w:t>(4)</w:t>
      </w:r>
    </w:p>
    <w:p w14:paraId="76066619"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upgraded to an emergency private call }</w:t>
      </w:r>
    </w:p>
    <w:p w14:paraId="6E87CF01" w14:textId="77777777" w:rsidR="005D374E" w:rsidRDefault="005D374E" w:rsidP="00E972B2">
      <w:pPr>
        <w:pStyle w:val="PL"/>
      </w:pPr>
      <w:r>
        <w:rPr>
          <w:noProof w:val="0"/>
        </w:rPr>
        <w:t>ensure that {</w:t>
      </w:r>
    </w:p>
    <w:p w14:paraId="6B1D585D" w14:textId="77777777" w:rsidR="005D374E" w:rsidRDefault="005D374E" w:rsidP="00E972B2">
      <w:pPr>
        <w:pStyle w:val="PL"/>
      </w:pPr>
      <w:r>
        <w:rPr>
          <w:noProof w:val="0"/>
        </w:rPr>
        <w:t xml:space="preserve">  </w:t>
      </w:r>
      <w:r>
        <w:rPr>
          <w:b/>
          <w:noProof w:val="0"/>
        </w:rPr>
        <w:t>when</w:t>
      </w:r>
      <w:r>
        <w:rPr>
          <w:noProof w:val="0"/>
        </w:rPr>
        <w:t xml:space="preserve"> { the MCVideo User continues communication with the invited MCVideo User }</w:t>
      </w:r>
    </w:p>
    <w:p w14:paraId="5FD3E37D"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5ECB2E6A" w14:textId="77777777" w:rsidR="005D374E" w:rsidRDefault="005D374E" w:rsidP="00E972B2">
      <w:pPr>
        <w:pStyle w:val="PL"/>
      </w:pPr>
      <w:r>
        <w:rPr>
          <w:noProof w:val="0"/>
        </w:rPr>
        <w:t xml:space="preserve">            }</w:t>
      </w:r>
    </w:p>
    <w:p w14:paraId="33C089F3" w14:textId="77777777" w:rsidR="005D374E" w:rsidRDefault="005D374E" w:rsidP="00E972B2">
      <w:pPr>
        <w:pStyle w:val="PL"/>
      </w:pPr>
    </w:p>
    <w:p w14:paraId="7C790943" w14:textId="77777777" w:rsidR="005D374E" w:rsidRDefault="005D374E" w:rsidP="00E972B2">
      <w:pPr>
        <w:pStyle w:val="H6"/>
      </w:pPr>
      <w:r>
        <w:t>(5)</w:t>
      </w:r>
    </w:p>
    <w:p w14:paraId="4A655550"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that was upgraded to an emergency private call }</w:t>
      </w:r>
    </w:p>
    <w:p w14:paraId="2C86AF36" w14:textId="77777777" w:rsidR="005D374E" w:rsidRDefault="005D374E" w:rsidP="00E972B2">
      <w:pPr>
        <w:pStyle w:val="PL"/>
      </w:pPr>
      <w:r>
        <w:rPr>
          <w:noProof w:val="0"/>
        </w:rPr>
        <w:t>ensure that {</w:t>
      </w:r>
    </w:p>
    <w:p w14:paraId="45FC799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cancel the ongoing MCVideo emergency condition on a private call }</w:t>
      </w:r>
    </w:p>
    <w:p w14:paraId="01D180EF"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after sending a SIP 200 (OK) response considers the emergency condition cancelled and the call being reverted back to MCVideo private call </w:t>
      </w:r>
      <w:r>
        <w:rPr>
          <w:b/>
          <w:bCs/>
          <w:noProof w:val="0"/>
        </w:rPr>
        <w:t>and</w:t>
      </w:r>
      <w:r>
        <w:rPr>
          <w:noProof w:val="0"/>
        </w:rPr>
        <w:t xml:space="preserve"> notifies the MCVideo User of the downgraded call, and respects Reception Control (Transmission }</w:t>
      </w:r>
    </w:p>
    <w:p w14:paraId="5D4BF397" w14:textId="77777777" w:rsidR="005D374E" w:rsidRDefault="005D374E" w:rsidP="00E972B2">
      <w:pPr>
        <w:pStyle w:val="PL"/>
      </w:pPr>
      <w:r>
        <w:rPr>
          <w:noProof w:val="0"/>
        </w:rPr>
        <w:t xml:space="preserve">            }</w:t>
      </w:r>
    </w:p>
    <w:p w14:paraId="45CCCC7D" w14:textId="77777777" w:rsidR="005D374E" w:rsidRDefault="005D374E" w:rsidP="00E972B2">
      <w:pPr>
        <w:pStyle w:val="PL"/>
      </w:pPr>
    </w:p>
    <w:p w14:paraId="5CCD9FB7" w14:textId="77777777" w:rsidR="005D374E" w:rsidRDefault="005D374E" w:rsidP="00E972B2">
      <w:pPr>
        <w:pStyle w:val="H6"/>
      </w:pPr>
      <w:r>
        <w:t>(6)</w:t>
      </w:r>
    </w:p>
    <w:p w14:paraId="5775142F" w14:textId="77777777" w:rsidR="005D374E" w:rsidRDefault="005D374E" w:rsidP="00E972B2">
      <w:pPr>
        <w:pStyle w:val="PL"/>
      </w:pPr>
      <w:r>
        <w:rPr>
          <w:b/>
          <w:noProof w:val="0"/>
        </w:rPr>
        <w:t>with</w:t>
      </w:r>
      <w:r>
        <w:rPr>
          <w:noProof w:val="0"/>
        </w:rPr>
        <w:t xml:space="preserve"> { UE (MCVideo Client) having an ongoing On-demand Automatic Commencement Mode private call }</w:t>
      </w:r>
    </w:p>
    <w:p w14:paraId="41942DB5" w14:textId="77777777" w:rsidR="005D374E" w:rsidRDefault="005D374E" w:rsidP="00E972B2">
      <w:pPr>
        <w:pStyle w:val="PL"/>
      </w:pPr>
      <w:r>
        <w:rPr>
          <w:noProof w:val="0"/>
        </w:rPr>
        <w:t>ensure that {</w:t>
      </w:r>
    </w:p>
    <w:p w14:paraId="6CAA6267" w14:textId="77777777" w:rsidR="005D374E" w:rsidRDefault="005D374E" w:rsidP="00E972B2">
      <w:pPr>
        <w:pStyle w:val="PL"/>
      </w:pPr>
      <w:r>
        <w:rPr>
          <w:noProof w:val="0"/>
        </w:rPr>
        <w:t xml:space="preserve">  </w:t>
      </w:r>
      <w:r>
        <w:rPr>
          <w:b/>
          <w:noProof w:val="0"/>
        </w:rPr>
        <w:t>when</w:t>
      </w:r>
      <w:r>
        <w:rPr>
          <w:noProof w:val="0"/>
        </w:rPr>
        <w:t xml:space="preserve"> { the MCVideo User requests to end the Private Call, the UE (MCVideo Client) sends a Transmission End Request message and, upon receiving a Transmission End Response from the SS (MCVideo Server) }</w:t>
      </w:r>
    </w:p>
    <w:p w14:paraId="5F8DE79A"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61FAE538" w14:textId="77777777" w:rsidR="005D374E" w:rsidRDefault="005D374E" w:rsidP="00E972B2">
      <w:pPr>
        <w:pStyle w:val="PL"/>
      </w:pPr>
      <w:r>
        <w:rPr>
          <w:noProof w:val="0"/>
        </w:rPr>
        <w:t xml:space="preserve">            }</w:t>
      </w:r>
    </w:p>
    <w:p w14:paraId="71389338" w14:textId="77777777" w:rsidR="005D374E" w:rsidRDefault="005D374E" w:rsidP="00E972B2">
      <w:pPr>
        <w:pStyle w:val="PL"/>
      </w:pPr>
    </w:p>
    <w:p w14:paraId="2274D18B" w14:textId="77777777" w:rsidR="005D374E" w:rsidRDefault="005D374E" w:rsidP="00E972B2">
      <w:pPr>
        <w:pStyle w:val="H6"/>
      </w:pPr>
      <w:bookmarkStart w:id="587" w:name="_Toc52787549"/>
      <w:bookmarkStart w:id="588" w:name="_Toc52787731"/>
      <w:bookmarkStart w:id="589" w:name="_Toc75906953"/>
      <w:bookmarkStart w:id="590" w:name="_Toc75907290"/>
      <w:r>
        <w:t>6.2.2.2</w:t>
      </w:r>
      <w:r>
        <w:tab/>
        <w:t>Conformance requirements</w:t>
      </w:r>
      <w:bookmarkEnd w:id="587"/>
      <w:bookmarkEnd w:id="588"/>
      <w:bookmarkEnd w:id="589"/>
      <w:bookmarkEnd w:id="590"/>
    </w:p>
    <w:p w14:paraId="76978142" w14:textId="77777777" w:rsidR="005D374E" w:rsidRDefault="005D374E" w:rsidP="005D374E">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46B0EC" w14:textId="77777777" w:rsidR="005D374E" w:rsidRDefault="005D374E" w:rsidP="005D374E">
      <w:pPr>
        <w:spacing w:before="120"/>
      </w:pPr>
      <w:r>
        <w:t>[TS 24.281, clause 10.2.2.2.1]</w:t>
      </w:r>
    </w:p>
    <w:p w14:paraId="0BFE0F9A"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CA92D76" w14:textId="77777777" w:rsidR="005D374E" w:rsidRDefault="005D374E" w:rsidP="005D374E">
      <w:pPr>
        <w:spacing w:before="120"/>
      </w:pPr>
      <w:r>
        <w:t>The MCVideo client:</w:t>
      </w:r>
    </w:p>
    <w:p w14:paraId="7141C947"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3D39897"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67918CA1"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5CCEA0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13B242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44E7A212"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05417092"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A885753" w14:textId="77777777" w:rsidR="005D374E" w:rsidRDefault="005D374E" w:rsidP="005D374E">
      <w:pPr>
        <w:ind w:left="568" w:hanging="284"/>
      </w:pPr>
      <w:r>
        <w:t>8)</w:t>
      </w:r>
      <w:r>
        <w:tab/>
        <w:t>if an end-to-end security context needs to be established and if the MCVideo user is initiating a private call then:</w:t>
      </w:r>
    </w:p>
    <w:p w14:paraId="1B8ACD2B"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36ED9F12" w14:textId="77777777" w:rsidR="005D374E" w:rsidRDefault="005D374E" w:rsidP="005D374E">
      <w:pPr>
        <w:ind w:left="851" w:hanging="284"/>
      </w:pPr>
      <w:r>
        <w:t>b)</w:t>
      </w:r>
      <w:r>
        <w:tab/>
        <w:t>shall use the keying material to generate a PCK as described in 3GPP TS 33.180 [8];</w:t>
      </w:r>
    </w:p>
    <w:p w14:paraId="54FC5512"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6F588414"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1CFECBA" w14:textId="77777777" w:rsidR="005D374E" w:rsidRDefault="005D374E" w:rsidP="005D374E">
      <w:pPr>
        <w:ind w:left="851" w:hanging="284"/>
      </w:pPr>
      <w:r>
        <w:t>e)</w:t>
      </w:r>
      <w:r>
        <w:tab/>
        <w:t>shall generate a MIKEY-SAKKE I_MESSAGE using the encapsulated PCK and PCK-ID as specified in 3GPP TS 33.180 [8]; and</w:t>
      </w:r>
    </w:p>
    <w:p w14:paraId="10B95FFC"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2A3F3CE"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6CCF496"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0FCFF4AA" w14:textId="77777777" w:rsidR="005D374E" w:rsidRDefault="005D374E" w:rsidP="005D374E">
      <w:pPr>
        <w:ind w:left="568" w:hanging="284"/>
      </w:pPr>
      <w:r>
        <w:t>10)</w:t>
      </w:r>
      <w:r>
        <w:tab/>
        <w:t>if implicit transmission control is required, shall comply with the conditions specified in subclause 6.4;</w:t>
      </w:r>
    </w:p>
    <w:p w14:paraId="37E9CCE3" w14:textId="77777777" w:rsidR="005D374E" w:rsidRDefault="005D374E" w:rsidP="005D374E">
      <w:pPr>
        <w:ind w:left="568" w:hanging="284"/>
      </w:pPr>
      <w:r>
        <w:t>11)</w:t>
      </w:r>
      <w:r>
        <w:tab/>
        <w:t>if the MCVideo user is initiating a private call then:</w:t>
      </w:r>
    </w:p>
    <w:p w14:paraId="1F6603F9"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7B32354" w14:textId="77777777" w:rsidR="005D374E" w:rsidRDefault="005D374E" w:rsidP="005D374E">
      <w:pPr>
        <w:ind w:left="851" w:hanging="284"/>
      </w:pPr>
      <w:r>
        <w:t>b)</w:t>
      </w:r>
      <w:r>
        <w:tab/>
        <w:t>if force of automatic commencement mode at the invited MCVideo client is not requested by the MCVideo user and:</w:t>
      </w:r>
    </w:p>
    <w:p w14:paraId="1E5F0604"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E767948"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621790FA"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3D21AE26"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022ADC9" w14:textId="77777777" w:rsidR="005D374E" w:rsidRDefault="005D374E" w:rsidP="005D374E">
      <w:pPr>
        <w:ind w:left="568" w:hanging="284"/>
      </w:pPr>
      <w:r>
        <w:t>13)</w:t>
      </w:r>
      <w:r>
        <w:tab/>
        <w:t>shall send SIP INVITE request towards the MCVideo server according to 3GPP TS 24.229 [11].</w:t>
      </w:r>
    </w:p>
    <w:p w14:paraId="5D71EAE2" w14:textId="77777777" w:rsidR="005D374E" w:rsidRDefault="005D374E" w:rsidP="005D374E">
      <w:r>
        <w:t>Upon receiving a SIP 183(Session Progress) response to the SIP INVITE request the MCVideo client:</w:t>
      </w:r>
    </w:p>
    <w:p w14:paraId="764CCB65" w14:textId="77777777" w:rsidR="005D374E" w:rsidRDefault="005D374E" w:rsidP="005D374E">
      <w:pPr>
        <w:ind w:left="568" w:hanging="284"/>
      </w:pPr>
      <w:r>
        <w:t>1)</w:t>
      </w:r>
      <w:r>
        <w:tab/>
        <w:t>may indicate the progress of the session establishment to the inviting MCVideo user.</w:t>
      </w:r>
    </w:p>
    <w:p w14:paraId="7B23E616" w14:textId="77777777" w:rsidR="005D374E" w:rsidRDefault="005D374E" w:rsidP="005D374E">
      <w:r>
        <w:t>Upon receiving a SIP 200 (OK) response to the SIP INVITE request the MCVideo client:</w:t>
      </w:r>
    </w:p>
    <w:p w14:paraId="2B3ED8B3" w14:textId="77777777" w:rsidR="005D374E" w:rsidRDefault="005D374E" w:rsidP="005D374E">
      <w:pPr>
        <w:ind w:left="568" w:hanging="284"/>
      </w:pPr>
      <w:r>
        <w:t>1)</w:t>
      </w:r>
      <w:r>
        <w:tab/>
        <w:t xml:space="preserve">shall interact with the media plane as specified in 3GPP TS 24.581 [5]; </w:t>
      </w:r>
    </w:p>
    <w:p w14:paraId="250C0480"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59156230" w14:textId="77777777" w:rsidR="005D374E" w:rsidRDefault="005D374E" w:rsidP="005D374E">
      <w:pPr>
        <w:ind w:left="568" w:hanging="284"/>
        <w:rPr>
          <w:rFonts w:eastAsia="Malgun Gothic"/>
        </w:rPr>
      </w:pPr>
      <w:r>
        <w:t>3)</w:t>
      </w:r>
      <w:r>
        <w:tab/>
        <w:t>shall notify the user that the call has been successfully established.</w:t>
      </w:r>
    </w:p>
    <w:p w14:paraId="2464B46A" w14:textId="77777777" w:rsidR="005D374E" w:rsidRDefault="005D374E" w:rsidP="005D374E">
      <w:pPr>
        <w:rPr>
          <w:rFonts w:eastAsia="Calibri"/>
        </w:rPr>
      </w:pPr>
      <w:r>
        <w:t>On receiving a SIP 4xx response, a SIP 5xx response or a SIP 6xx response to the SIP INVITE request:</w:t>
      </w:r>
    </w:p>
    <w:p w14:paraId="466A0C57" w14:textId="77777777" w:rsidR="005D374E" w:rsidRDefault="005D374E" w:rsidP="005D374E">
      <w:pPr>
        <w:ind w:left="568" w:hanging="284"/>
      </w:pPr>
      <w:r>
        <w:t>1)</w:t>
      </w:r>
      <w:r>
        <w:tab/>
        <w:t>if the MCVideo emergency private call state is set to "MVEPC 2: emergency-pc-requested"; or</w:t>
      </w:r>
    </w:p>
    <w:p w14:paraId="6D684A88" w14:textId="77777777" w:rsidR="005D374E" w:rsidRDefault="005D374E" w:rsidP="005D374E">
      <w:pPr>
        <w:ind w:left="568" w:hanging="284"/>
      </w:pPr>
      <w:r>
        <w:t>2)</w:t>
      </w:r>
      <w:r>
        <w:tab/>
        <w:t>if the MCVideo emergency private call state is set to "MVEPC 3: emergency-pc-granted";</w:t>
      </w:r>
    </w:p>
    <w:p w14:paraId="550036F2" w14:textId="77777777" w:rsidR="005D374E" w:rsidRDefault="005D374E" w:rsidP="005D374E">
      <w:pPr>
        <w:ind w:left="568" w:hanging="284"/>
      </w:pPr>
      <w:r>
        <w:t>the MCVideo client shall perform the actions specified in subclause 6.2.8.3.5.</w:t>
      </w:r>
    </w:p>
    <w:p w14:paraId="0448BF5B"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5E1A693" w14:textId="77777777" w:rsidR="005D374E" w:rsidRDefault="005D374E" w:rsidP="005D374E">
      <w:r>
        <w:t>[TS 24.281, clause 10.2.2.2.2]</w:t>
      </w:r>
    </w:p>
    <w:p w14:paraId="6CC04F29"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28A9B82E" w14:textId="77777777" w:rsidR="005D374E" w:rsidRDefault="005D374E" w:rsidP="005D374E">
      <w:r>
        <w:t>The MCVideo client:</w:t>
      </w:r>
    </w:p>
    <w:p w14:paraId="120B7FED" w14:textId="77777777" w:rsidR="005D374E" w:rsidRDefault="005D374E" w:rsidP="005D374E">
      <w:pPr>
        <w:ind w:left="568" w:hanging="284"/>
      </w:pPr>
      <w:r>
        <w:t>1)</w:t>
      </w:r>
      <w:r>
        <w:tab/>
        <w:t>may reject the SIP INVITE request if any of the following conditions are met:</w:t>
      </w:r>
    </w:p>
    <w:p w14:paraId="5E3757F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0C35EF9B" w14:textId="77777777" w:rsidR="005D374E" w:rsidRDefault="005D374E" w:rsidP="005D374E">
      <w:pPr>
        <w:ind w:left="851" w:hanging="284"/>
      </w:pPr>
      <w:r>
        <w:t>b)</w:t>
      </w:r>
      <w:r>
        <w:tab/>
        <w:t>MCVideo client does not have enough resources to handle the call; or</w:t>
      </w:r>
    </w:p>
    <w:p w14:paraId="0C35B71F" w14:textId="77777777" w:rsidR="005D374E" w:rsidRDefault="005D374E" w:rsidP="005D374E">
      <w:pPr>
        <w:ind w:left="851" w:hanging="284"/>
      </w:pPr>
      <w:r>
        <w:t>c)</w:t>
      </w:r>
      <w:r>
        <w:tab/>
        <w:t>any other reason outside the scope of this specification;</w:t>
      </w:r>
    </w:p>
    <w:p w14:paraId="03BEE161" w14:textId="77777777" w:rsidR="005D374E" w:rsidRDefault="005D374E" w:rsidP="005D374E">
      <w:pPr>
        <w:ind w:left="851" w:hanging="284"/>
      </w:pPr>
      <w:r>
        <w:t>otherwise, continue with the rest of the steps.</w:t>
      </w:r>
    </w:p>
    <w:p w14:paraId="4CD8F3C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0D9D5F"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375B0B32"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3AC95428" w14:textId="77777777" w:rsidR="005D374E" w:rsidRDefault="005D374E" w:rsidP="005D374E">
      <w:pPr>
        <w:ind w:left="851" w:hanging="284"/>
      </w:pPr>
      <w:r>
        <w:t>a)</w:t>
      </w:r>
      <w:r>
        <w:tab/>
        <w:t>should display to the MCVideo user an indication that this is a SIP INVITE request for an MCVideo emergency private call and:</w:t>
      </w:r>
    </w:p>
    <w:p w14:paraId="58AE57F3"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3370E1D1"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C93CEEB" w14:textId="77777777" w:rsidR="005D374E" w:rsidRDefault="005D374E" w:rsidP="005D374E">
      <w:pPr>
        <w:ind w:left="851" w:hanging="284"/>
      </w:pPr>
      <w:r>
        <w:t>b)</w:t>
      </w:r>
      <w:r>
        <w:tab/>
        <w:t>shall set the MCVideo emergency private priority state to "MVEPP 2: in-progress" for this private call;</w:t>
      </w:r>
    </w:p>
    <w:p w14:paraId="1D75C57F"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4A264E7C"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3A9DD179" w14:textId="77777777" w:rsidR="005D374E" w:rsidRDefault="005D374E" w:rsidP="005D374E">
      <w:pPr>
        <w:ind w:left="851" w:hanging="284"/>
      </w:pPr>
      <w:r>
        <w:t>b)</w:t>
      </w:r>
      <w:r>
        <w:tab/>
        <w:t>shall convert the MCVideo ID to a UID as described in 3GPP TS 33.180 [8];</w:t>
      </w:r>
    </w:p>
    <w:p w14:paraId="5379F469" w14:textId="77777777" w:rsidR="005D374E" w:rsidRDefault="005D374E" w:rsidP="005D374E">
      <w:pPr>
        <w:ind w:left="851" w:hanging="284"/>
      </w:pPr>
      <w:r>
        <w:t>c)</w:t>
      </w:r>
      <w:r>
        <w:tab/>
        <w:t>shall use the UID to validate the signature of the MIKEY-SAKKE I_MESSAGE as described in 3GPP TS 33.180 [8];</w:t>
      </w:r>
    </w:p>
    <w:p w14:paraId="08A237BD"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2410E19" w14:textId="77777777" w:rsidR="005D374E" w:rsidRDefault="005D374E" w:rsidP="005D374E">
      <w:pPr>
        <w:ind w:left="851" w:hanging="284"/>
      </w:pPr>
      <w:r>
        <w:t>e)</w:t>
      </w:r>
      <w:r>
        <w:tab/>
        <w:t>if the signature of the MIKEY-SAKKE I_MESSAGE was successfully validated:</w:t>
      </w:r>
    </w:p>
    <w:p w14:paraId="24C6B704"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7667D770" w14:textId="77777777" w:rsidR="005D374E" w:rsidRDefault="005D374E" w:rsidP="005D374E">
      <w:pPr>
        <w:ind w:left="1135" w:hanging="284"/>
      </w:pPr>
      <w:r>
        <w:t>ii)</w:t>
      </w:r>
      <w:r>
        <w:tab/>
        <w:t>shall extract the PCK-ID, from the payload as specified in 3GPP TS 33.180 [8];</w:t>
      </w:r>
    </w:p>
    <w:p w14:paraId="08C0CC5E"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676CDC2E"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647CD17" w14:textId="77777777" w:rsidR="005D374E" w:rsidRDefault="005D374E" w:rsidP="005D374E">
      <w:pPr>
        <w:ind w:left="568" w:hanging="284"/>
      </w:pPr>
      <w:r>
        <w:t>6)</w:t>
      </w:r>
      <w:r>
        <w:tab/>
        <w:t>may display to the MCVideo user the MCVideo ID of the inviting MCVideo user;</w:t>
      </w:r>
    </w:p>
    <w:p w14:paraId="1B93D947" w14:textId="77777777" w:rsidR="005D374E" w:rsidRDefault="005D374E" w:rsidP="005D374E">
      <w:pPr>
        <w:ind w:left="568" w:hanging="284"/>
      </w:pPr>
      <w:r>
        <w:t>7)</w:t>
      </w:r>
      <w:r>
        <w:tab/>
        <w:t>shall perform the automatic commencement procedures specified in subclause 6.2.3.1.1 if one of the following conditions are met:</w:t>
      </w:r>
    </w:p>
    <w:p w14:paraId="12033E2E"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17525D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6391BEC" w14:textId="77777777" w:rsidR="005D374E" w:rsidRDefault="005D374E" w:rsidP="005D374E">
      <w:pPr>
        <w:ind w:left="851" w:hanging="284"/>
      </w:pPr>
      <w:r>
        <w:t>c)</w:t>
      </w:r>
      <w:r>
        <w:tab/>
        <w:t>SIP INVITE request contains a Priv-Answer-Mode header field with the value of "Auto"; and</w:t>
      </w:r>
    </w:p>
    <w:p w14:paraId="77F0E168" w14:textId="77777777" w:rsidR="005D374E" w:rsidRDefault="005D374E" w:rsidP="005D374E">
      <w:pPr>
        <w:ind w:left="568" w:hanging="284"/>
      </w:pPr>
      <w:r>
        <w:t>8)</w:t>
      </w:r>
      <w:r>
        <w:tab/>
        <w:t>shall perform the manual commencement procedures specified in subclause 6.2.3.2.1 if either of the following conditions are met:</w:t>
      </w:r>
    </w:p>
    <w:p w14:paraId="6F044738"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22D13AD"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6588FB7" w14:textId="77777777" w:rsidR="005D374E" w:rsidRDefault="005D374E" w:rsidP="005D374E">
      <w:pPr>
        <w:ind w:left="851" w:hanging="284"/>
      </w:pPr>
      <w:r>
        <w:t>c)</w:t>
      </w:r>
      <w:r>
        <w:tab/>
        <w:t>SIP INVITE request contains a Priv-Answer-Mode header field with the value of "Manual".</w:t>
      </w:r>
    </w:p>
    <w:p w14:paraId="6E8E3E56"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61FA67CB" w14:textId="77777777" w:rsidR="005D374E" w:rsidRDefault="005D374E" w:rsidP="005D374E">
      <w:pPr>
        <w:ind w:left="568" w:hanging="284"/>
      </w:pPr>
      <w:r>
        <w:t>1)</w:t>
      </w:r>
      <w:r>
        <w:tab/>
        <w:t>shall send a SIP 200 (OK) response to the SIP CANCEL request according to 3GPP TS 24.229 [11]; and</w:t>
      </w:r>
    </w:p>
    <w:p w14:paraId="5E6CCF01" w14:textId="77777777" w:rsidR="005D374E" w:rsidRDefault="005D374E" w:rsidP="005D374E">
      <w:pPr>
        <w:ind w:left="568" w:hanging="284"/>
      </w:pPr>
      <w:r>
        <w:t>2)</w:t>
      </w:r>
      <w:r>
        <w:tab/>
        <w:t>shall send a SIP 487 (Request Terminated) response to the SIP INVITE request according to 3GPP TS 24.229 [11].</w:t>
      </w:r>
    </w:p>
    <w:p w14:paraId="0F4E47A9" w14:textId="77777777" w:rsidR="005D374E" w:rsidRDefault="005D374E" w:rsidP="005D374E">
      <w:r>
        <w:t>Upon receiving a SIP BYE request for an established dialog, the MCVideo client:</w:t>
      </w:r>
    </w:p>
    <w:p w14:paraId="491FE042" w14:textId="77777777" w:rsidR="005D374E" w:rsidRDefault="005D374E" w:rsidP="005D374E">
      <w:pPr>
        <w:ind w:left="568" w:hanging="284"/>
      </w:pPr>
      <w:r>
        <w:t>1)</w:t>
      </w:r>
      <w:r>
        <w:tab/>
        <w:t>shall follow the procedures in clause 10.2.5.2.</w:t>
      </w:r>
    </w:p>
    <w:p w14:paraId="66EB10DA" w14:textId="77777777" w:rsidR="005D374E" w:rsidRDefault="005D374E" w:rsidP="005D374E">
      <w:r>
        <w:t>[TS 24.281, clause 10.2.2.2.3]</w:t>
      </w:r>
    </w:p>
    <w:p w14:paraId="62F262F8" w14:textId="77777777" w:rsidR="005D374E" w:rsidRDefault="005D374E" w:rsidP="005D374E">
      <w:r>
        <w:t>This subclause covers on-demand session.</w:t>
      </w:r>
    </w:p>
    <w:p w14:paraId="07CBB3E4" w14:textId="77777777" w:rsidR="005D374E" w:rsidRDefault="005D374E" w:rsidP="005D374E">
      <w:r>
        <w:t>Upon receipt of a SIP re-INVITE request for an existing private call session, the MCVideo client shall:</w:t>
      </w:r>
    </w:p>
    <w:p w14:paraId="2CC0E59B" w14:textId="77777777" w:rsidR="005D374E" w:rsidRDefault="005D374E" w:rsidP="005D374E">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F35327D" w14:textId="77777777" w:rsidR="005D374E" w:rsidRDefault="005D374E" w:rsidP="005D374E">
      <w:pPr>
        <w:ind w:left="851" w:hanging="284"/>
      </w:pPr>
      <w:r>
        <w:t>a)</w:t>
      </w:r>
      <w:r>
        <w:tab/>
        <w:t>should display to the MCVideo user an indication that this is a SIP re-INVITE request to upgrade this call to an MCVideo emergency private call and:</w:t>
      </w:r>
    </w:p>
    <w:p w14:paraId="36DED4AE"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1D91E703"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15822BA" w14:textId="77777777" w:rsidR="005D374E" w:rsidRDefault="005D374E" w:rsidP="005D374E">
      <w:pPr>
        <w:ind w:left="851" w:hanging="284"/>
      </w:pPr>
      <w:r>
        <w:t>b)</w:t>
      </w:r>
      <w:r>
        <w:tab/>
        <w:t>shall set the MCVideo emergency private priority state to "MVEPP 2: in-progress" for this private call;</w:t>
      </w:r>
    </w:p>
    <w:p w14:paraId="2D38FBBC" w14:textId="77777777" w:rsidR="005D374E" w:rsidRDefault="005D374E" w:rsidP="005D374E">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7E1E1DAE" w14:textId="77777777" w:rsidR="005D374E" w:rsidRDefault="005D374E" w:rsidP="005D374E">
      <w:pPr>
        <w:ind w:left="851" w:hanging="284"/>
      </w:pPr>
      <w:r>
        <w:t>a)</w:t>
      </w:r>
      <w:r>
        <w:tab/>
        <w:t>should display to the MCVideo user an indication that this is a SIP re-INVITE request to downgrade this emergency private call to a normal priority private call and:</w:t>
      </w:r>
    </w:p>
    <w:p w14:paraId="6465A55E" w14:textId="77777777" w:rsidR="005D374E" w:rsidRDefault="005D374E" w:rsidP="005D374E">
      <w:pPr>
        <w:ind w:left="1135" w:hanging="284"/>
      </w:pPr>
      <w:r>
        <w:t>i)</w:t>
      </w:r>
      <w:r>
        <w:tab/>
        <w:t>should display the MCVideo ID of the sender of the SIP re-INVITE request contained in the &lt;mcvideo-calling-user-id&gt; element of the application/vnd.3gpp.mcvideo-info+xml MIME body; and</w:t>
      </w:r>
    </w:p>
    <w:p w14:paraId="2A85E0D7" w14:textId="77777777" w:rsidR="005D374E" w:rsidRDefault="005D374E" w:rsidP="005D374E">
      <w:pPr>
        <w:ind w:left="1135" w:hanging="284"/>
      </w:pPr>
      <w:r>
        <w:t>ii)</w:t>
      </w:r>
      <w:r>
        <w:tab/>
        <w:t>if the &lt;alert-ind&gt; element is set to "false" should display to the MCVideo user an indication that the MCVideo emergency alert is cancelled;</w:t>
      </w:r>
    </w:p>
    <w:p w14:paraId="6D0F5BD7" w14:textId="77777777" w:rsidR="005D374E" w:rsidRDefault="005D374E" w:rsidP="005D374E">
      <w:pPr>
        <w:ind w:left="1135" w:hanging="284"/>
      </w:pPr>
      <w:r>
        <w:t>iii)</w:t>
      </w:r>
      <w:r>
        <w:tab/>
        <w:t>if the SIP re-INVITE request contains an application/vnd.3gpp.mcvideo-info+xml MIME body including an &lt;originated-by&gt; element:</w:t>
      </w:r>
    </w:p>
    <w:p w14:paraId="014328BE" w14:textId="77777777" w:rsidR="005D374E" w:rsidRDefault="005D374E" w:rsidP="005D374E">
      <w:pPr>
        <w:ind w:left="1418" w:hanging="284"/>
      </w:pPr>
      <w:r>
        <w:t>A)</w:t>
      </w:r>
      <w:r>
        <w:tab/>
        <w:t>should display to the MCVideo user the MCVideo ID contained in the &lt;originated-by&gt; element of the MCVideo user that originated the MCVideo emergency alert; and</w:t>
      </w:r>
    </w:p>
    <w:p w14:paraId="087EA837" w14:textId="77777777" w:rsidR="005D374E" w:rsidRDefault="005D374E" w:rsidP="005D374E">
      <w:pPr>
        <w:ind w:left="1418" w:hanging="284"/>
      </w:pPr>
      <w:r>
        <w:t>B)</w:t>
      </w:r>
      <w:r>
        <w:tab/>
        <w:t>if the MCVideo ID contained in the &lt;originated-by&gt; element is the MCVideo ID of the receiving MCVideo user, shall set the MCVideo emergency alert state to "MVPEA 1: no-alert";</w:t>
      </w:r>
    </w:p>
    <w:p w14:paraId="7E07F961" w14:textId="77777777" w:rsidR="005D374E" w:rsidRDefault="005D374E" w:rsidP="005D374E">
      <w:pPr>
        <w:ind w:left="851" w:hanging="284"/>
      </w:pPr>
      <w:r>
        <w:t>b)</w:t>
      </w:r>
      <w:r>
        <w:tab/>
        <w:t>shall set the MCVideo emergency private priority state to "MVEPP 1: no-emergency" for this private call; and</w:t>
      </w:r>
    </w:p>
    <w:p w14:paraId="12F6FACF" w14:textId="77777777" w:rsidR="005D374E" w:rsidRDefault="005D374E" w:rsidP="005D374E">
      <w:pPr>
        <w:ind w:left="851" w:hanging="284"/>
      </w:pPr>
      <w:r>
        <w:t>c)</w:t>
      </w:r>
      <w:r>
        <w:tab/>
        <w:t>if the MCVideo emergency private call state of the call is set to "MVEPC 3: emergency-call-granted", shall set the MCVideo emergency private call state of the call to "MVEPC 1: emergency-pc-capable";</w:t>
      </w:r>
    </w:p>
    <w:p w14:paraId="28009D1C" w14:textId="77777777" w:rsidR="005D374E" w:rsidRDefault="005D374E" w:rsidP="005D374E">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A9800B5" w14:textId="77777777" w:rsidR="005D374E" w:rsidRDefault="005D374E" w:rsidP="005D374E">
      <w:pPr>
        <w:ind w:left="568" w:hanging="284"/>
      </w:pPr>
      <w:r>
        <w:t>4)</w:t>
      </w:r>
      <w:r>
        <w:tab/>
        <w:t>may display to the MCVideo user the MCVideo ID of the inviting MCVideo user;</w:t>
      </w:r>
    </w:p>
    <w:p w14:paraId="745FE8CE" w14:textId="77777777" w:rsidR="005D374E" w:rsidRDefault="005D374E" w:rsidP="005D374E">
      <w:pPr>
        <w:keepLines/>
        <w:ind w:left="1135" w:hanging="851"/>
      </w:pPr>
      <w:r>
        <w:t>NOTE 1:</w:t>
      </w:r>
      <w:r>
        <w:tab/>
        <w:t>As this is a re-INVITE for an existing MCVideo private call session, there is no attempt made to change the answer-mode from its current state.</w:t>
      </w:r>
    </w:p>
    <w:p w14:paraId="1E732ADD" w14:textId="77777777" w:rsidR="005D374E" w:rsidRDefault="005D374E" w:rsidP="005D374E">
      <w:pPr>
        <w:ind w:left="568" w:hanging="284"/>
      </w:pPr>
      <w:r>
        <w:t>5)</w:t>
      </w:r>
      <w:r>
        <w:tab/>
        <w:t>shall accept the SIP re-INVITE request and generate a SIP 200 (OK) response according to rules and procedures of 3GPP TS 24.229 [11];</w:t>
      </w:r>
    </w:p>
    <w:p w14:paraId="434015DC" w14:textId="77777777" w:rsidR="005D374E" w:rsidRDefault="005D374E" w:rsidP="005D374E">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0C936DE5" w14:textId="77777777" w:rsidR="005D374E" w:rsidRDefault="005D374E" w:rsidP="005D374E">
      <w:pPr>
        <w:ind w:left="568" w:hanging="284"/>
      </w:pPr>
      <w:r>
        <w:t>7)</w:t>
      </w:r>
      <w:r>
        <w:tab/>
        <w:t>shall send the SIP 200 (OK) response towards the MCVideo server according to rules and procedures of 3GPP TS 24.229 [11]; and</w:t>
      </w:r>
    </w:p>
    <w:p w14:paraId="0EEB9CEC" w14:textId="77777777" w:rsidR="005D374E" w:rsidRDefault="005D374E" w:rsidP="005D374E">
      <w:pPr>
        <w:ind w:left="568" w:hanging="284"/>
      </w:pPr>
      <w:r>
        <w:t>8)</w:t>
      </w:r>
      <w:r>
        <w:tab/>
        <w:t>shall interact with the media plane as specified in 3GPP TS 24.581 [5].</w:t>
      </w:r>
    </w:p>
    <w:p w14:paraId="7FEFBC15" w14:textId="77777777" w:rsidR="005D374E" w:rsidRDefault="005D374E" w:rsidP="005D374E">
      <w:r>
        <w:t>[TS 24.281, clause 10.2.2.3.1.3]</w:t>
      </w:r>
    </w:p>
    <w:p w14:paraId="2B0F743B" w14:textId="77777777" w:rsidR="005D374E" w:rsidRDefault="005D374E" w:rsidP="005D374E">
      <w:pPr>
        <w:spacing w:before="120"/>
      </w:pPr>
      <w:r>
        <w:t>This clause covers both on-demand session and pre-established sessions.</w:t>
      </w:r>
    </w:p>
    <w:p w14:paraId="0AEAC5FE" w14:textId="77777777" w:rsidR="005D374E" w:rsidRDefault="005D374E" w:rsidP="005D374E">
      <w:pPr>
        <w:spacing w:before="120"/>
      </w:pPr>
      <w:r>
        <w:t>Upon receipt of a SIP re-INVITE request for an existing MCVideo private call session the participating MCVideo function:</w:t>
      </w:r>
    </w:p>
    <w:p w14:paraId="6BBA4A7B" w14:textId="77777777" w:rsidR="005D374E" w:rsidRDefault="005D374E" w:rsidP="005D374E">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64C84D23"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73442CAD" w14:textId="77777777" w:rsidR="005D374E" w:rsidRDefault="005D374E" w:rsidP="005D374E">
      <w:pPr>
        <w:keepLines/>
        <w:ind w:left="1135" w:hanging="851"/>
      </w:pPr>
      <w:r>
        <w:t>NOTE 1:</w:t>
      </w:r>
      <w:r>
        <w:tab/>
        <w:t>If the SIP re-INVITE request contains an emergency indication, the participating MCVideo function can choose to accept the request.</w:t>
      </w:r>
    </w:p>
    <w:p w14:paraId="1972D772"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65BFE7C9" w14:textId="77777777" w:rsidR="005D374E" w:rsidRDefault="005D374E" w:rsidP="005D374E">
      <w:pPr>
        <w:keepLines/>
        <w:ind w:left="1135" w:hanging="851"/>
      </w:pPr>
      <w:r>
        <w:t>NOTE 2:</w:t>
      </w:r>
      <w:r>
        <w:tab/>
        <w:t>The MCVideo ID of the calling user is bound to the public user identity at the time of service authorisation, as documented in clause 7.3.</w:t>
      </w:r>
    </w:p>
    <w:p w14:paraId="0E2BECC7" w14:textId="77777777" w:rsidR="005D374E" w:rsidRDefault="005D374E" w:rsidP="005D374E">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46275134" w14:textId="77777777" w:rsidR="005D374E" w:rsidRDefault="005D374E" w:rsidP="005D374E">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6D631998" w14:textId="77777777" w:rsidR="005D374E" w:rsidRDefault="005D374E" w:rsidP="005D374E">
      <w:pPr>
        <w:ind w:left="568" w:hanging="284"/>
      </w:pPr>
      <w:r>
        <w:rPr>
          <w:lang w:eastAsia="ko-KR"/>
        </w:rPr>
        <w:t>5)</w:t>
      </w:r>
      <w:r>
        <w:tab/>
        <w:t>shall generate a SIP re-INVITE request as specified in clause 6.3.2.1.9;</w:t>
      </w:r>
    </w:p>
    <w:p w14:paraId="0DD9D708" w14:textId="77777777" w:rsidR="005D374E" w:rsidRDefault="005D374E" w:rsidP="005D374E">
      <w:pPr>
        <w:ind w:left="568" w:hanging="284"/>
      </w:pPr>
      <w:r>
        <w:t>6)</w:t>
      </w:r>
      <w:r>
        <w:tab/>
        <w:t>shall set the &lt;mcvideo-calling-user-id&gt; element in an application/vnd.3gpp.mcvideo-info+xml MIME body of the SIP re-INVITE request to the MCVideo ID of the calling user;</w:t>
      </w:r>
    </w:p>
    <w:p w14:paraId="791AF64A" w14:textId="77777777" w:rsidR="005D374E" w:rsidRDefault="005D374E" w:rsidP="005D374E">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1A67716B" w14:textId="77777777" w:rsidR="005D374E" w:rsidRDefault="005D374E" w:rsidP="005D374E">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0D76C527" w14:textId="77777777" w:rsidR="005D374E" w:rsidRDefault="005D374E" w:rsidP="005D374E">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20763440" w14:textId="77777777" w:rsidR="005D374E" w:rsidRDefault="005D374E" w:rsidP="005D374E">
      <w:pPr>
        <w:ind w:left="568" w:hanging="284"/>
      </w:pPr>
      <w:r>
        <w:t>10)</w:t>
      </w:r>
      <w:r>
        <w:rPr>
          <w:lang w:eastAsia="ko-KR"/>
        </w:rPr>
        <w:tab/>
      </w:r>
      <w:r>
        <w:t>shall forward the SIP re-INVITE request, according to 3GPP TS 24.229 [11].</w:t>
      </w:r>
    </w:p>
    <w:p w14:paraId="71BF2EDF" w14:textId="77777777" w:rsidR="005D374E" w:rsidRDefault="005D374E" w:rsidP="005D374E">
      <w:r>
        <w:t>Upon receiving a SIP 200 (OK) response, the participating MCVideo function:</w:t>
      </w:r>
    </w:p>
    <w:p w14:paraId="4E7626FC" w14:textId="77777777" w:rsidR="005D374E" w:rsidRDefault="005D374E" w:rsidP="005D374E">
      <w:pPr>
        <w:ind w:left="568" w:hanging="284"/>
      </w:pPr>
      <w:r>
        <w:rPr>
          <w:lang w:eastAsia="ko-KR"/>
        </w:rPr>
        <w:t>1)</w:t>
      </w:r>
      <w:r>
        <w:tab/>
        <w:t>shall generate a SIP 200 (OK) response as specified in the clause 6.3.2.1.5.2;</w:t>
      </w:r>
    </w:p>
    <w:p w14:paraId="25C262B2" w14:textId="77777777" w:rsidR="005D374E" w:rsidRDefault="005D374E" w:rsidP="005D374E">
      <w:pPr>
        <w:ind w:left="568" w:hanging="284"/>
      </w:pPr>
      <w:r>
        <w:t>2)</w:t>
      </w:r>
      <w:r>
        <w:tab/>
        <w:t>if the SIP 200 (OK) response is to be sent within an on-demand session shall include in the SIP 200 (OK) response an SDP answer as specified in the clause 6.3.2.1.2.1;</w:t>
      </w:r>
    </w:p>
    <w:p w14:paraId="2D5115A4" w14:textId="77777777" w:rsidR="005D374E" w:rsidRDefault="005D374E" w:rsidP="005D374E">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AB7F94A" w14:textId="77777777" w:rsidR="005D374E" w:rsidRDefault="005D374E" w:rsidP="005D374E">
      <w:pPr>
        <w:ind w:left="568" w:hanging="284"/>
        <w:rPr>
          <w:lang w:eastAsia="ko-KR"/>
        </w:rPr>
      </w:pPr>
      <w:r>
        <w:t>4)</w:t>
      </w:r>
      <w:r>
        <w:tab/>
        <w:t>shall include Warning header field(s) received in the incoming SIP 200 (OK) response</w:t>
      </w:r>
      <w:r>
        <w:rPr>
          <w:lang w:eastAsia="ko-KR"/>
        </w:rPr>
        <w:t>;</w:t>
      </w:r>
    </w:p>
    <w:p w14:paraId="1EE35504" w14:textId="77777777" w:rsidR="005D374E" w:rsidRDefault="005D374E" w:rsidP="005D374E">
      <w:pPr>
        <w:ind w:left="568" w:hanging="284"/>
      </w:pPr>
      <w:r>
        <w:t>5)</w:t>
      </w:r>
      <w:r>
        <w:tab/>
        <w:t>shall include the P-Asserted-Identity header field received in the incoming SIP 200 (OK) response into the outgoing SIP 200 (OK) response;</w:t>
      </w:r>
    </w:p>
    <w:p w14:paraId="124138B9" w14:textId="77777777" w:rsidR="005D374E" w:rsidRDefault="005D374E" w:rsidP="005D374E">
      <w:pPr>
        <w:ind w:left="568" w:hanging="284"/>
      </w:pPr>
      <w:r>
        <w:t>6)</w:t>
      </w:r>
      <w:r>
        <w:tab/>
        <w:t xml:space="preserve">shall send the SIP 200 (OK) response to the MCVideo </w:t>
      </w:r>
      <w:r>
        <w:rPr>
          <w:lang w:eastAsia="ko-KR"/>
        </w:rPr>
        <w:t>c</w:t>
      </w:r>
      <w:r>
        <w:t>lient according to 3GPP TS 24.229 [11]; and</w:t>
      </w:r>
    </w:p>
    <w:p w14:paraId="6B29C282" w14:textId="77777777" w:rsidR="005D374E" w:rsidRDefault="005D374E" w:rsidP="005D374E">
      <w:pPr>
        <w:ind w:left="568" w:hanging="284"/>
      </w:pPr>
      <w:r>
        <w:t>7)</w:t>
      </w:r>
      <w:r>
        <w:tab/>
        <w:t xml:space="preserve">shall interact with the </w:t>
      </w:r>
      <w:r>
        <w:rPr>
          <w:lang w:eastAsia="ko-KR"/>
        </w:rPr>
        <w:t>media plane</w:t>
      </w:r>
      <w:r>
        <w:t xml:space="preserve"> as specified in </w:t>
      </w:r>
      <w:r>
        <w:rPr>
          <w:lang w:eastAsia="ko-KR"/>
        </w:rPr>
        <w:t>3GPP TS 24.581 [5].</w:t>
      </w:r>
    </w:p>
    <w:p w14:paraId="3C17E2FF" w14:textId="77777777" w:rsidR="005D374E" w:rsidRDefault="005D374E" w:rsidP="005D374E">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B6C2E85" w14:textId="77777777" w:rsidR="005D374E" w:rsidRDefault="005D374E" w:rsidP="005D374E">
      <w:r>
        <w:t>[TS 24.281, clause 6.2.3.1.1]</w:t>
      </w:r>
    </w:p>
    <w:p w14:paraId="00419503" w14:textId="77777777" w:rsidR="005D374E" w:rsidRDefault="005D374E" w:rsidP="005D374E">
      <w:r>
        <w:t>When performing the automatic commencement mode procedures, the MCVideo client:</w:t>
      </w:r>
    </w:p>
    <w:p w14:paraId="6EFE4EC2" w14:textId="77777777" w:rsidR="005D374E" w:rsidRDefault="005D374E" w:rsidP="005D374E">
      <w:pPr>
        <w:ind w:left="568" w:hanging="284"/>
      </w:pPr>
      <w:r>
        <w:t>1)</w:t>
      </w:r>
      <w:r>
        <w:tab/>
        <w:t>shall accept the SIP INVITE request and generate a SIP 200 (OK) response according to rules and procedures of 3GPP TS 24.229 [11];</w:t>
      </w:r>
    </w:p>
    <w:p w14:paraId="2D204AEF" w14:textId="77777777" w:rsidR="005D374E" w:rsidRDefault="005D374E" w:rsidP="005D374E">
      <w:pPr>
        <w:ind w:left="568" w:hanging="284"/>
      </w:pPr>
      <w:r>
        <w:t>2)</w:t>
      </w:r>
      <w:r>
        <w:tab/>
        <w:t>shall include the option tag "timer" in a Require header field of the SIP 200 (OK) response;</w:t>
      </w:r>
    </w:p>
    <w:p w14:paraId="4AE78E9C"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3056E412"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10784183"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7075F031"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78C6B1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0F4D207"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B2A48CF" w14:textId="77777777" w:rsidR="005D374E" w:rsidRDefault="005D374E" w:rsidP="005D374E">
      <w:pPr>
        <w:ind w:left="568" w:hanging="284"/>
      </w:pPr>
      <w:r>
        <w:t>8)</w:t>
      </w:r>
      <w:r>
        <w:tab/>
        <w:t>shall send the SIP 200 (OK) response towards the MCVideo server according to rules and procedures of 3GPP TS 24.229 [11];</w:t>
      </w:r>
    </w:p>
    <w:p w14:paraId="1038071E"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5075BC2D"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4FC0DF9E" w14:textId="77777777" w:rsidR="005D374E" w:rsidRDefault="005D374E" w:rsidP="005D374E">
      <w:pPr>
        <w:spacing w:before="120"/>
      </w:pPr>
      <w:r>
        <w:t>When NAT traversal is supported by the MCVideo client and when the MCVideo client is behind a NAT, generation of SIP responses is done as specified in this subclause and as specified in IETF RFC 5626 [35].</w:t>
      </w:r>
    </w:p>
    <w:p w14:paraId="354F7F00" w14:textId="77777777" w:rsidR="005D374E" w:rsidRDefault="005D374E" w:rsidP="005D374E">
      <w:pPr>
        <w:spacing w:before="120"/>
      </w:pPr>
      <w:r>
        <w:t>[TS 24.581, clause 6.3.5.4.9]</w:t>
      </w:r>
    </w:p>
    <w:p w14:paraId="45C7EB3B" w14:textId="77777777" w:rsidR="005D374E" w:rsidRDefault="005D374E" w:rsidP="005D374E">
      <w:pPr>
        <w:spacing w:before="120"/>
      </w:pPr>
      <w:r>
        <w:t>When a Transmission Grant message is received from the transmission control arbitration logic in the MCVideo server, the transmission control interface towards the MCVideo client in the transmission control server:</w:t>
      </w:r>
    </w:p>
    <w:p w14:paraId="2198142C" w14:textId="77777777" w:rsidR="005D374E" w:rsidRDefault="005D374E" w:rsidP="005D374E">
      <w:pPr>
        <w:spacing w:before="120" w:after="0"/>
        <w:ind w:left="568" w:hanging="284"/>
      </w:pPr>
      <w:r>
        <w:t>1.</w:t>
      </w:r>
      <w:r>
        <w:tab/>
        <w:t>shall forward the Transmission Grant messages to the associated transmission participant;</w:t>
      </w:r>
    </w:p>
    <w:p w14:paraId="624A9860" w14:textId="77777777" w:rsidR="005D374E" w:rsidRDefault="005D374E" w:rsidP="005D374E">
      <w:pPr>
        <w:spacing w:before="120" w:after="0"/>
        <w:ind w:left="568" w:hanging="284"/>
      </w:pPr>
      <w:r>
        <w:t>2.</w:t>
      </w:r>
      <w:r>
        <w:tab/>
        <w:t>may set the first bit in the subtype of the Transmission Grant message to '1' (Acknowledgment is required) as described in subclause 9.2.2.1;</w:t>
      </w:r>
    </w:p>
    <w:p w14:paraId="62C48426" w14:textId="77777777" w:rsidR="005D374E" w:rsidRDefault="005D374E" w:rsidP="005D374E">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80E8783" w14:textId="77777777" w:rsidR="005D374E" w:rsidRDefault="005D374E" w:rsidP="005D374E">
      <w:pPr>
        <w:spacing w:before="120" w:after="0"/>
        <w:ind w:left="568" w:hanging="284"/>
      </w:pPr>
      <w:r>
        <w:t>3.</w:t>
      </w:r>
      <w:r>
        <w:tab/>
        <w:t>shall enter the state 'U: permitted' as specified in subclause 6.3.5.5.2.</w:t>
      </w:r>
    </w:p>
    <w:p w14:paraId="50718109" w14:textId="77777777" w:rsidR="005D374E" w:rsidRDefault="005D374E" w:rsidP="00E972B2">
      <w:pPr>
        <w:pStyle w:val="H6"/>
      </w:pPr>
      <w:bookmarkStart w:id="591" w:name="_Toc52787550"/>
      <w:bookmarkStart w:id="592" w:name="_Toc52787732"/>
      <w:bookmarkStart w:id="593" w:name="_Toc75906954"/>
      <w:bookmarkStart w:id="594" w:name="_Toc75907291"/>
      <w:r>
        <w:t>6.2.2.3</w:t>
      </w:r>
      <w:r>
        <w:tab/>
        <w:t>Test description</w:t>
      </w:r>
      <w:bookmarkEnd w:id="591"/>
      <w:bookmarkEnd w:id="592"/>
      <w:bookmarkEnd w:id="593"/>
      <w:bookmarkEnd w:id="594"/>
    </w:p>
    <w:p w14:paraId="2D7004F2" w14:textId="77777777" w:rsidR="005D374E" w:rsidRDefault="005D374E" w:rsidP="00E972B2">
      <w:pPr>
        <w:pStyle w:val="H6"/>
      </w:pPr>
      <w:bookmarkStart w:id="595" w:name="_Toc52787551"/>
      <w:bookmarkStart w:id="596" w:name="_Toc52787733"/>
      <w:bookmarkStart w:id="597" w:name="_Toc75906955"/>
      <w:bookmarkStart w:id="598" w:name="_Toc75907292"/>
      <w:r>
        <w:t>6.2.2.3.1</w:t>
      </w:r>
      <w:r>
        <w:tab/>
        <w:t>Pre-test conditions</w:t>
      </w:r>
      <w:bookmarkEnd w:id="595"/>
      <w:bookmarkEnd w:id="596"/>
      <w:bookmarkEnd w:id="597"/>
      <w:bookmarkEnd w:id="598"/>
    </w:p>
    <w:p w14:paraId="20865987" w14:textId="77777777" w:rsidR="00812835" w:rsidRDefault="00812835" w:rsidP="00812835">
      <w:pPr>
        <w:pStyle w:val="H6"/>
      </w:pPr>
      <w:r w:rsidRPr="00102CE5">
        <w:t>Test configuration</w:t>
      </w:r>
      <w:r>
        <w:t>:</w:t>
      </w:r>
    </w:p>
    <w:p w14:paraId="5D25482A" w14:textId="77777777" w:rsidR="00812835" w:rsidRDefault="00812835" w:rsidP="00812835">
      <w:pPr>
        <w:pStyle w:val="B1"/>
      </w:pPr>
      <w:r>
        <w:t>-</w:t>
      </w:r>
      <w:r>
        <w:tab/>
        <w:t>Single cell configuration according to TS 36.579-1 [2] clause 5.2.2.2.1.</w:t>
      </w:r>
    </w:p>
    <w:p w14:paraId="7A4E4EF8" w14:textId="77777777" w:rsidR="00812835" w:rsidRDefault="00812835" w:rsidP="00812835">
      <w:pPr>
        <w:pStyle w:val="H6"/>
      </w:pPr>
      <w:r>
        <w:t>Preamble:</w:t>
      </w:r>
    </w:p>
    <w:p w14:paraId="29386686" w14:textId="77777777" w:rsidR="00812835" w:rsidRDefault="00812835" w:rsidP="00812835">
      <w:pPr>
        <w:pStyle w:val="B1"/>
      </w:pPr>
      <w:r>
        <w:t>-</w:t>
      </w:r>
      <w:r>
        <w:tab/>
        <w:t>The UE has performed procedure 'Initial registration' as described in TS 36.579-1 [2] clause 5.4.2.</w:t>
      </w:r>
    </w:p>
    <w:p w14:paraId="73C1E1D7" w14:textId="77777777" w:rsidR="00812835" w:rsidRDefault="00812835" w:rsidP="00812835">
      <w:pPr>
        <w:pStyle w:val="B1"/>
      </w:pPr>
      <w:r>
        <w:t>-</w:t>
      </w:r>
      <w:r>
        <w:tab/>
      </w:r>
      <w:r w:rsidRPr="000573F5">
        <w:t>UE States at the end of the preamble</w:t>
      </w:r>
      <w:r>
        <w:t>:</w:t>
      </w:r>
    </w:p>
    <w:p w14:paraId="7001FA07" w14:textId="77777777" w:rsidR="00812835" w:rsidRDefault="00812835" w:rsidP="00812835">
      <w:pPr>
        <w:pStyle w:val="B1"/>
        <w:ind w:left="852"/>
      </w:pPr>
      <w:r>
        <w:t>-</w:t>
      </w:r>
      <w:r>
        <w:tab/>
        <w:t>The UE is in RRC_IDLE state.</w:t>
      </w:r>
    </w:p>
    <w:p w14:paraId="16E1C160" w14:textId="77777777" w:rsidR="00812835" w:rsidRDefault="00812835" w:rsidP="00812835">
      <w:pPr>
        <w:pStyle w:val="B1"/>
        <w:ind w:left="852"/>
      </w:pPr>
      <w:r>
        <w:t>-</w:t>
      </w:r>
      <w:r>
        <w:tab/>
        <w:t>The client is registered for MCVideo.</w:t>
      </w:r>
    </w:p>
    <w:p w14:paraId="71074F73" w14:textId="77777777" w:rsidR="005D374E" w:rsidRDefault="005D374E" w:rsidP="00E972B2">
      <w:pPr>
        <w:pStyle w:val="H6"/>
      </w:pPr>
      <w:bookmarkStart w:id="599" w:name="_Toc52787552"/>
      <w:bookmarkStart w:id="600" w:name="_Toc52787734"/>
      <w:bookmarkStart w:id="601" w:name="_Toc75906956"/>
      <w:bookmarkStart w:id="602" w:name="_Toc75907293"/>
      <w:r>
        <w:t>6.2.2.3.2</w:t>
      </w:r>
      <w:r>
        <w:tab/>
        <w:t>Test procedure sequence</w:t>
      </w:r>
      <w:bookmarkEnd w:id="599"/>
      <w:bookmarkEnd w:id="600"/>
      <w:bookmarkEnd w:id="601"/>
      <w:bookmarkEnd w:id="602"/>
    </w:p>
    <w:p w14:paraId="407FE34B" w14:textId="282F8A95" w:rsidR="005D374E" w:rsidRDefault="005D374E" w:rsidP="00E972B2">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CEBE375" w14:textId="77777777" w:rsidTr="005D374E">
        <w:trPr>
          <w:tblHeader/>
        </w:trPr>
        <w:tc>
          <w:tcPr>
            <w:tcW w:w="534" w:type="dxa"/>
            <w:tcBorders>
              <w:top w:val="single" w:sz="4" w:space="0" w:color="auto"/>
              <w:left w:val="single" w:sz="4" w:space="0" w:color="auto"/>
              <w:bottom w:val="nil"/>
              <w:right w:val="single" w:sz="4" w:space="0" w:color="auto"/>
            </w:tcBorders>
            <w:hideMark/>
          </w:tcPr>
          <w:p w14:paraId="053F791C"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6F15D7DF"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0788C3"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0167955"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19397937" w14:textId="77777777" w:rsidR="005D374E" w:rsidRDefault="005D374E" w:rsidP="00E972B2">
            <w:pPr>
              <w:pStyle w:val="TAH"/>
            </w:pPr>
            <w:r>
              <w:t>Verdict</w:t>
            </w:r>
          </w:p>
        </w:tc>
      </w:tr>
      <w:tr w:rsidR="005D374E" w14:paraId="32752B15" w14:textId="77777777" w:rsidTr="005D374E">
        <w:trPr>
          <w:tblHeader/>
        </w:trPr>
        <w:tc>
          <w:tcPr>
            <w:tcW w:w="534" w:type="dxa"/>
            <w:tcBorders>
              <w:top w:val="nil"/>
              <w:left w:val="single" w:sz="4" w:space="0" w:color="auto"/>
              <w:bottom w:val="single" w:sz="4" w:space="0" w:color="auto"/>
              <w:right w:val="single" w:sz="4" w:space="0" w:color="auto"/>
            </w:tcBorders>
          </w:tcPr>
          <w:p w14:paraId="1081ED5A"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637B541C"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69BC7" w14:textId="42E430AF"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EA2E075"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5989C71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15A6937F" w14:textId="77777777" w:rsidR="005D374E" w:rsidRDefault="005D374E" w:rsidP="00E972B2">
            <w:pPr>
              <w:pStyle w:val="TAH"/>
            </w:pPr>
          </w:p>
        </w:tc>
      </w:tr>
      <w:tr w:rsidR="005D374E" w14:paraId="3BF21BE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028418"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F9260C9" w14:textId="6B912EB9"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2D97F79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01CCA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14B4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6334ED" w14:textId="77777777" w:rsidR="005D374E" w:rsidRDefault="005D374E" w:rsidP="00E972B2">
            <w:pPr>
              <w:pStyle w:val="TAC"/>
            </w:pPr>
            <w:r>
              <w:t>P</w:t>
            </w:r>
          </w:p>
        </w:tc>
      </w:tr>
      <w:tr w:rsidR="005D374E" w14:paraId="7C0D812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224278E" w14:textId="3BBA58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00E61DB" w14:textId="77777777" w:rsidR="005D374E" w:rsidRDefault="005D374E" w:rsidP="00E972B2">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2CCDE4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78543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427BB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912A39" w14:textId="77777777" w:rsidR="005D374E" w:rsidRDefault="005D374E" w:rsidP="00E972B2">
            <w:pPr>
              <w:pStyle w:val="TAC"/>
            </w:pPr>
            <w:r>
              <w:t>-</w:t>
            </w:r>
          </w:p>
        </w:tc>
      </w:tr>
      <w:tr w:rsidR="005D374E" w14:paraId="684C3D2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D20BB11" w14:textId="77777777" w:rsidR="005D374E" w:rsidRDefault="005D374E" w:rsidP="00E972B2">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5BB5456E" w14:textId="76E42868"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435670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FBE37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6DDA80"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645637" w14:textId="77777777" w:rsidR="005D374E" w:rsidRDefault="005D374E" w:rsidP="00E972B2">
            <w:pPr>
              <w:pStyle w:val="TAC"/>
            </w:pPr>
            <w:r>
              <w:t>P</w:t>
            </w:r>
          </w:p>
        </w:tc>
      </w:tr>
      <w:tr w:rsidR="005D374E" w14:paraId="0DD61A2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FD37582"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E4FE2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B9E5FE"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B914D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660841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B780D5" w14:textId="77777777" w:rsidR="005D374E" w:rsidRDefault="005D374E" w:rsidP="00E972B2">
            <w:pPr>
              <w:pStyle w:val="TAC"/>
            </w:pPr>
            <w:r>
              <w:t>-</w:t>
            </w:r>
          </w:p>
        </w:tc>
      </w:tr>
      <w:tr w:rsidR="005D374E" w14:paraId="1AF70C6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57160" w14:textId="77777777" w:rsidR="005D374E" w:rsidRDefault="005D374E" w:rsidP="00E972B2">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70CB66B5" w14:textId="29EF2268"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4630311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D89C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1C284"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EC01BCB" w14:textId="77777777" w:rsidR="005D374E" w:rsidRDefault="005D374E" w:rsidP="00E972B2">
            <w:pPr>
              <w:pStyle w:val="TAC"/>
              <w:rPr>
                <w:rFonts w:cs="Arial"/>
                <w:szCs w:val="18"/>
              </w:rPr>
            </w:pPr>
            <w:r>
              <w:t>P</w:t>
            </w:r>
          </w:p>
        </w:tc>
      </w:tr>
      <w:tr w:rsidR="005D374E" w14:paraId="076F5AE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2A43E43"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41F55E91" w14:textId="1D1D0145"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7D39AC6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98C3F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7A1AF39"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0CBD9CC" w14:textId="7CC6709B" w:rsidR="005D374E" w:rsidRDefault="005D374E" w:rsidP="00E972B2">
            <w:pPr>
              <w:pStyle w:val="TAC"/>
            </w:pPr>
            <w:r>
              <w:t>P</w:t>
            </w:r>
          </w:p>
        </w:tc>
      </w:tr>
      <w:tr w:rsidR="005D374E" w14:paraId="22CB35B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5FE0F34" w14:textId="63DAED05" w:rsidR="005D374E" w:rsidRDefault="005D374E" w:rsidP="00E972B2">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0E9A10D7" w14:textId="77777777" w:rsidR="005D374E" w:rsidRDefault="005D374E" w:rsidP="00E972B2">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784BE8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8D2F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6DF79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C0856C" w14:textId="77777777" w:rsidR="005D374E" w:rsidRDefault="005D374E" w:rsidP="00E972B2">
            <w:pPr>
              <w:pStyle w:val="TAC"/>
            </w:pPr>
            <w:r>
              <w:t>-</w:t>
            </w:r>
          </w:p>
        </w:tc>
      </w:tr>
      <w:tr w:rsidR="005D374E" w14:paraId="5884227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8D93B4C" w14:textId="77777777" w:rsidR="005D374E" w:rsidRDefault="005D374E" w:rsidP="00E972B2">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70C4AFD1" w14:textId="60C3C10A"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4499E3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BE77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F46AD7"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AB3A314" w14:textId="77777777" w:rsidR="005D374E" w:rsidRDefault="005D374E" w:rsidP="00E972B2">
            <w:pPr>
              <w:pStyle w:val="TAC"/>
            </w:pPr>
            <w:r>
              <w:t>P</w:t>
            </w:r>
          </w:p>
        </w:tc>
      </w:tr>
      <w:tr w:rsidR="005D374E" w14:paraId="144132A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02AEDCB" w14:textId="77777777" w:rsidR="005D374E" w:rsidRDefault="005D374E" w:rsidP="00E972B2">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69F1784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A065C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6E6F2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2AABA1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AB170CD" w14:textId="77777777" w:rsidR="005D374E" w:rsidRDefault="005D374E" w:rsidP="00E972B2">
            <w:pPr>
              <w:pStyle w:val="TAC"/>
            </w:pPr>
            <w:r>
              <w:t>-</w:t>
            </w:r>
          </w:p>
        </w:tc>
      </w:tr>
      <w:tr w:rsidR="005D374E" w14:paraId="488ABB0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44103C4"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6D3A3A89" w14:textId="50D18FDF" w:rsidR="005D374E" w:rsidRDefault="005D374E" w:rsidP="00E972B2">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DE48C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F9CDF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5F599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FBEB9D" w14:textId="77777777" w:rsidR="005D374E" w:rsidRDefault="005D374E" w:rsidP="00E972B2">
            <w:pPr>
              <w:pStyle w:val="TAC"/>
            </w:pPr>
            <w:r>
              <w:t>-</w:t>
            </w:r>
          </w:p>
        </w:tc>
      </w:tr>
      <w:tr w:rsidR="005D374E" w14:paraId="74E0A8C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D34EE75" w14:textId="77777777" w:rsidR="005D374E" w:rsidRDefault="005D374E" w:rsidP="00E972B2">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42ACB0DB" w14:textId="77777777" w:rsidR="005D374E" w:rsidRDefault="005D374E" w:rsidP="00E972B2">
            <w:pPr>
              <w:pStyle w:val="TAL"/>
            </w:pPr>
            <w:r>
              <w:t>IF pc_MCX_DisplayInfoEmergencyCall THEN Check: Does the UE (McVideo client) notify the user that the call has been upgraded to an emergency private call?</w:t>
            </w:r>
          </w:p>
          <w:p w14:paraId="76099DCB" w14:textId="77777777" w:rsidR="005D374E" w:rsidRDefault="005D374E" w:rsidP="00E972B2">
            <w:pPr>
              <w:pStyle w:val="TAL"/>
            </w:pPr>
            <w:r>
              <w:t>(NOTE 1)</w:t>
            </w:r>
          </w:p>
          <w:p w14:paraId="69F76596"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53011A9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6BAD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19F690"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B14B7EC" w14:textId="77777777" w:rsidR="005D374E" w:rsidRDefault="005D374E" w:rsidP="00E972B2">
            <w:pPr>
              <w:pStyle w:val="TAC"/>
              <w:rPr>
                <w:rFonts w:cs="Arial"/>
                <w:szCs w:val="18"/>
              </w:rPr>
            </w:pPr>
            <w:r>
              <w:t>P</w:t>
            </w:r>
          </w:p>
        </w:tc>
      </w:tr>
      <w:tr w:rsidR="005D374E" w14:paraId="7B5AF67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6F403" w14:textId="77777777" w:rsidR="005D374E" w:rsidRDefault="005D374E" w:rsidP="00E972B2">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2ABC19B1" w14:textId="128945CA"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D3265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772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674E8E"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C3D6BBD" w14:textId="77777777" w:rsidR="005D374E" w:rsidRDefault="005D374E" w:rsidP="00E972B2">
            <w:pPr>
              <w:pStyle w:val="TAC"/>
            </w:pPr>
            <w:r>
              <w:t>P</w:t>
            </w:r>
          </w:p>
        </w:tc>
      </w:tr>
      <w:tr w:rsidR="005D374E" w14:paraId="3F1339FE"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BAD4383" w14:textId="77777777" w:rsidR="005D374E" w:rsidRDefault="005D374E"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7103D92B" w14:textId="37471FD0"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3BAF4C1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06155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6DC3C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8FBCDCF" w14:textId="77777777" w:rsidR="005D374E" w:rsidRDefault="005D374E" w:rsidP="00E972B2">
            <w:pPr>
              <w:pStyle w:val="TAC"/>
            </w:pPr>
            <w:r>
              <w:t>P</w:t>
            </w:r>
          </w:p>
        </w:tc>
      </w:tr>
      <w:tr w:rsidR="005D374E" w14:paraId="0A267E0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FA49D2A" w14:textId="3E9C48B4" w:rsidR="005D374E" w:rsidRDefault="005D374E" w:rsidP="00E972B2">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492E3092"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C0A227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D9D9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00C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EFC35B" w14:textId="77777777" w:rsidR="005D374E" w:rsidRDefault="005D374E" w:rsidP="00E972B2">
            <w:pPr>
              <w:pStyle w:val="TAC"/>
            </w:pPr>
            <w:r>
              <w:t>-</w:t>
            </w:r>
          </w:p>
        </w:tc>
      </w:tr>
      <w:tr w:rsidR="005D374E" w14:paraId="03FB967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1BCE7A0" w14:textId="77777777" w:rsidR="005D374E" w:rsidRDefault="005D374E" w:rsidP="00E972B2">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470E90E2" w14:textId="0C9DE893"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D90AF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858C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ABA05"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69F2FD9" w14:textId="77777777" w:rsidR="005D374E" w:rsidRDefault="005D374E" w:rsidP="00E972B2">
            <w:pPr>
              <w:pStyle w:val="TAC"/>
            </w:pPr>
            <w:r>
              <w:t>P</w:t>
            </w:r>
          </w:p>
        </w:tc>
      </w:tr>
      <w:tr w:rsidR="005D374E" w14:paraId="7B44F17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5C805A8" w14:textId="77777777" w:rsidR="005D374E" w:rsidRDefault="005D374E" w:rsidP="00E972B2">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458DE13C"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06A78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5562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FA8D47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AEB2DB3" w14:textId="77777777" w:rsidR="005D374E" w:rsidRDefault="005D374E" w:rsidP="00E972B2">
            <w:pPr>
              <w:pStyle w:val="TAC"/>
            </w:pPr>
            <w:r>
              <w:t>-</w:t>
            </w:r>
          </w:p>
        </w:tc>
      </w:tr>
      <w:tr w:rsidR="005D374E" w14:paraId="108DF559"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EF10A80"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02C8C12" w14:textId="20F0184F" w:rsidR="005D374E" w:rsidRDefault="005D374E" w:rsidP="00E972B2">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806518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726A5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66F56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E07FA8" w14:textId="77777777" w:rsidR="005D374E" w:rsidRDefault="005D374E" w:rsidP="00E972B2">
            <w:pPr>
              <w:pStyle w:val="TAC"/>
            </w:pPr>
            <w:r>
              <w:t>-</w:t>
            </w:r>
          </w:p>
        </w:tc>
      </w:tr>
      <w:tr w:rsidR="005D374E" w14:paraId="0D07F21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10A1C58" w14:textId="77777777" w:rsidR="005D374E" w:rsidRDefault="005D374E" w:rsidP="00E972B2">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6BEE1A9B" w14:textId="77777777" w:rsidR="005D374E" w:rsidRDefault="005D374E" w:rsidP="00E972B2">
            <w:pPr>
              <w:pStyle w:val="TAL"/>
            </w:pPr>
            <w:r>
              <w:t>IF pc_MCX_DisplayInfoEmergencyCall THEN Check: Does the UE (MCVideo client) notify the user that the call has been downgraded?</w:t>
            </w:r>
          </w:p>
          <w:p w14:paraId="287FA6D1" w14:textId="77777777" w:rsidR="005D374E" w:rsidRDefault="005D374E" w:rsidP="00E972B2">
            <w:pPr>
              <w:pStyle w:val="TAL"/>
            </w:pPr>
            <w:r>
              <w:t>(NOTE 1)</w:t>
            </w:r>
          </w:p>
          <w:p w14:paraId="442F792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C4826E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098C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653AE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A90B8A2" w14:textId="77777777" w:rsidR="005D374E" w:rsidRDefault="005D374E" w:rsidP="00E972B2">
            <w:pPr>
              <w:pStyle w:val="TAC"/>
            </w:pPr>
            <w:r>
              <w:t>P</w:t>
            </w:r>
          </w:p>
        </w:tc>
      </w:tr>
      <w:tr w:rsidR="005D374E" w14:paraId="33B92B9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4DF7B5B" w14:textId="77777777" w:rsidR="005D374E" w:rsidRDefault="005D374E" w:rsidP="00E972B2">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0C8C167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546CD3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3B85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862D2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7FF3CF" w14:textId="77777777" w:rsidR="005D374E" w:rsidRDefault="005D374E" w:rsidP="00E972B2">
            <w:pPr>
              <w:pStyle w:val="TAC"/>
            </w:pPr>
            <w:r>
              <w:t>-</w:t>
            </w:r>
          </w:p>
        </w:tc>
      </w:tr>
      <w:tr w:rsidR="005D374E" w14:paraId="27E88DE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1C9D5BC" w14:textId="77777777" w:rsidR="005D374E" w:rsidRDefault="005D374E" w:rsidP="00E972B2">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71968A3" w14:textId="77777777" w:rsidR="005D374E" w:rsidRDefault="005D374E" w:rsidP="00E972B2">
            <w:pPr>
              <w:pStyle w:val="TAL"/>
            </w:pPr>
            <w:r>
              <w:t>Make the UE (MCVideo client) release the call.</w:t>
            </w:r>
          </w:p>
          <w:p w14:paraId="44CFF8C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88A42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0EDB5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016AA6"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655E8A" w14:textId="77777777" w:rsidR="005D374E" w:rsidRDefault="005D374E" w:rsidP="00E972B2">
            <w:pPr>
              <w:pStyle w:val="TAC"/>
            </w:pPr>
            <w:r>
              <w:t>-</w:t>
            </w:r>
          </w:p>
        </w:tc>
      </w:tr>
      <w:tr w:rsidR="005D374E" w14:paraId="3B4798A2"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F98B27C" w14:textId="77777777" w:rsidR="005D374E" w:rsidRDefault="005D374E" w:rsidP="00E972B2">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4003F12D" w14:textId="35E15E6D" w:rsidR="005D374E" w:rsidRDefault="005D374E" w:rsidP="00E972B2">
            <w:pPr>
              <w:pStyle w:val="TAL"/>
            </w:pPr>
            <w:r>
              <w:t xml:space="preserve">Check: Does the UE (MCVideo client) correctly perform procedure 'MCVideo Media Reception End Request CO' as described in </w:t>
            </w:r>
            <w:r>
              <w:rPr>
                <w:lang w:eastAsia="ko-KR"/>
              </w:rPr>
              <w:t>TS 36.579-1 [2] Table 5.3B.8.3-1?</w:t>
            </w:r>
          </w:p>
        </w:tc>
        <w:tc>
          <w:tcPr>
            <w:tcW w:w="708" w:type="dxa"/>
            <w:tcBorders>
              <w:top w:val="single" w:sz="4" w:space="0" w:color="auto"/>
              <w:left w:val="single" w:sz="4" w:space="0" w:color="auto"/>
              <w:bottom w:val="single" w:sz="4" w:space="0" w:color="auto"/>
              <w:right w:val="single" w:sz="4" w:space="0" w:color="auto"/>
            </w:tcBorders>
            <w:hideMark/>
          </w:tcPr>
          <w:p w14:paraId="724812A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0174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CE04A5"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694F354" w14:textId="77777777" w:rsidR="005D374E" w:rsidRDefault="005D374E" w:rsidP="00E972B2">
            <w:pPr>
              <w:pStyle w:val="TAC"/>
            </w:pPr>
            <w:r>
              <w:t>P</w:t>
            </w:r>
          </w:p>
        </w:tc>
      </w:tr>
      <w:tr w:rsidR="005D374E" w14:paraId="61CC5A6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4B764C1" w14:textId="77777777" w:rsidR="005D374E" w:rsidRDefault="005D374E" w:rsidP="00E972B2">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4AA11B2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9B753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EDAFB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7A609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D920CE" w14:textId="77777777" w:rsidR="005D374E" w:rsidRDefault="005D374E" w:rsidP="00E972B2">
            <w:pPr>
              <w:pStyle w:val="TAC"/>
            </w:pPr>
            <w:r>
              <w:t>-</w:t>
            </w:r>
          </w:p>
        </w:tc>
      </w:tr>
      <w:tr w:rsidR="005D374E" w14:paraId="3C4B6FC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77B4D38B" w14:textId="77777777" w:rsidR="005D374E" w:rsidRDefault="005D374E" w:rsidP="00E972B2">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6F246930" w14:textId="17D1ABFD"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2E453A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9A8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C71FBE3"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BD8EEBC" w14:textId="77777777" w:rsidR="005D374E" w:rsidRDefault="005D374E" w:rsidP="00E972B2">
            <w:pPr>
              <w:pStyle w:val="TAC"/>
            </w:pPr>
            <w:r>
              <w:t>P</w:t>
            </w:r>
          </w:p>
        </w:tc>
      </w:tr>
      <w:tr w:rsidR="005D374E" w14:paraId="62D5B4F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50BD1BA" w14:textId="77777777"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1799B6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4B4ED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1BEC6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4875D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DDBE2D" w14:textId="77777777" w:rsidR="005D374E" w:rsidRDefault="005D374E" w:rsidP="00E972B2">
            <w:pPr>
              <w:pStyle w:val="TAC"/>
            </w:pPr>
            <w:r>
              <w:t>-</w:t>
            </w:r>
          </w:p>
        </w:tc>
      </w:tr>
      <w:tr w:rsidR="005D374E" w14:paraId="22647A12"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B8C41DF" w14:textId="61BFCAEC" w:rsidR="005D374E" w:rsidRDefault="005D374E" w:rsidP="00E972B2">
            <w:pPr>
              <w:pStyle w:val="TAN"/>
            </w:pPr>
            <w:r>
              <w:t>NOTE 1: This action is expected to be done via a suitable implementation dependent MMI.</w:t>
            </w:r>
          </w:p>
          <w:p w14:paraId="0EC7CF32" w14:textId="77777777" w:rsidR="005D374E" w:rsidRDefault="005D374E" w:rsidP="00E972B2">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03ABD444" w14:textId="77777777" w:rsidR="005D374E" w:rsidRDefault="005D374E" w:rsidP="005D374E"/>
    <w:p w14:paraId="71FAF25E" w14:textId="77777777" w:rsidR="005D374E" w:rsidRDefault="005D374E" w:rsidP="00E972B2">
      <w:pPr>
        <w:pStyle w:val="H6"/>
      </w:pPr>
      <w:bookmarkStart w:id="603" w:name="_Toc52787553"/>
      <w:bookmarkStart w:id="604" w:name="_Toc52787735"/>
      <w:bookmarkStart w:id="605" w:name="_Toc75906957"/>
      <w:bookmarkStart w:id="606" w:name="_Toc75907294"/>
      <w:r>
        <w:t>6.2.2.3.3</w:t>
      </w:r>
      <w:r>
        <w:tab/>
        <w:t>Specific message contents</w:t>
      </w:r>
      <w:bookmarkEnd w:id="603"/>
      <w:bookmarkEnd w:id="604"/>
      <w:bookmarkEnd w:id="605"/>
      <w:bookmarkEnd w:id="606"/>
    </w:p>
    <w:p w14:paraId="4330ECCB" w14:textId="77777777" w:rsidR="005D374E" w:rsidRDefault="005D374E" w:rsidP="00E972B2">
      <w:pPr>
        <w:pStyle w:val="TH"/>
      </w:pPr>
      <w:r>
        <w:t>Table 6.2.2.3.3-1: SIP INVITE from the SS (Step 1,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F20FD1"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6F91045" w14:textId="77777777" w:rsidR="005D374E" w:rsidRDefault="005D374E" w:rsidP="00E972B2">
            <w:pPr>
              <w:pStyle w:val="TAL"/>
            </w:pPr>
            <w:r>
              <w:t>Derivation Path: TS 36.579-1 [2], Table 5.5.2.5.2-1</w:t>
            </w:r>
          </w:p>
        </w:tc>
      </w:tr>
      <w:tr w:rsidR="005D374E" w14:paraId="4CDAFDA3"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70559C37" w14:textId="77777777" w:rsidR="005D374E" w:rsidRDefault="005D374E"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F56DB46"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226D87B"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4BCE8A" w14:textId="77777777" w:rsidR="005D374E" w:rsidRDefault="005D374E"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023F2E2C" w14:textId="77777777" w:rsidR="005D374E" w:rsidRDefault="005D374E" w:rsidP="00E972B2">
            <w:pPr>
              <w:pStyle w:val="TAH"/>
            </w:pPr>
            <w:r>
              <w:t>Condition</w:t>
            </w:r>
          </w:p>
        </w:tc>
      </w:tr>
      <w:tr w:rsidR="005D374E" w14:paraId="56740B2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8414424" w14:textId="77777777" w:rsidR="005D374E" w:rsidRPr="005D374E" w:rsidRDefault="005D374E" w:rsidP="00E972B2">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4ADFCF1A"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718F0DD"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2DD0EA6"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587D144" w14:textId="77777777" w:rsidR="005D374E" w:rsidRDefault="005D374E" w:rsidP="00E972B2">
            <w:pPr>
              <w:pStyle w:val="TAL"/>
            </w:pPr>
          </w:p>
        </w:tc>
      </w:tr>
      <w:tr w:rsidR="005D374E" w14:paraId="2CBACD4A"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CDD7F49"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868E75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0BE71"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516BEDA"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4A4AE2D" w14:textId="77777777" w:rsidR="005D374E" w:rsidRDefault="005D374E">
            <w:pPr>
              <w:pStyle w:val="TAL"/>
            </w:pPr>
          </w:p>
        </w:tc>
      </w:tr>
      <w:tr w:rsidR="005D374E" w14:paraId="6B8F2914"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15625AAA" w14:textId="77777777" w:rsidR="005D374E" w:rsidRDefault="005D374E">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93CE9DF" w14:textId="77777777" w:rsidR="005D374E" w:rsidRDefault="005D374E">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30E5001B"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C41DB75"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58CF490" w14:textId="77777777" w:rsidR="005D374E" w:rsidRDefault="005D374E">
            <w:pPr>
              <w:pStyle w:val="TAL"/>
            </w:pPr>
          </w:p>
        </w:tc>
      </w:tr>
      <w:tr w:rsidR="005D374E" w14:paraId="0FEE3D57"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E27CC43" w14:textId="77777777" w:rsidR="005D374E" w:rsidRDefault="005D374E"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7D42B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83EC7B" w14:textId="77777777"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D142052"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828CA86" w14:textId="77777777" w:rsidR="005D374E" w:rsidRDefault="005D374E" w:rsidP="00E972B2">
            <w:pPr>
              <w:pStyle w:val="TAL"/>
            </w:pPr>
          </w:p>
        </w:tc>
      </w:tr>
      <w:tr w:rsidR="005D374E" w14:paraId="17DDCDB2"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41B3F119" w14:textId="77777777" w:rsidR="005D374E" w:rsidRDefault="005D374E"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2F35124B" w14:textId="77777777" w:rsidR="005D374E" w:rsidRDefault="005D374E" w:rsidP="00E972B2">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20B824B"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E922FD1"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39414416" w14:textId="77777777" w:rsidR="005D374E" w:rsidRDefault="005D374E" w:rsidP="00E972B2">
            <w:pPr>
              <w:pStyle w:val="TAL"/>
            </w:pPr>
          </w:p>
        </w:tc>
      </w:tr>
    </w:tbl>
    <w:p w14:paraId="3328E701" w14:textId="77777777" w:rsidR="005D374E" w:rsidRDefault="005D374E" w:rsidP="005D374E"/>
    <w:p w14:paraId="4332D3D3" w14:textId="77777777" w:rsidR="005D374E" w:rsidRDefault="005D374E" w:rsidP="005D374E">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A6F8ED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FF523EA" w14:textId="77777777" w:rsidR="005D374E" w:rsidRDefault="005D374E">
            <w:pPr>
              <w:pStyle w:val="TAL"/>
            </w:pPr>
            <w:r>
              <w:t>Derivation Path: TS 36.579-1 [2], Table 5.5.3.1.2-2, condition INITIAL_SDP_OFFER, PRIVATE-CALL</w:t>
            </w:r>
          </w:p>
        </w:tc>
      </w:tr>
    </w:tbl>
    <w:p w14:paraId="34C6B45B" w14:textId="77777777" w:rsidR="005D374E" w:rsidRDefault="005D374E" w:rsidP="005D374E"/>
    <w:p w14:paraId="4601C506" w14:textId="77777777" w:rsidR="005D374E" w:rsidRDefault="005D374E" w:rsidP="00E972B2">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A0102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CF05956" w14:textId="15D89A8D" w:rsidR="005D374E" w:rsidRDefault="005D374E" w:rsidP="00E972B2">
            <w:pPr>
              <w:pStyle w:val="TAL"/>
            </w:pPr>
            <w:r>
              <w:t>Derivation Path: TS 36.579-1 [2], Table 5.5.3.2.2-2, condition PRIVATE-CALL</w:t>
            </w:r>
          </w:p>
        </w:tc>
      </w:tr>
    </w:tbl>
    <w:p w14:paraId="0697C4AB" w14:textId="77777777" w:rsidR="005D374E" w:rsidRDefault="005D374E" w:rsidP="005D374E"/>
    <w:p w14:paraId="07607F35" w14:textId="31ADCC65" w:rsidR="005D374E" w:rsidRDefault="005D374E" w:rsidP="00E972B2">
      <w:pPr>
        <w:pStyle w:val="TH"/>
      </w:pPr>
      <w:r>
        <w:t>Table 6.2.2.3.3-3: SIP 200 (OK) from the UE (Steps 1, 7, 14, Table 6.2.2.3.2-1;</w:t>
      </w:r>
      <w:r>
        <w:br/>
        <w:t>Step 4,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5D374E" w14:paraId="2DF35848" w14:textId="77777777" w:rsidTr="005D374E">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62B752E0" w14:textId="77777777" w:rsidR="005D374E" w:rsidRDefault="005D374E" w:rsidP="005D374E">
            <w:pPr>
              <w:pStyle w:val="TAL"/>
            </w:pPr>
            <w:r>
              <w:t>Derivation Path: TS 36.579-1 [2], Table 5.5.2.17.1.1-1, condition INVITE-RSP</w:t>
            </w:r>
          </w:p>
        </w:tc>
      </w:tr>
      <w:tr w:rsidR="005D374E" w14:paraId="429E831B"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6B8E9420" w14:textId="77777777" w:rsidR="005D374E" w:rsidRDefault="005D374E" w:rsidP="005D374E">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7D584E3"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57DCA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B87A2A" w14:textId="77777777" w:rsidR="005D374E" w:rsidRDefault="005D374E" w:rsidP="005D374E">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6E335706" w14:textId="77777777" w:rsidR="005D374E" w:rsidRDefault="005D374E" w:rsidP="005D374E">
            <w:pPr>
              <w:pStyle w:val="TAH"/>
            </w:pPr>
            <w:r>
              <w:t>Condition</w:t>
            </w:r>
          </w:p>
        </w:tc>
      </w:tr>
      <w:tr w:rsidR="005D374E" w14:paraId="66011441"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6187B73" w14:textId="77777777" w:rsidR="005D374E" w:rsidRDefault="005D374E">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0444C0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tcPr>
          <w:p w14:paraId="5C885AF5"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76165798"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522B6651" w14:textId="77777777" w:rsidR="005D374E" w:rsidRDefault="005D374E">
            <w:pPr>
              <w:pStyle w:val="TAL"/>
            </w:pPr>
          </w:p>
        </w:tc>
      </w:tr>
      <w:tr w:rsidR="005D374E" w14:paraId="3722746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272F1DB" w14:textId="77777777" w:rsidR="005D374E" w:rsidRDefault="005D374E">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EB53C25"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D12C43"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9BD17E"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CC0AFBA" w14:textId="77777777" w:rsidR="005D374E" w:rsidRDefault="005D374E">
            <w:pPr>
              <w:pStyle w:val="TAL"/>
            </w:pPr>
          </w:p>
        </w:tc>
      </w:tr>
      <w:tr w:rsidR="005D374E" w14:paraId="5083A3A0"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FD924D5" w14:textId="77777777" w:rsidR="005D374E" w:rsidRDefault="005D374E">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866D1CE" w14:textId="77777777" w:rsidR="005D374E" w:rsidRDefault="005D374E">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6B8B77D1"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60807EAA"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C8835C5" w14:textId="77777777" w:rsidR="005D374E" w:rsidRDefault="005D374E">
            <w:pPr>
              <w:pStyle w:val="TAL"/>
            </w:pPr>
          </w:p>
        </w:tc>
      </w:tr>
      <w:tr w:rsidR="005D374E" w14:paraId="4BCCE315"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52921E4"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76060FD3"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9A1659" w14:textId="77777777" w:rsidR="005D374E" w:rsidRDefault="005D374E">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F58488B"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8E3F223" w14:textId="77777777" w:rsidR="005D374E" w:rsidRDefault="005D374E">
            <w:pPr>
              <w:pStyle w:val="TAL"/>
            </w:pPr>
          </w:p>
        </w:tc>
      </w:tr>
      <w:tr w:rsidR="005D374E" w14:paraId="32A6673E"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E308994" w14:textId="77777777" w:rsidR="005D374E" w:rsidRDefault="005D374E">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771AAA49" w14:textId="77777777" w:rsidR="005D374E" w:rsidRDefault="005D374E">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5503A336"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7992FA7"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tcPr>
          <w:p w14:paraId="1AC5D5C3" w14:textId="77777777" w:rsidR="005D374E" w:rsidRDefault="005D374E">
            <w:pPr>
              <w:pStyle w:val="TAL"/>
            </w:pPr>
          </w:p>
        </w:tc>
      </w:tr>
    </w:tbl>
    <w:p w14:paraId="34D3815A" w14:textId="77777777" w:rsidR="005D374E" w:rsidRDefault="005D374E" w:rsidP="005D374E">
      <w:pPr>
        <w:rPr>
          <w:color w:val="000000"/>
        </w:rPr>
      </w:pPr>
    </w:p>
    <w:p w14:paraId="31162CA4" w14:textId="77777777" w:rsidR="005D374E" w:rsidRDefault="005D374E" w:rsidP="005D374E">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3381A8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3ABB6C57" w14:textId="77777777" w:rsidR="005D374E" w:rsidRDefault="005D374E">
            <w:pPr>
              <w:pStyle w:val="TAL"/>
            </w:pPr>
            <w:r>
              <w:t>Derivation Path: TS 36.579-1 [2], 5.5.3.1.1-2, condition SDP_ANSWER</w:t>
            </w:r>
          </w:p>
        </w:tc>
      </w:tr>
    </w:tbl>
    <w:p w14:paraId="5A5D729F" w14:textId="77777777" w:rsidR="005D374E" w:rsidRDefault="005D374E" w:rsidP="005D374E"/>
    <w:p w14:paraId="4E031A99" w14:textId="77777777" w:rsidR="005D374E" w:rsidRDefault="005D374E" w:rsidP="005D374E">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795526A" w14:textId="77777777" w:rsidTr="005D374E">
        <w:trPr>
          <w:jc w:val="center"/>
        </w:trPr>
        <w:tc>
          <w:tcPr>
            <w:tcW w:w="9645" w:type="dxa"/>
            <w:tcBorders>
              <w:top w:val="single" w:sz="4" w:space="0" w:color="auto"/>
              <w:left w:val="single" w:sz="4" w:space="0" w:color="auto"/>
              <w:bottom w:val="single" w:sz="4" w:space="0" w:color="auto"/>
              <w:right w:val="single" w:sz="4" w:space="0" w:color="auto"/>
            </w:tcBorders>
            <w:hideMark/>
          </w:tcPr>
          <w:p w14:paraId="68203B71" w14:textId="77777777" w:rsidR="005D374E" w:rsidRDefault="005D374E">
            <w:pPr>
              <w:pStyle w:val="TAL"/>
            </w:pPr>
            <w:r>
              <w:t>Derivation Path: TS 36.579-1 [2], Table 5.5.3.2.1-2, condition INVITE-RSP</w:t>
            </w:r>
          </w:p>
        </w:tc>
      </w:tr>
    </w:tbl>
    <w:p w14:paraId="768789B7" w14:textId="77777777" w:rsidR="005D374E" w:rsidRDefault="005D374E" w:rsidP="005D374E"/>
    <w:p w14:paraId="48BB302F" w14:textId="77777777" w:rsidR="005D374E" w:rsidRDefault="005D374E" w:rsidP="00E972B2">
      <w:pPr>
        <w:pStyle w:val="TH"/>
      </w:pPr>
      <w:r>
        <w:t>Table 6.2.2.3.3-4: SIP INVITE from the SS (Step 7,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905C56"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0345AE8" w14:textId="738708DE" w:rsidR="005D374E" w:rsidRDefault="005D374E" w:rsidP="00E972B2">
            <w:pPr>
              <w:pStyle w:val="TAL"/>
            </w:pPr>
            <w:r>
              <w:t>Derivation Path: TS 36.579-1 [2], Table 5.5.2.5.2-1, condition re_INVITE</w:t>
            </w:r>
          </w:p>
        </w:tc>
      </w:tr>
      <w:tr w:rsidR="005D374E" w14:paraId="78556472"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543311DA"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40C464"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DBB1542"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D2B5227"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1FB7F75" w14:textId="77777777" w:rsidR="005D374E" w:rsidRDefault="005D374E" w:rsidP="00E972B2">
            <w:pPr>
              <w:pStyle w:val="TAH"/>
            </w:pPr>
            <w:r>
              <w:t>Condition</w:t>
            </w:r>
          </w:p>
        </w:tc>
      </w:tr>
      <w:tr w:rsidR="005D374E" w14:paraId="489431A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EFB6B69"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54A1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2ED40" w14:textId="1E6C261C"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448A5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B05A3" w14:textId="77777777" w:rsidR="005D374E" w:rsidRDefault="005D374E" w:rsidP="00E972B2">
            <w:pPr>
              <w:pStyle w:val="TAL"/>
            </w:pPr>
          </w:p>
        </w:tc>
      </w:tr>
      <w:tr w:rsidR="005D374E" w14:paraId="2E1FC6A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842B686"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613C7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59C94B"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A8C2C32"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84DDC" w14:textId="77777777" w:rsidR="005D374E" w:rsidRDefault="005D374E">
            <w:pPr>
              <w:pStyle w:val="TAL"/>
            </w:pPr>
          </w:p>
        </w:tc>
      </w:tr>
      <w:tr w:rsidR="005D374E" w14:paraId="39CC66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41453A1"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AD8F6FE"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20884E42"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82F07AE"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65F8D" w14:textId="77777777" w:rsidR="005D374E" w:rsidRDefault="005D374E">
            <w:pPr>
              <w:pStyle w:val="TAL"/>
            </w:pPr>
          </w:p>
        </w:tc>
      </w:tr>
      <w:tr w:rsidR="005D374E" w14:paraId="378A77D2"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18C25D5"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94498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D672B9"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CFC0E8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C548E5" w14:textId="77777777" w:rsidR="005D374E" w:rsidRDefault="005D374E">
            <w:pPr>
              <w:pStyle w:val="TAL"/>
            </w:pPr>
          </w:p>
        </w:tc>
      </w:tr>
      <w:tr w:rsidR="005D374E" w14:paraId="208CB5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6238C3A"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C77E37" w14:textId="77777777" w:rsidR="005D374E" w:rsidRDefault="005D374E">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C41C218"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1C002D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8B536" w14:textId="77777777" w:rsidR="005D374E" w:rsidRDefault="005D374E">
            <w:pPr>
              <w:pStyle w:val="TAL"/>
            </w:pPr>
          </w:p>
        </w:tc>
      </w:tr>
    </w:tbl>
    <w:p w14:paraId="1D916731" w14:textId="77777777" w:rsidR="005D374E" w:rsidRDefault="005D374E" w:rsidP="005D374E">
      <w:pPr>
        <w:rPr>
          <w:color w:val="000000"/>
        </w:rPr>
      </w:pPr>
    </w:p>
    <w:p w14:paraId="6E309093" w14:textId="77777777" w:rsidR="005D374E" w:rsidRDefault="005D374E" w:rsidP="005D374E">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5B8055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8274612" w14:textId="77777777" w:rsidR="005D374E" w:rsidRDefault="005D374E">
            <w:pPr>
              <w:pStyle w:val="TAL"/>
            </w:pPr>
            <w:r>
              <w:t>Derivation Path: TS 36.579-1 [2], Table 5.5.3.1.2-2, condition SDP_OFFER, PRIVATE-CALL</w:t>
            </w:r>
          </w:p>
        </w:tc>
      </w:tr>
    </w:tbl>
    <w:p w14:paraId="2FB0DA08" w14:textId="77777777" w:rsidR="005D374E" w:rsidRDefault="005D374E" w:rsidP="005D374E"/>
    <w:p w14:paraId="2EA92412" w14:textId="77777777" w:rsidR="005D374E" w:rsidRDefault="005D374E" w:rsidP="00E972B2">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D9F92C4" w14:textId="77777777" w:rsidTr="005D374E">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9D9A51A" w14:textId="77777777" w:rsidR="005D374E" w:rsidRDefault="005D374E" w:rsidP="00E972B2">
            <w:pPr>
              <w:pStyle w:val="TAL"/>
            </w:pPr>
            <w:r>
              <w:t>Derivation Path: TS 36.579-1 [2], Table 5.5.3.2.2-2, condition EMERGENCY-CALL, PRIVATE-CALL</w:t>
            </w:r>
          </w:p>
        </w:tc>
      </w:tr>
    </w:tbl>
    <w:p w14:paraId="0DCE2526" w14:textId="77777777" w:rsidR="005D374E" w:rsidRDefault="005D374E" w:rsidP="005D374E"/>
    <w:p w14:paraId="3873E245" w14:textId="35FEC495" w:rsidR="005D374E" w:rsidRDefault="005D374E" w:rsidP="00E972B2">
      <w:pPr>
        <w:pStyle w:val="TH"/>
      </w:pPr>
      <w:r>
        <w:t>Table 6.2.2.3.3-6..6A: Void</w:t>
      </w:r>
    </w:p>
    <w:p w14:paraId="33F57FAB" w14:textId="77777777" w:rsidR="005D374E" w:rsidRDefault="005D374E" w:rsidP="005D374E">
      <w:pPr>
        <w:pStyle w:val="TH"/>
      </w:pPr>
      <w:r>
        <w:rPr>
          <w:b w:val="0"/>
          <w:color w:val="000000"/>
        </w:rPr>
        <w:t>Table 6.2.2.3.3-6B: Media Transmission Notification from the SS (Step 11, Table 6.2.2.3.2-1</w:t>
      </w:r>
      <w:r>
        <w:rPr>
          <w:b w:val="0"/>
        </w:rPr>
        <w:t>;</w:t>
      </w:r>
      <w:r>
        <w:rPr>
          <w:b w:val="0"/>
        </w:rPr>
        <w:br/>
        <w:t>Step 1, TS 36.579-1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71D463"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6C2F8834" w14:textId="77777777" w:rsidR="005D374E" w:rsidRDefault="005D374E">
            <w:pPr>
              <w:pStyle w:val="TAL"/>
              <w:keepNext w:val="0"/>
              <w:rPr>
                <w:color w:val="000000"/>
              </w:rPr>
            </w:pPr>
            <w:r>
              <w:rPr>
                <w:color w:val="000000"/>
              </w:rPr>
              <w:t>Derivation Path: TS 36.579-1 [2], Table 5.5.11.2.7-1, condition EMERGENCY-CALL</w:t>
            </w:r>
          </w:p>
          <w:p w14:paraId="76891EDC" w14:textId="77777777" w:rsidR="005D374E" w:rsidRDefault="005D374E">
            <w:pPr>
              <w:pStyle w:val="TAL"/>
              <w:keepNext w:val="0"/>
            </w:pPr>
            <w:r>
              <w:rPr>
                <w:color w:val="000000"/>
              </w:rPr>
              <w:t>NOTE: Condition EMERGENCY-CALL causes Reception Mode to be set to 0 (automatic reception mode)</w:t>
            </w:r>
          </w:p>
        </w:tc>
      </w:tr>
    </w:tbl>
    <w:p w14:paraId="7AED942E" w14:textId="77777777" w:rsidR="005D374E" w:rsidRDefault="005D374E" w:rsidP="005D374E">
      <w:pPr>
        <w:rPr>
          <w:color w:val="000000"/>
        </w:rPr>
      </w:pPr>
    </w:p>
    <w:p w14:paraId="075AAE16" w14:textId="77777777" w:rsidR="005D374E" w:rsidRDefault="005D374E" w:rsidP="005D374E">
      <w:pPr>
        <w:pStyle w:val="TH"/>
      </w:pPr>
      <w:r>
        <w:rPr>
          <w:color w:val="000000"/>
        </w:rPr>
        <w:t>Table 6.2.2.3.3-6C: Media Reception End Request from the SS (Step 13A, Table 6.2.2.3.2-1</w:t>
      </w:r>
      <w:r>
        <w:t>;</w:t>
      </w:r>
      <w:r>
        <w:br/>
        <w:t>Step 1,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5C48790E"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3CD541C2" w14:textId="77777777" w:rsidR="005D374E" w:rsidRDefault="005D374E">
            <w:pPr>
              <w:pStyle w:val="TAL"/>
              <w:keepNext w:val="0"/>
            </w:pPr>
            <w:r>
              <w:rPr>
                <w:color w:val="000000"/>
              </w:rPr>
              <w:t>Derivation Path: TS 36.579-1 [2], Table 5.5.11.3.3-1, condition EMERGENCY-CALL, DOWNLINK</w:t>
            </w:r>
          </w:p>
        </w:tc>
      </w:tr>
    </w:tbl>
    <w:p w14:paraId="6358F629" w14:textId="77777777" w:rsidR="005D374E" w:rsidRDefault="005D374E" w:rsidP="005D374E">
      <w:pPr>
        <w:rPr>
          <w:color w:val="000000"/>
        </w:rPr>
      </w:pPr>
    </w:p>
    <w:p w14:paraId="66E86832" w14:textId="77777777" w:rsidR="005D374E" w:rsidRDefault="005D374E" w:rsidP="005D374E">
      <w:pPr>
        <w:pStyle w:val="TH"/>
      </w:pPr>
      <w:r>
        <w:rPr>
          <w:color w:val="000000"/>
        </w:rPr>
        <w:t>Table 6.2.2.3.3-6D: Transmission Idle from the SS (Step 13A, Table 6.2.2.3.2-1</w:t>
      </w:r>
      <w:r>
        <w:t>;</w:t>
      </w:r>
      <w:r>
        <w:br/>
        <w:t>Step 4,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1571C0"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7CF2362E" w14:textId="77777777" w:rsidR="005D374E" w:rsidRDefault="005D374E">
            <w:pPr>
              <w:pStyle w:val="TAL"/>
              <w:keepNext w:val="0"/>
            </w:pPr>
            <w:r>
              <w:rPr>
                <w:color w:val="000000"/>
              </w:rPr>
              <w:t>Derivation Path: TS 36.579-1 [2], Table 5.5.11.2.16-1, condition EMERGENCY-CALL</w:t>
            </w:r>
          </w:p>
        </w:tc>
      </w:tr>
    </w:tbl>
    <w:p w14:paraId="18B9DA73" w14:textId="77777777" w:rsidR="005D374E" w:rsidRDefault="005D374E" w:rsidP="005D374E">
      <w:pPr>
        <w:rPr>
          <w:color w:val="000000"/>
        </w:rPr>
      </w:pPr>
    </w:p>
    <w:p w14:paraId="2CFE1F75" w14:textId="77777777" w:rsidR="005D374E" w:rsidRDefault="005D374E" w:rsidP="00E972B2">
      <w:pPr>
        <w:pStyle w:val="TH"/>
      </w:pPr>
      <w:r>
        <w:t>Table 6.2.2.3.3-7: SIP INVITE from the SS (Step 14,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5CEB8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C098F64" w14:textId="77777777" w:rsidR="005D374E" w:rsidRDefault="005D374E" w:rsidP="00E972B2">
            <w:pPr>
              <w:pStyle w:val="TAL"/>
            </w:pPr>
            <w:r>
              <w:t>Derivation Path: TS 36.579-1 [2], Table 5.5.2.5.2-1, condition re_INVITE, PRIVATE-CALL</w:t>
            </w:r>
          </w:p>
        </w:tc>
      </w:tr>
      <w:tr w:rsidR="005D374E" w14:paraId="4BD2DB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668A2500"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BA6AE8"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A4346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7C13E4"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3C0A8" w14:textId="77777777" w:rsidR="005D374E" w:rsidRDefault="005D374E" w:rsidP="00E972B2">
            <w:pPr>
              <w:pStyle w:val="TAH"/>
            </w:pPr>
            <w:r>
              <w:t>Condition</w:t>
            </w:r>
          </w:p>
        </w:tc>
      </w:tr>
      <w:tr w:rsidR="005D374E" w14:paraId="363F2E0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32967E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83998E"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69CA6" w14:textId="23B13BAB"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FD471C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1CF712" w14:textId="77777777" w:rsidR="005D374E" w:rsidRDefault="005D374E" w:rsidP="00E972B2">
            <w:pPr>
              <w:pStyle w:val="TAL"/>
            </w:pPr>
          </w:p>
        </w:tc>
      </w:tr>
      <w:tr w:rsidR="005D374E" w14:paraId="41FF1C8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0D691A0"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9D65F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5E83F5"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9412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5EF6E" w14:textId="77777777" w:rsidR="005D374E" w:rsidRDefault="005D374E">
            <w:pPr>
              <w:pStyle w:val="TAL"/>
            </w:pPr>
          </w:p>
        </w:tc>
      </w:tr>
      <w:tr w:rsidR="005D374E" w14:paraId="2766CB2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2F5A75A"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52218C3"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181CCE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428006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A4D407" w14:textId="77777777" w:rsidR="005D374E" w:rsidRDefault="005D374E">
            <w:pPr>
              <w:pStyle w:val="TAL"/>
            </w:pPr>
          </w:p>
        </w:tc>
      </w:tr>
      <w:tr w:rsidR="005D374E" w14:paraId="036C8B6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BD934"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18716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3BAF5"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14E845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CBEDBF" w14:textId="77777777" w:rsidR="005D374E" w:rsidRDefault="005D374E">
            <w:pPr>
              <w:pStyle w:val="TAL"/>
            </w:pPr>
          </w:p>
        </w:tc>
      </w:tr>
      <w:tr w:rsidR="005D374E" w14:paraId="2E96C2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62CF882"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68A5D" w14:textId="77777777" w:rsidR="005D374E" w:rsidRDefault="005D374E">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B36E4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13E63737"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0F800" w14:textId="77777777" w:rsidR="005D374E" w:rsidRDefault="005D374E">
            <w:pPr>
              <w:pStyle w:val="TAL"/>
            </w:pPr>
          </w:p>
        </w:tc>
      </w:tr>
    </w:tbl>
    <w:p w14:paraId="3E33B6A7" w14:textId="77777777" w:rsidR="005D374E" w:rsidRDefault="005D374E" w:rsidP="005D374E">
      <w:pPr>
        <w:rPr>
          <w:color w:val="000000"/>
        </w:rPr>
      </w:pPr>
    </w:p>
    <w:p w14:paraId="60F2EE9F" w14:textId="77777777" w:rsidR="005D374E" w:rsidRDefault="005D374E" w:rsidP="00E972B2">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5D374E" w14:paraId="4F2A0A9A"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B55927" w14:textId="77777777" w:rsidR="005D374E" w:rsidRDefault="005D374E" w:rsidP="005D374E">
            <w:pPr>
              <w:pStyle w:val="TAL"/>
            </w:pPr>
            <w:r>
              <w:t>Derivation Path: TS 36.579-1 [2], Table 5.5.3.2.2-2, condition PRIVATE-CALL</w:t>
            </w:r>
          </w:p>
        </w:tc>
      </w:tr>
      <w:tr w:rsidR="005D374E" w14:paraId="5C8D5F0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AE5A331"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B26231"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46DF85F"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DE370A" w14:textId="77777777" w:rsidR="005D374E" w:rsidRDefault="005D374E" w:rsidP="005D374E">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F2755D" w14:textId="77777777" w:rsidR="005D374E" w:rsidRDefault="005D374E" w:rsidP="005D374E">
            <w:pPr>
              <w:pStyle w:val="TAH"/>
            </w:pPr>
            <w:r>
              <w:t>Condition</w:t>
            </w:r>
          </w:p>
        </w:tc>
      </w:tr>
      <w:tr w:rsidR="005D374E" w14:paraId="0D6D7BE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6828A9F" w14:textId="77777777" w:rsidR="005D374E" w:rsidRDefault="005D374E">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490CC6C2"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A31E7E2"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7996FB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45EA1AF" w14:textId="77777777" w:rsidR="005D374E" w:rsidRDefault="005D374E">
            <w:pPr>
              <w:pStyle w:val="TAL"/>
              <w:keepNext w:val="0"/>
              <w:rPr>
                <w:color w:val="000000"/>
              </w:rPr>
            </w:pPr>
          </w:p>
        </w:tc>
      </w:tr>
      <w:tr w:rsidR="005D374E" w14:paraId="43B898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C36679E" w14:textId="77777777" w:rsidR="005D374E" w:rsidRDefault="005D374E">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E31DC10"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9D4061D"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5FB5822"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670E2C6" w14:textId="77777777" w:rsidR="005D374E" w:rsidRDefault="005D374E">
            <w:pPr>
              <w:pStyle w:val="TAL"/>
              <w:keepNext w:val="0"/>
              <w:rPr>
                <w:color w:val="000000"/>
              </w:rPr>
            </w:pPr>
          </w:p>
        </w:tc>
      </w:tr>
      <w:tr w:rsidR="005D374E" w14:paraId="33E8A3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BB6A72C" w14:textId="77777777" w:rsidR="005D374E" w:rsidRDefault="005D374E">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938127C" w14:textId="77777777" w:rsidR="005D374E" w:rsidRDefault="005D374E">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729EE2D"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6EA2E0A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99067BC" w14:textId="77777777" w:rsidR="005D374E" w:rsidRDefault="005D374E">
            <w:pPr>
              <w:pStyle w:val="TAL"/>
              <w:keepNext w:val="0"/>
              <w:rPr>
                <w:color w:val="000000"/>
              </w:rPr>
            </w:pPr>
          </w:p>
        </w:tc>
      </w:tr>
      <w:tr w:rsidR="005D374E" w14:paraId="3DC5CF2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C94712" w14:textId="77777777" w:rsidR="005D374E" w:rsidRDefault="005D374E">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AB86731" w14:textId="77777777" w:rsidR="005D374E" w:rsidRDefault="005D374E">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F5B7AC5"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381CBB4"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570A710" w14:textId="77777777" w:rsidR="005D374E" w:rsidRDefault="005D374E">
            <w:pPr>
              <w:pStyle w:val="TAL"/>
              <w:keepNext w:val="0"/>
              <w:rPr>
                <w:color w:val="000000"/>
              </w:rPr>
            </w:pPr>
          </w:p>
        </w:tc>
      </w:tr>
    </w:tbl>
    <w:p w14:paraId="68A8E9CD" w14:textId="77777777" w:rsidR="005D374E" w:rsidRDefault="005D374E" w:rsidP="005D374E"/>
    <w:p w14:paraId="331E471F" w14:textId="77777777" w:rsidR="005D374E" w:rsidRDefault="005D374E" w:rsidP="00E972B2">
      <w:pPr>
        <w:pStyle w:val="TH"/>
      </w:pPr>
      <w:r>
        <w:t>Table 6.2.2.3.3-9: Void</w:t>
      </w:r>
    </w:p>
    <w:p w14:paraId="2B9B4E73" w14:textId="77777777" w:rsidR="005D374E" w:rsidRDefault="005D374E" w:rsidP="00E972B2">
      <w:pPr>
        <w:pStyle w:val="TH"/>
      </w:pPr>
      <w:r>
        <w:t>Table 6.2.2.3.3-10: SIP BYE from the UE (Step 23, Table 6.2.2.3.2-1;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FD0EAF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01D519F" w14:textId="77777777" w:rsidR="005D374E" w:rsidRDefault="005D374E" w:rsidP="00E972B2">
            <w:pPr>
              <w:pStyle w:val="TAL"/>
            </w:pPr>
            <w:r>
              <w:t>Derivation Path: TS 36.579-1 [2], Table 5.5.2.2.1-1, condition MT_CALL</w:t>
            </w:r>
          </w:p>
        </w:tc>
      </w:tr>
    </w:tbl>
    <w:p w14:paraId="0CD229E0" w14:textId="77777777" w:rsidR="005D374E" w:rsidRDefault="005D374E" w:rsidP="005D374E"/>
    <w:p w14:paraId="759D1DB6" w14:textId="77777777" w:rsidR="005D374E" w:rsidRDefault="005D374E" w:rsidP="00E972B2">
      <w:pPr>
        <w:pStyle w:val="TH"/>
      </w:pPr>
      <w:r>
        <w:t>Table 6.2.2.3.3-11: Void</w:t>
      </w:r>
    </w:p>
    <w:p w14:paraId="2789B6D2" w14:textId="77777777" w:rsidR="005D374E" w:rsidRDefault="005D374E" w:rsidP="005D374E"/>
    <w:p w14:paraId="693758C0" w14:textId="77777777" w:rsidR="005D374E" w:rsidRDefault="005D374E" w:rsidP="005D374E">
      <w:pPr>
        <w:keepNext/>
        <w:keepLines/>
        <w:spacing w:before="120"/>
        <w:ind w:left="1134" w:hanging="1134"/>
        <w:outlineLvl w:val="2"/>
        <w:rPr>
          <w:rFonts w:ascii="Arial" w:hAnsi="Arial"/>
          <w:sz w:val="28"/>
        </w:rPr>
      </w:pPr>
      <w:bookmarkStart w:id="607" w:name="_Toc52787554"/>
      <w:bookmarkStart w:id="608" w:name="_Toc52787736"/>
      <w:bookmarkStart w:id="609" w:name="_Toc75906958"/>
      <w:bookmarkStart w:id="610" w:name="_Toc75907295"/>
      <w:bookmarkStart w:id="61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607"/>
      <w:bookmarkEnd w:id="608"/>
      <w:bookmarkEnd w:id="609"/>
      <w:bookmarkEnd w:id="610"/>
      <w:bookmarkEnd w:id="611"/>
    </w:p>
    <w:p w14:paraId="0B549C03" w14:textId="77777777" w:rsidR="005D374E" w:rsidRDefault="005D374E" w:rsidP="00E972B2">
      <w:pPr>
        <w:pStyle w:val="H6"/>
      </w:pPr>
      <w:bookmarkStart w:id="612" w:name="_Toc52787555"/>
      <w:bookmarkStart w:id="613" w:name="_Toc52787737"/>
      <w:bookmarkStart w:id="614" w:name="_Toc75906959"/>
      <w:bookmarkStart w:id="615" w:name="_Toc75907296"/>
      <w:r>
        <w:t>6.2.3.1</w:t>
      </w:r>
      <w:r>
        <w:tab/>
        <w:t>Test Purpose (TP)</w:t>
      </w:r>
      <w:bookmarkEnd w:id="612"/>
      <w:bookmarkEnd w:id="613"/>
      <w:bookmarkEnd w:id="614"/>
      <w:bookmarkEnd w:id="615"/>
    </w:p>
    <w:p w14:paraId="47F1E5E6" w14:textId="77777777" w:rsidR="005D374E" w:rsidRDefault="005D374E" w:rsidP="00E972B2">
      <w:pPr>
        <w:pStyle w:val="H6"/>
      </w:pPr>
      <w:r>
        <w:t>(1)</w:t>
      </w:r>
    </w:p>
    <w:p w14:paraId="260D74FC" w14:textId="77777777" w:rsidR="005D374E" w:rsidRDefault="005D374E" w:rsidP="00E972B2">
      <w:pPr>
        <w:pStyle w:val="PL"/>
      </w:pPr>
      <w:r>
        <w:rPr>
          <w:b/>
          <w:noProof w:val="0"/>
        </w:rPr>
        <w:t>with</w:t>
      </w:r>
      <w:r>
        <w:rPr>
          <w:noProof w:val="0"/>
        </w:rPr>
        <w:t xml:space="preserve"> { UE (MCVideo Client) registered and authorised for MCVideo Service, including authorised to initiate/cancel private calls with Automatic Commencement }</w:t>
      </w:r>
    </w:p>
    <w:p w14:paraId="6D4DA583" w14:textId="77777777" w:rsidR="005D374E" w:rsidRDefault="005D374E" w:rsidP="00E972B2">
      <w:pPr>
        <w:pStyle w:val="PL"/>
      </w:pPr>
      <w:r>
        <w:rPr>
          <w:noProof w:val="0"/>
        </w:rPr>
        <w:t>ensure that {</w:t>
      </w:r>
    </w:p>
    <w:p w14:paraId="56D374B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without Transmission Control }</w:t>
      </w:r>
    </w:p>
    <w:p w14:paraId="09329B6E"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On-demand Automatic Commencement Mode and not offering a media-level section for a media-transmission control entity, </w:t>
      </w:r>
      <w:r>
        <w:rPr>
          <w:b/>
          <w:noProof w:val="0"/>
        </w:rPr>
        <w:t>and</w:t>
      </w:r>
      <w:r>
        <w:rPr>
          <w:noProof w:val="0"/>
        </w:rPr>
        <w:t xml:space="preserve">, after indication from the MCVideo Server that the call was established, notifies the MCVideo User </w:t>
      </w:r>
      <w:r>
        <w:rPr>
          <w:b/>
          <w:noProof w:val="0"/>
        </w:rPr>
        <w:t>and</w:t>
      </w:r>
      <w:r>
        <w:rPr>
          <w:noProof w:val="0"/>
        </w:rPr>
        <w:t>, does not apply Transmission Control }</w:t>
      </w:r>
    </w:p>
    <w:p w14:paraId="75818ED8" w14:textId="77777777" w:rsidR="005D374E" w:rsidRDefault="005D374E" w:rsidP="00E972B2">
      <w:pPr>
        <w:pStyle w:val="PL"/>
      </w:pPr>
      <w:r>
        <w:rPr>
          <w:noProof w:val="0"/>
        </w:rPr>
        <w:t xml:space="preserve">            }</w:t>
      </w:r>
    </w:p>
    <w:p w14:paraId="0651E40A" w14:textId="77777777" w:rsidR="005D374E" w:rsidRDefault="005D374E" w:rsidP="00E972B2">
      <w:pPr>
        <w:pStyle w:val="PL"/>
      </w:pPr>
    </w:p>
    <w:p w14:paraId="0EA618F2" w14:textId="77777777" w:rsidR="005D374E" w:rsidRDefault="005D374E" w:rsidP="00E972B2">
      <w:pPr>
        <w:pStyle w:val="H6"/>
      </w:pPr>
      <w:r>
        <w:t>(2)</w:t>
      </w:r>
    </w:p>
    <w:p w14:paraId="1517B011" w14:textId="77777777" w:rsidR="005D374E" w:rsidRDefault="005D374E" w:rsidP="00E972B2">
      <w:pPr>
        <w:pStyle w:val="PL"/>
      </w:pPr>
      <w:r>
        <w:rPr>
          <w:b/>
          <w:noProof w:val="0"/>
        </w:rPr>
        <w:t>with</w:t>
      </w:r>
      <w:r>
        <w:rPr>
          <w:noProof w:val="0"/>
        </w:rPr>
        <w:t xml:space="preserve"> { UE (MCVideo Client) having an ongoing On-demand Automatic Commencement Mode private call without Transmission Control }</w:t>
      </w:r>
    </w:p>
    <w:p w14:paraId="48CA3FD6" w14:textId="77777777" w:rsidR="005D374E" w:rsidRDefault="005D374E" w:rsidP="00E972B2">
      <w:pPr>
        <w:pStyle w:val="PL"/>
      </w:pPr>
      <w:r>
        <w:rPr>
          <w:noProof w:val="0"/>
        </w:rPr>
        <w:t>ensure that {</w:t>
      </w:r>
    </w:p>
    <w:p w14:paraId="11FFCF69"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1DC49A61"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1A634DA9" w14:textId="77777777" w:rsidR="005D374E" w:rsidRDefault="005D374E" w:rsidP="00E972B2">
      <w:pPr>
        <w:pStyle w:val="PL"/>
      </w:pPr>
      <w:r>
        <w:rPr>
          <w:noProof w:val="0"/>
        </w:rPr>
        <w:t xml:space="preserve">            }</w:t>
      </w:r>
    </w:p>
    <w:p w14:paraId="6EA71EBD" w14:textId="77777777" w:rsidR="005D374E" w:rsidRDefault="005D374E" w:rsidP="00E972B2">
      <w:pPr>
        <w:pStyle w:val="PL"/>
      </w:pPr>
    </w:p>
    <w:p w14:paraId="1C532A67" w14:textId="77777777" w:rsidR="005D374E" w:rsidRDefault="005D374E" w:rsidP="00E972B2">
      <w:pPr>
        <w:pStyle w:val="H6"/>
      </w:pPr>
      <w:bookmarkStart w:id="616" w:name="_Toc52787556"/>
      <w:bookmarkStart w:id="617" w:name="_Toc52787738"/>
      <w:bookmarkStart w:id="618" w:name="_Toc75906960"/>
      <w:bookmarkStart w:id="619" w:name="_Toc75907297"/>
      <w:r>
        <w:t>6.2.3.2</w:t>
      </w:r>
      <w:r>
        <w:tab/>
        <w:t>Conformance requirements</w:t>
      </w:r>
      <w:bookmarkEnd w:id="616"/>
      <w:bookmarkEnd w:id="617"/>
      <w:bookmarkEnd w:id="618"/>
      <w:bookmarkEnd w:id="619"/>
    </w:p>
    <w:p w14:paraId="3D8E8111" w14:textId="77777777" w:rsidR="005D374E" w:rsidRDefault="005D374E" w:rsidP="005D374E">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FA463D" w14:textId="77777777" w:rsidR="005D374E" w:rsidRDefault="005D374E" w:rsidP="005D374E">
      <w:r>
        <w:t>[TS 24.281, clause 10.2.1]</w:t>
      </w:r>
    </w:p>
    <w:p w14:paraId="02655C91" w14:textId="77777777" w:rsidR="005D374E" w:rsidRDefault="005D374E" w:rsidP="005D374E">
      <w:pPr>
        <w:rPr>
          <w:rFonts w:eastAsia="Malgun Gothic"/>
        </w:rPr>
      </w:pPr>
      <w:r>
        <w:rPr>
          <w:rFonts w:eastAsia="Malgun Gothic"/>
        </w:rPr>
        <w:t>For on-network, the procedures for private call with transmission control are specified in subclause 10.2.2.</w:t>
      </w:r>
    </w:p>
    <w:p w14:paraId="059CE851" w14:textId="77777777" w:rsidR="005D374E" w:rsidRDefault="005D374E" w:rsidP="005D374E">
      <w:pPr>
        <w:rPr>
          <w:rFonts w:eastAsia="Malgun Gothic"/>
        </w:rPr>
      </w:pPr>
      <w:r>
        <w:rPr>
          <w:rFonts w:eastAsia="Malgun Gothic"/>
        </w:rPr>
        <w:t>For on-network, the procedures for private call without transmission control are specified in subclause 10.2.3.</w:t>
      </w:r>
    </w:p>
    <w:p w14:paraId="6F892366" w14:textId="77777777" w:rsidR="005D374E" w:rsidRDefault="005D374E" w:rsidP="005D374E">
      <w:pPr>
        <w:rPr>
          <w:rFonts w:eastAsia="Malgun Gothic"/>
        </w:rPr>
      </w:pPr>
      <w:r>
        <w:rPr>
          <w:rFonts w:eastAsia="Malgun Gothic"/>
        </w:rPr>
        <w:t>For on-network, the procedures for ending the private call initiated by MCVideo client are specified in subclause 10.2.4.</w:t>
      </w:r>
    </w:p>
    <w:p w14:paraId="7B1FE4D2" w14:textId="77777777" w:rsidR="005D374E" w:rsidRDefault="005D374E" w:rsidP="005D374E">
      <w:pPr>
        <w:rPr>
          <w:rFonts w:eastAsia="Malgun Gothic"/>
        </w:rPr>
      </w:pPr>
      <w:r>
        <w:rPr>
          <w:rFonts w:eastAsia="Malgun Gothic"/>
        </w:rPr>
        <w:t>For on-network, the procedures for ending the private call initiated by MCVideo server are specified in subclause 10.2.5.</w:t>
      </w:r>
    </w:p>
    <w:p w14:paraId="119A490C" w14:textId="77777777" w:rsidR="005D374E" w:rsidRDefault="005D374E" w:rsidP="005D374E">
      <w:r>
        <w:t>[TS 24.281, clause 10.2.2.2.1]</w:t>
      </w:r>
    </w:p>
    <w:p w14:paraId="66F1157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9D17AB4" w14:textId="77777777" w:rsidR="005D374E" w:rsidRDefault="005D374E" w:rsidP="005D374E">
      <w:r>
        <w:t>The MCVideo client:</w:t>
      </w:r>
    </w:p>
    <w:p w14:paraId="045D2AA1"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53910C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79461F53"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22C9C5B"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5477036F"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4CB91E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0A8A62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20FA12C9" w14:textId="77777777" w:rsidR="005D374E" w:rsidRDefault="005D374E" w:rsidP="005D374E">
      <w:pPr>
        <w:ind w:left="568" w:hanging="284"/>
      </w:pPr>
      <w:r>
        <w:t>8)</w:t>
      </w:r>
      <w:r>
        <w:tab/>
        <w:t>if an end-to-end security context needs to be established and if the MCVideo user is initiating a private call then:</w:t>
      </w:r>
    </w:p>
    <w:p w14:paraId="34AF77D8"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4A95769B" w14:textId="77777777" w:rsidR="005D374E" w:rsidRDefault="005D374E" w:rsidP="005D374E">
      <w:pPr>
        <w:ind w:left="851" w:hanging="284"/>
      </w:pPr>
      <w:r>
        <w:t>b)</w:t>
      </w:r>
      <w:r>
        <w:tab/>
        <w:t>shall use the keying material to generate a PCK as described in 3GPP TS 33.180 [8];</w:t>
      </w:r>
    </w:p>
    <w:p w14:paraId="62F3E9AE"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42589C17"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C68FD10" w14:textId="77777777" w:rsidR="005D374E" w:rsidRDefault="005D374E" w:rsidP="005D374E">
      <w:pPr>
        <w:ind w:left="851" w:hanging="284"/>
      </w:pPr>
      <w:r>
        <w:t>e)</w:t>
      </w:r>
      <w:r>
        <w:tab/>
        <w:t>shall generate a MIKEY-SAKKE I_MESSAGE using the encapsulated PCK and PCK-ID as specified in 3GPP TS 33.180 [8]; and</w:t>
      </w:r>
    </w:p>
    <w:p w14:paraId="42C13F6E"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0AAB3907"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5B781C1"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BF9BC81" w14:textId="77777777" w:rsidR="005D374E" w:rsidRDefault="005D374E" w:rsidP="005D374E">
      <w:pPr>
        <w:ind w:left="568" w:hanging="284"/>
      </w:pPr>
      <w:r>
        <w:t>10)</w:t>
      </w:r>
      <w:r>
        <w:tab/>
        <w:t>if implicit transmission control is required, shall comply with the conditions specified in subclause 6.4;</w:t>
      </w:r>
    </w:p>
    <w:p w14:paraId="46C17036" w14:textId="77777777" w:rsidR="005D374E" w:rsidRDefault="005D374E" w:rsidP="005D374E">
      <w:pPr>
        <w:ind w:left="568" w:hanging="284"/>
      </w:pPr>
      <w:r>
        <w:t>11)</w:t>
      </w:r>
      <w:r>
        <w:tab/>
        <w:t>if the MCVideo user is initiating a private call then:</w:t>
      </w:r>
    </w:p>
    <w:p w14:paraId="05FAAF2C"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D1EDF81" w14:textId="77777777" w:rsidR="005D374E" w:rsidRDefault="005D374E" w:rsidP="005D374E">
      <w:pPr>
        <w:ind w:left="851" w:hanging="284"/>
      </w:pPr>
      <w:r>
        <w:t>b)</w:t>
      </w:r>
      <w:r>
        <w:tab/>
        <w:t>if force of automatic commencement mode at the invited MCVideo client is not requested by the MCVideo user and:</w:t>
      </w:r>
    </w:p>
    <w:p w14:paraId="247164BB"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2D321FFE"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770226BE"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952E34"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E1A3902" w14:textId="77777777" w:rsidR="005D374E" w:rsidRDefault="005D374E" w:rsidP="005D374E">
      <w:pPr>
        <w:ind w:left="568" w:hanging="284"/>
      </w:pPr>
      <w:r>
        <w:t>13)</w:t>
      </w:r>
      <w:r>
        <w:tab/>
        <w:t>shall send SIP INVITE request towards the MCVideo server according to 3GPP TS 24.229 [11].</w:t>
      </w:r>
    </w:p>
    <w:p w14:paraId="4F0A03CD" w14:textId="77777777" w:rsidR="005D374E" w:rsidRDefault="005D374E" w:rsidP="005D374E">
      <w:r>
        <w:t>Upon receiving a SIP 183(Session Progress) response to the SIP INVITE request the MCVideo client:</w:t>
      </w:r>
    </w:p>
    <w:p w14:paraId="4E40B5E6" w14:textId="77777777" w:rsidR="005D374E" w:rsidRDefault="005D374E" w:rsidP="005D374E">
      <w:pPr>
        <w:ind w:left="568" w:hanging="284"/>
      </w:pPr>
      <w:r>
        <w:t>1)may indicate the progress of the session establishment to the inviting MCVideo user.</w:t>
      </w:r>
    </w:p>
    <w:p w14:paraId="238F1E02" w14:textId="77777777" w:rsidR="005D374E" w:rsidRDefault="005D374E" w:rsidP="005D374E">
      <w:r>
        <w:t>Upon receiving a SIP 200 (OK) response to the SIP INVITE request the MCVideo client:</w:t>
      </w:r>
    </w:p>
    <w:p w14:paraId="447F0A51" w14:textId="77777777" w:rsidR="005D374E" w:rsidRDefault="005D374E" w:rsidP="005D374E">
      <w:pPr>
        <w:ind w:left="568" w:hanging="284"/>
      </w:pPr>
      <w:r>
        <w:t>1)</w:t>
      </w:r>
      <w:r>
        <w:tab/>
        <w:t xml:space="preserve">shall interact with the media plane as specified in 3GPP TS 24.581 [5]; </w:t>
      </w:r>
    </w:p>
    <w:p w14:paraId="58BBAC3A"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32CB0F01" w14:textId="77777777" w:rsidR="005D374E" w:rsidRDefault="005D374E" w:rsidP="005D374E">
      <w:pPr>
        <w:ind w:left="568" w:hanging="284"/>
        <w:rPr>
          <w:rFonts w:eastAsia="Malgun Gothic"/>
        </w:rPr>
      </w:pPr>
      <w:r>
        <w:t>3)</w:t>
      </w:r>
      <w:r>
        <w:tab/>
        <w:t>shall notify the user that the call has been successfully established.</w:t>
      </w:r>
    </w:p>
    <w:p w14:paraId="330B5C5A" w14:textId="77777777" w:rsidR="005D374E" w:rsidRDefault="005D374E" w:rsidP="005D374E">
      <w:r>
        <w:t>On receiving a SIP 4xx response, a SIP 5xx response or a SIP 6xx response to the SIP INVITE request:</w:t>
      </w:r>
    </w:p>
    <w:p w14:paraId="55E2AB01" w14:textId="77777777" w:rsidR="005D374E" w:rsidRDefault="005D374E" w:rsidP="005D374E">
      <w:pPr>
        <w:ind w:left="568" w:hanging="284"/>
      </w:pPr>
      <w:r>
        <w:t>1)</w:t>
      </w:r>
      <w:r>
        <w:tab/>
        <w:t>if the MCVideo emergency private call state is set to "MVEPC 2: emergency-pc-requested"; or</w:t>
      </w:r>
    </w:p>
    <w:p w14:paraId="73C73C0C" w14:textId="77777777" w:rsidR="005D374E" w:rsidRDefault="005D374E" w:rsidP="005D374E">
      <w:pPr>
        <w:ind w:left="568" w:hanging="284"/>
      </w:pPr>
      <w:r>
        <w:t>2)</w:t>
      </w:r>
      <w:r>
        <w:tab/>
        <w:t>if the MCVideo emergency private call state is set to "MVEPC 3: emergency-pc-granted";</w:t>
      </w:r>
    </w:p>
    <w:p w14:paraId="3D578DC6" w14:textId="77777777" w:rsidR="005D374E" w:rsidRDefault="005D374E" w:rsidP="005D374E">
      <w:pPr>
        <w:ind w:left="568" w:hanging="284"/>
      </w:pPr>
      <w:r>
        <w:t>the MCVideo client shall perform the actions specified in subclause 6.2.8.3.5.</w:t>
      </w:r>
    </w:p>
    <w:p w14:paraId="62E6B0AE"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714F58D" w14:textId="77777777" w:rsidR="005D374E" w:rsidRDefault="005D374E" w:rsidP="005D374E">
      <w:pPr>
        <w:spacing w:before="120"/>
        <w:rPr>
          <w:lang w:eastAsia="ko-KR"/>
        </w:rPr>
      </w:pPr>
      <w:bookmarkStart w:id="620" w:name="_Toc20151816"/>
      <w:bookmarkStart w:id="621" w:name="_Toc27494481"/>
      <w:bookmarkStart w:id="622" w:name="_Toc73953155"/>
      <w:r>
        <w:rPr>
          <w:lang w:eastAsia="ko-KR"/>
        </w:rPr>
        <w:t>[TS 24.281, clause 10.2.4.1.1.1]</w:t>
      </w:r>
    </w:p>
    <w:bookmarkEnd w:id="620"/>
    <w:bookmarkEnd w:id="621"/>
    <w:bookmarkEnd w:id="622"/>
    <w:p w14:paraId="0A1D031C" w14:textId="77777777" w:rsidR="005D374E" w:rsidRDefault="005D374E" w:rsidP="005D374E">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160CF755" w14:textId="77777777" w:rsidR="005D374E" w:rsidRDefault="005D374E" w:rsidP="005D374E">
      <w:pPr>
        <w:spacing w:before="120"/>
        <w:rPr>
          <w:lang w:eastAsia="ko-KR"/>
        </w:rPr>
      </w:pPr>
      <w:bookmarkStart w:id="623" w:name="_Toc20151817"/>
      <w:bookmarkStart w:id="624" w:name="_Toc27494482"/>
      <w:bookmarkStart w:id="625" w:name="_Toc73953156"/>
      <w:r>
        <w:rPr>
          <w:lang w:eastAsia="ko-KR"/>
        </w:rPr>
        <w:t>[TS 24.281, clause 10.2.4.1.1.2]</w:t>
      </w:r>
    </w:p>
    <w:bookmarkEnd w:id="623"/>
    <w:bookmarkEnd w:id="624"/>
    <w:bookmarkEnd w:id="625"/>
    <w:p w14:paraId="0A79272A" w14:textId="77777777" w:rsidR="005D374E" w:rsidRDefault="005D374E" w:rsidP="005D374E">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26" w:name="_Toc20151820"/>
      <w:bookmarkStart w:id="627" w:name="_Toc27494485"/>
      <w:bookmarkStart w:id="628" w:name="_Toc73953159"/>
      <w:r>
        <w:rPr>
          <w:lang w:eastAsia="ko-KR"/>
        </w:rPr>
        <w:t>[TS 24.281, clause 10.2.4.1.1.1]</w:t>
      </w:r>
    </w:p>
    <w:p w14:paraId="64E01AF9" w14:textId="77777777" w:rsidR="005D374E" w:rsidRDefault="005D374E" w:rsidP="005D374E">
      <w:pPr>
        <w:spacing w:before="120"/>
        <w:rPr>
          <w:lang w:eastAsia="ko-KR"/>
        </w:rPr>
      </w:pPr>
      <w:r>
        <w:rPr>
          <w:lang w:eastAsia="ko-KR"/>
        </w:rPr>
        <w:t>[TS 24.281, clause 10.2.4.2.1.1]</w:t>
      </w:r>
    </w:p>
    <w:bookmarkEnd w:id="626"/>
    <w:bookmarkEnd w:id="627"/>
    <w:bookmarkEnd w:id="628"/>
    <w:p w14:paraId="04779C73" w14:textId="77777777" w:rsidR="005D374E" w:rsidRDefault="005D374E" w:rsidP="005D374E">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7BB9A105" w14:textId="77777777" w:rsidR="005D374E" w:rsidRDefault="005D374E" w:rsidP="005D374E">
      <w:pPr>
        <w:spacing w:before="120"/>
        <w:rPr>
          <w:lang w:eastAsia="ko-KR"/>
        </w:rPr>
      </w:pPr>
      <w:bookmarkStart w:id="629" w:name="_Toc20151822"/>
      <w:bookmarkStart w:id="630" w:name="_Toc27494487"/>
      <w:bookmarkStart w:id="631" w:name="_Toc73953161"/>
      <w:r>
        <w:rPr>
          <w:lang w:eastAsia="ko-KR"/>
        </w:rPr>
        <w:t>[TS 24.281, clause 10.2.4.2.2.1]</w:t>
      </w:r>
    </w:p>
    <w:bookmarkEnd w:id="629"/>
    <w:bookmarkEnd w:id="630"/>
    <w:bookmarkEnd w:id="631"/>
    <w:p w14:paraId="1B633454" w14:textId="77777777" w:rsidR="005D374E" w:rsidRDefault="005D374E" w:rsidP="005D374E">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7DB4991" w14:textId="77777777" w:rsidR="005D374E" w:rsidRDefault="005D374E" w:rsidP="005D374E">
      <w:pPr>
        <w:spacing w:before="120"/>
        <w:rPr>
          <w:lang w:eastAsia="ko-KR"/>
        </w:rPr>
      </w:pPr>
      <w:bookmarkStart w:id="632" w:name="_Toc20151824"/>
      <w:bookmarkStart w:id="633" w:name="_Toc27494489"/>
      <w:bookmarkStart w:id="634" w:name="_Toc73953163"/>
      <w:r>
        <w:rPr>
          <w:lang w:eastAsia="ko-KR"/>
        </w:rPr>
        <w:t>[TS 24.281, clause 10.2.4.3.1]</w:t>
      </w:r>
    </w:p>
    <w:bookmarkEnd w:id="632"/>
    <w:bookmarkEnd w:id="633"/>
    <w:bookmarkEnd w:id="634"/>
    <w:p w14:paraId="42A20B5B" w14:textId="77777777" w:rsidR="005D374E" w:rsidRDefault="005D374E" w:rsidP="005D374E">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5D9A6711" w14:textId="77777777" w:rsidR="005D374E" w:rsidRDefault="005D374E" w:rsidP="005D374E">
      <w:r>
        <w:t>[TS 24.281, clause 6.2.5.1]</w:t>
      </w:r>
    </w:p>
    <w:p w14:paraId="0770DC2F" w14:textId="77777777" w:rsidR="005D374E" w:rsidRDefault="005D374E" w:rsidP="005D374E">
      <w:r>
        <w:t>When the MCVideo client wants to release an MCVideo session established using on-demand session signalling, the MCVideo client:</w:t>
      </w:r>
    </w:p>
    <w:p w14:paraId="0FBBA4DC" w14:textId="77777777" w:rsidR="005D374E" w:rsidRDefault="005D374E" w:rsidP="005D374E">
      <w:pPr>
        <w:ind w:left="568" w:hanging="284"/>
      </w:pPr>
      <w:r>
        <w:t>1)</w:t>
      </w:r>
      <w:r>
        <w:tab/>
        <w:t>shall interact with the media plane as specified in 3GPP TS 24.</w:t>
      </w:r>
      <w:r>
        <w:rPr>
          <w:lang w:eastAsia="zh-CN"/>
        </w:rPr>
        <w:t>581</w:t>
      </w:r>
      <w:r>
        <w:t> [5];</w:t>
      </w:r>
    </w:p>
    <w:p w14:paraId="2CB03EBA" w14:textId="77777777" w:rsidR="005D374E" w:rsidRDefault="005D374E" w:rsidP="005D374E">
      <w:pPr>
        <w:ind w:left="568" w:hanging="284"/>
      </w:pPr>
      <w:r>
        <w:t>2)</w:t>
      </w:r>
      <w:r>
        <w:tab/>
        <w:t>shall generate a SIP BYE request according to 3GPP TS 24.229 [11];</w:t>
      </w:r>
    </w:p>
    <w:p w14:paraId="00631EE5" w14:textId="77777777" w:rsidR="005D374E" w:rsidRDefault="005D374E" w:rsidP="005D374E">
      <w:pPr>
        <w:ind w:left="568" w:hanging="284"/>
      </w:pPr>
      <w:r>
        <w:t>3)</w:t>
      </w:r>
      <w:r>
        <w:tab/>
        <w:t>shall set the Request-URI to the MCVideo session identity to release; and</w:t>
      </w:r>
    </w:p>
    <w:p w14:paraId="75A4E8F1" w14:textId="77777777" w:rsidR="005D374E" w:rsidRDefault="005D374E" w:rsidP="005D374E">
      <w:pPr>
        <w:ind w:left="568" w:hanging="284"/>
      </w:pPr>
      <w:r>
        <w:t>4)</w:t>
      </w:r>
      <w:r>
        <w:tab/>
        <w:t>shall send a SIP BYE request towards MCVideo server according to 3GPP TS 24.229 [11].</w:t>
      </w:r>
    </w:p>
    <w:p w14:paraId="528956C5" w14:textId="77777777" w:rsidR="005D374E" w:rsidRDefault="005D374E" w:rsidP="005D374E">
      <w:pPr>
        <w:spacing w:before="120"/>
      </w:pPr>
      <w:r>
        <w:t>Upon receiving a SIP 200 (OK) response to the SIP BYE request, the MCVideo client shall interact with the media plane as specified in 3GPP TS 24.</w:t>
      </w:r>
      <w:r>
        <w:rPr>
          <w:lang w:eastAsia="zh-CN"/>
        </w:rPr>
        <w:t>581</w:t>
      </w:r>
      <w:r>
        <w:t> [5].</w:t>
      </w:r>
    </w:p>
    <w:p w14:paraId="79D2971C" w14:textId="77777777" w:rsidR="005D374E" w:rsidRDefault="005D374E" w:rsidP="005D374E">
      <w:pPr>
        <w:spacing w:before="120"/>
      </w:pPr>
      <w:r>
        <w:t>[TS 24.281, clause 6.3.3.2.4]</w:t>
      </w:r>
    </w:p>
    <w:p w14:paraId="1EFBFB52" w14:textId="77777777" w:rsidR="005D374E" w:rsidRDefault="005D374E" w:rsidP="005D374E">
      <w:pPr>
        <w:spacing w:before="120"/>
      </w:pPr>
      <w:r>
        <w:t xml:space="preserve">Upon receiving a SIP BYE request the </w:t>
      </w:r>
      <w:r>
        <w:rPr>
          <w:lang w:eastAsia="ko-KR"/>
        </w:rPr>
        <w:t xml:space="preserve">controlling </w:t>
      </w:r>
      <w:r>
        <w:t xml:space="preserve">MCVideo </w:t>
      </w:r>
      <w:r>
        <w:rPr>
          <w:lang w:eastAsia="ko-KR"/>
        </w:rPr>
        <w:t>function</w:t>
      </w:r>
      <w:r>
        <w:t>:</w:t>
      </w:r>
    </w:p>
    <w:p w14:paraId="43E52CDD" w14:textId="77777777" w:rsidR="005D374E" w:rsidRDefault="005D374E" w:rsidP="005D374E">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49F6FD57" w14:textId="77777777" w:rsidR="005D374E" w:rsidRDefault="005D374E" w:rsidP="005D374E">
      <w:pPr>
        <w:keepLines/>
        <w:spacing w:before="120"/>
        <w:ind w:left="1135" w:hanging="851"/>
      </w:pPr>
      <w:r>
        <w:t>NOTE:</w:t>
      </w:r>
      <w:r>
        <w:tab/>
        <w:t>The non-controlling MCVideo function is also regarded as a MCVideo client in a temporary MCVideo group session.</w:t>
      </w:r>
    </w:p>
    <w:p w14:paraId="2361D164" w14:textId="77777777" w:rsidR="005D374E" w:rsidRDefault="005D374E" w:rsidP="005D374E">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7AAABA8C" w14:textId="77777777" w:rsidR="005D374E" w:rsidRDefault="005D374E" w:rsidP="005D374E">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02C3892B" w14:textId="77777777" w:rsidR="005D374E" w:rsidRDefault="005D374E" w:rsidP="005D374E">
      <w:pPr>
        <w:spacing w:before="120"/>
        <w:ind w:left="568" w:hanging="284"/>
      </w:pPr>
      <w:r>
        <w:t>4)</w:t>
      </w:r>
      <w:r>
        <w:tab/>
        <w:t>if release of the MCVideo session is required:</w:t>
      </w:r>
    </w:p>
    <w:p w14:paraId="2271F749" w14:textId="77777777" w:rsidR="005D374E" w:rsidRDefault="005D374E" w:rsidP="005D374E">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09287C00" w14:textId="77777777" w:rsidR="005D374E" w:rsidRDefault="005D374E" w:rsidP="005D374E">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7129B342" w14:textId="77777777" w:rsidR="005D374E" w:rsidRDefault="005D374E" w:rsidP="005D374E">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67CEF212" w14:textId="134496A6" w:rsidR="005D374E" w:rsidRDefault="005D374E" w:rsidP="00E972B2">
      <w:pPr>
        <w:pStyle w:val="H6"/>
      </w:pPr>
      <w:bookmarkStart w:id="635" w:name="_Toc52787557"/>
      <w:bookmarkStart w:id="636" w:name="_Toc52787739"/>
      <w:bookmarkStart w:id="637" w:name="_Toc75906961"/>
      <w:bookmarkStart w:id="638" w:name="_Toc75907298"/>
      <w:r>
        <w:t>6.</w:t>
      </w:r>
      <w:r w:rsidR="00812835" w:rsidRPr="00812835">
        <w:t>2</w:t>
      </w:r>
      <w:r>
        <w:t>.3.3</w:t>
      </w:r>
      <w:r>
        <w:tab/>
        <w:t>Test description</w:t>
      </w:r>
      <w:bookmarkEnd w:id="635"/>
      <w:bookmarkEnd w:id="636"/>
      <w:bookmarkEnd w:id="637"/>
      <w:bookmarkEnd w:id="638"/>
    </w:p>
    <w:p w14:paraId="09298990" w14:textId="69E50AD4" w:rsidR="005D374E" w:rsidRDefault="005D374E" w:rsidP="00E972B2">
      <w:pPr>
        <w:pStyle w:val="H6"/>
      </w:pPr>
      <w:bookmarkStart w:id="639" w:name="_Toc52787558"/>
      <w:bookmarkStart w:id="640" w:name="_Toc52787740"/>
      <w:bookmarkStart w:id="641" w:name="_Toc75906962"/>
      <w:bookmarkStart w:id="642" w:name="_Toc75907299"/>
      <w:r>
        <w:t>6.</w:t>
      </w:r>
      <w:r w:rsidR="00812835" w:rsidRPr="00812835">
        <w:t>2</w:t>
      </w:r>
      <w:r>
        <w:t>.3.3.1</w:t>
      </w:r>
      <w:r>
        <w:tab/>
        <w:t>Pre-test conditions</w:t>
      </w:r>
      <w:bookmarkEnd w:id="639"/>
      <w:bookmarkEnd w:id="640"/>
      <w:bookmarkEnd w:id="641"/>
      <w:bookmarkEnd w:id="642"/>
    </w:p>
    <w:p w14:paraId="0D4DE91A" w14:textId="77777777" w:rsidR="00812835" w:rsidRDefault="00812835" w:rsidP="00812835">
      <w:pPr>
        <w:pStyle w:val="H6"/>
      </w:pPr>
      <w:r w:rsidRPr="00102CE5">
        <w:t>Test configuration</w:t>
      </w:r>
      <w:r>
        <w:t>:</w:t>
      </w:r>
    </w:p>
    <w:p w14:paraId="00F440B3" w14:textId="77777777" w:rsidR="00812835" w:rsidRDefault="00812835" w:rsidP="00812835">
      <w:pPr>
        <w:pStyle w:val="B1"/>
      </w:pPr>
      <w:r>
        <w:t>-</w:t>
      </w:r>
      <w:r>
        <w:tab/>
        <w:t>Single cell configuration according to TS 36.579-1 [2] clause 5.2.2.2.1.</w:t>
      </w:r>
    </w:p>
    <w:p w14:paraId="3562B39F" w14:textId="77777777" w:rsidR="00812835" w:rsidRDefault="00812835" w:rsidP="00812835">
      <w:pPr>
        <w:pStyle w:val="H6"/>
      </w:pPr>
      <w:r>
        <w:t>Preamble:</w:t>
      </w:r>
    </w:p>
    <w:p w14:paraId="2691B521" w14:textId="77777777" w:rsidR="00812835" w:rsidRDefault="00812835" w:rsidP="00812835">
      <w:pPr>
        <w:pStyle w:val="B1"/>
      </w:pPr>
      <w:r>
        <w:t>-</w:t>
      </w:r>
      <w:r>
        <w:tab/>
        <w:t>The UE has performed procedure 'Initial registration' as described in TS 36.579-1 [2] clause 5.4.2.</w:t>
      </w:r>
    </w:p>
    <w:p w14:paraId="3EDE742D" w14:textId="77777777" w:rsidR="00812835" w:rsidRDefault="00812835" w:rsidP="00812835">
      <w:pPr>
        <w:pStyle w:val="B1"/>
      </w:pPr>
      <w:r>
        <w:t>-</w:t>
      </w:r>
      <w:r>
        <w:tab/>
      </w:r>
      <w:r w:rsidRPr="000573F5">
        <w:t>UE States at the end of the preamble</w:t>
      </w:r>
      <w:r>
        <w:t>:</w:t>
      </w:r>
    </w:p>
    <w:p w14:paraId="771BBD3C" w14:textId="77777777" w:rsidR="00812835" w:rsidRDefault="00812835" w:rsidP="00812835">
      <w:pPr>
        <w:pStyle w:val="B1"/>
        <w:ind w:left="852"/>
      </w:pPr>
      <w:r>
        <w:t>-</w:t>
      </w:r>
      <w:r>
        <w:tab/>
        <w:t>The UE is in RRC_IDLE state.</w:t>
      </w:r>
    </w:p>
    <w:p w14:paraId="7E378D4C" w14:textId="77777777" w:rsidR="00812835" w:rsidRDefault="00812835" w:rsidP="00812835">
      <w:pPr>
        <w:pStyle w:val="B1"/>
        <w:ind w:left="852"/>
      </w:pPr>
      <w:r>
        <w:t>-</w:t>
      </w:r>
      <w:r>
        <w:tab/>
        <w:t>The client is registered for MCVideo.</w:t>
      </w:r>
    </w:p>
    <w:p w14:paraId="0EC838B1" w14:textId="77777777" w:rsidR="005D374E" w:rsidRDefault="005D374E" w:rsidP="00E972B2">
      <w:pPr>
        <w:pStyle w:val="H6"/>
      </w:pPr>
      <w:bookmarkStart w:id="643" w:name="_Toc52787559"/>
      <w:bookmarkStart w:id="644" w:name="_Toc52787741"/>
      <w:bookmarkStart w:id="645" w:name="_Toc75906963"/>
      <w:bookmarkStart w:id="646" w:name="_Toc75907300"/>
      <w:r>
        <w:t>6.2.3.3.2</w:t>
      </w:r>
      <w:r>
        <w:tab/>
        <w:t>Test procedure sequence</w:t>
      </w:r>
      <w:bookmarkEnd w:id="643"/>
      <w:bookmarkEnd w:id="644"/>
      <w:bookmarkEnd w:id="645"/>
      <w:bookmarkEnd w:id="646"/>
    </w:p>
    <w:p w14:paraId="3233A855" w14:textId="18AAD9AA" w:rsidR="005D374E" w:rsidRDefault="005D374E" w:rsidP="00E972B2">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3F8ABF8D" w14:textId="77777777" w:rsidTr="005D374E">
        <w:trPr>
          <w:tblHeader/>
        </w:trPr>
        <w:tc>
          <w:tcPr>
            <w:tcW w:w="534" w:type="dxa"/>
            <w:tcBorders>
              <w:top w:val="single" w:sz="4" w:space="0" w:color="auto"/>
              <w:left w:val="single" w:sz="4" w:space="0" w:color="auto"/>
              <w:bottom w:val="nil"/>
              <w:right w:val="single" w:sz="4" w:space="0" w:color="auto"/>
            </w:tcBorders>
            <w:hideMark/>
          </w:tcPr>
          <w:p w14:paraId="02CD8A0B"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22356E36"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6D1D985"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92B43B"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76193171" w14:textId="77777777" w:rsidR="005D374E" w:rsidRDefault="005D374E" w:rsidP="00E972B2">
            <w:pPr>
              <w:pStyle w:val="TAH"/>
            </w:pPr>
            <w:r>
              <w:t>Verdict</w:t>
            </w:r>
          </w:p>
        </w:tc>
      </w:tr>
      <w:tr w:rsidR="005D374E" w14:paraId="4BB02682" w14:textId="77777777" w:rsidTr="005D374E">
        <w:trPr>
          <w:tblHeader/>
        </w:trPr>
        <w:tc>
          <w:tcPr>
            <w:tcW w:w="534" w:type="dxa"/>
            <w:tcBorders>
              <w:top w:val="nil"/>
              <w:left w:val="single" w:sz="4" w:space="0" w:color="auto"/>
              <w:bottom w:val="single" w:sz="4" w:space="0" w:color="auto"/>
              <w:right w:val="single" w:sz="4" w:space="0" w:color="auto"/>
            </w:tcBorders>
          </w:tcPr>
          <w:p w14:paraId="48E355AB"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545A6BF8"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BECE3AF"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9E77B34"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06E507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310844C" w14:textId="77777777" w:rsidR="005D374E" w:rsidRDefault="005D374E" w:rsidP="00E972B2">
            <w:pPr>
              <w:pStyle w:val="TAH"/>
            </w:pPr>
          </w:p>
        </w:tc>
      </w:tr>
      <w:tr w:rsidR="005D374E" w14:paraId="6EEEA6E2"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FC238D5"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0B1F3E" w14:textId="0BA21676" w:rsidR="005D374E" w:rsidRDefault="005D374E" w:rsidP="00E972B2">
            <w:pPr>
              <w:pStyle w:val="TAL"/>
            </w:pPr>
            <w:r>
              <w:t>Make the UE (MCVideo client) request the establishment of a private call to user B with automatic commencement mode and without transmission control.</w:t>
            </w:r>
          </w:p>
          <w:p w14:paraId="5ABA5B8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5600E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6D03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1F686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F43052" w14:textId="77777777" w:rsidR="005D374E" w:rsidRDefault="005D374E" w:rsidP="00E972B2">
            <w:pPr>
              <w:pStyle w:val="TAC"/>
            </w:pPr>
            <w:r>
              <w:t>-</w:t>
            </w:r>
          </w:p>
        </w:tc>
      </w:tr>
      <w:tr w:rsidR="005D374E" w14:paraId="3DFA3EA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8517EC" w14:textId="77777777" w:rsidR="005D374E" w:rsidRDefault="005D374E"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0F3A143" w14:textId="145B5AD1"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D7E49B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0DF3BD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584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E2FE1E7" w14:textId="77777777" w:rsidR="005D374E" w:rsidRDefault="005D374E" w:rsidP="00E972B2">
            <w:pPr>
              <w:pStyle w:val="TAC"/>
            </w:pPr>
            <w:r>
              <w:t>P</w:t>
            </w:r>
          </w:p>
        </w:tc>
      </w:tr>
      <w:tr w:rsidR="005D374E" w14:paraId="47EB29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4423727" w14:textId="77777777" w:rsidR="005D374E" w:rsidRDefault="005D374E" w:rsidP="00E972B2">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3B4AACA2"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ACD980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C4ECBF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5F49B9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032690" w14:textId="77777777" w:rsidR="005D374E" w:rsidRDefault="005D374E" w:rsidP="00E972B2">
            <w:pPr>
              <w:pStyle w:val="TAC"/>
            </w:pPr>
            <w:r>
              <w:t>-</w:t>
            </w:r>
          </w:p>
        </w:tc>
      </w:tr>
      <w:tr w:rsidR="005D374E" w14:paraId="4AD94BE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39B166F"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0FB8560D" w14:textId="77777777" w:rsidR="005D374E" w:rsidRDefault="005D374E" w:rsidP="00E972B2">
            <w:pPr>
              <w:pStyle w:val="TAL"/>
            </w:pPr>
            <w:r>
              <w:t>Check: Does the UE (MCVideo client) notify the user that the call has been established?</w:t>
            </w:r>
          </w:p>
          <w:p w14:paraId="2DC9ED44"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6A01A8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276CB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81712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6DDECFC" w14:textId="77777777" w:rsidR="005D374E" w:rsidRDefault="005D374E" w:rsidP="00E972B2">
            <w:pPr>
              <w:pStyle w:val="TAC"/>
            </w:pPr>
            <w:r>
              <w:t>P</w:t>
            </w:r>
          </w:p>
        </w:tc>
      </w:tr>
      <w:tr w:rsidR="005D374E" w14:paraId="5340F0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D4193EB"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27D45E49" w14:textId="77777777" w:rsidR="005D374E" w:rsidRDefault="005D374E" w:rsidP="00E972B2">
            <w:pPr>
              <w:pStyle w:val="TAL"/>
            </w:pPr>
            <w:r>
              <w:t>Make the UE (MCVideo client) release the call.</w:t>
            </w:r>
          </w:p>
          <w:p w14:paraId="1931EE0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85AF1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9B5E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85171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D4795E" w14:textId="77777777" w:rsidR="005D374E" w:rsidRDefault="005D374E" w:rsidP="00E972B2">
            <w:pPr>
              <w:pStyle w:val="TAC"/>
            </w:pPr>
            <w:r>
              <w:t>-</w:t>
            </w:r>
          </w:p>
        </w:tc>
      </w:tr>
      <w:tr w:rsidR="005D374E" w14:paraId="241DD92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D46FC70"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274F5857" w14:textId="1A002E2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9FCBA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906E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F4D745"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5F35C04" w14:textId="77777777" w:rsidR="005D374E" w:rsidRDefault="005D374E" w:rsidP="00E972B2">
            <w:pPr>
              <w:pStyle w:val="TAC"/>
            </w:pPr>
            <w:r>
              <w:t>P</w:t>
            </w:r>
          </w:p>
        </w:tc>
      </w:tr>
      <w:tr w:rsidR="005D374E" w14:paraId="2C5EE0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8205C8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7C8A52B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947F70"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E9CBD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3D12D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090DB0" w14:textId="77777777" w:rsidR="005D374E" w:rsidRDefault="005D374E" w:rsidP="00E972B2">
            <w:pPr>
              <w:pStyle w:val="TAC"/>
            </w:pPr>
            <w:r>
              <w:t>-</w:t>
            </w:r>
          </w:p>
        </w:tc>
      </w:tr>
      <w:tr w:rsidR="005D374E" w14:paraId="6526EB2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4ECE8DE8" w14:textId="13F86EEF" w:rsidR="005D374E" w:rsidRDefault="005D374E" w:rsidP="00E972B2">
            <w:pPr>
              <w:pStyle w:val="TAN"/>
            </w:pPr>
            <w:r>
              <w:t>NOTE 1: This action is expected to be done via a suitable implementation dependent MMI.</w:t>
            </w:r>
          </w:p>
        </w:tc>
      </w:tr>
    </w:tbl>
    <w:p w14:paraId="21170F68" w14:textId="77777777" w:rsidR="005D374E" w:rsidRDefault="005D374E" w:rsidP="005D374E"/>
    <w:p w14:paraId="0CB6C806" w14:textId="77777777" w:rsidR="005D374E" w:rsidRDefault="005D374E" w:rsidP="00E972B2">
      <w:pPr>
        <w:pStyle w:val="H6"/>
      </w:pPr>
      <w:bookmarkStart w:id="647" w:name="_Toc52787560"/>
      <w:bookmarkStart w:id="648" w:name="_Toc52787742"/>
      <w:bookmarkStart w:id="649" w:name="_Toc75906964"/>
      <w:bookmarkStart w:id="650" w:name="_Toc75907301"/>
      <w:r>
        <w:t>6.2.3.3.3</w:t>
      </w:r>
      <w:r>
        <w:tab/>
        <w:t>Specific message contents</w:t>
      </w:r>
      <w:bookmarkEnd w:id="647"/>
      <w:bookmarkEnd w:id="648"/>
      <w:bookmarkEnd w:id="649"/>
      <w:bookmarkEnd w:id="650"/>
    </w:p>
    <w:p w14:paraId="5B244D58" w14:textId="77777777" w:rsidR="005D374E" w:rsidRDefault="005D374E" w:rsidP="00E972B2">
      <w:pPr>
        <w:pStyle w:val="TH"/>
      </w:pPr>
      <w:r>
        <w:t>Table 6.2.3.3.3-1: SIP INVITE from the UE (Step 2, Table 6.2.3.3.2-1;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105A8BA"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AB80788" w14:textId="77777777" w:rsidR="005D374E" w:rsidRDefault="005D374E" w:rsidP="00E972B2">
            <w:pPr>
              <w:pStyle w:val="TAL"/>
            </w:pPr>
            <w:r>
              <w:t>Derivation Path: TS 36.579-1 [2], Table 5.5.2.5.1-1, condition PRIVATE-CALL</w:t>
            </w:r>
          </w:p>
        </w:tc>
      </w:tr>
      <w:tr w:rsidR="005D374E" w14:paraId="4CD491A3"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126A383"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25BBE6A"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4A4E304"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4A5E9B2"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C0311F3" w14:textId="77777777" w:rsidR="005D374E" w:rsidRDefault="005D374E" w:rsidP="00E972B2">
            <w:pPr>
              <w:pStyle w:val="TAH"/>
            </w:pPr>
            <w:r>
              <w:t>Condition</w:t>
            </w:r>
          </w:p>
        </w:tc>
      </w:tr>
      <w:tr w:rsidR="005D374E" w14:paraId="54EDC3E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1E3E585"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EE8E7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8134313"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01289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7FDA7D" w14:textId="77777777" w:rsidR="005D374E" w:rsidRDefault="005D374E" w:rsidP="00E972B2">
            <w:pPr>
              <w:pStyle w:val="TAL"/>
            </w:pPr>
          </w:p>
        </w:tc>
      </w:tr>
      <w:tr w:rsidR="005D374E" w14:paraId="0A89B6A0"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408059BE"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6FFA10C"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D206B9"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F58DE5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56A878" w14:textId="77777777" w:rsidR="005D374E" w:rsidRDefault="005D374E" w:rsidP="00E972B2">
            <w:pPr>
              <w:pStyle w:val="TAL"/>
            </w:pPr>
          </w:p>
        </w:tc>
      </w:tr>
      <w:tr w:rsidR="005D374E" w14:paraId="29E2081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602FBFFC"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2E518AA" w14:textId="77777777" w:rsidR="005D374E" w:rsidRDefault="005D374E" w:rsidP="00E972B2">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49EFFDBC"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E5F62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22173C" w14:textId="77777777" w:rsidR="005D374E" w:rsidRDefault="005D374E" w:rsidP="00E972B2">
            <w:pPr>
              <w:pStyle w:val="TAL"/>
            </w:pPr>
          </w:p>
        </w:tc>
      </w:tr>
      <w:tr w:rsidR="005D374E" w14:paraId="2C258ABB"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F5CB258"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232B3F6"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E2E9D9C" w14:textId="3CC48098"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D616130"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DA2E0D" w14:textId="77777777" w:rsidR="005D374E" w:rsidRDefault="005D374E" w:rsidP="00E972B2">
            <w:pPr>
              <w:pStyle w:val="TAL"/>
            </w:pPr>
          </w:p>
        </w:tc>
      </w:tr>
      <w:tr w:rsidR="005D374E" w14:paraId="7237992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747F1E4"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E177604"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45176E8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EF7897B"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62111E" w14:textId="77777777" w:rsidR="005D374E" w:rsidRDefault="005D374E" w:rsidP="00E972B2">
            <w:pPr>
              <w:pStyle w:val="TAL"/>
            </w:pPr>
          </w:p>
        </w:tc>
      </w:tr>
    </w:tbl>
    <w:p w14:paraId="59FAF3D6" w14:textId="77777777" w:rsidR="005D374E" w:rsidRDefault="005D374E" w:rsidP="005D374E"/>
    <w:p w14:paraId="0B693907" w14:textId="77777777" w:rsidR="005D374E" w:rsidRDefault="005D374E" w:rsidP="00E972B2">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97D776" w14:textId="77777777" w:rsidTr="005D374E">
        <w:tc>
          <w:tcPr>
            <w:tcW w:w="9738" w:type="dxa"/>
            <w:tcBorders>
              <w:top w:val="single" w:sz="4" w:space="0" w:color="auto"/>
              <w:left w:val="single" w:sz="4" w:space="0" w:color="auto"/>
              <w:bottom w:val="single" w:sz="4" w:space="0" w:color="auto"/>
              <w:right w:val="single" w:sz="4" w:space="0" w:color="auto"/>
            </w:tcBorders>
            <w:hideMark/>
          </w:tcPr>
          <w:p w14:paraId="5EBD84AD" w14:textId="77777777" w:rsidR="005D374E" w:rsidRDefault="005D374E" w:rsidP="00E972B2">
            <w:pPr>
              <w:pStyle w:val="TAL"/>
            </w:pPr>
            <w:r>
              <w:t xml:space="preserve">Derivation Path: TS 36.579-1 [2], Table 5.5.3.1.1-2, condition INITIAL_SDP_OFFER, PRIVATE-CALL, </w:t>
            </w:r>
            <w:r>
              <w:rPr>
                <w:rFonts w:eastAsia="SimSun"/>
              </w:rPr>
              <w:t>WITHOUT_TRANSMISSIONCONTROL</w:t>
            </w:r>
          </w:p>
        </w:tc>
      </w:tr>
    </w:tbl>
    <w:p w14:paraId="073191F4" w14:textId="77777777" w:rsidR="005D374E" w:rsidRDefault="005D374E" w:rsidP="005D374E"/>
    <w:p w14:paraId="13B8E714" w14:textId="77777777" w:rsidR="005D374E" w:rsidRDefault="005D374E" w:rsidP="00E972B2">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5D374E" w14:paraId="1E939615" w14:textId="77777777" w:rsidTr="005D374E">
        <w:tc>
          <w:tcPr>
            <w:tcW w:w="9768" w:type="dxa"/>
            <w:tcBorders>
              <w:top w:val="single" w:sz="4" w:space="0" w:color="auto"/>
              <w:left w:val="single" w:sz="4" w:space="0" w:color="auto"/>
              <w:bottom w:val="single" w:sz="4" w:space="0" w:color="auto"/>
              <w:right w:val="single" w:sz="4" w:space="0" w:color="auto"/>
            </w:tcBorders>
            <w:hideMark/>
          </w:tcPr>
          <w:p w14:paraId="3785AEE7" w14:textId="77777777" w:rsidR="005D374E" w:rsidRDefault="005D374E" w:rsidP="00E972B2">
            <w:pPr>
              <w:pStyle w:val="TAL"/>
              <w:rPr>
                <w:color w:val="000000"/>
              </w:rPr>
            </w:pPr>
            <w:r>
              <w:t>Derivation Path: TS 36.579-1 [2], Table 5.5.3.2.1-2, condition INVITE_REFER, PRIVATE-CALL</w:t>
            </w:r>
          </w:p>
        </w:tc>
      </w:tr>
    </w:tbl>
    <w:p w14:paraId="1EF16605" w14:textId="77777777" w:rsidR="005D374E" w:rsidRDefault="005D374E" w:rsidP="005D374E"/>
    <w:p w14:paraId="2DE37EBF" w14:textId="77777777" w:rsidR="005D374E" w:rsidRDefault="005D374E" w:rsidP="00E972B2">
      <w:pPr>
        <w:pStyle w:val="TH"/>
      </w:pPr>
      <w:r>
        <w:t>Table 6.2.3.3.3-3: SIP 200 (OK) from the SS (Step 4, Table 6.2.3.3.2-1;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1C845F7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B823052" w14:textId="77777777" w:rsidR="005D374E" w:rsidRDefault="005D374E" w:rsidP="00E972B2">
            <w:pPr>
              <w:pStyle w:val="TAL"/>
            </w:pPr>
            <w:r>
              <w:t>Derivation Path: TS 36.579-1 [2], Table 5.5.2.17.1.2-1, condition INVITE-RSP</w:t>
            </w:r>
          </w:p>
        </w:tc>
      </w:tr>
      <w:tr w:rsidR="005D374E" w14:paraId="0AF2D778"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1D4FB32C"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5996F63"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A52D89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4D1352"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2EAF62D" w14:textId="77777777" w:rsidR="005D374E" w:rsidRDefault="005D374E" w:rsidP="00E972B2">
            <w:pPr>
              <w:pStyle w:val="TAH"/>
            </w:pPr>
            <w:r>
              <w:t>Condition</w:t>
            </w:r>
          </w:p>
        </w:tc>
      </w:tr>
      <w:tr w:rsidR="005D374E" w14:paraId="589CD4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40D623"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F63C862"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20B33B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2CC39B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FF954" w14:textId="77777777" w:rsidR="005D374E" w:rsidRDefault="005D374E" w:rsidP="00E972B2">
            <w:pPr>
              <w:pStyle w:val="TAL"/>
            </w:pPr>
          </w:p>
        </w:tc>
      </w:tr>
      <w:tr w:rsidR="005D374E" w14:paraId="6A0CFA8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37FA39C"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B44395" w14:textId="77777777" w:rsidR="005D374E" w:rsidRDefault="005D374E" w:rsidP="00E972B2">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78916F89" w14:textId="77777777" w:rsidR="005D374E" w:rsidRDefault="005D374E" w:rsidP="00E972B2">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7E70D4C0" w14:textId="77777777" w:rsidR="005D374E" w:rsidRDefault="005D374E" w:rsidP="00E972B2">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99EBEDD" w14:textId="77777777" w:rsidR="005D374E" w:rsidRDefault="005D374E" w:rsidP="00E972B2">
            <w:pPr>
              <w:pStyle w:val="TAL"/>
              <w:rPr>
                <w:bCs/>
                <w:color w:val="000000"/>
              </w:rPr>
            </w:pPr>
          </w:p>
        </w:tc>
      </w:tr>
    </w:tbl>
    <w:p w14:paraId="0EF3E982" w14:textId="77777777" w:rsidR="005D374E" w:rsidRDefault="005D374E" w:rsidP="005D374E"/>
    <w:p w14:paraId="3E51D93F" w14:textId="77777777" w:rsidR="005D374E" w:rsidRDefault="005D374E" w:rsidP="00E972B2">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06451D"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508287E" w14:textId="598622C8" w:rsidR="005D374E" w:rsidRDefault="005D374E" w:rsidP="00E972B2">
            <w:pPr>
              <w:pStyle w:val="TAL"/>
            </w:pPr>
            <w:r>
              <w:t xml:space="preserve">Derivation Path: TS 36.579-1 [2], Table 5.5.3.1.2-2, condition SDP_ANSWER, </w:t>
            </w:r>
            <w:r>
              <w:rPr>
                <w:rFonts w:eastAsia="SimSun"/>
              </w:rPr>
              <w:t>WITHOUT_TRANSMISSIONCONTROL</w:t>
            </w:r>
          </w:p>
        </w:tc>
      </w:tr>
    </w:tbl>
    <w:p w14:paraId="5C962D1E" w14:textId="77777777" w:rsidR="005D374E" w:rsidRDefault="005D374E" w:rsidP="005D374E"/>
    <w:p w14:paraId="084DD1F6" w14:textId="77777777" w:rsidR="005D374E" w:rsidRDefault="005D374E" w:rsidP="00E972B2">
      <w:pPr>
        <w:pStyle w:val="TH"/>
      </w:pPr>
      <w:r>
        <w:t>Table 6.2.3.3.3-4..5: Void</w:t>
      </w:r>
    </w:p>
    <w:p w14:paraId="2C7C79B9" w14:textId="77777777" w:rsidR="005D374E" w:rsidRDefault="005D374E" w:rsidP="005D374E"/>
    <w:p w14:paraId="3E568041" w14:textId="77777777" w:rsidR="005D374E" w:rsidRDefault="005D374E" w:rsidP="005D374E">
      <w:pPr>
        <w:keepNext/>
        <w:keepLines/>
        <w:spacing w:before="120"/>
        <w:ind w:left="1134" w:hanging="1134"/>
        <w:outlineLvl w:val="2"/>
        <w:rPr>
          <w:rFonts w:ascii="Arial" w:hAnsi="Arial"/>
          <w:sz w:val="28"/>
        </w:rPr>
      </w:pPr>
      <w:bookmarkStart w:id="651" w:name="_Toc52787561"/>
      <w:bookmarkStart w:id="652" w:name="_Toc52787743"/>
      <w:bookmarkStart w:id="653" w:name="_Toc75906965"/>
      <w:bookmarkStart w:id="654" w:name="_Toc75907302"/>
      <w:bookmarkStart w:id="65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51"/>
      <w:bookmarkEnd w:id="652"/>
      <w:bookmarkEnd w:id="653"/>
      <w:bookmarkEnd w:id="654"/>
      <w:bookmarkEnd w:id="655"/>
    </w:p>
    <w:p w14:paraId="1783137C" w14:textId="77777777" w:rsidR="005D374E" w:rsidRDefault="005D374E" w:rsidP="00E972B2">
      <w:pPr>
        <w:pStyle w:val="H6"/>
      </w:pPr>
      <w:bookmarkStart w:id="656" w:name="_Toc52787562"/>
      <w:bookmarkStart w:id="657" w:name="_Toc52787744"/>
      <w:bookmarkStart w:id="658" w:name="_Toc75906966"/>
      <w:bookmarkStart w:id="659" w:name="_Toc75907303"/>
      <w:r>
        <w:t>6.2.4.1</w:t>
      </w:r>
      <w:r>
        <w:tab/>
        <w:t>Test Purpose (TP)</w:t>
      </w:r>
      <w:bookmarkEnd w:id="656"/>
      <w:bookmarkEnd w:id="657"/>
      <w:bookmarkEnd w:id="658"/>
      <w:bookmarkEnd w:id="659"/>
    </w:p>
    <w:p w14:paraId="1A8F35AB" w14:textId="77777777" w:rsidR="005D374E" w:rsidRDefault="005D374E" w:rsidP="00E972B2">
      <w:pPr>
        <w:pStyle w:val="H6"/>
      </w:pPr>
      <w:r>
        <w:t>(1)</w:t>
      </w:r>
    </w:p>
    <w:p w14:paraId="030AAEC0"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4BDEB61E" w14:textId="77777777" w:rsidR="005D374E" w:rsidRDefault="005D374E" w:rsidP="00E972B2">
      <w:pPr>
        <w:pStyle w:val="PL"/>
      </w:pPr>
      <w:r>
        <w:rPr>
          <w:noProof w:val="0"/>
        </w:rPr>
        <w:t>ensure that {</w:t>
      </w:r>
    </w:p>
    <w:p w14:paraId="39FD89D9"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 MCVideo private call, On-demand Automatic Commencement Mode, no force of Automatic Commencement, without Transmission Control }</w:t>
      </w:r>
    </w:p>
    <w:p w14:paraId="4E9E185B" w14:textId="77777777" w:rsidR="005D374E" w:rsidRDefault="005D374E" w:rsidP="00E972B2">
      <w:pPr>
        <w:pStyle w:val="PL"/>
      </w:pPr>
      <w:r>
        <w:rPr>
          <w:noProof w:val="0"/>
        </w:rPr>
        <w:t xml:space="preserve">    </w:t>
      </w:r>
      <w:r>
        <w:rPr>
          <w:b/>
          <w:noProof w:val="0"/>
        </w:rPr>
        <w:t>then</w:t>
      </w:r>
      <w:r>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221942B0" w14:textId="77777777" w:rsidR="005D374E" w:rsidRDefault="005D374E" w:rsidP="00E972B2">
      <w:pPr>
        <w:pStyle w:val="PL"/>
      </w:pPr>
      <w:r>
        <w:rPr>
          <w:noProof w:val="0"/>
        </w:rPr>
        <w:t xml:space="preserve">            }</w:t>
      </w:r>
    </w:p>
    <w:p w14:paraId="3E20156E" w14:textId="77777777" w:rsidR="005D374E" w:rsidRDefault="005D374E" w:rsidP="00E972B2">
      <w:pPr>
        <w:pStyle w:val="PL"/>
      </w:pPr>
    </w:p>
    <w:p w14:paraId="6FE2FF57" w14:textId="77777777" w:rsidR="005D374E" w:rsidRDefault="005D374E" w:rsidP="00E972B2">
      <w:pPr>
        <w:pStyle w:val="H6"/>
      </w:pPr>
      <w:r>
        <w:t>(2)</w:t>
      </w:r>
    </w:p>
    <w:p w14:paraId="726A9966" w14:textId="77777777" w:rsidR="005D374E" w:rsidRDefault="005D374E" w:rsidP="00E972B2">
      <w:pPr>
        <w:pStyle w:val="PL"/>
      </w:pPr>
      <w:r>
        <w:rPr>
          <w:b/>
          <w:noProof w:val="0"/>
        </w:rPr>
        <w:t>with</w:t>
      </w:r>
      <w:r>
        <w:rPr>
          <w:noProof w:val="0"/>
        </w:rPr>
        <w:t xml:space="preserve"> { UE (MCVideo Client) having an ongoing On-demand Pre-arranged Private Call with Automatic Commencement Mode }</w:t>
      </w:r>
    </w:p>
    <w:p w14:paraId="7E8BD45D" w14:textId="77777777" w:rsidR="005D374E" w:rsidRDefault="005D374E" w:rsidP="00E972B2">
      <w:pPr>
        <w:pStyle w:val="PL"/>
      </w:pPr>
      <w:r>
        <w:rPr>
          <w:noProof w:val="0"/>
        </w:rPr>
        <w:t>ensure that {</w:t>
      </w:r>
    </w:p>
    <w:p w14:paraId="555EECCB"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35AF0F13"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17E211E3" w14:textId="77777777" w:rsidR="005D374E" w:rsidRDefault="005D374E" w:rsidP="00E972B2">
      <w:pPr>
        <w:pStyle w:val="PL"/>
      </w:pPr>
      <w:r>
        <w:rPr>
          <w:noProof w:val="0"/>
        </w:rPr>
        <w:t xml:space="preserve">            }</w:t>
      </w:r>
    </w:p>
    <w:p w14:paraId="56D4FDF7" w14:textId="77777777" w:rsidR="005D374E" w:rsidRDefault="005D374E" w:rsidP="00E972B2">
      <w:pPr>
        <w:pStyle w:val="PL"/>
      </w:pPr>
    </w:p>
    <w:p w14:paraId="441FD807" w14:textId="77777777" w:rsidR="005D374E" w:rsidRDefault="005D374E" w:rsidP="00E972B2">
      <w:pPr>
        <w:pStyle w:val="H6"/>
      </w:pPr>
      <w:bookmarkStart w:id="660" w:name="_Toc52787563"/>
      <w:bookmarkStart w:id="661" w:name="_Toc52787745"/>
      <w:bookmarkStart w:id="662" w:name="_Toc75906967"/>
      <w:bookmarkStart w:id="663" w:name="_Toc75907304"/>
      <w:r>
        <w:t>6.2.4.2</w:t>
      </w:r>
      <w:r>
        <w:tab/>
        <w:t>Conformance requirements</w:t>
      </w:r>
      <w:bookmarkEnd w:id="660"/>
      <w:bookmarkEnd w:id="661"/>
      <w:bookmarkEnd w:id="662"/>
      <w:bookmarkEnd w:id="663"/>
    </w:p>
    <w:p w14:paraId="14AF6295" w14:textId="77777777" w:rsidR="005D374E" w:rsidRDefault="005D374E" w:rsidP="005D374E">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65A008" w14:textId="77777777" w:rsidR="005D374E" w:rsidRDefault="005D374E" w:rsidP="005D374E">
      <w:r>
        <w:t>[TS 24.281, clause 10.2.2.2.2]</w:t>
      </w:r>
    </w:p>
    <w:p w14:paraId="00B92BB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5ACE2EDE" w14:textId="77777777" w:rsidR="005D374E" w:rsidRDefault="005D374E" w:rsidP="005D374E">
      <w:r>
        <w:t>The MCVideo client:</w:t>
      </w:r>
    </w:p>
    <w:p w14:paraId="32E8E75F" w14:textId="77777777" w:rsidR="005D374E" w:rsidRDefault="005D374E" w:rsidP="005D374E">
      <w:pPr>
        <w:ind w:left="568" w:hanging="284"/>
      </w:pPr>
      <w:r>
        <w:t>1)</w:t>
      </w:r>
      <w:r>
        <w:tab/>
        <w:t>may reject the SIP INVITE request if any of the following conditions are met:</w:t>
      </w:r>
    </w:p>
    <w:p w14:paraId="2C00FBF5"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3CCEB4AE" w14:textId="77777777" w:rsidR="005D374E" w:rsidRDefault="005D374E" w:rsidP="005D374E">
      <w:pPr>
        <w:ind w:left="851" w:hanging="284"/>
      </w:pPr>
      <w:r>
        <w:t>b)</w:t>
      </w:r>
      <w:r>
        <w:tab/>
        <w:t>MCVideo client does not have enough resources to handle the call; or</w:t>
      </w:r>
    </w:p>
    <w:p w14:paraId="60F64669" w14:textId="77777777" w:rsidR="005D374E" w:rsidRDefault="005D374E" w:rsidP="005D374E">
      <w:pPr>
        <w:ind w:left="851" w:hanging="284"/>
      </w:pPr>
      <w:r>
        <w:t>c)</w:t>
      </w:r>
      <w:r>
        <w:tab/>
        <w:t>any other reason outside the scope of this specification;</w:t>
      </w:r>
    </w:p>
    <w:p w14:paraId="62F803C2" w14:textId="77777777" w:rsidR="005D374E" w:rsidRDefault="005D374E" w:rsidP="005D374E">
      <w:pPr>
        <w:ind w:left="851" w:hanging="284"/>
      </w:pPr>
      <w:r>
        <w:t>otherwise, continue with the rest of the steps.</w:t>
      </w:r>
    </w:p>
    <w:p w14:paraId="5FB50C9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FB17C10"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6F13EEB"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76D53" w14:textId="77777777" w:rsidR="005D374E" w:rsidRDefault="005D374E" w:rsidP="005D374E">
      <w:pPr>
        <w:ind w:left="851" w:hanging="284"/>
      </w:pPr>
      <w:r>
        <w:t>a)</w:t>
      </w:r>
      <w:r>
        <w:tab/>
        <w:t>should display to the MCVideo user an indication that this is a SIP INVITE request for an MCVideo emergency private call and:</w:t>
      </w:r>
    </w:p>
    <w:p w14:paraId="77F9EC94"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49F5EB64"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7A543E74" w14:textId="77777777" w:rsidR="005D374E" w:rsidRDefault="005D374E" w:rsidP="005D374E">
      <w:pPr>
        <w:ind w:left="851" w:hanging="284"/>
      </w:pPr>
      <w:r>
        <w:t>b)</w:t>
      </w:r>
      <w:r>
        <w:tab/>
        <w:t>shall set the MCVideo emergency private priority state to "MVEPP 2: in-progress" for this private call;</w:t>
      </w:r>
    </w:p>
    <w:p w14:paraId="0CECF443"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9635539"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72C97652" w14:textId="77777777" w:rsidR="005D374E" w:rsidRDefault="005D374E" w:rsidP="005D374E">
      <w:pPr>
        <w:ind w:left="851" w:hanging="284"/>
      </w:pPr>
      <w:r>
        <w:t>b)</w:t>
      </w:r>
      <w:r>
        <w:tab/>
        <w:t>shall convert the MCVideo ID to a UID as described in 3GPP TS 33.180 [8];</w:t>
      </w:r>
    </w:p>
    <w:p w14:paraId="35CD297E" w14:textId="77777777" w:rsidR="005D374E" w:rsidRDefault="005D374E" w:rsidP="005D374E">
      <w:pPr>
        <w:ind w:left="851" w:hanging="284"/>
      </w:pPr>
      <w:r>
        <w:t>c)</w:t>
      </w:r>
      <w:r>
        <w:tab/>
        <w:t>shall use the UID to validate the signature of the MIKEY-SAKKE I_MESSAGE as described in 3GPP TS 33.180 [8];</w:t>
      </w:r>
    </w:p>
    <w:p w14:paraId="1ABD8A70"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4749EFC" w14:textId="77777777" w:rsidR="005D374E" w:rsidRDefault="005D374E" w:rsidP="005D374E">
      <w:pPr>
        <w:ind w:left="851" w:hanging="284"/>
      </w:pPr>
      <w:r>
        <w:t>e)</w:t>
      </w:r>
      <w:r>
        <w:tab/>
        <w:t>if the signature of the MIKEY-SAKKE I_MESSAGE was successfully validated:</w:t>
      </w:r>
    </w:p>
    <w:p w14:paraId="39042182"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6E864AB8" w14:textId="77777777" w:rsidR="005D374E" w:rsidRDefault="005D374E" w:rsidP="005D374E">
      <w:pPr>
        <w:ind w:left="1135" w:hanging="284"/>
      </w:pPr>
      <w:r>
        <w:t>ii)</w:t>
      </w:r>
      <w:r>
        <w:tab/>
        <w:t>shall extract the PCK-ID, from the payload as specified in 3GPP TS 33.180 [8];</w:t>
      </w:r>
    </w:p>
    <w:p w14:paraId="30ED7486"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09BFFF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BB66A10" w14:textId="77777777" w:rsidR="005D374E" w:rsidRDefault="005D374E" w:rsidP="005D374E">
      <w:pPr>
        <w:ind w:left="568" w:hanging="284"/>
      </w:pPr>
      <w:r>
        <w:t>6)</w:t>
      </w:r>
      <w:r>
        <w:tab/>
        <w:t>may display to the MCVideo user the MCVideo ID of the inviting MCVideo user;</w:t>
      </w:r>
    </w:p>
    <w:p w14:paraId="400FB36A" w14:textId="77777777" w:rsidR="005D374E" w:rsidRDefault="005D374E" w:rsidP="005D374E">
      <w:pPr>
        <w:ind w:left="568" w:hanging="284"/>
      </w:pPr>
      <w:r>
        <w:t>7)</w:t>
      </w:r>
      <w:r>
        <w:tab/>
        <w:t>shall perform the automatic commencement procedures specified in subclause 6.2.3.1.1 if one of the following conditions are met:</w:t>
      </w:r>
    </w:p>
    <w:p w14:paraId="3562CDEA"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A824CC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3C7F556" w14:textId="77777777" w:rsidR="005D374E" w:rsidRDefault="005D374E" w:rsidP="005D374E">
      <w:pPr>
        <w:ind w:left="851" w:hanging="284"/>
      </w:pPr>
      <w:r>
        <w:t>c)</w:t>
      </w:r>
      <w:r>
        <w:tab/>
        <w:t>SIP INVITE request contains a Priv-Answer-Mode header field with the value of "Auto"; and</w:t>
      </w:r>
    </w:p>
    <w:p w14:paraId="091BC0EF" w14:textId="77777777" w:rsidR="005D374E" w:rsidRDefault="005D374E" w:rsidP="005D374E">
      <w:pPr>
        <w:ind w:left="568" w:hanging="284"/>
      </w:pPr>
      <w:r>
        <w:t>8)</w:t>
      </w:r>
      <w:r>
        <w:tab/>
        <w:t>shall perform the manual commencement procedures specified in subclause 6.2.3.2.1 if either of the following conditions are met:</w:t>
      </w:r>
    </w:p>
    <w:p w14:paraId="08C53864"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1110436"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54DB41B7" w14:textId="77777777" w:rsidR="005D374E" w:rsidRDefault="005D374E" w:rsidP="005D374E">
      <w:pPr>
        <w:ind w:left="851" w:hanging="284"/>
      </w:pPr>
      <w:r>
        <w:t>c)</w:t>
      </w:r>
      <w:r>
        <w:tab/>
        <w:t>SIP INVITE request contains a Priv-Answer-Mode header field with the value of "Manual".</w:t>
      </w:r>
    </w:p>
    <w:p w14:paraId="7A74E8DC"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721648E3" w14:textId="77777777" w:rsidR="005D374E" w:rsidRDefault="005D374E" w:rsidP="005D374E">
      <w:pPr>
        <w:ind w:left="568" w:hanging="284"/>
      </w:pPr>
      <w:r>
        <w:t>1)</w:t>
      </w:r>
      <w:r>
        <w:tab/>
        <w:t>shall send a SIP 200 (OK) response to the SIP CANCEL request according to 3GPP TS 24.229 [11]; and</w:t>
      </w:r>
    </w:p>
    <w:p w14:paraId="5BF72E2A" w14:textId="77777777" w:rsidR="005D374E" w:rsidRDefault="005D374E" w:rsidP="005D374E">
      <w:pPr>
        <w:ind w:left="568" w:hanging="284"/>
      </w:pPr>
      <w:r>
        <w:t>2)</w:t>
      </w:r>
      <w:r>
        <w:tab/>
        <w:t>shall send a SIP 487 (Request Terminated) response to the SIP INVITE request according to 3GPP TS 24.229 [11].</w:t>
      </w:r>
    </w:p>
    <w:p w14:paraId="34B2EB48" w14:textId="77777777" w:rsidR="005D374E" w:rsidRDefault="005D374E" w:rsidP="005D374E">
      <w:r>
        <w:t>Upon receiving a SIP BYE request for an established dialog, the MCVideo client:</w:t>
      </w:r>
    </w:p>
    <w:p w14:paraId="4EF903D2" w14:textId="77777777" w:rsidR="005D374E" w:rsidRDefault="005D374E" w:rsidP="005D374E">
      <w:pPr>
        <w:ind w:left="568" w:hanging="284"/>
      </w:pPr>
      <w:r>
        <w:t>1)</w:t>
      </w:r>
      <w:r>
        <w:tab/>
        <w:t>shall follow the procedures in subclause 10.2.5.2.</w:t>
      </w:r>
    </w:p>
    <w:p w14:paraId="421460E3" w14:textId="77777777" w:rsidR="005D374E" w:rsidRDefault="005D374E" w:rsidP="00E972B2">
      <w:pPr>
        <w:pStyle w:val="H6"/>
      </w:pPr>
      <w:bookmarkStart w:id="664" w:name="_Toc52787564"/>
      <w:bookmarkStart w:id="665" w:name="_Toc52787746"/>
      <w:bookmarkStart w:id="666" w:name="_Toc75906968"/>
      <w:bookmarkStart w:id="667" w:name="_Toc75907305"/>
      <w:r>
        <w:t>6.2.4.3</w:t>
      </w:r>
      <w:r>
        <w:tab/>
        <w:t>Test description</w:t>
      </w:r>
      <w:bookmarkEnd w:id="664"/>
      <w:bookmarkEnd w:id="665"/>
      <w:bookmarkEnd w:id="666"/>
      <w:bookmarkEnd w:id="667"/>
    </w:p>
    <w:p w14:paraId="22D5B6E3" w14:textId="77777777" w:rsidR="005D374E" w:rsidRDefault="005D374E" w:rsidP="00E972B2">
      <w:pPr>
        <w:pStyle w:val="H6"/>
      </w:pPr>
      <w:bookmarkStart w:id="668" w:name="_Toc52787565"/>
      <w:bookmarkStart w:id="669" w:name="_Toc52787747"/>
      <w:bookmarkStart w:id="670" w:name="_Toc75906969"/>
      <w:bookmarkStart w:id="671" w:name="_Toc75907306"/>
      <w:r>
        <w:t>6.2.4.3.1</w:t>
      </w:r>
      <w:r>
        <w:tab/>
        <w:t>Pre-test conditions</w:t>
      </w:r>
      <w:bookmarkEnd w:id="668"/>
      <w:bookmarkEnd w:id="669"/>
      <w:bookmarkEnd w:id="670"/>
      <w:bookmarkEnd w:id="671"/>
    </w:p>
    <w:p w14:paraId="0C79153E" w14:textId="77777777" w:rsidR="00812835" w:rsidRDefault="00812835" w:rsidP="00812835">
      <w:pPr>
        <w:pStyle w:val="H6"/>
      </w:pPr>
      <w:r w:rsidRPr="00102CE5">
        <w:t>Test configuration</w:t>
      </w:r>
      <w:r>
        <w:t>:</w:t>
      </w:r>
    </w:p>
    <w:p w14:paraId="1C3096D6" w14:textId="77777777" w:rsidR="00812835" w:rsidRDefault="00812835" w:rsidP="00812835">
      <w:pPr>
        <w:pStyle w:val="B1"/>
      </w:pPr>
      <w:r>
        <w:t>-</w:t>
      </w:r>
      <w:r>
        <w:tab/>
        <w:t>Single cell configuration according to TS 36.579-1 [2] clause 5.2.2.2.1.</w:t>
      </w:r>
    </w:p>
    <w:p w14:paraId="0F1742C6" w14:textId="77777777" w:rsidR="00812835" w:rsidRDefault="00812835" w:rsidP="00812835">
      <w:pPr>
        <w:pStyle w:val="H6"/>
      </w:pPr>
      <w:r>
        <w:t>Preamble:</w:t>
      </w:r>
    </w:p>
    <w:p w14:paraId="0A694DCC" w14:textId="77777777" w:rsidR="00812835" w:rsidRDefault="00812835" w:rsidP="00812835">
      <w:pPr>
        <w:pStyle w:val="B1"/>
      </w:pPr>
      <w:r>
        <w:t>-</w:t>
      </w:r>
      <w:r>
        <w:tab/>
        <w:t>The UE has performed procedure 'Initial registration' as described in TS 36.579-1 [2] clause 5.4.2.</w:t>
      </w:r>
    </w:p>
    <w:p w14:paraId="04DA3081" w14:textId="77777777" w:rsidR="00812835" w:rsidRDefault="00812835" w:rsidP="00812835">
      <w:pPr>
        <w:pStyle w:val="B1"/>
      </w:pPr>
      <w:r>
        <w:t>-</w:t>
      </w:r>
      <w:r>
        <w:tab/>
      </w:r>
      <w:r w:rsidRPr="000573F5">
        <w:t>UE States at the end of the preamble</w:t>
      </w:r>
      <w:r>
        <w:t>:</w:t>
      </w:r>
    </w:p>
    <w:p w14:paraId="41836A7A" w14:textId="77777777" w:rsidR="00812835" w:rsidRDefault="00812835" w:rsidP="00812835">
      <w:pPr>
        <w:pStyle w:val="B1"/>
        <w:ind w:left="852"/>
      </w:pPr>
      <w:r>
        <w:t>-</w:t>
      </w:r>
      <w:r>
        <w:tab/>
        <w:t>The UE is in RRC_IDLE state.</w:t>
      </w:r>
    </w:p>
    <w:p w14:paraId="6998AB33" w14:textId="77777777" w:rsidR="00812835" w:rsidRDefault="00812835" w:rsidP="00812835">
      <w:pPr>
        <w:pStyle w:val="B1"/>
        <w:ind w:left="852"/>
      </w:pPr>
      <w:r>
        <w:t>-</w:t>
      </w:r>
      <w:r>
        <w:tab/>
        <w:t>The client is registered for MCVideo.</w:t>
      </w:r>
    </w:p>
    <w:p w14:paraId="143FBC86" w14:textId="77777777" w:rsidR="005D374E" w:rsidRDefault="005D374E" w:rsidP="00E972B2">
      <w:pPr>
        <w:pStyle w:val="H6"/>
      </w:pPr>
      <w:bookmarkStart w:id="672" w:name="_Toc52787566"/>
      <w:bookmarkStart w:id="673" w:name="_Toc52787748"/>
      <w:bookmarkStart w:id="674" w:name="_Toc75906970"/>
      <w:bookmarkStart w:id="675" w:name="_Toc75907307"/>
      <w:r>
        <w:t>6.2.4.3.2</w:t>
      </w:r>
      <w:r>
        <w:tab/>
        <w:t>Test procedure sequence</w:t>
      </w:r>
      <w:bookmarkEnd w:id="672"/>
      <w:bookmarkEnd w:id="673"/>
      <w:bookmarkEnd w:id="674"/>
      <w:bookmarkEnd w:id="675"/>
    </w:p>
    <w:p w14:paraId="6C302E61" w14:textId="46633B91" w:rsidR="005D374E" w:rsidRDefault="005D374E" w:rsidP="00E972B2">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6C0C4D36" w14:textId="77777777" w:rsidTr="005D374E">
        <w:tc>
          <w:tcPr>
            <w:tcW w:w="534" w:type="dxa"/>
            <w:tcBorders>
              <w:top w:val="single" w:sz="4" w:space="0" w:color="auto"/>
              <w:left w:val="single" w:sz="4" w:space="0" w:color="auto"/>
              <w:bottom w:val="nil"/>
              <w:right w:val="single" w:sz="4" w:space="0" w:color="auto"/>
            </w:tcBorders>
            <w:hideMark/>
          </w:tcPr>
          <w:p w14:paraId="0F7026F1"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5C92AE03"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22A875B"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4974E81"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BAB774B" w14:textId="77777777" w:rsidR="005D374E" w:rsidRDefault="005D374E" w:rsidP="00E972B2">
            <w:pPr>
              <w:pStyle w:val="TAH"/>
            </w:pPr>
            <w:r>
              <w:t>Verdict</w:t>
            </w:r>
          </w:p>
        </w:tc>
      </w:tr>
      <w:tr w:rsidR="005D374E" w14:paraId="3CF97828" w14:textId="77777777" w:rsidTr="005D374E">
        <w:tc>
          <w:tcPr>
            <w:tcW w:w="534" w:type="dxa"/>
            <w:tcBorders>
              <w:top w:val="nil"/>
              <w:left w:val="single" w:sz="4" w:space="0" w:color="auto"/>
              <w:bottom w:val="single" w:sz="4" w:space="0" w:color="auto"/>
              <w:right w:val="single" w:sz="4" w:space="0" w:color="auto"/>
            </w:tcBorders>
          </w:tcPr>
          <w:p w14:paraId="2EFB1012"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70A45B54"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5088B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99E790"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73556EBA"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F85D998" w14:textId="77777777" w:rsidR="005D374E" w:rsidRDefault="005D374E" w:rsidP="00E972B2">
            <w:pPr>
              <w:pStyle w:val="TAH"/>
            </w:pPr>
          </w:p>
        </w:tc>
      </w:tr>
      <w:tr w:rsidR="005D374E" w14:paraId="7A0C67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9836B80"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1BFE697" w14:textId="347D82A6"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9FE079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175484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B629645"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02BC40A" w14:textId="77777777" w:rsidR="005D374E" w:rsidRDefault="005D374E" w:rsidP="00E972B2">
            <w:pPr>
              <w:pStyle w:val="TAC"/>
            </w:pPr>
            <w:r>
              <w:t>P</w:t>
            </w:r>
          </w:p>
        </w:tc>
      </w:tr>
      <w:tr w:rsidR="005D374E" w14:paraId="7D24543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EDAE11" w14:textId="4E09E874"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13BA933"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8D7005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5CC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FD8B5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D85AE7" w14:textId="77777777" w:rsidR="005D374E" w:rsidRDefault="005D374E" w:rsidP="00E972B2">
            <w:pPr>
              <w:pStyle w:val="TAC"/>
            </w:pPr>
            <w:r>
              <w:t>-</w:t>
            </w:r>
          </w:p>
        </w:tc>
      </w:tr>
      <w:tr w:rsidR="005D374E" w14:paraId="7D72E3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5C09FF8" w14:textId="77777777" w:rsidR="005D374E" w:rsidRDefault="005D374E" w:rsidP="00E972B2">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79C5D803" w14:textId="77777777" w:rsidR="005D374E" w:rsidRDefault="005D374E" w:rsidP="00E972B2">
            <w:pPr>
              <w:pStyle w:val="TAL"/>
            </w:pPr>
            <w:r>
              <w:t>Make the UE (MCVideo client) release the call.</w:t>
            </w:r>
          </w:p>
          <w:p w14:paraId="35FCF316"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406608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B28E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086B0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FF6282" w14:textId="77777777" w:rsidR="005D374E" w:rsidRDefault="005D374E" w:rsidP="00E972B2">
            <w:pPr>
              <w:pStyle w:val="TAC"/>
            </w:pPr>
            <w:r>
              <w:t>-</w:t>
            </w:r>
          </w:p>
        </w:tc>
      </w:tr>
      <w:tr w:rsidR="005D374E" w14:paraId="0B3D1B6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B7E458A"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63E9FDD" w14:textId="229707FC"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B87CE3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3FF8B7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9652DB"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AF59AB7" w14:textId="77777777" w:rsidR="005D374E" w:rsidRDefault="005D374E" w:rsidP="00E972B2">
            <w:pPr>
              <w:pStyle w:val="TAC"/>
            </w:pPr>
            <w:r>
              <w:t>P</w:t>
            </w:r>
          </w:p>
        </w:tc>
      </w:tr>
      <w:tr w:rsidR="005D374E" w14:paraId="47B45DD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250E562" w14:textId="77777777" w:rsidR="005D374E" w:rsidRDefault="005D374E" w:rsidP="00E972B2">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347CA57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E476E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B38B3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F06F0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7E06CA3" w14:textId="77777777" w:rsidR="005D374E" w:rsidRDefault="005D374E" w:rsidP="00E972B2">
            <w:pPr>
              <w:pStyle w:val="TAC"/>
            </w:pPr>
            <w:r>
              <w:t>-</w:t>
            </w:r>
          </w:p>
        </w:tc>
      </w:tr>
      <w:tr w:rsidR="005D374E" w14:paraId="5E0F3534"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6D7FE208" w14:textId="171A08C5" w:rsidR="005D374E" w:rsidRDefault="005D374E" w:rsidP="00E972B2">
            <w:pPr>
              <w:pStyle w:val="TAN"/>
            </w:pPr>
            <w:r>
              <w:rPr>
                <w:rFonts w:eastAsia="Calibri"/>
              </w:rPr>
              <w:t>NOTE 1: This action is expected to be done via a suitable implementation dependent MMI.</w:t>
            </w:r>
          </w:p>
        </w:tc>
      </w:tr>
    </w:tbl>
    <w:p w14:paraId="0879061A" w14:textId="77777777" w:rsidR="005D374E" w:rsidRDefault="005D374E" w:rsidP="005D374E"/>
    <w:p w14:paraId="25EBD0BD" w14:textId="77777777" w:rsidR="005D374E" w:rsidRDefault="005D374E" w:rsidP="00E972B2">
      <w:pPr>
        <w:pStyle w:val="H6"/>
      </w:pPr>
      <w:bookmarkStart w:id="676" w:name="_Toc52787567"/>
      <w:bookmarkStart w:id="677" w:name="_Toc52787749"/>
      <w:bookmarkStart w:id="678" w:name="_Toc75906971"/>
      <w:bookmarkStart w:id="679" w:name="_Toc75907308"/>
      <w:r>
        <w:t>6.2.4.3.3</w:t>
      </w:r>
      <w:r>
        <w:tab/>
        <w:t>Specific message contents</w:t>
      </w:r>
      <w:bookmarkEnd w:id="676"/>
      <w:bookmarkEnd w:id="677"/>
      <w:bookmarkEnd w:id="678"/>
      <w:bookmarkEnd w:id="679"/>
    </w:p>
    <w:p w14:paraId="62B3AC76" w14:textId="77777777" w:rsidR="005D374E" w:rsidRDefault="005D374E" w:rsidP="00E972B2">
      <w:pPr>
        <w:pStyle w:val="TH"/>
      </w:pPr>
      <w:r>
        <w:t>Table 6.2.4.3.3-1: SIP INVITE from the SS (Step 1, Table 6.2.4.3.2-1;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7BC188C5"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1EC27DA" w14:textId="77777777" w:rsidR="005D374E" w:rsidRDefault="005D374E" w:rsidP="00E972B2">
            <w:pPr>
              <w:pStyle w:val="TAL"/>
            </w:pPr>
            <w:r>
              <w:t>Derivation Path: TS 36.579-1 [2], Table 5.5.2.5.2-1, condition PRIVATE-CALL</w:t>
            </w:r>
          </w:p>
        </w:tc>
      </w:tr>
      <w:tr w:rsidR="005D374E" w14:paraId="6039E6ED"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AA8DEB5" w14:textId="77777777" w:rsidR="005D374E" w:rsidRP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74AA62" w14:textId="77777777" w:rsidR="005D374E" w:rsidRDefault="005D374E" w:rsidP="00E972B2">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5B94944"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3CA379"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15836C4" w14:textId="77777777" w:rsidR="005D374E" w:rsidRDefault="005D374E" w:rsidP="00E972B2">
            <w:pPr>
              <w:pStyle w:val="TAH"/>
            </w:pPr>
            <w:r>
              <w:t>Condition</w:t>
            </w:r>
          </w:p>
        </w:tc>
      </w:tr>
      <w:tr w:rsidR="005D374E" w14:paraId="427E5BF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5CF754"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891434"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52D8DBB1"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70F61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9E5DB9" w14:textId="77777777" w:rsidR="005D374E" w:rsidRDefault="005D374E" w:rsidP="00E972B2">
            <w:pPr>
              <w:pStyle w:val="TAL"/>
            </w:pPr>
          </w:p>
        </w:tc>
      </w:tr>
      <w:tr w:rsidR="005D374E" w14:paraId="3C1B05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49B2A2A"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FAD4468"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452617A2" w14:textId="77777777" w:rsidR="005D374E" w:rsidRPr="005D374E" w:rsidRDefault="005D374E"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6165712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BB1B936" w14:textId="77777777" w:rsidR="005D374E" w:rsidRDefault="005D374E" w:rsidP="00E972B2">
            <w:pPr>
              <w:pStyle w:val="TAL"/>
            </w:pPr>
          </w:p>
        </w:tc>
      </w:tr>
      <w:tr w:rsidR="005D374E" w14:paraId="5A31F5A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3A5C177"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FBE22D" w14:textId="77777777" w:rsidR="005D374E" w:rsidRDefault="005D374E" w:rsidP="00E972B2">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32209A36"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7C8D67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D9878C" w14:textId="77777777" w:rsidR="005D374E" w:rsidRDefault="005D374E" w:rsidP="00E972B2">
            <w:pPr>
              <w:pStyle w:val="TAL"/>
            </w:pPr>
          </w:p>
        </w:tc>
      </w:tr>
      <w:tr w:rsidR="005D374E" w14:paraId="3B323DFC"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9A9E1CE"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5488962"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1ACB3D82" w14:textId="5CCF2636"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20373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84154E" w14:textId="77777777" w:rsidR="005D374E" w:rsidRDefault="005D374E" w:rsidP="00E972B2">
            <w:pPr>
              <w:pStyle w:val="TAL"/>
            </w:pPr>
          </w:p>
        </w:tc>
      </w:tr>
      <w:tr w:rsidR="005D374E" w14:paraId="012972B1"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1180C591"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427F710" w14:textId="77777777" w:rsidR="005D374E" w:rsidRDefault="005D374E" w:rsidP="00E972B2">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5C3DDACE"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C0001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73ED977" w14:textId="77777777" w:rsidR="005D374E" w:rsidRDefault="005D374E" w:rsidP="00E972B2">
            <w:pPr>
              <w:pStyle w:val="TAL"/>
            </w:pPr>
          </w:p>
        </w:tc>
      </w:tr>
    </w:tbl>
    <w:p w14:paraId="2E219637" w14:textId="77777777" w:rsidR="005D374E" w:rsidRDefault="005D374E" w:rsidP="005D374E"/>
    <w:p w14:paraId="598C925F" w14:textId="77777777" w:rsidR="005D374E" w:rsidRDefault="005D374E" w:rsidP="00E972B2">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2926DE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0D83C6A" w14:textId="11F9CBBF" w:rsidR="005D374E" w:rsidRDefault="005D374E" w:rsidP="00E972B2">
            <w:pPr>
              <w:pStyle w:val="TAL"/>
            </w:pPr>
            <w:r>
              <w:t xml:space="preserve">Derivation Path: TS 36.579-1 [2], Table 5.5.3.1.2-2, condition PRIVATE-CALL, INITIAL_SDP_OFFER, </w:t>
            </w:r>
            <w:r>
              <w:rPr>
                <w:rFonts w:eastAsia="SimSun"/>
              </w:rPr>
              <w:t>WITHOUT_TRANSMISSIONCONTROL</w:t>
            </w:r>
          </w:p>
        </w:tc>
      </w:tr>
    </w:tbl>
    <w:p w14:paraId="468EDDA8" w14:textId="77777777" w:rsidR="005D374E" w:rsidRDefault="005D374E" w:rsidP="005D374E"/>
    <w:p w14:paraId="71DA57D8" w14:textId="77777777" w:rsidR="005D374E" w:rsidRDefault="005D374E" w:rsidP="00E972B2">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5D374E" w14:paraId="366FEAF5" w14:textId="77777777" w:rsidTr="005D374E">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68FAF1" w14:textId="77777777" w:rsidR="005D374E" w:rsidRDefault="005D374E" w:rsidP="00E972B2">
            <w:pPr>
              <w:pStyle w:val="TAL"/>
            </w:pPr>
            <w:r>
              <w:t>Derivation Path: TS 36.579-1 [2], Table 5.5.3.2.2-2, condition PRIVATE-CALL</w:t>
            </w:r>
          </w:p>
        </w:tc>
      </w:tr>
    </w:tbl>
    <w:p w14:paraId="7E95990F" w14:textId="77777777" w:rsidR="005D374E" w:rsidRDefault="005D374E" w:rsidP="005D374E"/>
    <w:p w14:paraId="4C1DCF68" w14:textId="77777777" w:rsidR="005D374E" w:rsidRDefault="005D374E" w:rsidP="00E972B2">
      <w:pPr>
        <w:pStyle w:val="TH"/>
      </w:pPr>
      <w:r>
        <w:t>Table 6.2.4.3.3-3: SIP 200 (OK) from the UE (Step 1, Table 6.2.4.3.2-1;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5D374E" w14:paraId="639ABA84" w14:textId="77777777" w:rsidTr="005D374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EAAA578" w14:textId="77777777" w:rsidR="005D374E" w:rsidRDefault="005D374E" w:rsidP="00E972B2">
            <w:pPr>
              <w:pStyle w:val="TAL"/>
            </w:pPr>
            <w:r>
              <w:t>Derivation Path: TS 36.579-1 [2], Table 5.5.2.17.1.1-1, condition INVITE-RSP</w:t>
            </w:r>
          </w:p>
        </w:tc>
      </w:tr>
      <w:tr w:rsidR="005D374E" w14:paraId="40F24087" w14:textId="77777777" w:rsidTr="00E972B2">
        <w:trPr>
          <w:tblHeader/>
        </w:trPr>
        <w:tc>
          <w:tcPr>
            <w:tcW w:w="2708" w:type="dxa"/>
            <w:tcBorders>
              <w:top w:val="single" w:sz="4" w:space="0" w:color="auto"/>
              <w:left w:val="single" w:sz="4" w:space="0" w:color="auto"/>
              <w:bottom w:val="single" w:sz="4" w:space="0" w:color="auto"/>
              <w:right w:val="single" w:sz="4" w:space="0" w:color="auto"/>
            </w:tcBorders>
            <w:hideMark/>
          </w:tcPr>
          <w:p w14:paraId="41F2568F" w14:textId="77777777" w:rsidR="005D374E" w:rsidRDefault="005D374E" w:rsidP="00E972B2">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08EF886A" w14:textId="77777777" w:rsidR="005D374E" w:rsidRDefault="005D374E" w:rsidP="00E972B2">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6851038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70134A7" w14:textId="77777777" w:rsidR="005D374E" w:rsidRDefault="005D374E"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44D9FA4" w14:textId="77777777" w:rsidR="005D374E" w:rsidRDefault="005D374E" w:rsidP="00E972B2">
            <w:pPr>
              <w:pStyle w:val="TAH"/>
            </w:pPr>
            <w:r>
              <w:t>Condition</w:t>
            </w:r>
          </w:p>
        </w:tc>
      </w:tr>
      <w:tr w:rsidR="005D374E" w14:paraId="031B94E0"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28A24EBD" w14:textId="77777777" w:rsidR="005D374E" w:rsidRPr="005D374E" w:rsidRDefault="005D374E" w:rsidP="00E972B2">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75B37E60" w14:textId="77777777" w:rsidR="005D374E" w:rsidRDefault="005D374E" w:rsidP="00E972B2">
            <w:pPr>
              <w:pStyle w:val="TAL"/>
            </w:pPr>
          </w:p>
        </w:tc>
        <w:tc>
          <w:tcPr>
            <w:tcW w:w="2185" w:type="dxa"/>
            <w:tcBorders>
              <w:top w:val="single" w:sz="4" w:space="0" w:color="auto"/>
              <w:left w:val="single" w:sz="4" w:space="0" w:color="auto"/>
              <w:bottom w:val="single" w:sz="4" w:space="0" w:color="auto"/>
              <w:right w:val="single" w:sz="4" w:space="0" w:color="auto"/>
            </w:tcBorders>
          </w:tcPr>
          <w:p w14:paraId="020421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7DC376" w14:textId="77777777" w:rsidR="005D374E" w:rsidRDefault="005D374E"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AC06CD2" w14:textId="77777777" w:rsidR="005D374E" w:rsidRDefault="005D374E" w:rsidP="00E972B2">
            <w:pPr>
              <w:pStyle w:val="TAL"/>
            </w:pPr>
          </w:p>
        </w:tc>
      </w:tr>
      <w:tr w:rsidR="005D374E" w14:paraId="39F3759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42B0E05"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12C5BBF3"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6C8137F" w14:textId="77777777" w:rsidR="005D374E" w:rsidRDefault="005D374E">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04A0CE26"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8114792" w14:textId="77777777" w:rsidR="005D374E" w:rsidRDefault="005D374E">
            <w:pPr>
              <w:pStyle w:val="TAL"/>
            </w:pPr>
          </w:p>
        </w:tc>
      </w:tr>
      <w:tr w:rsidR="005D374E" w14:paraId="24F67398"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4BF41679" w14:textId="77777777" w:rsidR="005D374E" w:rsidRDefault="005D374E">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6E0F0542" w14:textId="77777777" w:rsidR="005D374E" w:rsidRDefault="005D374E">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5149A4F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114B9365"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624B7B" w14:textId="77777777" w:rsidR="005D374E" w:rsidRDefault="005D374E">
            <w:pPr>
              <w:pStyle w:val="TAL"/>
            </w:pPr>
          </w:p>
        </w:tc>
      </w:tr>
      <w:tr w:rsidR="005D374E" w14:paraId="6683F38A"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DBD53C1"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0342DC2C"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37053B48" w14:textId="77777777" w:rsidR="005D374E" w:rsidRDefault="005D374E">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C014F2"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9F065F4" w14:textId="77777777" w:rsidR="005D374E" w:rsidRDefault="005D374E">
            <w:pPr>
              <w:pStyle w:val="TAL"/>
            </w:pPr>
          </w:p>
        </w:tc>
      </w:tr>
      <w:tr w:rsidR="005D374E" w14:paraId="0DC094E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6F22F449" w14:textId="77777777" w:rsidR="005D374E" w:rsidRDefault="005D374E">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2B0277BA" w14:textId="77777777" w:rsidR="005D374E" w:rsidRDefault="005D374E">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18B7E0E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613CD370"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886CBD" w14:textId="77777777" w:rsidR="005D374E" w:rsidRDefault="005D374E">
            <w:pPr>
              <w:pStyle w:val="TAL"/>
            </w:pPr>
          </w:p>
        </w:tc>
      </w:tr>
    </w:tbl>
    <w:p w14:paraId="7A4AAF2C" w14:textId="77777777" w:rsidR="005D374E" w:rsidRDefault="005D374E" w:rsidP="005D374E"/>
    <w:p w14:paraId="1E2F34EE" w14:textId="77777777" w:rsidR="005D374E" w:rsidRDefault="005D374E" w:rsidP="00E972B2">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4548B39"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140E5160" w14:textId="77777777" w:rsidR="005D374E" w:rsidRDefault="005D374E" w:rsidP="00E972B2">
            <w:pPr>
              <w:pStyle w:val="TAL"/>
            </w:pPr>
            <w:r>
              <w:t xml:space="preserve">Derivation Path: TS 36.579-1 [2], Table 5.5.3.1.1-2, condition PRIVATE-CALL, SDP_ANSWER, </w:t>
            </w:r>
            <w:r>
              <w:rPr>
                <w:rFonts w:eastAsia="SimSun"/>
              </w:rPr>
              <w:t>WITHOUT_TRANSMISSIONCONTROL</w:t>
            </w:r>
          </w:p>
        </w:tc>
      </w:tr>
    </w:tbl>
    <w:p w14:paraId="3A6DB7CA" w14:textId="77777777" w:rsidR="005D374E" w:rsidRDefault="005D374E" w:rsidP="005D374E"/>
    <w:p w14:paraId="1E308F0F" w14:textId="77777777" w:rsidR="005D374E" w:rsidRDefault="005D374E" w:rsidP="005D374E">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A6516E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7ED01A6" w14:textId="77777777" w:rsidR="005D374E" w:rsidRDefault="005D374E">
            <w:pPr>
              <w:pStyle w:val="TAL"/>
            </w:pPr>
            <w:r>
              <w:t>Derivation Path: TS 36.579-1 [2], Table 5.5.3.2.1-2, condition INVITE-RSP</w:t>
            </w:r>
          </w:p>
        </w:tc>
      </w:tr>
    </w:tbl>
    <w:p w14:paraId="432D1880" w14:textId="77777777" w:rsidR="005D374E" w:rsidRDefault="005D374E" w:rsidP="005D374E"/>
    <w:p w14:paraId="3411CC41" w14:textId="77777777" w:rsidR="005D374E" w:rsidRDefault="005D374E" w:rsidP="00E972B2">
      <w:pPr>
        <w:pStyle w:val="TH"/>
      </w:pPr>
      <w:r>
        <w:t>Table 6.2.4.3.3-4: SIP BYE from the UE (Step 6, Table 6.2.4.3.2-1;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46990CD"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29D5A6B7" w14:textId="77777777" w:rsidR="005D374E" w:rsidRDefault="005D374E" w:rsidP="00E972B2">
            <w:pPr>
              <w:pStyle w:val="TAL"/>
            </w:pPr>
            <w:r>
              <w:t>Derivation Path: TS 36.579-1 [2], Table 5.5.2.2.1-1, condition MT_CALL</w:t>
            </w:r>
          </w:p>
        </w:tc>
      </w:tr>
    </w:tbl>
    <w:p w14:paraId="60E4C58A" w14:textId="77777777" w:rsidR="005D374E" w:rsidRDefault="005D374E" w:rsidP="005D374E"/>
    <w:p w14:paraId="437B1A65" w14:textId="77777777" w:rsidR="005D374E" w:rsidRDefault="005D374E" w:rsidP="00E972B2">
      <w:pPr>
        <w:pStyle w:val="TH"/>
      </w:pPr>
      <w:r>
        <w:t>Table 6.2.4.3.3-5: Void</w:t>
      </w:r>
    </w:p>
    <w:p w14:paraId="64B077AB" w14:textId="77777777" w:rsidR="005D374E" w:rsidRDefault="005D374E" w:rsidP="005D374E"/>
    <w:p w14:paraId="60EBD94C" w14:textId="77777777" w:rsidR="005D374E" w:rsidRDefault="005D374E" w:rsidP="005D374E">
      <w:pPr>
        <w:keepNext/>
        <w:keepLines/>
        <w:spacing w:before="120"/>
        <w:ind w:left="1134" w:hanging="1134"/>
        <w:outlineLvl w:val="2"/>
        <w:rPr>
          <w:rFonts w:ascii="Arial" w:hAnsi="Arial"/>
          <w:sz w:val="28"/>
        </w:rPr>
      </w:pPr>
      <w:bookmarkStart w:id="680" w:name="_Toc52787568"/>
      <w:bookmarkStart w:id="681" w:name="_Toc52787750"/>
      <w:bookmarkStart w:id="682" w:name="_Toc75906972"/>
      <w:bookmarkStart w:id="683" w:name="_Toc75907309"/>
      <w:bookmarkStart w:id="68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80"/>
      <w:bookmarkEnd w:id="681"/>
      <w:bookmarkEnd w:id="682"/>
      <w:bookmarkEnd w:id="683"/>
      <w:bookmarkEnd w:id="684"/>
    </w:p>
    <w:p w14:paraId="52FC3451" w14:textId="77777777" w:rsidR="005D374E" w:rsidRDefault="005D374E" w:rsidP="00E972B2">
      <w:pPr>
        <w:pStyle w:val="H6"/>
      </w:pPr>
      <w:bookmarkStart w:id="685" w:name="_Toc52787569"/>
      <w:bookmarkStart w:id="686" w:name="_Toc52787751"/>
      <w:bookmarkStart w:id="687" w:name="_Toc75906973"/>
      <w:bookmarkStart w:id="688" w:name="_Toc75907310"/>
      <w:r>
        <w:t>6.2.5.1</w:t>
      </w:r>
      <w:r>
        <w:tab/>
        <w:t>Test Purpose (TP)</w:t>
      </w:r>
      <w:bookmarkEnd w:id="685"/>
      <w:bookmarkEnd w:id="686"/>
      <w:bookmarkEnd w:id="687"/>
      <w:bookmarkEnd w:id="688"/>
    </w:p>
    <w:p w14:paraId="306FDCFF" w14:textId="77777777" w:rsidR="005D374E" w:rsidRDefault="005D374E" w:rsidP="00E972B2">
      <w:pPr>
        <w:pStyle w:val="H6"/>
      </w:pPr>
      <w:r>
        <w:t>(1)</w:t>
      </w:r>
    </w:p>
    <w:p w14:paraId="4E7DE6BF" w14:textId="77777777" w:rsidR="005D374E" w:rsidRDefault="005D374E" w:rsidP="00E972B2">
      <w:pPr>
        <w:pStyle w:val="PL"/>
      </w:pPr>
      <w:r>
        <w:rPr>
          <w:b/>
          <w:noProof w:val="0"/>
        </w:rPr>
        <w:t>with</w:t>
      </w:r>
      <w:r>
        <w:rPr>
          <w:noProof w:val="0"/>
        </w:rPr>
        <w:t xml:space="preserve"> { UE (MCVideo Client) registered and authorised for MCVideo Service including authorisation to initiate and cancel emergency calls }</w:t>
      </w:r>
    </w:p>
    <w:p w14:paraId="4F0A0B7F" w14:textId="77777777" w:rsidR="005D374E" w:rsidRDefault="005D374E" w:rsidP="00E972B2">
      <w:pPr>
        <w:pStyle w:val="PL"/>
      </w:pPr>
      <w:r>
        <w:rPr>
          <w:noProof w:val="0"/>
        </w:rPr>
        <w:t>ensure that {</w:t>
      </w:r>
    </w:p>
    <w:p w14:paraId="4F67E65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private emergency call, On-demand, Automatic Commencement Mode, force of Automatic Commencement Mode without Transmission Control }</w:t>
      </w:r>
    </w:p>
    <w:p w14:paraId="5FFD9F2E" w14:textId="77777777" w:rsidR="005D374E" w:rsidRDefault="005D374E" w:rsidP="00E972B2">
      <w:pPr>
        <w:pStyle w:val="PL"/>
      </w:pPr>
      <w:r>
        <w:rPr>
          <w:noProof w:val="0"/>
        </w:rPr>
        <w:t xml:space="preserve">    </w:t>
      </w:r>
      <w:r>
        <w:rPr>
          <w:b/>
          <w:noProof w:val="0"/>
        </w:rPr>
        <w:t>then</w:t>
      </w:r>
      <w:r>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noProof w:val="0"/>
        </w:rPr>
        <w:t>and, after indication from the MCVideo Server that the call was established notifies the user and,</w:t>
      </w:r>
      <w:r>
        <w:rPr>
          <w:noProof w:val="0"/>
        </w:rPr>
        <w:t xml:space="preserve"> does not apply Transmission Control }</w:t>
      </w:r>
    </w:p>
    <w:p w14:paraId="1FD08B4B" w14:textId="77777777" w:rsidR="005D374E" w:rsidRDefault="005D374E" w:rsidP="00E972B2">
      <w:pPr>
        <w:pStyle w:val="PL"/>
      </w:pPr>
      <w:r>
        <w:rPr>
          <w:noProof w:val="0"/>
        </w:rPr>
        <w:t xml:space="preserve">            }</w:t>
      </w:r>
    </w:p>
    <w:p w14:paraId="1E7C7F16" w14:textId="77777777" w:rsidR="005D374E" w:rsidRDefault="005D374E" w:rsidP="00E972B2">
      <w:pPr>
        <w:pStyle w:val="PL"/>
      </w:pPr>
    </w:p>
    <w:p w14:paraId="2924235E" w14:textId="77777777" w:rsidR="005D374E" w:rsidRDefault="005D374E" w:rsidP="00E972B2">
      <w:pPr>
        <w:pStyle w:val="H6"/>
      </w:pPr>
      <w:r>
        <w:t>(2)</w:t>
      </w:r>
    </w:p>
    <w:p w14:paraId="6A6DA5B6" w14:textId="77777777" w:rsidR="005D374E" w:rsidRDefault="005D374E" w:rsidP="00E972B2">
      <w:pPr>
        <w:pStyle w:val="PL"/>
      </w:pPr>
      <w:r>
        <w:rPr>
          <w:b/>
          <w:noProof w:val="0"/>
        </w:rPr>
        <w:t>with</w:t>
      </w:r>
      <w:r>
        <w:rPr>
          <w:noProof w:val="0"/>
        </w:rPr>
        <w:t xml:space="preserve"> { UE (MCVideo Client) having established an emergency private call }</w:t>
      </w:r>
    </w:p>
    <w:p w14:paraId="0B7B2BC9" w14:textId="77777777" w:rsidR="005D374E" w:rsidRDefault="005D374E" w:rsidP="00E972B2">
      <w:pPr>
        <w:pStyle w:val="PL"/>
      </w:pPr>
      <w:r>
        <w:rPr>
          <w:noProof w:val="0"/>
        </w:rPr>
        <w:t>ensure that {</w:t>
      </w:r>
    </w:p>
    <w:p w14:paraId="0F4B6A61" w14:textId="77777777" w:rsidR="005D374E" w:rsidRDefault="005D374E" w:rsidP="00E972B2">
      <w:pPr>
        <w:pStyle w:val="PL"/>
      </w:pPr>
      <w:r>
        <w:rPr>
          <w:noProof w:val="0"/>
        </w:rPr>
        <w:t xml:space="preserve">  </w:t>
      </w:r>
      <w:r>
        <w:rPr>
          <w:b/>
          <w:noProof w:val="0"/>
        </w:rPr>
        <w:t>when</w:t>
      </w:r>
      <w:r>
        <w:rPr>
          <w:noProof w:val="0"/>
        </w:rPr>
        <w:t xml:space="preserve"> { the UE (MCVideo User) requests to terminate the ongoing MCVideo emergency private call }</w:t>
      </w:r>
    </w:p>
    <w:p w14:paraId="5B3CD318"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477B20FA" w14:textId="77777777" w:rsidR="005D374E" w:rsidRDefault="005D374E" w:rsidP="00E972B2">
      <w:pPr>
        <w:pStyle w:val="PL"/>
      </w:pPr>
      <w:r>
        <w:rPr>
          <w:noProof w:val="0"/>
        </w:rPr>
        <w:t xml:space="preserve">            }</w:t>
      </w:r>
    </w:p>
    <w:p w14:paraId="59ACE7D1" w14:textId="77777777" w:rsidR="005D374E" w:rsidRDefault="005D374E" w:rsidP="00E972B2">
      <w:pPr>
        <w:pStyle w:val="PL"/>
      </w:pPr>
    </w:p>
    <w:p w14:paraId="59462453" w14:textId="77777777" w:rsidR="005D374E" w:rsidRDefault="005D374E" w:rsidP="00E972B2">
      <w:pPr>
        <w:pStyle w:val="H6"/>
      </w:pPr>
      <w:bookmarkStart w:id="689" w:name="_Toc52787570"/>
      <w:bookmarkStart w:id="690" w:name="_Toc52787752"/>
      <w:bookmarkStart w:id="691" w:name="_Toc75906974"/>
      <w:bookmarkStart w:id="692" w:name="_Toc75907311"/>
      <w:r>
        <w:t>6.2.5.2</w:t>
      </w:r>
      <w:r>
        <w:tab/>
        <w:t>Conformance requirements</w:t>
      </w:r>
      <w:bookmarkEnd w:id="689"/>
      <w:bookmarkEnd w:id="690"/>
      <w:bookmarkEnd w:id="691"/>
      <w:bookmarkEnd w:id="692"/>
    </w:p>
    <w:p w14:paraId="72EC7777" w14:textId="77777777" w:rsidR="005D374E" w:rsidRDefault="005D374E" w:rsidP="005D374E">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4AFFEF9" w14:textId="77777777" w:rsidR="005D374E" w:rsidRDefault="005D374E" w:rsidP="005D374E">
      <w:r>
        <w:t>[TS 24.281, clause 10.2.2.2.1]</w:t>
      </w:r>
    </w:p>
    <w:p w14:paraId="1ED5824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FF3C650" w14:textId="77777777" w:rsidR="005D374E" w:rsidRDefault="005D374E" w:rsidP="005D374E">
      <w:r>
        <w:t>The MCVideo client:</w:t>
      </w:r>
    </w:p>
    <w:p w14:paraId="460BFA2D"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548967CA"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365F8940"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A212010"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3D7C80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822641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5A66266F"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BDD6225" w14:textId="77777777" w:rsidR="005D374E" w:rsidRDefault="005D374E" w:rsidP="005D374E">
      <w:pPr>
        <w:ind w:left="568" w:hanging="284"/>
      </w:pPr>
      <w:r>
        <w:t>8)</w:t>
      </w:r>
      <w:r>
        <w:tab/>
        <w:t>if an end-to-end security context needs to be established and if the MCVideo user is initiating a private call then:</w:t>
      </w:r>
    </w:p>
    <w:p w14:paraId="170AD58C"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5AF26DE" w14:textId="77777777" w:rsidR="005D374E" w:rsidRDefault="005D374E" w:rsidP="005D374E">
      <w:pPr>
        <w:ind w:left="851" w:hanging="284"/>
      </w:pPr>
      <w:r>
        <w:t>b)</w:t>
      </w:r>
      <w:r>
        <w:tab/>
        <w:t>shall use the keying material to generate a PCK as described in 3GPP TS 33.180 [8];</w:t>
      </w:r>
    </w:p>
    <w:p w14:paraId="7B72BF4D"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C21F710"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E101806" w14:textId="77777777" w:rsidR="005D374E" w:rsidRDefault="005D374E" w:rsidP="005D374E">
      <w:pPr>
        <w:ind w:left="851" w:hanging="284"/>
      </w:pPr>
      <w:r>
        <w:t>e)</w:t>
      </w:r>
      <w:r>
        <w:tab/>
        <w:t>shall generate a MIKEY-SAKKE I_MESSAGE using the encapsulated PCK and PCK-ID as specified in 3GPP TS 33.180 [8]; and</w:t>
      </w:r>
    </w:p>
    <w:p w14:paraId="0A7677B9"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7DDBAA01"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F15D23C"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332F3AF6" w14:textId="77777777" w:rsidR="005D374E" w:rsidRDefault="005D374E" w:rsidP="005D374E">
      <w:pPr>
        <w:ind w:left="568" w:hanging="284"/>
      </w:pPr>
      <w:r>
        <w:t>10)</w:t>
      </w:r>
      <w:r>
        <w:tab/>
        <w:t>if implicit transmission control is required, shall comply with the conditions specified in subclause 6.4;</w:t>
      </w:r>
    </w:p>
    <w:p w14:paraId="35F5D040" w14:textId="77777777" w:rsidR="005D374E" w:rsidRDefault="005D374E" w:rsidP="005D374E">
      <w:pPr>
        <w:ind w:left="568" w:hanging="284"/>
      </w:pPr>
      <w:r>
        <w:t>11)</w:t>
      </w:r>
      <w:r>
        <w:tab/>
        <w:t>if the MCVideo user is initiating a private call then:</w:t>
      </w:r>
    </w:p>
    <w:p w14:paraId="3242FBC5"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4EC18A35" w14:textId="77777777" w:rsidR="005D374E" w:rsidRDefault="005D374E" w:rsidP="005D374E">
      <w:pPr>
        <w:ind w:left="851" w:hanging="284"/>
      </w:pPr>
      <w:r>
        <w:t>b)</w:t>
      </w:r>
      <w:r>
        <w:tab/>
        <w:t>if force of automatic commencement mode at the invited MCVideo client is not requested by the MCVideo user and:</w:t>
      </w:r>
    </w:p>
    <w:p w14:paraId="71E004B1"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A20FAA7"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1E3CB85B"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1A792CD0"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5B8F26B" w14:textId="77777777" w:rsidR="005D374E" w:rsidRDefault="005D374E" w:rsidP="005D374E">
      <w:pPr>
        <w:ind w:left="568" w:hanging="284"/>
      </w:pPr>
      <w:r>
        <w:t>13)</w:t>
      </w:r>
      <w:r>
        <w:tab/>
        <w:t>shall send SIP INVITE request towards the MCVideo server according to 3GPP TS 24.229 [11].</w:t>
      </w:r>
    </w:p>
    <w:p w14:paraId="1338B7F5" w14:textId="77777777" w:rsidR="005D374E" w:rsidRDefault="005D374E" w:rsidP="005D374E">
      <w:r>
        <w:t>Upon receiving a SIP 183(Session Progress) response to the SIP INVITE request the MCVideo client:</w:t>
      </w:r>
    </w:p>
    <w:p w14:paraId="01F5F79E" w14:textId="77777777" w:rsidR="005D374E" w:rsidRDefault="005D374E" w:rsidP="005D374E">
      <w:pPr>
        <w:ind w:left="568" w:hanging="284"/>
      </w:pPr>
      <w:r>
        <w:t>1)</w:t>
      </w:r>
      <w:r>
        <w:tab/>
        <w:t>may indicate the progress of the session establishment to the inviting MCVideo user.</w:t>
      </w:r>
    </w:p>
    <w:p w14:paraId="5429120F" w14:textId="77777777" w:rsidR="005D374E" w:rsidRDefault="005D374E" w:rsidP="005D374E">
      <w:r>
        <w:t>Upon receiving a SIP 200 (OK) response to the SIP INVITE request the MCVideo client:</w:t>
      </w:r>
    </w:p>
    <w:p w14:paraId="46A6A2FE" w14:textId="77777777" w:rsidR="005D374E" w:rsidRDefault="005D374E" w:rsidP="005D374E">
      <w:pPr>
        <w:ind w:left="568" w:hanging="284"/>
      </w:pPr>
      <w:r>
        <w:t>1)</w:t>
      </w:r>
      <w:r>
        <w:tab/>
        <w:t xml:space="preserve">shall interact with the media plane as specified in 3GPP TS 24.581 [5]; </w:t>
      </w:r>
    </w:p>
    <w:p w14:paraId="01C7B714"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65C734B5" w14:textId="77777777" w:rsidR="005D374E" w:rsidRDefault="005D374E" w:rsidP="005D374E">
      <w:pPr>
        <w:ind w:left="568" w:hanging="284"/>
        <w:rPr>
          <w:rFonts w:eastAsia="Malgun Gothic"/>
        </w:rPr>
      </w:pPr>
      <w:r>
        <w:t>3)</w:t>
      </w:r>
      <w:r>
        <w:tab/>
        <w:t>shall notify the user that the call has been successfully established.</w:t>
      </w:r>
    </w:p>
    <w:p w14:paraId="263DF7AC" w14:textId="77777777" w:rsidR="005D374E" w:rsidRDefault="005D374E" w:rsidP="005D374E">
      <w:r>
        <w:t>On receiving a SIP 4xx response, a SIP 5xx response or a SIP 6xx response to the SIP INVITE request:</w:t>
      </w:r>
    </w:p>
    <w:p w14:paraId="32534BE4" w14:textId="77777777" w:rsidR="005D374E" w:rsidRDefault="005D374E" w:rsidP="005D374E">
      <w:pPr>
        <w:ind w:left="568" w:hanging="284"/>
      </w:pPr>
      <w:r>
        <w:t>1)</w:t>
      </w:r>
      <w:r>
        <w:tab/>
        <w:t>if the MCVideo emergency private call state is set to "MVEPC 2: emergency-pc-requested"; or</w:t>
      </w:r>
    </w:p>
    <w:p w14:paraId="40932B77" w14:textId="77777777" w:rsidR="005D374E" w:rsidRDefault="005D374E" w:rsidP="005D374E">
      <w:pPr>
        <w:ind w:left="568" w:hanging="284"/>
      </w:pPr>
      <w:r>
        <w:t>2)</w:t>
      </w:r>
      <w:r>
        <w:tab/>
        <w:t>if the MCVideo emergency private call state is set to "MVEPC 3: emergency-pc-granted";</w:t>
      </w:r>
    </w:p>
    <w:p w14:paraId="68F75290" w14:textId="77777777" w:rsidR="005D374E" w:rsidRDefault="005D374E" w:rsidP="005D374E">
      <w:pPr>
        <w:ind w:left="568" w:hanging="284"/>
      </w:pPr>
      <w:r>
        <w:t>the MCVideo client shall perform the actions specified in subclause 6.2.8.3.5.</w:t>
      </w:r>
    </w:p>
    <w:p w14:paraId="7327527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692F472" w14:textId="77777777" w:rsidR="005D374E" w:rsidRDefault="005D374E" w:rsidP="005D374E">
      <w:r>
        <w:t>[TS24.281, clause 4.6.2]</w:t>
      </w:r>
    </w:p>
    <w:p w14:paraId="0EB89E3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B99A367" w14:textId="77777777" w:rsidR="005D374E" w:rsidRDefault="005D374E" w:rsidP="005D374E">
      <w:pPr>
        <w:ind w:left="568" w:hanging="284"/>
      </w:pPr>
      <w:r>
        <w:t>-</w:t>
      </w:r>
      <w:r>
        <w:tab/>
        <w:t>MCVideo emergency private call origination with optional MCVideo emergency alert initiation;</w:t>
      </w:r>
    </w:p>
    <w:p w14:paraId="301E8BF2" w14:textId="77777777" w:rsidR="005D374E" w:rsidRDefault="005D374E" w:rsidP="005D374E">
      <w:pPr>
        <w:ind w:left="568" w:hanging="284"/>
      </w:pPr>
      <w:r>
        <w:t>-</w:t>
      </w:r>
      <w:r>
        <w:tab/>
        <w:t>upgrade of an MCVideo private call to an MCVideo emergency private; and</w:t>
      </w:r>
    </w:p>
    <w:p w14:paraId="1EEBA17A" w14:textId="77777777" w:rsidR="005D374E" w:rsidRDefault="005D374E" w:rsidP="005D374E">
      <w:pPr>
        <w:ind w:left="568" w:hanging="284"/>
      </w:pPr>
      <w:r>
        <w:t>-</w:t>
      </w:r>
      <w:r>
        <w:tab/>
        <w:t>cancellation of the MCVideo emergency private call priority.</w:t>
      </w:r>
    </w:p>
    <w:p w14:paraId="509E81A3" w14:textId="77777777" w:rsidR="005D374E" w:rsidRDefault="005D374E" w:rsidP="005D374E">
      <w:r>
        <w:t>Key aspects of MCVideo emergency private calls include:</w:t>
      </w:r>
    </w:p>
    <w:p w14:paraId="6BE02C85"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218D026"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5CF5EF96"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1F526A8" w14:textId="77777777" w:rsidR="005D374E" w:rsidRDefault="005D374E" w:rsidP="005D374E">
      <w:pPr>
        <w:ind w:left="568" w:hanging="284"/>
      </w:pPr>
      <w:r>
        <w:t>-</w:t>
      </w:r>
      <w:r>
        <w:tab/>
        <w:t>restoration of normal transmission control priority participants when the emergency elevated priority is cancelled;</w:t>
      </w:r>
    </w:p>
    <w:p w14:paraId="14D8DAB8" w14:textId="77777777" w:rsidR="005D374E" w:rsidRDefault="005D374E" w:rsidP="005D374E">
      <w:pPr>
        <w:ind w:left="568" w:hanging="284"/>
      </w:pPr>
      <w:r>
        <w:t>-</w:t>
      </w:r>
      <w:r>
        <w:tab/>
        <w:t>requires the MCVideo user to be authorised to either originate or cancel an MCVideo emergency private call;</w:t>
      </w:r>
    </w:p>
    <w:p w14:paraId="5E4B7698" w14:textId="77777777" w:rsidR="005D374E" w:rsidRDefault="005D374E" w:rsidP="005D374E">
      <w:pPr>
        <w:ind w:left="568" w:hanging="284"/>
      </w:pPr>
      <w:r>
        <w:t>-</w:t>
      </w:r>
      <w:r>
        <w:tab/>
        <w:t>requires the targeted MCVideo user to be authorised to receive an MCVideo emergency private call;</w:t>
      </w:r>
    </w:p>
    <w:p w14:paraId="10119670" w14:textId="77777777" w:rsidR="005D374E" w:rsidRDefault="005D374E" w:rsidP="005D374E">
      <w:pPr>
        <w:ind w:left="568" w:hanging="284"/>
      </w:pPr>
      <w:r>
        <w:t>-</w:t>
      </w:r>
      <w:r>
        <w:tab/>
        <w:t>requests to originate MCVideo emergency private calls may also include an indication of an MCVideo emergency alert; and</w:t>
      </w:r>
    </w:p>
    <w:p w14:paraId="0DC50BC6" w14:textId="77777777" w:rsidR="005D374E" w:rsidRDefault="005D374E" w:rsidP="005D374E">
      <w:pPr>
        <w:ind w:left="568" w:hanging="284"/>
      </w:pPr>
      <w:r>
        <w:t>-</w:t>
      </w:r>
      <w:r>
        <w:tab/>
        <w:t>the originator of the MCVideo emergency private call can request that the call use either manual or automatic commencement mode.</w:t>
      </w:r>
    </w:p>
    <w:p w14:paraId="5B617089" w14:textId="77777777" w:rsidR="005D374E" w:rsidRDefault="005D374E" w:rsidP="005D374E">
      <w:r>
        <w:t>There are a number of states that are key in managing these aspects of MCVideo emergency private calls, which include:</w:t>
      </w:r>
    </w:p>
    <w:p w14:paraId="44272E28"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E228E12"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7EB124B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6CD9D0E6"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B2FFAB7"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AB245B9" w14:textId="77777777" w:rsidR="005D374E" w:rsidRDefault="005D374E" w:rsidP="005D374E">
      <w:pPr>
        <w:keepLines/>
        <w:ind w:left="1135" w:hanging="851"/>
      </w:pPr>
      <w:r>
        <w:t>NOTE:</w:t>
      </w:r>
      <w:r>
        <w:tab/>
        <w:t>The above states and their transitions are described in Annex G.</w:t>
      </w:r>
    </w:p>
    <w:p w14:paraId="2429C52B" w14:textId="77777777" w:rsidR="005D374E" w:rsidRDefault="005D374E" w:rsidP="00E972B2">
      <w:pPr>
        <w:pStyle w:val="H6"/>
      </w:pPr>
      <w:bookmarkStart w:id="693" w:name="_Toc52787571"/>
      <w:bookmarkStart w:id="694" w:name="_Toc52787753"/>
      <w:bookmarkStart w:id="695" w:name="_Toc75906975"/>
      <w:bookmarkStart w:id="696" w:name="_Toc75907312"/>
      <w:r>
        <w:t>6.2.5.3</w:t>
      </w:r>
      <w:r>
        <w:tab/>
        <w:t>Test description</w:t>
      </w:r>
      <w:bookmarkEnd w:id="693"/>
      <w:bookmarkEnd w:id="694"/>
      <w:bookmarkEnd w:id="695"/>
      <w:bookmarkEnd w:id="696"/>
    </w:p>
    <w:p w14:paraId="717DB8F1" w14:textId="77777777" w:rsidR="005D374E" w:rsidRDefault="005D374E" w:rsidP="00E972B2">
      <w:pPr>
        <w:pStyle w:val="H6"/>
      </w:pPr>
      <w:bookmarkStart w:id="697" w:name="_Toc52787572"/>
      <w:bookmarkStart w:id="698" w:name="_Toc52787754"/>
      <w:bookmarkStart w:id="699" w:name="_Toc75906976"/>
      <w:bookmarkStart w:id="700" w:name="_Toc75907313"/>
      <w:r>
        <w:t>6.2.5.3.1</w:t>
      </w:r>
      <w:r>
        <w:tab/>
        <w:t>Pre-test conditions</w:t>
      </w:r>
      <w:bookmarkEnd w:id="697"/>
      <w:bookmarkEnd w:id="698"/>
      <w:bookmarkEnd w:id="699"/>
      <w:bookmarkEnd w:id="700"/>
    </w:p>
    <w:p w14:paraId="0373E0C7" w14:textId="77777777" w:rsidR="00812835" w:rsidRDefault="00812835" w:rsidP="00812835">
      <w:pPr>
        <w:pStyle w:val="H6"/>
      </w:pPr>
      <w:r w:rsidRPr="00102CE5">
        <w:t>Test configuration</w:t>
      </w:r>
      <w:r>
        <w:t>:</w:t>
      </w:r>
    </w:p>
    <w:p w14:paraId="0F82E10D" w14:textId="77777777" w:rsidR="00812835" w:rsidRDefault="00812835" w:rsidP="00812835">
      <w:pPr>
        <w:pStyle w:val="B1"/>
      </w:pPr>
      <w:r>
        <w:t>-</w:t>
      </w:r>
      <w:r>
        <w:tab/>
        <w:t>Single cell configuration according to TS 36.579-1 [2] clause 5.2.2.2.1.</w:t>
      </w:r>
    </w:p>
    <w:p w14:paraId="2B007063" w14:textId="77777777" w:rsidR="00812835" w:rsidRDefault="00812835" w:rsidP="00812835">
      <w:pPr>
        <w:pStyle w:val="H6"/>
      </w:pPr>
      <w:r>
        <w:t>Preamble:</w:t>
      </w:r>
    </w:p>
    <w:p w14:paraId="4AE45670" w14:textId="77777777" w:rsidR="00812835" w:rsidRDefault="00812835" w:rsidP="00812835">
      <w:pPr>
        <w:pStyle w:val="B1"/>
      </w:pPr>
      <w:r>
        <w:t>-</w:t>
      </w:r>
      <w:r>
        <w:tab/>
        <w:t>The UE has performed procedure 'Initial registration' as described in TS 36.579-1 [2] clause 5.4.2.</w:t>
      </w:r>
    </w:p>
    <w:p w14:paraId="34D4E3AD" w14:textId="77777777" w:rsidR="00812835" w:rsidRDefault="00812835" w:rsidP="00812835">
      <w:pPr>
        <w:pStyle w:val="B1"/>
      </w:pPr>
      <w:r>
        <w:t>-</w:t>
      </w:r>
      <w:r>
        <w:tab/>
      </w:r>
      <w:r w:rsidRPr="000573F5">
        <w:t>UE States at the end of the preamble</w:t>
      </w:r>
      <w:r>
        <w:t>:</w:t>
      </w:r>
    </w:p>
    <w:p w14:paraId="662F2748" w14:textId="77777777" w:rsidR="00812835" w:rsidRDefault="00812835" w:rsidP="00812835">
      <w:pPr>
        <w:pStyle w:val="B1"/>
        <w:ind w:left="852"/>
      </w:pPr>
      <w:r>
        <w:t>-</w:t>
      </w:r>
      <w:r>
        <w:tab/>
        <w:t>The UE is in RRC_IDLE state.</w:t>
      </w:r>
    </w:p>
    <w:p w14:paraId="3A02E147" w14:textId="77777777" w:rsidR="00812835" w:rsidRDefault="00812835" w:rsidP="00812835">
      <w:pPr>
        <w:pStyle w:val="B1"/>
        <w:ind w:left="852"/>
      </w:pPr>
      <w:r>
        <w:t>-</w:t>
      </w:r>
      <w:r>
        <w:tab/>
        <w:t>The client is registered for MCVideo.</w:t>
      </w:r>
    </w:p>
    <w:p w14:paraId="44A07100" w14:textId="77777777" w:rsidR="005D374E" w:rsidRDefault="005D374E" w:rsidP="00E972B2">
      <w:pPr>
        <w:pStyle w:val="H6"/>
      </w:pPr>
      <w:bookmarkStart w:id="701" w:name="_Toc52787573"/>
      <w:bookmarkStart w:id="702" w:name="_Toc52787755"/>
      <w:bookmarkStart w:id="703" w:name="_Toc75906977"/>
      <w:bookmarkStart w:id="704" w:name="_Toc75907314"/>
      <w:r>
        <w:t>6.2.5.3.2</w:t>
      </w:r>
      <w:r>
        <w:tab/>
        <w:t>Test procedure sequence</w:t>
      </w:r>
      <w:bookmarkEnd w:id="701"/>
      <w:bookmarkEnd w:id="702"/>
      <w:bookmarkEnd w:id="703"/>
      <w:bookmarkEnd w:id="704"/>
    </w:p>
    <w:p w14:paraId="5A1BEBB5" w14:textId="24372166" w:rsidR="005D374E" w:rsidRDefault="005D374E" w:rsidP="00E972B2">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5D374E" w14:paraId="2CABADB0" w14:textId="77777777" w:rsidTr="005D374E">
        <w:tc>
          <w:tcPr>
            <w:tcW w:w="534" w:type="dxa"/>
            <w:tcBorders>
              <w:top w:val="single" w:sz="4" w:space="0" w:color="auto"/>
              <w:left w:val="single" w:sz="4" w:space="0" w:color="auto"/>
              <w:bottom w:val="nil"/>
              <w:right w:val="single" w:sz="4" w:space="0" w:color="auto"/>
            </w:tcBorders>
            <w:hideMark/>
          </w:tcPr>
          <w:p w14:paraId="7C2E6F5E" w14:textId="77777777" w:rsidR="005D374E" w:rsidRDefault="005D374E" w:rsidP="00E972B2">
            <w:pPr>
              <w:pStyle w:val="TAH"/>
            </w:pPr>
            <w:r>
              <w:t>St</w:t>
            </w:r>
          </w:p>
        </w:tc>
        <w:tc>
          <w:tcPr>
            <w:tcW w:w="4051" w:type="dxa"/>
            <w:tcBorders>
              <w:top w:val="single" w:sz="4" w:space="0" w:color="auto"/>
              <w:left w:val="single" w:sz="4" w:space="0" w:color="auto"/>
              <w:bottom w:val="nil"/>
              <w:right w:val="single" w:sz="4" w:space="0" w:color="auto"/>
            </w:tcBorders>
            <w:hideMark/>
          </w:tcPr>
          <w:p w14:paraId="1C736994" w14:textId="77777777" w:rsidR="005D374E" w:rsidRDefault="005D374E" w:rsidP="00E972B2">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12A61322"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838B3F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25C5EC0" w14:textId="77777777" w:rsidR="005D374E" w:rsidRDefault="005D374E" w:rsidP="00E972B2">
            <w:pPr>
              <w:pStyle w:val="TAH"/>
            </w:pPr>
            <w:r>
              <w:t>Verdict</w:t>
            </w:r>
          </w:p>
        </w:tc>
      </w:tr>
      <w:tr w:rsidR="005D374E" w14:paraId="4A9ABD99" w14:textId="77777777" w:rsidTr="005D374E">
        <w:tc>
          <w:tcPr>
            <w:tcW w:w="534" w:type="dxa"/>
            <w:tcBorders>
              <w:top w:val="nil"/>
              <w:left w:val="single" w:sz="4" w:space="0" w:color="auto"/>
              <w:bottom w:val="single" w:sz="4" w:space="0" w:color="auto"/>
              <w:right w:val="single" w:sz="4" w:space="0" w:color="auto"/>
            </w:tcBorders>
          </w:tcPr>
          <w:p w14:paraId="51330CC9" w14:textId="77777777" w:rsidR="005D374E" w:rsidRDefault="005D374E" w:rsidP="00E972B2">
            <w:pPr>
              <w:pStyle w:val="TAH"/>
            </w:pPr>
          </w:p>
        </w:tc>
        <w:tc>
          <w:tcPr>
            <w:tcW w:w="4051" w:type="dxa"/>
            <w:tcBorders>
              <w:top w:val="nil"/>
              <w:left w:val="single" w:sz="4" w:space="0" w:color="auto"/>
              <w:bottom w:val="single" w:sz="4" w:space="0" w:color="auto"/>
              <w:right w:val="single" w:sz="4" w:space="0" w:color="auto"/>
            </w:tcBorders>
          </w:tcPr>
          <w:p w14:paraId="2E7E4F51" w14:textId="77777777" w:rsidR="005D374E" w:rsidRDefault="005D374E" w:rsidP="00E972B2">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EB5972A" w14:textId="77777777" w:rsidR="005D374E" w:rsidRDefault="005D374E" w:rsidP="00E972B2">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5774FDB3"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3E3594E5"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89DD901" w14:textId="77777777" w:rsidR="005D374E" w:rsidRDefault="005D374E" w:rsidP="00E972B2">
            <w:pPr>
              <w:pStyle w:val="TAH"/>
            </w:pPr>
          </w:p>
        </w:tc>
      </w:tr>
      <w:tr w:rsidR="005D374E" w14:paraId="6E13F7C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D68864D" w14:textId="77777777" w:rsidR="005D374E" w:rsidRDefault="005D374E" w:rsidP="00E972B2">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1DF50B25" w14:textId="62952BCF" w:rsidR="005D374E" w:rsidRDefault="005D374E" w:rsidP="00E972B2">
            <w:pPr>
              <w:pStyle w:val="TAL"/>
            </w:pPr>
            <w:r>
              <w:t>Make the UE (MCVideo client) request the establishment of a private emergency call to user B with force of automatic commencement mode and without transmission control.</w:t>
            </w:r>
          </w:p>
          <w:p w14:paraId="5CB955BE"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D1B48EB"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AC9329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A7A9A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24EFE5" w14:textId="77777777" w:rsidR="005D374E" w:rsidRDefault="005D374E" w:rsidP="00E972B2">
            <w:pPr>
              <w:pStyle w:val="TAC"/>
            </w:pPr>
            <w:r>
              <w:t>-</w:t>
            </w:r>
          </w:p>
        </w:tc>
      </w:tr>
      <w:tr w:rsidR="005D374E" w14:paraId="51E24EC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F16B551" w14:textId="77777777" w:rsidR="005D374E" w:rsidRDefault="005D374E" w:rsidP="00E972B2">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7536944D" w14:textId="1F4E59BF"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630" w:type="dxa"/>
            <w:tcBorders>
              <w:top w:val="single" w:sz="4" w:space="0" w:color="auto"/>
              <w:left w:val="single" w:sz="4" w:space="0" w:color="auto"/>
              <w:bottom w:val="single" w:sz="4" w:space="0" w:color="auto"/>
              <w:right w:val="single" w:sz="4" w:space="0" w:color="auto"/>
            </w:tcBorders>
            <w:hideMark/>
          </w:tcPr>
          <w:p w14:paraId="49E450CC"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6FC81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06611F"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FC8B55B" w14:textId="77777777" w:rsidR="005D374E" w:rsidRDefault="005D374E" w:rsidP="00E972B2">
            <w:pPr>
              <w:pStyle w:val="TAC"/>
            </w:pPr>
            <w:r>
              <w:t>P</w:t>
            </w:r>
          </w:p>
        </w:tc>
      </w:tr>
      <w:tr w:rsidR="005D374E" w14:paraId="31A1E5B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1F43520" w14:textId="77777777" w:rsidR="005D374E" w:rsidRDefault="005D374E" w:rsidP="00E972B2">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40A705DC"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2989EDD"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136B3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05CCA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8976DE" w14:textId="77777777" w:rsidR="005D374E" w:rsidRDefault="005D374E" w:rsidP="00E972B2">
            <w:pPr>
              <w:pStyle w:val="TAC"/>
            </w:pPr>
            <w:r>
              <w:t>-</w:t>
            </w:r>
          </w:p>
        </w:tc>
      </w:tr>
      <w:tr w:rsidR="005D374E" w14:paraId="2AA4F848"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64066" w14:textId="77777777" w:rsidR="005D374E" w:rsidRDefault="005D374E" w:rsidP="00E972B2">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44115542" w14:textId="77777777" w:rsidR="005D374E" w:rsidRDefault="005D374E" w:rsidP="00E972B2">
            <w:pPr>
              <w:pStyle w:val="TAL"/>
            </w:pPr>
            <w:r>
              <w:t>Check: Does the UE (MCVideo client) notify the user that the call has been established?</w:t>
            </w:r>
          </w:p>
          <w:p w14:paraId="68009466"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949FB92"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6450D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1711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A0CDDC8" w14:textId="77777777" w:rsidR="005D374E" w:rsidRDefault="005D374E" w:rsidP="00E972B2">
            <w:pPr>
              <w:pStyle w:val="TAC"/>
            </w:pPr>
            <w:r>
              <w:t>P</w:t>
            </w:r>
          </w:p>
        </w:tc>
      </w:tr>
      <w:tr w:rsidR="005D374E" w14:paraId="44AD525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D5A598" w14:textId="77777777" w:rsidR="005D374E" w:rsidRDefault="005D374E" w:rsidP="00E972B2">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403E7DFA" w14:textId="77777777" w:rsidR="005D374E" w:rsidRDefault="005D374E" w:rsidP="00E972B2">
            <w:pPr>
              <w:pStyle w:val="TAL"/>
            </w:pPr>
            <w:r>
              <w:t>Make the UE (MCVideo client) release the call.</w:t>
            </w:r>
          </w:p>
          <w:p w14:paraId="3873BDC8"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B4472F4"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BFAD78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2C1F0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B025F8" w14:textId="77777777" w:rsidR="005D374E" w:rsidRDefault="005D374E" w:rsidP="00E972B2">
            <w:pPr>
              <w:pStyle w:val="TAC"/>
            </w:pPr>
            <w:r>
              <w:t>-</w:t>
            </w:r>
          </w:p>
        </w:tc>
      </w:tr>
      <w:tr w:rsidR="005D374E" w14:paraId="743489CA"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3BCDBF" w14:textId="77777777" w:rsidR="005D374E" w:rsidRDefault="005D374E" w:rsidP="00E972B2">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3950F227" w14:textId="7380A24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630" w:type="dxa"/>
            <w:tcBorders>
              <w:top w:val="single" w:sz="4" w:space="0" w:color="auto"/>
              <w:left w:val="single" w:sz="4" w:space="0" w:color="auto"/>
              <w:bottom w:val="single" w:sz="4" w:space="0" w:color="auto"/>
              <w:right w:val="single" w:sz="4" w:space="0" w:color="auto"/>
            </w:tcBorders>
            <w:hideMark/>
          </w:tcPr>
          <w:p w14:paraId="71668CDE"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063724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80F689"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A7E8EAE" w14:textId="77777777" w:rsidR="005D374E" w:rsidRDefault="005D374E" w:rsidP="00E972B2">
            <w:pPr>
              <w:pStyle w:val="TAC"/>
            </w:pPr>
            <w:r>
              <w:t>P</w:t>
            </w:r>
          </w:p>
        </w:tc>
      </w:tr>
      <w:tr w:rsidR="005D374E" w14:paraId="15B2BB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E970FC2" w14:textId="77777777" w:rsidR="005D374E" w:rsidRDefault="005D374E" w:rsidP="00E972B2">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2444453E"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A21251A"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993E8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600599E"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7AF26A" w14:textId="77777777" w:rsidR="005D374E" w:rsidRDefault="005D374E" w:rsidP="00E972B2">
            <w:pPr>
              <w:pStyle w:val="TAC"/>
            </w:pPr>
            <w:r>
              <w:t>-</w:t>
            </w:r>
          </w:p>
        </w:tc>
      </w:tr>
      <w:tr w:rsidR="005D374E" w14:paraId="0526ECD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04D1F169" w14:textId="28DFAE81" w:rsidR="005D374E" w:rsidRDefault="005D374E" w:rsidP="00E972B2">
            <w:pPr>
              <w:pStyle w:val="TAN"/>
            </w:pPr>
            <w:r>
              <w:t>NOTE 1: This action is expected to be done via a suitable implementation dependent MMI.</w:t>
            </w:r>
          </w:p>
        </w:tc>
      </w:tr>
    </w:tbl>
    <w:p w14:paraId="4157ACB9" w14:textId="77777777" w:rsidR="005D374E" w:rsidRDefault="005D374E" w:rsidP="005D374E">
      <w:pPr>
        <w:rPr>
          <w:rFonts w:ascii="Arial" w:hAnsi="Arial"/>
        </w:rPr>
      </w:pPr>
    </w:p>
    <w:p w14:paraId="5B8A01C8" w14:textId="77777777" w:rsidR="005D374E" w:rsidRDefault="005D374E" w:rsidP="00E972B2">
      <w:pPr>
        <w:pStyle w:val="H6"/>
      </w:pPr>
      <w:bookmarkStart w:id="705" w:name="_Toc52787574"/>
      <w:bookmarkStart w:id="706" w:name="_Toc52787756"/>
      <w:bookmarkStart w:id="707" w:name="_Toc75906978"/>
      <w:bookmarkStart w:id="708" w:name="_Toc75907315"/>
      <w:r>
        <w:t>6.2.5.3.3</w:t>
      </w:r>
      <w:r>
        <w:tab/>
        <w:t>Specific message contents</w:t>
      </w:r>
      <w:bookmarkEnd w:id="705"/>
      <w:bookmarkEnd w:id="706"/>
      <w:bookmarkEnd w:id="707"/>
      <w:bookmarkEnd w:id="708"/>
    </w:p>
    <w:p w14:paraId="587347EC" w14:textId="77777777" w:rsidR="005D374E" w:rsidRDefault="005D374E" w:rsidP="00E972B2">
      <w:pPr>
        <w:pStyle w:val="TH"/>
      </w:pPr>
      <w:r>
        <w:t>Table 6.2.5.3.3-1: SIP INVITE from the UE (Step 2, Table 6.2.5.3.2-1;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AC172F2"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9B02A6" w14:textId="77777777" w:rsidR="005D374E" w:rsidRDefault="005D374E" w:rsidP="00E972B2">
            <w:pPr>
              <w:pStyle w:val="TAL"/>
            </w:pPr>
            <w:r>
              <w:t>Derivation Path: TS 36.579-1 [2], Table 5.5.2.5.1-1, condition PRIVATE-CALL, EMERGENCY-CALL</w:t>
            </w:r>
          </w:p>
        </w:tc>
      </w:tr>
      <w:tr w:rsidR="005D374E" w14:paraId="29026D64"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5A63832E"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AC70AD"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B6515"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3118E01"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38178C1" w14:textId="77777777" w:rsidR="005D374E" w:rsidRDefault="005D374E" w:rsidP="00E972B2">
            <w:pPr>
              <w:pStyle w:val="TAH"/>
            </w:pPr>
            <w:r>
              <w:t>Condition</w:t>
            </w:r>
          </w:p>
        </w:tc>
      </w:tr>
      <w:tr w:rsidR="005D374E" w14:paraId="367D513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5D2B67AC" w14:textId="77777777" w:rsidR="005D374E" w:rsidRPr="005D374E" w:rsidRDefault="005D374E" w:rsidP="00E972B2">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65352339" w14:textId="77777777" w:rsidR="005D374E" w:rsidRDefault="005D374E" w:rsidP="00E972B2">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2953792"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181AB29"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903CE8" w14:textId="77777777" w:rsidR="005D374E" w:rsidRDefault="005D374E" w:rsidP="00E972B2">
            <w:pPr>
              <w:pStyle w:val="TAL"/>
            </w:pPr>
          </w:p>
        </w:tc>
      </w:tr>
      <w:tr w:rsidR="005D374E" w14:paraId="71D91527"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00A2A3E0" w14:textId="77777777" w:rsidR="005D374E" w:rsidRPr="005D374E" w:rsidRDefault="005D374E" w:rsidP="00E972B2">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7A756E83"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61D82E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533280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693DEDA" w14:textId="77777777" w:rsidR="005D374E" w:rsidRDefault="005D374E" w:rsidP="00E972B2">
            <w:pPr>
              <w:pStyle w:val="TAL"/>
            </w:pPr>
          </w:p>
        </w:tc>
      </w:tr>
      <w:tr w:rsidR="005D374E" w14:paraId="6E430DC2"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300D6FB5" w14:textId="77777777" w:rsidR="005D374E" w:rsidRDefault="005D374E" w:rsidP="00E972B2">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833405" w14:textId="77777777" w:rsidR="005D374E" w:rsidRDefault="005D374E" w:rsidP="00E972B2">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5A6F5F4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A83C1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15B810" w14:textId="77777777" w:rsidR="005D374E" w:rsidRDefault="005D374E" w:rsidP="00E972B2">
            <w:pPr>
              <w:pStyle w:val="TAL"/>
            </w:pPr>
          </w:p>
        </w:tc>
      </w:tr>
      <w:tr w:rsidR="005D374E" w14:paraId="447675A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1D73C46A" w14:textId="77777777" w:rsidR="005D374E" w:rsidRDefault="005D374E" w:rsidP="00E972B2">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D42D093" w14:textId="77777777" w:rsidR="005D374E" w:rsidRDefault="005D374E" w:rsidP="00E972B2">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07488ED8"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59C964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3D5F1B" w14:textId="77777777" w:rsidR="005D374E" w:rsidRDefault="005D374E" w:rsidP="00E972B2">
            <w:pPr>
              <w:pStyle w:val="TAL"/>
            </w:pPr>
          </w:p>
        </w:tc>
      </w:tr>
      <w:tr w:rsidR="005D374E" w14:paraId="5EC59B3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F8DA37A"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7C53E2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4EF7A1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22CEA6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02A387B" w14:textId="77777777" w:rsidR="005D374E" w:rsidRDefault="005D374E" w:rsidP="00E972B2">
            <w:pPr>
              <w:pStyle w:val="TAL"/>
            </w:pPr>
          </w:p>
        </w:tc>
      </w:tr>
      <w:tr w:rsidR="005D374E" w14:paraId="78AFB44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DDFEF88"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2F525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1B9CFD2"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0668AF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8EE4A93" w14:textId="77777777" w:rsidR="005D374E" w:rsidRDefault="005D374E" w:rsidP="00E972B2">
            <w:pPr>
              <w:pStyle w:val="TAL"/>
            </w:pPr>
          </w:p>
        </w:tc>
      </w:tr>
      <w:tr w:rsidR="005D374E" w14:paraId="7FE1092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7A30D10"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38E493" w14:textId="77777777" w:rsidR="005D374E" w:rsidRDefault="005D374E" w:rsidP="00E972B2">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42A59300"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505384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4D9886" w14:textId="77777777" w:rsidR="005D374E" w:rsidRDefault="005D374E" w:rsidP="00E972B2">
            <w:pPr>
              <w:pStyle w:val="TAL"/>
            </w:pPr>
          </w:p>
        </w:tc>
      </w:tr>
      <w:tr w:rsidR="005D374E" w14:paraId="1E43078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7728C0AE"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174D74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A74D488" w14:textId="283663CE"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F0A2F5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C7C0FA" w14:textId="77777777" w:rsidR="005D374E" w:rsidRDefault="005D374E" w:rsidP="00E972B2">
            <w:pPr>
              <w:pStyle w:val="TAL"/>
            </w:pPr>
          </w:p>
        </w:tc>
      </w:tr>
      <w:tr w:rsidR="005D374E" w14:paraId="49D265E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8444D9"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951EFE7" w14:textId="77777777" w:rsidR="005D374E" w:rsidRDefault="005D374E" w:rsidP="00E972B2">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676D5E2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9C244A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D09AE0" w14:textId="77777777" w:rsidR="005D374E" w:rsidRDefault="005D374E" w:rsidP="00E972B2">
            <w:pPr>
              <w:pStyle w:val="TAL"/>
            </w:pPr>
          </w:p>
        </w:tc>
      </w:tr>
    </w:tbl>
    <w:p w14:paraId="279C49A7" w14:textId="77777777" w:rsidR="005D374E" w:rsidRDefault="005D374E" w:rsidP="005D374E"/>
    <w:p w14:paraId="31C25360" w14:textId="77777777" w:rsidR="005D374E" w:rsidRDefault="005D374E" w:rsidP="00E972B2">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D5206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7055D33" w14:textId="499FA09D"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5248F612" w14:textId="77777777" w:rsidR="005D374E" w:rsidRDefault="005D374E" w:rsidP="005D374E"/>
    <w:p w14:paraId="5414E4AF" w14:textId="77777777" w:rsidR="005D374E" w:rsidRDefault="005D374E" w:rsidP="00E972B2">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5D374E" w14:paraId="51C1C058" w14:textId="77777777" w:rsidTr="005D374E">
        <w:trPr>
          <w:tblHeader/>
        </w:trPr>
        <w:tc>
          <w:tcPr>
            <w:tcW w:w="9637" w:type="dxa"/>
            <w:tcBorders>
              <w:top w:val="single" w:sz="4" w:space="0" w:color="auto"/>
              <w:left w:val="single" w:sz="4" w:space="0" w:color="auto"/>
              <w:bottom w:val="single" w:sz="4" w:space="0" w:color="auto"/>
              <w:right w:val="single" w:sz="4" w:space="0" w:color="auto"/>
            </w:tcBorders>
            <w:hideMark/>
          </w:tcPr>
          <w:p w14:paraId="4095E6BD" w14:textId="77777777" w:rsidR="005D374E" w:rsidRDefault="005D374E" w:rsidP="00E972B2">
            <w:pPr>
              <w:pStyle w:val="TAL"/>
            </w:pPr>
            <w:r>
              <w:t>Derivation Path: TS 36.579-1 [2], Table 5.5.3.2.1-2, condition PRIVATE-CALL, INVITE_REFER, EMERGENCY-CALL</w:t>
            </w:r>
          </w:p>
        </w:tc>
      </w:tr>
    </w:tbl>
    <w:p w14:paraId="10FCC816" w14:textId="77777777" w:rsidR="005D374E" w:rsidRDefault="005D374E" w:rsidP="005D374E"/>
    <w:p w14:paraId="4C94BED8" w14:textId="77777777" w:rsidR="005D374E" w:rsidRDefault="005D374E" w:rsidP="00E972B2">
      <w:pPr>
        <w:pStyle w:val="TH"/>
      </w:pPr>
      <w:r>
        <w:t>Table 6.2.5.3.3-3: SIP 200 (OK) from the SS (Step 4, Table 6.2.5.3.2-1;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6688AFFA"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6A4FEC" w14:textId="77777777" w:rsidR="005D374E" w:rsidRDefault="005D374E" w:rsidP="00E972B2">
            <w:pPr>
              <w:pStyle w:val="TAL"/>
            </w:pPr>
            <w:r>
              <w:t>Derivation Path: TS 36.579-1 [2], Table 5.5.2.17.1.2-1, condition INVITE-RSP</w:t>
            </w:r>
          </w:p>
        </w:tc>
      </w:tr>
      <w:tr w:rsidR="005D374E" w14:paraId="5B2F691B"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4D4003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18D641"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7E0761E"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205C80"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898139" w14:textId="77777777" w:rsidR="005D374E" w:rsidRDefault="005D374E" w:rsidP="00E972B2">
            <w:pPr>
              <w:pStyle w:val="TAH"/>
            </w:pPr>
            <w:r>
              <w:t>Condition</w:t>
            </w:r>
          </w:p>
        </w:tc>
      </w:tr>
      <w:tr w:rsidR="005D374E" w14:paraId="713D605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4E0253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601C61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184E65"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8458D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50724A" w14:textId="77777777" w:rsidR="005D374E" w:rsidRDefault="005D374E" w:rsidP="00E972B2">
            <w:pPr>
              <w:pStyle w:val="TAL"/>
            </w:pPr>
          </w:p>
        </w:tc>
      </w:tr>
      <w:tr w:rsidR="005D374E" w14:paraId="3859574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AA5D32E" w14:textId="77777777" w:rsidR="005D374E" w:rsidRDefault="005D374E" w:rsidP="00E972B2">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6A36301" w14:textId="77777777" w:rsidR="005D374E" w:rsidRDefault="005D374E" w:rsidP="00E972B2">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519E8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DF1514D"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C8B876" w14:textId="77777777" w:rsidR="005D374E" w:rsidRDefault="005D374E" w:rsidP="00E972B2">
            <w:pPr>
              <w:pStyle w:val="TAL"/>
            </w:pPr>
          </w:p>
        </w:tc>
      </w:tr>
    </w:tbl>
    <w:p w14:paraId="5675A1B8" w14:textId="77777777" w:rsidR="005D374E" w:rsidRDefault="005D374E" w:rsidP="005D374E"/>
    <w:p w14:paraId="79C9FDC3" w14:textId="77777777" w:rsidR="005D374E" w:rsidRDefault="005D374E" w:rsidP="00E972B2">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D2B152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5190D96" w14:textId="66B210AE" w:rsidR="005D374E" w:rsidRDefault="005D374E" w:rsidP="00E972B2">
            <w:pPr>
              <w:pStyle w:val="TAL"/>
            </w:pPr>
            <w:r>
              <w:t xml:space="preserve">Derivation Path: TS 36.579-1 [2], Table 5.5.3.1.2-2, condition SDP_ANSWER, </w:t>
            </w:r>
            <w:r>
              <w:rPr>
                <w:rFonts w:eastAsia="SimSun"/>
              </w:rPr>
              <w:t>WITHOUT_TRANSMISSIONCONTROL</w:t>
            </w:r>
          </w:p>
        </w:tc>
      </w:tr>
    </w:tbl>
    <w:p w14:paraId="38D63A1A" w14:textId="77777777" w:rsidR="005D374E" w:rsidRDefault="005D374E" w:rsidP="005D374E"/>
    <w:p w14:paraId="0D7FCA3F" w14:textId="77777777" w:rsidR="005D374E" w:rsidRDefault="005D374E" w:rsidP="00E972B2">
      <w:pPr>
        <w:pStyle w:val="TH"/>
      </w:pPr>
      <w:r>
        <w:t>Table 6.2.5.3.3-4..5: Void</w:t>
      </w:r>
    </w:p>
    <w:p w14:paraId="7A7E7B58" w14:textId="77777777" w:rsidR="005D374E" w:rsidRDefault="005D374E" w:rsidP="005D374E"/>
    <w:p w14:paraId="614EE277" w14:textId="77777777" w:rsidR="005D374E" w:rsidRDefault="005D374E" w:rsidP="005D374E">
      <w:pPr>
        <w:keepNext/>
        <w:keepLines/>
        <w:spacing w:before="120"/>
        <w:ind w:left="1134" w:hanging="1134"/>
        <w:outlineLvl w:val="2"/>
        <w:rPr>
          <w:rFonts w:ascii="Arial" w:hAnsi="Arial"/>
          <w:sz w:val="28"/>
        </w:rPr>
      </w:pPr>
      <w:bookmarkStart w:id="709" w:name="_Toc52787575"/>
      <w:bookmarkStart w:id="710" w:name="_Toc52787757"/>
      <w:bookmarkStart w:id="711" w:name="_Toc75906979"/>
      <w:bookmarkStart w:id="712" w:name="_Toc75907316"/>
      <w:bookmarkStart w:id="71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709"/>
      <w:bookmarkEnd w:id="710"/>
      <w:bookmarkEnd w:id="711"/>
      <w:bookmarkEnd w:id="712"/>
      <w:bookmarkEnd w:id="713"/>
    </w:p>
    <w:p w14:paraId="2A52E70B" w14:textId="77777777" w:rsidR="005D374E" w:rsidRDefault="005D374E" w:rsidP="00E972B2">
      <w:pPr>
        <w:pStyle w:val="H6"/>
      </w:pPr>
      <w:bookmarkStart w:id="714" w:name="_Toc52787576"/>
      <w:bookmarkStart w:id="715" w:name="_Toc52787758"/>
      <w:bookmarkStart w:id="716" w:name="_Toc75906980"/>
      <w:bookmarkStart w:id="717" w:name="_Toc75907317"/>
      <w:r>
        <w:t>6.2.6.1</w:t>
      </w:r>
      <w:r>
        <w:tab/>
        <w:t>Test Purpose (TP)</w:t>
      </w:r>
      <w:bookmarkEnd w:id="714"/>
      <w:bookmarkEnd w:id="715"/>
      <w:bookmarkEnd w:id="716"/>
      <w:bookmarkEnd w:id="717"/>
    </w:p>
    <w:p w14:paraId="4976557B" w14:textId="77777777" w:rsidR="005D374E" w:rsidRDefault="005D374E" w:rsidP="00E972B2">
      <w:pPr>
        <w:pStyle w:val="H6"/>
      </w:pPr>
      <w:r>
        <w:t>(1)</w:t>
      </w:r>
    </w:p>
    <w:p w14:paraId="5BBA2A45"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an MCVideo private call, the MCVideo Service setting for answering the call is set to Manual Commencement Mode }</w:t>
      </w:r>
    </w:p>
    <w:p w14:paraId="0FF48A10" w14:textId="77777777" w:rsidR="005D374E" w:rsidRDefault="005D374E" w:rsidP="00E972B2">
      <w:pPr>
        <w:pStyle w:val="PL"/>
      </w:pPr>
      <w:r>
        <w:rPr>
          <w:noProof w:val="0"/>
        </w:rPr>
        <w:t>ensure that {</w:t>
      </w:r>
    </w:p>
    <w:p w14:paraId="336137FE"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emergency private call, On-demand Manual Commencement Mode, force of Automatic Commencement Mode without Transmission Control }</w:t>
      </w:r>
    </w:p>
    <w:p w14:paraId="33ADDD3F" w14:textId="77777777" w:rsidR="005D374E" w:rsidRDefault="005D374E" w:rsidP="00E972B2">
      <w:pPr>
        <w:pStyle w:val="PL"/>
      </w:pPr>
      <w:r>
        <w:rPr>
          <w:noProof w:val="0"/>
        </w:rPr>
        <w:t xml:space="preserve">    </w:t>
      </w:r>
      <w:r>
        <w:rPr>
          <w:b/>
          <w:noProof w:val="0"/>
        </w:rPr>
        <w:t>then</w:t>
      </w:r>
      <w:r>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Pr>
          <w:b/>
          <w:noProof w:val="0"/>
        </w:rPr>
        <w:t>and</w:t>
      </w:r>
      <w:r>
        <w:rPr>
          <w:noProof w:val="0"/>
        </w:rPr>
        <w:t>, notifies the user if pc_MCX_DisplayInfoEmergencyCall, }</w:t>
      </w:r>
    </w:p>
    <w:p w14:paraId="300D88CA" w14:textId="77777777" w:rsidR="005D374E" w:rsidRDefault="005D374E" w:rsidP="00E972B2">
      <w:pPr>
        <w:pStyle w:val="PL"/>
      </w:pPr>
      <w:r>
        <w:rPr>
          <w:noProof w:val="0"/>
        </w:rPr>
        <w:t xml:space="preserve">            }</w:t>
      </w:r>
    </w:p>
    <w:p w14:paraId="12456B20" w14:textId="77777777" w:rsidR="005D374E" w:rsidRDefault="005D374E" w:rsidP="00E972B2">
      <w:pPr>
        <w:pStyle w:val="PL"/>
      </w:pPr>
    </w:p>
    <w:p w14:paraId="0C2B77E1" w14:textId="77777777" w:rsidR="005D374E" w:rsidRDefault="005D374E" w:rsidP="00E972B2">
      <w:pPr>
        <w:pStyle w:val="H6"/>
      </w:pPr>
      <w:r>
        <w:t>(2)</w:t>
      </w:r>
    </w:p>
    <w:p w14:paraId="7AA2B0A0" w14:textId="77777777" w:rsidR="005D374E" w:rsidRDefault="005D374E" w:rsidP="00E972B2">
      <w:pPr>
        <w:pStyle w:val="PL"/>
      </w:pPr>
      <w:r>
        <w:rPr>
          <w:b/>
          <w:noProof w:val="0"/>
        </w:rPr>
        <w:t>with</w:t>
      </w:r>
      <w:r>
        <w:rPr>
          <w:noProof w:val="0"/>
        </w:rPr>
        <w:t xml:space="preserve"> { UE (MCVideo Client) having an ongoing On-demand Pre-arranged Private Call }</w:t>
      </w:r>
    </w:p>
    <w:p w14:paraId="4E5EEBAD" w14:textId="77777777" w:rsidR="005D374E" w:rsidRDefault="005D374E" w:rsidP="00E972B2">
      <w:pPr>
        <w:pStyle w:val="PL"/>
      </w:pPr>
      <w:r>
        <w:rPr>
          <w:noProof w:val="0"/>
        </w:rPr>
        <w:t>ensure that {</w:t>
      </w:r>
    </w:p>
    <w:p w14:paraId="2A8427F0"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2AFCDEB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upon receiving a SIP 200 (OK)from the SS(MCVideo Server) leaves the MCVideo session }</w:t>
      </w:r>
    </w:p>
    <w:p w14:paraId="41F97CC8" w14:textId="77777777" w:rsidR="005D374E" w:rsidRDefault="005D374E" w:rsidP="00E972B2">
      <w:pPr>
        <w:pStyle w:val="PL"/>
      </w:pPr>
      <w:r>
        <w:rPr>
          <w:noProof w:val="0"/>
        </w:rPr>
        <w:t xml:space="preserve">            }</w:t>
      </w:r>
    </w:p>
    <w:p w14:paraId="1B34DE20" w14:textId="77777777" w:rsidR="005D374E" w:rsidRDefault="005D374E" w:rsidP="00E972B2">
      <w:pPr>
        <w:pStyle w:val="PL"/>
      </w:pPr>
    </w:p>
    <w:p w14:paraId="563A2074" w14:textId="77777777" w:rsidR="005D374E" w:rsidRDefault="005D374E" w:rsidP="00E972B2">
      <w:pPr>
        <w:pStyle w:val="H6"/>
      </w:pPr>
      <w:bookmarkStart w:id="718" w:name="_Toc52787577"/>
      <w:bookmarkStart w:id="719" w:name="_Toc52787759"/>
      <w:bookmarkStart w:id="720" w:name="_Toc75906981"/>
      <w:bookmarkStart w:id="721" w:name="_Toc75907318"/>
      <w:r>
        <w:t>6.2.6.2</w:t>
      </w:r>
      <w:r>
        <w:tab/>
        <w:t>Conformance requirements</w:t>
      </w:r>
      <w:bookmarkEnd w:id="718"/>
      <w:bookmarkEnd w:id="719"/>
      <w:bookmarkEnd w:id="720"/>
      <w:bookmarkEnd w:id="721"/>
    </w:p>
    <w:p w14:paraId="0EFBF024" w14:textId="77777777" w:rsidR="005D374E" w:rsidRDefault="005D374E" w:rsidP="005D374E">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383B10" w14:textId="77777777" w:rsidR="005D374E" w:rsidRDefault="005D374E" w:rsidP="005D374E">
      <w:r>
        <w:t>[TS 24.281, clause 6.2.3.1.1]</w:t>
      </w:r>
    </w:p>
    <w:p w14:paraId="723ED889" w14:textId="77777777" w:rsidR="005D374E" w:rsidRDefault="005D374E" w:rsidP="005D374E">
      <w:r>
        <w:t>When performing the automatic commencement mode procedures, the MCVideo client:</w:t>
      </w:r>
    </w:p>
    <w:p w14:paraId="7005E632" w14:textId="77777777" w:rsidR="005D374E" w:rsidRDefault="005D374E" w:rsidP="005D374E">
      <w:pPr>
        <w:ind w:left="568" w:hanging="284"/>
      </w:pPr>
      <w:r>
        <w:t>1)</w:t>
      </w:r>
      <w:r>
        <w:tab/>
        <w:t>shall accept the SIP INVITE request and generate a SIP 200 (OK) response according to rules and procedures of 3GPP TS 24.229 [11];</w:t>
      </w:r>
    </w:p>
    <w:p w14:paraId="2D5CF1B2" w14:textId="77777777" w:rsidR="005D374E" w:rsidRDefault="005D374E" w:rsidP="005D374E">
      <w:pPr>
        <w:ind w:left="568" w:hanging="284"/>
      </w:pPr>
      <w:r>
        <w:t>2)</w:t>
      </w:r>
      <w:r>
        <w:tab/>
        <w:t>shall include the option tag "timer" in a Require header field of the SIP 200 (OK) response;</w:t>
      </w:r>
    </w:p>
    <w:p w14:paraId="61B0F1EF"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5C3E4779"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C48CB24"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6FA60A47"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4FE53CB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856A96C"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1FAE5A85" w14:textId="77777777" w:rsidR="005D374E" w:rsidRDefault="005D374E" w:rsidP="005D374E">
      <w:pPr>
        <w:ind w:left="568" w:hanging="284"/>
      </w:pPr>
      <w:r>
        <w:t>8)</w:t>
      </w:r>
      <w:r>
        <w:tab/>
        <w:t>shall send the SIP 200 (OK) response towards the MCVideo server according to rules and procedures of 3GPP TS 24.229 [11];</w:t>
      </w:r>
    </w:p>
    <w:p w14:paraId="7ED36253"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0E700B55"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7B6F750C"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7DEA3DE6" w14:textId="77777777" w:rsidR="005D374E" w:rsidRDefault="005D374E" w:rsidP="005D374E">
      <w:r>
        <w:t>[TS24.281, clause 4.6.2]</w:t>
      </w:r>
    </w:p>
    <w:p w14:paraId="1E559A2A"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5080F9A" w14:textId="77777777" w:rsidR="005D374E" w:rsidRDefault="005D374E" w:rsidP="005D374E">
      <w:pPr>
        <w:ind w:left="568" w:hanging="284"/>
      </w:pPr>
      <w:r>
        <w:t>-</w:t>
      </w:r>
      <w:r>
        <w:tab/>
        <w:t>MCVideo emergency private call origination with optional MCVideo emergency alert initiation;</w:t>
      </w:r>
    </w:p>
    <w:p w14:paraId="314B78B0" w14:textId="77777777" w:rsidR="005D374E" w:rsidRDefault="005D374E" w:rsidP="005D374E">
      <w:pPr>
        <w:ind w:left="568" w:hanging="284"/>
      </w:pPr>
      <w:r>
        <w:t>-</w:t>
      </w:r>
      <w:r>
        <w:tab/>
        <w:t>upgrade of an MCVideo private call to an MCVideo emergency private; and</w:t>
      </w:r>
    </w:p>
    <w:p w14:paraId="3761C770" w14:textId="77777777" w:rsidR="005D374E" w:rsidRDefault="005D374E" w:rsidP="005D374E">
      <w:pPr>
        <w:ind w:left="568" w:hanging="284"/>
      </w:pPr>
      <w:r>
        <w:t>-</w:t>
      </w:r>
      <w:r>
        <w:tab/>
        <w:t>cancellation of the MCVideo emergency private call priority.</w:t>
      </w:r>
    </w:p>
    <w:p w14:paraId="3D2CE2D0" w14:textId="77777777" w:rsidR="005D374E" w:rsidRDefault="005D374E" w:rsidP="005D374E">
      <w:r>
        <w:t>Key aspects of MCVideo emergency private calls include:</w:t>
      </w:r>
    </w:p>
    <w:p w14:paraId="7E061834"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ADB9081"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438A6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E20FCE4" w14:textId="77777777" w:rsidR="005D374E" w:rsidRDefault="005D374E" w:rsidP="005D374E">
      <w:pPr>
        <w:ind w:left="568" w:hanging="284"/>
      </w:pPr>
      <w:r>
        <w:t>-</w:t>
      </w:r>
      <w:r>
        <w:tab/>
        <w:t>restoration of normal transmission control priority participants when the emergency elevated priority is cancelled;</w:t>
      </w:r>
    </w:p>
    <w:p w14:paraId="22927326" w14:textId="77777777" w:rsidR="005D374E" w:rsidRDefault="005D374E" w:rsidP="005D374E">
      <w:pPr>
        <w:ind w:left="568" w:hanging="284"/>
      </w:pPr>
      <w:r>
        <w:t>-</w:t>
      </w:r>
      <w:r>
        <w:tab/>
        <w:t>requires the MCVideo user to be authorised to either originate or cancel an MCVideo emergency private call;</w:t>
      </w:r>
    </w:p>
    <w:p w14:paraId="675834BF" w14:textId="77777777" w:rsidR="005D374E" w:rsidRDefault="005D374E" w:rsidP="005D374E">
      <w:pPr>
        <w:ind w:left="568" w:hanging="284"/>
      </w:pPr>
      <w:r>
        <w:t>-</w:t>
      </w:r>
      <w:r>
        <w:tab/>
        <w:t>requires the targeted MCVideo user to be authorised to receive an MCVideo emergency private call;</w:t>
      </w:r>
    </w:p>
    <w:p w14:paraId="3DEC6937" w14:textId="77777777" w:rsidR="005D374E" w:rsidRDefault="005D374E" w:rsidP="005D374E">
      <w:pPr>
        <w:ind w:left="568" w:hanging="284"/>
      </w:pPr>
      <w:r>
        <w:t>-</w:t>
      </w:r>
      <w:r>
        <w:tab/>
        <w:t>requests to originate MCVideo emergency private calls may also include an indication of an MCVideo emergency alert; and</w:t>
      </w:r>
    </w:p>
    <w:p w14:paraId="318D370D" w14:textId="77777777" w:rsidR="005D374E" w:rsidRDefault="005D374E" w:rsidP="005D374E">
      <w:pPr>
        <w:ind w:left="568" w:hanging="284"/>
      </w:pPr>
      <w:r>
        <w:t>-</w:t>
      </w:r>
      <w:r>
        <w:tab/>
        <w:t>the originator of the MCVideo emergency private call can request that the call use either manual or automatic commencement mode.</w:t>
      </w:r>
    </w:p>
    <w:p w14:paraId="1185BFEC" w14:textId="77777777" w:rsidR="005D374E" w:rsidRDefault="005D374E" w:rsidP="005D374E">
      <w:r>
        <w:t>There are a number of states that are key in managing these aspects of MCVideo emergency private calls, which include:</w:t>
      </w:r>
    </w:p>
    <w:p w14:paraId="53207E2D"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0955C17"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1CFAACB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7C15B9F"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2FE4CCDD"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793F58D" w14:textId="77777777" w:rsidR="005D374E" w:rsidRDefault="005D374E" w:rsidP="005D374E">
      <w:pPr>
        <w:keepLines/>
        <w:ind w:left="1135" w:hanging="851"/>
      </w:pPr>
      <w:r>
        <w:t>NOTE:</w:t>
      </w:r>
      <w:r>
        <w:tab/>
        <w:t>The above states and their transitions are described in Annex G.</w:t>
      </w:r>
    </w:p>
    <w:p w14:paraId="02401611" w14:textId="77777777" w:rsidR="005D374E" w:rsidRDefault="005D374E" w:rsidP="00E972B2">
      <w:pPr>
        <w:pStyle w:val="H6"/>
        <w:rPr>
          <w:b/>
        </w:rPr>
      </w:pPr>
      <w:bookmarkStart w:id="722" w:name="_Toc52787578"/>
      <w:bookmarkStart w:id="723" w:name="_Toc52787760"/>
      <w:bookmarkStart w:id="724" w:name="_Toc75906982"/>
      <w:bookmarkStart w:id="725" w:name="_Toc75907319"/>
      <w:r>
        <w:t>6.2.6.3</w:t>
      </w:r>
      <w:r>
        <w:tab/>
        <w:t>Test description</w:t>
      </w:r>
      <w:bookmarkEnd w:id="722"/>
      <w:bookmarkEnd w:id="723"/>
      <w:bookmarkEnd w:id="724"/>
      <w:bookmarkEnd w:id="725"/>
    </w:p>
    <w:p w14:paraId="6F9B36C1" w14:textId="77777777" w:rsidR="005D374E" w:rsidRDefault="005D374E" w:rsidP="00E972B2">
      <w:pPr>
        <w:pStyle w:val="H6"/>
      </w:pPr>
      <w:bookmarkStart w:id="726" w:name="_Toc52787579"/>
      <w:bookmarkStart w:id="727" w:name="_Toc52787761"/>
      <w:bookmarkStart w:id="728" w:name="_Toc75906983"/>
      <w:bookmarkStart w:id="729" w:name="_Toc75907320"/>
      <w:r>
        <w:t>6.2.6.3.1</w:t>
      </w:r>
      <w:r>
        <w:tab/>
        <w:t>Pre-test conditions</w:t>
      </w:r>
      <w:bookmarkEnd w:id="726"/>
      <w:bookmarkEnd w:id="727"/>
      <w:bookmarkEnd w:id="728"/>
      <w:bookmarkEnd w:id="729"/>
    </w:p>
    <w:p w14:paraId="26F6E03D" w14:textId="77777777" w:rsidR="008866F3" w:rsidRDefault="008866F3" w:rsidP="008866F3">
      <w:pPr>
        <w:pStyle w:val="H6"/>
      </w:pPr>
      <w:r w:rsidRPr="00102CE5">
        <w:t>Test configuration</w:t>
      </w:r>
      <w:r>
        <w:t>:</w:t>
      </w:r>
    </w:p>
    <w:p w14:paraId="68055B13" w14:textId="77777777" w:rsidR="008866F3" w:rsidRDefault="008866F3" w:rsidP="008866F3">
      <w:pPr>
        <w:pStyle w:val="B1"/>
      </w:pPr>
      <w:r>
        <w:t>-</w:t>
      </w:r>
      <w:r>
        <w:tab/>
        <w:t>Single cell configuration according to TS 36.579-1 [2] clause 5.2.2.2.1.</w:t>
      </w:r>
    </w:p>
    <w:p w14:paraId="3083DCB8" w14:textId="77777777" w:rsidR="008866F3" w:rsidRDefault="008866F3" w:rsidP="008866F3">
      <w:pPr>
        <w:pStyle w:val="H6"/>
      </w:pPr>
      <w:r>
        <w:t>Preamble:</w:t>
      </w:r>
    </w:p>
    <w:p w14:paraId="4DB73923" w14:textId="77777777" w:rsidR="008866F3" w:rsidRDefault="008866F3" w:rsidP="008866F3">
      <w:pPr>
        <w:pStyle w:val="B1"/>
      </w:pPr>
      <w:r>
        <w:t>-</w:t>
      </w:r>
      <w:r>
        <w:tab/>
        <w:t>The UE has performed procedure 'Initial registration' as described in TS 36.579-1 [2] clause 5.4.2 with the following clarifications:</w:t>
      </w:r>
    </w:p>
    <w:p w14:paraId="0917D9B2" w14:textId="77777777" w:rsidR="008866F3" w:rsidRDefault="008866F3" w:rsidP="008866F3">
      <w:pPr>
        <w:pStyle w:val="B1"/>
        <w:ind w:left="852"/>
      </w:pPr>
      <w:r>
        <w:t>-</w:t>
      </w:r>
      <w:r>
        <w:tab/>
      </w:r>
      <w:r w:rsidRPr="00D87925">
        <w:t>In the MC</w:t>
      </w:r>
      <w:r>
        <w:t>Video</w:t>
      </w:r>
      <w:r w:rsidRPr="00D87925">
        <w:t xml:space="preserve"> user profile document the &lt;allow-automatic-commencement&gt; element is set to "false", the &lt;allow-manual-commencement&gt; element is set to "true"</w:t>
      </w:r>
      <w:r>
        <w:t>.</w:t>
      </w:r>
      <w:r>
        <w:br/>
      </w:r>
      <w:r w:rsidRPr="00D87925">
        <w:t>NOTE: Both elements would be set to "true" per default according to TS 36.579-1 [2] Table 5.5.8.</w:t>
      </w:r>
      <w:r>
        <w:t>7</w:t>
      </w:r>
      <w:r w:rsidRPr="00D87925">
        <w:t>-1.</w:t>
      </w:r>
    </w:p>
    <w:p w14:paraId="73073D4E" w14:textId="77777777" w:rsidR="008866F3" w:rsidRDefault="008866F3" w:rsidP="008866F3">
      <w:pPr>
        <w:pStyle w:val="B1"/>
      </w:pPr>
      <w:r>
        <w:t>-</w:t>
      </w:r>
      <w:r>
        <w:tab/>
      </w:r>
      <w:r w:rsidRPr="000573F5">
        <w:t>UE States at the end of the preamble</w:t>
      </w:r>
      <w:r>
        <w:t>:</w:t>
      </w:r>
    </w:p>
    <w:p w14:paraId="77C7C9A6" w14:textId="77777777" w:rsidR="008866F3" w:rsidRDefault="008866F3" w:rsidP="008866F3">
      <w:pPr>
        <w:pStyle w:val="B1"/>
        <w:ind w:left="852"/>
      </w:pPr>
      <w:r>
        <w:t>-</w:t>
      </w:r>
      <w:r>
        <w:tab/>
        <w:t>The UE is in RRC_IDLE state.</w:t>
      </w:r>
    </w:p>
    <w:p w14:paraId="468FF04C" w14:textId="77777777" w:rsidR="008866F3" w:rsidRDefault="008866F3" w:rsidP="008866F3">
      <w:pPr>
        <w:pStyle w:val="B1"/>
        <w:ind w:left="852"/>
      </w:pPr>
      <w:r>
        <w:t>-</w:t>
      </w:r>
      <w:r>
        <w:tab/>
        <w:t>The client is registered for MCVideo.</w:t>
      </w:r>
    </w:p>
    <w:p w14:paraId="7C5EE9C7" w14:textId="77777777" w:rsidR="005D374E" w:rsidRDefault="005D374E" w:rsidP="00E972B2">
      <w:pPr>
        <w:pStyle w:val="H6"/>
      </w:pPr>
      <w:bookmarkStart w:id="730" w:name="_Toc52787580"/>
      <w:bookmarkStart w:id="731" w:name="_Toc52787762"/>
      <w:bookmarkStart w:id="732" w:name="_Toc75906984"/>
      <w:bookmarkStart w:id="733" w:name="_Toc75907321"/>
      <w:r>
        <w:t>6.2.6.3.2</w:t>
      </w:r>
      <w:r>
        <w:tab/>
        <w:t>Test procedure sequence</w:t>
      </w:r>
      <w:bookmarkEnd w:id="730"/>
      <w:bookmarkEnd w:id="731"/>
      <w:bookmarkEnd w:id="732"/>
      <w:bookmarkEnd w:id="733"/>
    </w:p>
    <w:p w14:paraId="603B5F5E" w14:textId="430D0637" w:rsidR="005D374E" w:rsidRDefault="005D374E" w:rsidP="00E972B2">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240074D2" w14:textId="77777777" w:rsidTr="005D374E">
        <w:trPr>
          <w:tblHeader/>
        </w:trPr>
        <w:tc>
          <w:tcPr>
            <w:tcW w:w="534" w:type="dxa"/>
            <w:tcBorders>
              <w:top w:val="single" w:sz="4" w:space="0" w:color="auto"/>
              <w:left w:val="single" w:sz="4" w:space="0" w:color="auto"/>
              <w:bottom w:val="nil"/>
              <w:right w:val="single" w:sz="4" w:space="0" w:color="auto"/>
            </w:tcBorders>
            <w:hideMark/>
          </w:tcPr>
          <w:p w14:paraId="60C67E86"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39F0D1AB"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6A851AE"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5261C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D7D8914" w14:textId="77777777" w:rsidR="005D374E" w:rsidRDefault="005D374E" w:rsidP="00E972B2">
            <w:pPr>
              <w:pStyle w:val="TAH"/>
            </w:pPr>
            <w:r>
              <w:t>Verdict</w:t>
            </w:r>
          </w:p>
        </w:tc>
      </w:tr>
      <w:tr w:rsidR="005D374E" w14:paraId="52421634" w14:textId="77777777" w:rsidTr="005D374E">
        <w:trPr>
          <w:tblHeader/>
        </w:trPr>
        <w:tc>
          <w:tcPr>
            <w:tcW w:w="534" w:type="dxa"/>
            <w:tcBorders>
              <w:top w:val="nil"/>
              <w:left w:val="single" w:sz="4" w:space="0" w:color="auto"/>
              <w:bottom w:val="single" w:sz="4" w:space="0" w:color="auto"/>
              <w:right w:val="single" w:sz="4" w:space="0" w:color="auto"/>
            </w:tcBorders>
          </w:tcPr>
          <w:p w14:paraId="408E6ABD"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32A1B552"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0B5CA6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922B36C"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234A268E"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EB5DF3D" w14:textId="77777777" w:rsidR="005D374E" w:rsidRDefault="005D374E" w:rsidP="00E972B2">
            <w:pPr>
              <w:pStyle w:val="TAH"/>
            </w:pPr>
          </w:p>
        </w:tc>
      </w:tr>
      <w:tr w:rsidR="005D374E" w14:paraId="6826EBF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C5AAA39"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D4124AC" w14:textId="6C9C03F2"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728BDC3"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04D5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808744"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AD212C4" w14:textId="77777777" w:rsidR="005D374E" w:rsidRDefault="005D374E" w:rsidP="00E972B2">
            <w:pPr>
              <w:pStyle w:val="TAC"/>
            </w:pPr>
            <w:r>
              <w:t>P</w:t>
            </w:r>
          </w:p>
        </w:tc>
      </w:tr>
      <w:tr w:rsidR="005D374E" w14:paraId="3652227A" w14:textId="77777777" w:rsidTr="005D374E">
        <w:trPr>
          <w:trHeight w:val="278"/>
        </w:trPr>
        <w:tc>
          <w:tcPr>
            <w:tcW w:w="534" w:type="dxa"/>
            <w:tcBorders>
              <w:top w:val="single" w:sz="4" w:space="0" w:color="auto"/>
              <w:left w:val="single" w:sz="4" w:space="0" w:color="auto"/>
              <w:bottom w:val="single" w:sz="4" w:space="0" w:color="auto"/>
              <w:right w:val="single" w:sz="4" w:space="0" w:color="auto"/>
            </w:tcBorders>
            <w:hideMark/>
          </w:tcPr>
          <w:p w14:paraId="3836C822" w14:textId="38504A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8A887AF"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46A1B6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AA9F5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B0247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741B8F" w14:textId="77777777" w:rsidR="005D374E" w:rsidRDefault="005D374E" w:rsidP="00E972B2">
            <w:pPr>
              <w:pStyle w:val="TAC"/>
            </w:pPr>
            <w:r>
              <w:t>-</w:t>
            </w:r>
          </w:p>
        </w:tc>
      </w:tr>
      <w:tr w:rsidR="005D374E" w14:paraId="2041C1FC"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80180E2"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3CBA1A6B" w14:textId="7B491C4C" w:rsidR="005D374E" w:rsidRDefault="005D374E" w:rsidP="00E972B2">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A945D2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C76D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B42B6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BF27A10" w14:textId="77777777" w:rsidR="005D374E" w:rsidRDefault="005D374E" w:rsidP="00E972B2">
            <w:pPr>
              <w:pStyle w:val="TAC"/>
            </w:pPr>
            <w:r>
              <w:t>-</w:t>
            </w:r>
          </w:p>
        </w:tc>
      </w:tr>
      <w:tr w:rsidR="005D374E" w14:paraId="63D7A9C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BB91ED" w14:textId="77777777" w:rsidR="005D374E" w:rsidRDefault="005D374E" w:rsidP="00E972B2">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57D9FF79" w14:textId="3ECF9355" w:rsidR="005D374E" w:rsidRDefault="005D374E" w:rsidP="00E972B2">
            <w:pPr>
              <w:pStyle w:val="TAL"/>
            </w:pPr>
            <w:r>
              <w:t xml:space="preserve">IF </w:t>
            </w:r>
            <w:bookmarkStart w:id="734" w:name="_Hlk99373620"/>
            <w:r>
              <w:t>pc_MCX_DisplayInfoEmergencyCall</w:t>
            </w:r>
            <w:bookmarkEnd w:id="734"/>
            <w:r>
              <w:t xml:space="preserve"> THEN Check: Does the UE (MCVideo client) notify the user that the call has been established?</w:t>
            </w:r>
          </w:p>
          <w:p w14:paraId="612A9EA5" w14:textId="77777777" w:rsidR="005D374E" w:rsidRDefault="005D374E" w:rsidP="00E972B2">
            <w:pPr>
              <w:pStyle w:val="TAL"/>
            </w:pPr>
            <w:r>
              <w:t>(NOTE 1)</w:t>
            </w:r>
          </w:p>
          <w:p w14:paraId="3B150A0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12F034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9D15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2588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84A4220" w14:textId="77777777" w:rsidR="005D374E" w:rsidRDefault="005D374E" w:rsidP="00E972B2">
            <w:pPr>
              <w:pStyle w:val="TAC"/>
            </w:pPr>
            <w:r>
              <w:t>P</w:t>
            </w:r>
          </w:p>
        </w:tc>
      </w:tr>
      <w:tr w:rsidR="005D374E" w14:paraId="55C932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639A180E"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999B138" w14:textId="3C540A4E"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8308CE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9A78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180B4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374E02F" w14:textId="77777777" w:rsidR="005D374E" w:rsidRDefault="005D374E" w:rsidP="00E972B2">
            <w:pPr>
              <w:pStyle w:val="TAC"/>
            </w:pPr>
            <w:r>
              <w:t>-</w:t>
            </w:r>
          </w:p>
        </w:tc>
      </w:tr>
      <w:tr w:rsidR="005D374E" w14:paraId="2E369F1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2A5565E"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3BEF1363" w14:textId="77777777" w:rsidR="005D374E" w:rsidRDefault="005D374E" w:rsidP="00E972B2">
            <w:pPr>
              <w:pStyle w:val="TAL"/>
            </w:pPr>
            <w:r>
              <w:t>Make the UE (MCVideo client) release the call.</w:t>
            </w:r>
          </w:p>
          <w:p w14:paraId="5DC7A27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EB19A5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7A919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EFD4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B68C72" w14:textId="77777777" w:rsidR="005D374E" w:rsidRDefault="005D374E" w:rsidP="00E972B2">
            <w:pPr>
              <w:pStyle w:val="TAC"/>
            </w:pPr>
            <w:r>
              <w:t>-</w:t>
            </w:r>
          </w:p>
        </w:tc>
      </w:tr>
      <w:tr w:rsidR="005D374E" w14:paraId="5C32FC2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0833A76"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45667E4F" w14:textId="789517F9"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808747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67EC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8F7B87F"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26DDFE3" w14:textId="77777777" w:rsidR="005D374E" w:rsidRDefault="005D374E" w:rsidP="00E972B2">
            <w:pPr>
              <w:pStyle w:val="TAC"/>
            </w:pPr>
            <w:r>
              <w:t>P</w:t>
            </w:r>
          </w:p>
        </w:tc>
      </w:tr>
      <w:tr w:rsidR="005D374E" w14:paraId="3A8F8D4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F50B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FC81DF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B32BAB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31CF7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F162B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652028" w14:textId="77777777" w:rsidR="005D374E" w:rsidRDefault="005D374E" w:rsidP="00E972B2">
            <w:pPr>
              <w:pStyle w:val="TAC"/>
            </w:pPr>
            <w:r>
              <w:t>-</w:t>
            </w:r>
          </w:p>
        </w:tc>
      </w:tr>
      <w:tr w:rsidR="005D374E" w14:paraId="537D3607"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02BA21A" w14:textId="0AC59256" w:rsidR="005D374E" w:rsidRDefault="005D374E" w:rsidP="00E972B2">
            <w:pPr>
              <w:pStyle w:val="TAN"/>
            </w:pPr>
            <w:r>
              <w:t>NOTE 1: This action is expected to be done via a suitable implementation dependent MMI.</w:t>
            </w:r>
          </w:p>
          <w:p w14:paraId="14F699F6" w14:textId="77777777" w:rsidR="005D374E" w:rsidRDefault="005D374E" w:rsidP="00E972B2">
            <w:pPr>
              <w:pStyle w:val="TAN"/>
            </w:pPr>
            <w:r>
              <w:t>NOTE 2: The display information may include</w:t>
            </w:r>
            <w:r>
              <w:br/>
              <w:t>- indication for a request for an MCVideo private call</w:t>
            </w:r>
            <w:r>
              <w:br/>
              <w:t>- the MCVideo ID of the originator of the MCVideo private call.</w:t>
            </w:r>
          </w:p>
        </w:tc>
      </w:tr>
    </w:tbl>
    <w:p w14:paraId="058E8536" w14:textId="77777777" w:rsidR="005D374E" w:rsidRDefault="005D374E" w:rsidP="005D374E"/>
    <w:p w14:paraId="479913DA" w14:textId="77777777" w:rsidR="005D374E" w:rsidRDefault="005D374E" w:rsidP="00E972B2">
      <w:pPr>
        <w:pStyle w:val="H6"/>
      </w:pPr>
      <w:bookmarkStart w:id="735" w:name="_Toc52787581"/>
      <w:bookmarkStart w:id="736" w:name="_Toc52787763"/>
      <w:bookmarkStart w:id="737" w:name="_Toc75906985"/>
      <w:bookmarkStart w:id="738" w:name="_Toc75907322"/>
      <w:r>
        <w:t>6.2.6.3.3</w:t>
      </w:r>
      <w:r>
        <w:tab/>
        <w:t>Specific message contents</w:t>
      </w:r>
      <w:bookmarkEnd w:id="735"/>
      <w:bookmarkEnd w:id="736"/>
      <w:bookmarkEnd w:id="737"/>
      <w:bookmarkEnd w:id="738"/>
    </w:p>
    <w:p w14:paraId="569B649E" w14:textId="77777777" w:rsidR="005D374E" w:rsidRDefault="005D374E" w:rsidP="00E972B2">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371B11C4" w14:textId="77777777" w:rsidTr="005D374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6FD3BF" w14:textId="77777777" w:rsidR="005D374E" w:rsidRDefault="005D374E" w:rsidP="00E972B2">
            <w:pPr>
              <w:pStyle w:val="TAL"/>
            </w:pPr>
            <w:r>
              <w:t>Derivation Path: TS 36.579-1 [2], table 5.5.8.7-1.</w:t>
            </w:r>
          </w:p>
        </w:tc>
      </w:tr>
      <w:tr w:rsidR="005D374E" w14:paraId="4325701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4855BB4" w14:textId="77777777" w:rsidR="005D374E" w:rsidRDefault="005D374E"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1BD784"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627B599"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6E95D6" w14:textId="77777777" w:rsidR="005D374E" w:rsidRDefault="005D374E"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976F1C1" w14:textId="77777777" w:rsidR="005D374E" w:rsidRDefault="005D374E" w:rsidP="00E972B2">
            <w:pPr>
              <w:pStyle w:val="TAH"/>
            </w:pPr>
            <w:r>
              <w:t>Condition</w:t>
            </w:r>
          </w:p>
        </w:tc>
      </w:tr>
      <w:tr w:rsidR="005D374E" w14:paraId="1D2A5E2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0E4A5A02" w14:textId="588BAFDA" w:rsidR="005D374E" w:rsidRDefault="005D374E" w:rsidP="00E972B2">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556BB9E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20C8593E"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1147671"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9109B80" w14:textId="77777777" w:rsidR="005D374E" w:rsidRDefault="005D374E" w:rsidP="00E972B2">
            <w:pPr>
              <w:pStyle w:val="TAL"/>
            </w:pPr>
          </w:p>
        </w:tc>
      </w:tr>
      <w:tr w:rsidR="005D374E" w14:paraId="607F8DCC"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7D6B0A81" w14:textId="77777777" w:rsidR="005D374E" w:rsidRDefault="005D374E" w:rsidP="00E972B2">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0E7EFF3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9126AC0"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2962C4F"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62E7D09" w14:textId="77777777" w:rsidR="005D374E" w:rsidRDefault="005D374E" w:rsidP="00E972B2">
            <w:pPr>
              <w:pStyle w:val="TAL"/>
            </w:pPr>
          </w:p>
        </w:tc>
      </w:tr>
      <w:tr w:rsidR="005D374E" w14:paraId="5D30A98D"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186FA88C" w14:textId="77777777" w:rsidR="005D374E" w:rsidRDefault="005D374E" w:rsidP="00E972B2">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0EA1C9BF"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6FC5516B"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FD15613"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CE01FCC" w14:textId="77777777" w:rsidR="005D374E" w:rsidRDefault="005D374E" w:rsidP="00E972B2">
            <w:pPr>
              <w:pStyle w:val="TAL"/>
            </w:pPr>
          </w:p>
        </w:tc>
      </w:tr>
      <w:tr w:rsidR="005D374E" w14:paraId="3E2282DB"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EE57B43" w14:textId="77777777" w:rsidR="005D374E" w:rsidRDefault="005D374E" w:rsidP="00E972B2">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34B6888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9A0EF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E1A5585"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4F8EB5" w14:textId="77777777" w:rsidR="005D374E" w:rsidRDefault="005D374E" w:rsidP="00E972B2">
            <w:pPr>
              <w:pStyle w:val="TAL"/>
            </w:pPr>
          </w:p>
        </w:tc>
      </w:tr>
      <w:tr w:rsidR="005D374E" w14:paraId="53816C21"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4D02E1E0" w14:textId="77777777" w:rsidR="005D374E" w:rsidRDefault="005D374E" w:rsidP="00E972B2">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02A031CF" w14:textId="75F52341" w:rsidR="005D374E" w:rsidRDefault="005D374E" w:rsidP="00E972B2">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56A38719"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82AD10"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2362DA1" w14:textId="77777777" w:rsidR="005D374E" w:rsidRDefault="005D374E" w:rsidP="00E972B2">
            <w:pPr>
              <w:pStyle w:val="TAL"/>
            </w:pPr>
          </w:p>
        </w:tc>
      </w:tr>
    </w:tbl>
    <w:p w14:paraId="271E0462" w14:textId="77777777" w:rsidR="005D374E" w:rsidRDefault="005D374E" w:rsidP="005D374E"/>
    <w:p w14:paraId="459AE7A3" w14:textId="77777777" w:rsidR="005D374E" w:rsidRDefault="005D374E" w:rsidP="00E972B2">
      <w:pPr>
        <w:pStyle w:val="TH"/>
      </w:pPr>
      <w:r>
        <w:t>Table 6.2.6.3.3-1: SIP INVITE from the SS (Step 1, Table 6.2.6.3.2-1;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E6996A"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2B52F5B" w14:textId="77777777" w:rsidR="005D374E" w:rsidRDefault="005D374E" w:rsidP="00E972B2">
            <w:pPr>
              <w:pStyle w:val="TAL"/>
            </w:pPr>
            <w:r>
              <w:t>Derivation Path: TS 36.579-1 [2], Table 5.5.2.5.2-1, condition PRIVATE-CALL, EMERGENCY-CALL MANUAL</w:t>
            </w:r>
          </w:p>
        </w:tc>
      </w:tr>
      <w:tr w:rsidR="005D374E" w14:paraId="140B4953"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38984BCE"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A0DE93"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78784D8"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002B56"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8B460D" w14:textId="77777777" w:rsidR="005D374E" w:rsidRDefault="005D374E" w:rsidP="00E972B2">
            <w:pPr>
              <w:pStyle w:val="TAH"/>
            </w:pPr>
            <w:r>
              <w:t>Condition</w:t>
            </w:r>
          </w:p>
        </w:tc>
      </w:tr>
      <w:tr w:rsidR="005D374E" w14:paraId="24489EBD"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08BE83" w14:textId="77777777" w:rsidR="005D374E" w:rsidRPr="005D374E" w:rsidRDefault="005D374E" w:rsidP="00E972B2">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3A815466" w14:textId="77777777" w:rsidR="005D374E" w:rsidRDefault="005D374E" w:rsidP="00E972B2">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E8F985C"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5D4C9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468E3" w14:textId="77777777" w:rsidR="005D374E" w:rsidRDefault="005D374E" w:rsidP="00E972B2">
            <w:pPr>
              <w:pStyle w:val="TAL"/>
            </w:pPr>
          </w:p>
        </w:tc>
      </w:tr>
      <w:tr w:rsidR="005D374E" w14:paraId="3D60D643"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FE7D13" w14:textId="77777777" w:rsidR="005D374E" w:rsidRPr="005D374E" w:rsidRDefault="005D374E" w:rsidP="00E972B2">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0E10EF2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AB3C6A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D87E1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6ACDAB" w14:textId="77777777" w:rsidR="005D374E" w:rsidRDefault="005D374E" w:rsidP="00E972B2">
            <w:pPr>
              <w:pStyle w:val="TAL"/>
            </w:pPr>
          </w:p>
        </w:tc>
      </w:tr>
      <w:tr w:rsidR="005D374E" w14:paraId="0D75271E"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4708AA92" w14:textId="77777777" w:rsidR="005D374E" w:rsidRDefault="005D374E" w:rsidP="00E972B2">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328481E6" w14:textId="77777777" w:rsidR="005D374E" w:rsidRDefault="005D374E" w:rsidP="00E972B2">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20782C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D596D3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BF7195" w14:textId="77777777" w:rsidR="005D374E" w:rsidRDefault="005D374E" w:rsidP="00E972B2">
            <w:pPr>
              <w:pStyle w:val="TAL"/>
            </w:pPr>
          </w:p>
        </w:tc>
      </w:tr>
      <w:tr w:rsidR="005D374E" w14:paraId="16922147"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626A5009" w14:textId="77777777" w:rsidR="005D374E" w:rsidRDefault="005D374E" w:rsidP="00E972B2">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38D5492" w14:textId="77777777" w:rsidR="005D374E" w:rsidRDefault="005D374E" w:rsidP="00E972B2">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FF21CB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6444A63"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E66A8C" w14:textId="77777777" w:rsidR="005D374E" w:rsidRDefault="005D374E" w:rsidP="00E972B2">
            <w:pPr>
              <w:pStyle w:val="TAL"/>
            </w:pPr>
          </w:p>
        </w:tc>
      </w:tr>
      <w:tr w:rsidR="005D374E" w14:paraId="28C2C1AD"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F135EE8"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52CDA60"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4C26486"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09745B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5B546D" w14:textId="77777777" w:rsidR="005D374E" w:rsidRDefault="005D374E" w:rsidP="00E972B2">
            <w:pPr>
              <w:pStyle w:val="TAL"/>
            </w:pPr>
          </w:p>
        </w:tc>
      </w:tr>
      <w:tr w:rsidR="005D374E" w14:paraId="61E4D85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28CC8DD" w14:textId="77777777" w:rsidR="005D374E" w:rsidRDefault="005D374E"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0296E8"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642D34"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227058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0BB328" w14:textId="77777777" w:rsidR="005D374E" w:rsidRDefault="005D374E" w:rsidP="00E972B2">
            <w:pPr>
              <w:pStyle w:val="TAL"/>
            </w:pPr>
          </w:p>
        </w:tc>
      </w:tr>
      <w:tr w:rsidR="005D374E" w14:paraId="3F667A01"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34BDD58" w14:textId="77777777" w:rsidR="005D374E" w:rsidRDefault="005D374E"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772FBE" w14:textId="77777777" w:rsidR="005D374E" w:rsidRDefault="005D374E" w:rsidP="00E972B2">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676F5D6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65ECF9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F2BF" w14:textId="77777777" w:rsidR="005D374E" w:rsidRDefault="005D374E" w:rsidP="00E972B2">
            <w:pPr>
              <w:pStyle w:val="TAL"/>
            </w:pPr>
          </w:p>
        </w:tc>
      </w:tr>
      <w:tr w:rsidR="005D374E" w14:paraId="439E4AD9"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9635280"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0E60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662343"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B63B76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B4A0" w14:textId="77777777" w:rsidR="005D374E" w:rsidRDefault="005D374E" w:rsidP="00E972B2">
            <w:pPr>
              <w:pStyle w:val="TAL"/>
            </w:pPr>
          </w:p>
        </w:tc>
      </w:tr>
      <w:tr w:rsidR="005D374E" w14:paraId="2BE5993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AAA2FE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FBF520" w14:textId="77777777" w:rsidR="005D374E" w:rsidRDefault="005D374E" w:rsidP="00E972B2">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25F7A86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2904B18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1BDC77" w14:textId="77777777" w:rsidR="005D374E" w:rsidRDefault="005D374E" w:rsidP="00E972B2">
            <w:pPr>
              <w:pStyle w:val="TAL"/>
            </w:pPr>
          </w:p>
        </w:tc>
      </w:tr>
    </w:tbl>
    <w:p w14:paraId="2232F672" w14:textId="77777777" w:rsidR="005D374E" w:rsidRDefault="005D374E" w:rsidP="005D374E"/>
    <w:p w14:paraId="182540BE" w14:textId="77777777" w:rsidR="005D374E" w:rsidRDefault="005D374E" w:rsidP="00E972B2">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DB71E2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8317DE1" w14:textId="58566827" w:rsidR="005D374E" w:rsidRDefault="005D374E" w:rsidP="00E972B2">
            <w:pPr>
              <w:pStyle w:val="TAL"/>
            </w:pPr>
            <w:r>
              <w:t>Derivation Path: TS 36.579-1 [2], Table 5.5.3.1.2-2, condition PRIVATE-CALL, INITIAL_SDP_OFFER,</w:t>
            </w:r>
            <w:r>
              <w:rPr>
                <w:rFonts w:eastAsia="SimSun"/>
              </w:rPr>
              <w:t xml:space="preserve"> WITHOUT_TRANSMISSIONCONTROL</w:t>
            </w:r>
          </w:p>
        </w:tc>
      </w:tr>
    </w:tbl>
    <w:p w14:paraId="050D3403" w14:textId="77777777" w:rsidR="005D374E" w:rsidRDefault="005D374E" w:rsidP="005D374E"/>
    <w:p w14:paraId="66910924" w14:textId="77777777" w:rsidR="005D374E" w:rsidRDefault="005D374E" w:rsidP="00E972B2">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7809CC" w14:textId="77777777" w:rsidTr="005D374E">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51890CE" w14:textId="77777777" w:rsidR="005D374E" w:rsidRDefault="005D374E" w:rsidP="00E972B2">
            <w:pPr>
              <w:pStyle w:val="TAL"/>
            </w:pPr>
            <w:r>
              <w:t>Derivation Path: TS 36.579-1 [2], Table 5.5.3.2.2-2, condition PRIVATE-CALL, EMERGENCY-CALL</w:t>
            </w:r>
          </w:p>
        </w:tc>
      </w:tr>
    </w:tbl>
    <w:p w14:paraId="6A1CC494" w14:textId="77777777" w:rsidR="005D374E" w:rsidRDefault="005D374E" w:rsidP="005D374E"/>
    <w:p w14:paraId="6CAE4A23" w14:textId="77777777" w:rsidR="005D374E" w:rsidRDefault="005D374E" w:rsidP="00E972B2">
      <w:pPr>
        <w:pStyle w:val="TH"/>
      </w:pPr>
      <w:r>
        <w:t>Table 6.2.6.3.3-3: SIP 200 (OK) from the UE (Step 3, Table 6.2.6.3.2-1;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5D374E" w14:paraId="5DA4075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5F21E3" w14:textId="77777777" w:rsidR="005D374E" w:rsidRDefault="005D374E" w:rsidP="00E972B2">
            <w:pPr>
              <w:pStyle w:val="TAL"/>
            </w:pPr>
            <w:r>
              <w:t>Derivation Path: TS 36.579-1 [2], Table 5.5.2.17.1.1-1, condition  PRIVATE-CALL</w:t>
            </w:r>
          </w:p>
        </w:tc>
      </w:tr>
      <w:tr w:rsidR="005D374E" w14:paraId="0D311100" w14:textId="77777777" w:rsidTr="00B33477">
        <w:trPr>
          <w:tblHeader/>
        </w:trPr>
        <w:tc>
          <w:tcPr>
            <w:tcW w:w="2703" w:type="dxa"/>
            <w:tcBorders>
              <w:top w:val="single" w:sz="4" w:space="0" w:color="auto"/>
              <w:left w:val="single" w:sz="4" w:space="0" w:color="auto"/>
              <w:bottom w:val="single" w:sz="4" w:space="0" w:color="auto"/>
              <w:right w:val="single" w:sz="4" w:space="0" w:color="auto"/>
            </w:tcBorders>
            <w:hideMark/>
          </w:tcPr>
          <w:p w14:paraId="78BB4509" w14:textId="77777777" w:rsidR="005D374E" w:rsidRDefault="005D374E" w:rsidP="00E972B2">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43546AB2" w14:textId="77777777" w:rsidR="005D374E" w:rsidRDefault="005D374E" w:rsidP="00E972B2">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188E1565" w14:textId="77777777" w:rsidR="005D374E" w:rsidRDefault="005D374E" w:rsidP="00E972B2">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1DD7784B" w14:textId="77777777" w:rsidR="005D374E" w:rsidRDefault="005D374E" w:rsidP="00E972B2">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2E9C5A" w14:textId="77777777" w:rsidR="005D374E" w:rsidRDefault="005D374E" w:rsidP="00E972B2">
            <w:pPr>
              <w:pStyle w:val="TAH"/>
            </w:pPr>
            <w:r>
              <w:t>Condition</w:t>
            </w:r>
          </w:p>
        </w:tc>
      </w:tr>
      <w:tr w:rsidR="005D374E" w14:paraId="0F7D7570"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E65DA7C" w14:textId="77777777" w:rsidR="005D374E" w:rsidRPr="005D374E" w:rsidRDefault="005D374E" w:rsidP="00E972B2">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47B8457" w14:textId="77777777" w:rsidR="005D374E" w:rsidRDefault="005D374E" w:rsidP="00E972B2">
            <w:pPr>
              <w:pStyle w:val="TAL"/>
            </w:pPr>
          </w:p>
        </w:tc>
        <w:tc>
          <w:tcPr>
            <w:tcW w:w="2180" w:type="dxa"/>
            <w:tcBorders>
              <w:top w:val="single" w:sz="4" w:space="0" w:color="auto"/>
              <w:left w:val="single" w:sz="4" w:space="0" w:color="auto"/>
              <w:bottom w:val="single" w:sz="4" w:space="0" w:color="auto"/>
              <w:right w:val="single" w:sz="4" w:space="0" w:color="auto"/>
            </w:tcBorders>
          </w:tcPr>
          <w:p w14:paraId="6190C768" w14:textId="77777777" w:rsidR="005D374E" w:rsidRDefault="005D374E" w:rsidP="00E972B2">
            <w:pPr>
              <w:pStyle w:val="TAL"/>
            </w:pPr>
          </w:p>
        </w:tc>
        <w:tc>
          <w:tcPr>
            <w:tcW w:w="1408" w:type="dxa"/>
            <w:tcBorders>
              <w:top w:val="single" w:sz="4" w:space="0" w:color="auto"/>
              <w:left w:val="single" w:sz="4" w:space="0" w:color="auto"/>
              <w:bottom w:val="single" w:sz="4" w:space="0" w:color="auto"/>
              <w:right w:val="single" w:sz="4" w:space="0" w:color="auto"/>
            </w:tcBorders>
          </w:tcPr>
          <w:p w14:paraId="0A3EDDC4" w14:textId="77777777" w:rsidR="005D374E" w:rsidRDefault="005D374E" w:rsidP="00E972B2">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8CE5AC8" w14:textId="77777777" w:rsidR="005D374E" w:rsidRDefault="005D374E" w:rsidP="00E972B2">
            <w:pPr>
              <w:pStyle w:val="TAL"/>
            </w:pPr>
          </w:p>
        </w:tc>
      </w:tr>
      <w:tr w:rsidR="005D374E" w14:paraId="116C499B"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B0F07CD"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6AAB3390"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44E61153" w14:textId="77777777" w:rsidR="005D374E" w:rsidRDefault="005D374E">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49337A37"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6E45A62" w14:textId="77777777" w:rsidR="005D374E" w:rsidRDefault="005D374E">
            <w:pPr>
              <w:pStyle w:val="TAL"/>
            </w:pPr>
          </w:p>
        </w:tc>
      </w:tr>
      <w:tr w:rsidR="005D374E" w14:paraId="5A2B5FC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2507749" w14:textId="77777777" w:rsidR="005D374E" w:rsidRDefault="005D374E">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3FCD2EE" w14:textId="77777777" w:rsidR="005D374E" w:rsidRDefault="005D374E">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7534E321"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08FA64B3"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08F5D650" w14:textId="77777777" w:rsidR="005D374E" w:rsidRDefault="005D374E">
            <w:pPr>
              <w:pStyle w:val="TAL"/>
            </w:pPr>
          </w:p>
        </w:tc>
      </w:tr>
      <w:tr w:rsidR="005D374E" w14:paraId="74545171"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D062F48"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150BCC5"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11667C5B" w14:textId="77777777" w:rsidR="005D374E" w:rsidRDefault="005D374E">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23BD57AC"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1D931B2" w14:textId="77777777" w:rsidR="005D374E" w:rsidRDefault="005D374E">
            <w:pPr>
              <w:pStyle w:val="TAL"/>
            </w:pPr>
          </w:p>
        </w:tc>
      </w:tr>
      <w:tr w:rsidR="005D374E" w14:paraId="0B239EA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61C54117" w14:textId="77777777" w:rsidR="005D374E" w:rsidRDefault="005D374E">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675EFA47" w14:textId="77777777" w:rsidR="005D374E" w:rsidRDefault="005D374E">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41B4575A"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3E87DE34"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7D6447CE" w14:textId="77777777" w:rsidR="005D374E" w:rsidRDefault="005D374E">
            <w:pPr>
              <w:pStyle w:val="TAL"/>
            </w:pPr>
          </w:p>
        </w:tc>
      </w:tr>
    </w:tbl>
    <w:p w14:paraId="621CC14E" w14:textId="77777777" w:rsidR="005D374E" w:rsidRDefault="005D374E" w:rsidP="005D374E"/>
    <w:p w14:paraId="0430B9FC" w14:textId="77777777" w:rsidR="005D374E" w:rsidRDefault="005D374E" w:rsidP="00E972B2">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610DAC3"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C5BBA8F" w14:textId="79DD029D" w:rsidR="005D374E" w:rsidRDefault="005D374E" w:rsidP="00E972B2">
            <w:pPr>
              <w:pStyle w:val="TAL"/>
            </w:pPr>
            <w:r>
              <w:t xml:space="preserve">Derivation Path: TS 36.579-1 [2], Table 5.5.3.1.1-2, condition SDP_ANSWER, </w:t>
            </w:r>
            <w:r>
              <w:rPr>
                <w:rFonts w:eastAsia="SimSun"/>
              </w:rPr>
              <w:t>WITHOUT_TRANSMISSIONCONTROL</w:t>
            </w:r>
            <w:r>
              <w:t>L</w:t>
            </w:r>
          </w:p>
        </w:tc>
      </w:tr>
    </w:tbl>
    <w:p w14:paraId="0FA54A60" w14:textId="77777777" w:rsidR="005D374E" w:rsidRDefault="005D374E" w:rsidP="005D374E"/>
    <w:p w14:paraId="53230F0E" w14:textId="77777777" w:rsidR="005D374E" w:rsidRDefault="005D374E" w:rsidP="005D374E">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021526A"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3055F2F" w14:textId="77777777" w:rsidR="005D374E" w:rsidRDefault="005D374E">
            <w:pPr>
              <w:pStyle w:val="TAL"/>
            </w:pPr>
            <w:r>
              <w:t>Derivation Path: TS 36.579-1 [2], Table 5.5.3.2.1-2, condition INVITE-RSP</w:t>
            </w:r>
          </w:p>
        </w:tc>
      </w:tr>
    </w:tbl>
    <w:p w14:paraId="196352CD" w14:textId="77777777" w:rsidR="005D374E" w:rsidRDefault="005D374E" w:rsidP="005D374E"/>
    <w:p w14:paraId="126C45FB" w14:textId="77777777" w:rsidR="005D374E" w:rsidRDefault="005D374E" w:rsidP="00E972B2">
      <w:pPr>
        <w:pStyle w:val="TH"/>
      </w:pPr>
      <w:r>
        <w:t>Table 6.2.6.3.3-4: Void</w:t>
      </w:r>
    </w:p>
    <w:p w14:paraId="5EC56AA6" w14:textId="77777777" w:rsidR="005D374E" w:rsidRDefault="005D374E" w:rsidP="00E972B2">
      <w:pPr>
        <w:pStyle w:val="TH"/>
      </w:pPr>
      <w:r>
        <w:t>Table 6.2.6.3.3-5: SIP BYE from the UE (Step 8, Table 6.2.6.3.2-1;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300A27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699528C" w14:textId="77777777" w:rsidR="005D374E" w:rsidRDefault="005D374E" w:rsidP="00E972B2">
            <w:pPr>
              <w:pStyle w:val="TAL"/>
            </w:pPr>
            <w:r>
              <w:t>Derivation Path: TS 36.579-1 [2], Table 5.5.2.2-1, condition MT_CALL</w:t>
            </w:r>
          </w:p>
        </w:tc>
      </w:tr>
    </w:tbl>
    <w:p w14:paraId="5A64C43B" w14:textId="77777777" w:rsidR="005D374E" w:rsidRDefault="005D374E" w:rsidP="005D374E"/>
    <w:p w14:paraId="66C8FCF3" w14:textId="77777777" w:rsidR="005D374E" w:rsidRDefault="005D374E" w:rsidP="00E972B2">
      <w:pPr>
        <w:pStyle w:val="TH"/>
      </w:pPr>
      <w:r>
        <w:t>Table 6.2.6.3.3-6: Void</w:t>
      </w:r>
    </w:p>
    <w:p w14:paraId="479CD73C" w14:textId="77777777" w:rsidR="005D374E" w:rsidRDefault="005D374E" w:rsidP="005D374E"/>
    <w:p w14:paraId="66F9F448" w14:textId="77777777" w:rsidR="005D374E" w:rsidRDefault="005D374E" w:rsidP="005D374E">
      <w:pPr>
        <w:keepNext/>
        <w:keepLines/>
        <w:spacing w:before="120"/>
        <w:ind w:left="1134" w:hanging="1134"/>
        <w:outlineLvl w:val="2"/>
        <w:rPr>
          <w:rFonts w:ascii="Arial" w:hAnsi="Arial"/>
          <w:sz w:val="28"/>
        </w:rPr>
      </w:pPr>
      <w:bookmarkStart w:id="739" w:name="_Toc52787582"/>
      <w:bookmarkStart w:id="740" w:name="_Toc52787764"/>
      <w:bookmarkStart w:id="741" w:name="_Toc75906986"/>
      <w:bookmarkStart w:id="742" w:name="_Toc75907323"/>
      <w:bookmarkStart w:id="74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39"/>
      <w:bookmarkEnd w:id="740"/>
      <w:bookmarkEnd w:id="741"/>
      <w:bookmarkEnd w:id="742"/>
      <w:bookmarkEnd w:id="743"/>
    </w:p>
    <w:p w14:paraId="1E1D660B" w14:textId="77777777" w:rsidR="005D374E" w:rsidRDefault="005D374E" w:rsidP="00E972B2">
      <w:pPr>
        <w:pStyle w:val="H6"/>
      </w:pPr>
      <w:bookmarkStart w:id="744" w:name="_Toc52787583"/>
      <w:bookmarkStart w:id="745" w:name="_Toc52787765"/>
      <w:bookmarkStart w:id="746" w:name="_Toc75906987"/>
      <w:bookmarkStart w:id="747" w:name="_Toc75907324"/>
      <w:r>
        <w:t>6.2.7.1</w:t>
      </w:r>
      <w:r>
        <w:tab/>
        <w:t>Test Purpose (TP)</w:t>
      </w:r>
      <w:bookmarkEnd w:id="744"/>
      <w:bookmarkEnd w:id="745"/>
      <w:bookmarkEnd w:id="746"/>
      <w:bookmarkEnd w:id="747"/>
    </w:p>
    <w:p w14:paraId="68E07F72" w14:textId="77777777" w:rsidR="005D374E" w:rsidRDefault="005D374E" w:rsidP="00E972B2">
      <w:pPr>
        <w:pStyle w:val="H6"/>
      </w:pPr>
      <w:r>
        <w:t>(1)</w:t>
      </w:r>
    </w:p>
    <w:p w14:paraId="07863540" w14:textId="77777777" w:rsidR="005D374E" w:rsidRDefault="005D374E" w:rsidP="00E972B2">
      <w:pPr>
        <w:pStyle w:val="PL"/>
      </w:pPr>
      <w:r>
        <w:rPr>
          <w:b/>
          <w:noProof w:val="0"/>
        </w:rPr>
        <w:t>with</w:t>
      </w:r>
      <w:r>
        <w:rPr>
          <w:noProof w:val="0"/>
        </w:rPr>
        <w:t xml:space="preserve"> { UE (MCVideo Client) registered and authorised for MCVideo Service and authorised to initiate private calls with manual commencement }</w:t>
      </w:r>
    </w:p>
    <w:p w14:paraId="42B57CE4" w14:textId="77777777" w:rsidR="005D374E" w:rsidRDefault="005D374E" w:rsidP="00E972B2">
      <w:pPr>
        <w:pStyle w:val="PL"/>
      </w:pPr>
      <w:r>
        <w:rPr>
          <w:noProof w:val="0"/>
        </w:rPr>
        <w:t>ensure that {</w:t>
      </w:r>
    </w:p>
    <w:p w14:paraId="478509D9"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On-demand Manual Commencement private call without Transmission Control }</w:t>
      </w:r>
    </w:p>
    <w:p w14:paraId="55D7AD90" w14:textId="77777777" w:rsidR="005D374E" w:rsidRDefault="005D374E" w:rsidP="00E972B2">
      <w:pPr>
        <w:pStyle w:val="PL"/>
      </w:pPr>
      <w:r>
        <w:rPr>
          <w:noProof w:val="0"/>
        </w:rPr>
        <w:t xml:space="preserve">    </w:t>
      </w:r>
      <w:r>
        <w:rPr>
          <w:b/>
          <w:noProof w:val="0"/>
        </w:rPr>
        <w:t>then</w:t>
      </w:r>
      <w:r>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Pr>
          <w:b/>
          <w:noProof w:val="0"/>
        </w:rPr>
        <w:t>and</w:t>
      </w:r>
      <w:r>
        <w:rPr>
          <w:noProof w:val="0"/>
        </w:rPr>
        <w:t xml:space="preserve">, after indication from the MCVideo Server that the call was established the UE notifies the user </w:t>
      </w:r>
      <w:r>
        <w:rPr>
          <w:b/>
          <w:noProof w:val="0"/>
        </w:rPr>
        <w:t>and</w:t>
      </w:r>
      <w:r>
        <w:rPr>
          <w:noProof w:val="0"/>
        </w:rPr>
        <w:t>, does not apply Transmission Control }</w:t>
      </w:r>
    </w:p>
    <w:p w14:paraId="4E2A3E16" w14:textId="77777777" w:rsidR="005D374E" w:rsidRDefault="005D374E" w:rsidP="00E972B2">
      <w:pPr>
        <w:pStyle w:val="PL"/>
      </w:pPr>
      <w:r>
        <w:rPr>
          <w:noProof w:val="0"/>
        </w:rPr>
        <w:t xml:space="preserve">            }</w:t>
      </w:r>
    </w:p>
    <w:p w14:paraId="459CA47D" w14:textId="77777777" w:rsidR="005D374E" w:rsidRDefault="005D374E" w:rsidP="00E972B2">
      <w:pPr>
        <w:pStyle w:val="PL"/>
      </w:pPr>
    </w:p>
    <w:p w14:paraId="255F28BA" w14:textId="77777777" w:rsidR="005D374E" w:rsidRDefault="005D374E" w:rsidP="00E972B2">
      <w:pPr>
        <w:pStyle w:val="H6"/>
      </w:pPr>
      <w:r>
        <w:t>(2)</w:t>
      </w:r>
    </w:p>
    <w:p w14:paraId="4EAA2ED4" w14:textId="77777777" w:rsidR="005D374E" w:rsidRDefault="005D374E" w:rsidP="00E972B2">
      <w:pPr>
        <w:pStyle w:val="PL"/>
      </w:pPr>
      <w:r>
        <w:rPr>
          <w:b/>
          <w:noProof w:val="0"/>
        </w:rPr>
        <w:t>with</w:t>
      </w:r>
      <w:r>
        <w:rPr>
          <w:noProof w:val="0"/>
        </w:rPr>
        <w:t xml:space="preserve"> { UE (MCVideo Client) having established an MCVideo on-demand Manual Commencement private call without Transmission Control }</w:t>
      </w:r>
    </w:p>
    <w:p w14:paraId="71D34AE3" w14:textId="77777777" w:rsidR="005D374E" w:rsidRDefault="005D374E" w:rsidP="00E972B2">
      <w:pPr>
        <w:pStyle w:val="PL"/>
      </w:pPr>
      <w:r>
        <w:rPr>
          <w:noProof w:val="0"/>
        </w:rPr>
        <w:t>ensure that {</w:t>
      </w:r>
    </w:p>
    <w:p w14:paraId="51ECD86E" w14:textId="77777777" w:rsidR="005D374E" w:rsidRDefault="005D374E" w:rsidP="00E972B2">
      <w:pPr>
        <w:pStyle w:val="PL"/>
      </w:pPr>
      <w:r>
        <w:rPr>
          <w:noProof w:val="0"/>
        </w:rPr>
        <w:t xml:space="preserve">  </w:t>
      </w:r>
      <w:r>
        <w:rPr>
          <w:b/>
          <w:noProof w:val="0"/>
        </w:rPr>
        <w:t>when</w:t>
      </w:r>
      <w:r>
        <w:rPr>
          <w:noProof w:val="0"/>
        </w:rPr>
        <w:t xml:space="preserve"> { the UE( MCVideo User) requests to cancel the ongoing MCVideo on-demand Manual Commencement private call }</w:t>
      </w:r>
    </w:p>
    <w:p w14:paraId="0637D872"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response leaves the MCVideo session }</w:t>
      </w:r>
    </w:p>
    <w:p w14:paraId="277730C8" w14:textId="77777777" w:rsidR="005D374E" w:rsidRDefault="005D374E" w:rsidP="00E972B2">
      <w:pPr>
        <w:pStyle w:val="PL"/>
      </w:pPr>
      <w:r>
        <w:rPr>
          <w:noProof w:val="0"/>
        </w:rPr>
        <w:t xml:space="preserve">            }</w:t>
      </w:r>
    </w:p>
    <w:p w14:paraId="2297384F" w14:textId="77777777" w:rsidR="005D374E" w:rsidRDefault="005D374E" w:rsidP="00E972B2">
      <w:pPr>
        <w:pStyle w:val="PL"/>
      </w:pPr>
    </w:p>
    <w:p w14:paraId="1E57E566" w14:textId="77777777" w:rsidR="005D374E" w:rsidRDefault="005D374E" w:rsidP="00E972B2">
      <w:pPr>
        <w:pStyle w:val="H6"/>
      </w:pPr>
      <w:bookmarkStart w:id="748" w:name="_Toc52787584"/>
      <w:bookmarkStart w:id="749" w:name="_Toc52787766"/>
      <w:bookmarkStart w:id="750" w:name="_Toc75906988"/>
      <w:bookmarkStart w:id="751" w:name="_Toc75907325"/>
      <w:r>
        <w:t>6.2.7.2</w:t>
      </w:r>
      <w:r>
        <w:tab/>
        <w:t>Conformance requirements</w:t>
      </w:r>
      <w:bookmarkEnd w:id="748"/>
      <w:bookmarkEnd w:id="749"/>
      <w:bookmarkEnd w:id="750"/>
      <w:bookmarkEnd w:id="751"/>
    </w:p>
    <w:p w14:paraId="2D084476" w14:textId="77777777" w:rsidR="005D374E" w:rsidRDefault="005D374E" w:rsidP="005D374E">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1372481" w14:textId="77777777" w:rsidR="005D374E" w:rsidRDefault="005D374E" w:rsidP="005D374E">
      <w:pPr>
        <w:spacing w:before="120"/>
      </w:pPr>
      <w:r>
        <w:t>[TS 24.281, clause 10.2.2.2.1]</w:t>
      </w:r>
    </w:p>
    <w:p w14:paraId="2B804733"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3383D4D" w14:textId="77777777" w:rsidR="005D374E" w:rsidRDefault="005D374E" w:rsidP="005D374E">
      <w:pPr>
        <w:spacing w:before="120"/>
      </w:pPr>
      <w:r>
        <w:t>The MCVideo client:</w:t>
      </w:r>
    </w:p>
    <w:p w14:paraId="4F94A1A4" w14:textId="77777777" w:rsidR="005D374E" w:rsidRDefault="005D374E" w:rsidP="005D374E">
      <w:pPr>
        <w:spacing w:before="120"/>
        <w:ind w:left="568" w:hanging="284"/>
      </w:pPr>
      <w:r>
        <w:t>1)</w:t>
      </w:r>
      <w:r>
        <w:tab/>
        <w:t>shall set the Request-URI of the SIP INVITE request to a public service identity of the participating MCVideo function serving the MCVideo user;</w:t>
      </w:r>
    </w:p>
    <w:p w14:paraId="1409F55C" w14:textId="77777777" w:rsidR="005D374E" w:rsidRDefault="005D374E" w:rsidP="005D374E">
      <w:pPr>
        <w:spacing w:before="120"/>
        <w:ind w:left="568" w:hanging="284"/>
      </w:pPr>
      <w:r>
        <w:t>2)</w:t>
      </w:r>
      <w:r>
        <w:tab/>
        <w:t>may include a P-Preferred-Identity header field in the SIP INVITE request containing a public user identity as specified in 3GPP TS 24.229 [11];</w:t>
      </w:r>
    </w:p>
    <w:p w14:paraId="5D1689A9" w14:textId="77777777" w:rsidR="005D374E" w:rsidRDefault="005D374E" w:rsidP="005D374E">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44ABFDEC" w14:textId="77777777" w:rsidR="005D374E" w:rsidRDefault="005D374E" w:rsidP="005D374E">
      <w:pPr>
        <w:spacing w:before="120"/>
        <w:ind w:left="568" w:hanging="284"/>
      </w:pPr>
      <w:r>
        <w:t>4)</w:t>
      </w:r>
      <w:r>
        <w:tab/>
        <w:t>shall include an Accept-Contact header field containing the g.3gpp.mcvideo media feature tag along with the "require" and "explicit" header field parameters according to IETF RFC 3841 [20];</w:t>
      </w:r>
    </w:p>
    <w:p w14:paraId="1539254C" w14:textId="77777777" w:rsidR="005D374E" w:rsidRDefault="005D374E" w:rsidP="005D374E">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4C5890ED" w14:textId="77777777" w:rsidR="005D374E" w:rsidRDefault="005D374E" w:rsidP="005D374E">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CBCB666" w14:textId="77777777" w:rsidR="005D374E" w:rsidRDefault="005D374E" w:rsidP="005D374E">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6EAE733E" w14:textId="77777777" w:rsidR="005D374E" w:rsidRDefault="005D374E" w:rsidP="005D374E">
      <w:pPr>
        <w:spacing w:before="120"/>
        <w:ind w:left="568" w:hanging="284"/>
      </w:pPr>
      <w:r>
        <w:t>8)</w:t>
      </w:r>
      <w:r>
        <w:tab/>
        <w:t>if an end-to-end security context needs to be established and if the MCVideo user is initiating a private call then:</w:t>
      </w:r>
    </w:p>
    <w:p w14:paraId="35880C08" w14:textId="77777777" w:rsidR="005D374E" w:rsidRDefault="005D374E" w:rsidP="005D374E">
      <w:pPr>
        <w:spacing w:before="120"/>
        <w:ind w:left="851" w:hanging="284"/>
      </w:pPr>
      <w:r>
        <w:t>a)</w:t>
      </w:r>
      <w:r>
        <w:tab/>
        <w:t>if necessary, shall instruct the key management client to request keying material from the key management server as described in 3GPP TS 33.180 [8];</w:t>
      </w:r>
    </w:p>
    <w:p w14:paraId="3F426825" w14:textId="77777777" w:rsidR="005D374E" w:rsidRDefault="005D374E" w:rsidP="005D374E">
      <w:pPr>
        <w:spacing w:before="120"/>
        <w:ind w:left="851" w:hanging="284"/>
      </w:pPr>
      <w:r>
        <w:t>b)</w:t>
      </w:r>
      <w:r>
        <w:tab/>
        <w:t>shall use the keying material to generate a PCK as described in 3GPP TS 33.180 [8];</w:t>
      </w:r>
    </w:p>
    <w:p w14:paraId="71A23A17" w14:textId="77777777" w:rsidR="005D374E" w:rsidRDefault="005D374E" w:rsidP="005D374E">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9B7EB6" w14:textId="77777777" w:rsidR="005D374E" w:rsidRDefault="005D374E" w:rsidP="005D374E">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2358FDC9" w14:textId="77777777" w:rsidR="005D374E" w:rsidRDefault="005D374E" w:rsidP="005D374E">
      <w:pPr>
        <w:spacing w:before="120"/>
        <w:ind w:left="851" w:hanging="284"/>
      </w:pPr>
      <w:r>
        <w:t>e)</w:t>
      </w:r>
      <w:r>
        <w:tab/>
        <w:t>shall generate a MIKEY-SAKKE I_MESSAGE using the encapsulated PCK and PCK-ID as specified in 3GPP TS 33.180 [8]; and</w:t>
      </w:r>
    </w:p>
    <w:p w14:paraId="280CD0A0" w14:textId="77777777" w:rsidR="005D374E" w:rsidRDefault="005D374E" w:rsidP="005D374E">
      <w:pPr>
        <w:spacing w:before="120"/>
        <w:ind w:left="851" w:hanging="284"/>
      </w:pPr>
      <w:r>
        <w:t>g)</w:t>
      </w:r>
      <w:r>
        <w:tab/>
        <w:t>shall add the MCVideo ID of the originating MCVideo to the initiator field (IDRi) of the I_MESSAGE as described in 3GPP TS 33.180 [8]; and</w:t>
      </w:r>
    </w:p>
    <w:p w14:paraId="0EAC6458" w14:textId="77777777" w:rsidR="005D374E" w:rsidRDefault="005D374E" w:rsidP="005D374E">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06922BC2" w14:textId="77777777" w:rsidR="005D374E" w:rsidRDefault="005D374E" w:rsidP="005D374E">
      <w:pPr>
        <w:spacing w:before="120"/>
        <w:ind w:left="568" w:hanging="284"/>
      </w:pPr>
      <w:r>
        <w:t>9)</w:t>
      </w:r>
      <w:r>
        <w:tab/>
        <w:t>shall include an SDP offer according to 3GPP TS 24.229 [11] with the clarification given in subclause 6.2.1 and with a media stream of the offered media-transmission control entity;</w:t>
      </w:r>
    </w:p>
    <w:p w14:paraId="30A57643" w14:textId="77777777" w:rsidR="005D374E" w:rsidRDefault="005D374E" w:rsidP="005D374E">
      <w:pPr>
        <w:spacing w:before="120"/>
        <w:ind w:left="568" w:hanging="284"/>
      </w:pPr>
      <w:r>
        <w:t>10)</w:t>
      </w:r>
      <w:r>
        <w:tab/>
        <w:t>if implicit transmission control is required, shall comply with the conditions specified in subclause 6.4;</w:t>
      </w:r>
    </w:p>
    <w:p w14:paraId="56B6B870" w14:textId="77777777" w:rsidR="005D374E" w:rsidRDefault="005D374E" w:rsidP="005D374E">
      <w:pPr>
        <w:spacing w:before="120"/>
        <w:ind w:left="568" w:hanging="284"/>
      </w:pPr>
      <w:r>
        <w:t>11)</w:t>
      </w:r>
      <w:r>
        <w:tab/>
        <w:t>if the MCVideo user is initiating a private call then:</w:t>
      </w:r>
    </w:p>
    <w:p w14:paraId="3ACE8132" w14:textId="77777777" w:rsidR="005D374E" w:rsidRDefault="005D374E" w:rsidP="005D374E">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F3F3335" w14:textId="77777777" w:rsidR="005D374E" w:rsidRDefault="005D374E" w:rsidP="005D374E">
      <w:pPr>
        <w:spacing w:before="120"/>
        <w:ind w:left="851" w:hanging="284"/>
      </w:pPr>
      <w:r>
        <w:t>b)</w:t>
      </w:r>
      <w:r>
        <w:tab/>
        <w:t>if force of automatic commencement mode at the invited MCVideo client is not requested by the MCVideo user and:</w:t>
      </w:r>
    </w:p>
    <w:p w14:paraId="569C3C23" w14:textId="77777777" w:rsidR="005D374E" w:rsidRDefault="005D374E" w:rsidP="005D374E">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2BBFA49" w14:textId="77777777" w:rsidR="005D374E" w:rsidRDefault="005D374E" w:rsidP="005D374E">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07D87C1" w14:textId="77777777" w:rsidR="005D374E" w:rsidRDefault="005D374E" w:rsidP="005D374E">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2ACDCAA9" w14:textId="77777777" w:rsidR="005D374E" w:rsidRDefault="005D374E" w:rsidP="005D374E">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3E47D2D" w14:textId="77777777" w:rsidR="005D374E" w:rsidRDefault="005D374E" w:rsidP="005D374E">
      <w:pPr>
        <w:spacing w:before="120"/>
        <w:ind w:left="568" w:hanging="284"/>
      </w:pPr>
      <w:r>
        <w:t>13)</w:t>
      </w:r>
      <w:r>
        <w:tab/>
        <w:t>shall send SIP INVITE request towards the MCVideo server according to 3GPP TS 24.229 [11].</w:t>
      </w:r>
    </w:p>
    <w:p w14:paraId="5FA301A2" w14:textId="77777777" w:rsidR="005D374E" w:rsidRDefault="005D374E" w:rsidP="005D374E">
      <w:pPr>
        <w:spacing w:before="120"/>
      </w:pPr>
      <w:r>
        <w:t>Upon receiving a SIP 183(Session Progress) response to the SIP INVITE request the MCVideo client:</w:t>
      </w:r>
    </w:p>
    <w:p w14:paraId="0B829F56" w14:textId="77777777" w:rsidR="005D374E" w:rsidRDefault="005D374E" w:rsidP="005D374E">
      <w:pPr>
        <w:spacing w:before="120"/>
        <w:ind w:left="568" w:hanging="284"/>
      </w:pPr>
      <w:r>
        <w:t>1)</w:t>
      </w:r>
      <w:r>
        <w:tab/>
        <w:t>may indicate the progress of the session establishment to the inviting MCVideo user.</w:t>
      </w:r>
    </w:p>
    <w:p w14:paraId="2D2766E8" w14:textId="77777777" w:rsidR="005D374E" w:rsidRDefault="005D374E" w:rsidP="005D374E">
      <w:pPr>
        <w:spacing w:before="120"/>
      </w:pPr>
      <w:r>
        <w:t>Upon receiving a SIP 200 (OK) response to the SIP INVITE request the MCVideo client:</w:t>
      </w:r>
    </w:p>
    <w:p w14:paraId="5BA3A2C1" w14:textId="77777777" w:rsidR="005D374E" w:rsidRDefault="005D374E" w:rsidP="005D374E">
      <w:pPr>
        <w:spacing w:before="120"/>
        <w:ind w:left="568" w:hanging="284"/>
      </w:pPr>
      <w:r>
        <w:t>1)</w:t>
      </w:r>
      <w:r>
        <w:tab/>
        <w:t xml:space="preserve">shall interact with the media plane as specified in 3GPP TS 24.581 [5]; </w:t>
      </w:r>
    </w:p>
    <w:p w14:paraId="2FA7A31A" w14:textId="77777777" w:rsidR="005D374E" w:rsidRDefault="005D374E" w:rsidP="005D374E">
      <w:pPr>
        <w:spacing w:before="120"/>
        <w:ind w:left="568" w:hanging="284"/>
      </w:pPr>
      <w:r>
        <w:t>2)</w:t>
      </w:r>
      <w:r>
        <w:tab/>
        <w:t>if the MCVideo emergency private call state is set to "MVEPC 2: emergency-pc-requested" or "MVEPC 3: emergency-pc-granted", shall perform the actions specified in subclause 6.2.8.3.4; and</w:t>
      </w:r>
    </w:p>
    <w:p w14:paraId="4D28DFE1" w14:textId="77777777" w:rsidR="005D374E" w:rsidRDefault="005D374E" w:rsidP="005D374E">
      <w:pPr>
        <w:spacing w:before="120"/>
        <w:ind w:left="568" w:hanging="284"/>
        <w:rPr>
          <w:rFonts w:eastAsia="Malgun Gothic"/>
        </w:rPr>
      </w:pPr>
      <w:r>
        <w:t>3)</w:t>
      </w:r>
      <w:r>
        <w:tab/>
        <w:t>shall notify the user that the call has been successfully established.</w:t>
      </w:r>
    </w:p>
    <w:p w14:paraId="3421A6DC" w14:textId="77777777" w:rsidR="005D374E" w:rsidRDefault="005D374E" w:rsidP="005D374E">
      <w:pPr>
        <w:spacing w:before="120"/>
        <w:rPr>
          <w:rFonts w:eastAsia="Calibri"/>
        </w:rPr>
      </w:pPr>
      <w:r>
        <w:t>On receiving a SIP 4xx response, a SIP 5xx response or a SIP 6xx response to the SIP INVITE request:</w:t>
      </w:r>
    </w:p>
    <w:p w14:paraId="0A0B23E3" w14:textId="77777777" w:rsidR="005D374E" w:rsidRDefault="005D374E" w:rsidP="005D374E">
      <w:pPr>
        <w:spacing w:before="120"/>
        <w:ind w:left="568" w:hanging="284"/>
      </w:pPr>
      <w:r>
        <w:t>1)</w:t>
      </w:r>
      <w:r>
        <w:tab/>
        <w:t>if the MCVideo emergency private call state is set to "MVEPC 2: emergency-pc-requested"; or</w:t>
      </w:r>
    </w:p>
    <w:p w14:paraId="686C6666" w14:textId="77777777" w:rsidR="005D374E" w:rsidRDefault="005D374E" w:rsidP="005D374E">
      <w:pPr>
        <w:spacing w:before="120"/>
        <w:ind w:left="568" w:hanging="284"/>
      </w:pPr>
      <w:r>
        <w:t>2)</w:t>
      </w:r>
      <w:r>
        <w:tab/>
        <w:t>if the MCVideo emergency private call state is set to "MVEPC 3: emergency-pc-granted";</w:t>
      </w:r>
    </w:p>
    <w:p w14:paraId="21A133F8" w14:textId="77777777" w:rsidR="005D374E" w:rsidRDefault="005D374E" w:rsidP="005D374E">
      <w:pPr>
        <w:spacing w:before="120"/>
        <w:ind w:left="568" w:hanging="284"/>
      </w:pPr>
      <w:r>
        <w:t>the MCVideo client shall perform the actions specified in subclause 6.2.8.3.5.</w:t>
      </w:r>
    </w:p>
    <w:p w14:paraId="40536D90" w14:textId="77777777" w:rsidR="005D374E" w:rsidRDefault="005D374E" w:rsidP="005D374E">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B9EF731" w14:textId="77777777" w:rsidR="005D374E" w:rsidRDefault="005D374E" w:rsidP="005D374E">
      <w:pPr>
        <w:rPr>
          <w:rFonts w:eastAsia="SimSun"/>
        </w:rPr>
      </w:pPr>
      <w:r>
        <w:rPr>
          <w:rFonts w:eastAsia="SimSun"/>
        </w:rPr>
        <w:t>[TS 24.281, clause 4.6.2]</w:t>
      </w:r>
    </w:p>
    <w:p w14:paraId="7C7DF06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067BDACA" w14:textId="77777777" w:rsidR="005D374E" w:rsidRDefault="005D374E" w:rsidP="005D374E">
      <w:pPr>
        <w:ind w:left="568" w:hanging="284"/>
      </w:pPr>
      <w:r>
        <w:t>-</w:t>
      </w:r>
      <w:r>
        <w:tab/>
        <w:t>MCVideo emergency private call origination with optional MCVideo emergency alert initiation;</w:t>
      </w:r>
    </w:p>
    <w:p w14:paraId="58851C2C" w14:textId="77777777" w:rsidR="005D374E" w:rsidRDefault="005D374E" w:rsidP="005D374E">
      <w:pPr>
        <w:ind w:left="568" w:hanging="284"/>
      </w:pPr>
      <w:r>
        <w:t>-</w:t>
      </w:r>
      <w:r>
        <w:tab/>
        <w:t>upgrade of an MCVideo private call to an MCVideo emergency private; and</w:t>
      </w:r>
    </w:p>
    <w:p w14:paraId="0596A4F2" w14:textId="77777777" w:rsidR="005D374E" w:rsidRDefault="005D374E" w:rsidP="005D374E">
      <w:pPr>
        <w:ind w:left="568" w:hanging="284"/>
      </w:pPr>
      <w:r>
        <w:t>-</w:t>
      </w:r>
      <w:r>
        <w:tab/>
        <w:t>cancellation of the MCVideo emergency private call priority.</w:t>
      </w:r>
    </w:p>
    <w:p w14:paraId="7F428D09" w14:textId="77777777" w:rsidR="005D374E" w:rsidRDefault="005D374E" w:rsidP="005D374E">
      <w:r>
        <w:t>Key aspects of MCVideo emergency private calls include:</w:t>
      </w:r>
    </w:p>
    <w:p w14:paraId="37298A28"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FA5EBFC"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2B5AF90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5C0FD974" w14:textId="77777777" w:rsidR="005D374E" w:rsidRDefault="005D374E" w:rsidP="005D374E">
      <w:pPr>
        <w:ind w:left="568" w:hanging="284"/>
      </w:pPr>
      <w:r>
        <w:t>-</w:t>
      </w:r>
      <w:r>
        <w:tab/>
        <w:t>restoration of normal transmission control priority participants when the emergency elevated priority is cancelled;</w:t>
      </w:r>
    </w:p>
    <w:p w14:paraId="67163086" w14:textId="77777777" w:rsidR="005D374E" w:rsidRDefault="005D374E" w:rsidP="005D374E">
      <w:pPr>
        <w:ind w:left="568" w:hanging="284"/>
      </w:pPr>
      <w:r>
        <w:t>-</w:t>
      </w:r>
      <w:r>
        <w:tab/>
        <w:t>requires the MCVideo user to be authorized to either originate or cancel an MCVideo emergency private call;</w:t>
      </w:r>
    </w:p>
    <w:p w14:paraId="59506868" w14:textId="77777777" w:rsidR="005D374E" w:rsidRDefault="005D374E" w:rsidP="005D374E">
      <w:pPr>
        <w:ind w:left="568" w:hanging="284"/>
      </w:pPr>
      <w:r>
        <w:t>-</w:t>
      </w:r>
      <w:r>
        <w:tab/>
        <w:t>requires the targeted MCVideo user to be authorized to receive an MCVideo emergency private call;</w:t>
      </w:r>
    </w:p>
    <w:p w14:paraId="7CC254EA" w14:textId="77777777" w:rsidR="005D374E" w:rsidRDefault="005D374E" w:rsidP="005D374E">
      <w:pPr>
        <w:ind w:left="568" w:hanging="284"/>
      </w:pPr>
      <w:r>
        <w:t>-</w:t>
      </w:r>
      <w:r>
        <w:tab/>
        <w:t>requests to originate MCVideo emergency private calls may also include an indication of an MCVideo emergency alert; and</w:t>
      </w:r>
    </w:p>
    <w:p w14:paraId="46408DDE" w14:textId="77777777" w:rsidR="005D374E" w:rsidRDefault="005D374E" w:rsidP="005D374E">
      <w:pPr>
        <w:ind w:left="568" w:hanging="284"/>
      </w:pPr>
      <w:r>
        <w:t>-</w:t>
      </w:r>
      <w:r>
        <w:tab/>
        <w:t>the originator of the MCVideo emergency private call can request that the call use either manual or automatic commencement mode.</w:t>
      </w:r>
    </w:p>
    <w:p w14:paraId="358F570A" w14:textId="77777777" w:rsidR="005D374E" w:rsidRDefault="005D374E" w:rsidP="005D374E">
      <w:r>
        <w:t>There are a number of states that are key in managing these aspects of MCVideo emergency private calls, which include:</w:t>
      </w:r>
    </w:p>
    <w:p w14:paraId="570AE8DB"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58940BAC"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290B7D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44E8FA89"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E02E4A"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0B5CA288" w14:textId="77777777" w:rsidR="005D374E" w:rsidRDefault="005D374E" w:rsidP="005D374E">
      <w:pPr>
        <w:keepLines/>
        <w:ind w:left="1135" w:hanging="851"/>
      </w:pPr>
      <w:r>
        <w:t>NOTE:</w:t>
      </w:r>
      <w:r>
        <w:tab/>
        <w:t>The above states and their transitions are described in Annex G.</w:t>
      </w:r>
    </w:p>
    <w:p w14:paraId="7BD3E01E" w14:textId="77777777" w:rsidR="005D374E" w:rsidRDefault="005D374E" w:rsidP="00E972B2">
      <w:pPr>
        <w:pStyle w:val="H6"/>
      </w:pPr>
      <w:bookmarkStart w:id="752" w:name="_Toc52787585"/>
      <w:bookmarkStart w:id="753" w:name="_Toc52787767"/>
      <w:bookmarkStart w:id="754" w:name="_Toc75906989"/>
      <w:bookmarkStart w:id="755" w:name="_Toc75907326"/>
      <w:r>
        <w:t>6.2.7.3</w:t>
      </w:r>
      <w:r>
        <w:tab/>
        <w:t>Test description</w:t>
      </w:r>
      <w:bookmarkEnd w:id="752"/>
      <w:bookmarkEnd w:id="753"/>
      <w:bookmarkEnd w:id="754"/>
      <w:bookmarkEnd w:id="755"/>
    </w:p>
    <w:p w14:paraId="0A49DF41" w14:textId="77777777" w:rsidR="005D374E" w:rsidRDefault="005D374E" w:rsidP="00E972B2">
      <w:pPr>
        <w:pStyle w:val="H6"/>
      </w:pPr>
      <w:bookmarkStart w:id="756" w:name="_Toc52787586"/>
      <w:bookmarkStart w:id="757" w:name="_Toc52787768"/>
      <w:bookmarkStart w:id="758" w:name="_Toc75906990"/>
      <w:bookmarkStart w:id="759" w:name="_Toc75907327"/>
      <w:r>
        <w:t>6.2.7.3.1</w:t>
      </w:r>
      <w:r>
        <w:tab/>
        <w:t>Pre-test conditions</w:t>
      </w:r>
      <w:bookmarkEnd w:id="756"/>
      <w:bookmarkEnd w:id="757"/>
      <w:bookmarkEnd w:id="758"/>
      <w:bookmarkEnd w:id="759"/>
    </w:p>
    <w:p w14:paraId="1436397A" w14:textId="77777777" w:rsidR="008866F3" w:rsidRDefault="008866F3" w:rsidP="008866F3">
      <w:pPr>
        <w:pStyle w:val="H6"/>
      </w:pPr>
      <w:r w:rsidRPr="00102CE5">
        <w:t>Test configuration</w:t>
      </w:r>
      <w:r>
        <w:t>:</w:t>
      </w:r>
    </w:p>
    <w:p w14:paraId="7F47A840" w14:textId="77777777" w:rsidR="008866F3" w:rsidRDefault="008866F3" w:rsidP="008866F3">
      <w:pPr>
        <w:pStyle w:val="B1"/>
      </w:pPr>
      <w:r>
        <w:t>-</w:t>
      </w:r>
      <w:r>
        <w:tab/>
        <w:t>Single cell configuration according to TS 36.579-1 [2] clause 5.2.2.2.1.</w:t>
      </w:r>
    </w:p>
    <w:p w14:paraId="7B0EA285" w14:textId="77777777" w:rsidR="008866F3" w:rsidRDefault="008866F3" w:rsidP="008866F3">
      <w:pPr>
        <w:pStyle w:val="H6"/>
      </w:pPr>
      <w:r>
        <w:t>Preamble:</w:t>
      </w:r>
    </w:p>
    <w:p w14:paraId="7B7DD182" w14:textId="77777777" w:rsidR="008866F3" w:rsidRDefault="008866F3" w:rsidP="008866F3">
      <w:pPr>
        <w:pStyle w:val="B1"/>
      </w:pPr>
      <w:r>
        <w:t>-</w:t>
      </w:r>
      <w:r>
        <w:tab/>
        <w:t>The UE has performed procedure 'Initial registration' as described in TS 36.579-1 [2] clause 5.4.2.</w:t>
      </w:r>
    </w:p>
    <w:p w14:paraId="24DB588C" w14:textId="77777777" w:rsidR="008866F3" w:rsidRDefault="008866F3" w:rsidP="008866F3">
      <w:pPr>
        <w:pStyle w:val="B1"/>
      </w:pPr>
      <w:r>
        <w:t>-</w:t>
      </w:r>
      <w:r>
        <w:tab/>
      </w:r>
      <w:r w:rsidRPr="000573F5">
        <w:t>UE States at the end of the preamble</w:t>
      </w:r>
      <w:r>
        <w:t>:</w:t>
      </w:r>
    </w:p>
    <w:p w14:paraId="0DE0B121" w14:textId="77777777" w:rsidR="008866F3" w:rsidRDefault="008866F3" w:rsidP="008866F3">
      <w:pPr>
        <w:pStyle w:val="B1"/>
        <w:ind w:left="852"/>
      </w:pPr>
      <w:r>
        <w:t>-</w:t>
      </w:r>
      <w:r>
        <w:tab/>
        <w:t>The UE is in RRC_IDLE state.</w:t>
      </w:r>
    </w:p>
    <w:p w14:paraId="7FF7F04A" w14:textId="77777777" w:rsidR="008866F3" w:rsidRDefault="008866F3" w:rsidP="008866F3">
      <w:pPr>
        <w:pStyle w:val="B1"/>
        <w:ind w:left="852"/>
      </w:pPr>
      <w:r>
        <w:t>-</w:t>
      </w:r>
      <w:r>
        <w:tab/>
        <w:t>The client is registered for MCVideo.</w:t>
      </w:r>
    </w:p>
    <w:p w14:paraId="715825E8" w14:textId="77777777" w:rsidR="005D374E" w:rsidRDefault="005D374E" w:rsidP="00E972B2">
      <w:pPr>
        <w:pStyle w:val="H6"/>
      </w:pPr>
      <w:bookmarkStart w:id="760" w:name="_Toc52787587"/>
      <w:bookmarkStart w:id="761" w:name="_Toc52787769"/>
      <w:bookmarkStart w:id="762" w:name="_Toc75906991"/>
      <w:bookmarkStart w:id="763" w:name="_Toc75907328"/>
      <w:r>
        <w:t>6.2.7.3.2</w:t>
      </w:r>
      <w:r>
        <w:tab/>
        <w:t>Test procedure sequence</w:t>
      </w:r>
      <w:bookmarkEnd w:id="760"/>
      <w:bookmarkEnd w:id="761"/>
      <w:bookmarkEnd w:id="762"/>
      <w:bookmarkEnd w:id="763"/>
    </w:p>
    <w:p w14:paraId="5DB32AEB" w14:textId="027A3E52" w:rsidR="005D374E" w:rsidRDefault="005D374E" w:rsidP="00E972B2">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D92B164" w14:textId="77777777" w:rsidTr="005D374E">
        <w:tc>
          <w:tcPr>
            <w:tcW w:w="533" w:type="dxa"/>
            <w:tcBorders>
              <w:top w:val="single" w:sz="4" w:space="0" w:color="auto"/>
              <w:left w:val="single" w:sz="4" w:space="0" w:color="auto"/>
              <w:bottom w:val="nil"/>
              <w:right w:val="single" w:sz="4" w:space="0" w:color="auto"/>
            </w:tcBorders>
            <w:hideMark/>
          </w:tcPr>
          <w:p w14:paraId="3D825A1B" w14:textId="77777777" w:rsidR="005D374E" w:rsidRDefault="005D374E"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4CC78464"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D2ECE37"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7A9DE50"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3AC25DBB" w14:textId="77777777" w:rsidR="005D374E" w:rsidRDefault="005D374E" w:rsidP="00E972B2">
            <w:pPr>
              <w:pStyle w:val="TAH"/>
            </w:pPr>
            <w:r>
              <w:t>Verdict</w:t>
            </w:r>
          </w:p>
        </w:tc>
      </w:tr>
      <w:tr w:rsidR="005D374E" w14:paraId="4A1AADAD" w14:textId="77777777" w:rsidTr="005D374E">
        <w:tc>
          <w:tcPr>
            <w:tcW w:w="533" w:type="dxa"/>
            <w:tcBorders>
              <w:top w:val="nil"/>
              <w:left w:val="single" w:sz="4" w:space="0" w:color="auto"/>
              <w:bottom w:val="single" w:sz="4" w:space="0" w:color="auto"/>
              <w:right w:val="single" w:sz="4" w:space="0" w:color="auto"/>
            </w:tcBorders>
          </w:tcPr>
          <w:p w14:paraId="0FAC16BB" w14:textId="77777777" w:rsidR="005D374E" w:rsidRDefault="005D374E" w:rsidP="00E972B2">
            <w:pPr>
              <w:pStyle w:val="TAH"/>
            </w:pPr>
          </w:p>
        </w:tc>
        <w:tc>
          <w:tcPr>
            <w:tcW w:w="3967" w:type="dxa"/>
            <w:tcBorders>
              <w:top w:val="nil"/>
              <w:left w:val="single" w:sz="4" w:space="0" w:color="auto"/>
              <w:bottom w:val="single" w:sz="4" w:space="0" w:color="auto"/>
              <w:right w:val="single" w:sz="4" w:space="0" w:color="auto"/>
            </w:tcBorders>
          </w:tcPr>
          <w:p w14:paraId="57F0CFC3"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5F3EC9"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7CF881C7"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6497AA8C"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976B56C" w14:textId="77777777" w:rsidR="005D374E" w:rsidRDefault="005D374E" w:rsidP="00E972B2">
            <w:pPr>
              <w:pStyle w:val="TAH"/>
            </w:pPr>
          </w:p>
        </w:tc>
      </w:tr>
      <w:tr w:rsidR="005D374E" w14:paraId="304332D0"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C859D96" w14:textId="77777777" w:rsidR="005D374E" w:rsidRDefault="005D374E"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2CFB783B" w14:textId="77777777" w:rsidR="005D374E" w:rsidRDefault="005D374E" w:rsidP="00E972B2">
            <w:pPr>
              <w:pStyle w:val="TAL"/>
            </w:pPr>
            <w:r>
              <w:t>Make the UE (MCVideo client) request the establishment of a private call to user B with manual commencement mode and without transmission control.</w:t>
            </w:r>
          </w:p>
          <w:p w14:paraId="4640494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47D41A"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DA0C2D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5F59F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B4AD9" w14:textId="77777777" w:rsidR="005D374E" w:rsidRDefault="005D374E" w:rsidP="00E972B2">
            <w:pPr>
              <w:pStyle w:val="TAC"/>
            </w:pPr>
            <w:r>
              <w:t>-</w:t>
            </w:r>
          </w:p>
        </w:tc>
      </w:tr>
      <w:tr w:rsidR="005D374E" w14:paraId="341598B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1D011015" w14:textId="77777777" w:rsidR="005D374E" w:rsidRDefault="005D374E" w:rsidP="00E972B2">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4CD2CA26" w14:textId="77777777" w:rsidR="005D374E" w:rsidRDefault="005D374E" w:rsidP="00E972B2">
            <w:pPr>
              <w:pStyle w:val="TAL"/>
            </w:pPr>
            <w:r>
              <w:t>Check: Does the UE (MCVideo client) correctly perform procedure 'MCX CO private call establishment with manual commencement' as described in TS 36.579.1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DA1E97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85ABD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1ECA8C"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4D3C78" w14:textId="77777777" w:rsidR="005D374E" w:rsidRDefault="005D374E" w:rsidP="00E972B2">
            <w:pPr>
              <w:pStyle w:val="TAC"/>
            </w:pPr>
            <w:r>
              <w:t>P</w:t>
            </w:r>
          </w:p>
        </w:tc>
      </w:tr>
      <w:tr w:rsidR="005D374E" w14:paraId="371BBD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659D2AF" w14:textId="77777777" w:rsidR="005D374E" w:rsidRDefault="005D374E" w:rsidP="00E972B2">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6EF468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16289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4D5C6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DEE0F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684B41" w14:textId="77777777" w:rsidR="005D374E" w:rsidRDefault="005D374E" w:rsidP="00E972B2">
            <w:pPr>
              <w:pStyle w:val="TAC"/>
            </w:pPr>
            <w:r>
              <w:t>-</w:t>
            </w:r>
          </w:p>
        </w:tc>
      </w:tr>
      <w:tr w:rsidR="005D374E" w14:paraId="0F28FB7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E52FC1A" w14:textId="77777777" w:rsidR="005D374E" w:rsidRDefault="005D374E"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109E4FB5" w14:textId="77777777" w:rsidR="005D374E" w:rsidRDefault="005D374E" w:rsidP="00E972B2">
            <w:pPr>
              <w:pStyle w:val="TAL"/>
            </w:pPr>
            <w:r>
              <w:t>Check: Does the UE (MCVideo client) notify the user that the call has been established?</w:t>
            </w:r>
          </w:p>
          <w:p w14:paraId="24649990"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263F5B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D737F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E8BC71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360AF11" w14:textId="77777777" w:rsidR="005D374E" w:rsidRDefault="005D374E" w:rsidP="00E972B2">
            <w:pPr>
              <w:pStyle w:val="TAC"/>
            </w:pPr>
            <w:r>
              <w:t>P</w:t>
            </w:r>
          </w:p>
        </w:tc>
      </w:tr>
      <w:tr w:rsidR="005D374E" w14:paraId="3B485F45"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244BBDC" w14:textId="77777777" w:rsidR="005D374E" w:rsidRDefault="005D374E"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11E7AB69" w14:textId="77777777" w:rsidR="005D374E" w:rsidRDefault="005D374E" w:rsidP="00E972B2">
            <w:pPr>
              <w:pStyle w:val="TAL"/>
            </w:pPr>
            <w:r>
              <w:t>Make the UE (MCVideo client) release the call.</w:t>
            </w:r>
          </w:p>
          <w:p w14:paraId="7FA78F5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A33FA24"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7100DA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E75EB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2A2133" w14:textId="77777777" w:rsidR="005D374E" w:rsidRDefault="005D374E" w:rsidP="00E972B2">
            <w:pPr>
              <w:pStyle w:val="TAC"/>
            </w:pPr>
            <w:r>
              <w:t>-</w:t>
            </w:r>
          </w:p>
        </w:tc>
      </w:tr>
      <w:tr w:rsidR="005D374E" w14:paraId="5DFDFF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627BA751" w14:textId="77777777" w:rsidR="005D374E" w:rsidRDefault="005D374E"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CCEB2AE" w14:textId="1DEF4891"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0A99866"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485D1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27311D"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E93FA82" w14:textId="77777777" w:rsidR="005D374E" w:rsidRDefault="005D374E" w:rsidP="00E972B2">
            <w:pPr>
              <w:pStyle w:val="TAC"/>
            </w:pPr>
            <w:r>
              <w:t>P</w:t>
            </w:r>
          </w:p>
        </w:tc>
      </w:tr>
      <w:tr w:rsidR="005D374E" w14:paraId="3A0D06C6"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4510C5A" w14:textId="77777777" w:rsidR="005D374E" w:rsidRDefault="005D374E" w:rsidP="00E972B2">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6453DB4B"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10BD2B"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35C3D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2A6987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34361F" w14:textId="77777777" w:rsidR="005D374E" w:rsidRDefault="005D374E" w:rsidP="00E972B2">
            <w:pPr>
              <w:pStyle w:val="TAC"/>
            </w:pPr>
            <w:r>
              <w:t>-</w:t>
            </w:r>
          </w:p>
        </w:tc>
      </w:tr>
      <w:tr w:rsidR="005D374E" w14:paraId="730B54DE"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20C9A6A9" w14:textId="7FBFAE0D" w:rsidR="005D374E" w:rsidRDefault="005D374E" w:rsidP="00E972B2">
            <w:pPr>
              <w:pStyle w:val="TAN"/>
            </w:pPr>
            <w:r>
              <w:t>NOTE 1: This action is expected to be done via a suitable implementation dependent MMI.</w:t>
            </w:r>
          </w:p>
        </w:tc>
      </w:tr>
    </w:tbl>
    <w:p w14:paraId="14C3C0B0" w14:textId="77777777" w:rsidR="005D374E" w:rsidRDefault="005D374E" w:rsidP="005D374E"/>
    <w:p w14:paraId="34C3D31D" w14:textId="77777777" w:rsidR="005D374E" w:rsidRDefault="005D374E" w:rsidP="00E972B2">
      <w:pPr>
        <w:pStyle w:val="H6"/>
      </w:pPr>
      <w:bookmarkStart w:id="764" w:name="_Toc52787588"/>
      <w:bookmarkStart w:id="765" w:name="_Toc52787770"/>
      <w:bookmarkStart w:id="766" w:name="_Toc75906992"/>
      <w:bookmarkStart w:id="767" w:name="_Toc75907329"/>
      <w:r>
        <w:t>6.2.7.3.3</w:t>
      </w:r>
      <w:r>
        <w:tab/>
        <w:t>Specific message contents</w:t>
      </w:r>
      <w:bookmarkEnd w:id="764"/>
      <w:bookmarkEnd w:id="765"/>
      <w:bookmarkEnd w:id="766"/>
      <w:bookmarkEnd w:id="767"/>
    </w:p>
    <w:p w14:paraId="5786DBB2" w14:textId="77777777" w:rsidR="005D374E" w:rsidRDefault="005D374E" w:rsidP="00E972B2">
      <w:pPr>
        <w:pStyle w:val="TH"/>
      </w:pPr>
      <w:r>
        <w:t>Table 6.2.7.3.3-1: SIP INVITE from the UE (Step 2, Table 6.2.7.3.2-1;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657EBDD"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BA72589" w14:textId="77777777" w:rsidR="005D374E" w:rsidRDefault="005D374E" w:rsidP="00E972B2">
            <w:pPr>
              <w:pStyle w:val="TAL"/>
            </w:pPr>
            <w:r>
              <w:t>Derivation Path: TS 36.579-1 [2], Table 5.5.2.5.1-1, condition PRIVATE-CALL, MANUAL</w:t>
            </w:r>
          </w:p>
        </w:tc>
      </w:tr>
      <w:tr w:rsidR="005D374E" w14:paraId="6FA2D51B"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0030C2"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05B7A84"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5077CD21"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F054727"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8877511" w14:textId="77777777" w:rsidR="005D374E" w:rsidRDefault="005D374E" w:rsidP="00E972B2">
            <w:pPr>
              <w:pStyle w:val="TAH"/>
            </w:pPr>
            <w:r>
              <w:t>Condition</w:t>
            </w:r>
          </w:p>
        </w:tc>
      </w:tr>
      <w:tr w:rsidR="005D374E" w14:paraId="41C44A17"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4D65508"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3D890739"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4CE6DE1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FE2DDA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D5E9D45" w14:textId="77777777" w:rsidR="005D374E" w:rsidRDefault="005D374E" w:rsidP="00E972B2">
            <w:pPr>
              <w:pStyle w:val="TAL"/>
            </w:pPr>
          </w:p>
        </w:tc>
      </w:tr>
      <w:tr w:rsidR="005D374E" w14:paraId="5613514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225B2F05"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F27A46A"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EDB48EE"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89A4C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846494" w14:textId="77777777" w:rsidR="005D374E" w:rsidRDefault="005D374E" w:rsidP="00E972B2">
            <w:pPr>
              <w:pStyle w:val="TAL"/>
            </w:pPr>
          </w:p>
        </w:tc>
      </w:tr>
      <w:tr w:rsidR="005D374E" w14:paraId="107C5512"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E216C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58D3AA" w14:textId="77777777" w:rsidR="005D374E" w:rsidRDefault="005D374E" w:rsidP="00E972B2">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21BCE1A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6295C5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C78669" w14:textId="77777777" w:rsidR="005D374E" w:rsidRDefault="005D374E" w:rsidP="00E972B2">
            <w:pPr>
              <w:pStyle w:val="TAL"/>
            </w:pPr>
          </w:p>
        </w:tc>
      </w:tr>
      <w:tr w:rsidR="005D374E" w14:paraId="7F998F1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D84EBC"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5148CD"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662DDC2" w14:textId="77851E95"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9E2039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AF8BF9" w14:textId="77777777" w:rsidR="005D374E" w:rsidRDefault="005D374E" w:rsidP="00E972B2">
            <w:pPr>
              <w:pStyle w:val="TAL"/>
            </w:pPr>
          </w:p>
        </w:tc>
      </w:tr>
      <w:tr w:rsidR="005D374E" w14:paraId="160F4E56"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4112878C"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EE6CFCF" w14:textId="77777777" w:rsidR="005D374E" w:rsidRDefault="005D374E" w:rsidP="00E972B2">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77BF431D"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7EA6B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CFC6ED" w14:textId="77777777" w:rsidR="005D374E" w:rsidRDefault="005D374E" w:rsidP="00E972B2">
            <w:pPr>
              <w:pStyle w:val="TAL"/>
            </w:pPr>
          </w:p>
        </w:tc>
      </w:tr>
    </w:tbl>
    <w:p w14:paraId="643D03B8" w14:textId="77777777" w:rsidR="005D374E" w:rsidRDefault="005D374E" w:rsidP="005D374E"/>
    <w:p w14:paraId="13C498D1" w14:textId="77777777" w:rsidR="005D374E" w:rsidRDefault="005D374E" w:rsidP="00E972B2">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479C97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8273DC6" w14:textId="48F32FB1"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1F31DF47" w14:textId="77777777" w:rsidR="005D374E" w:rsidRDefault="005D374E" w:rsidP="005D374E"/>
    <w:p w14:paraId="574F577F" w14:textId="77777777" w:rsidR="005D374E" w:rsidRDefault="005D374E" w:rsidP="00E972B2">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151018"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19DC7F87" w14:textId="77777777" w:rsidR="005D374E" w:rsidRDefault="005D374E" w:rsidP="00E972B2">
            <w:pPr>
              <w:pStyle w:val="TAL"/>
            </w:pPr>
            <w:r>
              <w:t>Derivation Path: TS 36.579-1 [2], Table 5.5.3.2.1-2, condition PRIVATE-CALL, INVITE_REFER</w:t>
            </w:r>
          </w:p>
        </w:tc>
      </w:tr>
    </w:tbl>
    <w:p w14:paraId="32174F72" w14:textId="77777777" w:rsidR="005D374E" w:rsidRDefault="005D374E" w:rsidP="005D374E"/>
    <w:p w14:paraId="434FA361" w14:textId="323D3E03" w:rsidR="005D374E" w:rsidRDefault="005D374E" w:rsidP="00E972B2">
      <w:pPr>
        <w:pStyle w:val="TH"/>
      </w:pPr>
      <w:r>
        <w:t>Table 6.2.7.3.3-3: SIP 200 (OK) from the SS (Step 4, Table 6.2.7.3.2-1;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43C4234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13B8758" w14:textId="77777777" w:rsidR="005D374E" w:rsidRDefault="005D374E" w:rsidP="00E972B2">
            <w:pPr>
              <w:pStyle w:val="TAL"/>
            </w:pPr>
            <w:r>
              <w:t>Derivation Path: TS 36.579-1 [2], Table 5.5.2.17.1.2-1, condition INVITE-RSP</w:t>
            </w:r>
          </w:p>
        </w:tc>
      </w:tr>
      <w:tr w:rsidR="005D374E" w14:paraId="2C839692"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5689E1E9"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2AC8B4E"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068D2C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06AF2EA"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F5C496" w14:textId="77777777" w:rsidR="005D374E" w:rsidRDefault="005D374E" w:rsidP="00E972B2">
            <w:pPr>
              <w:pStyle w:val="TAH"/>
            </w:pPr>
            <w:r>
              <w:t>Condition</w:t>
            </w:r>
          </w:p>
        </w:tc>
      </w:tr>
      <w:tr w:rsidR="005D374E" w14:paraId="4D0005E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41DFA"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6EEFD7"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F3D3C9"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10A7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EB3FEC" w14:textId="77777777" w:rsidR="005D374E" w:rsidRDefault="005D374E" w:rsidP="00E972B2">
            <w:pPr>
              <w:pStyle w:val="TAL"/>
            </w:pPr>
          </w:p>
        </w:tc>
      </w:tr>
      <w:tr w:rsidR="005D374E" w14:paraId="066CE5FA"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4EEEEC5"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4AC778" w14:textId="77777777" w:rsidR="005D374E" w:rsidRDefault="005D374E" w:rsidP="00E972B2">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28D32082"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92F3D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260EC" w14:textId="77777777" w:rsidR="005D374E" w:rsidRDefault="005D374E" w:rsidP="00E972B2">
            <w:pPr>
              <w:pStyle w:val="TAL"/>
            </w:pPr>
          </w:p>
        </w:tc>
      </w:tr>
    </w:tbl>
    <w:p w14:paraId="1ABF49B1" w14:textId="77777777" w:rsidR="005D374E" w:rsidRDefault="005D374E" w:rsidP="005D374E"/>
    <w:p w14:paraId="377AC2AC" w14:textId="77777777" w:rsidR="005D374E" w:rsidRDefault="005D374E" w:rsidP="00E972B2">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23D3C47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B8B233D" w14:textId="4E93FAE6" w:rsidR="005D374E" w:rsidRDefault="005D374E" w:rsidP="00E972B2">
            <w:pPr>
              <w:pStyle w:val="TAL"/>
            </w:pPr>
            <w:r>
              <w:t xml:space="preserve">Derivation Path: TS 36.579-1 [2], Table 5.5.3.1.2-2, condition SDP_ANSWER, </w:t>
            </w:r>
            <w:r>
              <w:rPr>
                <w:rFonts w:eastAsia="SimSun"/>
              </w:rPr>
              <w:t>WITHOUT_TRANSMISSIONCONTROL</w:t>
            </w:r>
          </w:p>
        </w:tc>
      </w:tr>
    </w:tbl>
    <w:p w14:paraId="0E23B81C" w14:textId="77777777" w:rsidR="005D374E" w:rsidRDefault="005D374E" w:rsidP="005D374E"/>
    <w:p w14:paraId="0B5ABF3A" w14:textId="77777777" w:rsidR="005D374E" w:rsidRDefault="005D374E" w:rsidP="00E972B2">
      <w:pPr>
        <w:pStyle w:val="TH"/>
      </w:pPr>
      <w:r>
        <w:t>Table 6.2.7.3.3-4..5: Void</w:t>
      </w:r>
    </w:p>
    <w:p w14:paraId="3366B843" w14:textId="77777777" w:rsidR="005D374E" w:rsidRDefault="005D374E" w:rsidP="005D374E"/>
    <w:p w14:paraId="06B7B1EB" w14:textId="77777777" w:rsidR="005D374E" w:rsidRDefault="005D374E" w:rsidP="005D374E">
      <w:pPr>
        <w:keepNext/>
        <w:keepLines/>
        <w:spacing w:before="120"/>
        <w:ind w:left="1134" w:hanging="1134"/>
        <w:outlineLvl w:val="2"/>
        <w:rPr>
          <w:rFonts w:ascii="Arial" w:hAnsi="Arial"/>
          <w:sz w:val="28"/>
        </w:rPr>
      </w:pPr>
      <w:bookmarkStart w:id="768" w:name="_Toc52787589"/>
      <w:bookmarkStart w:id="769" w:name="_Toc52787771"/>
      <w:bookmarkStart w:id="770" w:name="_Toc75906993"/>
      <w:bookmarkStart w:id="771" w:name="_Toc75907330"/>
      <w:bookmarkStart w:id="77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68"/>
      <w:bookmarkEnd w:id="769"/>
      <w:bookmarkEnd w:id="770"/>
      <w:bookmarkEnd w:id="771"/>
      <w:bookmarkEnd w:id="772"/>
    </w:p>
    <w:p w14:paraId="5031341A" w14:textId="77777777" w:rsidR="005D374E" w:rsidRDefault="005D374E" w:rsidP="00E972B2">
      <w:pPr>
        <w:pStyle w:val="H6"/>
      </w:pPr>
      <w:bookmarkStart w:id="773" w:name="_Toc52787590"/>
      <w:bookmarkStart w:id="774" w:name="_Toc52787772"/>
      <w:bookmarkStart w:id="775" w:name="_Toc75906994"/>
      <w:bookmarkStart w:id="776" w:name="_Toc75907331"/>
      <w:r>
        <w:t>6.2.8.1</w:t>
      </w:r>
      <w:r>
        <w:tab/>
        <w:t>Test Purpose (TP)</w:t>
      </w:r>
      <w:bookmarkEnd w:id="773"/>
      <w:bookmarkEnd w:id="774"/>
      <w:bookmarkEnd w:id="775"/>
      <w:bookmarkEnd w:id="776"/>
    </w:p>
    <w:p w14:paraId="0AA897F9" w14:textId="77777777" w:rsidR="005D374E" w:rsidRDefault="005D374E" w:rsidP="00E972B2">
      <w:pPr>
        <w:pStyle w:val="H6"/>
      </w:pPr>
      <w:r>
        <w:t>(1)</w:t>
      </w:r>
    </w:p>
    <w:p w14:paraId="00DAECB9"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 MCVideo private call }</w:t>
      </w:r>
    </w:p>
    <w:p w14:paraId="69B830B3" w14:textId="77777777" w:rsidR="005D374E" w:rsidRDefault="005D374E" w:rsidP="00E972B2">
      <w:pPr>
        <w:pStyle w:val="PL"/>
      </w:pPr>
      <w:r>
        <w:rPr>
          <w:noProof w:val="0"/>
        </w:rPr>
        <w:t>ensure that {</w:t>
      </w:r>
    </w:p>
    <w:p w14:paraId="5A312568"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private call, On-demand Manual Commencement Mode without Transmission Control }</w:t>
      </w:r>
    </w:p>
    <w:p w14:paraId="2A74FF0B" w14:textId="77777777" w:rsidR="005D374E" w:rsidRDefault="005D374E" w:rsidP="00E972B2">
      <w:pPr>
        <w:pStyle w:val="PL"/>
      </w:pPr>
      <w:r>
        <w:rPr>
          <w:noProof w:val="0"/>
        </w:rPr>
        <w:t xml:space="preserve">    </w:t>
      </w:r>
      <w:r>
        <w:rPr>
          <w:b/>
          <w:noProof w:val="0"/>
        </w:rPr>
        <w:t>then</w:t>
      </w:r>
      <w:r>
        <w:rPr>
          <w:noProof w:val="0"/>
        </w:rPr>
        <w:t xml:space="preserve"> { UE (MCVideo Client) notifies the User for the incoming call responding to the Server with a SIP 180 (Ringing) message, </w:t>
      </w:r>
      <w:r>
        <w:rPr>
          <w:b/>
          <w:noProof w:val="0"/>
        </w:rPr>
        <w:t>and</w:t>
      </w:r>
      <w:r>
        <w:rPr>
          <w:noProof w:val="0"/>
        </w:rPr>
        <w:t xml:space="preserve">, after the User accepts the call sends to the Server a SIP 200 (OK) message </w:t>
      </w:r>
      <w:r>
        <w:rPr>
          <w:bCs/>
          <w:noProof w:val="0"/>
        </w:rPr>
        <w:t>and</w:t>
      </w:r>
      <w:r>
        <w:rPr>
          <w:noProof w:val="0"/>
        </w:rPr>
        <w:t xml:space="preserve"> does not apply Transmission Control }</w:t>
      </w:r>
    </w:p>
    <w:p w14:paraId="656910ED" w14:textId="77777777" w:rsidR="005D374E" w:rsidRDefault="005D374E" w:rsidP="00E972B2">
      <w:pPr>
        <w:pStyle w:val="PL"/>
      </w:pPr>
      <w:r>
        <w:rPr>
          <w:noProof w:val="0"/>
        </w:rPr>
        <w:t xml:space="preserve">            }</w:t>
      </w:r>
    </w:p>
    <w:p w14:paraId="0ABB3C54" w14:textId="77777777" w:rsidR="005D374E" w:rsidRDefault="005D374E" w:rsidP="00E972B2">
      <w:pPr>
        <w:pStyle w:val="PL"/>
      </w:pPr>
    </w:p>
    <w:p w14:paraId="4C060907" w14:textId="77777777" w:rsidR="005D374E" w:rsidRDefault="005D374E" w:rsidP="00E972B2">
      <w:pPr>
        <w:pStyle w:val="H6"/>
      </w:pPr>
      <w:r>
        <w:t>(2)</w:t>
      </w:r>
    </w:p>
    <w:p w14:paraId="1E953952" w14:textId="77777777" w:rsidR="005D374E" w:rsidRDefault="005D374E" w:rsidP="00E972B2">
      <w:pPr>
        <w:pStyle w:val="PL"/>
      </w:pPr>
      <w:r>
        <w:rPr>
          <w:b/>
          <w:noProof w:val="0"/>
        </w:rPr>
        <w:t>with</w:t>
      </w:r>
      <w:r>
        <w:rPr>
          <w:noProof w:val="0"/>
        </w:rPr>
        <w:t xml:space="preserve"> { UE (MCVideo Client) having an ongoing On-demand Pre-arranged Private Call with Manual  Commencement Mode }</w:t>
      </w:r>
    </w:p>
    <w:p w14:paraId="5DC4C838" w14:textId="77777777" w:rsidR="005D374E" w:rsidRDefault="005D374E" w:rsidP="00E972B2">
      <w:pPr>
        <w:pStyle w:val="PL"/>
      </w:pPr>
      <w:r>
        <w:rPr>
          <w:noProof w:val="0"/>
        </w:rPr>
        <w:t>ensure that {</w:t>
      </w:r>
    </w:p>
    <w:p w14:paraId="6141E67B" w14:textId="77777777" w:rsidR="005D374E" w:rsidRDefault="005D374E" w:rsidP="00E972B2">
      <w:pPr>
        <w:pStyle w:val="PL"/>
      </w:pPr>
      <w:r>
        <w:rPr>
          <w:noProof w:val="0"/>
        </w:rPr>
        <w:t xml:space="preserve">  </w:t>
      </w:r>
      <w:r>
        <w:rPr>
          <w:b/>
          <w:noProof w:val="0"/>
        </w:rPr>
        <w:t>when</w:t>
      </w:r>
      <w:r>
        <w:rPr>
          <w:noProof w:val="0"/>
        </w:rPr>
        <w:t xml:space="preserve"> { the MCVideo User needs to terminate the ongoing MCVideo Private Call }</w:t>
      </w:r>
    </w:p>
    <w:p w14:paraId="3833EA3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ends the MCVideo session }</w:t>
      </w:r>
    </w:p>
    <w:p w14:paraId="3AADA257" w14:textId="77777777" w:rsidR="005D374E" w:rsidRDefault="005D374E" w:rsidP="00E972B2">
      <w:pPr>
        <w:pStyle w:val="PL"/>
      </w:pPr>
      <w:r>
        <w:rPr>
          <w:noProof w:val="0"/>
        </w:rPr>
        <w:t xml:space="preserve">            }</w:t>
      </w:r>
    </w:p>
    <w:p w14:paraId="3239B355" w14:textId="77777777" w:rsidR="005D374E" w:rsidRDefault="005D374E" w:rsidP="00E972B2">
      <w:pPr>
        <w:pStyle w:val="PL"/>
      </w:pPr>
    </w:p>
    <w:p w14:paraId="6AA1818B" w14:textId="77777777" w:rsidR="005D374E" w:rsidRDefault="005D374E" w:rsidP="00E972B2">
      <w:pPr>
        <w:pStyle w:val="H6"/>
      </w:pPr>
      <w:bookmarkStart w:id="777" w:name="_Toc52787591"/>
      <w:bookmarkStart w:id="778" w:name="_Toc52787773"/>
      <w:bookmarkStart w:id="779" w:name="_Toc75906995"/>
      <w:bookmarkStart w:id="780" w:name="_Toc75907332"/>
      <w:r>
        <w:t>6.2.8.2</w:t>
      </w:r>
      <w:r>
        <w:tab/>
        <w:t>Conformance requirements</w:t>
      </w:r>
      <w:bookmarkEnd w:id="777"/>
      <w:bookmarkEnd w:id="778"/>
      <w:bookmarkEnd w:id="779"/>
      <w:bookmarkEnd w:id="780"/>
    </w:p>
    <w:p w14:paraId="50F39E24" w14:textId="77777777" w:rsidR="005D374E" w:rsidRDefault="005D374E" w:rsidP="005D374E">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06B374" w14:textId="77777777" w:rsidR="005D374E" w:rsidRDefault="005D374E" w:rsidP="005D374E">
      <w:r>
        <w:t>[TS 24.281, clause 10.2.2.2.2]</w:t>
      </w:r>
    </w:p>
    <w:p w14:paraId="751F43F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4B7EC72D" w14:textId="77777777" w:rsidR="005D374E" w:rsidRDefault="005D374E" w:rsidP="005D374E">
      <w:r>
        <w:t>The MCVideo client:</w:t>
      </w:r>
    </w:p>
    <w:p w14:paraId="59ABD39A" w14:textId="77777777" w:rsidR="005D374E" w:rsidRDefault="005D374E" w:rsidP="005D374E">
      <w:pPr>
        <w:ind w:left="568" w:hanging="284"/>
      </w:pPr>
      <w:r>
        <w:t>1)</w:t>
      </w:r>
      <w:r>
        <w:tab/>
        <w:t>may reject the SIP INVITE request if any of the following conditions are met:</w:t>
      </w:r>
    </w:p>
    <w:p w14:paraId="2FE1950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7C1E544D" w14:textId="77777777" w:rsidR="005D374E" w:rsidRDefault="005D374E" w:rsidP="005D374E">
      <w:pPr>
        <w:ind w:left="851" w:hanging="284"/>
      </w:pPr>
      <w:r>
        <w:t>b)</w:t>
      </w:r>
      <w:r>
        <w:tab/>
        <w:t>MCVideo client does not have enough resources to handle the call; or</w:t>
      </w:r>
    </w:p>
    <w:p w14:paraId="3295015D" w14:textId="77777777" w:rsidR="005D374E" w:rsidRDefault="005D374E" w:rsidP="005D374E">
      <w:pPr>
        <w:ind w:left="851" w:hanging="284"/>
      </w:pPr>
      <w:r>
        <w:t>c)</w:t>
      </w:r>
      <w:r>
        <w:tab/>
        <w:t>any other reason outside the scope of this specification;</w:t>
      </w:r>
    </w:p>
    <w:p w14:paraId="19621C23" w14:textId="77777777" w:rsidR="005D374E" w:rsidRDefault="005D374E" w:rsidP="005D374E">
      <w:pPr>
        <w:ind w:left="851" w:hanging="284"/>
      </w:pPr>
      <w:r>
        <w:t>otherwise, continue with the rest of the steps.</w:t>
      </w:r>
    </w:p>
    <w:p w14:paraId="63DE2BE7"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D4717CE"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B692057"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5B0A6FA9" w14:textId="77777777" w:rsidR="005D374E" w:rsidRDefault="005D374E" w:rsidP="005D374E">
      <w:pPr>
        <w:ind w:left="851" w:hanging="284"/>
      </w:pPr>
      <w:r>
        <w:t>a)</w:t>
      </w:r>
      <w:r>
        <w:tab/>
        <w:t>should display to the MCVideo user an indication that this is a SIP INVITE request for an MCVideo emergency private call and:</w:t>
      </w:r>
    </w:p>
    <w:p w14:paraId="3A6AA03B"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2791B840"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1C56274D" w14:textId="77777777" w:rsidR="005D374E" w:rsidRDefault="005D374E" w:rsidP="005D374E">
      <w:pPr>
        <w:ind w:left="851" w:hanging="284"/>
      </w:pPr>
      <w:r>
        <w:t>b)</w:t>
      </w:r>
      <w:r>
        <w:tab/>
        <w:t>shall set the MCVideo emergency private priority state to "MVEPP 2: in-progress" for this private call;</w:t>
      </w:r>
    </w:p>
    <w:p w14:paraId="302E635B"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EA65E3D"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4F7A559A" w14:textId="77777777" w:rsidR="005D374E" w:rsidRDefault="005D374E" w:rsidP="005D374E">
      <w:pPr>
        <w:ind w:left="851" w:hanging="284"/>
      </w:pPr>
      <w:r>
        <w:t>b)</w:t>
      </w:r>
      <w:r>
        <w:tab/>
        <w:t>shall convert the MCVideo ID to a UID as described in 3GPP TS 33.180 [8];</w:t>
      </w:r>
    </w:p>
    <w:p w14:paraId="2332D023" w14:textId="77777777" w:rsidR="005D374E" w:rsidRDefault="005D374E" w:rsidP="005D374E">
      <w:pPr>
        <w:ind w:left="851" w:hanging="284"/>
      </w:pPr>
      <w:r>
        <w:t>c)</w:t>
      </w:r>
      <w:r>
        <w:tab/>
        <w:t>shall use the UID to validate the signature of the MIKEY-SAKKE I_MESSAGE as described in 3GPP TS 33.180 [8];</w:t>
      </w:r>
    </w:p>
    <w:p w14:paraId="6F67845C"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14DBFB8" w14:textId="77777777" w:rsidR="005D374E" w:rsidRDefault="005D374E" w:rsidP="005D374E">
      <w:pPr>
        <w:ind w:left="851" w:hanging="284"/>
      </w:pPr>
      <w:r>
        <w:t>e)</w:t>
      </w:r>
      <w:r>
        <w:tab/>
        <w:t>if the signature of the MIKEY-SAKKE I_MESSAGE was successfully validated:</w:t>
      </w:r>
    </w:p>
    <w:p w14:paraId="4EC0F140"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5AF40462" w14:textId="77777777" w:rsidR="005D374E" w:rsidRDefault="005D374E" w:rsidP="005D374E">
      <w:pPr>
        <w:ind w:left="1135" w:hanging="284"/>
      </w:pPr>
      <w:r>
        <w:t>ii)</w:t>
      </w:r>
      <w:r>
        <w:tab/>
        <w:t>shall extract the PCK-ID, from the payload as specified in 3GPP TS 33.180 [8];</w:t>
      </w:r>
    </w:p>
    <w:p w14:paraId="5E58FF2A"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741C6C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1727B15" w14:textId="77777777" w:rsidR="005D374E" w:rsidRDefault="005D374E" w:rsidP="005D374E">
      <w:pPr>
        <w:ind w:left="568" w:hanging="284"/>
      </w:pPr>
      <w:r>
        <w:t>6)</w:t>
      </w:r>
      <w:r>
        <w:tab/>
        <w:t>may display to the MCVideo user the MCVideo ID of the inviting MCVideo user;</w:t>
      </w:r>
    </w:p>
    <w:p w14:paraId="2FE8AB79" w14:textId="77777777" w:rsidR="005D374E" w:rsidRDefault="005D374E" w:rsidP="005D374E">
      <w:pPr>
        <w:ind w:left="568" w:hanging="284"/>
      </w:pPr>
      <w:r>
        <w:t>7)</w:t>
      </w:r>
      <w:r>
        <w:tab/>
        <w:t>shall perform the automatic commencement procedures specified in subclause 6.2.3.1.1 if one of the following conditions are met:</w:t>
      </w:r>
    </w:p>
    <w:p w14:paraId="0C070871"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04DB9578"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701DBD5" w14:textId="77777777" w:rsidR="005D374E" w:rsidRDefault="005D374E" w:rsidP="005D374E">
      <w:pPr>
        <w:ind w:left="851" w:hanging="284"/>
      </w:pPr>
      <w:r>
        <w:t>c)</w:t>
      </w:r>
      <w:r>
        <w:tab/>
        <w:t>SIP INVITE request contains a Priv-Answer-Mode header field with the value of "Auto"; and</w:t>
      </w:r>
    </w:p>
    <w:p w14:paraId="1D5B5FE9" w14:textId="77777777" w:rsidR="005D374E" w:rsidRDefault="005D374E" w:rsidP="005D374E">
      <w:pPr>
        <w:ind w:left="568" w:hanging="284"/>
      </w:pPr>
      <w:r>
        <w:t>8)</w:t>
      </w:r>
      <w:r>
        <w:tab/>
        <w:t>shall perform the manual commencement procedures specified in subclause 6.2.3.2.1 if either of the following conditions are met:</w:t>
      </w:r>
    </w:p>
    <w:p w14:paraId="557B25EA"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706A6BA7"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DB0EA37" w14:textId="77777777" w:rsidR="005D374E" w:rsidRDefault="005D374E" w:rsidP="005D374E">
      <w:pPr>
        <w:ind w:left="851" w:hanging="284"/>
      </w:pPr>
      <w:r>
        <w:t>c)</w:t>
      </w:r>
      <w:r>
        <w:tab/>
        <w:t>SIP INVITE request contains a Priv-Answer-Mode header field with the value of "Manual".</w:t>
      </w:r>
    </w:p>
    <w:p w14:paraId="47162642"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37C6897E" w14:textId="77777777" w:rsidR="005D374E" w:rsidRDefault="005D374E" w:rsidP="005D374E">
      <w:pPr>
        <w:ind w:left="568" w:hanging="284"/>
      </w:pPr>
      <w:r>
        <w:t>1)</w:t>
      </w:r>
      <w:r>
        <w:tab/>
        <w:t>shall send a SIP 200 (OK) response to the SIP CANCEL request according to 3GPP TS 24.229 [11]; and</w:t>
      </w:r>
    </w:p>
    <w:p w14:paraId="5695869B" w14:textId="77777777" w:rsidR="005D374E" w:rsidRDefault="005D374E" w:rsidP="005D374E">
      <w:pPr>
        <w:ind w:left="568" w:hanging="284"/>
      </w:pPr>
      <w:r>
        <w:t>2)</w:t>
      </w:r>
      <w:r>
        <w:tab/>
        <w:t>shall send a SIP 487 (Request Terminated) response to the SIP INVITE request according to 3GPP TS 24.229 [11].</w:t>
      </w:r>
    </w:p>
    <w:p w14:paraId="4159CE5C" w14:textId="77777777" w:rsidR="005D374E" w:rsidRDefault="005D374E" w:rsidP="005D374E">
      <w:r>
        <w:t>Upon receiving a SIP BYE request for an established dialog, the MCVideo client:</w:t>
      </w:r>
    </w:p>
    <w:p w14:paraId="2D4E8866" w14:textId="77777777" w:rsidR="005D374E" w:rsidRDefault="005D374E" w:rsidP="005D374E">
      <w:pPr>
        <w:ind w:left="568" w:hanging="284"/>
      </w:pPr>
      <w:r>
        <w:t>1)</w:t>
      </w:r>
      <w:r>
        <w:tab/>
        <w:t>shall follow the procedures in subclause 10.2.5.2.</w:t>
      </w:r>
    </w:p>
    <w:p w14:paraId="38D376E3" w14:textId="77777777" w:rsidR="005D374E" w:rsidRDefault="005D374E" w:rsidP="005D374E">
      <w:r>
        <w:t>[TS 24.281, clause 10.2.2.3.1.1]</w:t>
      </w:r>
      <w:r>
        <w:tab/>
      </w:r>
    </w:p>
    <w:p w14:paraId="2384C765" w14:textId="77777777" w:rsidR="005D374E" w:rsidRDefault="005D374E" w:rsidP="005D374E">
      <w:r>
        <w:t>Upon receipt of a "SIP INVITE request for originating participating MCVideo function" containing an application/vnd.3gpp.mcvideo-info+xml MIME body with the &lt;session-type&gt; element set to a value of "private", the participating MCVideo function:</w:t>
      </w:r>
    </w:p>
    <w:p w14:paraId="37E23ADE" w14:textId="77777777" w:rsidR="005D374E" w:rsidRDefault="005D374E" w:rsidP="005D374E">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7CF933EE"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7F4A3721" w14:textId="77777777" w:rsidR="005D374E" w:rsidRDefault="005D374E" w:rsidP="005D374E">
      <w:pPr>
        <w:keepLines/>
        <w:ind w:left="1135" w:hanging="851"/>
      </w:pPr>
      <w:r>
        <w:t>NOTE 1:</w:t>
      </w:r>
      <w:r>
        <w:tab/>
        <w:t>If the received SIP INVITE request contains an emergency indication set to a value of "true", the participating MCVideo function can choose to accept the request.</w:t>
      </w:r>
    </w:p>
    <w:p w14:paraId="5D31EEFD" w14:textId="77777777" w:rsidR="005D374E" w:rsidRDefault="005D374E" w:rsidP="005D374E">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5FAA3F71"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2150C298" w14:textId="77777777" w:rsidR="005D374E" w:rsidRDefault="005D374E" w:rsidP="005D374E">
      <w:pPr>
        <w:keepLines/>
        <w:ind w:left="1135" w:hanging="851"/>
      </w:pPr>
      <w:r>
        <w:t>NOTE 3:</w:t>
      </w:r>
      <w:r>
        <w:tab/>
        <w:t>The MCVideo ID of the calling user is bound to the public user identity at the time of service authorisation, as documented in subclause 7.3.</w:t>
      </w:r>
    </w:p>
    <w:p w14:paraId="32461451" w14:textId="77777777" w:rsidR="005D374E" w:rsidRDefault="005D374E" w:rsidP="005D374E">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5862BC3" w14:textId="77777777" w:rsidR="005D374E" w:rsidRDefault="005D374E" w:rsidP="005D374E">
      <w:pPr>
        <w:ind w:left="568" w:hanging="284"/>
      </w:pPr>
      <w:r>
        <w:t>5)</w:t>
      </w:r>
      <w:r>
        <w:tab/>
        <w:t>shall:</w:t>
      </w:r>
    </w:p>
    <w:p w14:paraId="4749A47E" w14:textId="77777777" w:rsidR="005D374E" w:rsidRDefault="005D374E" w:rsidP="005D374E">
      <w:pPr>
        <w:ind w:left="851" w:hanging="284"/>
      </w:pPr>
      <w:r>
        <w:t>a)</w:t>
      </w:r>
      <w:r>
        <w:tab/>
        <w:t xml:space="preserve">if the &lt;session-type&gt; is set to "private", determine that the call is a private call; </w:t>
      </w:r>
    </w:p>
    <w:p w14:paraId="6F3848A4" w14:textId="77777777" w:rsidR="005D374E" w:rsidRDefault="005D374E" w:rsidP="005D374E">
      <w:pPr>
        <w:ind w:left="568" w:hanging="284"/>
      </w:pPr>
      <w:r>
        <w:t>6)</w:t>
      </w:r>
      <w:r>
        <w:tab/>
        <w:t>if the call is a:</w:t>
      </w:r>
    </w:p>
    <w:p w14:paraId="5D47B7BC" w14:textId="77777777" w:rsidR="005D374E" w:rsidRDefault="005D374E" w:rsidP="005D374E">
      <w:pPr>
        <w:ind w:left="851" w:hanging="284"/>
      </w:pPr>
      <w:r>
        <w:t>a)</w:t>
      </w:r>
      <w:r>
        <w:tab/>
        <w:t xml:space="preserve">private call, determine the public service identity of the controlling MCVideo function for the private call service associated with the originating user's MCVideo ID identity; </w:t>
      </w:r>
    </w:p>
    <w:p w14:paraId="23608064" w14:textId="77777777" w:rsidR="005D374E" w:rsidRDefault="005D374E" w:rsidP="005D374E">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482A2EAE" w14:textId="77777777" w:rsidR="005D374E" w:rsidRDefault="005D374E" w:rsidP="005D374E">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154DA573" w14:textId="77777777" w:rsidR="005D374E" w:rsidRDefault="005D374E" w:rsidP="005D374E">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5ED0F741" w14:textId="77777777" w:rsidR="005D374E" w:rsidRDefault="005D374E" w:rsidP="005D374E">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A6796" w14:textId="77777777" w:rsidR="005D374E" w:rsidRDefault="005D374E" w:rsidP="005D374E">
      <w:pPr>
        <w:ind w:left="568" w:hanging="284"/>
      </w:pPr>
      <w:r>
        <w:t>11)</w:t>
      </w:r>
      <w:r>
        <w:tab/>
        <w:t>if the call is a private call and:</w:t>
      </w:r>
    </w:p>
    <w:p w14:paraId="51549958" w14:textId="77777777" w:rsidR="005D374E" w:rsidRDefault="005D374E" w:rsidP="005D374E">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358B931F" w14:textId="77777777" w:rsidR="005D374E" w:rsidRDefault="005D374E" w:rsidP="005D374E">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4697D10C" w14:textId="77777777" w:rsidR="005D374E" w:rsidRDefault="005D374E" w:rsidP="005D374E">
      <w:pPr>
        <w:ind w:left="851" w:hanging="284"/>
      </w:pPr>
      <w:r>
        <w:t>c)</w:t>
      </w:r>
      <w:r>
        <w:tab/>
        <w:t xml:space="preserve">if the &lt;PrivateCall&gt; element exists in the MCVideo user profile document with one more &lt;entry&gt; elements (see the MCVideo user profile document in 3GPP TS 24.484 [25]) and: </w:t>
      </w:r>
    </w:p>
    <w:p w14:paraId="493B8975" w14:textId="77777777" w:rsidR="005D374E" w:rsidRDefault="005D374E" w:rsidP="005D374E">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0C152E04" w14:textId="77777777" w:rsidR="005D374E" w:rsidRDefault="005D374E" w:rsidP="005D374E">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23930122" w14:textId="77777777" w:rsidR="005D374E" w:rsidRDefault="005D374E" w:rsidP="005D374E">
      <w:pPr>
        <w:ind w:left="851" w:hanging="284"/>
      </w:pPr>
      <w:r>
        <w:t>then:</w:t>
      </w:r>
    </w:p>
    <w:p w14:paraId="599F393C" w14:textId="77777777" w:rsidR="005D374E" w:rsidRDefault="005D374E" w:rsidP="005D374E">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4C63A25D" w14:textId="77777777" w:rsidR="005D374E" w:rsidRDefault="005D374E" w:rsidP="005D374E">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58B562" w14:textId="77777777" w:rsidR="005D374E" w:rsidRDefault="005D374E" w:rsidP="005D374E">
      <w:pPr>
        <w:ind w:left="568" w:hanging="284"/>
      </w:pPr>
      <w:r>
        <w:t>13)</w:t>
      </w:r>
      <w:r>
        <w:tab/>
        <w:t>shall generate a SIP INVITE request as specified in subclause 6.3.2.1.3 with the following clarifications:</w:t>
      </w:r>
    </w:p>
    <w:p w14:paraId="57334425" w14:textId="77777777" w:rsidR="005D374E" w:rsidRDefault="005D374E" w:rsidP="005D374E">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4CA2D96" w14:textId="77777777" w:rsidR="005D374E" w:rsidRDefault="005D374E" w:rsidP="005D374E">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3B43ADC8" w14:textId="77777777" w:rsidR="005D374E" w:rsidRDefault="005D374E" w:rsidP="005D374E">
      <w:pPr>
        <w:ind w:left="568" w:hanging="284"/>
      </w:pPr>
      <w:r>
        <w:t>14)</w:t>
      </w:r>
      <w:r>
        <w:tab/>
        <w:t>shall set the Request-URI to the public service identity of the controlling MCVideo function hosting the private call service as determined by step 6);</w:t>
      </w:r>
    </w:p>
    <w:p w14:paraId="2E6EA6C7" w14:textId="77777777" w:rsidR="005D374E" w:rsidRDefault="005D374E" w:rsidP="005D374E">
      <w:pPr>
        <w:ind w:left="568" w:hanging="284"/>
      </w:pPr>
      <w:r>
        <w:t>15)</w:t>
      </w:r>
      <w:r>
        <w:tab/>
        <w:t>shall set the &lt;mcvideo-calling-user-id&gt; element in an application/vnd.3gpp.mcvideo-info+xml MIME body of the SIP INVITE request to the MCVideo ID of the calling user;</w:t>
      </w:r>
    </w:p>
    <w:p w14:paraId="6600E0F4" w14:textId="77777777" w:rsidR="005D374E" w:rsidRDefault="005D374E" w:rsidP="005D374E">
      <w:pPr>
        <w:ind w:left="568" w:hanging="284"/>
      </w:pPr>
      <w:r>
        <w:t>16)</w:t>
      </w:r>
      <w:r>
        <w:tab/>
        <w:t>if the call is a private call and:</w:t>
      </w:r>
    </w:p>
    <w:p w14:paraId="4AC2E77A" w14:textId="77777777" w:rsidR="005D374E" w:rsidRDefault="005D374E" w:rsidP="005D374E">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3237104F" w14:textId="77777777" w:rsidR="005D374E" w:rsidRDefault="005D374E" w:rsidP="005D374E">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05796A23" w14:textId="77777777" w:rsidR="005D374E" w:rsidRDefault="005D374E" w:rsidP="005D374E">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DE9867A" w14:textId="77777777" w:rsidR="005D374E" w:rsidRDefault="005D374E" w:rsidP="005D374E">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22D8ADEB" w14:textId="77777777" w:rsidR="005D374E" w:rsidRDefault="005D374E" w:rsidP="005D374E">
      <w:pPr>
        <w:ind w:left="568" w:hanging="284"/>
      </w:pPr>
      <w:r>
        <w:t>17) shall include in the SIP INVITE request an SDP offer based on the SDP offer in the received "SIP INVITE request for originating participating MCVideo function", as specified in subclause 6.3.2.1.1.1;</w:t>
      </w:r>
    </w:p>
    <w:p w14:paraId="6D94E1AA" w14:textId="77777777" w:rsidR="005D374E" w:rsidRDefault="005D374E" w:rsidP="005D374E">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03A23A09" w14:textId="77777777" w:rsidR="005D374E" w:rsidRDefault="005D374E" w:rsidP="005D374E">
      <w:pPr>
        <w:ind w:left="568" w:hanging="284"/>
      </w:pPr>
      <w:r>
        <w:t>19) shall forward the SIP INVITE request, according to 3GPP TS 24.229 [11].</w:t>
      </w:r>
    </w:p>
    <w:p w14:paraId="019927BE" w14:textId="77777777" w:rsidR="005D374E" w:rsidRDefault="005D374E" w:rsidP="005D374E">
      <w:r>
        <w:t>Upon receiving a SIP 180 (Ringing) response, the participating MCVideo function:</w:t>
      </w:r>
    </w:p>
    <w:p w14:paraId="6B96478A" w14:textId="77777777" w:rsidR="005D374E" w:rsidRDefault="005D374E" w:rsidP="005D374E">
      <w:pPr>
        <w:ind w:left="568" w:hanging="284"/>
      </w:pPr>
      <w:r>
        <w:t>1)</w:t>
      </w:r>
      <w:r>
        <w:tab/>
        <w:t>shall generate a SIP 180 (Ringing) response to the SIP INVITE request as specified in the subclause 6.3.2.1.5.1;</w:t>
      </w:r>
    </w:p>
    <w:p w14:paraId="7F4356B7" w14:textId="77777777" w:rsidR="005D374E" w:rsidRDefault="005D374E" w:rsidP="005D374E">
      <w:pPr>
        <w:ind w:left="568" w:hanging="284"/>
      </w:pPr>
      <w:r>
        <w:t>2)</w:t>
      </w:r>
      <w:r>
        <w:tab/>
        <w:t>shall include the P-Asserted-Identity header field as received in the incoming SIP 180 (Ringing) response;</w:t>
      </w:r>
    </w:p>
    <w:p w14:paraId="5562B147" w14:textId="77777777" w:rsidR="005D374E" w:rsidRDefault="005D374E" w:rsidP="005D374E">
      <w:pPr>
        <w:ind w:left="568" w:hanging="284"/>
      </w:pPr>
      <w:r>
        <w:t>3)</w:t>
      </w:r>
      <w:r>
        <w:tab/>
        <w:t>shall include Warning header field(s) received in the incoming SIP 180 (Ringing) response; and</w:t>
      </w:r>
    </w:p>
    <w:p w14:paraId="4637C1F1" w14:textId="77777777" w:rsidR="005D374E" w:rsidRDefault="005D374E" w:rsidP="005D374E">
      <w:pPr>
        <w:ind w:left="568" w:hanging="284"/>
      </w:pPr>
      <w:r>
        <w:t>4)</w:t>
      </w:r>
      <w:r>
        <w:tab/>
        <w:t>shall forward the SIP 180 (Ringing) response to the MCVideo client according to 3GPP TS 24.229 [11].</w:t>
      </w:r>
    </w:p>
    <w:p w14:paraId="64180986" w14:textId="77777777" w:rsidR="005D374E" w:rsidRDefault="005D374E" w:rsidP="005D374E">
      <w:r>
        <w:t>Upon receiving a SIP 200 (OK) response, the participating MCVideo function:</w:t>
      </w:r>
    </w:p>
    <w:p w14:paraId="093244C2" w14:textId="77777777" w:rsidR="005D374E" w:rsidRDefault="005D374E" w:rsidP="005D374E">
      <w:pPr>
        <w:ind w:left="568" w:hanging="284"/>
      </w:pPr>
      <w:r>
        <w:t>1)</w:t>
      </w:r>
      <w:r>
        <w:tab/>
        <w:t>shall generate a SIP 200 (OK) response as specified in the subclause 6.3.2.1.5.2;</w:t>
      </w:r>
    </w:p>
    <w:p w14:paraId="6884693E" w14:textId="77777777" w:rsidR="005D374E" w:rsidRDefault="005D374E" w:rsidP="005D374E">
      <w:pPr>
        <w:ind w:left="568" w:hanging="284"/>
      </w:pPr>
      <w:r>
        <w:t>2)</w:t>
      </w:r>
      <w:r>
        <w:tab/>
        <w:t>shall include in the SIP 200 (OK) response an SDP answer as specified in the subclause 6.3.2.1.2.1;</w:t>
      </w:r>
    </w:p>
    <w:p w14:paraId="3AC65427" w14:textId="77777777" w:rsidR="005D374E" w:rsidRDefault="005D374E" w:rsidP="005D374E">
      <w:pPr>
        <w:ind w:left="568" w:hanging="284"/>
      </w:pPr>
      <w:r>
        <w:t>3)</w:t>
      </w:r>
      <w:r>
        <w:tab/>
        <w:t>shall include Warning header field(s) received in the incoming SIP 200 (OK) response;</w:t>
      </w:r>
    </w:p>
    <w:p w14:paraId="659733D5" w14:textId="77777777" w:rsidR="005D374E" w:rsidRDefault="005D374E" w:rsidP="005D374E">
      <w:pPr>
        <w:ind w:left="568" w:hanging="284"/>
      </w:pPr>
      <w:r>
        <w:t>4)</w:t>
      </w:r>
      <w:r>
        <w:tab/>
        <w:t>shall include the P-Asserted-Identity header field received in the incoming SIP 200 (OK) response into the outgoing SIP 200 (OK) response;</w:t>
      </w:r>
    </w:p>
    <w:p w14:paraId="74AC6025" w14:textId="77777777" w:rsidR="005D374E" w:rsidRDefault="005D374E" w:rsidP="005D374E">
      <w:pPr>
        <w:ind w:left="568" w:hanging="284"/>
      </w:pPr>
      <w:r>
        <w:t>5)</w:t>
      </w:r>
      <w:r>
        <w:tab/>
        <w:t>shall include an MCVideo session identity mapped to the MCVideo session identity provided in the Contact header field of the received SIP 200 (OK) response;</w:t>
      </w:r>
    </w:p>
    <w:p w14:paraId="13F16F9E" w14:textId="77777777" w:rsidR="005D374E" w:rsidRDefault="005D374E" w:rsidP="005D374E">
      <w:pPr>
        <w:ind w:left="568" w:hanging="284"/>
      </w:pPr>
      <w:r>
        <w:t>6)</w:t>
      </w:r>
      <w:r>
        <w:tab/>
        <w:t>shall send the SIP 200 (OK) response to the MCVideo client according to 3GPP TS 24.229 [11];</w:t>
      </w:r>
    </w:p>
    <w:p w14:paraId="3053C3C3" w14:textId="77777777" w:rsidR="005D374E" w:rsidRDefault="005D374E" w:rsidP="005D374E">
      <w:pPr>
        <w:ind w:left="568" w:hanging="284"/>
      </w:pPr>
      <w:r>
        <w:t>7)</w:t>
      </w:r>
      <w:r>
        <w:tab/>
        <w:t>shall interact with the media plane as specified in 3GPP TS 24.581 [5]; and</w:t>
      </w:r>
    </w:p>
    <w:p w14:paraId="1889CEA2" w14:textId="77777777" w:rsidR="005D374E" w:rsidRDefault="005D374E" w:rsidP="005D374E">
      <w:pPr>
        <w:ind w:left="568" w:hanging="284"/>
      </w:pPr>
      <w:r>
        <w:t>8)</w:t>
      </w:r>
      <w:r>
        <w:tab/>
        <w:t>shall start the SIP session timer according to rules and procedures of IETF RFC 4028 [23].</w:t>
      </w:r>
    </w:p>
    <w:p w14:paraId="79C8D891" w14:textId="77777777" w:rsidR="005D374E" w:rsidRDefault="005D374E" w:rsidP="005D374E">
      <w:r>
        <w:t>The participating MCVideo function shall forward any other SIP response that does not contain SDP, including any MIME bodies contained therein, along the signalling path to the originating network according to 3GPP TS 24.229 [11].</w:t>
      </w:r>
    </w:p>
    <w:p w14:paraId="292929F7" w14:textId="77777777" w:rsidR="005D374E" w:rsidRDefault="005D374E" w:rsidP="005D374E">
      <w:pPr>
        <w:rPr>
          <w:rFonts w:eastAsia="SimSun"/>
        </w:rPr>
      </w:pPr>
      <w:r>
        <w:rPr>
          <w:rFonts w:eastAsia="SimSun"/>
        </w:rPr>
        <w:t>[TS 24.281, clause 6.2.3.2.1]</w:t>
      </w:r>
    </w:p>
    <w:p w14:paraId="2B3BA2CD" w14:textId="77777777" w:rsidR="005D374E" w:rsidRDefault="005D374E" w:rsidP="005D374E">
      <w:r>
        <w:t>When performing the manual commencement mode procedures:</w:t>
      </w:r>
    </w:p>
    <w:p w14:paraId="29E1638C" w14:textId="77777777" w:rsidR="005D374E" w:rsidRDefault="005D374E" w:rsidP="005D374E">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46B4B9DE" w14:textId="77777777" w:rsidR="005D374E" w:rsidRDefault="005D374E" w:rsidP="005D374E">
      <w:r>
        <w:t>The MCVideo client:</w:t>
      </w:r>
    </w:p>
    <w:p w14:paraId="1E4B427B" w14:textId="77777777" w:rsidR="005D374E" w:rsidRDefault="005D374E" w:rsidP="005D374E">
      <w:pPr>
        <w:ind w:left="568" w:hanging="284"/>
      </w:pPr>
      <w:r>
        <w:t>1)</w:t>
      </w:r>
      <w:r>
        <w:tab/>
        <w:t>shall accept the SIP INVITE request and generate a SIP 180 (Ringing) response according to rules and procedures of 3GPP TS 24.229 [11];</w:t>
      </w:r>
    </w:p>
    <w:p w14:paraId="48423170" w14:textId="77777777" w:rsidR="005D374E" w:rsidRDefault="005D374E" w:rsidP="005D374E">
      <w:pPr>
        <w:ind w:left="568" w:hanging="284"/>
      </w:pPr>
      <w:r>
        <w:t>2)</w:t>
      </w:r>
      <w:r>
        <w:tab/>
        <w:t>shall include the option tag "timer" in a Require header field of the SIP 180 (Ringing) response;</w:t>
      </w:r>
    </w:p>
    <w:p w14:paraId="2E6F7DD7"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180 (Ringing) response;</w:t>
      </w:r>
    </w:p>
    <w:p w14:paraId="063B6704"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FEBC9FD" w14:textId="77777777" w:rsidR="005D374E" w:rsidRDefault="005D374E" w:rsidP="005D374E">
      <w:pPr>
        <w:ind w:left="568" w:hanging="284"/>
      </w:pPr>
      <w:r>
        <w:t>5)</w:t>
      </w:r>
      <w:r>
        <w:tab/>
        <w:t>shall send the SIP 180 (Ringing) response to the MCVideo server.</w:t>
      </w:r>
    </w:p>
    <w:p w14:paraId="03B0B7F8" w14:textId="77777777" w:rsidR="005D374E" w:rsidRDefault="005D374E" w:rsidP="005D374E">
      <w:r>
        <w:t>When sending the SIP 200 (OK) response to the incoming SIP INVITE request, the MCVideo client shall follow the procedures in subclause 6.2.3.1.1.</w:t>
      </w:r>
    </w:p>
    <w:p w14:paraId="2D8E5C64"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497B441D" w14:textId="77777777" w:rsidR="005D374E" w:rsidRDefault="005D374E" w:rsidP="005D374E">
      <w:pPr>
        <w:rPr>
          <w:rFonts w:eastAsia="SimSun"/>
        </w:rPr>
      </w:pPr>
      <w:r>
        <w:rPr>
          <w:rFonts w:eastAsia="SimSun"/>
        </w:rPr>
        <w:t>[TS 24.281, clause 4.6.2]</w:t>
      </w:r>
    </w:p>
    <w:p w14:paraId="18F0F9EF"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6FB100CA" w14:textId="77777777" w:rsidR="005D374E" w:rsidRDefault="005D374E" w:rsidP="005D374E">
      <w:pPr>
        <w:ind w:left="568" w:hanging="284"/>
      </w:pPr>
      <w:r>
        <w:t>-</w:t>
      </w:r>
      <w:r>
        <w:tab/>
        <w:t>MCVideo emergency private call origination with optional MCVideo emergency alert initiation;</w:t>
      </w:r>
    </w:p>
    <w:p w14:paraId="747843B6" w14:textId="77777777" w:rsidR="005D374E" w:rsidRDefault="005D374E" w:rsidP="005D374E">
      <w:pPr>
        <w:ind w:left="568" w:hanging="284"/>
      </w:pPr>
      <w:r>
        <w:t>-</w:t>
      </w:r>
      <w:r>
        <w:tab/>
        <w:t>upgrade of an MCVideo private call to an MCVideo emergency private; and</w:t>
      </w:r>
    </w:p>
    <w:p w14:paraId="44CA808C" w14:textId="77777777" w:rsidR="005D374E" w:rsidRDefault="005D374E" w:rsidP="005D374E">
      <w:pPr>
        <w:ind w:left="568" w:hanging="284"/>
      </w:pPr>
      <w:r>
        <w:t>-</w:t>
      </w:r>
      <w:r>
        <w:tab/>
        <w:t>cancellation of the MCVideo emergency private call priority.</w:t>
      </w:r>
    </w:p>
    <w:p w14:paraId="27B25633" w14:textId="77777777" w:rsidR="005D374E" w:rsidRDefault="005D374E" w:rsidP="005D374E">
      <w:r>
        <w:t>Key aspects of MCVideo emergency private calls include:</w:t>
      </w:r>
    </w:p>
    <w:p w14:paraId="7FA1A61C"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76E7A3A"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53FF39"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5732D2A" w14:textId="77777777" w:rsidR="005D374E" w:rsidRDefault="005D374E" w:rsidP="005D374E">
      <w:pPr>
        <w:ind w:left="568" w:hanging="284"/>
      </w:pPr>
      <w:r>
        <w:t>-</w:t>
      </w:r>
      <w:r>
        <w:tab/>
        <w:t>restoration of normal transmission control priority participants when the emergency elevated priority is cancelled;</w:t>
      </w:r>
    </w:p>
    <w:p w14:paraId="2E98569C" w14:textId="77777777" w:rsidR="005D374E" w:rsidRDefault="005D374E" w:rsidP="005D374E">
      <w:pPr>
        <w:ind w:left="568" w:hanging="284"/>
      </w:pPr>
      <w:r>
        <w:t>-</w:t>
      </w:r>
      <w:r>
        <w:tab/>
        <w:t>requires the MCVideo user to be authorized to either originate or cancel an MCVideo emergency private call;</w:t>
      </w:r>
    </w:p>
    <w:p w14:paraId="253F7AE9" w14:textId="77777777" w:rsidR="005D374E" w:rsidRDefault="005D374E" w:rsidP="005D374E">
      <w:pPr>
        <w:ind w:left="568" w:hanging="284"/>
      </w:pPr>
      <w:r>
        <w:t>-</w:t>
      </w:r>
      <w:r>
        <w:tab/>
        <w:t>requires the targeted MCVideo user to be authorized to receive an MCVideo emergency private call;</w:t>
      </w:r>
    </w:p>
    <w:p w14:paraId="0F5B0720" w14:textId="77777777" w:rsidR="005D374E" w:rsidRDefault="005D374E" w:rsidP="005D374E">
      <w:pPr>
        <w:ind w:left="568" w:hanging="284"/>
      </w:pPr>
      <w:r>
        <w:t>-</w:t>
      </w:r>
      <w:r>
        <w:tab/>
        <w:t>requests to originate MCVideo emergency private calls may also include an indication of an MCVideo emergency alert; and</w:t>
      </w:r>
    </w:p>
    <w:p w14:paraId="322D1F3B" w14:textId="77777777" w:rsidR="005D374E" w:rsidRDefault="005D374E" w:rsidP="005D374E">
      <w:pPr>
        <w:ind w:left="568" w:hanging="284"/>
      </w:pPr>
      <w:r>
        <w:t>-</w:t>
      </w:r>
      <w:r>
        <w:tab/>
        <w:t>the originator of the MCVideo emergency private call can request that the call use either manual or automatic commencement mode.</w:t>
      </w:r>
    </w:p>
    <w:p w14:paraId="0813F4A7" w14:textId="77777777" w:rsidR="005D374E" w:rsidRDefault="005D374E" w:rsidP="005D374E">
      <w:r>
        <w:t>There are a number of states that are key in managing these aspects of MCVideo emergency private calls, which include:</w:t>
      </w:r>
    </w:p>
    <w:p w14:paraId="009D5276"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2E71174A"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39741F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1CCB2632"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850C74"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33B9222" w14:textId="77777777" w:rsidR="005D374E" w:rsidRDefault="005D374E" w:rsidP="005D374E">
      <w:pPr>
        <w:keepLines/>
        <w:ind w:left="1135" w:hanging="851"/>
      </w:pPr>
      <w:r>
        <w:t>NOTE:</w:t>
      </w:r>
      <w:r>
        <w:tab/>
        <w:t>The above states and their transitions are described in Annex G.</w:t>
      </w:r>
    </w:p>
    <w:p w14:paraId="7F6213F0" w14:textId="77777777" w:rsidR="005D374E" w:rsidRDefault="005D374E" w:rsidP="00E972B2">
      <w:pPr>
        <w:pStyle w:val="H6"/>
      </w:pPr>
      <w:bookmarkStart w:id="781" w:name="_Toc52787592"/>
      <w:bookmarkStart w:id="782" w:name="_Toc52787774"/>
      <w:bookmarkStart w:id="783" w:name="_Toc75906996"/>
      <w:bookmarkStart w:id="784" w:name="_Toc75907333"/>
      <w:r>
        <w:t>6.2.8.3</w:t>
      </w:r>
      <w:r>
        <w:tab/>
        <w:t>Test description</w:t>
      </w:r>
      <w:bookmarkEnd w:id="781"/>
      <w:bookmarkEnd w:id="782"/>
      <w:bookmarkEnd w:id="783"/>
      <w:bookmarkEnd w:id="784"/>
    </w:p>
    <w:p w14:paraId="70A3EC79" w14:textId="77777777" w:rsidR="005D374E" w:rsidRDefault="005D374E" w:rsidP="00E972B2">
      <w:pPr>
        <w:pStyle w:val="H6"/>
      </w:pPr>
      <w:bookmarkStart w:id="785" w:name="_Toc52787593"/>
      <w:bookmarkStart w:id="786" w:name="_Toc52787775"/>
      <w:bookmarkStart w:id="787" w:name="_Toc75906997"/>
      <w:bookmarkStart w:id="788" w:name="_Toc75907334"/>
      <w:r>
        <w:t>6.2.8.3.1</w:t>
      </w:r>
      <w:r>
        <w:tab/>
        <w:t>Pre-test conditions</w:t>
      </w:r>
      <w:bookmarkEnd w:id="785"/>
      <w:bookmarkEnd w:id="786"/>
      <w:bookmarkEnd w:id="787"/>
      <w:bookmarkEnd w:id="788"/>
    </w:p>
    <w:p w14:paraId="01D218BE" w14:textId="77777777" w:rsidR="008866F3" w:rsidRDefault="008866F3" w:rsidP="008866F3">
      <w:pPr>
        <w:pStyle w:val="H6"/>
      </w:pPr>
      <w:r w:rsidRPr="00102CE5">
        <w:t>Test configuration</w:t>
      </w:r>
      <w:r>
        <w:t>:</w:t>
      </w:r>
    </w:p>
    <w:p w14:paraId="740BE911" w14:textId="77777777" w:rsidR="008866F3" w:rsidRDefault="008866F3" w:rsidP="008866F3">
      <w:pPr>
        <w:pStyle w:val="B1"/>
      </w:pPr>
      <w:r>
        <w:t>-</w:t>
      </w:r>
      <w:r>
        <w:tab/>
        <w:t>Single cell configuration according to TS 36.579-1 [2] clause 5.2.2.2.1.</w:t>
      </w:r>
    </w:p>
    <w:p w14:paraId="07F92C4A" w14:textId="77777777" w:rsidR="008866F3" w:rsidRDefault="008866F3" w:rsidP="008866F3">
      <w:pPr>
        <w:pStyle w:val="H6"/>
      </w:pPr>
      <w:r>
        <w:t>Preamble:</w:t>
      </w:r>
    </w:p>
    <w:p w14:paraId="7D24C7B4" w14:textId="77777777" w:rsidR="008866F3" w:rsidRDefault="008866F3" w:rsidP="008866F3">
      <w:pPr>
        <w:pStyle w:val="B1"/>
      </w:pPr>
      <w:r>
        <w:t>-</w:t>
      </w:r>
      <w:r>
        <w:tab/>
        <w:t>The UE has performed procedure 'Initial registration' as described in TS 36.579-1 [2] clause 5.4.2.</w:t>
      </w:r>
    </w:p>
    <w:p w14:paraId="070E46C5" w14:textId="77777777" w:rsidR="008866F3" w:rsidRDefault="008866F3" w:rsidP="008866F3">
      <w:pPr>
        <w:pStyle w:val="B1"/>
      </w:pPr>
      <w:r>
        <w:t>-</w:t>
      </w:r>
      <w:r>
        <w:tab/>
      </w:r>
      <w:r w:rsidRPr="000573F5">
        <w:t>UE States at the end of the preamble</w:t>
      </w:r>
      <w:r>
        <w:t>:</w:t>
      </w:r>
    </w:p>
    <w:p w14:paraId="49BDA924" w14:textId="77777777" w:rsidR="008866F3" w:rsidRDefault="008866F3" w:rsidP="008866F3">
      <w:pPr>
        <w:pStyle w:val="B1"/>
        <w:ind w:left="852"/>
      </w:pPr>
      <w:r>
        <w:t>-</w:t>
      </w:r>
      <w:r>
        <w:tab/>
        <w:t>The UE is in RRC_IDLE state.</w:t>
      </w:r>
    </w:p>
    <w:p w14:paraId="0C0E9F0D" w14:textId="77777777" w:rsidR="008866F3" w:rsidRDefault="008866F3" w:rsidP="008866F3">
      <w:pPr>
        <w:pStyle w:val="B1"/>
        <w:ind w:left="852"/>
      </w:pPr>
      <w:r>
        <w:t>-</w:t>
      </w:r>
      <w:r>
        <w:tab/>
        <w:t>The client is registered for MCVideo.</w:t>
      </w:r>
    </w:p>
    <w:p w14:paraId="506779AE" w14:textId="77777777" w:rsidR="007B636C" w:rsidRDefault="007B636C" w:rsidP="007B636C">
      <w:pPr>
        <w:pStyle w:val="H6"/>
      </w:pPr>
      <w:bookmarkStart w:id="789" w:name="_Toc52787594"/>
      <w:bookmarkStart w:id="790" w:name="_Toc52787776"/>
      <w:bookmarkStart w:id="791" w:name="_Toc75906998"/>
      <w:bookmarkStart w:id="792" w:name="_Toc75907335"/>
      <w:r>
        <w:t>6.2.8.3.2</w:t>
      </w:r>
      <w:r>
        <w:tab/>
        <w:t>Test procedure sequence</w:t>
      </w:r>
    </w:p>
    <w:p w14:paraId="2CB3F71B" w14:textId="77777777" w:rsidR="007B636C" w:rsidRDefault="007B636C" w:rsidP="007B636C">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7B636C" w14:paraId="179696EC" w14:textId="77777777" w:rsidTr="00BA42F2">
        <w:trPr>
          <w:tblHeader/>
        </w:trPr>
        <w:tc>
          <w:tcPr>
            <w:tcW w:w="534" w:type="dxa"/>
            <w:tcBorders>
              <w:top w:val="single" w:sz="4" w:space="0" w:color="auto"/>
              <w:left w:val="single" w:sz="4" w:space="0" w:color="auto"/>
              <w:bottom w:val="nil"/>
              <w:right w:val="single" w:sz="4" w:space="0" w:color="auto"/>
            </w:tcBorders>
            <w:hideMark/>
          </w:tcPr>
          <w:p w14:paraId="0F1B9A0F" w14:textId="77777777" w:rsidR="007B636C" w:rsidRDefault="007B636C" w:rsidP="00BA42F2">
            <w:pPr>
              <w:pStyle w:val="TAH"/>
            </w:pPr>
            <w:r>
              <w:t>St</w:t>
            </w:r>
          </w:p>
        </w:tc>
        <w:tc>
          <w:tcPr>
            <w:tcW w:w="3968" w:type="dxa"/>
            <w:tcBorders>
              <w:top w:val="single" w:sz="4" w:space="0" w:color="auto"/>
              <w:left w:val="single" w:sz="4" w:space="0" w:color="auto"/>
              <w:bottom w:val="nil"/>
              <w:right w:val="single" w:sz="4" w:space="0" w:color="auto"/>
            </w:tcBorders>
            <w:hideMark/>
          </w:tcPr>
          <w:p w14:paraId="30F1DD5C" w14:textId="77777777" w:rsidR="007B636C" w:rsidRDefault="007B636C" w:rsidP="00BA42F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C5D6D5" w14:textId="77777777" w:rsidR="007B636C" w:rsidRDefault="007B636C" w:rsidP="00BA42F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5CF7D00" w14:textId="77777777" w:rsidR="007B636C" w:rsidRDefault="007B636C" w:rsidP="00BA42F2">
            <w:pPr>
              <w:pStyle w:val="TAH"/>
            </w:pPr>
            <w:r>
              <w:t>TP</w:t>
            </w:r>
          </w:p>
        </w:tc>
        <w:tc>
          <w:tcPr>
            <w:tcW w:w="850" w:type="dxa"/>
            <w:tcBorders>
              <w:top w:val="single" w:sz="4" w:space="0" w:color="auto"/>
              <w:left w:val="single" w:sz="4" w:space="0" w:color="auto"/>
              <w:bottom w:val="nil"/>
              <w:right w:val="single" w:sz="4" w:space="0" w:color="auto"/>
            </w:tcBorders>
            <w:hideMark/>
          </w:tcPr>
          <w:p w14:paraId="43FB37C0" w14:textId="77777777" w:rsidR="007B636C" w:rsidRDefault="007B636C" w:rsidP="00BA42F2">
            <w:pPr>
              <w:pStyle w:val="TAH"/>
            </w:pPr>
            <w:r>
              <w:t>Verdict</w:t>
            </w:r>
          </w:p>
        </w:tc>
      </w:tr>
      <w:tr w:rsidR="007B636C" w14:paraId="5F823B6E" w14:textId="77777777" w:rsidTr="00BA42F2">
        <w:trPr>
          <w:tblHeader/>
        </w:trPr>
        <w:tc>
          <w:tcPr>
            <w:tcW w:w="534" w:type="dxa"/>
            <w:tcBorders>
              <w:top w:val="nil"/>
              <w:left w:val="single" w:sz="4" w:space="0" w:color="auto"/>
              <w:bottom w:val="single" w:sz="4" w:space="0" w:color="auto"/>
              <w:right w:val="single" w:sz="4" w:space="0" w:color="auto"/>
            </w:tcBorders>
          </w:tcPr>
          <w:p w14:paraId="07288ADE" w14:textId="77777777" w:rsidR="007B636C" w:rsidRDefault="007B636C" w:rsidP="00BA42F2">
            <w:pPr>
              <w:pStyle w:val="TAH"/>
            </w:pPr>
          </w:p>
        </w:tc>
        <w:tc>
          <w:tcPr>
            <w:tcW w:w="3968" w:type="dxa"/>
            <w:tcBorders>
              <w:top w:val="nil"/>
              <w:left w:val="single" w:sz="4" w:space="0" w:color="auto"/>
              <w:bottom w:val="single" w:sz="4" w:space="0" w:color="auto"/>
              <w:right w:val="single" w:sz="4" w:space="0" w:color="auto"/>
            </w:tcBorders>
          </w:tcPr>
          <w:p w14:paraId="396423CA" w14:textId="77777777" w:rsidR="007B636C" w:rsidRDefault="007B636C" w:rsidP="00BA42F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DDE9D" w14:textId="77777777" w:rsidR="007B636C" w:rsidRDefault="007B636C" w:rsidP="00BA42F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C120BE4" w14:textId="77777777" w:rsidR="007B636C" w:rsidRDefault="007B636C" w:rsidP="00BA42F2">
            <w:pPr>
              <w:pStyle w:val="TAH"/>
            </w:pPr>
            <w:r>
              <w:t>Message</w:t>
            </w:r>
          </w:p>
        </w:tc>
        <w:tc>
          <w:tcPr>
            <w:tcW w:w="565" w:type="dxa"/>
            <w:tcBorders>
              <w:top w:val="nil"/>
              <w:left w:val="single" w:sz="4" w:space="0" w:color="auto"/>
              <w:bottom w:val="single" w:sz="4" w:space="0" w:color="auto"/>
              <w:right w:val="single" w:sz="4" w:space="0" w:color="auto"/>
            </w:tcBorders>
          </w:tcPr>
          <w:p w14:paraId="5B5F2861" w14:textId="77777777" w:rsidR="007B636C" w:rsidRDefault="007B636C" w:rsidP="00BA42F2">
            <w:pPr>
              <w:pStyle w:val="TAH"/>
            </w:pPr>
          </w:p>
        </w:tc>
        <w:tc>
          <w:tcPr>
            <w:tcW w:w="850" w:type="dxa"/>
            <w:tcBorders>
              <w:top w:val="nil"/>
              <w:left w:val="single" w:sz="4" w:space="0" w:color="auto"/>
              <w:bottom w:val="single" w:sz="4" w:space="0" w:color="auto"/>
              <w:right w:val="single" w:sz="4" w:space="0" w:color="auto"/>
            </w:tcBorders>
          </w:tcPr>
          <w:p w14:paraId="6C9D097F" w14:textId="77777777" w:rsidR="007B636C" w:rsidRDefault="007B636C" w:rsidP="00BA42F2">
            <w:pPr>
              <w:pStyle w:val="TAH"/>
            </w:pPr>
          </w:p>
        </w:tc>
      </w:tr>
      <w:tr w:rsidR="007B636C" w14:paraId="6FA83E1F"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22ED330" w14:textId="77777777" w:rsidR="007B636C" w:rsidRDefault="007B636C" w:rsidP="00BA42F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968A550" w14:textId="77777777" w:rsidR="007B636C" w:rsidRDefault="007B636C" w:rsidP="00BA42F2">
            <w:pPr>
              <w:pStyle w:val="TAL"/>
            </w:pPr>
            <w:r>
              <w:rPr>
                <w:lang w:eastAsia="ko-KR"/>
              </w:rPr>
              <w:t>Check: Does the UE (MCVideo client) correctly perform procedure '</w:t>
            </w:r>
            <w:r>
              <w:t>MCX CT private call establishment with manual commencement'</w:t>
            </w:r>
            <w:r>
              <w:rPr>
                <w:lang w:eastAsia="ko-KR"/>
              </w:rPr>
              <w:t xml:space="preserve"> as described in TS 36.579-1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3E9AD5D7"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0A629C"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75DBC8" w14:textId="77777777" w:rsidR="007B636C" w:rsidRDefault="007B636C" w:rsidP="00BA42F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67D4AB7" w14:textId="77777777" w:rsidR="007B636C" w:rsidRDefault="007B636C" w:rsidP="00BA42F2">
            <w:pPr>
              <w:pStyle w:val="TAC"/>
            </w:pPr>
            <w:r>
              <w:t>P</w:t>
            </w:r>
          </w:p>
        </w:tc>
      </w:tr>
      <w:tr w:rsidR="007B636C" w14:paraId="4D649DA9"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4641DD4" w14:textId="77777777" w:rsidR="007B636C" w:rsidRDefault="007B636C" w:rsidP="00BA42F2">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2FD91D84"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74E2014"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3171E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EBDEE5"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D2DC91" w14:textId="77777777" w:rsidR="007B636C" w:rsidRDefault="007B636C" w:rsidP="00BA42F2">
            <w:pPr>
              <w:pStyle w:val="TAC"/>
            </w:pPr>
            <w:r>
              <w:t>-</w:t>
            </w:r>
          </w:p>
        </w:tc>
      </w:tr>
      <w:tr w:rsidR="007B636C" w14:paraId="15BC26CC" w14:textId="77777777" w:rsidTr="00BA42F2">
        <w:trPr>
          <w:trHeight w:val="61"/>
        </w:trPr>
        <w:tc>
          <w:tcPr>
            <w:tcW w:w="534" w:type="dxa"/>
            <w:tcBorders>
              <w:top w:val="single" w:sz="4" w:space="0" w:color="auto"/>
              <w:left w:val="single" w:sz="4" w:space="0" w:color="auto"/>
              <w:bottom w:val="single" w:sz="4" w:space="0" w:color="auto"/>
              <w:right w:val="single" w:sz="4" w:space="0" w:color="auto"/>
            </w:tcBorders>
            <w:hideMark/>
          </w:tcPr>
          <w:p w14:paraId="28014752" w14:textId="77777777" w:rsidR="007B636C" w:rsidRDefault="007B636C" w:rsidP="00BA42F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419CFFB" w14:textId="77777777" w:rsidR="007B636C" w:rsidRDefault="007B636C" w:rsidP="00BA42F2">
            <w:pPr>
              <w:pStyle w:val="TAL"/>
            </w:pPr>
            <w:r>
              <w:t>Make the UE (MCVideo client) release the call.</w:t>
            </w:r>
          </w:p>
          <w:p w14:paraId="7D4CBD0D" w14:textId="77777777" w:rsidR="007B636C" w:rsidRDefault="007B636C" w:rsidP="00BA42F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3FD9902"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E389D0"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2AD138"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A93753" w14:textId="77777777" w:rsidR="007B636C" w:rsidRDefault="007B636C" w:rsidP="00BA42F2">
            <w:pPr>
              <w:pStyle w:val="TAC"/>
            </w:pPr>
            <w:r>
              <w:t>-</w:t>
            </w:r>
          </w:p>
        </w:tc>
      </w:tr>
      <w:tr w:rsidR="007B636C" w14:paraId="28CD82C1"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E292A10" w14:textId="77777777" w:rsidR="007B636C" w:rsidRDefault="007B636C" w:rsidP="00BA42F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C3F8C5E" w14:textId="77777777" w:rsidR="007B636C" w:rsidRDefault="007B636C" w:rsidP="00BA42F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CF8C2FE"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E5D8A1A"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87DCCB" w14:textId="77777777" w:rsidR="007B636C" w:rsidRDefault="007B636C" w:rsidP="00BA42F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82E06F3" w14:textId="77777777" w:rsidR="007B636C" w:rsidRDefault="007B636C" w:rsidP="00BA42F2">
            <w:pPr>
              <w:pStyle w:val="TAC"/>
            </w:pPr>
            <w:r>
              <w:t>P</w:t>
            </w:r>
          </w:p>
        </w:tc>
      </w:tr>
      <w:tr w:rsidR="007B636C" w14:paraId="70CA4BD0"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F1DDDDB" w14:textId="77777777" w:rsidR="007B636C" w:rsidRDefault="007B636C" w:rsidP="00BA42F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7D52027"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3F7346"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62EF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B5120C"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823F7D" w14:textId="77777777" w:rsidR="007B636C" w:rsidRDefault="007B636C" w:rsidP="00BA42F2">
            <w:pPr>
              <w:pStyle w:val="TAC"/>
            </w:pPr>
            <w:r>
              <w:t>-</w:t>
            </w:r>
          </w:p>
        </w:tc>
      </w:tr>
      <w:tr w:rsidR="007B636C" w14:paraId="6638EE09" w14:textId="77777777" w:rsidTr="00BA42F2">
        <w:tc>
          <w:tcPr>
            <w:tcW w:w="9603" w:type="dxa"/>
            <w:gridSpan w:val="6"/>
            <w:tcBorders>
              <w:top w:val="single" w:sz="4" w:space="0" w:color="auto"/>
              <w:left w:val="single" w:sz="4" w:space="0" w:color="auto"/>
              <w:bottom w:val="single" w:sz="4" w:space="0" w:color="auto"/>
              <w:right w:val="single" w:sz="4" w:space="0" w:color="auto"/>
            </w:tcBorders>
            <w:hideMark/>
          </w:tcPr>
          <w:p w14:paraId="1BCB6D9D" w14:textId="650CEED7" w:rsidR="007B636C" w:rsidRDefault="007B636C" w:rsidP="00BA42F2">
            <w:pPr>
              <w:pStyle w:val="TAN"/>
            </w:pPr>
            <w:r>
              <w:t>NOTE 1: This is expected to be done via a suitable implementation dependent MMI.</w:t>
            </w:r>
          </w:p>
        </w:tc>
      </w:tr>
    </w:tbl>
    <w:p w14:paraId="3110AC7B" w14:textId="77777777" w:rsidR="007B636C" w:rsidRDefault="007B636C" w:rsidP="007B636C"/>
    <w:p w14:paraId="68FC6010" w14:textId="77777777" w:rsidR="005D374E" w:rsidRDefault="005D374E" w:rsidP="00E972B2">
      <w:pPr>
        <w:pStyle w:val="H6"/>
      </w:pPr>
      <w:bookmarkStart w:id="793" w:name="_Toc52787595"/>
      <w:bookmarkStart w:id="794" w:name="_Toc52787777"/>
      <w:bookmarkStart w:id="795" w:name="_Toc75906999"/>
      <w:bookmarkStart w:id="796" w:name="_Toc75907336"/>
      <w:bookmarkEnd w:id="789"/>
      <w:bookmarkEnd w:id="790"/>
      <w:bookmarkEnd w:id="791"/>
      <w:bookmarkEnd w:id="792"/>
      <w:r>
        <w:t>6.2.8.3.3</w:t>
      </w:r>
      <w:r>
        <w:tab/>
        <w:t>Specific message contents</w:t>
      </w:r>
      <w:bookmarkEnd w:id="793"/>
      <w:bookmarkEnd w:id="794"/>
      <w:bookmarkEnd w:id="795"/>
      <w:bookmarkEnd w:id="796"/>
    </w:p>
    <w:p w14:paraId="34FE2679" w14:textId="77777777" w:rsidR="005D374E" w:rsidRDefault="005D374E" w:rsidP="00E972B2">
      <w:pPr>
        <w:pStyle w:val="TH"/>
      </w:pPr>
      <w:r>
        <w:t>Table 6.2.8.3.3-1: SIP INVITE from the SS (Step 1, Table 6.2.8.3.2-1;</w:t>
      </w:r>
      <w:r>
        <w:br/>
        <w:t>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225A560C"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516AF93" w14:textId="0E90049E" w:rsidR="005D374E" w:rsidRDefault="005D374E" w:rsidP="00E972B2">
            <w:pPr>
              <w:pStyle w:val="TAL"/>
            </w:pPr>
            <w:r>
              <w:t>Derivation Path: TS 36.579-1 [2], Table 5.5.2.5.2-1, condition MANUAL</w:t>
            </w:r>
          </w:p>
        </w:tc>
      </w:tr>
      <w:tr w:rsidR="005D374E" w14:paraId="04854E5B"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7EA3D44F"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14E59D"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2B9AF3F"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84DD6E"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C2F7AC3" w14:textId="77777777" w:rsidR="005D374E" w:rsidRDefault="005D374E" w:rsidP="00E972B2">
            <w:pPr>
              <w:pStyle w:val="TAH"/>
            </w:pPr>
            <w:r>
              <w:t>Condition</w:t>
            </w:r>
          </w:p>
        </w:tc>
      </w:tr>
      <w:tr w:rsidR="005D374E" w14:paraId="2EE86F15"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091B9F6D"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3BFCC14"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004C692"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242CECC"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04100C" w14:textId="77777777" w:rsidR="005D374E" w:rsidRDefault="005D374E" w:rsidP="00E972B2">
            <w:pPr>
              <w:pStyle w:val="TAL"/>
            </w:pPr>
          </w:p>
        </w:tc>
      </w:tr>
      <w:tr w:rsidR="005D374E" w14:paraId="52FDF0D4"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5FA577D"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FFB2E9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379BC5"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A5F9588"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84863" w14:textId="77777777" w:rsidR="005D374E" w:rsidRDefault="005D374E" w:rsidP="00E972B2">
            <w:pPr>
              <w:pStyle w:val="TAL"/>
            </w:pPr>
          </w:p>
        </w:tc>
      </w:tr>
      <w:tr w:rsidR="005D374E" w14:paraId="64597F27"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30CE04F"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063B19" w14:textId="77777777" w:rsidR="005D374E" w:rsidRDefault="005D374E" w:rsidP="00E972B2">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1A16066D"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013CF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8DBB5B" w14:textId="77777777" w:rsidR="005D374E" w:rsidRDefault="005D374E" w:rsidP="00E972B2">
            <w:pPr>
              <w:pStyle w:val="TAL"/>
            </w:pPr>
          </w:p>
        </w:tc>
      </w:tr>
      <w:tr w:rsidR="005D374E" w14:paraId="068C5968"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86FE6FD"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7FD605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68B34"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EF725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5EEBE3" w14:textId="77777777" w:rsidR="005D374E" w:rsidRDefault="005D374E" w:rsidP="00E972B2">
            <w:pPr>
              <w:pStyle w:val="TAL"/>
            </w:pPr>
          </w:p>
        </w:tc>
      </w:tr>
      <w:tr w:rsidR="005D374E" w14:paraId="0E3FDECA"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14E9A83"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8A621D" w14:textId="77777777" w:rsidR="005D374E" w:rsidRDefault="005D374E" w:rsidP="00E972B2">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0AE2DA2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BD838C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1060021" w14:textId="77777777" w:rsidR="005D374E" w:rsidRDefault="005D374E" w:rsidP="00E972B2">
            <w:pPr>
              <w:pStyle w:val="TAL"/>
            </w:pPr>
          </w:p>
        </w:tc>
      </w:tr>
    </w:tbl>
    <w:p w14:paraId="435294F8" w14:textId="77777777" w:rsidR="005D374E" w:rsidRDefault="005D374E" w:rsidP="005D374E"/>
    <w:p w14:paraId="5229C0AA" w14:textId="77777777" w:rsidR="005D374E" w:rsidRDefault="005D374E" w:rsidP="00E972B2">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EE0DB2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26D11A0B" w14:textId="460DD0D4" w:rsidR="005D374E" w:rsidRDefault="005D374E" w:rsidP="00E972B2">
            <w:pPr>
              <w:pStyle w:val="TAL"/>
            </w:pPr>
            <w:r>
              <w:t>Derivation Path: TS 36.579-1 [2], Table 5.5.3.1.2-2, condition PRIVATE-CALL, INITIAL_SDP_OFFER, WITHOUT_TRANSMISSIONCONTROL</w:t>
            </w:r>
          </w:p>
        </w:tc>
      </w:tr>
    </w:tbl>
    <w:p w14:paraId="53437799" w14:textId="77777777" w:rsidR="005D374E" w:rsidRDefault="005D374E" w:rsidP="005D374E"/>
    <w:p w14:paraId="5E501706" w14:textId="77777777" w:rsidR="005D374E" w:rsidRDefault="005D374E" w:rsidP="00E972B2">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4A7EF9A"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1903758" w14:textId="77777777" w:rsidR="005D374E" w:rsidRDefault="005D374E" w:rsidP="00E972B2">
            <w:pPr>
              <w:pStyle w:val="TAL"/>
            </w:pPr>
            <w:r>
              <w:t>Derivation Path: TS 36.579-1 [2], Table 5.5.3.2.2-2, condition PRIVATE-CALL</w:t>
            </w:r>
          </w:p>
        </w:tc>
      </w:tr>
    </w:tbl>
    <w:p w14:paraId="499FCF78" w14:textId="77777777" w:rsidR="005D374E" w:rsidRDefault="005D374E" w:rsidP="005D374E"/>
    <w:p w14:paraId="12E71759" w14:textId="77777777" w:rsidR="005D374E" w:rsidRDefault="005D374E" w:rsidP="00E972B2">
      <w:pPr>
        <w:pStyle w:val="TH"/>
      </w:pPr>
      <w:r>
        <w:t>Table 6.2.8.3.3-3..3B: Void</w:t>
      </w:r>
    </w:p>
    <w:p w14:paraId="6D016F44" w14:textId="77777777" w:rsidR="005D374E" w:rsidRPr="00C8339F" w:rsidRDefault="005D374E" w:rsidP="005D374E">
      <w:pPr>
        <w:pStyle w:val="TH"/>
        <w:rPr>
          <w:bCs/>
        </w:rPr>
      </w:pPr>
      <w:r w:rsidRPr="00C8339F">
        <w:rPr>
          <w:bCs/>
        </w:rPr>
        <w:t>Table 6.2.8.3.3-4: SIP 200 (OK) from the UE (Step 5, Table 6.2.8.3.2-1;</w:t>
      </w:r>
      <w:r w:rsidRPr="00C8339F">
        <w:rPr>
          <w:bCs/>
        </w:rPr>
        <w:br/>
        <w:t>Step 6, TS 36.579-1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57BE44D3"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B16761E" w14:textId="77777777" w:rsidR="005D374E" w:rsidRDefault="005D374E" w:rsidP="00E972B2">
            <w:pPr>
              <w:pStyle w:val="TAL"/>
            </w:pPr>
            <w:r>
              <w:t>Derivation Path: TS 36.579-1 [2], Table 5.5.2.17.1.1-1, condition INVITE-RSP</w:t>
            </w:r>
          </w:p>
        </w:tc>
      </w:tr>
      <w:tr w:rsidR="005D374E" w14:paraId="01B450A7"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39632A18"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52B396"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BC0454D"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A2F8393"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BD767C2" w14:textId="77777777" w:rsidR="005D374E" w:rsidRDefault="005D374E" w:rsidP="00E972B2">
            <w:pPr>
              <w:pStyle w:val="TAH"/>
            </w:pPr>
            <w:r>
              <w:t>Condition</w:t>
            </w:r>
          </w:p>
        </w:tc>
      </w:tr>
      <w:tr w:rsidR="005D374E" w14:paraId="74100FE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86BB9B" w14:textId="77777777" w:rsidR="005D374E" w:rsidRPr="005D374E" w:rsidRDefault="005D374E"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4D81835"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1256D36"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DBA727"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A86AA5" w14:textId="77777777" w:rsidR="005D374E" w:rsidRDefault="005D374E" w:rsidP="00E972B2">
            <w:pPr>
              <w:pStyle w:val="TAL"/>
            </w:pPr>
          </w:p>
        </w:tc>
      </w:tr>
      <w:tr w:rsidR="005D374E" w14:paraId="43AFFC9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40356B" w14:textId="77777777" w:rsidR="005D374E" w:rsidRDefault="005D374E"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4E0B6E" w14:textId="77777777" w:rsidR="005D374E" w:rsidRDefault="005D374E" w:rsidP="00E972B2">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E1978B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7F0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069C89" w14:textId="77777777" w:rsidR="005D374E" w:rsidRDefault="005D374E" w:rsidP="00E972B2">
            <w:pPr>
              <w:pStyle w:val="TAL"/>
            </w:pPr>
          </w:p>
        </w:tc>
      </w:tr>
    </w:tbl>
    <w:p w14:paraId="517A68B3" w14:textId="77777777" w:rsidR="005D374E" w:rsidRDefault="005D374E" w:rsidP="005D374E">
      <w:pPr>
        <w:rPr>
          <w:color w:val="000000"/>
        </w:rPr>
      </w:pPr>
    </w:p>
    <w:p w14:paraId="600F832D" w14:textId="77777777" w:rsidR="005D374E" w:rsidRDefault="005D374E" w:rsidP="00E972B2">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96A364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E28419E" w14:textId="1B112E08" w:rsidR="005D374E" w:rsidRDefault="005D374E" w:rsidP="00E972B2">
            <w:pPr>
              <w:pStyle w:val="TAL"/>
            </w:pPr>
            <w:r>
              <w:t>Derivation Path: TS 36.579-1 [2], Table 5.5.3.1.1-2, condition PRIVATE-CALL, SDP_ANSWER, WITHOUT_TRANSMISSIONCONTROL</w:t>
            </w:r>
          </w:p>
        </w:tc>
      </w:tr>
    </w:tbl>
    <w:p w14:paraId="7AB1CAA9" w14:textId="77777777" w:rsidR="005D374E" w:rsidRDefault="005D374E" w:rsidP="005D374E">
      <w:pPr>
        <w:rPr>
          <w:color w:val="000000"/>
        </w:rPr>
      </w:pPr>
    </w:p>
    <w:p w14:paraId="11B8B97F" w14:textId="77777777" w:rsidR="005D374E" w:rsidRDefault="005D374E" w:rsidP="00E972B2">
      <w:pPr>
        <w:pStyle w:val="TH"/>
      </w:pPr>
      <w:r>
        <w:t>Table 6.2.8.3.3-5: SIP BYE from the UE (Step 8, Table 6.2.8.3.2-1;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E64792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76B0F99A" w14:textId="77777777" w:rsidR="005D374E" w:rsidRDefault="005D374E" w:rsidP="00E972B2">
            <w:pPr>
              <w:pStyle w:val="TAL"/>
            </w:pPr>
            <w:r>
              <w:t>Derivation Path: TS 36.579-1 [2], Table 5.5.2.2.1-1, condition MT_CALL</w:t>
            </w:r>
          </w:p>
        </w:tc>
      </w:tr>
    </w:tbl>
    <w:p w14:paraId="6F8A042C" w14:textId="77777777" w:rsidR="005D374E" w:rsidRDefault="005D374E" w:rsidP="005D374E"/>
    <w:p w14:paraId="1CCEEED1" w14:textId="77777777" w:rsidR="005D374E" w:rsidRDefault="005D374E" w:rsidP="00E972B2">
      <w:pPr>
        <w:pStyle w:val="TH"/>
      </w:pPr>
      <w:r>
        <w:t>Table 6.2.8.3.3-5A..6: Void</w:t>
      </w:r>
    </w:p>
    <w:p w14:paraId="73264245" w14:textId="11ACAFDD" w:rsidR="00784A32" w:rsidRPr="00201E3B" w:rsidRDefault="00784A32" w:rsidP="00784A32"/>
    <w:p w14:paraId="1DC9527D" w14:textId="77777777" w:rsidR="00784A32" w:rsidRPr="00201E3B" w:rsidRDefault="00784A32" w:rsidP="00784A32">
      <w:pPr>
        <w:pStyle w:val="Heading2"/>
      </w:pPr>
      <w:bookmarkStart w:id="797" w:name="_Toc52787596"/>
      <w:bookmarkStart w:id="798" w:name="_Toc52787778"/>
      <w:bookmarkStart w:id="799" w:name="_Toc75907000"/>
      <w:bookmarkStart w:id="800" w:name="_Toc75907337"/>
      <w:bookmarkStart w:id="801" w:name="_Toc84345741"/>
      <w:bookmarkStart w:id="802" w:name="_Toc99871294"/>
      <w:bookmarkStart w:id="803" w:name="_Toc171440753"/>
      <w:r w:rsidRPr="00201E3B">
        <w:t>6.3</w:t>
      </w:r>
      <w:r w:rsidRPr="00201E3B">
        <w:tab/>
        <w:t>Emergency Alert</w:t>
      </w:r>
      <w:bookmarkEnd w:id="797"/>
      <w:bookmarkEnd w:id="798"/>
      <w:bookmarkEnd w:id="799"/>
      <w:bookmarkEnd w:id="800"/>
      <w:bookmarkEnd w:id="801"/>
      <w:bookmarkEnd w:id="802"/>
      <w:bookmarkEnd w:id="803"/>
    </w:p>
    <w:p w14:paraId="5F303940" w14:textId="77777777" w:rsidR="002528A9" w:rsidRDefault="002528A9" w:rsidP="002528A9">
      <w:pPr>
        <w:pStyle w:val="Heading3"/>
      </w:pPr>
      <w:bookmarkStart w:id="804" w:name="_Toc99871295"/>
      <w:bookmarkStart w:id="805" w:name="_Toc90630603"/>
      <w:bookmarkStart w:id="806" w:name="_Toc171440754"/>
      <w:r>
        <w:t>6.3.1</w:t>
      </w:r>
      <w:r>
        <w:tab/>
        <w:t>On-network / Emergency alert / Cancel emergency alert / Client Originated (CO)</w:t>
      </w:r>
      <w:bookmarkEnd w:id="804"/>
      <w:bookmarkEnd w:id="806"/>
    </w:p>
    <w:p w14:paraId="581141E3" w14:textId="77777777" w:rsidR="002528A9" w:rsidRDefault="002528A9" w:rsidP="002528A9">
      <w:pPr>
        <w:pStyle w:val="H6"/>
      </w:pPr>
      <w:r>
        <w:t>6.3.1.1</w:t>
      </w:r>
      <w:r>
        <w:tab/>
        <w:t>Test Purpose (TP)</w:t>
      </w:r>
    </w:p>
    <w:p w14:paraId="2919820D" w14:textId="77777777" w:rsidR="002528A9" w:rsidRDefault="002528A9" w:rsidP="002528A9">
      <w:pPr>
        <w:pStyle w:val="H6"/>
      </w:pPr>
      <w:r>
        <w:t>(1)</w:t>
      </w:r>
    </w:p>
    <w:p w14:paraId="529EE55E"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34D22D47"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the MCVideo User requests to send an emergency alert with the location of emergency }</w:t>
      </w:r>
    </w:p>
    <w:p w14:paraId="7E1FC65E"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initiating an emergency alert </w:t>
      </w:r>
      <w:r>
        <w:rPr>
          <w:b/>
          <w:noProof w:val="0"/>
        </w:rPr>
        <w:t>and</w:t>
      </w:r>
      <w:r>
        <w:rPr>
          <w:noProof w:val="0"/>
        </w:rPr>
        <w:t xml:space="preserve"> reporting location information }</w:t>
      </w:r>
    </w:p>
    <w:p w14:paraId="240A1297" w14:textId="77777777" w:rsidR="002528A9" w:rsidRDefault="002528A9" w:rsidP="002528A9">
      <w:pPr>
        <w:pStyle w:val="PL"/>
        <w:rPr>
          <w:noProof w:val="0"/>
        </w:rPr>
      </w:pPr>
      <w:r>
        <w:rPr>
          <w:noProof w:val="0"/>
        </w:rPr>
        <w:t xml:space="preserve">            }</w:t>
      </w:r>
    </w:p>
    <w:p w14:paraId="3177E9DF" w14:textId="77777777" w:rsidR="002528A9" w:rsidRDefault="002528A9" w:rsidP="002528A9">
      <w:pPr>
        <w:pStyle w:val="PL"/>
        <w:rPr>
          <w:noProof w:val="0"/>
        </w:rPr>
      </w:pPr>
    </w:p>
    <w:p w14:paraId="6053E0A2" w14:textId="77777777" w:rsidR="002528A9" w:rsidRDefault="002528A9" w:rsidP="002528A9">
      <w:pPr>
        <w:pStyle w:val="H6"/>
      </w:pPr>
      <w:r>
        <w:t>(2)</w:t>
      </w:r>
    </w:p>
    <w:p w14:paraId="0CDD91C7" w14:textId="77777777" w:rsidR="002528A9" w:rsidRDefault="002528A9" w:rsidP="002528A9">
      <w:pPr>
        <w:pStyle w:val="PL"/>
        <w:rPr>
          <w:noProof w:val="0"/>
        </w:rPr>
      </w:pPr>
      <w:r>
        <w:rPr>
          <w:b/>
          <w:noProof w:val="0"/>
        </w:rPr>
        <w:t>with</w:t>
      </w:r>
      <w:r>
        <w:rPr>
          <w:noProof w:val="0"/>
        </w:rPr>
        <w:t xml:space="preserve"> { UE (MCVideo Client) in the “MVEA 3: emergency-alert-initiated” state}</w:t>
      </w:r>
    </w:p>
    <w:p w14:paraId="2B2E3A7D" w14:textId="77777777" w:rsidR="002528A9" w:rsidRDefault="002528A9" w:rsidP="002528A9">
      <w:pPr>
        <w:pStyle w:val="PL"/>
        <w:rPr>
          <w:noProof w:val="0"/>
        </w:rPr>
      </w:pPr>
      <w:r>
        <w:rPr>
          <w:b/>
          <w:noProof w:val="0"/>
        </w:rPr>
        <w:t>ensure that</w:t>
      </w:r>
      <w:r>
        <w:rPr>
          <w:noProof w:val="0"/>
        </w:rPr>
        <w:t xml:space="preserve"> {</w:t>
      </w:r>
    </w:p>
    <w:p w14:paraId="278693EB" w14:textId="77777777" w:rsidR="002528A9" w:rsidRDefault="002528A9" w:rsidP="002528A9">
      <w:pPr>
        <w:pStyle w:val="PL"/>
        <w:rPr>
          <w:noProof w:val="0"/>
        </w:rPr>
      </w:pPr>
      <w:r>
        <w:rPr>
          <w:noProof w:val="0"/>
        </w:rPr>
        <w:t xml:space="preserve">  </w:t>
      </w:r>
      <w:r>
        <w:rPr>
          <w:b/>
          <w:noProof w:val="0"/>
        </w:rPr>
        <w:t>when</w:t>
      </w:r>
      <w:r>
        <w:rPr>
          <w:noProof w:val="0"/>
        </w:rPr>
        <w:t xml:space="preserve"> { the MCVideo User requests to cancel the emergency alert}</w:t>
      </w:r>
    </w:p>
    <w:p w14:paraId="70E57549"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requesting the cancelation of the emergency alert}</w:t>
      </w:r>
    </w:p>
    <w:p w14:paraId="2DD16656" w14:textId="77777777" w:rsidR="002528A9" w:rsidRDefault="002528A9" w:rsidP="002528A9">
      <w:pPr>
        <w:pStyle w:val="PL"/>
        <w:rPr>
          <w:noProof w:val="0"/>
        </w:rPr>
      </w:pPr>
      <w:r>
        <w:rPr>
          <w:noProof w:val="0"/>
        </w:rPr>
        <w:t xml:space="preserve">            }</w:t>
      </w:r>
    </w:p>
    <w:p w14:paraId="554FAB9C" w14:textId="77777777" w:rsidR="002528A9" w:rsidRDefault="002528A9" w:rsidP="002528A9">
      <w:pPr>
        <w:pStyle w:val="PL"/>
        <w:rPr>
          <w:noProof w:val="0"/>
        </w:rPr>
      </w:pPr>
    </w:p>
    <w:p w14:paraId="6C776C9D" w14:textId="77777777" w:rsidR="002528A9" w:rsidRDefault="002528A9" w:rsidP="002528A9">
      <w:pPr>
        <w:pStyle w:val="H6"/>
      </w:pPr>
      <w:r>
        <w:t>6.3.1.2</w:t>
      </w:r>
      <w:r>
        <w:tab/>
        <w:t>Conformance requirements</w:t>
      </w:r>
    </w:p>
    <w:p w14:paraId="3C8EC749" w14:textId="77777777" w:rsidR="002528A9" w:rsidRDefault="002528A9" w:rsidP="002528A9">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C8005EC" w14:textId="77777777" w:rsidR="002528A9" w:rsidRDefault="002528A9" w:rsidP="002528A9">
      <w:r>
        <w:t>[TS 24.281 clause 11.2.1.1]</w:t>
      </w:r>
    </w:p>
    <w:p w14:paraId="667016BC" w14:textId="77777777" w:rsidR="002528A9" w:rsidRDefault="002528A9" w:rsidP="002528A9">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52508A1" w14:textId="77777777" w:rsidR="002528A9" w:rsidRDefault="002528A9" w:rsidP="002528A9">
      <w:pPr>
        <w:pStyle w:val="NO"/>
      </w:pPr>
      <w:r>
        <w:t>NOTE 1:</w:t>
      </w:r>
      <w:r>
        <w:tab/>
        <w:t>this SIP MESSAGE request is assumed to be sent out-of-dialog.</w:t>
      </w:r>
    </w:p>
    <w:p w14:paraId="28C8FCA1" w14:textId="77777777" w:rsidR="002528A9" w:rsidRDefault="002528A9" w:rsidP="002528A9">
      <w:r>
        <w:t>The MCVideo client:</w:t>
      </w:r>
    </w:p>
    <w:p w14:paraId="419074F2"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5DE33431"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0561231" w14:textId="77777777" w:rsidR="002528A9" w:rsidRDefault="002528A9" w:rsidP="002528A9">
      <w:pPr>
        <w:pStyle w:val="B1"/>
      </w:pPr>
      <w:r>
        <w:t>3)</w:t>
      </w:r>
      <w:r>
        <w:tab/>
        <w:t>may include a P-Preferred-Identity header field in the SIP MESSAGE request containing a public user identity as specified in 3GPP TS 24.229 [11];</w:t>
      </w:r>
    </w:p>
    <w:p w14:paraId="3104CC33"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201A97AC" w14:textId="77777777" w:rsidR="002528A9" w:rsidRDefault="002528A9" w:rsidP="002528A9">
      <w:pPr>
        <w:pStyle w:val="B2"/>
      </w:pPr>
      <w:r>
        <w:t>a)</w:t>
      </w:r>
      <w:r>
        <w:tab/>
        <w:t>the &lt;mcvideo-request-uri&gt; element set to the group identity;</w:t>
      </w:r>
    </w:p>
    <w:p w14:paraId="37395E7A" w14:textId="77777777" w:rsidR="002528A9" w:rsidRDefault="002528A9" w:rsidP="002528A9">
      <w:pPr>
        <w:pStyle w:val="B2"/>
      </w:pPr>
      <w:r>
        <w:t>b)</w:t>
      </w:r>
      <w:r>
        <w:tab/>
        <w:t>the &lt;alert-ind&gt; element set to a value of "true"; and</w:t>
      </w:r>
    </w:p>
    <w:p w14:paraId="2EEA429E" w14:textId="77777777" w:rsidR="002528A9" w:rsidRDefault="002528A9" w:rsidP="002528A9">
      <w:pPr>
        <w:pStyle w:val="B2"/>
      </w:pPr>
      <w:r>
        <w:t>c)</w:t>
      </w:r>
      <w:r>
        <w:tab/>
        <w:t>the &lt;mcvideo-client-id&gt; element set to the MCVideo client ID of the originating MCVideo client;</w:t>
      </w:r>
    </w:p>
    <w:p w14:paraId="6C0A6822" w14:textId="77777777" w:rsidR="002528A9" w:rsidRDefault="002528A9" w:rsidP="002528A9">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6649DE27" w14:textId="77777777" w:rsidR="002528A9" w:rsidRDefault="002528A9" w:rsidP="002528A9">
      <w:pPr>
        <w:pStyle w:val="B1"/>
      </w:pPr>
      <w:r>
        <w:t>6)</w:t>
      </w:r>
      <w:r>
        <w:tab/>
        <w:t>shall include in the &lt;Report&gt; element the specific location information configured for the MCVideo emergency alert location trigger;</w:t>
      </w:r>
    </w:p>
    <w:p w14:paraId="3ADC7D79" w14:textId="77777777" w:rsidR="002528A9" w:rsidRDefault="002528A9" w:rsidP="002528A9">
      <w:pPr>
        <w:pStyle w:val="B1"/>
        <w:rPr>
          <w:lang w:eastAsia="ko-KR"/>
        </w:rPr>
      </w:pPr>
      <w:r>
        <w:rPr>
          <w:lang w:eastAsia="ko-KR"/>
        </w:rPr>
        <w:t>7)</w:t>
      </w:r>
      <w:r>
        <w:rPr>
          <w:lang w:eastAsia="ko-KR"/>
        </w:rPr>
        <w:tab/>
        <w:t>shall set the MCVideo emergency state if not already set;</w:t>
      </w:r>
    </w:p>
    <w:p w14:paraId="37C655BC" w14:textId="77777777" w:rsidR="002528A9" w:rsidRDefault="002528A9" w:rsidP="002528A9">
      <w:pPr>
        <w:pStyle w:val="B1"/>
        <w:rPr>
          <w:lang w:eastAsia="ko-KR"/>
        </w:rPr>
      </w:pPr>
      <w:r>
        <w:rPr>
          <w:lang w:eastAsia="ko-KR"/>
        </w:rPr>
        <w:t>8)</w:t>
      </w:r>
      <w:r>
        <w:rPr>
          <w:lang w:eastAsia="ko-KR"/>
        </w:rPr>
        <w:tab/>
        <w:t>shall set the MCVideo emergency alert state to "MVEA 2: emergency-alert-confirm-pending";</w:t>
      </w:r>
    </w:p>
    <w:p w14:paraId="4ED3F1C6" w14:textId="77777777" w:rsidR="002528A9" w:rsidRDefault="002528A9" w:rsidP="002528A9">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33EF2906" w14:textId="77777777" w:rsidR="002528A9" w:rsidRDefault="002528A9" w:rsidP="002528A9">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79059AD3" w14:textId="77777777" w:rsidR="002528A9" w:rsidRDefault="002528A9" w:rsidP="002528A9">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67119413" w14:textId="77777777" w:rsidR="002528A9" w:rsidRDefault="002528A9" w:rsidP="002528A9">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286A8DD2" w14:textId="77777777" w:rsidR="002528A9" w:rsidRDefault="002528A9" w:rsidP="002528A9">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1ACF80DE" w14:textId="77777777" w:rsidR="002528A9" w:rsidRDefault="002528A9" w:rsidP="002528A9">
      <w:r>
        <w:t>[TS 24.281 clause 11.2.1.2]</w:t>
      </w:r>
    </w:p>
    <w:p w14:paraId="258F7461" w14:textId="77777777" w:rsidR="002528A9" w:rsidRDefault="002528A9" w:rsidP="002528A9">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0B707BC4" w14:textId="77777777" w:rsidR="002528A9" w:rsidRDefault="002528A9" w:rsidP="002528A9">
      <w:pPr>
        <w:pStyle w:val="NO"/>
      </w:pPr>
      <w:r>
        <w:t>NOTE 1:</w:t>
      </w:r>
      <w:r>
        <w:tab/>
        <w:t>This SIP MESSAGE request is assumed to be sent out-of-dialog.</w:t>
      </w:r>
    </w:p>
    <w:p w14:paraId="7548CF76" w14:textId="77777777" w:rsidR="002528A9" w:rsidRDefault="002528A9" w:rsidP="002528A9">
      <w:r>
        <w:t>The MCVideo client:</w:t>
      </w:r>
    </w:p>
    <w:p w14:paraId="054BEA17"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C603086"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132590D" w14:textId="77777777" w:rsidR="002528A9" w:rsidRDefault="002528A9" w:rsidP="002528A9">
      <w:pPr>
        <w:pStyle w:val="B1"/>
      </w:pPr>
      <w:r>
        <w:t>3)</w:t>
      </w:r>
      <w:r>
        <w:tab/>
        <w:t>may include a P-Preferred-Identity header field in the SIP MESSAGE request containing the public user identity of the originator as specified in 3GPP TS 24.229 [11];</w:t>
      </w:r>
    </w:p>
    <w:p w14:paraId="238F0F6E"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424FC248" w14:textId="77777777" w:rsidR="002528A9" w:rsidRDefault="002528A9" w:rsidP="002528A9">
      <w:pPr>
        <w:pStyle w:val="B2"/>
      </w:pPr>
      <w:r>
        <w:t>a)</w:t>
      </w:r>
      <w:r>
        <w:tab/>
        <w:t>the &lt;mcvideo-request-uri&gt; element set to the MCVideo group identity;</w:t>
      </w:r>
    </w:p>
    <w:p w14:paraId="08DD1D66" w14:textId="77777777" w:rsidR="002528A9" w:rsidRDefault="002528A9" w:rsidP="002528A9">
      <w:pPr>
        <w:pStyle w:val="B2"/>
      </w:pPr>
      <w:r>
        <w:t>b)</w:t>
      </w:r>
      <w:r>
        <w:tab/>
        <w:t>the &lt;alert-ind&gt; element set to a value of "false"; and</w:t>
      </w:r>
    </w:p>
    <w:p w14:paraId="25BD9258" w14:textId="77777777" w:rsidR="002528A9" w:rsidRDefault="002528A9" w:rsidP="002528A9">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74A40DF6" w14:textId="77777777" w:rsidR="002528A9" w:rsidRDefault="002528A9" w:rsidP="002528A9">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54B887F5" w14:textId="77777777" w:rsidR="002528A9" w:rsidRDefault="002528A9" w:rsidP="002528A9">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4644A9EE" w14:textId="77777777" w:rsidR="002528A9" w:rsidRDefault="002528A9" w:rsidP="002528A9">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5337E6D4" w14:textId="77777777" w:rsidR="002528A9" w:rsidRDefault="002528A9" w:rsidP="002528A9">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29F24EA" w14:textId="77777777" w:rsidR="002528A9" w:rsidRDefault="002528A9" w:rsidP="002528A9">
      <w:r>
        <w:t>On receipt of a SIP MESSAGE request containing an application/vnd.3gpp.mcvideo-info+xml MIME body with an &lt;alert-ind-rcvd&gt; element set to true and an &lt;mcvideo-client-id&gt; matching the MCVideo client ID included in the sent SIP MESSAGE request:</w:t>
      </w:r>
    </w:p>
    <w:p w14:paraId="4E57ECF0" w14:textId="77777777" w:rsidR="002528A9" w:rsidRDefault="002528A9" w:rsidP="002528A9">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1E299B6A" w14:textId="77777777" w:rsidR="002528A9" w:rsidRDefault="002528A9" w:rsidP="002528A9">
      <w:pPr>
        <w:pStyle w:val="B2"/>
      </w:pPr>
      <w:r>
        <w:t>a)</w:t>
      </w:r>
      <w:r>
        <w:tab/>
        <w:t>set the MCVideo emergency alert state to "MVEA 1: no-alert"; and</w:t>
      </w:r>
    </w:p>
    <w:p w14:paraId="3D3BFE62" w14:textId="77777777" w:rsidR="002528A9" w:rsidRDefault="002528A9" w:rsidP="002528A9">
      <w:pPr>
        <w:pStyle w:val="B2"/>
      </w:pPr>
      <w:r>
        <w:t>b)</w:t>
      </w:r>
      <w:r>
        <w:tab/>
      </w:r>
      <w:r>
        <w:rPr>
          <w:lang w:eastAsia="ko-KR"/>
        </w:rPr>
        <w:t xml:space="preserve">clear the MCVideo emergency state if not already cleared; </w:t>
      </w:r>
    </w:p>
    <w:p w14:paraId="419ADD61" w14:textId="77777777" w:rsidR="002528A9" w:rsidRDefault="002528A9" w:rsidP="002528A9">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6D2B9BAA" w14:textId="77777777" w:rsidR="002528A9" w:rsidRDefault="002528A9" w:rsidP="002528A9">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CFFC943" w14:textId="77777777" w:rsidR="002528A9" w:rsidRDefault="002528A9" w:rsidP="002528A9">
      <w:pPr>
        <w:pStyle w:val="B1"/>
      </w:pPr>
      <w:r>
        <w:t>3)</w:t>
      </w:r>
      <w:r>
        <w:tab/>
        <w:t>if an &lt;emergency-ind&gt; element is present in the application/vnd.3gpp.mcvideo-info+xml MIME body of received SIP MESSAGE request and is set to a value of "false":</w:t>
      </w:r>
    </w:p>
    <w:p w14:paraId="3BD8D699" w14:textId="77777777" w:rsidR="002528A9" w:rsidRDefault="002528A9" w:rsidP="002528A9">
      <w:pPr>
        <w:pStyle w:val="B2"/>
      </w:pPr>
      <w:r>
        <w:t>a)</w:t>
      </w:r>
      <w:r>
        <w:tab/>
        <w:t>shall set the MCVideo emergency group call state of the group to "MVEGC 1: emergency-gc-capable"; and</w:t>
      </w:r>
    </w:p>
    <w:p w14:paraId="08AD7B76" w14:textId="77777777" w:rsidR="002528A9" w:rsidRDefault="002528A9" w:rsidP="002528A9">
      <w:pPr>
        <w:pStyle w:val="B2"/>
      </w:pPr>
      <w:r>
        <w:t>b)</w:t>
      </w:r>
      <w:r>
        <w:tab/>
        <w:t>shall set the MCVideo emergency group state of the group to "MVEG 1: no-emergency".</w:t>
      </w:r>
    </w:p>
    <w:p w14:paraId="0266031C" w14:textId="77777777" w:rsidR="002528A9" w:rsidRDefault="002528A9" w:rsidP="002528A9">
      <w:pPr>
        <w:pStyle w:val="NO"/>
      </w:pPr>
      <w:r>
        <w:t>NOTE 3:</w:t>
      </w:r>
      <w:r>
        <w:tab/>
        <w:t>The case where an &lt;emergency-ind&gt; element is set to true is possible but not handled specifically above as it results in no state changes.</w:t>
      </w:r>
    </w:p>
    <w:p w14:paraId="1E920737" w14:textId="77777777" w:rsidR="002528A9" w:rsidRDefault="002528A9" w:rsidP="002528A9">
      <w:r>
        <w:t>On receiving a SIP 4xx response, SIP 5xx response or SIP 6xx response to the sent SIP MESSAGE request:</w:t>
      </w:r>
    </w:p>
    <w:p w14:paraId="632B8BBE" w14:textId="77777777" w:rsidR="002528A9" w:rsidRDefault="002528A9" w:rsidP="002528A9">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189CE2CD" w14:textId="77777777" w:rsidR="002528A9" w:rsidRDefault="002528A9" w:rsidP="002528A9">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55B57FBA" w14:textId="77777777" w:rsidR="002528A9" w:rsidRDefault="002528A9" w:rsidP="002528A9">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2EF1F7AF" w14:textId="77777777" w:rsidR="002528A9" w:rsidRDefault="002528A9" w:rsidP="002528A9">
      <w:pPr>
        <w:pStyle w:val="H6"/>
      </w:pPr>
      <w:r>
        <w:t>6.3.1.3</w:t>
      </w:r>
      <w:r>
        <w:tab/>
        <w:t>Test description</w:t>
      </w:r>
    </w:p>
    <w:p w14:paraId="13B7CABF" w14:textId="77777777" w:rsidR="002528A9" w:rsidRDefault="002528A9" w:rsidP="002528A9">
      <w:pPr>
        <w:pStyle w:val="H6"/>
      </w:pPr>
      <w:r>
        <w:t>6.3.1.3.1</w:t>
      </w:r>
      <w:r>
        <w:tab/>
        <w:t>Pre-test conditions</w:t>
      </w:r>
    </w:p>
    <w:p w14:paraId="46D106F5" w14:textId="77777777" w:rsidR="008866F3" w:rsidRDefault="008866F3" w:rsidP="008866F3">
      <w:pPr>
        <w:pStyle w:val="H6"/>
      </w:pPr>
      <w:r w:rsidRPr="00102CE5">
        <w:t>Test configuration</w:t>
      </w:r>
      <w:r>
        <w:t>:</w:t>
      </w:r>
    </w:p>
    <w:p w14:paraId="5C04D0F9" w14:textId="77777777" w:rsidR="008866F3" w:rsidRDefault="008866F3" w:rsidP="008866F3">
      <w:pPr>
        <w:pStyle w:val="B1"/>
      </w:pPr>
      <w:r>
        <w:t>-</w:t>
      </w:r>
      <w:r>
        <w:tab/>
        <w:t>Single cell configuration according to TS 36.579-1 [2] clause 5.2.2.2.1.</w:t>
      </w:r>
    </w:p>
    <w:p w14:paraId="3FD1D6D8" w14:textId="77777777" w:rsidR="008866F3" w:rsidRDefault="008866F3" w:rsidP="008866F3">
      <w:pPr>
        <w:pStyle w:val="H6"/>
      </w:pPr>
      <w:r>
        <w:t>Preamble:</w:t>
      </w:r>
    </w:p>
    <w:p w14:paraId="702BF601" w14:textId="77777777" w:rsidR="008866F3" w:rsidRDefault="008866F3" w:rsidP="008866F3">
      <w:pPr>
        <w:pStyle w:val="B1"/>
      </w:pPr>
      <w:r>
        <w:t>-</w:t>
      </w:r>
      <w:r>
        <w:tab/>
        <w:t>The UE has performed procedure 'Initial registration' as described in TS 36.579-1 [2] clause 5.4.2.</w:t>
      </w:r>
    </w:p>
    <w:p w14:paraId="618986E3" w14:textId="77777777" w:rsidR="008866F3" w:rsidRDefault="008866F3" w:rsidP="008866F3">
      <w:pPr>
        <w:pStyle w:val="B1"/>
      </w:pPr>
      <w:r>
        <w:t>-</w:t>
      </w:r>
      <w:r>
        <w:tab/>
      </w:r>
      <w:r w:rsidRPr="000573F5">
        <w:t>UE States at the end of the preamble</w:t>
      </w:r>
      <w:r>
        <w:t>:</w:t>
      </w:r>
    </w:p>
    <w:p w14:paraId="74089C7C" w14:textId="77777777" w:rsidR="008866F3" w:rsidRDefault="008866F3" w:rsidP="008866F3">
      <w:pPr>
        <w:pStyle w:val="B1"/>
        <w:ind w:left="852"/>
      </w:pPr>
      <w:r>
        <w:t>-</w:t>
      </w:r>
      <w:r>
        <w:tab/>
        <w:t>The UE is in RRC_IDLE state.</w:t>
      </w:r>
    </w:p>
    <w:p w14:paraId="09684214" w14:textId="77777777" w:rsidR="008866F3" w:rsidRDefault="008866F3" w:rsidP="008866F3">
      <w:pPr>
        <w:pStyle w:val="B1"/>
        <w:ind w:left="852"/>
      </w:pPr>
      <w:r>
        <w:t>-</w:t>
      </w:r>
      <w:r>
        <w:tab/>
        <w:t>The client is registered for MCVideo.</w:t>
      </w:r>
    </w:p>
    <w:p w14:paraId="2D3F9E8C" w14:textId="77777777" w:rsidR="002528A9" w:rsidRDefault="002528A9" w:rsidP="002528A9">
      <w:pPr>
        <w:pStyle w:val="H6"/>
      </w:pPr>
      <w:r>
        <w:t>6.3.1.3.2</w:t>
      </w:r>
      <w:r>
        <w:tab/>
        <w:t>Test procedure sequence</w:t>
      </w:r>
    </w:p>
    <w:p w14:paraId="7CB220FF" w14:textId="77777777" w:rsidR="002528A9" w:rsidRDefault="002528A9" w:rsidP="002528A9">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69BE961D" w14:textId="77777777" w:rsidTr="002528A9">
        <w:tc>
          <w:tcPr>
            <w:tcW w:w="649" w:type="dxa"/>
            <w:tcBorders>
              <w:top w:val="single" w:sz="4" w:space="0" w:color="auto"/>
              <w:left w:val="single" w:sz="4" w:space="0" w:color="auto"/>
              <w:bottom w:val="nil"/>
              <w:right w:val="single" w:sz="4" w:space="0" w:color="auto"/>
            </w:tcBorders>
            <w:hideMark/>
          </w:tcPr>
          <w:p w14:paraId="58A8C30F"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5D4FE9FE"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D0A36B"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281A1A29"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C6A6C04" w14:textId="77777777" w:rsidR="002528A9" w:rsidRDefault="002528A9">
            <w:pPr>
              <w:pStyle w:val="TAH"/>
              <w:spacing w:line="254" w:lineRule="auto"/>
            </w:pPr>
            <w:r>
              <w:t>Verdict</w:t>
            </w:r>
          </w:p>
        </w:tc>
      </w:tr>
      <w:tr w:rsidR="002528A9" w14:paraId="0299BD79" w14:textId="77777777" w:rsidTr="002528A9">
        <w:tc>
          <w:tcPr>
            <w:tcW w:w="649" w:type="dxa"/>
            <w:tcBorders>
              <w:top w:val="nil"/>
              <w:left w:val="single" w:sz="4" w:space="0" w:color="auto"/>
              <w:bottom w:val="single" w:sz="4" w:space="0" w:color="auto"/>
              <w:right w:val="single" w:sz="4" w:space="0" w:color="auto"/>
            </w:tcBorders>
          </w:tcPr>
          <w:p w14:paraId="4F91CD5F"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27809280"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A80FBF0"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114DEBF3"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756180DF"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3899E2AC" w14:textId="77777777" w:rsidR="002528A9" w:rsidRDefault="002528A9">
            <w:pPr>
              <w:pStyle w:val="TAH"/>
              <w:spacing w:line="254" w:lineRule="auto"/>
            </w:pPr>
          </w:p>
        </w:tc>
      </w:tr>
      <w:tr w:rsidR="002528A9" w14:paraId="59F05FD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5F068E64"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19917E74" w14:textId="77777777" w:rsidR="002528A9" w:rsidRDefault="002528A9">
            <w:pPr>
              <w:pStyle w:val="TAL"/>
              <w:spacing w:line="254" w:lineRule="auto"/>
            </w:pPr>
            <w:r>
              <w:t>Make the UE (MCVideo client) send an emergency alert.</w:t>
            </w:r>
          </w:p>
          <w:p w14:paraId="7DACF6BD"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6F829F40"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1245E5A"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6B445F29"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39039824" w14:textId="77777777" w:rsidR="002528A9" w:rsidRDefault="002528A9">
            <w:pPr>
              <w:pStyle w:val="TAC"/>
              <w:spacing w:line="254" w:lineRule="auto"/>
            </w:pPr>
            <w:r>
              <w:t>-</w:t>
            </w:r>
          </w:p>
        </w:tc>
      </w:tr>
      <w:tr w:rsidR="002528A9" w14:paraId="3FA13E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5998EDF"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1F0B0410" w14:textId="5F0DEA56" w:rsidR="002528A9" w:rsidRDefault="002528A9">
            <w:pPr>
              <w:pStyle w:val="TAL"/>
              <w:spacing w:line="254" w:lineRule="auto"/>
            </w:pPr>
            <w:r>
              <w:t>Check: Does the UE (MCVideo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04A7A7D1"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2EDDB3C6"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A468B46"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4F59B5D3" w14:textId="33E3DAF5" w:rsidR="002528A9" w:rsidRDefault="002528A9">
            <w:pPr>
              <w:pStyle w:val="TAC"/>
              <w:spacing w:line="254" w:lineRule="auto"/>
            </w:pPr>
            <w:r>
              <w:t>P</w:t>
            </w:r>
          </w:p>
        </w:tc>
      </w:tr>
      <w:tr w:rsidR="002528A9" w14:paraId="63271283"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7F09F65" w14:textId="77777777" w:rsidR="002528A9" w:rsidRDefault="002528A9">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551FAB26" w14:textId="77777777" w:rsidR="002528A9" w:rsidRDefault="002528A9">
            <w:pPr>
              <w:pStyle w:val="TAL"/>
              <w:spacing w:line="254" w:lineRule="auto"/>
            </w:pPr>
            <w:r>
              <w:t>Make the UE (MCVideo client) cancel the emergency alert.</w:t>
            </w:r>
          </w:p>
          <w:p w14:paraId="3AF5B941"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7FD0D464" w14:textId="77777777" w:rsidR="002528A9" w:rsidRDefault="002528A9">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0971021C" w14:textId="77777777" w:rsidR="002528A9" w:rsidRDefault="002528A9">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4F6A905D"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46310F5C" w14:textId="77777777" w:rsidR="002528A9" w:rsidRDefault="002528A9">
            <w:pPr>
              <w:pStyle w:val="TAC"/>
              <w:spacing w:line="254" w:lineRule="auto"/>
            </w:pPr>
            <w:r>
              <w:t>-</w:t>
            </w:r>
          </w:p>
        </w:tc>
      </w:tr>
      <w:tr w:rsidR="002528A9" w14:paraId="49610F51"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6CFE207A" w14:textId="77777777" w:rsidR="002528A9" w:rsidRDefault="002528A9">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6C30CFF2" w14:textId="4753AA31" w:rsidR="002528A9" w:rsidRDefault="002528A9">
            <w:pPr>
              <w:pStyle w:val="TAL"/>
              <w:spacing w:line="254" w:lineRule="auto"/>
            </w:pPr>
            <w:r>
              <w:t>Check: Does the UE (MCVideo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7A658D9"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3AB3FE5"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BEFD79" w14:textId="77777777" w:rsidR="002528A9" w:rsidRDefault="002528A9">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90ED728" w14:textId="6FB4F4B0" w:rsidR="002528A9" w:rsidRDefault="002528A9">
            <w:pPr>
              <w:pStyle w:val="TAC"/>
              <w:spacing w:line="254" w:lineRule="auto"/>
            </w:pPr>
            <w:r>
              <w:t>P</w:t>
            </w:r>
          </w:p>
        </w:tc>
      </w:tr>
      <w:tr w:rsidR="002528A9" w14:paraId="221A0EAF"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2B9584F2" w14:textId="77777777" w:rsidR="002528A9" w:rsidRDefault="002528A9">
            <w:pPr>
              <w:pStyle w:val="TAN"/>
              <w:spacing w:line="254" w:lineRule="auto"/>
            </w:pPr>
            <w:r>
              <w:t>NOTE 1:</w:t>
            </w:r>
            <w:r>
              <w:tab/>
              <w:t>This is expected to be done via a suitable implementation dependent MMI.</w:t>
            </w:r>
          </w:p>
        </w:tc>
      </w:tr>
    </w:tbl>
    <w:p w14:paraId="5CB21016" w14:textId="77777777" w:rsidR="002528A9" w:rsidRDefault="002528A9" w:rsidP="002528A9"/>
    <w:p w14:paraId="362004E5" w14:textId="77777777" w:rsidR="002528A9" w:rsidRDefault="002528A9" w:rsidP="002528A9">
      <w:pPr>
        <w:pStyle w:val="H6"/>
      </w:pPr>
      <w:r>
        <w:rPr>
          <w:lang w:eastAsia="x-none"/>
        </w:rPr>
        <w:t>6.3.1.3.3</w:t>
      </w:r>
      <w:r>
        <w:rPr>
          <w:lang w:eastAsia="x-none"/>
        </w:rPr>
        <w:tab/>
        <w:t>Specific message contents</w:t>
      </w:r>
    </w:p>
    <w:p w14:paraId="0568840F" w14:textId="77777777" w:rsidR="002528A9" w:rsidRDefault="002528A9" w:rsidP="002528A9">
      <w:pPr>
        <w:pStyle w:val="TH"/>
      </w:pPr>
      <w:r>
        <w:rPr>
          <w:lang w:eastAsia="x-none"/>
        </w:rPr>
        <w:t>Table 6.3.1.3.3-1: SIP MESSAGE from the UE(step 2, Table 6.3.1.3.2-1</w:t>
      </w:r>
      <w:r>
        <w:t>;</w:t>
      </w:r>
      <w:r>
        <w:br/>
        <w:t>step 2,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E556985"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59EF623" w14:textId="09EC8F7C" w:rsidR="002528A9" w:rsidRDefault="002528A9">
            <w:pPr>
              <w:pStyle w:val="TAL"/>
              <w:spacing w:line="254" w:lineRule="auto"/>
            </w:pPr>
            <w:r>
              <w:t>Derivation Path: TS 36.579-1 [2], Table 5.5.2.7.1-1, condition</w:t>
            </w:r>
            <w:r w:rsidR="002A38A7" w:rsidRPr="002A38A7">
              <w:t xml:space="preserve"> LOCATION-INFO</w:t>
            </w:r>
          </w:p>
        </w:tc>
      </w:tr>
      <w:tr w:rsidR="002528A9" w14:paraId="0BBD1B56"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7DBDCDC2"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8B7F63"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3A2F92C"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E3DB85F"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0D6CE82" w14:textId="77777777" w:rsidR="002528A9" w:rsidRDefault="002528A9">
            <w:pPr>
              <w:pStyle w:val="TAH"/>
              <w:spacing w:line="254" w:lineRule="auto"/>
            </w:pPr>
            <w:r>
              <w:t>Condition</w:t>
            </w:r>
          </w:p>
        </w:tc>
      </w:tr>
      <w:tr w:rsidR="002528A9" w14:paraId="7C6B7C69"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0CE580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37130D2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70ED906C"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4CA82F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0ED76E" w14:textId="77777777" w:rsidR="002528A9" w:rsidRDefault="002528A9">
            <w:pPr>
              <w:pStyle w:val="TAL"/>
              <w:spacing w:line="254" w:lineRule="auto"/>
            </w:pPr>
          </w:p>
        </w:tc>
      </w:tr>
      <w:tr w:rsidR="002528A9" w14:paraId="20A9CB9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290C619"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70C93F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89506E7" w14:textId="0C1BEA71"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836B12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536C17F" w14:textId="77777777" w:rsidR="002528A9" w:rsidRDefault="002528A9">
            <w:pPr>
              <w:pStyle w:val="TAL"/>
              <w:spacing w:line="254" w:lineRule="auto"/>
            </w:pPr>
          </w:p>
        </w:tc>
      </w:tr>
      <w:tr w:rsidR="002528A9" w14:paraId="59DF24B3"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F3A73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62902C" w14:textId="77777777" w:rsidR="002528A9" w:rsidRDefault="002528A9">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52419B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9F2EFA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7E150A2" w14:textId="77777777" w:rsidR="002528A9" w:rsidRDefault="002528A9">
            <w:pPr>
              <w:pStyle w:val="TAL"/>
              <w:spacing w:line="254" w:lineRule="auto"/>
            </w:pPr>
          </w:p>
        </w:tc>
      </w:tr>
      <w:tr w:rsidR="002528A9" w14:paraId="352B80D2"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8FDCAA"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A114658"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3C4569D" w14:textId="25FDB71C"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2E3BAB2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22233D6" w14:textId="77777777" w:rsidR="002528A9" w:rsidRDefault="002528A9">
            <w:pPr>
              <w:pStyle w:val="TAL"/>
              <w:spacing w:line="254" w:lineRule="auto"/>
            </w:pPr>
          </w:p>
        </w:tc>
      </w:tr>
      <w:tr w:rsidR="002528A9" w14:paraId="46F9E62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F9B73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6F71C16" w14:textId="116680A5" w:rsidR="002528A9" w:rsidRDefault="002528A9">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0FD670A"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466A57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0E61D2B" w14:textId="77777777" w:rsidR="002528A9" w:rsidRDefault="002528A9">
            <w:pPr>
              <w:pStyle w:val="TAL"/>
              <w:spacing w:line="254" w:lineRule="auto"/>
            </w:pPr>
          </w:p>
        </w:tc>
      </w:tr>
    </w:tbl>
    <w:p w14:paraId="7BFEE617" w14:textId="77777777" w:rsidR="002528A9" w:rsidRDefault="002528A9" w:rsidP="002528A9"/>
    <w:p w14:paraId="7CCDF996" w14:textId="77777777" w:rsidR="002528A9" w:rsidRDefault="002528A9" w:rsidP="002528A9">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01ED824" w14:textId="77777777" w:rsidTr="002A38A7">
        <w:tc>
          <w:tcPr>
            <w:tcW w:w="9645" w:type="dxa"/>
            <w:gridSpan w:val="5"/>
            <w:tcBorders>
              <w:top w:val="single" w:sz="4" w:space="0" w:color="auto"/>
              <w:left w:val="single" w:sz="4" w:space="0" w:color="auto"/>
              <w:bottom w:val="single" w:sz="4" w:space="0" w:color="auto"/>
              <w:right w:val="single" w:sz="4" w:space="0" w:color="auto"/>
            </w:tcBorders>
            <w:hideMark/>
          </w:tcPr>
          <w:p w14:paraId="04ECEBCD" w14:textId="39F666F1" w:rsidR="002528A9" w:rsidRDefault="002528A9">
            <w:pPr>
              <w:pStyle w:val="TAL"/>
              <w:spacing w:line="254" w:lineRule="auto"/>
              <w:rPr>
                <w:rFonts w:eastAsia="SimSun"/>
              </w:rPr>
            </w:pPr>
            <w:r>
              <w:rPr>
                <w:rFonts w:eastAsia="SimSun"/>
              </w:rPr>
              <w:t>Derivation Path: TS 36.579-1 [2], Table 5.5.3.2.1-2</w:t>
            </w:r>
          </w:p>
        </w:tc>
      </w:tr>
      <w:tr w:rsidR="002528A9" w14:paraId="763D6528" w14:textId="77777777" w:rsidTr="002A38A7">
        <w:tc>
          <w:tcPr>
            <w:tcW w:w="2837" w:type="dxa"/>
            <w:tcBorders>
              <w:top w:val="single" w:sz="4" w:space="0" w:color="auto"/>
              <w:left w:val="single" w:sz="4" w:space="0" w:color="auto"/>
              <w:bottom w:val="single" w:sz="4" w:space="0" w:color="auto"/>
              <w:right w:val="single" w:sz="4" w:space="0" w:color="auto"/>
            </w:tcBorders>
            <w:hideMark/>
          </w:tcPr>
          <w:p w14:paraId="0A568731"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8D196D"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152E09"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B93D507"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1604B81" w14:textId="77777777" w:rsidR="002528A9" w:rsidRDefault="002528A9">
            <w:pPr>
              <w:pStyle w:val="TAH"/>
              <w:spacing w:line="254" w:lineRule="auto"/>
              <w:rPr>
                <w:rFonts w:eastAsia="SimSun"/>
              </w:rPr>
            </w:pPr>
            <w:r>
              <w:rPr>
                <w:rFonts w:eastAsia="SimSun"/>
              </w:rPr>
              <w:t>Condition</w:t>
            </w:r>
          </w:p>
        </w:tc>
      </w:tr>
      <w:tr w:rsidR="002528A9" w14:paraId="403B6D37" w14:textId="77777777" w:rsidTr="002A38A7">
        <w:tc>
          <w:tcPr>
            <w:tcW w:w="2837" w:type="dxa"/>
            <w:tcBorders>
              <w:top w:val="single" w:sz="4" w:space="0" w:color="auto"/>
              <w:left w:val="single" w:sz="4" w:space="0" w:color="auto"/>
              <w:bottom w:val="single" w:sz="4" w:space="0" w:color="auto"/>
              <w:right w:val="single" w:sz="4" w:space="0" w:color="auto"/>
            </w:tcBorders>
            <w:vAlign w:val="center"/>
            <w:hideMark/>
          </w:tcPr>
          <w:p w14:paraId="2C5EB2CF"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7FE6BAB"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6754901"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7E6296"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98E94F" w14:textId="77777777" w:rsidR="002528A9" w:rsidRDefault="002528A9">
            <w:pPr>
              <w:pStyle w:val="TAL"/>
              <w:spacing w:line="254" w:lineRule="auto"/>
              <w:rPr>
                <w:rFonts w:eastAsia="SimSun"/>
              </w:rPr>
            </w:pPr>
          </w:p>
        </w:tc>
      </w:tr>
      <w:tr w:rsidR="002528A9" w14:paraId="45D3F670" w14:textId="77777777" w:rsidTr="002A38A7">
        <w:tc>
          <w:tcPr>
            <w:tcW w:w="2837" w:type="dxa"/>
            <w:tcBorders>
              <w:top w:val="single" w:sz="4" w:space="0" w:color="auto"/>
              <w:left w:val="single" w:sz="4" w:space="0" w:color="auto"/>
              <w:bottom w:val="single" w:sz="4" w:space="0" w:color="auto"/>
              <w:right w:val="single" w:sz="4" w:space="0" w:color="auto"/>
            </w:tcBorders>
            <w:vAlign w:val="center"/>
            <w:hideMark/>
          </w:tcPr>
          <w:p w14:paraId="42D9B803"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5752D8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B612142"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845D32C"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C2EB90" w14:textId="77777777" w:rsidR="002528A9" w:rsidRDefault="002528A9">
            <w:pPr>
              <w:pStyle w:val="TAL"/>
              <w:spacing w:line="254" w:lineRule="auto"/>
              <w:rPr>
                <w:rFonts w:eastAsia="SimSun"/>
              </w:rPr>
            </w:pPr>
          </w:p>
        </w:tc>
      </w:tr>
      <w:tr w:rsidR="002A38A7" w14:paraId="46CB2184" w14:textId="77777777" w:rsidTr="00041046">
        <w:tc>
          <w:tcPr>
            <w:tcW w:w="2837" w:type="dxa"/>
            <w:tcBorders>
              <w:top w:val="single" w:sz="4" w:space="0" w:color="auto"/>
              <w:left w:val="single" w:sz="4" w:space="0" w:color="auto"/>
              <w:bottom w:val="single" w:sz="4" w:space="0" w:color="auto"/>
              <w:right w:val="single" w:sz="4" w:space="0" w:color="auto"/>
            </w:tcBorders>
          </w:tcPr>
          <w:p w14:paraId="2AE642D6" w14:textId="2B353DE9" w:rsidR="002A38A7" w:rsidRDefault="002A38A7" w:rsidP="002A38A7">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5E9EDA0A" w14:textId="3494CD1E" w:rsidR="002A38A7" w:rsidRDefault="002A38A7" w:rsidP="002A38A7">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0F1FAAB8" w14:textId="4B8DB796" w:rsidR="002A38A7" w:rsidRDefault="002A38A7" w:rsidP="002A38A7">
            <w:pPr>
              <w:pStyle w:val="TAL"/>
              <w:spacing w:line="254" w:lineRule="auto"/>
            </w:pPr>
            <w:r w:rsidRPr="00C36EA6">
              <w:rPr>
                <w:rFonts w:eastAsia="SimSun"/>
                <w:lang w:val="fr-FR"/>
              </w:rPr>
              <w:t>Encryption according to NOTE 2 in TS 36.579-1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4CE51CB3" w14:textId="77777777" w:rsidR="002A38A7" w:rsidRDefault="002A38A7" w:rsidP="002A38A7">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8AE04A" w14:textId="77777777" w:rsidR="002A38A7" w:rsidRDefault="002A38A7" w:rsidP="002A38A7">
            <w:pPr>
              <w:pStyle w:val="TAL"/>
              <w:spacing w:line="254" w:lineRule="auto"/>
              <w:rPr>
                <w:rFonts w:eastAsia="SimSun"/>
              </w:rPr>
            </w:pPr>
          </w:p>
        </w:tc>
      </w:tr>
      <w:tr w:rsidR="002528A9" w14:paraId="3E837C61" w14:textId="77777777" w:rsidTr="002A38A7">
        <w:tc>
          <w:tcPr>
            <w:tcW w:w="2837" w:type="dxa"/>
            <w:tcBorders>
              <w:top w:val="single" w:sz="4" w:space="0" w:color="auto"/>
              <w:left w:val="single" w:sz="4" w:space="0" w:color="auto"/>
              <w:bottom w:val="single" w:sz="4" w:space="0" w:color="auto"/>
              <w:right w:val="single" w:sz="4" w:space="0" w:color="auto"/>
            </w:tcBorders>
            <w:vAlign w:val="center"/>
            <w:hideMark/>
          </w:tcPr>
          <w:p w14:paraId="6FA1FBBB"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44314FE" w14:textId="2461FAC2"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C892905" w14:textId="77777777" w:rsidR="002528A9" w:rsidRDefault="002528A9">
            <w:pPr>
              <w:pStyle w:val="TAL"/>
              <w:spacing w:line="254" w:lineRule="auto"/>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04F7690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40A15" w14:textId="77777777" w:rsidR="002528A9" w:rsidRDefault="002528A9">
            <w:pPr>
              <w:pStyle w:val="TAL"/>
              <w:spacing w:line="254" w:lineRule="auto"/>
              <w:rPr>
                <w:rFonts w:eastAsia="SimSun"/>
              </w:rPr>
            </w:pPr>
          </w:p>
        </w:tc>
      </w:tr>
      <w:tr w:rsidR="002A38A7" w14:paraId="5CD08819" w14:textId="77777777" w:rsidTr="002A38A7">
        <w:tc>
          <w:tcPr>
            <w:tcW w:w="2837" w:type="dxa"/>
            <w:tcBorders>
              <w:top w:val="single" w:sz="4" w:space="0" w:color="auto"/>
              <w:left w:val="single" w:sz="4" w:space="0" w:color="auto"/>
              <w:bottom w:val="single" w:sz="4" w:space="0" w:color="auto"/>
              <w:right w:val="single" w:sz="4" w:space="0" w:color="auto"/>
            </w:tcBorders>
            <w:vAlign w:val="center"/>
            <w:hideMark/>
          </w:tcPr>
          <w:p w14:paraId="41E8F914" w14:textId="77777777" w:rsidR="002A38A7" w:rsidRDefault="002A38A7" w:rsidP="00005FD4">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21A8542D" w14:textId="77777777" w:rsidR="002A38A7" w:rsidRDefault="002A38A7" w:rsidP="00005FD4">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1B20901" w14:textId="77777777" w:rsidR="002A38A7" w:rsidRDefault="002A38A7" w:rsidP="00005FD4">
            <w:pPr>
              <w:pStyle w:val="TAL"/>
              <w:spacing w:line="254" w:lineRule="auto"/>
            </w:pPr>
            <w:r w:rsidRPr="002A38A7">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36105038" w14:textId="77777777" w:rsidR="002A38A7" w:rsidRDefault="002A38A7" w:rsidP="00005FD4">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AE23A8E" w14:textId="77777777" w:rsidR="002A38A7" w:rsidRDefault="002A38A7" w:rsidP="00005FD4">
            <w:pPr>
              <w:pStyle w:val="TAL"/>
              <w:spacing w:line="254" w:lineRule="auto"/>
              <w:rPr>
                <w:rFonts w:eastAsia="SimSun"/>
              </w:rPr>
            </w:pPr>
          </w:p>
        </w:tc>
      </w:tr>
    </w:tbl>
    <w:p w14:paraId="55476A48" w14:textId="77777777" w:rsidR="002528A9" w:rsidRDefault="002528A9" w:rsidP="002528A9"/>
    <w:p w14:paraId="2FC52C37" w14:textId="77777777" w:rsidR="002528A9" w:rsidRDefault="002528A9" w:rsidP="002528A9">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9C1FA03"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A3E0E93" w14:textId="77777777" w:rsidR="002528A9" w:rsidRDefault="002528A9">
            <w:pPr>
              <w:pStyle w:val="TAL"/>
              <w:rPr>
                <w:szCs w:val="18"/>
                <w:lang w:val="fr-FR"/>
              </w:rPr>
            </w:pPr>
            <w:r>
              <w:rPr>
                <w:lang w:val="fr-FR"/>
              </w:rPr>
              <w:t>Derivation Path: TS 36.579-1 [2], Table 5.5.3.4.1-2</w:t>
            </w:r>
          </w:p>
        </w:tc>
      </w:tr>
      <w:tr w:rsidR="002528A9" w14:paraId="547D2A62"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21A1326A"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7C095"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A43F72F"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C6EA4DC"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BB75D25" w14:textId="77777777" w:rsidR="002528A9" w:rsidRDefault="002528A9">
            <w:pPr>
              <w:pStyle w:val="TAH"/>
              <w:rPr>
                <w:bCs/>
                <w:lang w:val="fr-FR"/>
              </w:rPr>
            </w:pPr>
            <w:r>
              <w:rPr>
                <w:bCs/>
                <w:lang w:val="fr-FR"/>
              </w:rPr>
              <w:t>Condition</w:t>
            </w:r>
          </w:p>
        </w:tc>
      </w:tr>
      <w:tr w:rsidR="002528A9" w14:paraId="0CD8054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0CFD88D"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20B38918"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9F1877"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7A504A"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B671688" w14:textId="77777777" w:rsidR="002528A9" w:rsidRDefault="002528A9">
            <w:pPr>
              <w:pStyle w:val="TAL"/>
              <w:rPr>
                <w:lang w:val="fr-FR"/>
              </w:rPr>
            </w:pPr>
          </w:p>
        </w:tc>
      </w:tr>
      <w:tr w:rsidR="002528A9" w14:paraId="62EDE434"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64E114F"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BFAF23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52B251D"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33B8A0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E2BD743" w14:textId="77777777" w:rsidR="002528A9" w:rsidRDefault="002528A9">
            <w:pPr>
              <w:pStyle w:val="TAL"/>
              <w:rPr>
                <w:lang w:val="fr-FR"/>
              </w:rPr>
            </w:pPr>
          </w:p>
        </w:tc>
      </w:tr>
      <w:tr w:rsidR="002528A9" w14:paraId="5A1E1C2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B5887F0"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E63F55A"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BC85E82"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DE486B"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A8CE447" w14:textId="77777777" w:rsidR="002528A9" w:rsidRDefault="002528A9">
            <w:pPr>
              <w:pStyle w:val="TAL"/>
              <w:rPr>
                <w:lang w:val="fr-FR"/>
              </w:rPr>
            </w:pPr>
          </w:p>
        </w:tc>
      </w:tr>
      <w:tr w:rsidR="002528A9" w14:paraId="30F66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2A21DD"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B61E922"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639B2FC"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E9474A5"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4BA499" w14:textId="77777777" w:rsidR="002528A9" w:rsidRDefault="002528A9">
            <w:pPr>
              <w:pStyle w:val="TAL"/>
              <w:rPr>
                <w:lang w:val="fr-FR"/>
              </w:rPr>
            </w:pPr>
          </w:p>
        </w:tc>
      </w:tr>
      <w:tr w:rsidR="002528A9" w14:paraId="5A300C7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77C49CE4"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4CC3DE99" w14:textId="77777777" w:rsidR="002528A9" w:rsidRDefault="002528A9">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3F7285"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A19111D"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B2533C" w14:textId="77777777" w:rsidR="002528A9" w:rsidRDefault="002528A9">
            <w:pPr>
              <w:pStyle w:val="TAL"/>
            </w:pPr>
          </w:p>
        </w:tc>
      </w:tr>
      <w:tr w:rsidR="002528A9" w14:paraId="3D2DE78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05C4CF7" w14:textId="77777777" w:rsidR="002528A9" w:rsidRDefault="002528A9">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700157A0" w14:textId="77777777" w:rsidR="002528A9" w:rsidRDefault="002528A9">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E8B824B"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912787F"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586B6" w14:textId="77777777" w:rsidR="002528A9" w:rsidRDefault="002528A9">
            <w:pPr>
              <w:pStyle w:val="TAL"/>
            </w:pPr>
          </w:p>
        </w:tc>
      </w:tr>
    </w:tbl>
    <w:p w14:paraId="25173594" w14:textId="77777777" w:rsidR="002528A9" w:rsidRDefault="002528A9" w:rsidP="002528A9"/>
    <w:p w14:paraId="066F2FF5" w14:textId="77777777" w:rsidR="002528A9" w:rsidRDefault="002528A9" w:rsidP="002528A9">
      <w:pPr>
        <w:pStyle w:val="TH"/>
      </w:pPr>
      <w:r>
        <w:rPr>
          <w:lang w:eastAsia="x-none"/>
        </w:rPr>
        <w:t>Table 6.3.1.3.3-3: SIP MESSAGE from the SS (step 2,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5F5E78C"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728F7E87" w14:textId="77777777" w:rsidR="002528A9" w:rsidRDefault="002528A9">
            <w:pPr>
              <w:pStyle w:val="TAL"/>
              <w:spacing w:line="254" w:lineRule="auto"/>
            </w:pPr>
            <w:r>
              <w:t>Derivation Path: TS 36.579-1 [2], Table 5.5.2.7.2-1, condition ACCEPT-CONTACT-WITH-MEDIA-FEATURE-TAG</w:t>
            </w:r>
          </w:p>
        </w:tc>
      </w:tr>
      <w:tr w:rsidR="002528A9" w14:paraId="12C9E26C"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5C0ABEB"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9029D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4A20448"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68B1C9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61D3BB6B" w14:textId="77777777" w:rsidR="002528A9" w:rsidRDefault="002528A9">
            <w:pPr>
              <w:pStyle w:val="TAH"/>
              <w:spacing w:line="254" w:lineRule="auto"/>
            </w:pPr>
            <w:r>
              <w:t>Condition</w:t>
            </w:r>
          </w:p>
        </w:tc>
      </w:tr>
      <w:tr w:rsidR="002528A9" w14:paraId="2E8DC577"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60007F3"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A3DD064"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706160"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545993"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FD0AA2" w14:textId="77777777" w:rsidR="002528A9" w:rsidRDefault="002528A9">
            <w:pPr>
              <w:pStyle w:val="TAL"/>
              <w:spacing w:line="254" w:lineRule="auto"/>
            </w:pPr>
          </w:p>
        </w:tc>
      </w:tr>
      <w:tr w:rsidR="002528A9" w14:paraId="61CFA13E"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0FDD2D31"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31B64C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CF6E88F" w14:textId="5DDD9C8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674498D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DA8DA68" w14:textId="77777777" w:rsidR="002528A9" w:rsidRDefault="002528A9">
            <w:pPr>
              <w:pStyle w:val="TAL"/>
              <w:spacing w:line="254" w:lineRule="auto"/>
            </w:pPr>
          </w:p>
        </w:tc>
      </w:tr>
      <w:tr w:rsidR="002528A9" w14:paraId="1EE4A9E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69C314"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6DC442" w14:textId="19CA956D" w:rsidR="002528A9" w:rsidRDefault="002528A9">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0F0F0AB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F1A05B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45AEA8B" w14:textId="77777777" w:rsidR="002528A9" w:rsidRDefault="002528A9">
            <w:pPr>
              <w:pStyle w:val="TAL"/>
              <w:spacing w:line="254" w:lineRule="auto"/>
            </w:pPr>
          </w:p>
        </w:tc>
      </w:tr>
    </w:tbl>
    <w:p w14:paraId="45567009" w14:textId="77777777" w:rsidR="002528A9" w:rsidRDefault="002528A9" w:rsidP="002528A9"/>
    <w:p w14:paraId="2014EBCD" w14:textId="77777777" w:rsidR="002528A9" w:rsidRDefault="002528A9" w:rsidP="002528A9">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67B2852C"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5DA6EBD7" w14:textId="0BD33AC9" w:rsidR="002528A9" w:rsidRDefault="002528A9">
            <w:pPr>
              <w:pStyle w:val="TAL"/>
              <w:spacing w:line="254" w:lineRule="auto"/>
              <w:rPr>
                <w:rFonts w:eastAsia="SimSun"/>
              </w:rPr>
            </w:pPr>
            <w:r>
              <w:rPr>
                <w:rFonts w:eastAsia="SimSun"/>
              </w:rPr>
              <w:t>Derivation Path: TS 36.579-1 [2], Table 5.5.3.2.2-2</w:t>
            </w:r>
          </w:p>
        </w:tc>
      </w:tr>
      <w:tr w:rsidR="002528A9" w14:paraId="1DA1599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6ABE2AB"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23935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D91713"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95707E5"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AD6CDC8" w14:textId="77777777" w:rsidR="002528A9" w:rsidRDefault="002528A9">
            <w:pPr>
              <w:pStyle w:val="TAH"/>
              <w:spacing w:line="254" w:lineRule="auto"/>
              <w:rPr>
                <w:rFonts w:eastAsia="SimSun"/>
              </w:rPr>
            </w:pPr>
            <w:r>
              <w:rPr>
                <w:rFonts w:eastAsia="SimSun"/>
              </w:rPr>
              <w:t>Condition</w:t>
            </w:r>
          </w:p>
        </w:tc>
      </w:tr>
      <w:tr w:rsidR="002528A9" w14:paraId="24D2415B"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51F68092"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8AF39E7"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54D3D17"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2D840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EF74F" w14:textId="77777777" w:rsidR="002528A9" w:rsidRDefault="002528A9">
            <w:pPr>
              <w:pStyle w:val="TAL"/>
              <w:spacing w:line="254" w:lineRule="auto"/>
              <w:rPr>
                <w:rFonts w:eastAsia="SimSun"/>
              </w:rPr>
            </w:pPr>
          </w:p>
        </w:tc>
      </w:tr>
      <w:tr w:rsidR="002528A9" w14:paraId="5E2864D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3122079E"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18B0C2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E5EAA4F"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0B866A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D45E9D4" w14:textId="77777777" w:rsidR="002528A9" w:rsidRDefault="002528A9">
            <w:pPr>
              <w:pStyle w:val="TAL"/>
              <w:spacing w:line="254" w:lineRule="auto"/>
              <w:rPr>
                <w:rFonts w:eastAsia="SimSun"/>
              </w:rPr>
            </w:pPr>
          </w:p>
        </w:tc>
      </w:tr>
      <w:tr w:rsidR="002528A9" w14:paraId="6557BC76"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EB0C154"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F582B6" w14:textId="77777777" w:rsidR="002528A9" w:rsidRDefault="002528A9">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EA4801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7D2FBD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1499A9" w14:textId="77777777" w:rsidR="002528A9" w:rsidRDefault="002528A9">
            <w:pPr>
              <w:pStyle w:val="TAL"/>
              <w:spacing w:line="254" w:lineRule="auto"/>
              <w:rPr>
                <w:rFonts w:eastAsia="SimSun"/>
              </w:rPr>
            </w:pPr>
          </w:p>
        </w:tc>
      </w:tr>
      <w:tr w:rsidR="002528A9" w14:paraId="1323F437"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1E5F36D"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B88068" w14:textId="4182EFBC"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A22C729"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333F3E4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44B6C2" w14:textId="77777777" w:rsidR="002528A9" w:rsidRDefault="002528A9">
            <w:pPr>
              <w:pStyle w:val="TAL"/>
              <w:spacing w:line="254" w:lineRule="auto"/>
              <w:rPr>
                <w:rFonts w:eastAsia="SimSun"/>
              </w:rPr>
            </w:pPr>
          </w:p>
        </w:tc>
      </w:tr>
      <w:tr w:rsidR="002528A9" w14:paraId="65E56C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655C9D3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2D096DBA"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DC34B5D"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82F23F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83E498" w14:textId="77777777" w:rsidR="002528A9" w:rsidRDefault="002528A9">
            <w:pPr>
              <w:pStyle w:val="TAL"/>
              <w:spacing w:line="254" w:lineRule="auto"/>
              <w:rPr>
                <w:rFonts w:eastAsia="SimSun"/>
              </w:rPr>
            </w:pPr>
          </w:p>
        </w:tc>
      </w:tr>
      <w:tr w:rsidR="002528A9" w14:paraId="7EF9D541"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3C0BD"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285CB02"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1C9D5FB" w14:textId="5733DA69"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722D83F"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CECF77" w14:textId="77777777" w:rsidR="002528A9" w:rsidRDefault="002528A9">
            <w:pPr>
              <w:pStyle w:val="TAL"/>
              <w:spacing w:line="254" w:lineRule="auto"/>
              <w:rPr>
                <w:rFonts w:eastAsia="SimSun"/>
              </w:rPr>
            </w:pPr>
          </w:p>
        </w:tc>
      </w:tr>
    </w:tbl>
    <w:p w14:paraId="51771453" w14:textId="77777777" w:rsidR="002528A9" w:rsidRDefault="002528A9" w:rsidP="002528A9"/>
    <w:p w14:paraId="60539BC7" w14:textId="77777777" w:rsidR="002528A9" w:rsidRDefault="002528A9" w:rsidP="002528A9">
      <w:pPr>
        <w:pStyle w:val="TH"/>
      </w:pPr>
      <w:r>
        <w:rPr>
          <w:lang w:eastAsia="x-none"/>
        </w:rPr>
        <w:t>Table 6.3.1.3.3-5: SIP MESSAGE from the UE (step 4, Table 6.3.1.3.2-1</w:t>
      </w:r>
      <w:r>
        <w:t>;</w:t>
      </w:r>
      <w:r>
        <w:br/>
        <w:t>step 2, TS 36.579-1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528A9" w14:paraId="5061AB2F" w14:textId="77777777" w:rsidTr="002528A9">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28C0327" w14:textId="77777777" w:rsidR="002528A9" w:rsidRDefault="002528A9">
            <w:pPr>
              <w:pStyle w:val="TAL"/>
              <w:spacing w:line="254" w:lineRule="auto"/>
            </w:pPr>
            <w:r>
              <w:t>Derivation Path: TS 36.579-1 [2], Table 5.5.2.7.1-1</w:t>
            </w:r>
          </w:p>
        </w:tc>
      </w:tr>
      <w:tr w:rsidR="002528A9" w14:paraId="175AD240" w14:textId="77777777" w:rsidTr="002528A9">
        <w:tc>
          <w:tcPr>
            <w:tcW w:w="2830" w:type="dxa"/>
            <w:tcBorders>
              <w:top w:val="single" w:sz="4" w:space="0" w:color="auto"/>
              <w:left w:val="single" w:sz="4" w:space="0" w:color="auto"/>
              <w:bottom w:val="single" w:sz="4" w:space="0" w:color="auto"/>
              <w:right w:val="single" w:sz="4" w:space="0" w:color="auto"/>
            </w:tcBorders>
            <w:hideMark/>
          </w:tcPr>
          <w:p w14:paraId="4DF116DF"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074FF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493803B"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59AB5EE7" w14:textId="77777777" w:rsidR="002528A9" w:rsidRDefault="002528A9">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E64AD58" w14:textId="77777777" w:rsidR="002528A9" w:rsidRDefault="002528A9">
            <w:pPr>
              <w:pStyle w:val="TAH"/>
              <w:spacing w:line="254" w:lineRule="auto"/>
            </w:pPr>
            <w:r>
              <w:t>Condition</w:t>
            </w:r>
          </w:p>
        </w:tc>
      </w:tr>
      <w:tr w:rsidR="002528A9" w14:paraId="549C7C53"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40AD75"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64B0A9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7E124D6"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34ED626"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727A3051" w14:textId="77777777" w:rsidR="002528A9" w:rsidRDefault="002528A9">
            <w:pPr>
              <w:pStyle w:val="TAL"/>
              <w:spacing w:line="254" w:lineRule="auto"/>
            </w:pPr>
          </w:p>
        </w:tc>
      </w:tr>
      <w:tr w:rsidR="002528A9" w14:paraId="1F7FD2F0"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5A6162"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056AF4A" w14:textId="77777777" w:rsidR="002528A9" w:rsidRDefault="002528A9">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88F76B0" w14:textId="7B4EC32F"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2C8F863"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72ED9526" w14:textId="77777777" w:rsidR="002528A9" w:rsidRDefault="002528A9">
            <w:pPr>
              <w:pStyle w:val="TAL"/>
              <w:spacing w:line="254" w:lineRule="auto"/>
            </w:pPr>
          </w:p>
        </w:tc>
      </w:tr>
      <w:tr w:rsidR="002528A9" w14:paraId="61074C3B"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05CBFC9C"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A6A1B8" w14:textId="77777777" w:rsidR="002528A9" w:rsidRDefault="002528A9">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7C9700C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805087D"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0423808D" w14:textId="77777777" w:rsidR="002528A9" w:rsidRDefault="002528A9">
            <w:pPr>
              <w:pStyle w:val="TAL"/>
              <w:spacing w:line="254" w:lineRule="auto"/>
            </w:pPr>
          </w:p>
        </w:tc>
      </w:tr>
    </w:tbl>
    <w:p w14:paraId="7004574F" w14:textId="77777777" w:rsidR="002528A9" w:rsidRDefault="002528A9" w:rsidP="002528A9"/>
    <w:p w14:paraId="719676C5" w14:textId="77777777" w:rsidR="002528A9" w:rsidRDefault="002528A9" w:rsidP="002528A9">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5456937"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3457542F" w14:textId="3CD7F5F5" w:rsidR="002528A9" w:rsidRDefault="002528A9">
            <w:pPr>
              <w:pStyle w:val="TAL"/>
              <w:spacing w:line="254" w:lineRule="auto"/>
              <w:rPr>
                <w:rFonts w:eastAsia="SimSun"/>
              </w:rPr>
            </w:pPr>
            <w:r>
              <w:rPr>
                <w:rFonts w:eastAsia="SimSun"/>
              </w:rPr>
              <w:t>Derivation Path: TS 36.579-1 [2], Table 5.5.3.2.1-2</w:t>
            </w:r>
          </w:p>
        </w:tc>
      </w:tr>
      <w:tr w:rsidR="002528A9" w14:paraId="0AC047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22E22A2A"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785629"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E58FA"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7F87937"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24EF956" w14:textId="77777777" w:rsidR="002528A9" w:rsidRDefault="002528A9">
            <w:pPr>
              <w:pStyle w:val="TAH"/>
              <w:spacing w:line="254" w:lineRule="auto"/>
              <w:rPr>
                <w:rFonts w:eastAsia="SimSun"/>
              </w:rPr>
            </w:pPr>
            <w:r>
              <w:rPr>
                <w:rFonts w:eastAsia="SimSun"/>
              </w:rPr>
              <w:t>Condition</w:t>
            </w:r>
          </w:p>
        </w:tc>
      </w:tr>
      <w:tr w:rsidR="002528A9" w14:paraId="1E7568B4"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D871C3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35116F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8EB8835"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D517B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FCC097" w14:textId="77777777" w:rsidR="002528A9" w:rsidRDefault="002528A9">
            <w:pPr>
              <w:pStyle w:val="TAL"/>
              <w:spacing w:line="254" w:lineRule="auto"/>
              <w:rPr>
                <w:rFonts w:eastAsia="SimSun"/>
              </w:rPr>
            </w:pPr>
          </w:p>
        </w:tc>
      </w:tr>
      <w:tr w:rsidR="002528A9" w14:paraId="379B857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93E8102"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E7E55F"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4573778"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0F7B4C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DF53B7" w14:textId="77777777" w:rsidR="002528A9" w:rsidRDefault="002528A9">
            <w:pPr>
              <w:pStyle w:val="TAL"/>
              <w:spacing w:line="254" w:lineRule="auto"/>
              <w:rPr>
                <w:rFonts w:eastAsia="SimSun"/>
              </w:rPr>
            </w:pPr>
          </w:p>
        </w:tc>
      </w:tr>
      <w:tr w:rsidR="002A38A7" w14:paraId="48814349" w14:textId="77777777" w:rsidTr="00041046">
        <w:tc>
          <w:tcPr>
            <w:tcW w:w="2837" w:type="dxa"/>
            <w:tcBorders>
              <w:top w:val="single" w:sz="4" w:space="0" w:color="auto"/>
              <w:left w:val="single" w:sz="4" w:space="0" w:color="auto"/>
              <w:bottom w:val="single" w:sz="4" w:space="0" w:color="auto"/>
              <w:right w:val="single" w:sz="4" w:space="0" w:color="auto"/>
            </w:tcBorders>
          </w:tcPr>
          <w:p w14:paraId="54059D6A" w14:textId="1DBA8F9E" w:rsidR="002A38A7" w:rsidRDefault="002A38A7" w:rsidP="002A38A7">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7674C38C" w14:textId="1924675C" w:rsidR="002A38A7" w:rsidRDefault="002A38A7" w:rsidP="002A38A7">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787EC792" w14:textId="249DE86D" w:rsidR="002A38A7" w:rsidRDefault="002A38A7" w:rsidP="002A38A7">
            <w:pPr>
              <w:pStyle w:val="TAL"/>
              <w:spacing w:line="254" w:lineRule="auto"/>
              <w:rPr>
                <w:rFonts w:eastAsia="SimSun"/>
              </w:rPr>
            </w:pPr>
            <w:r w:rsidRPr="00C36EA6">
              <w:rPr>
                <w:rFonts w:eastAsia="SimSun"/>
                <w:lang w:val="fr-FR"/>
              </w:rPr>
              <w:t>Encryption according to NOTE 2 in TS 36.579-1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32BB13AB" w14:textId="77777777" w:rsidR="002A38A7" w:rsidRDefault="002A38A7" w:rsidP="002A38A7">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DEE42B0" w14:textId="77777777" w:rsidR="002A38A7" w:rsidRDefault="002A38A7" w:rsidP="002A38A7">
            <w:pPr>
              <w:pStyle w:val="TAL"/>
              <w:spacing w:line="254" w:lineRule="auto"/>
              <w:rPr>
                <w:rFonts w:eastAsia="SimSun"/>
              </w:rPr>
            </w:pPr>
          </w:p>
        </w:tc>
      </w:tr>
      <w:tr w:rsidR="002528A9" w14:paraId="5689E6DC"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45B4AD1"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521D0D" w14:textId="5FBE24E1"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2314F7D" w14:textId="77777777" w:rsidR="002528A9" w:rsidRDefault="002528A9">
            <w:pPr>
              <w:pStyle w:val="TAL"/>
              <w:spacing w:line="254" w:lineRule="auto"/>
              <w:rPr>
                <w:rFonts w:eastAsia="SimSun"/>
              </w:rPr>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68C3717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E489DE" w14:textId="77777777" w:rsidR="002528A9" w:rsidRDefault="002528A9">
            <w:pPr>
              <w:pStyle w:val="TAL"/>
              <w:spacing w:line="254" w:lineRule="auto"/>
              <w:rPr>
                <w:rFonts w:eastAsia="SimSun"/>
              </w:rPr>
            </w:pPr>
          </w:p>
        </w:tc>
      </w:tr>
      <w:tr w:rsidR="002A38A7" w14:paraId="21199AC9" w14:textId="77777777" w:rsidTr="002A38A7">
        <w:tc>
          <w:tcPr>
            <w:tcW w:w="2837" w:type="dxa"/>
            <w:tcBorders>
              <w:top w:val="single" w:sz="4" w:space="0" w:color="auto"/>
              <w:left w:val="single" w:sz="4" w:space="0" w:color="auto"/>
              <w:bottom w:val="single" w:sz="4" w:space="0" w:color="auto"/>
              <w:right w:val="single" w:sz="4" w:space="0" w:color="auto"/>
            </w:tcBorders>
            <w:vAlign w:val="center"/>
            <w:hideMark/>
          </w:tcPr>
          <w:p w14:paraId="72D03F8B" w14:textId="77777777" w:rsidR="002A38A7" w:rsidRDefault="002A38A7" w:rsidP="00005FD4">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3A22AD6F" w14:textId="77777777" w:rsidR="002A38A7" w:rsidRDefault="002A38A7" w:rsidP="00005FD4">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F645191" w14:textId="77777777" w:rsidR="002A38A7" w:rsidRDefault="002A38A7" w:rsidP="00005FD4">
            <w:pPr>
              <w:pStyle w:val="TAL"/>
              <w:spacing w:line="254" w:lineRule="auto"/>
            </w:pPr>
            <w:r w:rsidRPr="002A38A7">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269A0424" w14:textId="77777777" w:rsidR="002A38A7" w:rsidRDefault="002A38A7" w:rsidP="00005FD4">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D9D9218" w14:textId="77777777" w:rsidR="002A38A7" w:rsidRDefault="002A38A7" w:rsidP="00005FD4">
            <w:pPr>
              <w:pStyle w:val="TAL"/>
              <w:spacing w:line="254" w:lineRule="auto"/>
              <w:rPr>
                <w:rFonts w:eastAsia="SimSun"/>
              </w:rPr>
            </w:pPr>
          </w:p>
        </w:tc>
      </w:tr>
    </w:tbl>
    <w:p w14:paraId="036A5E44" w14:textId="77777777" w:rsidR="002528A9" w:rsidRDefault="002528A9" w:rsidP="002528A9">
      <w:pPr>
        <w:spacing w:line="254" w:lineRule="auto"/>
        <w:rPr>
          <w:rFonts w:eastAsia="SimSun"/>
        </w:rPr>
      </w:pPr>
    </w:p>
    <w:p w14:paraId="22AF101A" w14:textId="77777777" w:rsidR="002528A9" w:rsidRDefault="002528A9" w:rsidP="002528A9">
      <w:pPr>
        <w:pStyle w:val="TH"/>
      </w:pPr>
      <w:r>
        <w:rPr>
          <w:lang w:eastAsia="x-none"/>
        </w:rPr>
        <w:t>Table 6.3.1.3.3-7: SIP MESSAGE from the SS (step 4,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1D42E5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1096E2B" w14:textId="77777777" w:rsidR="002528A9" w:rsidRDefault="002528A9">
            <w:pPr>
              <w:pStyle w:val="TAL"/>
              <w:spacing w:line="254" w:lineRule="auto"/>
            </w:pPr>
            <w:r>
              <w:t>Derivation Path: TS 36.579-1 [2], Table 5.5.2.7.2-1, condition ACCEPT-CONTACT-WITH-MEDIA-FEATURE-TAG</w:t>
            </w:r>
          </w:p>
        </w:tc>
      </w:tr>
      <w:tr w:rsidR="002528A9" w14:paraId="0F5FE563"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54031E84"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B6966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5B4CF32"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347DB2F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546921A" w14:textId="77777777" w:rsidR="002528A9" w:rsidRDefault="002528A9">
            <w:pPr>
              <w:pStyle w:val="TAH"/>
              <w:spacing w:line="254" w:lineRule="auto"/>
            </w:pPr>
            <w:r>
              <w:t>Condition</w:t>
            </w:r>
          </w:p>
        </w:tc>
      </w:tr>
      <w:tr w:rsidR="002528A9" w14:paraId="0A0B7A4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CEFB6B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340993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41AE1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BF7DA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44EB80" w14:textId="77777777" w:rsidR="002528A9" w:rsidRDefault="002528A9">
            <w:pPr>
              <w:pStyle w:val="TAL"/>
              <w:spacing w:line="254" w:lineRule="auto"/>
            </w:pPr>
          </w:p>
        </w:tc>
      </w:tr>
      <w:tr w:rsidR="002528A9" w14:paraId="077DA0F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5F858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C93918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4427BBF" w14:textId="1C99B64A"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59245E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790579B" w14:textId="77777777" w:rsidR="002528A9" w:rsidRDefault="002528A9">
            <w:pPr>
              <w:pStyle w:val="TAL"/>
              <w:spacing w:line="254" w:lineRule="auto"/>
            </w:pPr>
          </w:p>
        </w:tc>
      </w:tr>
      <w:tr w:rsidR="002528A9" w14:paraId="71469E0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995CEE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2FF261" w14:textId="77777777" w:rsidR="002528A9" w:rsidRDefault="002528A9">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61722105"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26995F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ABB4DE" w14:textId="77777777" w:rsidR="002528A9" w:rsidRDefault="002528A9">
            <w:pPr>
              <w:pStyle w:val="TAL"/>
              <w:spacing w:line="254" w:lineRule="auto"/>
            </w:pPr>
          </w:p>
        </w:tc>
      </w:tr>
    </w:tbl>
    <w:p w14:paraId="3D2A977E" w14:textId="77777777" w:rsidR="002528A9" w:rsidRDefault="002528A9" w:rsidP="002528A9"/>
    <w:p w14:paraId="260281EF" w14:textId="77777777" w:rsidR="002528A9" w:rsidRDefault="002528A9" w:rsidP="002528A9">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3478D53"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493F7A67" w14:textId="4FF2F399" w:rsidR="002528A9" w:rsidRDefault="002528A9">
            <w:pPr>
              <w:pStyle w:val="TAL"/>
              <w:spacing w:line="254" w:lineRule="auto"/>
              <w:rPr>
                <w:rFonts w:eastAsia="SimSun"/>
              </w:rPr>
            </w:pPr>
            <w:r>
              <w:rPr>
                <w:rFonts w:eastAsia="SimSun"/>
              </w:rPr>
              <w:t>Derivation Path: TS 36.579-1 [2], Table 5.5.3.2.2-2</w:t>
            </w:r>
          </w:p>
        </w:tc>
      </w:tr>
      <w:tr w:rsidR="002528A9" w14:paraId="202D34F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0B055CB5"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C23E07"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D28E2D"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5A522F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B3A8C82" w14:textId="77777777" w:rsidR="002528A9" w:rsidRDefault="002528A9">
            <w:pPr>
              <w:pStyle w:val="TAH"/>
              <w:spacing w:line="254" w:lineRule="auto"/>
              <w:rPr>
                <w:rFonts w:eastAsia="SimSun"/>
              </w:rPr>
            </w:pPr>
            <w:r>
              <w:rPr>
                <w:rFonts w:eastAsia="SimSun"/>
              </w:rPr>
              <w:t>Condition</w:t>
            </w:r>
          </w:p>
        </w:tc>
      </w:tr>
      <w:tr w:rsidR="002528A9" w14:paraId="7A3BF43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155A42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D862289"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DE7C37B"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42FF3B"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8464117" w14:textId="77777777" w:rsidR="002528A9" w:rsidRDefault="002528A9">
            <w:pPr>
              <w:pStyle w:val="TAL"/>
              <w:spacing w:line="254" w:lineRule="auto"/>
              <w:rPr>
                <w:rFonts w:eastAsia="SimSun"/>
              </w:rPr>
            </w:pPr>
          </w:p>
        </w:tc>
      </w:tr>
      <w:tr w:rsidR="002528A9" w14:paraId="7BAD7C1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91481D3"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2C55D2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892C740"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1F2E3A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144BD1" w14:textId="77777777" w:rsidR="002528A9" w:rsidRDefault="002528A9">
            <w:pPr>
              <w:pStyle w:val="TAL"/>
              <w:spacing w:line="254" w:lineRule="auto"/>
              <w:rPr>
                <w:rFonts w:eastAsia="SimSun"/>
              </w:rPr>
            </w:pPr>
          </w:p>
        </w:tc>
      </w:tr>
      <w:tr w:rsidR="002528A9" w14:paraId="64AFF06F"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97DB500"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695A194" w14:textId="77777777" w:rsidR="002528A9" w:rsidRDefault="002528A9">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6564B023"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2C614D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41A6C0C" w14:textId="77777777" w:rsidR="002528A9" w:rsidRDefault="002528A9">
            <w:pPr>
              <w:pStyle w:val="TAL"/>
              <w:spacing w:line="254" w:lineRule="auto"/>
              <w:rPr>
                <w:rFonts w:eastAsia="SimSun"/>
              </w:rPr>
            </w:pPr>
          </w:p>
        </w:tc>
      </w:tr>
      <w:tr w:rsidR="002528A9" w14:paraId="6AB20C71"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4CA7B7A0"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3C6524" w14:textId="36FEF4B5"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D01051E"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B2E5772"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DD7A85" w14:textId="77777777" w:rsidR="002528A9" w:rsidRDefault="002528A9">
            <w:pPr>
              <w:pStyle w:val="TAL"/>
              <w:spacing w:line="254" w:lineRule="auto"/>
              <w:rPr>
                <w:rFonts w:eastAsia="SimSun"/>
              </w:rPr>
            </w:pPr>
          </w:p>
        </w:tc>
      </w:tr>
      <w:tr w:rsidR="002528A9" w14:paraId="476AB9E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B9439D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107CEC4B"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2381A947"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047CCD4"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D89B829" w14:textId="77777777" w:rsidR="002528A9" w:rsidRDefault="002528A9">
            <w:pPr>
              <w:pStyle w:val="TAL"/>
              <w:spacing w:line="254" w:lineRule="auto"/>
              <w:rPr>
                <w:rFonts w:eastAsia="SimSun"/>
              </w:rPr>
            </w:pPr>
          </w:p>
        </w:tc>
      </w:tr>
      <w:tr w:rsidR="002528A9" w14:paraId="3931C524"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646A0DC2"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39EB294"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0A35AF36"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88F5D1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F43212" w14:textId="77777777" w:rsidR="002528A9" w:rsidRDefault="002528A9">
            <w:pPr>
              <w:pStyle w:val="TAL"/>
              <w:spacing w:line="254" w:lineRule="auto"/>
              <w:rPr>
                <w:rFonts w:eastAsia="SimSun"/>
              </w:rPr>
            </w:pPr>
          </w:p>
        </w:tc>
      </w:tr>
    </w:tbl>
    <w:p w14:paraId="4564BF6F" w14:textId="77777777" w:rsidR="002528A9" w:rsidRDefault="002528A9" w:rsidP="002528A9"/>
    <w:p w14:paraId="4510D87F" w14:textId="77777777" w:rsidR="002528A9" w:rsidRDefault="002528A9" w:rsidP="002528A9">
      <w:pPr>
        <w:pStyle w:val="Heading3"/>
      </w:pPr>
      <w:bookmarkStart w:id="807" w:name="_Toc99871296"/>
      <w:bookmarkStart w:id="808" w:name="_Toc171440755"/>
      <w:r>
        <w:t>6.3.2</w:t>
      </w:r>
      <w:r>
        <w:tab/>
        <w:t>On-network / Emergency Alert / Emergency alert origination / Emergency alert cancellation / Client Terminated (CT)</w:t>
      </w:r>
      <w:bookmarkEnd w:id="807"/>
      <w:bookmarkEnd w:id="808"/>
    </w:p>
    <w:p w14:paraId="324E4B71" w14:textId="77777777" w:rsidR="002528A9" w:rsidRDefault="002528A9" w:rsidP="002528A9">
      <w:pPr>
        <w:pStyle w:val="H6"/>
      </w:pPr>
      <w:r>
        <w:t>6.3.2.1</w:t>
      </w:r>
      <w:r>
        <w:tab/>
        <w:t>Test Purpose (TP)</w:t>
      </w:r>
    </w:p>
    <w:p w14:paraId="00B0F696" w14:textId="77777777" w:rsidR="002528A9" w:rsidRDefault="002528A9" w:rsidP="002528A9">
      <w:pPr>
        <w:pStyle w:val="H6"/>
      </w:pPr>
      <w:r>
        <w:t>(1)</w:t>
      </w:r>
    </w:p>
    <w:p w14:paraId="1FF08560"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69398625"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UE (MCVideo Client) receives an emergency alert via s SIP MESSAGE message with the &lt;alert-ind&gt; element in the </w:t>
      </w:r>
      <w:r>
        <w:rPr>
          <w:rFonts w:eastAsia="Malgun Gothic"/>
          <w:noProof w:val="0"/>
        </w:rPr>
        <w:t xml:space="preserve">application/vnd.3gpp.mcvideo-info+xml MIME body </w:t>
      </w:r>
      <w:r>
        <w:rPr>
          <w:noProof w:val="0"/>
        </w:rPr>
        <w:t>set to a value of either "true" or "false" }</w:t>
      </w:r>
    </w:p>
    <w:p w14:paraId="5EDC2FB7"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responds by sending a SIP 200 (OK) message }</w:t>
      </w:r>
    </w:p>
    <w:p w14:paraId="401F61C9" w14:textId="77777777" w:rsidR="002528A9" w:rsidRDefault="002528A9" w:rsidP="002528A9">
      <w:pPr>
        <w:pStyle w:val="PL"/>
        <w:rPr>
          <w:noProof w:val="0"/>
        </w:rPr>
      </w:pPr>
      <w:r>
        <w:rPr>
          <w:noProof w:val="0"/>
        </w:rPr>
        <w:t xml:space="preserve">            }</w:t>
      </w:r>
    </w:p>
    <w:p w14:paraId="0EF741DA" w14:textId="77777777" w:rsidR="002528A9" w:rsidRDefault="002528A9" w:rsidP="002528A9">
      <w:pPr>
        <w:pStyle w:val="PL"/>
        <w:rPr>
          <w:noProof w:val="0"/>
        </w:rPr>
      </w:pPr>
    </w:p>
    <w:p w14:paraId="3EA5F5E7" w14:textId="77777777" w:rsidR="002528A9" w:rsidRDefault="002528A9" w:rsidP="002528A9">
      <w:pPr>
        <w:pStyle w:val="H6"/>
      </w:pPr>
      <w:r>
        <w:t>6.3.2.2</w:t>
      </w:r>
      <w:r>
        <w:tab/>
        <w:t>Conformance requirements</w:t>
      </w:r>
    </w:p>
    <w:p w14:paraId="7FD7711C" w14:textId="77777777" w:rsidR="002528A9" w:rsidRDefault="002528A9" w:rsidP="002528A9">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1B4958" w14:textId="77777777" w:rsidR="002528A9" w:rsidRDefault="002528A9" w:rsidP="002528A9">
      <w:r>
        <w:t>[TS 24.281 clause 11.2.1.3]</w:t>
      </w:r>
    </w:p>
    <w:p w14:paraId="3CD96659" w14:textId="77777777" w:rsidR="002528A9" w:rsidRDefault="002528A9" w:rsidP="002528A9">
      <w:pPr>
        <w:rPr>
          <w:rFonts w:eastAsia="Malgun Gothic"/>
        </w:rPr>
      </w:pPr>
      <w:r>
        <w:rPr>
          <w:rFonts w:eastAsia="Malgun Gothic"/>
        </w:rPr>
        <w:t>Upon receipt of a "SIP MESSAGE request for emergency notification", the MCVideo client:</w:t>
      </w:r>
    </w:p>
    <w:p w14:paraId="7B3832B4" w14:textId="77777777" w:rsidR="002528A9" w:rsidRDefault="002528A9" w:rsidP="002528A9">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35FE2372" w14:textId="77777777" w:rsidR="002528A9" w:rsidRDefault="002528A9" w:rsidP="002528A9">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71A29039" w14:textId="77777777" w:rsidR="002528A9" w:rsidRDefault="002528A9" w:rsidP="002528A9">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483C350" w14:textId="77777777" w:rsidR="002528A9" w:rsidRDefault="002528A9" w:rsidP="002528A9">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4DE8770E" w14:textId="77777777" w:rsidR="002528A9" w:rsidRDefault="002528A9" w:rsidP="002528A9">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6A2C2741" w14:textId="77777777" w:rsidR="002528A9" w:rsidRDefault="002528A9" w:rsidP="002528A9">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3AEADA48"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5EC4C4AF"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3DBA672F" w14:textId="77777777" w:rsidR="002528A9" w:rsidRDefault="002528A9" w:rsidP="002528A9">
      <w:pPr>
        <w:pStyle w:val="B3"/>
        <w:rPr>
          <w:rFonts w:eastAsia="Malgun Gothic"/>
        </w:rPr>
      </w:pPr>
      <w:r>
        <w:rPr>
          <w:rFonts w:eastAsia="Malgun Gothic"/>
        </w:rPr>
        <w:t>ii)</w:t>
      </w:r>
      <w:r>
        <w:rPr>
          <w:rFonts w:eastAsia="Malgun Gothic"/>
        </w:rPr>
        <w:tab/>
        <w:t>the originator of the MCVideo emergency alert contained in:</w:t>
      </w:r>
    </w:p>
    <w:p w14:paraId="33154859" w14:textId="77777777" w:rsidR="002528A9" w:rsidRDefault="002528A9" w:rsidP="002528A9">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28542BE" w14:textId="77777777" w:rsidR="002528A9" w:rsidRDefault="002528A9" w:rsidP="002528A9">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D5E46A4" w14:textId="77777777" w:rsidR="002528A9" w:rsidRDefault="002528A9" w:rsidP="002528A9">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4C8F6B2" w14:textId="77777777" w:rsidR="002528A9" w:rsidRDefault="002528A9" w:rsidP="002528A9">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2CACBA78" w14:textId="77777777" w:rsidR="002528A9" w:rsidRDefault="002528A9" w:rsidP="002528A9">
      <w:pPr>
        <w:pStyle w:val="B3"/>
        <w:rPr>
          <w:rFonts w:eastAsia="Malgun Gothic"/>
        </w:rPr>
      </w:pPr>
      <w:r>
        <w:rPr>
          <w:rFonts w:eastAsia="Malgun Gothic"/>
        </w:rPr>
        <w:t>i)</w:t>
      </w:r>
      <w:r>
        <w:rPr>
          <w:rFonts w:eastAsia="Malgun Gothic"/>
        </w:rPr>
        <w:tab/>
        <w:t>shall set the MCVideo emergency group state to "MVEG 1: no-emergency"; and</w:t>
      </w:r>
    </w:p>
    <w:p w14:paraId="797A6315" w14:textId="77777777" w:rsidR="002528A9" w:rsidRDefault="002528A9" w:rsidP="002528A9">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738267F" w14:textId="77777777" w:rsidR="002528A9" w:rsidRDefault="002528A9" w:rsidP="002528A9">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7029B85D" w14:textId="77777777" w:rsidR="002528A9" w:rsidRDefault="002528A9" w:rsidP="002528A9">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0B92CD03"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19CF9E12"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4CEFD1EF"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27559CE9"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1A715D61" w14:textId="77777777" w:rsidR="002528A9" w:rsidRDefault="002528A9" w:rsidP="002528A9">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0A1817B3" w14:textId="77777777" w:rsidR="002528A9" w:rsidRDefault="002528A9" w:rsidP="002528A9">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5951F01D"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37756A51"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2E7C80D7"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796782A8"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1: no-emergency"; and</w:t>
      </w:r>
    </w:p>
    <w:p w14:paraId="130C5CF9" w14:textId="77777777" w:rsidR="002528A9" w:rsidRDefault="002528A9" w:rsidP="002528A9">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5C576C56" w14:textId="77777777" w:rsidR="002528A9" w:rsidRDefault="002528A9" w:rsidP="002528A9">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20E3FBB5" w14:textId="77777777" w:rsidR="002528A9" w:rsidRDefault="002528A9" w:rsidP="002528A9">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653C07C6"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4B031989"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50F7781B"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40C78DC2"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42961F2C" w14:textId="77777777" w:rsidR="002528A9" w:rsidRDefault="002528A9" w:rsidP="002528A9">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1436B0B5" w14:textId="77777777" w:rsidR="002528A9" w:rsidRDefault="002528A9" w:rsidP="002528A9">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1125BB71"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6F948D8E"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31076092"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3108EBE"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1: no-imminent-peril"; and</w:t>
      </w:r>
    </w:p>
    <w:p w14:paraId="2D40D05D" w14:textId="77777777" w:rsidR="002528A9" w:rsidRDefault="002528A9" w:rsidP="002528A9">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2A864240" w14:textId="77777777" w:rsidR="002528A9" w:rsidRDefault="002528A9" w:rsidP="002528A9">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7BA86025" w14:textId="77777777" w:rsidR="002528A9" w:rsidRDefault="002528A9" w:rsidP="002528A9">
      <w:pPr>
        <w:pStyle w:val="B1"/>
      </w:pPr>
      <w:r>
        <w:t>7</w:t>
      </w:r>
      <w:r>
        <w:rPr>
          <w:lang w:eastAsia="ko-KR"/>
        </w:rPr>
        <w:t>)</w:t>
      </w:r>
      <w:r>
        <w:tab/>
        <w:t>shall generate a SIP 200 (OK) response according to rules and procedures of 3GPP TS 24.229 [11]; and</w:t>
      </w:r>
    </w:p>
    <w:p w14:paraId="057D75EA" w14:textId="77777777" w:rsidR="002528A9" w:rsidRDefault="002528A9" w:rsidP="002528A9">
      <w:pPr>
        <w:pStyle w:val="B1"/>
      </w:pPr>
      <w:r>
        <w:rPr>
          <w:lang w:eastAsia="ko-KR"/>
        </w:rPr>
        <w:t>8)</w:t>
      </w:r>
      <w:r>
        <w:rPr>
          <w:lang w:eastAsia="ko-KR"/>
        </w:rPr>
        <w:tab/>
        <w:t>shall send the SIP 200 (OK) response towards the MCVideo server according to rules and procedures of 3GPP TS 24.229 [11].</w:t>
      </w:r>
    </w:p>
    <w:p w14:paraId="392138E5" w14:textId="77777777" w:rsidR="002528A9" w:rsidRDefault="002528A9" w:rsidP="002528A9">
      <w:pPr>
        <w:pStyle w:val="H6"/>
      </w:pPr>
      <w:r>
        <w:t>6.3.2.3</w:t>
      </w:r>
      <w:r>
        <w:tab/>
        <w:t>Test description</w:t>
      </w:r>
    </w:p>
    <w:p w14:paraId="4A908D72" w14:textId="77777777" w:rsidR="002528A9" w:rsidRDefault="002528A9" w:rsidP="002528A9">
      <w:pPr>
        <w:pStyle w:val="H6"/>
      </w:pPr>
      <w:r>
        <w:t>6.3.2.3.1</w:t>
      </w:r>
      <w:r>
        <w:tab/>
        <w:t>Pre-test conditions</w:t>
      </w:r>
    </w:p>
    <w:p w14:paraId="436AD2C7" w14:textId="77777777" w:rsidR="008866F3" w:rsidRDefault="008866F3" w:rsidP="008866F3">
      <w:pPr>
        <w:pStyle w:val="H6"/>
      </w:pPr>
      <w:r w:rsidRPr="00102CE5">
        <w:t>Test configuration</w:t>
      </w:r>
      <w:r>
        <w:t>:</w:t>
      </w:r>
    </w:p>
    <w:p w14:paraId="74250364" w14:textId="77777777" w:rsidR="008866F3" w:rsidRDefault="008866F3" w:rsidP="008866F3">
      <w:pPr>
        <w:pStyle w:val="B1"/>
      </w:pPr>
      <w:r>
        <w:t>-</w:t>
      </w:r>
      <w:r>
        <w:tab/>
        <w:t>Single cell configuration according to TS 36.579-1 [2] clause 5.2.2.2.1.</w:t>
      </w:r>
    </w:p>
    <w:p w14:paraId="4B001122" w14:textId="77777777" w:rsidR="008866F3" w:rsidRDefault="008866F3" w:rsidP="008866F3">
      <w:pPr>
        <w:pStyle w:val="H6"/>
      </w:pPr>
      <w:r>
        <w:t>Preamble:</w:t>
      </w:r>
    </w:p>
    <w:p w14:paraId="5C9E1E4A" w14:textId="77777777" w:rsidR="008866F3" w:rsidRDefault="008866F3" w:rsidP="008866F3">
      <w:pPr>
        <w:pStyle w:val="B1"/>
      </w:pPr>
      <w:r>
        <w:t>-</w:t>
      </w:r>
      <w:r>
        <w:tab/>
        <w:t>The UE has performed procedure 'Initial registration' as described in TS 36.579-1 [2] clause 5.4.2.</w:t>
      </w:r>
    </w:p>
    <w:p w14:paraId="38FCEE06" w14:textId="77777777" w:rsidR="008866F3" w:rsidRDefault="008866F3" w:rsidP="008866F3">
      <w:pPr>
        <w:pStyle w:val="B1"/>
      </w:pPr>
      <w:r>
        <w:t>-</w:t>
      </w:r>
      <w:r>
        <w:tab/>
      </w:r>
      <w:r w:rsidRPr="000573F5">
        <w:t>UE States at the end of the preamble</w:t>
      </w:r>
      <w:r>
        <w:t>:</w:t>
      </w:r>
    </w:p>
    <w:p w14:paraId="5A4440A8" w14:textId="77777777" w:rsidR="008866F3" w:rsidRDefault="008866F3" w:rsidP="008866F3">
      <w:pPr>
        <w:pStyle w:val="B1"/>
        <w:ind w:left="852"/>
      </w:pPr>
      <w:r>
        <w:t>-</w:t>
      </w:r>
      <w:r>
        <w:tab/>
        <w:t>The UE is in RRC_IDLE state.</w:t>
      </w:r>
    </w:p>
    <w:p w14:paraId="07715D21" w14:textId="77777777" w:rsidR="008866F3" w:rsidRDefault="008866F3" w:rsidP="008866F3">
      <w:pPr>
        <w:pStyle w:val="B1"/>
        <w:ind w:left="852"/>
      </w:pPr>
      <w:r>
        <w:t>-</w:t>
      </w:r>
      <w:r>
        <w:tab/>
        <w:t>The client is registered for MCVideo.</w:t>
      </w:r>
    </w:p>
    <w:p w14:paraId="17C0CDDA" w14:textId="77777777" w:rsidR="002528A9" w:rsidRDefault="002528A9" w:rsidP="002528A9">
      <w:pPr>
        <w:pStyle w:val="H6"/>
      </w:pPr>
      <w:r>
        <w:t>6.3.2.3.2</w:t>
      </w:r>
      <w:r>
        <w:tab/>
        <w:t>Test procedure sequence</w:t>
      </w:r>
    </w:p>
    <w:p w14:paraId="5AA5D9C5" w14:textId="77777777" w:rsidR="002528A9" w:rsidRDefault="002528A9" w:rsidP="002528A9">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57E1DC5E" w14:textId="77777777" w:rsidTr="002528A9">
        <w:tc>
          <w:tcPr>
            <w:tcW w:w="649" w:type="dxa"/>
            <w:tcBorders>
              <w:top w:val="single" w:sz="4" w:space="0" w:color="auto"/>
              <w:left w:val="single" w:sz="4" w:space="0" w:color="auto"/>
              <w:bottom w:val="nil"/>
              <w:right w:val="single" w:sz="4" w:space="0" w:color="auto"/>
            </w:tcBorders>
            <w:hideMark/>
          </w:tcPr>
          <w:p w14:paraId="27A02F89"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474C73DC"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B0597A3"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0972475"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415E409F" w14:textId="77777777" w:rsidR="002528A9" w:rsidRDefault="002528A9">
            <w:pPr>
              <w:pStyle w:val="TAH"/>
              <w:spacing w:line="254" w:lineRule="auto"/>
            </w:pPr>
            <w:r>
              <w:t>Verdict</w:t>
            </w:r>
          </w:p>
        </w:tc>
      </w:tr>
      <w:tr w:rsidR="002528A9" w14:paraId="5E1CAC5B" w14:textId="77777777" w:rsidTr="002528A9">
        <w:tc>
          <w:tcPr>
            <w:tcW w:w="649" w:type="dxa"/>
            <w:tcBorders>
              <w:top w:val="nil"/>
              <w:left w:val="single" w:sz="4" w:space="0" w:color="auto"/>
              <w:bottom w:val="single" w:sz="4" w:space="0" w:color="auto"/>
              <w:right w:val="single" w:sz="4" w:space="0" w:color="auto"/>
            </w:tcBorders>
          </w:tcPr>
          <w:p w14:paraId="0ECFE7D4"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58FD7626"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EAA6A3F"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ABAAF94"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26EE9F8D"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2B6BB572" w14:textId="77777777" w:rsidR="002528A9" w:rsidRDefault="002528A9">
            <w:pPr>
              <w:pStyle w:val="TAH"/>
              <w:spacing w:line="254" w:lineRule="auto"/>
            </w:pPr>
          </w:p>
        </w:tc>
      </w:tr>
      <w:tr w:rsidR="002528A9" w14:paraId="36FF91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D0D0603"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47AC6A98" w14:textId="5F937C3C" w:rsidR="002528A9" w:rsidRDefault="002528A9">
            <w:pPr>
              <w:pStyle w:val="TAL"/>
              <w:spacing w:line="254" w:lineRule="auto"/>
            </w:pPr>
            <w:r>
              <w:t>Check: Does the UE (MCVideo client) correctly perform procedure 'MCX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C822A54"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89E9B93"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7C3460C"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09630691" w14:textId="3811F026" w:rsidR="002528A9" w:rsidRDefault="002528A9">
            <w:pPr>
              <w:pStyle w:val="TAC"/>
              <w:spacing w:line="254" w:lineRule="auto"/>
            </w:pPr>
            <w:r>
              <w:t>P</w:t>
            </w:r>
          </w:p>
        </w:tc>
      </w:tr>
      <w:tr w:rsidR="002528A9" w14:paraId="4F15214B"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586C7D2"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1EAC73B2" w14:textId="77777777" w:rsidR="002528A9" w:rsidRDefault="002528A9">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8DF342D"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5E18B40"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38A7D51E"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A7A296" w14:textId="77777777" w:rsidR="002528A9" w:rsidRDefault="002528A9">
            <w:pPr>
              <w:pStyle w:val="TAC"/>
              <w:spacing w:line="254" w:lineRule="auto"/>
            </w:pPr>
            <w:r>
              <w:t>-</w:t>
            </w:r>
          </w:p>
        </w:tc>
      </w:tr>
      <w:tr w:rsidR="002528A9" w14:paraId="2943B1F8"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8AB1B0D" w14:textId="77777777" w:rsidR="002528A9" w:rsidRDefault="002528A9">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5739B5A3" w14:textId="77777777" w:rsidR="002528A9" w:rsidRDefault="002528A9" w:rsidP="0007574A">
            <w:pPr>
              <w:pStyle w:val="TAL"/>
            </w:pPr>
            <w:r>
              <w:t>IF pc_MCX_DisplayInfoEmergencyAlert THEN Check: Does the UE (MCVideo client) notify the user of the emergency alert?</w:t>
            </w:r>
          </w:p>
          <w:p w14:paraId="5BFA080D"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213D2C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D8935DD" w14:textId="77777777" w:rsidR="002528A9" w:rsidRDefault="002528A9">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43E453E0" w14:textId="77777777" w:rsidR="002528A9" w:rsidRDefault="002528A9">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29728421" w14:textId="77777777" w:rsidR="002528A9" w:rsidRDefault="002528A9">
            <w:pPr>
              <w:pStyle w:val="TAC"/>
              <w:spacing w:line="254" w:lineRule="auto"/>
            </w:pPr>
            <w:r>
              <w:rPr>
                <w:lang w:val="fr-FR"/>
              </w:rPr>
              <w:t>P</w:t>
            </w:r>
          </w:p>
        </w:tc>
      </w:tr>
      <w:tr w:rsidR="002528A9" w14:paraId="445D5F06"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50F319D"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52EF288E" w14:textId="2336C04B" w:rsidR="002528A9" w:rsidRDefault="002528A9">
            <w:pPr>
              <w:pStyle w:val="TAL"/>
              <w:spacing w:line="254" w:lineRule="auto"/>
            </w:pPr>
            <w:r>
              <w:t>Check: Does the UE (MCVideo client) correctly perform procedure 'MCX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BF3A53B"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D169384"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25E294"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6672275F" w14:textId="067BB299" w:rsidR="002528A9" w:rsidRDefault="002528A9">
            <w:pPr>
              <w:pStyle w:val="TAC"/>
              <w:spacing w:line="254" w:lineRule="auto"/>
            </w:pPr>
            <w:r>
              <w:t>P</w:t>
            </w:r>
          </w:p>
        </w:tc>
      </w:tr>
      <w:tr w:rsidR="002528A9" w14:paraId="70068D14"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D133827"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755E1B3D" w14:textId="77777777" w:rsidR="002528A9" w:rsidRDefault="002528A9">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647E2A8"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ECF054B" w14:textId="77777777" w:rsidR="002528A9" w:rsidRDefault="002528A9">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670B0C46"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2DE2C75A" w14:textId="77777777" w:rsidR="002528A9" w:rsidRDefault="002528A9">
            <w:pPr>
              <w:pStyle w:val="TAC"/>
              <w:spacing w:line="254" w:lineRule="auto"/>
            </w:pPr>
            <w:r>
              <w:t>-</w:t>
            </w:r>
          </w:p>
        </w:tc>
      </w:tr>
      <w:tr w:rsidR="002528A9" w14:paraId="16B378B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65F19BF" w14:textId="77777777" w:rsidR="002528A9" w:rsidRDefault="002528A9">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496B9A5D" w14:textId="77777777" w:rsidR="002528A9" w:rsidRDefault="002528A9" w:rsidP="0007574A">
            <w:pPr>
              <w:pStyle w:val="TAL"/>
            </w:pPr>
            <w:r>
              <w:t>Check: Does the UE (MCVideo client) notify the user of the emergency alert cancellation?</w:t>
            </w:r>
          </w:p>
          <w:p w14:paraId="400DC3CB"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B1D0CB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47D1395" w14:textId="77777777" w:rsidR="002528A9" w:rsidRDefault="002528A9">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D650BFA" w14:textId="77777777" w:rsidR="002528A9" w:rsidRDefault="002528A9">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8894F4A" w14:textId="77777777" w:rsidR="002528A9" w:rsidRDefault="002528A9">
            <w:pPr>
              <w:pStyle w:val="TAC"/>
              <w:spacing w:line="254" w:lineRule="auto"/>
            </w:pPr>
            <w:r>
              <w:rPr>
                <w:lang w:val="fr-FR"/>
              </w:rPr>
              <w:t>P</w:t>
            </w:r>
          </w:p>
        </w:tc>
      </w:tr>
      <w:tr w:rsidR="002528A9" w14:paraId="4AE540E3"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7E2ACC1C" w14:textId="382C2D7C" w:rsidR="002528A9" w:rsidRDefault="002528A9">
            <w:pPr>
              <w:pStyle w:val="TAN"/>
            </w:pPr>
            <w:r>
              <w:t>NOTE 1:</w:t>
            </w:r>
            <w:r>
              <w:tab/>
              <w:t>This is expected to be done via a suitable implementation dependent MMI</w:t>
            </w:r>
            <w:r w:rsidR="007B636C">
              <w:t>.</w:t>
            </w:r>
          </w:p>
        </w:tc>
      </w:tr>
    </w:tbl>
    <w:p w14:paraId="57F721E6" w14:textId="77777777" w:rsidR="002528A9" w:rsidRDefault="002528A9" w:rsidP="002528A9"/>
    <w:p w14:paraId="3EDC61CD" w14:textId="77777777" w:rsidR="002528A9" w:rsidRDefault="002528A9" w:rsidP="002528A9">
      <w:pPr>
        <w:pStyle w:val="H6"/>
      </w:pPr>
      <w:r>
        <w:rPr>
          <w:lang w:eastAsia="x-none"/>
        </w:rPr>
        <w:t>6.3.2.3.3</w:t>
      </w:r>
      <w:r>
        <w:rPr>
          <w:lang w:eastAsia="x-none"/>
        </w:rPr>
        <w:tab/>
        <w:t>Specific message contents</w:t>
      </w:r>
    </w:p>
    <w:p w14:paraId="27A0C8DF" w14:textId="77777777" w:rsidR="002528A9" w:rsidRDefault="002528A9" w:rsidP="002528A9">
      <w:pPr>
        <w:pStyle w:val="TH"/>
      </w:pPr>
      <w:r>
        <w:rPr>
          <w:lang w:eastAsia="x-none"/>
        </w:rPr>
        <w:t>Table 6.3.2.3.3-1: SIP MESSAGE from the SS (step 1,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D2DD016"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5E46CCDB" w14:textId="63D4CC3A" w:rsidR="002528A9" w:rsidRDefault="002528A9">
            <w:pPr>
              <w:pStyle w:val="TAL"/>
              <w:spacing w:line="254" w:lineRule="auto"/>
            </w:pPr>
            <w:r>
              <w:t>Derivation Path: TS 36.579-1 [2], Table 5.5.2.7.2-1, condition LOCATION-INFO</w:t>
            </w:r>
            <w:r w:rsidR="00253D71" w:rsidRPr="00253D71">
              <w:t>, ACCEPT-CONTACT-WITH-MEDIA-FEATURE-TAG</w:t>
            </w:r>
          </w:p>
        </w:tc>
      </w:tr>
      <w:tr w:rsidR="002528A9" w14:paraId="1CB37320"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194D6BA"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FE654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B80281E"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E8FB9C6"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AD6C794" w14:textId="77777777" w:rsidR="002528A9" w:rsidRDefault="002528A9">
            <w:pPr>
              <w:pStyle w:val="TAH"/>
              <w:spacing w:line="254" w:lineRule="auto"/>
            </w:pPr>
            <w:r>
              <w:t>Condition</w:t>
            </w:r>
          </w:p>
        </w:tc>
      </w:tr>
      <w:tr w:rsidR="002528A9" w14:paraId="0C8F0F5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B545DEE"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EA43BF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D9E5284"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DD08A97"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4618743" w14:textId="77777777" w:rsidR="002528A9" w:rsidRDefault="002528A9">
            <w:pPr>
              <w:pStyle w:val="TAL"/>
              <w:spacing w:line="254" w:lineRule="auto"/>
            </w:pPr>
          </w:p>
        </w:tc>
      </w:tr>
      <w:tr w:rsidR="002528A9" w14:paraId="34C9C6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74BB1E6"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DF4C11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1A03E7D" w14:textId="527F57A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4B89FE8D"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7F74975" w14:textId="77777777" w:rsidR="002528A9" w:rsidRDefault="002528A9">
            <w:pPr>
              <w:pStyle w:val="TAL"/>
              <w:spacing w:line="254" w:lineRule="auto"/>
            </w:pPr>
          </w:p>
        </w:tc>
      </w:tr>
      <w:tr w:rsidR="002528A9" w14:paraId="2B6E85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3BBDC631"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69179F" w14:textId="77777777" w:rsidR="002528A9" w:rsidRDefault="002528A9">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2CBC1617"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6A8366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E3C53FA" w14:textId="77777777" w:rsidR="002528A9" w:rsidRDefault="002528A9">
            <w:pPr>
              <w:pStyle w:val="TAL"/>
              <w:spacing w:line="254" w:lineRule="auto"/>
            </w:pPr>
          </w:p>
        </w:tc>
      </w:tr>
      <w:tr w:rsidR="002528A9" w14:paraId="1610A33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9F1090C"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3EF4E61B"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42C5DFE" w14:textId="7A523A64"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51EBE5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7795DCF" w14:textId="77777777" w:rsidR="002528A9" w:rsidRDefault="002528A9">
            <w:pPr>
              <w:pStyle w:val="TAL"/>
              <w:spacing w:line="254" w:lineRule="auto"/>
            </w:pPr>
          </w:p>
        </w:tc>
      </w:tr>
      <w:tr w:rsidR="002528A9" w14:paraId="5C00673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753619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4D365B8" w14:textId="3F970C48" w:rsidR="002528A9" w:rsidRDefault="002528A9">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6CF246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593AD40"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D6A2454" w14:textId="77777777" w:rsidR="002528A9" w:rsidRDefault="002528A9">
            <w:pPr>
              <w:pStyle w:val="TAL"/>
              <w:spacing w:line="254" w:lineRule="auto"/>
            </w:pPr>
          </w:p>
        </w:tc>
      </w:tr>
    </w:tbl>
    <w:p w14:paraId="16843B0B" w14:textId="77777777" w:rsidR="002528A9" w:rsidRDefault="002528A9" w:rsidP="002528A9"/>
    <w:p w14:paraId="69D9BFDA" w14:textId="77777777" w:rsidR="002528A9" w:rsidRDefault="002528A9" w:rsidP="002528A9">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079B774"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61A20A80" w14:textId="605B69EE" w:rsidR="002528A9" w:rsidRDefault="002528A9">
            <w:pPr>
              <w:pStyle w:val="TAL"/>
              <w:spacing w:line="254" w:lineRule="auto"/>
              <w:rPr>
                <w:rFonts w:eastAsia="SimSun"/>
              </w:rPr>
            </w:pPr>
            <w:r>
              <w:rPr>
                <w:rFonts w:eastAsia="SimSun"/>
              </w:rPr>
              <w:t>Derivation Path: TS 36.579-1 [2], Table 5.5.3.2.2-2</w:t>
            </w:r>
          </w:p>
        </w:tc>
      </w:tr>
      <w:tr w:rsidR="002528A9" w14:paraId="287DB5C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787FA6A4"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28E90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815AC9"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849A4D"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320482D" w14:textId="77777777" w:rsidR="002528A9" w:rsidRDefault="002528A9">
            <w:pPr>
              <w:pStyle w:val="TAH"/>
              <w:spacing w:line="254" w:lineRule="auto"/>
              <w:rPr>
                <w:rFonts w:eastAsia="SimSun"/>
              </w:rPr>
            </w:pPr>
            <w:r>
              <w:rPr>
                <w:rFonts w:eastAsia="SimSun"/>
              </w:rPr>
              <w:t>Condition</w:t>
            </w:r>
          </w:p>
        </w:tc>
      </w:tr>
      <w:tr w:rsidR="002528A9" w14:paraId="05CC81C3"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9B33515"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B0863C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E7F081"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C025569"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093811A" w14:textId="77777777" w:rsidR="002528A9" w:rsidRDefault="002528A9">
            <w:pPr>
              <w:pStyle w:val="TAL"/>
              <w:spacing w:line="254" w:lineRule="auto"/>
              <w:rPr>
                <w:rFonts w:eastAsia="SimSun"/>
              </w:rPr>
            </w:pPr>
          </w:p>
        </w:tc>
      </w:tr>
      <w:tr w:rsidR="002528A9" w14:paraId="0394985A"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19ADBFA"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CF5B9E4"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9E9693E"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A7774D3"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C97B86" w14:textId="77777777" w:rsidR="002528A9" w:rsidRDefault="002528A9">
            <w:pPr>
              <w:pStyle w:val="TAL"/>
              <w:spacing w:line="254" w:lineRule="auto"/>
              <w:rPr>
                <w:rFonts w:eastAsia="SimSun"/>
              </w:rPr>
            </w:pPr>
          </w:p>
        </w:tc>
      </w:tr>
      <w:tr w:rsidR="00253D71" w14:paraId="14A5DD83" w14:textId="77777777" w:rsidTr="00041046">
        <w:tc>
          <w:tcPr>
            <w:tcW w:w="2837" w:type="dxa"/>
            <w:tcBorders>
              <w:top w:val="single" w:sz="4" w:space="0" w:color="auto"/>
              <w:left w:val="single" w:sz="4" w:space="0" w:color="auto"/>
              <w:bottom w:val="single" w:sz="4" w:space="0" w:color="auto"/>
              <w:right w:val="single" w:sz="4" w:space="0" w:color="auto"/>
            </w:tcBorders>
          </w:tcPr>
          <w:p w14:paraId="4424CCE3" w14:textId="5DBCA3B4" w:rsidR="00253D71" w:rsidRDefault="00253D71" w:rsidP="00253D71">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52D4F715" w14:textId="28E11219" w:rsidR="00253D71" w:rsidRDefault="00253D71" w:rsidP="00253D71">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F17B991" w14:textId="5D801D86" w:rsidR="00253D71" w:rsidRDefault="00253D71" w:rsidP="00253D71">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C36E0D1" w14:textId="77777777" w:rsidR="00253D71" w:rsidRDefault="00253D71" w:rsidP="00253D71">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05B9668" w14:textId="77777777" w:rsidR="00253D71" w:rsidRDefault="00253D71" w:rsidP="00253D71">
            <w:pPr>
              <w:pStyle w:val="TAL"/>
              <w:spacing w:line="254" w:lineRule="auto"/>
              <w:rPr>
                <w:rFonts w:eastAsia="SimSun"/>
              </w:rPr>
            </w:pPr>
          </w:p>
        </w:tc>
      </w:tr>
      <w:tr w:rsidR="002528A9" w14:paraId="6AD3AFA6"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6A571E9"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40FE0D8" w14:textId="20BF0D09"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0319935" w14:textId="7CE7C810"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79CF5ED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756C97" w14:textId="77777777" w:rsidR="002528A9" w:rsidRDefault="002528A9">
            <w:pPr>
              <w:pStyle w:val="TAL"/>
              <w:spacing w:line="254" w:lineRule="auto"/>
              <w:rPr>
                <w:rFonts w:eastAsia="SimSun"/>
              </w:rPr>
            </w:pPr>
          </w:p>
        </w:tc>
      </w:tr>
      <w:tr w:rsidR="00253D71" w14:paraId="3C08B92B" w14:textId="77777777" w:rsidTr="00253D71">
        <w:tc>
          <w:tcPr>
            <w:tcW w:w="2837" w:type="dxa"/>
            <w:tcBorders>
              <w:top w:val="single" w:sz="4" w:space="0" w:color="auto"/>
              <w:left w:val="single" w:sz="4" w:space="0" w:color="auto"/>
              <w:bottom w:val="single" w:sz="4" w:space="0" w:color="auto"/>
              <w:right w:val="single" w:sz="4" w:space="0" w:color="auto"/>
            </w:tcBorders>
            <w:vAlign w:val="center"/>
            <w:hideMark/>
          </w:tcPr>
          <w:p w14:paraId="6F05C9F7" w14:textId="77777777" w:rsidR="00253D71" w:rsidRDefault="00253D71" w:rsidP="00005FD4">
            <w:pPr>
              <w:pStyle w:val="TAL"/>
              <w:spacing w:line="254" w:lineRule="auto"/>
              <w:rPr>
                <w:rFonts w:eastAsia="SimSun"/>
              </w:rPr>
            </w:pPr>
            <w:r w:rsidRPr="00253D71">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4C22003E" w14:textId="77777777" w:rsidR="00253D71" w:rsidRDefault="00253D71" w:rsidP="00005FD4">
            <w:pPr>
              <w:pStyle w:val="TAL"/>
              <w:spacing w:line="254" w:lineRule="auto"/>
              <w:rPr>
                <w:rFonts w:eastAsia="SimSun"/>
                <w:color w:val="000000"/>
              </w:rPr>
            </w:pPr>
            <w:r w:rsidRPr="00253D71">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4F701992" w14:textId="77777777" w:rsidR="00253D71" w:rsidRDefault="00253D71" w:rsidP="00005FD4">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A91E815" w14:textId="77777777" w:rsidR="00253D71" w:rsidRDefault="00253D71" w:rsidP="00005FD4">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8132A3" w14:textId="77777777" w:rsidR="00253D71" w:rsidRDefault="00253D71" w:rsidP="00005FD4">
            <w:pPr>
              <w:pStyle w:val="TAL"/>
              <w:spacing w:line="254" w:lineRule="auto"/>
              <w:rPr>
                <w:rFonts w:eastAsia="SimSun"/>
              </w:rPr>
            </w:pPr>
          </w:p>
        </w:tc>
      </w:tr>
    </w:tbl>
    <w:p w14:paraId="5606687E" w14:textId="77777777" w:rsidR="002528A9" w:rsidRDefault="002528A9" w:rsidP="002528A9"/>
    <w:p w14:paraId="4EE386E9" w14:textId="77777777" w:rsidR="002528A9" w:rsidRDefault="002528A9" w:rsidP="002528A9">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5DEFF5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9BB6A05" w14:textId="77777777" w:rsidR="002528A9" w:rsidRDefault="002528A9">
            <w:pPr>
              <w:pStyle w:val="TAL"/>
              <w:rPr>
                <w:szCs w:val="18"/>
                <w:lang w:val="fr-FR"/>
              </w:rPr>
            </w:pPr>
            <w:r>
              <w:rPr>
                <w:lang w:val="fr-FR"/>
              </w:rPr>
              <w:t>Derivation Path: TS 36.579-1 [2], Table 5.5.3.4.4-2</w:t>
            </w:r>
          </w:p>
        </w:tc>
      </w:tr>
      <w:tr w:rsidR="002528A9" w14:paraId="76B98144"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6F63E98"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CBF11C"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ED993C"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F1C795F"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26924E6" w14:textId="77777777" w:rsidR="002528A9" w:rsidRDefault="002528A9">
            <w:pPr>
              <w:pStyle w:val="TAH"/>
              <w:rPr>
                <w:bCs/>
                <w:lang w:val="fr-FR"/>
              </w:rPr>
            </w:pPr>
            <w:r>
              <w:rPr>
                <w:bCs/>
                <w:lang w:val="fr-FR"/>
              </w:rPr>
              <w:t>Condition</w:t>
            </w:r>
          </w:p>
        </w:tc>
      </w:tr>
      <w:tr w:rsidR="002528A9" w14:paraId="7731E74D"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5A0F541"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4AED99A7"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82C69B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AE18233"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84CD91C" w14:textId="77777777" w:rsidR="002528A9" w:rsidRDefault="002528A9">
            <w:pPr>
              <w:pStyle w:val="TAL"/>
              <w:rPr>
                <w:lang w:val="fr-FR"/>
              </w:rPr>
            </w:pPr>
          </w:p>
        </w:tc>
      </w:tr>
      <w:tr w:rsidR="002528A9" w14:paraId="11242D4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8376E6"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E752E31"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07A096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4C8B5E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2F80D54" w14:textId="77777777" w:rsidR="002528A9" w:rsidRDefault="002528A9">
            <w:pPr>
              <w:pStyle w:val="TAL"/>
              <w:rPr>
                <w:lang w:val="fr-FR"/>
              </w:rPr>
            </w:pPr>
          </w:p>
        </w:tc>
      </w:tr>
      <w:tr w:rsidR="002528A9" w14:paraId="3A75EA09"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33E8D302"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05F3B6A4"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1B26CEB"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096E2D"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5D4A976" w14:textId="77777777" w:rsidR="002528A9" w:rsidRDefault="002528A9">
            <w:pPr>
              <w:pStyle w:val="TAL"/>
              <w:rPr>
                <w:lang w:val="fr-FR"/>
              </w:rPr>
            </w:pPr>
          </w:p>
        </w:tc>
      </w:tr>
      <w:tr w:rsidR="002528A9" w14:paraId="5E8A875A"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8A030C3"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47B8C5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2C3EE3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95F964"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18D2328" w14:textId="77777777" w:rsidR="002528A9" w:rsidRDefault="002528A9">
            <w:pPr>
              <w:pStyle w:val="TAL"/>
              <w:rPr>
                <w:lang w:val="fr-FR"/>
              </w:rPr>
            </w:pPr>
          </w:p>
        </w:tc>
      </w:tr>
      <w:tr w:rsidR="002528A9" w14:paraId="3A86E7F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3776F07"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7EAFF2A" w14:textId="044A6D14" w:rsidR="002528A9" w:rsidRDefault="002528A9">
            <w:pPr>
              <w:pStyle w:val="TAL"/>
              <w:rPr>
                <w:lang w:val="fr-FR"/>
              </w:rPr>
            </w:pPr>
            <w:r>
              <w:rPr>
                <w:lang w:val="fr-FR"/>
              </w:rPr>
              <w:t>px_MCX_CoordinateLongitude_Client_B (NOTE 1</w:t>
            </w:r>
            <w:r w:rsidR="00B91CB4"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2D4BBAC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488FC6"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3C07CF6" w14:textId="77777777" w:rsidR="002528A9" w:rsidRDefault="002528A9">
            <w:pPr>
              <w:pStyle w:val="TAL"/>
              <w:rPr>
                <w:lang w:val="fr-FR"/>
              </w:rPr>
            </w:pPr>
          </w:p>
        </w:tc>
      </w:tr>
      <w:tr w:rsidR="002528A9" w14:paraId="17FFA3F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47EFA93" w14:textId="77777777" w:rsidR="002528A9" w:rsidRDefault="002528A9">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765FCA8B" w14:textId="067382B3" w:rsidR="002528A9" w:rsidRDefault="002528A9">
            <w:pPr>
              <w:pStyle w:val="TAL"/>
              <w:rPr>
                <w:lang w:val="fr-FR"/>
              </w:rPr>
            </w:pPr>
            <w:r>
              <w:rPr>
                <w:lang w:val="fr-FR"/>
              </w:rPr>
              <w:t>px_MCX_CoordinateLatitude_Client_B (NOTE 1</w:t>
            </w:r>
            <w:r w:rsidR="00B91CB4">
              <w:rPr>
                <w:lang w:val="fr-FR"/>
              </w:rPr>
              <w:t>, 3</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53EA1AF9"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19B2A0"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FE67ABF" w14:textId="77777777" w:rsidR="002528A9" w:rsidRDefault="002528A9">
            <w:pPr>
              <w:pStyle w:val="TAL"/>
              <w:rPr>
                <w:lang w:val="fr-FR"/>
              </w:rPr>
            </w:pPr>
          </w:p>
        </w:tc>
      </w:tr>
      <w:tr w:rsidR="002528A9" w14:paraId="10DA30B5" w14:textId="77777777" w:rsidTr="002528A9">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CD5F6D9" w14:textId="77777777" w:rsidR="00B91CB4" w:rsidRDefault="002528A9" w:rsidP="00B91CB4">
            <w:pPr>
              <w:pStyle w:val="TAN"/>
            </w:pPr>
            <w:r>
              <w:t>NOTE 1:</w:t>
            </w:r>
            <w:r>
              <w:tab/>
              <w:t>Shall be encrypted as described in TS 36.579-1[2] Table 5.5.3.4.4-2A.</w:t>
            </w:r>
          </w:p>
          <w:p w14:paraId="776BC403" w14:textId="77777777" w:rsidR="00B91CB4" w:rsidRDefault="00B91CB4" w:rsidP="00B91CB4">
            <w:pPr>
              <w:pStyle w:val="TAN"/>
            </w:pPr>
            <w:r>
              <w:t>NOTE 2:</w:t>
            </w:r>
            <w:r>
              <w:tab/>
              <w:t>Longitude of px_MCX_CoordinateLongitude_Client_B degrees encoded according to TS 23.032 [36] clause 6.1.</w:t>
            </w:r>
          </w:p>
          <w:p w14:paraId="45420582" w14:textId="7C4B977B" w:rsidR="002528A9" w:rsidRDefault="00B91CB4" w:rsidP="00B91CB4">
            <w:pPr>
              <w:pStyle w:val="TAN"/>
            </w:pPr>
            <w:r>
              <w:t>NOTE 3:</w:t>
            </w:r>
            <w:r>
              <w:tab/>
              <w:t>Latitude of px_MCX_CoordinateLatitude_Client_B degrees encoded according to TS 23.032 [36] clause 6.1.</w:t>
            </w:r>
          </w:p>
        </w:tc>
      </w:tr>
    </w:tbl>
    <w:p w14:paraId="1D8B597C" w14:textId="77777777" w:rsidR="002528A9" w:rsidRDefault="002528A9" w:rsidP="002528A9"/>
    <w:p w14:paraId="05F4B9B3" w14:textId="77777777" w:rsidR="002528A9" w:rsidRDefault="002528A9" w:rsidP="002528A9">
      <w:pPr>
        <w:pStyle w:val="TH"/>
      </w:pPr>
      <w:r>
        <w:rPr>
          <w:lang w:eastAsia="x-none"/>
        </w:rPr>
        <w:t>Table 6.3.2.3.3-3: SIP MESSAGE from the SS (step 2,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3795AFF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884BEBA" w14:textId="6E2F25DB" w:rsidR="002528A9" w:rsidRDefault="002528A9">
            <w:pPr>
              <w:pStyle w:val="TAL"/>
              <w:spacing w:line="254" w:lineRule="auto"/>
            </w:pPr>
            <w:r>
              <w:t>Derivation Path: TS 36.579-1 [2], Table 5.5.2.7.2-1</w:t>
            </w:r>
            <w:r w:rsidR="00253D71" w:rsidRPr="00253D71">
              <w:t>, condition ACCEPT-CONTACT-WITH-MEDIA-FEATURE-TAG</w:t>
            </w:r>
          </w:p>
        </w:tc>
      </w:tr>
      <w:tr w:rsidR="002528A9" w14:paraId="57D5498D"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048CCB76"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86625D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1C676E1"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5CB8468"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BA36E8F" w14:textId="77777777" w:rsidR="002528A9" w:rsidRDefault="002528A9">
            <w:pPr>
              <w:pStyle w:val="TAH"/>
              <w:spacing w:line="254" w:lineRule="auto"/>
            </w:pPr>
            <w:r>
              <w:t>Condition</w:t>
            </w:r>
          </w:p>
        </w:tc>
      </w:tr>
      <w:tr w:rsidR="002528A9" w14:paraId="0F86093A"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738BC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7C5234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0E870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02C1B8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7298952" w14:textId="77777777" w:rsidR="002528A9" w:rsidRDefault="002528A9">
            <w:pPr>
              <w:pStyle w:val="TAL"/>
              <w:spacing w:line="254" w:lineRule="auto"/>
            </w:pPr>
          </w:p>
        </w:tc>
      </w:tr>
      <w:tr w:rsidR="002528A9" w14:paraId="47E40E66"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41CA20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1BE7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174AABC" w14:textId="62F2F6DC"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73C69721"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4A0CCF8" w14:textId="77777777" w:rsidR="002528A9" w:rsidRDefault="002528A9">
            <w:pPr>
              <w:pStyle w:val="TAL"/>
              <w:spacing w:line="254" w:lineRule="auto"/>
            </w:pPr>
          </w:p>
        </w:tc>
      </w:tr>
      <w:tr w:rsidR="002528A9" w14:paraId="15429251"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30943C3"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79481C" w14:textId="77777777" w:rsidR="002528A9" w:rsidRDefault="002528A9">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8D043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8C6AD79"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8F9E13C" w14:textId="77777777" w:rsidR="002528A9" w:rsidRDefault="002528A9">
            <w:pPr>
              <w:pStyle w:val="TAL"/>
              <w:spacing w:line="254" w:lineRule="auto"/>
            </w:pPr>
          </w:p>
        </w:tc>
      </w:tr>
    </w:tbl>
    <w:p w14:paraId="35F3E6E6" w14:textId="77777777" w:rsidR="002528A9" w:rsidRDefault="002528A9" w:rsidP="002528A9"/>
    <w:p w14:paraId="68EDC53E" w14:textId="77777777" w:rsidR="002528A9" w:rsidRDefault="002528A9" w:rsidP="002528A9">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5E32856"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04B4C480" w14:textId="2DFBB357" w:rsidR="002528A9" w:rsidRDefault="002528A9">
            <w:pPr>
              <w:pStyle w:val="TAL"/>
              <w:spacing w:line="254" w:lineRule="auto"/>
              <w:rPr>
                <w:rFonts w:eastAsia="SimSun"/>
              </w:rPr>
            </w:pPr>
            <w:r>
              <w:rPr>
                <w:rFonts w:eastAsia="SimSun"/>
              </w:rPr>
              <w:t>Derivation Path: TS 36.579-1 [2], Table 5.5.3.2.2-2</w:t>
            </w:r>
          </w:p>
        </w:tc>
      </w:tr>
      <w:tr w:rsidR="002528A9" w14:paraId="4E99339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168F29CF"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43B761"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EBB28"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0BEF33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4ED87" w14:textId="77777777" w:rsidR="002528A9" w:rsidRDefault="002528A9">
            <w:pPr>
              <w:pStyle w:val="TAH"/>
              <w:spacing w:line="254" w:lineRule="auto"/>
              <w:rPr>
                <w:rFonts w:eastAsia="SimSun"/>
              </w:rPr>
            </w:pPr>
            <w:r>
              <w:rPr>
                <w:rFonts w:eastAsia="SimSun"/>
              </w:rPr>
              <w:t>Condition</w:t>
            </w:r>
          </w:p>
        </w:tc>
      </w:tr>
      <w:tr w:rsidR="002528A9" w14:paraId="46A60EED"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65C7EF1"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057EDD03"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EF1806C"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D8A240"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D54432" w14:textId="77777777" w:rsidR="002528A9" w:rsidRDefault="002528A9">
            <w:pPr>
              <w:pStyle w:val="TAL"/>
              <w:spacing w:line="254" w:lineRule="auto"/>
              <w:rPr>
                <w:rFonts w:eastAsia="SimSun"/>
              </w:rPr>
            </w:pPr>
          </w:p>
        </w:tc>
      </w:tr>
      <w:tr w:rsidR="002528A9" w14:paraId="44794A5E"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B976EFD"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B89D865"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23F778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D951E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27FF49" w14:textId="77777777" w:rsidR="002528A9" w:rsidRDefault="002528A9">
            <w:pPr>
              <w:pStyle w:val="TAL"/>
              <w:spacing w:line="254" w:lineRule="auto"/>
              <w:rPr>
                <w:rFonts w:eastAsia="SimSun"/>
              </w:rPr>
            </w:pPr>
          </w:p>
        </w:tc>
      </w:tr>
      <w:tr w:rsidR="00253D71" w14:paraId="4758BC91" w14:textId="77777777" w:rsidTr="00041046">
        <w:tc>
          <w:tcPr>
            <w:tcW w:w="2837" w:type="dxa"/>
            <w:tcBorders>
              <w:top w:val="single" w:sz="4" w:space="0" w:color="auto"/>
              <w:left w:val="single" w:sz="4" w:space="0" w:color="auto"/>
              <w:bottom w:val="single" w:sz="4" w:space="0" w:color="auto"/>
              <w:right w:val="single" w:sz="4" w:space="0" w:color="auto"/>
            </w:tcBorders>
          </w:tcPr>
          <w:p w14:paraId="7AF4A2B5" w14:textId="77383608" w:rsidR="00253D71" w:rsidRDefault="00253D71" w:rsidP="00253D71">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1612F504" w14:textId="427DC7BE" w:rsidR="00253D71" w:rsidRDefault="00253D71" w:rsidP="00253D71">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704E4649" w14:textId="6E64A128" w:rsidR="00253D71" w:rsidRDefault="00253D71" w:rsidP="00253D71">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05EB4254" w14:textId="77777777" w:rsidR="00253D71" w:rsidRDefault="00253D71" w:rsidP="00253D71">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5C41E5" w14:textId="77777777" w:rsidR="00253D71" w:rsidRDefault="00253D71" w:rsidP="00253D71">
            <w:pPr>
              <w:pStyle w:val="TAL"/>
              <w:spacing w:line="254" w:lineRule="auto"/>
              <w:rPr>
                <w:rFonts w:eastAsia="SimSun"/>
              </w:rPr>
            </w:pPr>
          </w:p>
        </w:tc>
      </w:tr>
      <w:tr w:rsidR="002528A9" w14:paraId="135CD84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C26D07C"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8192B2A" w14:textId="1DF5493D"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899EFDA" w14:textId="469BA6CE"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493794D"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8A16998" w14:textId="77777777" w:rsidR="002528A9" w:rsidRDefault="002528A9">
            <w:pPr>
              <w:pStyle w:val="TAL"/>
              <w:spacing w:line="254" w:lineRule="auto"/>
              <w:rPr>
                <w:rFonts w:eastAsia="SimSun"/>
              </w:rPr>
            </w:pPr>
          </w:p>
        </w:tc>
      </w:tr>
      <w:bookmarkEnd w:id="805"/>
    </w:tbl>
    <w:p w14:paraId="02F86301" w14:textId="2C21362E" w:rsidR="00AD62C6" w:rsidRPr="00201E3B" w:rsidRDefault="00AD62C6" w:rsidP="00784A32"/>
    <w:p w14:paraId="0A88B0A7" w14:textId="77777777" w:rsidR="00AE50DC" w:rsidRPr="00201E3B" w:rsidRDefault="00AE50DC" w:rsidP="00AE50DC">
      <w:pPr>
        <w:pStyle w:val="Heading2"/>
      </w:pPr>
      <w:bookmarkStart w:id="809" w:name="_Toc99871297"/>
      <w:bookmarkStart w:id="810" w:name="_Toc171440756"/>
      <w:r w:rsidRPr="00201E3B">
        <w:t>6.4</w:t>
      </w:r>
      <w:r w:rsidRPr="00201E3B">
        <w:tab/>
        <w:t>Video Pull</w:t>
      </w:r>
      <w:bookmarkEnd w:id="809"/>
      <w:bookmarkEnd w:id="810"/>
    </w:p>
    <w:p w14:paraId="65EB7B88" w14:textId="77777777" w:rsidR="00F67D29" w:rsidRPr="00651149" w:rsidRDefault="00F67D29" w:rsidP="00F67D29">
      <w:pPr>
        <w:pStyle w:val="Heading3"/>
      </w:pPr>
      <w:bookmarkStart w:id="811" w:name="_Toc99871298"/>
      <w:bookmarkStart w:id="812" w:name="_Toc171440757"/>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11"/>
      <w:bookmarkEnd w:id="812"/>
    </w:p>
    <w:p w14:paraId="34D41671" w14:textId="77777777" w:rsidR="00355119" w:rsidRDefault="00355119" w:rsidP="00355119">
      <w:pPr>
        <w:pStyle w:val="H6"/>
      </w:pPr>
      <w:r>
        <w:t>6.4.1.1</w:t>
      </w:r>
      <w:r>
        <w:tab/>
        <w:t>Test Purpose (TP)</w:t>
      </w:r>
    </w:p>
    <w:p w14:paraId="476DCFF5" w14:textId="77777777" w:rsidR="00355119" w:rsidRDefault="00355119" w:rsidP="00355119">
      <w:pPr>
        <w:pStyle w:val="H6"/>
      </w:pPr>
      <w:r>
        <w:t>(1)</w:t>
      </w:r>
    </w:p>
    <w:p w14:paraId="5ACFBADA"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6E4016A8" w14:textId="77777777" w:rsidR="00355119" w:rsidRDefault="00355119" w:rsidP="00355119">
      <w:pPr>
        <w:pStyle w:val="PL"/>
        <w:rPr>
          <w:noProof w:val="0"/>
        </w:rPr>
      </w:pPr>
      <w:r>
        <w:rPr>
          <w:b/>
          <w:noProof w:val="0"/>
        </w:rPr>
        <w:t>ensure that</w:t>
      </w:r>
      <w:r>
        <w:rPr>
          <w:noProof w:val="0"/>
        </w:rPr>
        <w:t xml:space="preserve"> {</w:t>
      </w:r>
    </w:p>
    <w:p w14:paraId="2BB2269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Pull call to pull a video from another MCVideo client }</w:t>
      </w:r>
    </w:p>
    <w:p w14:paraId="6C7F368F"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pull call by sending a SIP INVITE message </w:t>
      </w:r>
      <w:r>
        <w:rPr>
          <w:b/>
          <w:noProof w:val="0"/>
        </w:rPr>
        <w:t>and</w:t>
      </w:r>
      <w:r>
        <w:rPr>
          <w:noProof w:val="0"/>
        </w:rPr>
        <w:t>, responds to a SIP 200 (OK) message with a SIP ACK message }</w:t>
      </w:r>
    </w:p>
    <w:p w14:paraId="675D05A1" w14:textId="77777777" w:rsidR="00355119" w:rsidRDefault="00355119" w:rsidP="00355119">
      <w:pPr>
        <w:pStyle w:val="PL"/>
        <w:rPr>
          <w:noProof w:val="0"/>
        </w:rPr>
      </w:pPr>
      <w:r>
        <w:rPr>
          <w:noProof w:val="0"/>
        </w:rPr>
        <w:t xml:space="preserve">            }</w:t>
      </w:r>
    </w:p>
    <w:p w14:paraId="76ADF117" w14:textId="77777777" w:rsidR="00355119" w:rsidRDefault="00355119" w:rsidP="00355119">
      <w:pPr>
        <w:pStyle w:val="PL"/>
        <w:rPr>
          <w:rFonts w:cs="Courier New"/>
          <w:noProof w:val="0"/>
          <w:szCs w:val="16"/>
        </w:rPr>
      </w:pPr>
    </w:p>
    <w:p w14:paraId="0A06E603" w14:textId="77777777" w:rsidR="00355119" w:rsidRDefault="00355119" w:rsidP="00355119">
      <w:pPr>
        <w:pStyle w:val="H6"/>
      </w:pPr>
      <w:r>
        <w:t>(2)</w:t>
      </w:r>
    </w:p>
    <w:p w14:paraId="45B2AEDF" w14:textId="77777777" w:rsidR="00355119" w:rsidRDefault="00355119" w:rsidP="00355119">
      <w:pPr>
        <w:pStyle w:val="PL"/>
        <w:rPr>
          <w:noProof w:val="0"/>
        </w:rPr>
      </w:pPr>
      <w:r>
        <w:rPr>
          <w:b/>
          <w:noProof w:val="0"/>
        </w:rPr>
        <w:t>with</w:t>
      </w:r>
      <w:r>
        <w:rPr>
          <w:noProof w:val="0"/>
        </w:rPr>
        <w:t xml:space="preserve"> { the UE (MCVideo Client) having established a MCVideo Video Pull call }</w:t>
      </w:r>
    </w:p>
    <w:p w14:paraId="72EB7A2C" w14:textId="77777777" w:rsidR="00355119" w:rsidRDefault="00355119" w:rsidP="00355119">
      <w:pPr>
        <w:pStyle w:val="PL"/>
        <w:rPr>
          <w:noProof w:val="0"/>
        </w:rPr>
      </w:pPr>
      <w:r>
        <w:rPr>
          <w:b/>
          <w:noProof w:val="0"/>
        </w:rPr>
        <w:t>ensure that</w:t>
      </w:r>
      <w:r>
        <w:rPr>
          <w:noProof w:val="0"/>
        </w:rPr>
        <w:t xml:space="preserve"> {</w:t>
      </w:r>
    </w:p>
    <w:p w14:paraId="4EBAF008"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74973B18"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noProof w:val="0"/>
        </w:rPr>
        <w:t>and</w:t>
      </w:r>
      <w:r>
        <w:rPr>
          <w:noProof w:val="0"/>
        </w:rPr>
        <w:t xml:space="preserve"> provides appropriate notifications and information to the MCVideo User }</w:t>
      </w:r>
    </w:p>
    <w:p w14:paraId="68C2FFE7" w14:textId="77777777" w:rsidR="00355119" w:rsidRDefault="00355119" w:rsidP="00355119">
      <w:pPr>
        <w:pStyle w:val="PL"/>
        <w:rPr>
          <w:noProof w:val="0"/>
        </w:rPr>
      </w:pPr>
      <w:r>
        <w:rPr>
          <w:noProof w:val="0"/>
        </w:rPr>
        <w:t xml:space="preserve">            }</w:t>
      </w:r>
    </w:p>
    <w:p w14:paraId="1BE0283F" w14:textId="77777777" w:rsidR="00355119" w:rsidRDefault="00355119" w:rsidP="00355119">
      <w:pPr>
        <w:pStyle w:val="PL"/>
        <w:rPr>
          <w:rFonts w:cs="Courier New"/>
          <w:noProof w:val="0"/>
          <w:szCs w:val="16"/>
        </w:rPr>
      </w:pPr>
    </w:p>
    <w:p w14:paraId="0174BEE0" w14:textId="77777777" w:rsidR="00355119" w:rsidRDefault="00355119" w:rsidP="00355119">
      <w:pPr>
        <w:pStyle w:val="H6"/>
      </w:pPr>
      <w:r>
        <w:t>(3)</w:t>
      </w:r>
    </w:p>
    <w:p w14:paraId="76CB3D83" w14:textId="77777777" w:rsidR="00355119" w:rsidRDefault="00355119" w:rsidP="00355119">
      <w:pPr>
        <w:pStyle w:val="PL"/>
        <w:rPr>
          <w:noProof w:val="0"/>
        </w:rPr>
      </w:pPr>
      <w:r>
        <w:rPr>
          <w:b/>
          <w:noProof w:val="0"/>
        </w:rPr>
        <w:t>with</w:t>
      </w:r>
      <w:r>
        <w:rPr>
          <w:noProof w:val="0"/>
        </w:rPr>
        <w:t xml:space="preserve"> { the UE (MCVideo Client) having an ongoing MCVideo Video Pull call }</w:t>
      </w:r>
    </w:p>
    <w:p w14:paraId="6E03B5E3" w14:textId="77777777" w:rsidR="00355119" w:rsidRDefault="00355119" w:rsidP="00355119">
      <w:pPr>
        <w:pStyle w:val="PL"/>
        <w:rPr>
          <w:noProof w:val="0"/>
        </w:rPr>
      </w:pPr>
      <w:r>
        <w:rPr>
          <w:b/>
          <w:noProof w:val="0"/>
        </w:rPr>
        <w:t>ensure that</w:t>
      </w:r>
      <w:r>
        <w:rPr>
          <w:noProof w:val="0"/>
        </w:rPr>
        <w:t xml:space="preserve"> {</w:t>
      </w:r>
    </w:p>
    <w:p w14:paraId="1F65AF0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1AF8E9ED"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A32F406" w14:textId="77777777" w:rsidR="00355119" w:rsidRDefault="00355119" w:rsidP="00355119">
      <w:pPr>
        <w:pStyle w:val="PL"/>
        <w:rPr>
          <w:rFonts w:cs="Courier New"/>
          <w:noProof w:val="0"/>
          <w:szCs w:val="16"/>
        </w:rPr>
      </w:pPr>
      <w:r>
        <w:rPr>
          <w:rFonts w:cs="Courier New"/>
          <w:noProof w:val="0"/>
          <w:szCs w:val="16"/>
        </w:rPr>
        <w:t xml:space="preserve">            }</w:t>
      </w:r>
    </w:p>
    <w:p w14:paraId="6FC87C98" w14:textId="77777777" w:rsidR="00355119" w:rsidRDefault="00355119" w:rsidP="00355119">
      <w:pPr>
        <w:pStyle w:val="PL"/>
        <w:rPr>
          <w:noProof w:val="0"/>
        </w:rPr>
      </w:pPr>
    </w:p>
    <w:p w14:paraId="7960BB11" w14:textId="77777777" w:rsidR="00355119" w:rsidRDefault="00355119" w:rsidP="00355119">
      <w:pPr>
        <w:pStyle w:val="H6"/>
      </w:pPr>
      <w:r>
        <w:t>6.4.1.2</w:t>
      </w:r>
      <w:r>
        <w:tab/>
        <w:t>Conformance requirements</w:t>
      </w:r>
    </w:p>
    <w:p w14:paraId="0EF57217" w14:textId="77777777" w:rsidR="00355119" w:rsidRDefault="00355119" w:rsidP="00355119">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9269A05" w14:textId="77777777" w:rsidR="00355119" w:rsidRDefault="00355119" w:rsidP="00355119">
      <w:r>
        <w:t>[TS 24.281, clause 12.2.2.1]</w:t>
      </w:r>
    </w:p>
    <w:p w14:paraId="58EF9E76" w14:textId="77777777" w:rsidR="00355119" w:rsidRDefault="00355119" w:rsidP="00355119">
      <w:pPr>
        <w:rPr>
          <w:lang w:eastAsia="zh-CN"/>
        </w:rPr>
      </w:pPr>
      <w:r>
        <w:rPr>
          <w:lang w:eastAsia="zh-CN"/>
        </w:rPr>
        <w:t>In order to pull a video from another MCVideo client, the MCVideo client shall perform the procedures of the clause 10.2.2.2.1, with the following clarifications:</w:t>
      </w:r>
    </w:p>
    <w:p w14:paraId="7B9EFD64"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1D6BCE15" w14:textId="77777777" w:rsidR="00355119" w:rsidRDefault="00355119" w:rsidP="00355119">
      <w:r>
        <w:t>[TS 24.281, clause 12.2.2.3]</w:t>
      </w:r>
    </w:p>
    <w:p w14:paraId="4BCDACB5" w14:textId="77777777" w:rsidR="00355119" w:rsidRDefault="00355119" w:rsidP="0035511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C67749F" w14:textId="77777777" w:rsidR="00355119" w:rsidRDefault="00355119" w:rsidP="00355119">
      <w:r>
        <w:t>[TS 24.581, clause 6.2.5.3.2]</w:t>
      </w:r>
    </w:p>
    <w:p w14:paraId="17F1BB93" w14:textId="77777777" w:rsidR="00355119" w:rsidRDefault="00355119" w:rsidP="00355119">
      <w:r>
        <w:t>Upon receiving the media transmission notification from the transmission control server, the transmission participant:</w:t>
      </w:r>
    </w:p>
    <w:p w14:paraId="2FB5B8A4" w14:textId="77777777" w:rsidR="00355119" w:rsidRDefault="00355119" w:rsidP="00355119">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7934EE" w14:textId="77777777" w:rsidR="00355119" w:rsidRDefault="00355119" w:rsidP="00355119">
      <w:pPr>
        <w:pStyle w:val="B2"/>
      </w:pPr>
      <w:r>
        <w:t>a.</w:t>
      </w:r>
      <w:r>
        <w:tab/>
        <w:t>shall include the Message Type field set to '6' (Media transmission notification); and</w:t>
      </w:r>
    </w:p>
    <w:p w14:paraId="69F087FE" w14:textId="77777777" w:rsidR="00355119" w:rsidRDefault="00355119" w:rsidP="00355119">
      <w:pPr>
        <w:pStyle w:val="B2"/>
      </w:pPr>
      <w:r>
        <w:t>b.</w:t>
      </w:r>
      <w:r>
        <w:tab/>
        <w:t>shall include the Source field set to '0' (the transmission participant is the source);</w:t>
      </w:r>
    </w:p>
    <w:p w14:paraId="4B9E0CF0" w14:textId="77777777" w:rsidR="00355119" w:rsidRDefault="00355119" w:rsidP="00355119">
      <w:pPr>
        <w:pStyle w:val="B1"/>
      </w:pPr>
      <w:r>
        <w:t>2.</w:t>
      </w:r>
      <w:r>
        <w:tab/>
        <w:t>shall provide media transmission notification to the user;</w:t>
      </w:r>
    </w:p>
    <w:p w14:paraId="09634216" w14:textId="77777777" w:rsidR="00355119" w:rsidRDefault="00355119" w:rsidP="00355119">
      <w:pPr>
        <w:pStyle w:val="B1"/>
      </w:pPr>
      <w:r>
        <w:t>3.</w:t>
      </w:r>
      <w:r>
        <w:tab/>
        <w:t>shall store the User ID and the SSRC of the user transmitting the media;</w:t>
      </w:r>
    </w:p>
    <w:p w14:paraId="3FEAF2E0" w14:textId="77777777" w:rsidR="00355119" w:rsidRDefault="00355119" w:rsidP="00355119">
      <w:pPr>
        <w:pStyle w:val="B1"/>
      </w:pPr>
      <w:r>
        <w:t>4.</w:t>
      </w:r>
      <w:r>
        <w:tab/>
        <w:t>if the Reception Mode field is set to '0' indicating automatic reception mode:</w:t>
      </w:r>
    </w:p>
    <w:p w14:paraId="33744DA6" w14:textId="77777777" w:rsidR="00355119" w:rsidRDefault="00355119" w:rsidP="00355119">
      <w:pPr>
        <w:pStyle w:val="B2"/>
      </w:pPr>
      <w:r>
        <w:t>a.</w:t>
      </w:r>
      <w:r>
        <w:tab/>
        <w:t>shall create an instance of the 'Transmission participant state transition diagram for basic reception control operation';</w:t>
      </w:r>
    </w:p>
    <w:p w14:paraId="0FD39DB8" w14:textId="77777777" w:rsidR="00355119" w:rsidRDefault="00355119" w:rsidP="00355119">
      <w:pPr>
        <w:pStyle w:val="B2"/>
      </w:pPr>
      <w:r>
        <w:t>b.</w:t>
      </w:r>
      <w:r>
        <w:tab/>
        <w:t>shall map the stored User ID and the SSRC of the user transmitting the media with the instance of 'Transmission participant state transition diagram for basic reception control operation' created in step a); and</w:t>
      </w:r>
    </w:p>
    <w:p w14:paraId="4456491A" w14:textId="77777777" w:rsidR="00355119" w:rsidRDefault="00355119" w:rsidP="00355119">
      <w:pPr>
        <w:pStyle w:val="B2"/>
      </w:pPr>
      <w:r>
        <w:t>c.</w:t>
      </w:r>
      <w:r>
        <w:tab/>
        <w:t>shall enter the 'U: has permission to receive' state;</w:t>
      </w:r>
    </w:p>
    <w:p w14:paraId="3D3F3932" w14:textId="77777777" w:rsidR="00355119" w:rsidRDefault="00355119" w:rsidP="00355119">
      <w:pPr>
        <w:pStyle w:val="B1"/>
      </w:pPr>
      <w:r>
        <w:t>5.</w:t>
      </w:r>
      <w:r>
        <w:tab/>
        <w:t>may display the details of the incoming media to the user; and</w:t>
      </w:r>
    </w:p>
    <w:p w14:paraId="3D820955" w14:textId="77777777" w:rsidR="00355119" w:rsidRDefault="00355119" w:rsidP="00355119">
      <w:pPr>
        <w:pStyle w:val="B1"/>
      </w:pPr>
      <w:r>
        <w:t>6.</w:t>
      </w:r>
      <w:r>
        <w:tab/>
        <w:t>shall remain in the 'U: reception controller' state.</w:t>
      </w:r>
    </w:p>
    <w:p w14:paraId="40ACD75F" w14:textId="77777777" w:rsidR="00355119" w:rsidRDefault="00355119" w:rsidP="00355119">
      <w:r>
        <w:t>[TS 24.581, clause 6.2.5.3.3]</w:t>
      </w:r>
    </w:p>
    <w:p w14:paraId="41CF3B04" w14:textId="77777777" w:rsidR="00355119" w:rsidRDefault="00355119" w:rsidP="00355119">
      <w:r>
        <w:t>Upon receiving an indication from the user to request permission to receive media, the transmission participant:</w:t>
      </w:r>
    </w:p>
    <w:p w14:paraId="4617EAAF" w14:textId="77777777" w:rsidR="00355119" w:rsidRDefault="00355119" w:rsidP="00355119">
      <w:pPr>
        <w:pStyle w:val="B1"/>
      </w:pPr>
      <w:r>
        <w:t>1.</w:t>
      </w:r>
      <w:r>
        <w:tab/>
        <w:t>shall send the Receive Media Request message toward the transmission control server; The Receive Media Request message:</w:t>
      </w:r>
    </w:p>
    <w:p w14:paraId="1E931A70" w14:textId="77777777" w:rsidR="00355119" w:rsidRDefault="00355119" w:rsidP="00355119">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C69EC85" w14:textId="77777777" w:rsidR="00355119" w:rsidRDefault="00355119" w:rsidP="00355119">
      <w:pPr>
        <w:pStyle w:val="B2"/>
      </w:pPr>
      <w:r>
        <w:t>b.</w:t>
      </w:r>
      <w:r>
        <w:tab/>
        <w:t>if the receive media request is a broadcast group call, system call, emergency call or an imminent peril call, shall include a Transmission Indicator field indicating the relevant call types;</w:t>
      </w:r>
    </w:p>
    <w:p w14:paraId="56A355C6" w14:textId="77777777" w:rsidR="00355119" w:rsidRDefault="00355119" w:rsidP="00355119">
      <w:pPr>
        <w:pStyle w:val="B1"/>
      </w:pPr>
      <w:r>
        <w:t>2.</w:t>
      </w:r>
      <w:r>
        <w:tab/>
        <w:t>shall create an instance of the 'Transmission participant state transition diagram for basic reception control operation';</w:t>
      </w:r>
    </w:p>
    <w:p w14:paraId="531E7441" w14:textId="77777777" w:rsidR="00355119" w:rsidRDefault="00355119" w:rsidP="00355119">
      <w:pPr>
        <w:pStyle w:val="B1"/>
      </w:pPr>
      <w:r>
        <w:t>3.</w:t>
      </w:r>
      <w:r>
        <w:tab/>
        <w:t>shall map the stored User ID and the SSRC of the user transmitting the media with instance of 'Transmission participant state transition diagram for basic reception control operation' created in step 2; and</w:t>
      </w:r>
    </w:p>
    <w:p w14:paraId="525ECDF5" w14:textId="77777777" w:rsidR="00355119" w:rsidRDefault="00355119" w:rsidP="00355119">
      <w:pPr>
        <w:pStyle w:val="B1"/>
      </w:pPr>
      <w:r>
        <w:t>4.</w:t>
      </w:r>
      <w:r>
        <w:tab/>
        <w:t>shall remain in the 'U: reception controller' state.</w:t>
      </w:r>
    </w:p>
    <w:p w14:paraId="1A1022DF" w14:textId="77777777" w:rsidR="00355119" w:rsidRDefault="00355119" w:rsidP="00355119">
      <w:r>
        <w:t>[TS 24.581, clause 6.2.5.4.5]</w:t>
      </w:r>
    </w:p>
    <w:p w14:paraId="781689F1" w14:textId="77777777" w:rsidR="00355119" w:rsidRDefault="00355119" w:rsidP="00355119">
      <w:r>
        <w:t>Upon receiving a granted response for Receive media request message, the transmission participant:</w:t>
      </w:r>
    </w:p>
    <w:p w14:paraId="13B6E6F4" w14:textId="77777777" w:rsidR="00355119" w:rsidRDefault="00355119" w:rsidP="00355119">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6AC6D09E" w14:textId="77777777" w:rsidR="00355119" w:rsidRDefault="00355119" w:rsidP="00355119">
      <w:pPr>
        <w:pStyle w:val="B2"/>
      </w:pPr>
      <w:r>
        <w:t>a.</w:t>
      </w:r>
      <w:r>
        <w:tab/>
        <w:t>shall include the Message Type field set to '7' (Receive media response); and</w:t>
      </w:r>
    </w:p>
    <w:p w14:paraId="683E1D28" w14:textId="77777777" w:rsidR="00355119" w:rsidRDefault="00355119" w:rsidP="00355119">
      <w:pPr>
        <w:pStyle w:val="B2"/>
      </w:pPr>
      <w:r>
        <w:t>b.</w:t>
      </w:r>
      <w:r>
        <w:tab/>
        <w:t>shall include the Source field set to '0' (the transmission participant is the source);</w:t>
      </w:r>
    </w:p>
    <w:p w14:paraId="31F166C4" w14:textId="77777777" w:rsidR="00355119" w:rsidRDefault="00355119" w:rsidP="00355119">
      <w:pPr>
        <w:pStyle w:val="B1"/>
      </w:pPr>
      <w:r>
        <w:t>2.</w:t>
      </w:r>
      <w:r>
        <w:tab/>
        <w:t>shall provide receive media success notification to the user;</w:t>
      </w:r>
    </w:p>
    <w:p w14:paraId="150041E0" w14:textId="77777777" w:rsidR="00355119" w:rsidRDefault="00355119" w:rsidP="00355119">
      <w:pPr>
        <w:pStyle w:val="B1"/>
      </w:pPr>
      <w:r>
        <w:t>3.</w:t>
      </w:r>
      <w:r>
        <w:tab/>
        <w:t>if the Receive Media Indicator field is included and the B-bit is set to '1' (Broadcast group call), shall provide a notification to the user indicating the type of call;</w:t>
      </w:r>
    </w:p>
    <w:p w14:paraId="45EBEB97" w14:textId="77777777" w:rsidR="00355119" w:rsidRDefault="00355119" w:rsidP="00355119">
      <w:pPr>
        <w:pStyle w:val="B1"/>
      </w:pPr>
      <w:r>
        <w:t>4.</w:t>
      </w:r>
      <w:r>
        <w:tab/>
        <w:t>shall stop timer T103 (Receive Media Request); and</w:t>
      </w:r>
    </w:p>
    <w:p w14:paraId="06B9E90F" w14:textId="77777777" w:rsidR="00355119" w:rsidRDefault="00355119" w:rsidP="00355119">
      <w:pPr>
        <w:pStyle w:val="B1"/>
      </w:pPr>
      <w:r>
        <w:t>5.</w:t>
      </w:r>
      <w:r>
        <w:tab/>
        <w:t>shall enter the 'U: has permission to receive' state.</w:t>
      </w:r>
    </w:p>
    <w:p w14:paraId="252E98D3" w14:textId="77777777" w:rsidR="00355119" w:rsidRDefault="00355119" w:rsidP="00355119">
      <w:r>
        <w:t>[TS 24.581, clause 6.2.5.5.5]</w:t>
      </w:r>
    </w:p>
    <w:p w14:paraId="07A9AF39" w14:textId="77777777" w:rsidR="00355119" w:rsidRDefault="00355119" w:rsidP="00355119">
      <w:r>
        <w:t>Upon receiving a Media reception end request message, the transmission participant:</w:t>
      </w:r>
    </w:p>
    <w:p w14:paraId="13B3C5A6" w14:textId="77777777" w:rsidR="00355119" w:rsidRDefault="00355119" w:rsidP="00355119">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72B21DA9" w14:textId="77777777" w:rsidR="00355119" w:rsidRDefault="00355119" w:rsidP="00355119">
      <w:pPr>
        <w:pStyle w:val="B2"/>
      </w:pPr>
      <w:r>
        <w:rPr>
          <w:lang w:eastAsia="zh-CN"/>
        </w:rPr>
        <w:t>a.</w:t>
      </w:r>
      <w:r>
        <w:tab/>
        <w:t>shall include the Message Type field set to '2' (Media reception end request);</w:t>
      </w:r>
    </w:p>
    <w:p w14:paraId="3628CA9D" w14:textId="77777777" w:rsidR="00355119" w:rsidRDefault="00355119" w:rsidP="00355119">
      <w:pPr>
        <w:pStyle w:val="B2"/>
      </w:pPr>
      <w:r>
        <w:rPr>
          <w:lang w:eastAsia="zh-CN"/>
        </w:rPr>
        <w:t>b.</w:t>
      </w:r>
      <w:r>
        <w:tab/>
        <w:t>shall include the Source field set to '0' (the transmission participant is the source); and</w:t>
      </w:r>
    </w:p>
    <w:p w14:paraId="55F1CA5E" w14:textId="77777777" w:rsidR="00355119" w:rsidRDefault="00355119" w:rsidP="00355119">
      <w:pPr>
        <w:pStyle w:val="B2"/>
      </w:pPr>
      <w:r>
        <w:rPr>
          <w:lang w:eastAsia="zh-CN"/>
        </w:rPr>
        <w:t>c.</w:t>
      </w:r>
      <w:r>
        <w:tab/>
        <w:t>shall include the Message Name field set to MCV2.</w:t>
      </w:r>
    </w:p>
    <w:p w14:paraId="37ED501D" w14:textId="77777777" w:rsidR="00355119" w:rsidRDefault="00355119" w:rsidP="00355119">
      <w:pPr>
        <w:pStyle w:val="B1"/>
      </w:pPr>
      <w:r>
        <w:t>2.</w:t>
      </w:r>
      <w:r>
        <w:tab/>
        <w:t>shall inform the user that the receiving RTP media is being ended;</w:t>
      </w:r>
    </w:p>
    <w:p w14:paraId="26274BD1" w14:textId="77777777" w:rsidR="00355119" w:rsidRDefault="00355119" w:rsidP="00355119">
      <w:pPr>
        <w:pStyle w:val="B1"/>
      </w:pPr>
      <w:r>
        <w:t>3.</w:t>
      </w:r>
      <w:r>
        <w:tab/>
        <w:t>may give information to the user about the reason for ending the received RTP media;</w:t>
      </w:r>
    </w:p>
    <w:p w14:paraId="4C945E40" w14:textId="77777777" w:rsidR="00355119" w:rsidRDefault="00355119" w:rsidP="00355119">
      <w:pPr>
        <w:pStyle w:val="B1"/>
      </w:pPr>
      <w:r>
        <w:t>4.</w:t>
      </w:r>
      <w:r>
        <w:tab/>
        <w:t>shall request the MCVideo client to discard any remaining buffered RTP media packets and stop displaying to user;</w:t>
      </w:r>
    </w:p>
    <w:p w14:paraId="72F0A878" w14:textId="77777777" w:rsidR="00355119" w:rsidRDefault="00355119" w:rsidP="00355119">
      <w:pPr>
        <w:pStyle w:val="B1"/>
      </w:pPr>
      <w:r>
        <w:t>5.</w:t>
      </w:r>
      <w:r>
        <w:tab/>
        <w:t>shall send a Media reception end response message towards the transmission control server;</w:t>
      </w:r>
    </w:p>
    <w:p w14:paraId="157C0107" w14:textId="77777777" w:rsidR="00355119" w:rsidRDefault="00355119" w:rsidP="00355119">
      <w:pPr>
        <w:pStyle w:val="B1"/>
      </w:pPr>
      <w:r>
        <w:t>6.</w:t>
      </w:r>
      <w:r>
        <w:tab/>
        <w:t>may provide a Media reception end notification to the MCVideo user;</w:t>
      </w:r>
    </w:p>
    <w:p w14:paraId="51401FB7" w14:textId="77777777" w:rsidR="00355119" w:rsidRDefault="00355119" w:rsidP="00355119">
      <w:pPr>
        <w:pStyle w:val="B1"/>
      </w:pPr>
      <w:r>
        <w:t>7.</w:t>
      </w:r>
      <w:r>
        <w:tab/>
        <w:t>if the Receive Media Indicator field is included and the B-bit set to '1' (Broadcast group call), shall provide a notification to the user indicating the type of call; and</w:t>
      </w:r>
    </w:p>
    <w:p w14:paraId="240D95D6" w14:textId="77777777" w:rsidR="00355119" w:rsidRDefault="00355119" w:rsidP="00355119">
      <w:pPr>
        <w:pStyle w:val="B1"/>
      </w:pPr>
      <w:r>
        <w:t>8.</w:t>
      </w:r>
      <w:r>
        <w:tab/>
        <w:t>shall enter the 'terminated' state.</w:t>
      </w:r>
    </w:p>
    <w:p w14:paraId="3839EADD" w14:textId="77777777" w:rsidR="00355119" w:rsidRDefault="00355119" w:rsidP="00355119">
      <w:pPr>
        <w:pStyle w:val="H6"/>
      </w:pPr>
      <w:r>
        <w:t>6.4.1.3</w:t>
      </w:r>
      <w:r>
        <w:tab/>
        <w:t>Test description</w:t>
      </w:r>
    </w:p>
    <w:p w14:paraId="20F3FC00" w14:textId="77777777" w:rsidR="00355119" w:rsidRDefault="00355119" w:rsidP="00355119">
      <w:pPr>
        <w:pStyle w:val="H6"/>
      </w:pPr>
      <w:r>
        <w:t>6.4.1.3.1</w:t>
      </w:r>
      <w:r>
        <w:tab/>
        <w:t>Pre-test conditions</w:t>
      </w:r>
    </w:p>
    <w:p w14:paraId="6FCE3602" w14:textId="77777777" w:rsidR="008866F3" w:rsidRDefault="008866F3" w:rsidP="008866F3">
      <w:pPr>
        <w:pStyle w:val="H6"/>
      </w:pPr>
      <w:r w:rsidRPr="00102CE5">
        <w:t>Test configuration</w:t>
      </w:r>
      <w:r>
        <w:t>:</w:t>
      </w:r>
    </w:p>
    <w:p w14:paraId="54FADEB7" w14:textId="77777777" w:rsidR="008866F3" w:rsidRDefault="008866F3" w:rsidP="008866F3">
      <w:pPr>
        <w:pStyle w:val="B1"/>
      </w:pPr>
      <w:r>
        <w:t>-</w:t>
      </w:r>
      <w:r>
        <w:tab/>
        <w:t>Single cell configuration according to TS 36.579-1 [2] clause 5.2.2.2.1.</w:t>
      </w:r>
    </w:p>
    <w:p w14:paraId="373EF337" w14:textId="77777777" w:rsidR="008866F3" w:rsidRDefault="008866F3" w:rsidP="008866F3">
      <w:pPr>
        <w:pStyle w:val="H6"/>
      </w:pPr>
      <w:r>
        <w:t>Preamble:</w:t>
      </w:r>
    </w:p>
    <w:p w14:paraId="05054B91" w14:textId="77777777" w:rsidR="008866F3" w:rsidRDefault="008866F3" w:rsidP="008866F3">
      <w:pPr>
        <w:pStyle w:val="B1"/>
      </w:pPr>
      <w:r>
        <w:t>-</w:t>
      </w:r>
      <w:r>
        <w:tab/>
        <w:t>The UE has performed procedure 'Initial registration' as described in TS 36.579-1 [2] clause 5.4.2.</w:t>
      </w:r>
    </w:p>
    <w:p w14:paraId="3730B133" w14:textId="77777777" w:rsidR="008866F3" w:rsidRDefault="008866F3" w:rsidP="008866F3">
      <w:pPr>
        <w:pStyle w:val="B1"/>
      </w:pPr>
      <w:r>
        <w:t>-</w:t>
      </w:r>
      <w:r>
        <w:tab/>
      </w:r>
      <w:r w:rsidRPr="000573F5">
        <w:t>UE States at the end of the preamble</w:t>
      </w:r>
      <w:r>
        <w:t>:</w:t>
      </w:r>
    </w:p>
    <w:p w14:paraId="620ABBDB" w14:textId="77777777" w:rsidR="008866F3" w:rsidRDefault="008866F3" w:rsidP="008866F3">
      <w:pPr>
        <w:pStyle w:val="B1"/>
        <w:ind w:left="852"/>
      </w:pPr>
      <w:r>
        <w:t>-</w:t>
      </w:r>
      <w:r>
        <w:tab/>
        <w:t>The UE is in RRC_IDLE state.</w:t>
      </w:r>
    </w:p>
    <w:p w14:paraId="50D5A197" w14:textId="77777777" w:rsidR="008866F3" w:rsidRDefault="008866F3" w:rsidP="008866F3">
      <w:pPr>
        <w:pStyle w:val="B1"/>
        <w:ind w:left="852"/>
      </w:pPr>
      <w:r>
        <w:t>-</w:t>
      </w:r>
      <w:r>
        <w:tab/>
        <w:t>The client is registered for MCVideo.</w:t>
      </w:r>
    </w:p>
    <w:p w14:paraId="1E0AFAFD" w14:textId="77777777" w:rsidR="00355119" w:rsidRDefault="00355119" w:rsidP="00355119">
      <w:pPr>
        <w:pStyle w:val="H6"/>
      </w:pPr>
      <w:r>
        <w:t>6.4.1.3.2</w:t>
      </w:r>
      <w:r>
        <w:tab/>
        <w:t>Test procedure sequence</w:t>
      </w:r>
    </w:p>
    <w:p w14:paraId="264B86C4" w14:textId="77777777" w:rsidR="00355119" w:rsidRDefault="00355119" w:rsidP="00355119">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776D68F9" w14:textId="77777777" w:rsidTr="00B33477">
        <w:trPr>
          <w:tblHeader/>
        </w:trPr>
        <w:tc>
          <w:tcPr>
            <w:tcW w:w="693" w:type="dxa"/>
            <w:tcBorders>
              <w:top w:val="single" w:sz="4" w:space="0" w:color="auto"/>
              <w:left w:val="single" w:sz="4" w:space="0" w:color="auto"/>
              <w:bottom w:val="nil"/>
              <w:right w:val="single" w:sz="4" w:space="0" w:color="auto"/>
            </w:tcBorders>
            <w:hideMark/>
          </w:tcPr>
          <w:p w14:paraId="3A7DD24A"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07F9267F"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C467FCB"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7A18EA6"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BEA528A" w14:textId="77777777" w:rsidR="00355119" w:rsidRDefault="00355119">
            <w:pPr>
              <w:pStyle w:val="TAH"/>
              <w:keepNext w:val="0"/>
              <w:keepLines w:val="0"/>
              <w:widowControl w:val="0"/>
              <w:rPr>
                <w:rFonts w:eastAsia="Calibri"/>
              </w:rPr>
            </w:pPr>
            <w:r>
              <w:rPr>
                <w:rFonts w:eastAsia="Calibri"/>
              </w:rPr>
              <w:t>Verdict</w:t>
            </w:r>
          </w:p>
        </w:tc>
      </w:tr>
      <w:tr w:rsidR="00355119" w14:paraId="0BE66036" w14:textId="77777777" w:rsidTr="00B33477">
        <w:trPr>
          <w:tblHeader/>
        </w:trPr>
        <w:tc>
          <w:tcPr>
            <w:tcW w:w="693" w:type="dxa"/>
            <w:tcBorders>
              <w:top w:val="nil"/>
              <w:left w:val="single" w:sz="4" w:space="0" w:color="auto"/>
              <w:bottom w:val="single" w:sz="4" w:space="0" w:color="auto"/>
              <w:right w:val="single" w:sz="4" w:space="0" w:color="auto"/>
            </w:tcBorders>
          </w:tcPr>
          <w:p w14:paraId="3B61076D"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466BAE4"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41C6B95"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1581A29"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BF04100"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4AFAA059" w14:textId="77777777" w:rsidR="00355119" w:rsidRDefault="00355119">
            <w:pPr>
              <w:pStyle w:val="TAH"/>
              <w:keepNext w:val="0"/>
              <w:keepLines w:val="0"/>
              <w:widowControl w:val="0"/>
              <w:rPr>
                <w:rFonts w:eastAsia="Calibri"/>
              </w:rPr>
            </w:pPr>
          </w:p>
        </w:tc>
      </w:tr>
      <w:tr w:rsidR="00355119" w14:paraId="4E7C68D5"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0059DFC"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28A8007" w14:textId="77777777" w:rsidR="00355119" w:rsidRDefault="00355119">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665E37D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917F96"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3D86BB8"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A93D99"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7ACE28F"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7B1307BF"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CE87E7" w14:textId="77777777" w:rsidR="00355119" w:rsidRDefault="00355119">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2F405833" w14:textId="338430E8" w:rsidR="00355119" w:rsidRDefault="00355119">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36.579-1 [2] Table 5.3B.1.3-1 to pull a video </w:t>
            </w:r>
            <w:r>
              <w:rPr>
                <w:lang w:eastAsia="zh-CN"/>
              </w:rPr>
              <w:t>from another MCVideo client without implicit transmission request according to option a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5284679B" w14:textId="77777777" w:rsidR="00355119" w:rsidRDefault="0035511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C877F4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2B6638"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CFD437D" w14:textId="71550367" w:rsidR="00355119" w:rsidRDefault="00355119">
            <w:pPr>
              <w:pStyle w:val="TAC"/>
              <w:keepNext w:val="0"/>
              <w:keepLines w:val="0"/>
              <w:widowControl w:val="0"/>
            </w:pPr>
            <w:r>
              <w:rPr>
                <w:rFonts w:eastAsia="Calibri"/>
                <w:szCs w:val="22"/>
              </w:rPr>
              <w:t>P</w:t>
            </w:r>
          </w:p>
        </w:tc>
      </w:tr>
      <w:tr w:rsidR="00355119" w14:paraId="7B8AE23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41D1576"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0ACD1913" w14:textId="65707F6D" w:rsidR="00355119" w:rsidRDefault="00355119">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947B32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4EB01942"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4C5E73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7434A6C" w14:textId="27D55FED" w:rsidR="00355119" w:rsidRDefault="00355119">
            <w:pPr>
              <w:pStyle w:val="TAC"/>
              <w:keepNext w:val="0"/>
              <w:keepLines w:val="0"/>
              <w:widowControl w:val="0"/>
            </w:pPr>
            <w:r>
              <w:rPr>
                <w:rFonts w:eastAsia="Calibri"/>
                <w:szCs w:val="22"/>
              </w:rPr>
              <w:t>P</w:t>
            </w:r>
          </w:p>
        </w:tc>
      </w:tr>
      <w:tr w:rsidR="00355119" w14:paraId="56269E1D"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A15D8D6" w14:textId="77777777" w:rsidR="00355119" w:rsidRDefault="00355119">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532C56B1" w14:textId="3FCDCD15" w:rsidR="00355119" w:rsidRDefault="00355119">
            <w:pPr>
              <w:pStyle w:val="TAL"/>
            </w:pPr>
            <w:r>
              <w:rPr>
                <w:rFonts w:eastAsia="Calibri"/>
              </w:rPr>
              <w:t>Check: Does the UE (MCVideo client) correctly perform procedure '</w:t>
            </w:r>
            <w:r>
              <w:t xml:space="preserve">MCVideo Media Reception End Request CT' as described in </w:t>
            </w:r>
            <w:r>
              <w:rPr>
                <w:rFonts w:eastAsia="Calibri"/>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706B30B"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70F98A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60B2A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4B1DAE1" w14:textId="55416B21" w:rsidR="00355119" w:rsidRDefault="00355119">
            <w:pPr>
              <w:pStyle w:val="TAC"/>
              <w:keepNext w:val="0"/>
              <w:keepLines w:val="0"/>
              <w:widowControl w:val="0"/>
            </w:pPr>
            <w:r>
              <w:rPr>
                <w:rFonts w:eastAsia="Calibri"/>
                <w:szCs w:val="22"/>
              </w:rPr>
              <w:t>P</w:t>
            </w:r>
          </w:p>
        </w:tc>
      </w:tr>
      <w:tr w:rsidR="00355119" w14:paraId="29C021C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28C971A" w14:textId="77777777" w:rsidR="00355119" w:rsidRDefault="00355119">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068D8EC0" w14:textId="77777777" w:rsidR="00355119" w:rsidRDefault="00355119">
            <w:pPr>
              <w:pStyle w:val="TAL"/>
              <w:keepNext w:val="0"/>
              <w:keepLines w:val="0"/>
              <w:widowControl w:val="0"/>
            </w:pPr>
            <w:r>
              <w:t>Make the UE (MCVideo client) release the call.</w:t>
            </w:r>
          </w:p>
          <w:p w14:paraId="7FAA081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05E20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1BD07E0"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E3F457"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32190E3" w14:textId="77777777" w:rsidR="00355119" w:rsidRDefault="00355119">
            <w:pPr>
              <w:pStyle w:val="TAC"/>
              <w:keepNext w:val="0"/>
              <w:keepLines w:val="0"/>
              <w:widowControl w:val="0"/>
            </w:pPr>
            <w:r>
              <w:rPr>
                <w:rFonts w:eastAsia="Calibri"/>
                <w:szCs w:val="22"/>
              </w:rPr>
              <w:t>-</w:t>
            </w:r>
          </w:p>
        </w:tc>
      </w:tr>
      <w:tr w:rsidR="00355119" w14:paraId="42C71D84"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ADD2D9B" w14:textId="77777777" w:rsidR="00355119" w:rsidRDefault="00355119">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222B6A61" w14:textId="28BF1A8E"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69CC142"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AEFFC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29675D7"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1339425" w14:textId="466A91DA" w:rsidR="00355119" w:rsidRDefault="00355119">
            <w:pPr>
              <w:pStyle w:val="TAC"/>
              <w:keepNext w:val="0"/>
              <w:keepLines w:val="0"/>
              <w:widowControl w:val="0"/>
            </w:pPr>
            <w:r>
              <w:rPr>
                <w:rFonts w:eastAsia="Calibri"/>
                <w:szCs w:val="22"/>
              </w:rPr>
              <w:t>P</w:t>
            </w:r>
          </w:p>
        </w:tc>
      </w:tr>
      <w:tr w:rsidR="00355119" w14:paraId="61372D92"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BC43521" w14:textId="016A30FD" w:rsidR="00355119" w:rsidRDefault="00355119" w:rsidP="00107ED9">
            <w:pPr>
              <w:pStyle w:val="TAN"/>
            </w:pPr>
            <w:r>
              <w:t>NOTE 1: This action is expected to be done via a suitable implementation dependent MMI.</w:t>
            </w:r>
          </w:p>
        </w:tc>
      </w:tr>
    </w:tbl>
    <w:p w14:paraId="1CDC1A2D" w14:textId="77777777" w:rsidR="00355119" w:rsidRDefault="00355119" w:rsidP="00355119"/>
    <w:p w14:paraId="42E4E58C" w14:textId="77777777" w:rsidR="00355119" w:rsidRDefault="00355119" w:rsidP="00355119">
      <w:pPr>
        <w:pStyle w:val="H6"/>
      </w:pPr>
      <w:r>
        <w:t>6.4.1.3.3</w:t>
      </w:r>
      <w:r>
        <w:tab/>
        <w:t>Specific message contents</w:t>
      </w:r>
    </w:p>
    <w:p w14:paraId="62470459" w14:textId="77777777" w:rsidR="00355119" w:rsidRDefault="00355119" w:rsidP="00355119">
      <w:pPr>
        <w:pStyle w:val="TH"/>
      </w:pPr>
      <w:r>
        <w:t>Table 6.4.1.3.3-1: SIP INVITE from the UE (Step 3, Table 6.4.1.3.2-1;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D66BB62"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7EB807" w14:textId="77777777" w:rsidR="00355119" w:rsidRDefault="00355119">
            <w:pPr>
              <w:pStyle w:val="TAL"/>
            </w:pPr>
            <w:r>
              <w:t>Derivation Path: TS 36.579-1 [2], Table 5.5.2.5.1-1, condition PRIVATE-CALL</w:t>
            </w:r>
          </w:p>
        </w:tc>
      </w:tr>
      <w:tr w:rsidR="00355119" w14:paraId="2878E861" w14:textId="77777777" w:rsidTr="00355119">
        <w:trPr>
          <w:tblHeader/>
        </w:trPr>
        <w:tc>
          <w:tcPr>
            <w:tcW w:w="2973" w:type="dxa"/>
            <w:tcBorders>
              <w:top w:val="single" w:sz="4" w:space="0" w:color="auto"/>
              <w:left w:val="single" w:sz="4" w:space="0" w:color="auto"/>
              <w:bottom w:val="single" w:sz="4" w:space="0" w:color="auto"/>
              <w:right w:val="single" w:sz="4" w:space="0" w:color="auto"/>
            </w:tcBorders>
            <w:hideMark/>
          </w:tcPr>
          <w:p w14:paraId="192F8C73" w14:textId="77777777" w:rsidR="00355119" w:rsidRDefault="0035511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02BD658" w14:textId="77777777" w:rsidR="00355119" w:rsidRDefault="0035511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CCABB25" w14:textId="77777777" w:rsidR="00355119" w:rsidRDefault="0035511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87A57BA" w14:textId="77777777" w:rsidR="00355119" w:rsidRDefault="0035511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88459E2" w14:textId="77777777" w:rsidR="00355119" w:rsidRDefault="00355119">
            <w:pPr>
              <w:pStyle w:val="TAH"/>
            </w:pPr>
            <w:r>
              <w:t>Condition</w:t>
            </w:r>
          </w:p>
        </w:tc>
      </w:tr>
      <w:tr w:rsidR="00355119" w14:paraId="1FCFD08F"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1778A55" w14:textId="77777777" w:rsidR="00355119" w:rsidRDefault="0035511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2202C874"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tcPr>
          <w:p w14:paraId="5FD0E15B"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6B624A6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C61C7" w14:textId="77777777" w:rsidR="00355119" w:rsidRDefault="00355119">
            <w:pPr>
              <w:pStyle w:val="TAL"/>
            </w:pPr>
          </w:p>
        </w:tc>
      </w:tr>
      <w:tr w:rsidR="00355119" w14:paraId="77113656" w14:textId="77777777" w:rsidTr="00355119">
        <w:tc>
          <w:tcPr>
            <w:tcW w:w="2973" w:type="dxa"/>
            <w:tcBorders>
              <w:top w:val="single" w:sz="4" w:space="0" w:color="auto"/>
              <w:left w:val="single" w:sz="4" w:space="0" w:color="auto"/>
              <w:bottom w:val="single" w:sz="4" w:space="0" w:color="auto"/>
              <w:right w:val="single" w:sz="4" w:space="0" w:color="auto"/>
            </w:tcBorders>
            <w:hideMark/>
          </w:tcPr>
          <w:p w14:paraId="0280B972"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F57066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9E96C2" w14:textId="77777777" w:rsidR="00355119" w:rsidRDefault="0035511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70A776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948077" w14:textId="77777777" w:rsidR="00355119" w:rsidRDefault="00355119">
            <w:pPr>
              <w:pStyle w:val="TAL"/>
            </w:pPr>
          </w:p>
        </w:tc>
      </w:tr>
      <w:tr w:rsidR="00355119" w14:paraId="3899C73A"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6A5E6AAA"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32EEB7A" w14:textId="77777777" w:rsidR="00355119" w:rsidRDefault="00355119">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7A0C7A7D"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BC3FF13"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1D6ADF" w14:textId="77777777" w:rsidR="00355119" w:rsidRDefault="00355119">
            <w:pPr>
              <w:pStyle w:val="TAL"/>
            </w:pPr>
          </w:p>
        </w:tc>
      </w:tr>
      <w:tr w:rsidR="00355119" w14:paraId="19AAF4B7"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7E7CCA38"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466B17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2B3FF06" w14:textId="61E616C0" w:rsidR="00355119" w:rsidRDefault="00355119">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0E4B514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794723" w14:textId="77777777" w:rsidR="00355119" w:rsidRDefault="00355119">
            <w:pPr>
              <w:pStyle w:val="TAL"/>
            </w:pPr>
          </w:p>
        </w:tc>
      </w:tr>
      <w:tr w:rsidR="00355119" w14:paraId="00BC8FF4"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E7AD2A4"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8EFC654" w14:textId="77777777" w:rsidR="00355119" w:rsidRDefault="00355119">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01985BD0"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D06DF2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AAC10B" w14:textId="77777777" w:rsidR="00355119" w:rsidRDefault="00355119">
            <w:pPr>
              <w:pStyle w:val="TAL"/>
            </w:pPr>
          </w:p>
        </w:tc>
      </w:tr>
    </w:tbl>
    <w:p w14:paraId="01718755" w14:textId="77777777" w:rsidR="00355119" w:rsidRDefault="00355119" w:rsidP="00355119"/>
    <w:p w14:paraId="7B6176B5" w14:textId="77777777" w:rsidR="00355119" w:rsidRDefault="00355119" w:rsidP="00355119">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4847FCA4"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6513EBBF" w14:textId="77777777" w:rsidR="00355119" w:rsidRDefault="00355119">
            <w:pPr>
              <w:pStyle w:val="TAL"/>
            </w:pPr>
            <w:r>
              <w:t>Derivation Path: TS 36.579-1 [2], Table 5.5.3.1.1-2, condition PRIVATE-CALL, SDP_OFFER</w:t>
            </w:r>
          </w:p>
        </w:tc>
      </w:tr>
    </w:tbl>
    <w:p w14:paraId="0CB3FBE5" w14:textId="77777777" w:rsidR="00355119" w:rsidRDefault="00355119" w:rsidP="00355119"/>
    <w:p w14:paraId="6FD32B46" w14:textId="77777777" w:rsidR="00355119" w:rsidRDefault="00355119" w:rsidP="00355119">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34940988"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3300748" w14:textId="77777777" w:rsidR="00355119" w:rsidRDefault="00355119">
            <w:pPr>
              <w:pStyle w:val="TAL"/>
            </w:pPr>
            <w:r>
              <w:t>Derivation Path: TS 36.579-1 [2], Table 5.5.3.2.1-2, condition PRIVATE-CALL, INVITE_REFER</w:t>
            </w:r>
          </w:p>
        </w:tc>
      </w:tr>
      <w:tr w:rsidR="00355119" w14:paraId="6E6E81EB"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E3E7EF9"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99E4C2" w14:textId="77777777" w:rsidR="00355119" w:rsidRDefault="0035511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E9B932" w14:textId="77777777" w:rsidR="00355119" w:rsidRDefault="0035511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0172A163" w14:textId="77777777" w:rsidR="00355119" w:rsidRDefault="0035511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25A60DDC" w14:textId="77777777" w:rsidR="00355119" w:rsidRDefault="00355119">
            <w:pPr>
              <w:pStyle w:val="TAH"/>
              <w:rPr>
                <w:color w:val="000000"/>
              </w:rPr>
            </w:pPr>
            <w:r>
              <w:t>Condition</w:t>
            </w:r>
          </w:p>
        </w:tc>
      </w:tr>
      <w:tr w:rsidR="00355119" w14:paraId="71BFDCC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07B0747"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AD2E412"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77843FA2"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278A136D"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71813E3" w14:textId="77777777" w:rsidR="00355119" w:rsidRDefault="00355119">
            <w:pPr>
              <w:pStyle w:val="TAL"/>
            </w:pPr>
          </w:p>
        </w:tc>
      </w:tr>
      <w:tr w:rsidR="00355119" w14:paraId="4462749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6884CA87"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495A84F8"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30ABF576"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4FF481C3"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2230422" w14:textId="77777777" w:rsidR="00355119" w:rsidRDefault="00355119">
            <w:pPr>
              <w:pStyle w:val="TAL"/>
            </w:pPr>
          </w:p>
        </w:tc>
      </w:tr>
      <w:tr w:rsidR="00355119" w14:paraId="07E233AC"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01F1EB8"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14EA413A" w14:textId="77777777" w:rsidR="00355119" w:rsidRDefault="0035511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9D51360"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E554AC0" w14:textId="77777777" w:rsidR="00355119" w:rsidRDefault="0035511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292191C6" w14:textId="77777777" w:rsidR="00355119" w:rsidRDefault="00355119">
            <w:pPr>
              <w:pStyle w:val="TAL"/>
            </w:pPr>
          </w:p>
        </w:tc>
      </w:tr>
    </w:tbl>
    <w:p w14:paraId="0BE4FFB1" w14:textId="77777777" w:rsidR="00355119" w:rsidRDefault="00355119" w:rsidP="00355119"/>
    <w:p w14:paraId="6B31D13C" w14:textId="5303B079" w:rsidR="00355119" w:rsidRDefault="00355119" w:rsidP="00355119">
      <w:pPr>
        <w:pStyle w:val="TH"/>
      </w:pPr>
      <w:r>
        <w:t>Table 6.4.1.3.3-4: Void</w:t>
      </w:r>
    </w:p>
    <w:p w14:paraId="5B7EEF35" w14:textId="77777777" w:rsidR="00355119" w:rsidRDefault="00355119" w:rsidP="00355119">
      <w:pPr>
        <w:pStyle w:val="TH"/>
      </w:pPr>
      <w:r>
        <w:rPr>
          <w:b w:val="0"/>
        </w:rPr>
        <w:t>Table 6.4.1.3.3-5: SIP 200 (OK) from the SS (Step 5, Table 6.4.1.3.2-1;</w:t>
      </w:r>
      <w:r>
        <w:rPr>
          <w:b w:val="0"/>
        </w:rP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674700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ABA789" w14:textId="77777777" w:rsidR="00355119" w:rsidRDefault="00355119">
            <w:pPr>
              <w:pStyle w:val="TAL"/>
            </w:pPr>
            <w:r>
              <w:t>Derivation Path: TS 36.579-1 [2], Table 5.5.2.17.1.2-1, condition INVITE-RSP</w:t>
            </w:r>
          </w:p>
        </w:tc>
      </w:tr>
      <w:tr w:rsidR="00355119" w14:paraId="0E84A9B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9DB83F1" w14:textId="77777777" w:rsidR="00355119" w:rsidRDefault="0035511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5618B9E" w14:textId="77777777" w:rsidR="00355119" w:rsidRDefault="0035511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3608C8" w14:textId="77777777" w:rsidR="00355119" w:rsidRDefault="0035511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5FBDF70" w14:textId="77777777" w:rsidR="00355119" w:rsidRDefault="0035511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B78C0E" w14:textId="77777777" w:rsidR="00355119" w:rsidRDefault="00355119">
            <w:pPr>
              <w:pStyle w:val="TAH"/>
            </w:pPr>
            <w:r>
              <w:t>Condition</w:t>
            </w:r>
          </w:p>
        </w:tc>
      </w:tr>
      <w:tr w:rsidR="00355119" w14:paraId="68C3C09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6E8C0C"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5FF6A4C"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229DB97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17E07AC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D3ADEB" w14:textId="77777777" w:rsidR="00355119" w:rsidRDefault="00355119">
            <w:pPr>
              <w:pStyle w:val="TAL"/>
            </w:pPr>
          </w:p>
        </w:tc>
      </w:tr>
      <w:tr w:rsidR="00355119" w14:paraId="63989BA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8C19311"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33BDF4" w14:textId="4F95E667" w:rsidR="00355119" w:rsidRDefault="00355119">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5D0B1E1E"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0E8F5512"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F43CB" w14:textId="77777777" w:rsidR="00355119" w:rsidRDefault="00355119">
            <w:pPr>
              <w:pStyle w:val="TAL"/>
            </w:pPr>
          </w:p>
        </w:tc>
      </w:tr>
    </w:tbl>
    <w:p w14:paraId="709979B7" w14:textId="77777777" w:rsidR="00355119" w:rsidRDefault="00355119" w:rsidP="00355119"/>
    <w:p w14:paraId="4ADF45F5" w14:textId="77777777" w:rsidR="00355119" w:rsidRDefault="00355119" w:rsidP="00355119">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75254699"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728BB82B" w14:textId="77777777" w:rsidR="00355119" w:rsidRDefault="00355119">
            <w:pPr>
              <w:pStyle w:val="TAL"/>
            </w:pPr>
            <w:r>
              <w:t>Derivation Path: TS 36.579-1 [2], Table 5.5.3.1.2-2, condition SDP_ANSWER</w:t>
            </w:r>
          </w:p>
        </w:tc>
      </w:tr>
    </w:tbl>
    <w:p w14:paraId="32125AE3" w14:textId="77777777" w:rsidR="00355119" w:rsidRDefault="00355119" w:rsidP="00355119"/>
    <w:p w14:paraId="05358152" w14:textId="77777777" w:rsidR="00355119" w:rsidRDefault="00355119" w:rsidP="00355119">
      <w:pPr>
        <w:pStyle w:val="TH"/>
      </w:pPr>
      <w:r>
        <w:rPr>
          <w:color w:val="000000"/>
        </w:rPr>
        <w:t>Table 6.4.1.3.3-7: Void</w:t>
      </w:r>
    </w:p>
    <w:p w14:paraId="205C2874" w14:textId="67E93DAB" w:rsidR="00AE50DC" w:rsidRPr="00201E3B" w:rsidRDefault="00AE50DC" w:rsidP="00784A32"/>
    <w:p w14:paraId="022972BA" w14:textId="77777777" w:rsidR="00A04A09" w:rsidRDefault="00A04A09" w:rsidP="00A04A09">
      <w:pPr>
        <w:pStyle w:val="Heading3"/>
      </w:pPr>
      <w:bookmarkStart w:id="813" w:name="_Toc99871299"/>
      <w:bookmarkStart w:id="814" w:name="_Toc171440758"/>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814"/>
    </w:p>
    <w:p w14:paraId="0B22F914" w14:textId="77777777" w:rsidR="00A04A09" w:rsidRDefault="00A04A09" w:rsidP="00A04A09">
      <w:pPr>
        <w:pStyle w:val="H6"/>
      </w:pPr>
      <w:r>
        <w:t>6.4.2.1</w:t>
      </w:r>
      <w:r>
        <w:tab/>
        <w:t>Test Purpose (TP)</w:t>
      </w:r>
    </w:p>
    <w:p w14:paraId="57BA2DE3" w14:textId="77777777" w:rsidR="00A04A09" w:rsidRDefault="00A04A09" w:rsidP="00A04A09">
      <w:pPr>
        <w:pStyle w:val="H6"/>
      </w:pPr>
      <w:r>
        <w:t>(1)</w:t>
      </w:r>
    </w:p>
    <w:p w14:paraId="1C7F4216" w14:textId="77777777" w:rsidR="00A04A09" w:rsidRDefault="00A04A09" w:rsidP="00A04A09">
      <w:pPr>
        <w:pStyle w:val="PL"/>
        <w:rPr>
          <w:noProof w:val="0"/>
        </w:rPr>
      </w:pPr>
      <w:r>
        <w:rPr>
          <w:b/>
          <w:noProof w:val="0"/>
        </w:rPr>
        <w:t>with</w:t>
      </w:r>
      <w:r>
        <w:rPr>
          <w:noProof w:val="0"/>
        </w:rPr>
        <w:t xml:space="preserve"> { the UE (MCVideo Client) registered and authorised for MCVideo Service }</w:t>
      </w:r>
    </w:p>
    <w:p w14:paraId="59170E5F" w14:textId="77777777" w:rsidR="00A04A09" w:rsidRDefault="00A04A09" w:rsidP="00A04A09">
      <w:pPr>
        <w:pStyle w:val="PL"/>
        <w:rPr>
          <w:noProof w:val="0"/>
        </w:rPr>
      </w:pPr>
      <w:r>
        <w:rPr>
          <w:b/>
          <w:noProof w:val="0"/>
        </w:rPr>
        <w:t>ensure that</w:t>
      </w:r>
      <w:r>
        <w:rPr>
          <w:noProof w:val="0"/>
        </w:rPr>
        <w:t xml:space="preserve"> {</w:t>
      </w:r>
    </w:p>
    <w:p w14:paraId="648F3E2F" w14:textId="77777777" w:rsidR="00A04A09" w:rsidRDefault="00A04A09" w:rsidP="00A04A09">
      <w:pPr>
        <w:pStyle w:val="PL"/>
        <w:rPr>
          <w:noProof w:val="0"/>
        </w:rPr>
      </w:pPr>
      <w:r>
        <w:rPr>
          <w:noProof w:val="0"/>
        </w:rPr>
        <w:t xml:space="preserve">  </w:t>
      </w:r>
      <w:r>
        <w:rPr>
          <w:b/>
          <w:noProof w:val="0"/>
        </w:rPr>
        <w:t>when</w:t>
      </w:r>
      <w:r>
        <w:rPr>
          <w:noProof w:val="0"/>
        </w:rPr>
        <w:t xml:space="preserve"> { the UE (MCVideo Client) receives a SIP INVITE from the SS (MCVideo Server)to initiate an </w:t>
      </w:r>
      <w:r>
        <w:t>O</w:t>
      </w:r>
      <w:r>
        <w:rPr>
          <w:lang w:eastAsia="zh-CN"/>
        </w:rPr>
        <w:t xml:space="preserve">ne-to-one </w:t>
      </w:r>
      <w:r>
        <w:rPr>
          <w:rFonts w:eastAsia="Calibri"/>
          <w:lang w:eastAsia="x-none" w:bidi="he-IL"/>
        </w:rPr>
        <w:t>video</w:t>
      </w:r>
      <w:r>
        <w:rPr>
          <w:lang w:eastAsia="zh-CN"/>
        </w:rPr>
        <w:t xml:space="preserve"> pull call</w:t>
      </w:r>
      <w:r>
        <w:t xml:space="preserve"> </w:t>
      </w:r>
      <w:r>
        <w:rPr>
          <w:noProof w:val="0"/>
        </w:rPr>
        <w:t>}</w:t>
      </w:r>
    </w:p>
    <w:p w14:paraId="66516B96"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responds by sending a SIP 200 (OK)  }</w:t>
      </w:r>
    </w:p>
    <w:p w14:paraId="5C994384" w14:textId="77777777" w:rsidR="00A04A09" w:rsidRDefault="00A04A09" w:rsidP="00A04A09">
      <w:pPr>
        <w:pStyle w:val="PL"/>
        <w:rPr>
          <w:noProof w:val="0"/>
        </w:rPr>
      </w:pPr>
      <w:r>
        <w:rPr>
          <w:noProof w:val="0"/>
        </w:rPr>
        <w:t xml:space="preserve">            }</w:t>
      </w:r>
    </w:p>
    <w:p w14:paraId="7EBFF99D" w14:textId="77777777" w:rsidR="00A04A09" w:rsidRDefault="00A04A09" w:rsidP="00A04A09">
      <w:pPr>
        <w:pStyle w:val="PL"/>
        <w:rPr>
          <w:rFonts w:cs="Courier New"/>
          <w:noProof w:val="0"/>
          <w:szCs w:val="16"/>
        </w:rPr>
      </w:pPr>
    </w:p>
    <w:p w14:paraId="25D7F3FF" w14:textId="77777777" w:rsidR="00A04A09" w:rsidRDefault="00A04A09" w:rsidP="00A04A09">
      <w:pPr>
        <w:pStyle w:val="H6"/>
      </w:pPr>
      <w:r>
        <w:t>(2)</w:t>
      </w:r>
    </w:p>
    <w:p w14:paraId="68B85021" w14:textId="77777777" w:rsidR="00A04A09" w:rsidRDefault="00A04A09" w:rsidP="00A04A09">
      <w:pPr>
        <w:pStyle w:val="PL"/>
        <w:rPr>
          <w:noProof w:val="0"/>
        </w:rPr>
      </w:pPr>
      <w:r>
        <w:rPr>
          <w:b/>
          <w:noProof w:val="0"/>
        </w:rPr>
        <w:t>with</w:t>
      </w:r>
      <w:r>
        <w:rPr>
          <w:noProof w:val="0"/>
        </w:rPr>
        <w:t xml:space="preserve"> { the UE (MCVideo Client) having established a MCVideo Video Pull call }</w:t>
      </w:r>
    </w:p>
    <w:p w14:paraId="01E701AC" w14:textId="77777777" w:rsidR="00A04A09" w:rsidRDefault="00A04A09" w:rsidP="00A04A09">
      <w:pPr>
        <w:pStyle w:val="PL"/>
        <w:rPr>
          <w:noProof w:val="0"/>
        </w:rPr>
      </w:pPr>
      <w:r>
        <w:rPr>
          <w:b/>
          <w:noProof w:val="0"/>
        </w:rPr>
        <w:t>ensure that</w:t>
      </w:r>
      <w:r>
        <w:rPr>
          <w:noProof w:val="0"/>
        </w:rPr>
        <w:t xml:space="preserve"> {</w:t>
      </w:r>
    </w:p>
    <w:p w14:paraId="1637C461"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engages in communication with the initiating MCVideo User }</w:t>
      </w:r>
    </w:p>
    <w:p w14:paraId="74758D1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w:t>
      </w:r>
      <w:r>
        <w:rPr>
          <w:rFonts w:eastAsia="Calibri"/>
        </w:rPr>
        <w:t>Transmission End Request</w:t>
      </w:r>
      <w:r>
        <w:rPr>
          <w:noProof w:val="0"/>
        </w:rPr>
        <w:t xml:space="preserve">, </w:t>
      </w:r>
      <w:r>
        <w:rPr>
          <w:rFonts w:eastAsia="Calibri"/>
        </w:rPr>
        <w:t xml:space="preserve">Transmission End Response, </w:t>
      </w:r>
      <w:r>
        <w:rPr>
          <w:noProof w:val="0"/>
        </w:rPr>
        <w:t xml:space="preserve">Transmission Idle) </w:t>
      </w:r>
      <w:r>
        <w:rPr>
          <w:b/>
          <w:bCs/>
          <w:noProof w:val="0"/>
        </w:rPr>
        <w:t>and</w:t>
      </w:r>
      <w:r>
        <w:rPr>
          <w:noProof w:val="0"/>
        </w:rPr>
        <w:t xml:space="preserve"> provides appropriate notifications and information to the MCVideo User }</w:t>
      </w:r>
    </w:p>
    <w:p w14:paraId="5CB37424" w14:textId="77777777" w:rsidR="00A04A09" w:rsidRDefault="00A04A09" w:rsidP="00A04A09">
      <w:pPr>
        <w:pStyle w:val="PL"/>
        <w:rPr>
          <w:noProof w:val="0"/>
        </w:rPr>
      </w:pPr>
      <w:r>
        <w:rPr>
          <w:noProof w:val="0"/>
        </w:rPr>
        <w:t xml:space="preserve">            }</w:t>
      </w:r>
    </w:p>
    <w:p w14:paraId="6B7B646A" w14:textId="77777777" w:rsidR="00A04A09" w:rsidRDefault="00A04A09" w:rsidP="00A04A09">
      <w:pPr>
        <w:pStyle w:val="PL"/>
        <w:rPr>
          <w:rFonts w:cs="Courier New"/>
          <w:noProof w:val="0"/>
          <w:szCs w:val="16"/>
        </w:rPr>
      </w:pPr>
    </w:p>
    <w:p w14:paraId="77C82074" w14:textId="77777777" w:rsidR="00A04A09" w:rsidRDefault="00A04A09" w:rsidP="00A04A09">
      <w:pPr>
        <w:pStyle w:val="H6"/>
      </w:pPr>
      <w:r>
        <w:t>(3)</w:t>
      </w:r>
    </w:p>
    <w:p w14:paraId="5391FC59" w14:textId="77777777" w:rsidR="00A04A09" w:rsidRDefault="00A04A09" w:rsidP="00A04A09">
      <w:pPr>
        <w:pStyle w:val="PL"/>
        <w:rPr>
          <w:noProof w:val="0"/>
        </w:rPr>
      </w:pPr>
      <w:r>
        <w:rPr>
          <w:b/>
          <w:noProof w:val="0"/>
        </w:rPr>
        <w:t>with</w:t>
      </w:r>
      <w:r>
        <w:rPr>
          <w:noProof w:val="0"/>
        </w:rPr>
        <w:t xml:space="preserve"> { the UE (MCVideo Client) having an ongoing MCVideo Video Pull call }</w:t>
      </w:r>
    </w:p>
    <w:p w14:paraId="228AC610" w14:textId="77777777" w:rsidR="00A04A09" w:rsidRDefault="00A04A09" w:rsidP="00A04A09">
      <w:pPr>
        <w:pStyle w:val="PL"/>
        <w:rPr>
          <w:noProof w:val="0"/>
        </w:rPr>
      </w:pPr>
      <w:r>
        <w:rPr>
          <w:b/>
          <w:noProof w:val="0"/>
        </w:rPr>
        <w:t>ensure that</w:t>
      </w:r>
      <w:r>
        <w:rPr>
          <w:noProof w:val="0"/>
        </w:rPr>
        <w:t xml:space="preserve"> {</w:t>
      </w:r>
    </w:p>
    <w:p w14:paraId="40DD2496"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7ED160F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4182A33A" w14:textId="77777777" w:rsidR="00A04A09" w:rsidRDefault="00A04A09" w:rsidP="00A04A09">
      <w:pPr>
        <w:pStyle w:val="PL"/>
        <w:rPr>
          <w:rFonts w:cs="Courier New"/>
          <w:noProof w:val="0"/>
          <w:szCs w:val="16"/>
        </w:rPr>
      </w:pPr>
      <w:r>
        <w:rPr>
          <w:rFonts w:cs="Courier New"/>
          <w:noProof w:val="0"/>
          <w:szCs w:val="16"/>
        </w:rPr>
        <w:t xml:space="preserve">            }</w:t>
      </w:r>
    </w:p>
    <w:p w14:paraId="4BBCAF54" w14:textId="77777777" w:rsidR="00A04A09" w:rsidRDefault="00A04A09" w:rsidP="00A04A09">
      <w:pPr>
        <w:pStyle w:val="PL"/>
        <w:rPr>
          <w:noProof w:val="0"/>
        </w:rPr>
      </w:pPr>
    </w:p>
    <w:p w14:paraId="209EF964" w14:textId="77777777" w:rsidR="00A04A09" w:rsidRDefault="00A04A09" w:rsidP="00A04A09">
      <w:pPr>
        <w:pStyle w:val="H6"/>
      </w:pPr>
      <w:r>
        <w:t>6.4.2.2</w:t>
      </w:r>
      <w:r>
        <w:tab/>
        <w:t>Conformance requirements</w:t>
      </w:r>
    </w:p>
    <w:p w14:paraId="0DD23CEF" w14:textId="77777777" w:rsidR="00A04A09" w:rsidRDefault="00A04A09" w:rsidP="00A04A09">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5785ADD" w14:textId="77777777" w:rsidR="00A04A09" w:rsidRDefault="00A04A09" w:rsidP="00A04A09">
      <w:r>
        <w:t>[TS 24.281, clause 12.2.2.2]</w:t>
      </w:r>
    </w:p>
    <w:p w14:paraId="0542B96A" w14:textId="77777777" w:rsidR="00A04A09" w:rsidRDefault="00A04A09" w:rsidP="00A04A09">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6BCFC4E9" w14:textId="77777777" w:rsidR="00A04A09" w:rsidRDefault="00A04A09" w:rsidP="00A04A09">
      <w:pPr>
        <w:pStyle w:val="B1"/>
      </w:pPr>
      <w:r>
        <w:rPr>
          <w:lang w:val="en-US" w:eastAsia="zh-CN"/>
        </w:rPr>
        <w:t>1)</w:t>
      </w:r>
      <w:r>
        <w:tab/>
        <w:t xml:space="preserve">shall initiate the implicit transmit media request as specified in </w:t>
      </w:r>
      <w:r>
        <w:rPr>
          <w:lang w:eastAsia="ko-KR"/>
        </w:rPr>
        <w:t>3GPP TS 24.581 [5].</w:t>
      </w:r>
    </w:p>
    <w:p w14:paraId="1CC221B2" w14:textId="77777777" w:rsidR="00A04A09" w:rsidRDefault="00A04A09" w:rsidP="00A04A09">
      <w:r>
        <w:t>[TS 24.281, clause 12.2.2.3]</w:t>
      </w:r>
    </w:p>
    <w:p w14:paraId="5E9377AA" w14:textId="77777777" w:rsidR="00A04A09" w:rsidRDefault="00A04A09" w:rsidP="00A04A0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A6291F8" w14:textId="77777777" w:rsidR="00A04A09" w:rsidRDefault="00A04A09" w:rsidP="00A04A09">
      <w:r>
        <w:t>[TS 24.581, clause 6.2.4.2.3]</w:t>
      </w:r>
    </w:p>
    <w:p w14:paraId="1286AF70" w14:textId="77777777" w:rsidR="00A04A09" w:rsidRDefault="00A04A09" w:rsidP="00A04A09">
      <w:r>
        <w:t>When an MCVideo call is established, the terminating transmission participant:</w:t>
      </w:r>
    </w:p>
    <w:p w14:paraId="54051515" w14:textId="77777777" w:rsidR="00A04A09" w:rsidRDefault="00A04A09" w:rsidP="00A04A09">
      <w:pPr>
        <w:pStyle w:val="B1"/>
      </w:pPr>
      <w:r>
        <w:t>1.</w:t>
      </w:r>
      <w:r>
        <w:tab/>
        <w:t>shall create an instance of a 'Transmission participant state transition diagram for basic transmission control operation'; and</w:t>
      </w:r>
    </w:p>
    <w:p w14:paraId="6206A5B6" w14:textId="77777777" w:rsidR="00A04A09" w:rsidRDefault="00A04A09" w:rsidP="00A04A09">
      <w:pPr>
        <w:pStyle w:val="B1"/>
      </w:pPr>
      <w:r>
        <w:t>2.</w:t>
      </w:r>
      <w:r>
        <w:tab/>
        <w:t>shall enter the 'U: has no permission to transmit' state.</w:t>
      </w:r>
    </w:p>
    <w:p w14:paraId="34102437" w14:textId="77777777" w:rsidR="00A04A09" w:rsidRDefault="00A04A09" w:rsidP="00A04A09">
      <w:pPr>
        <w:pStyle w:val="NO"/>
      </w:pPr>
      <w:r>
        <w:t>NOTE:</w:t>
      </w:r>
      <w:r>
        <w:tab/>
        <w:t>From a transmission participant perspective the MCVideo call is established when the application and signalling plane sends the SIP 200 (OK) response.</w:t>
      </w:r>
    </w:p>
    <w:p w14:paraId="6A4A1770" w14:textId="77777777" w:rsidR="00A04A09" w:rsidRDefault="00A04A09" w:rsidP="00A04A09">
      <w:r>
        <w:t>[TS 24.581, clause 6.2.4.4.6]</w:t>
      </w:r>
    </w:p>
    <w:p w14:paraId="37720C23" w14:textId="77777777" w:rsidR="00A04A09" w:rsidRDefault="00A04A09" w:rsidP="00A04A09">
      <w:r>
        <w:t>Upon receiving a Transmission Granted message from the transmission control server, the transmission participant:</w:t>
      </w:r>
    </w:p>
    <w:p w14:paraId="2D487C7F" w14:textId="77777777" w:rsidR="00A04A09" w:rsidRDefault="00A04A09" w:rsidP="00A04A09">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50DCEF8C" w14:textId="77777777" w:rsidR="00A04A09" w:rsidRDefault="00A04A09" w:rsidP="00A04A09">
      <w:pPr>
        <w:pStyle w:val="B2"/>
      </w:pPr>
      <w:r>
        <w:t>a.</w:t>
      </w:r>
      <w:r>
        <w:tab/>
        <w:t>shall include the Message Type field set to '0' (Transmission Granted); and</w:t>
      </w:r>
    </w:p>
    <w:p w14:paraId="46DEBEC7" w14:textId="77777777" w:rsidR="00A04A09" w:rsidRDefault="00A04A09" w:rsidP="00A04A09">
      <w:pPr>
        <w:pStyle w:val="B2"/>
      </w:pPr>
      <w:r>
        <w:t>b.</w:t>
      </w:r>
      <w:r>
        <w:tab/>
        <w:t>shall include the Source field set to '0' (the transmission participant is the source);</w:t>
      </w:r>
    </w:p>
    <w:p w14:paraId="6A49A7DD" w14:textId="77777777" w:rsidR="00A04A09" w:rsidRDefault="00A04A09" w:rsidP="00A04A09">
      <w:pPr>
        <w:pStyle w:val="B1"/>
      </w:pPr>
      <w:r>
        <w:t>2.</w:t>
      </w:r>
      <w:r>
        <w:tab/>
        <w:t>shall store the SSRC of granted transmission participant received in the Transmission Granted message and use it in the RTP media packets until the transmission is relased;</w:t>
      </w:r>
    </w:p>
    <w:p w14:paraId="26B9C5BE" w14:textId="77777777" w:rsidR="00A04A09" w:rsidRDefault="00A04A09" w:rsidP="00A04A09">
      <w:pPr>
        <w:pStyle w:val="B1"/>
      </w:pPr>
      <w:r>
        <w:t>3.</w:t>
      </w:r>
      <w:r>
        <w:tab/>
        <w:t>shall provide Transmission granted notification to the user, if not already done;</w:t>
      </w:r>
    </w:p>
    <w:p w14:paraId="3FE3D88C" w14:textId="77777777" w:rsidR="00A04A09" w:rsidRDefault="00A04A09" w:rsidP="00A04A09">
      <w:pPr>
        <w:pStyle w:val="B1"/>
      </w:pPr>
      <w:r>
        <w:t>4.</w:t>
      </w:r>
      <w:r>
        <w:tab/>
        <w:t>shall stop timer T100 (Transmission Request); and</w:t>
      </w:r>
    </w:p>
    <w:p w14:paraId="22F75A7D" w14:textId="77777777" w:rsidR="00A04A09" w:rsidRDefault="00A04A09" w:rsidP="00A04A09">
      <w:pPr>
        <w:pStyle w:val="B1"/>
      </w:pPr>
      <w:r>
        <w:t>5.</w:t>
      </w:r>
      <w:r>
        <w:tab/>
        <w:t>shall enter the 'U: has permission to transmit' state.</w:t>
      </w:r>
    </w:p>
    <w:p w14:paraId="065728E8" w14:textId="77777777" w:rsidR="00A04A09" w:rsidRDefault="00A04A09" w:rsidP="00A04A09">
      <w:r>
        <w:t>[TS 24.581, clause 6.2.4.5.3]</w:t>
      </w:r>
    </w:p>
    <w:p w14:paraId="58C9084C" w14:textId="77777777" w:rsidR="00A04A09" w:rsidRDefault="00A04A09" w:rsidP="00A04A09">
      <w:r>
        <w:t>Upon receiving an indication from the user to end the permission to send RTP media, the transmission participant:</w:t>
      </w:r>
    </w:p>
    <w:p w14:paraId="33503868" w14:textId="77777777" w:rsidR="00A04A09" w:rsidRDefault="00A04A09" w:rsidP="00A04A0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790BDBB" w14:textId="77777777" w:rsidR="00A04A09" w:rsidRDefault="00A04A09" w:rsidP="00A04A09">
      <w:pPr>
        <w:pStyle w:val="B1"/>
      </w:pPr>
      <w:r>
        <w:t>2.</w:t>
      </w:r>
      <w:r>
        <w:tab/>
        <w:t>shall start timer T101 (Transmission End Request) and initialize counter C101 (Transmission End Request) to 1; and</w:t>
      </w:r>
    </w:p>
    <w:p w14:paraId="76CB8180" w14:textId="77777777" w:rsidR="00A04A09" w:rsidRDefault="00A04A09" w:rsidP="00A04A09">
      <w:pPr>
        <w:pStyle w:val="B1"/>
      </w:pPr>
      <w:r>
        <w:t>3.</w:t>
      </w:r>
      <w:r>
        <w:tab/>
        <w:t>shall enter the 'U: pending end of transmission' state.</w:t>
      </w:r>
    </w:p>
    <w:p w14:paraId="78341225" w14:textId="77777777" w:rsidR="00A04A09" w:rsidRDefault="00A04A09" w:rsidP="00A04A09">
      <w:r>
        <w:t>[TS 24.581, clause 6.2.4.6.4]</w:t>
      </w:r>
    </w:p>
    <w:p w14:paraId="00A8FF05" w14:textId="77777777" w:rsidR="00A04A09" w:rsidRDefault="00A04A09" w:rsidP="00A04A09">
      <w:r>
        <w:t>Upon receiving a Transmission end response message, the transmission participant:</w:t>
      </w:r>
    </w:p>
    <w:p w14:paraId="6E4C13BE" w14:textId="77777777" w:rsidR="00A04A09" w:rsidRDefault="00A04A09" w:rsidP="00A04A09">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79E5150" w14:textId="77777777" w:rsidR="00A04A09" w:rsidRDefault="00A04A09" w:rsidP="00A04A09">
      <w:pPr>
        <w:pStyle w:val="B2"/>
      </w:pPr>
      <w:r>
        <w:t>a.</w:t>
      </w:r>
      <w:r>
        <w:tab/>
        <w:t>shall include the Message Type field set to '1' (Transmission end response); and</w:t>
      </w:r>
    </w:p>
    <w:p w14:paraId="0FA26805" w14:textId="77777777" w:rsidR="00A04A09" w:rsidRDefault="00A04A09" w:rsidP="00A04A09">
      <w:pPr>
        <w:pStyle w:val="B2"/>
      </w:pPr>
      <w:r>
        <w:t>b.</w:t>
      </w:r>
      <w:r>
        <w:tab/>
        <w:t>shall include the Source field set to '0' (the transmission participant is the source);</w:t>
      </w:r>
    </w:p>
    <w:p w14:paraId="647D4854" w14:textId="77777777" w:rsidR="00A04A09" w:rsidRDefault="00A04A09" w:rsidP="00A04A09">
      <w:pPr>
        <w:pStyle w:val="B1"/>
      </w:pPr>
      <w:r>
        <w:t>2.</w:t>
      </w:r>
      <w:r>
        <w:tab/>
        <w:t>may provide a Transmission end notification to the MCVideo user;</w:t>
      </w:r>
    </w:p>
    <w:p w14:paraId="354CA76B" w14:textId="77777777" w:rsidR="00A04A09" w:rsidRDefault="00A04A09" w:rsidP="00A04A09">
      <w:pPr>
        <w:pStyle w:val="B1"/>
      </w:pPr>
      <w:r>
        <w:t>3.</w:t>
      </w:r>
      <w:r>
        <w:tab/>
        <w:t>if the Transmission Indicator field is included and the B-bit set to '1' (Broadcast group call), shall provide a notification to the user indicating the type of call;</w:t>
      </w:r>
    </w:p>
    <w:p w14:paraId="58BF72BC" w14:textId="77777777" w:rsidR="00A04A09" w:rsidRDefault="00A04A09" w:rsidP="00A04A09">
      <w:pPr>
        <w:pStyle w:val="B1"/>
      </w:pPr>
      <w:r>
        <w:t>4.</w:t>
      </w:r>
      <w:r>
        <w:tab/>
        <w:t>shall stop timer T101 (Transmission End Request);</w:t>
      </w:r>
    </w:p>
    <w:p w14:paraId="43A17F59" w14:textId="77777777" w:rsidR="00A04A09" w:rsidRDefault="00A04A09" w:rsidP="00A04A09">
      <w:pPr>
        <w:pStyle w:val="B1"/>
      </w:pPr>
      <w:r>
        <w:t>5.</w:t>
      </w:r>
      <w:r>
        <w:tab/>
        <w:t>if the session is not a broadcast group call or if the A-bit in the Transmission Indicator field is set to '1' (Normal call), shall enter the 'U: has no permission to transmit' state; and</w:t>
      </w:r>
    </w:p>
    <w:p w14:paraId="259F4623" w14:textId="77777777" w:rsidR="00A04A09" w:rsidRDefault="00A04A09" w:rsidP="00A04A09">
      <w:pPr>
        <w:pStyle w:val="B1"/>
      </w:pPr>
      <w:r>
        <w:t>6.</w:t>
      </w:r>
      <w:r>
        <w:tab/>
        <w:t>if the session was initiated as a broadcast group call:</w:t>
      </w:r>
    </w:p>
    <w:p w14:paraId="6A526728" w14:textId="77777777" w:rsidR="00A04A09" w:rsidRDefault="00A04A09" w:rsidP="00A04A09">
      <w:pPr>
        <w:pStyle w:val="B2"/>
      </w:pPr>
      <w:r>
        <w:t>a.</w:t>
      </w:r>
      <w:r>
        <w:tab/>
        <w:t>shall indicate to the MCVideo client the media transmission is completed; and</w:t>
      </w:r>
    </w:p>
    <w:p w14:paraId="764C5D71" w14:textId="77777777" w:rsidR="00A04A09" w:rsidRDefault="00A04A09" w:rsidP="00A04A09">
      <w:pPr>
        <w:pStyle w:val="B2"/>
      </w:pPr>
      <w:r>
        <w:t>b</w:t>
      </w:r>
      <w:r>
        <w:tab/>
        <w:t>shall enter the 'Call releasing' state.</w:t>
      </w:r>
    </w:p>
    <w:p w14:paraId="6AA9B82D" w14:textId="77777777" w:rsidR="00A04A09" w:rsidRDefault="00A04A09" w:rsidP="00A04A09">
      <w:pPr>
        <w:pStyle w:val="H6"/>
      </w:pPr>
      <w:r>
        <w:t>6.4.2.3</w:t>
      </w:r>
      <w:r>
        <w:tab/>
        <w:t>Test description</w:t>
      </w:r>
    </w:p>
    <w:p w14:paraId="0C0B8791" w14:textId="77777777" w:rsidR="00A04A09" w:rsidRDefault="00A04A09" w:rsidP="00A04A09">
      <w:pPr>
        <w:pStyle w:val="H6"/>
      </w:pPr>
      <w:r>
        <w:t>6.4.2.3.1</w:t>
      </w:r>
      <w:r>
        <w:tab/>
        <w:t>Pre-test conditions</w:t>
      </w:r>
    </w:p>
    <w:p w14:paraId="3208CB47" w14:textId="77777777" w:rsidR="008866F3" w:rsidRDefault="008866F3" w:rsidP="008866F3">
      <w:pPr>
        <w:pStyle w:val="H6"/>
      </w:pPr>
      <w:r w:rsidRPr="00102CE5">
        <w:t>Test configuration</w:t>
      </w:r>
      <w:r>
        <w:t>:</w:t>
      </w:r>
    </w:p>
    <w:p w14:paraId="166B2A81" w14:textId="77777777" w:rsidR="008866F3" w:rsidRDefault="008866F3" w:rsidP="008866F3">
      <w:pPr>
        <w:pStyle w:val="B1"/>
      </w:pPr>
      <w:r>
        <w:t>-</w:t>
      </w:r>
      <w:r>
        <w:tab/>
        <w:t>Single cell configuration according to TS 36.579-1 [2] clause 5.2.2.2.1.</w:t>
      </w:r>
    </w:p>
    <w:p w14:paraId="284A43D2" w14:textId="77777777" w:rsidR="008866F3" w:rsidRDefault="008866F3" w:rsidP="008866F3">
      <w:pPr>
        <w:pStyle w:val="H6"/>
      </w:pPr>
      <w:r>
        <w:t>Preamble:</w:t>
      </w:r>
    </w:p>
    <w:p w14:paraId="4418A887" w14:textId="77777777" w:rsidR="008866F3" w:rsidRDefault="008866F3" w:rsidP="008866F3">
      <w:pPr>
        <w:pStyle w:val="B1"/>
      </w:pPr>
      <w:r>
        <w:t>-</w:t>
      </w:r>
      <w:r>
        <w:tab/>
        <w:t>The UE has performed procedure 'Initial registration' as described in TS 36.579-1 [2] clause 5.4.2.</w:t>
      </w:r>
    </w:p>
    <w:p w14:paraId="010629B3" w14:textId="77777777" w:rsidR="008866F3" w:rsidRDefault="008866F3" w:rsidP="008866F3">
      <w:pPr>
        <w:pStyle w:val="B1"/>
      </w:pPr>
      <w:r>
        <w:t>-</w:t>
      </w:r>
      <w:r>
        <w:tab/>
      </w:r>
      <w:r w:rsidRPr="000573F5">
        <w:t>UE States at the end of the preamble</w:t>
      </w:r>
      <w:r>
        <w:t>:</w:t>
      </w:r>
    </w:p>
    <w:p w14:paraId="647A65A8" w14:textId="77777777" w:rsidR="008866F3" w:rsidRDefault="008866F3" w:rsidP="008866F3">
      <w:pPr>
        <w:pStyle w:val="B1"/>
        <w:ind w:left="852"/>
      </w:pPr>
      <w:r>
        <w:t>-</w:t>
      </w:r>
      <w:r>
        <w:tab/>
        <w:t>The UE is in RRC_IDLE state.</w:t>
      </w:r>
    </w:p>
    <w:p w14:paraId="469ACFA0" w14:textId="77777777" w:rsidR="008866F3" w:rsidRDefault="008866F3" w:rsidP="008866F3">
      <w:pPr>
        <w:pStyle w:val="B1"/>
        <w:ind w:left="852"/>
      </w:pPr>
      <w:r>
        <w:t>-</w:t>
      </w:r>
      <w:r>
        <w:tab/>
        <w:t>The client is registered for MCVideo.</w:t>
      </w:r>
    </w:p>
    <w:p w14:paraId="774136D5" w14:textId="77777777" w:rsidR="00A04A09" w:rsidRDefault="00A04A09" w:rsidP="00A04A09">
      <w:pPr>
        <w:pStyle w:val="H6"/>
      </w:pPr>
      <w:r>
        <w:t>6.4.2.3.2</w:t>
      </w:r>
      <w:r>
        <w:tab/>
        <w:t>Test procedure sequence</w:t>
      </w:r>
    </w:p>
    <w:p w14:paraId="1BE190A1" w14:textId="77777777" w:rsidR="00A04A09" w:rsidRDefault="00A04A09" w:rsidP="00A04A09">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A04A09" w14:paraId="55105939" w14:textId="77777777" w:rsidTr="00B33477">
        <w:trPr>
          <w:tblHeader/>
        </w:trPr>
        <w:tc>
          <w:tcPr>
            <w:tcW w:w="693" w:type="dxa"/>
            <w:tcBorders>
              <w:top w:val="single" w:sz="4" w:space="0" w:color="auto"/>
              <w:left w:val="single" w:sz="4" w:space="0" w:color="auto"/>
              <w:bottom w:val="nil"/>
              <w:right w:val="single" w:sz="4" w:space="0" w:color="auto"/>
            </w:tcBorders>
            <w:hideMark/>
          </w:tcPr>
          <w:p w14:paraId="37761EB8" w14:textId="77777777" w:rsidR="00A04A09" w:rsidRDefault="00A04A0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9855574" w14:textId="77777777" w:rsidR="00A04A09" w:rsidRDefault="00A04A0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2C3077" w14:textId="77777777" w:rsidR="00A04A09" w:rsidRDefault="00A04A0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094BF93C" w14:textId="77777777" w:rsidR="00A04A09" w:rsidRDefault="00A04A0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A52885" w14:textId="77777777" w:rsidR="00A04A09" w:rsidRDefault="00A04A09">
            <w:pPr>
              <w:pStyle w:val="TAH"/>
              <w:keepNext w:val="0"/>
              <w:keepLines w:val="0"/>
              <w:widowControl w:val="0"/>
              <w:rPr>
                <w:rFonts w:eastAsia="Calibri"/>
              </w:rPr>
            </w:pPr>
            <w:r>
              <w:rPr>
                <w:rFonts w:eastAsia="Calibri"/>
              </w:rPr>
              <w:t>Verdict</w:t>
            </w:r>
          </w:p>
        </w:tc>
      </w:tr>
      <w:tr w:rsidR="00A04A09" w14:paraId="60AD831E" w14:textId="77777777" w:rsidTr="00B33477">
        <w:trPr>
          <w:tblHeader/>
        </w:trPr>
        <w:tc>
          <w:tcPr>
            <w:tcW w:w="693" w:type="dxa"/>
            <w:tcBorders>
              <w:top w:val="nil"/>
              <w:left w:val="single" w:sz="4" w:space="0" w:color="auto"/>
              <w:bottom w:val="single" w:sz="4" w:space="0" w:color="auto"/>
              <w:right w:val="single" w:sz="4" w:space="0" w:color="auto"/>
            </w:tcBorders>
          </w:tcPr>
          <w:p w14:paraId="6F3BB08D" w14:textId="77777777" w:rsidR="00A04A09" w:rsidRDefault="00A04A0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FF1110C" w14:textId="77777777" w:rsidR="00A04A09" w:rsidRDefault="00A04A0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3E27F511" w14:textId="77777777" w:rsidR="00A04A09" w:rsidRDefault="00A04A0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DF162BF" w14:textId="77777777" w:rsidR="00A04A09" w:rsidRDefault="00A04A0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5065FD7F" w14:textId="77777777" w:rsidR="00A04A09" w:rsidRDefault="00A04A0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73BACF3E" w14:textId="77777777" w:rsidR="00A04A09" w:rsidRDefault="00A04A09">
            <w:pPr>
              <w:pStyle w:val="TAH"/>
              <w:keepNext w:val="0"/>
              <w:keepLines w:val="0"/>
              <w:widowControl w:val="0"/>
              <w:rPr>
                <w:rFonts w:eastAsia="Calibri"/>
              </w:rPr>
            </w:pPr>
          </w:p>
        </w:tc>
      </w:tr>
      <w:tr w:rsidR="00A04A09" w14:paraId="7A43C8CC"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B8C1101" w14:textId="77777777" w:rsidR="00A04A09" w:rsidRDefault="00A04A09">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47753DE9" w14:textId="09034203" w:rsidR="00A04A09" w:rsidRDefault="00A04A09">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36.579-1 [2] Table 5.3.4.3-1 </w:t>
            </w:r>
            <w:r>
              <w:t xml:space="preserve">to establish </w:t>
            </w:r>
            <w:r w:rsidR="00B91CB4" w:rsidRPr="00B91CB4">
              <w:t xml:space="preserve">one-to-one video pull </w:t>
            </w:r>
            <w:r>
              <w:t xml:space="preserve">call with </w:t>
            </w:r>
            <w:r w:rsidR="00B91CB4" w:rsidRPr="00B91CB4">
              <w:t>a</w:t>
            </w:r>
            <w:r>
              <w:t xml:space="preserve">utomatic </w:t>
            </w:r>
            <w:r w:rsidR="00B91CB4" w:rsidRPr="00B91CB4">
              <w:t>c</w:t>
            </w:r>
            <w:r>
              <w:t xml:space="preserve">ommencement </w:t>
            </w:r>
            <w:r w:rsidR="00B91CB4"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7D4F8DF" w14:textId="77777777" w:rsidR="00A04A09" w:rsidRDefault="00A04A09">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5C6C10" w14:textId="77777777" w:rsidR="00A04A09" w:rsidRDefault="00A04A09">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4AA6EC4" w14:textId="77777777" w:rsidR="00A04A09" w:rsidRDefault="00A04A09">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09681D96" w14:textId="77777777" w:rsidR="00A04A09" w:rsidRDefault="00A04A09">
            <w:pPr>
              <w:pStyle w:val="TAC"/>
              <w:keepNext w:val="0"/>
              <w:keepLines w:val="0"/>
              <w:widowControl w:val="0"/>
              <w:rPr>
                <w:rFonts w:eastAsia="Calibri"/>
                <w:szCs w:val="22"/>
              </w:rPr>
            </w:pPr>
            <w:r>
              <w:t>P</w:t>
            </w:r>
          </w:p>
        </w:tc>
      </w:tr>
      <w:tr w:rsidR="00A04A09" w14:paraId="43877B86"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7B3AFD" w14:textId="77777777" w:rsidR="00A04A09" w:rsidRDefault="00A04A09">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28D360A6" w14:textId="5D081E2B" w:rsidR="00B91CB4" w:rsidRPr="00B91CB4" w:rsidRDefault="00A04A09" w:rsidP="00B91CB4">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36.579-1 [2] Table </w:t>
            </w:r>
            <w:r>
              <w:t>5.3B.2.3-1</w:t>
            </w:r>
            <w:r>
              <w:rPr>
                <w:rFonts w:eastAsia="Calibri"/>
              </w:rPr>
              <w:t xml:space="preserve"> to pull a video </w:t>
            </w:r>
            <w:r>
              <w:rPr>
                <w:lang w:eastAsia="zh-CN"/>
              </w:rPr>
              <w:t>from another MCVideo client</w:t>
            </w:r>
            <w:r>
              <w:rPr>
                <w:rFonts w:eastAsia="Calibri"/>
              </w:rPr>
              <w:t>?</w:t>
            </w:r>
          </w:p>
          <w:p w14:paraId="3392BF92" w14:textId="502F9486" w:rsidR="00A04A09" w:rsidRDefault="00B91CB4" w:rsidP="00B91CB4">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1FCC1EB4" w14:textId="77777777" w:rsidR="00A04A09" w:rsidRDefault="00A04A0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4C2B0FC" w14:textId="77777777" w:rsidR="00A04A09" w:rsidRDefault="00A04A0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0CAC54" w14:textId="77777777" w:rsidR="00A04A09" w:rsidRDefault="00A04A09">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3D3C0B3A" w14:textId="77777777" w:rsidR="00A04A09" w:rsidRDefault="00A04A09">
            <w:pPr>
              <w:pStyle w:val="TAC"/>
              <w:keepNext w:val="0"/>
              <w:keepLines w:val="0"/>
              <w:widowControl w:val="0"/>
            </w:pPr>
            <w:r>
              <w:rPr>
                <w:rFonts w:eastAsia="Calibri"/>
                <w:szCs w:val="22"/>
              </w:rPr>
              <w:t>P</w:t>
            </w:r>
          </w:p>
        </w:tc>
      </w:tr>
      <w:tr w:rsidR="00A04A09" w14:paraId="25F9BEC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9A9A26" w14:textId="77777777" w:rsidR="00A04A09" w:rsidRDefault="00A04A09">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9186ECF" w14:textId="39A2EF39" w:rsidR="00A04A09" w:rsidRDefault="00A04A09">
            <w:pPr>
              <w:pStyle w:val="TAL"/>
              <w:keepNext w:val="0"/>
              <w:keepLines w:val="0"/>
              <w:widowControl w:val="0"/>
            </w:pPr>
            <w:r>
              <w:t xml:space="preserve">Make the UE (MCVideo client) request end </w:t>
            </w:r>
            <w:r w:rsidR="00B91CB4" w:rsidRPr="00B91CB4">
              <w:t xml:space="preserve">of </w:t>
            </w:r>
            <w:r>
              <w:t>transmission.</w:t>
            </w:r>
          </w:p>
          <w:p w14:paraId="295FCE39" w14:textId="77777777" w:rsidR="00A04A09" w:rsidRDefault="00A04A09">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5B771E12"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3C98FAE"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699B257"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15BB349" w14:textId="77777777" w:rsidR="00A04A09" w:rsidRDefault="00A04A09">
            <w:pPr>
              <w:pStyle w:val="TAC"/>
              <w:keepNext w:val="0"/>
              <w:keepLines w:val="0"/>
              <w:widowControl w:val="0"/>
              <w:rPr>
                <w:rFonts w:eastAsia="Calibri"/>
                <w:szCs w:val="22"/>
              </w:rPr>
            </w:pPr>
            <w:r>
              <w:rPr>
                <w:rFonts w:cs="Arial"/>
                <w:szCs w:val="18"/>
              </w:rPr>
              <w:t>-</w:t>
            </w:r>
          </w:p>
        </w:tc>
      </w:tr>
      <w:tr w:rsidR="00A04A09" w14:paraId="487B108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918A82A" w14:textId="77777777" w:rsidR="00A04A09" w:rsidRDefault="00A04A09">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41F84539" w14:textId="3AC01FF2" w:rsidR="00A04A09" w:rsidRDefault="00A04A09">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6C84802F"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2367B2B"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F1FF044" w14:textId="77777777" w:rsidR="00A04A09" w:rsidRDefault="00A04A0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37516421" w14:textId="77777777" w:rsidR="00A04A09" w:rsidRDefault="00A04A09">
            <w:pPr>
              <w:pStyle w:val="TAC"/>
              <w:keepNext w:val="0"/>
              <w:keepLines w:val="0"/>
              <w:widowControl w:val="0"/>
              <w:rPr>
                <w:rFonts w:eastAsia="Calibri"/>
                <w:szCs w:val="22"/>
              </w:rPr>
            </w:pPr>
            <w:r>
              <w:rPr>
                <w:rFonts w:cs="Arial"/>
                <w:szCs w:val="18"/>
              </w:rPr>
              <w:t>P</w:t>
            </w:r>
          </w:p>
        </w:tc>
      </w:tr>
      <w:tr w:rsidR="00A04A09" w14:paraId="3C4DDA3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4367412" w14:textId="77777777" w:rsidR="00A04A09" w:rsidRDefault="00A04A09">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280FACA2" w14:textId="77777777" w:rsidR="00A04A09" w:rsidRDefault="00A04A09">
            <w:pPr>
              <w:pStyle w:val="TAL"/>
              <w:keepNext w:val="0"/>
              <w:keepLines w:val="0"/>
              <w:widowControl w:val="0"/>
            </w:pPr>
            <w:r>
              <w:t>Make the UE (MCVideo client) release the call.</w:t>
            </w:r>
          </w:p>
          <w:p w14:paraId="7C5E9160" w14:textId="77777777" w:rsidR="00A04A09" w:rsidRDefault="00A04A0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2FBF780"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752CB6F"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E532450"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6A4D360" w14:textId="77777777" w:rsidR="00A04A09" w:rsidRDefault="00A04A09">
            <w:pPr>
              <w:pStyle w:val="TAC"/>
              <w:keepNext w:val="0"/>
              <w:keepLines w:val="0"/>
              <w:widowControl w:val="0"/>
            </w:pPr>
            <w:r>
              <w:rPr>
                <w:rFonts w:eastAsia="Calibri"/>
                <w:szCs w:val="22"/>
              </w:rPr>
              <w:t>-</w:t>
            </w:r>
          </w:p>
        </w:tc>
      </w:tr>
      <w:tr w:rsidR="00A04A09" w14:paraId="34E545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1B8A594" w14:textId="77777777" w:rsidR="00A04A09" w:rsidRDefault="00A04A09">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3B4EA71" w14:textId="5C923A3C" w:rsidR="00A04A09" w:rsidRDefault="00A04A0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E92DC6B"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31F0050"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75BD840" w14:textId="77777777" w:rsidR="00A04A09" w:rsidRDefault="00A04A0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983EB43" w14:textId="77777777" w:rsidR="00A04A09" w:rsidRDefault="00A04A09">
            <w:pPr>
              <w:pStyle w:val="TAC"/>
              <w:keepNext w:val="0"/>
              <w:keepLines w:val="0"/>
              <w:widowControl w:val="0"/>
            </w:pPr>
            <w:r>
              <w:rPr>
                <w:rFonts w:eastAsia="Calibri"/>
                <w:szCs w:val="22"/>
              </w:rPr>
              <w:t>P</w:t>
            </w:r>
          </w:p>
        </w:tc>
      </w:tr>
      <w:tr w:rsidR="00A04A09" w14:paraId="3574D6EE"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47856BB4" w14:textId="70D1019C" w:rsidR="00B91CB4" w:rsidRDefault="00A04A09" w:rsidP="00B91CB4">
            <w:pPr>
              <w:pStyle w:val="TAN"/>
            </w:pPr>
            <w:r>
              <w:t>NOTE 1:</w:t>
            </w:r>
            <w:r w:rsidR="00B91CB4" w:rsidRPr="00B91CB4">
              <w:tab/>
            </w:r>
            <w:r>
              <w:t>This action is expected to be done via a suitable implementation-dependent MMI.</w:t>
            </w:r>
          </w:p>
          <w:p w14:paraId="6481BCF1" w14:textId="78920ED1" w:rsidR="00B91CB4" w:rsidRDefault="00B91CB4" w:rsidP="00B91CB4">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64F6ECD" w14:textId="77777777" w:rsidR="008D6305" w:rsidRDefault="008D6305" w:rsidP="00B91CB4">
            <w:pPr>
              <w:pStyle w:val="TAN"/>
            </w:pPr>
          </w:p>
          <w:p w14:paraId="5A9F89C3" w14:textId="1D37BA81" w:rsidR="00A04A09" w:rsidRDefault="00B91CB4" w:rsidP="008D6305">
            <w:pPr>
              <w:pStyle w:val="TAN"/>
            </w:pPr>
            <w:r w:rsidRPr="008D6305">
              <w:rPr>
                <w:color w:val="FF0000"/>
              </w:rPr>
              <w:t>Editor's note:</w:t>
            </w:r>
            <w:r w:rsidR="008D6305">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5E66412D" w14:textId="77777777" w:rsidR="00A04A09" w:rsidRDefault="00A04A09" w:rsidP="00A04A09"/>
    <w:p w14:paraId="13DF3796" w14:textId="77777777" w:rsidR="00A04A09" w:rsidRDefault="00A04A09" w:rsidP="00A04A09">
      <w:pPr>
        <w:pStyle w:val="H6"/>
      </w:pPr>
      <w:r>
        <w:t>6.4.2.3.3</w:t>
      </w:r>
      <w:r>
        <w:tab/>
        <w:t>Specific message contents</w:t>
      </w:r>
    </w:p>
    <w:p w14:paraId="75643FF8" w14:textId="77777777" w:rsidR="00A04A09" w:rsidRDefault="00A04A09" w:rsidP="00A04A09">
      <w:pPr>
        <w:pStyle w:val="TH"/>
      </w:pPr>
      <w:r>
        <w:t>Table 6.4.2.3.3-1: SIP INVITE from the SS (Step 1, Table 6.4.2.3.2-1;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04A09" w14:paraId="1B30CC1B" w14:textId="77777777" w:rsidTr="00A04A0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1F6FC11" w14:textId="77777777" w:rsidR="00A04A09" w:rsidRDefault="00A04A09">
            <w:pPr>
              <w:pStyle w:val="TAL"/>
            </w:pPr>
            <w:r>
              <w:t>Derivation Path: TS 36.579-1 [2], Table 5.5.2.5.2-1</w:t>
            </w:r>
          </w:p>
        </w:tc>
      </w:tr>
      <w:tr w:rsidR="00A04A09" w14:paraId="19DAF044" w14:textId="77777777" w:rsidTr="00A04A09">
        <w:trPr>
          <w:tblHeader/>
        </w:trPr>
        <w:tc>
          <w:tcPr>
            <w:tcW w:w="2973" w:type="dxa"/>
            <w:tcBorders>
              <w:top w:val="single" w:sz="4" w:space="0" w:color="auto"/>
              <w:left w:val="single" w:sz="4" w:space="0" w:color="auto"/>
              <w:bottom w:val="single" w:sz="4" w:space="0" w:color="auto"/>
              <w:right w:val="single" w:sz="4" w:space="0" w:color="auto"/>
            </w:tcBorders>
            <w:hideMark/>
          </w:tcPr>
          <w:p w14:paraId="3A12D691" w14:textId="77777777" w:rsidR="00A04A09" w:rsidRDefault="00A04A0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FBE3956" w14:textId="77777777" w:rsidR="00A04A09" w:rsidRDefault="00A04A0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FAA8F14" w14:textId="77777777" w:rsidR="00A04A09" w:rsidRDefault="00A04A0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D3FCF68" w14:textId="77777777" w:rsidR="00A04A09" w:rsidRDefault="00A04A0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40473CA" w14:textId="77777777" w:rsidR="00A04A09" w:rsidRDefault="00A04A09">
            <w:pPr>
              <w:pStyle w:val="TAH"/>
            </w:pPr>
            <w:r>
              <w:t>Condition</w:t>
            </w:r>
          </w:p>
        </w:tc>
      </w:tr>
      <w:tr w:rsidR="00A04A09" w14:paraId="0507CFB7"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F40190C" w14:textId="77777777" w:rsidR="00A04A09" w:rsidRDefault="00A04A0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590DD1FA"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tcPr>
          <w:p w14:paraId="023D3DF7"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027ECD8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5A06321" w14:textId="77777777" w:rsidR="00A04A09" w:rsidRDefault="00A04A09">
            <w:pPr>
              <w:pStyle w:val="TAL"/>
            </w:pPr>
          </w:p>
        </w:tc>
      </w:tr>
      <w:tr w:rsidR="00A04A09" w14:paraId="2CB1F0F6" w14:textId="77777777" w:rsidTr="00A04A09">
        <w:tc>
          <w:tcPr>
            <w:tcW w:w="2973" w:type="dxa"/>
            <w:tcBorders>
              <w:top w:val="single" w:sz="4" w:space="0" w:color="auto"/>
              <w:left w:val="single" w:sz="4" w:space="0" w:color="auto"/>
              <w:bottom w:val="single" w:sz="4" w:space="0" w:color="auto"/>
              <w:right w:val="single" w:sz="4" w:space="0" w:color="auto"/>
            </w:tcBorders>
            <w:hideMark/>
          </w:tcPr>
          <w:p w14:paraId="17B84C71"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4593DEE"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A993C0" w14:textId="77777777" w:rsidR="00A04A09" w:rsidRDefault="00A04A0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A9600C0"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A76A9E" w14:textId="77777777" w:rsidR="00A04A09" w:rsidRDefault="00A04A09">
            <w:pPr>
              <w:pStyle w:val="TAL"/>
            </w:pPr>
          </w:p>
        </w:tc>
      </w:tr>
      <w:tr w:rsidR="00A04A09" w14:paraId="53254D28"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4175E4BC"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2D4D231" w14:textId="77777777" w:rsidR="00A04A09" w:rsidRDefault="00A04A09">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19909019"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59F4D0F1"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00A0CB" w14:textId="77777777" w:rsidR="00A04A09" w:rsidRDefault="00A04A09">
            <w:pPr>
              <w:pStyle w:val="TAL"/>
            </w:pPr>
          </w:p>
        </w:tc>
      </w:tr>
      <w:tr w:rsidR="00A04A09" w14:paraId="3F85218B"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590DE753"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570354C"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CB9456E" w14:textId="77777777" w:rsidR="00A04A09" w:rsidRDefault="00A04A09">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2AA955D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D4FF55F" w14:textId="77777777" w:rsidR="00A04A09" w:rsidRDefault="00A04A09">
            <w:pPr>
              <w:pStyle w:val="TAL"/>
            </w:pPr>
          </w:p>
        </w:tc>
      </w:tr>
      <w:tr w:rsidR="00A04A09" w14:paraId="42DFD53E"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16497C7"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B1F95AB" w14:textId="77777777" w:rsidR="00A04A09" w:rsidRDefault="00A04A09">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45BD9C02"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1616DF3B"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67EA07F" w14:textId="77777777" w:rsidR="00A04A09" w:rsidRDefault="00A04A09">
            <w:pPr>
              <w:pStyle w:val="TAL"/>
            </w:pPr>
          </w:p>
        </w:tc>
      </w:tr>
    </w:tbl>
    <w:p w14:paraId="200492B4" w14:textId="77777777" w:rsidR="00A04A09" w:rsidRDefault="00A04A09" w:rsidP="00A04A09"/>
    <w:p w14:paraId="6A7CBB6F" w14:textId="77777777" w:rsidR="00A04A09" w:rsidRDefault="00A04A09" w:rsidP="00A04A09">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04A09" w14:paraId="112B4283" w14:textId="77777777" w:rsidTr="00A04A09">
        <w:trPr>
          <w:tblHeader/>
        </w:trPr>
        <w:tc>
          <w:tcPr>
            <w:tcW w:w="9639" w:type="dxa"/>
            <w:tcBorders>
              <w:top w:val="single" w:sz="4" w:space="0" w:color="auto"/>
              <w:left w:val="single" w:sz="4" w:space="0" w:color="auto"/>
              <w:bottom w:val="single" w:sz="4" w:space="0" w:color="auto"/>
              <w:right w:val="single" w:sz="4" w:space="0" w:color="auto"/>
            </w:tcBorders>
            <w:hideMark/>
          </w:tcPr>
          <w:p w14:paraId="4E2F8C6E" w14:textId="158C246A" w:rsidR="00A04A09" w:rsidRDefault="00A04A09">
            <w:pPr>
              <w:pStyle w:val="TAL"/>
            </w:pPr>
            <w:r>
              <w:t>Derivation Path: TS 36.579-1 [2], Table 5.5.3.1.2-2, condition INITIAL_SDP_OFFER, PRIVATE-CALL</w:t>
            </w:r>
          </w:p>
        </w:tc>
      </w:tr>
    </w:tbl>
    <w:p w14:paraId="43A35A4E" w14:textId="77777777" w:rsidR="00A04A09" w:rsidRDefault="00A04A09" w:rsidP="00A04A09"/>
    <w:p w14:paraId="6CCC3D72" w14:textId="77777777" w:rsidR="00A04A09" w:rsidRDefault="00A04A09" w:rsidP="00A04A09">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A04A09" w14:paraId="23DD0D6D" w14:textId="77777777" w:rsidTr="00A04A0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25E39D1" w14:textId="77777777" w:rsidR="00A04A09" w:rsidRDefault="00A04A09">
            <w:pPr>
              <w:pStyle w:val="TAL"/>
            </w:pPr>
            <w:r>
              <w:t>Derivation Path: TS 36.579-1 [2], Table 5.5.3.2.2-2</w:t>
            </w:r>
          </w:p>
        </w:tc>
      </w:tr>
      <w:tr w:rsidR="00A04A09" w14:paraId="74267AC0"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258C3DE" w14:textId="77777777" w:rsidR="00A04A09" w:rsidRDefault="00A04A0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525F2178" w14:textId="77777777" w:rsidR="00A04A09" w:rsidRDefault="00A04A0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693E252" w14:textId="77777777" w:rsidR="00A04A09" w:rsidRDefault="00A04A0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125E2295" w14:textId="77777777" w:rsidR="00A04A09" w:rsidRDefault="00A04A0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06169D9" w14:textId="77777777" w:rsidR="00A04A09" w:rsidRDefault="00A04A09">
            <w:pPr>
              <w:pStyle w:val="TAH"/>
              <w:rPr>
                <w:color w:val="000000"/>
              </w:rPr>
            </w:pPr>
            <w:r>
              <w:t>Condition</w:t>
            </w:r>
          </w:p>
        </w:tc>
      </w:tr>
      <w:tr w:rsidR="00A04A09" w14:paraId="555A257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03401E8D" w14:textId="77777777" w:rsidR="00A04A09" w:rsidRDefault="00A04A0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DE0B202"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4019C5B4"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37C2661B"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37D3D9E0" w14:textId="77777777" w:rsidR="00A04A09" w:rsidRDefault="00A04A09">
            <w:pPr>
              <w:pStyle w:val="TAL"/>
            </w:pPr>
          </w:p>
        </w:tc>
      </w:tr>
      <w:tr w:rsidR="00A04A09" w14:paraId="6278C63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E5C1DD1" w14:textId="77777777" w:rsidR="00A04A09" w:rsidRDefault="00A04A0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2EF0E818"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6B049C49"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2AEC85DF"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4ED87E79" w14:textId="77777777" w:rsidR="00A04A09" w:rsidRDefault="00A04A09">
            <w:pPr>
              <w:pStyle w:val="TAL"/>
            </w:pPr>
          </w:p>
        </w:tc>
      </w:tr>
      <w:tr w:rsidR="00A04A09" w14:paraId="03D7FE49"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4E591927" w14:textId="77777777" w:rsidR="00A04A09" w:rsidRDefault="00A04A0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4B26B998" w14:textId="77777777" w:rsidR="00A04A09" w:rsidRDefault="00A04A0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27AAE08D"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61753D04" w14:textId="77777777" w:rsidR="00A04A09" w:rsidRDefault="00A04A0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69B29A57" w14:textId="77777777" w:rsidR="00A04A09" w:rsidRDefault="00A04A09">
            <w:pPr>
              <w:pStyle w:val="TAL"/>
            </w:pPr>
          </w:p>
        </w:tc>
      </w:tr>
    </w:tbl>
    <w:p w14:paraId="1042E19B" w14:textId="77777777" w:rsidR="00A04A09" w:rsidRDefault="00A04A09" w:rsidP="00A04A09"/>
    <w:p w14:paraId="70D5BBCA" w14:textId="3C5DABC8" w:rsidR="00A04A09" w:rsidRDefault="00A04A09" w:rsidP="00A04A09">
      <w:pPr>
        <w:pStyle w:val="TH"/>
      </w:pPr>
      <w:r>
        <w:t>Table 6.4.2.3.3-4: SIP 200 (OK) from the UE (Step 5, Table 6.4.2.3.2-1;</w:t>
      </w:r>
      <w:r>
        <w:br/>
        <w:t>Step 4, TS 36.579-1 [2]</w:t>
      </w:r>
      <w:r w:rsidR="00B91CB4"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04A09" w14:paraId="4E14EEF2"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923555" w14:textId="77777777" w:rsidR="00A04A09" w:rsidRDefault="00A04A09">
            <w:pPr>
              <w:pStyle w:val="TAL"/>
            </w:pPr>
            <w:r>
              <w:t>Derivation Path: TS 36.579-1 [2], Table 5.5.2.17.1.1-1, condition INVITE-RSP</w:t>
            </w:r>
          </w:p>
        </w:tc>
      </w:tr>
      <w:tr w:rsidR="00A04A09" w14:paraId="78DA491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1F976D" w14:textId="77777777" w:rsidR="00A04A09" w:rsidRDefault="00A04A0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0FE73" w14:textId="77777777" w:rsidR="00A04A09" w:rsidRDefault="00A04A0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02E510E" w14:textId="77777777" w:rsidR="00A04A09" w:rsidRDefault="00A04A0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BE8404E" w14:textId="77777777" w:rsidR="00A04A09" w:rsidRDefault="00A04A0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F7CF58" w14:textId="77777777" w:rsidR="00A04A09" w:rsidRDefault="00A04A09">
            <w:pPr>
              <w:pStyle w:val="TAH"/>
            </w:pPr>
            <w:r>
              <w:t>Condition</w:t>
            </w:r>
          </w:p>
        </w:tc>
      </w:tr>
      <w:tr w:rsidR="00A04A09" w14:paraId="7E685C1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9330DBC" w14:textId="77777777" w:rsidR="00A04A09" w:rsidRDefault="00A04A0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A2D46A" w14:textId="77777777" w:rsidR="00A04A09" w:rsidRDefault="00A04A09">
            <w:pPr>
              <w:pStyle w:val="TAL"/>
            </w:pPr>
          </w:p>
        </w:tc>
        <w:tc>
          <w:tcPr>
            <w:tcW w:w="2186" w:type="dxa"/>
            <w:tcBorders>
              <w:top w:val="single" w:sz="4" w:space="0" w:color="auto"/>
              <w:left w:val="single" w:sz="4" w:space="0" w:color="auto"/>
              <w:bottom w:val="single" w:sz="4" w:space="0" w:color="auto"/>
              <w:right w:val="single" w:sz="4" w:space="0" w:color="auto"/>
            </w:tcBorders>
          </w:tcPr>
          <w:p w14:paraId="0FBBCEA9"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32F3EF4E"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3048DE" w14:textId="77777777" w:rsidR="00A04A09" w:rsidRDefault="00A04A09">
            <w:pPr>
              <w:pStyle w:val="TAL"/>
            </w:pPr>
          </w:p>
        </w:tc>
      </w:tr>
      <w:tr w:rsidR="00A04A09" w14:paraId="7CD5358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4A0D5D7" w14:textId="77777777" w:rsidR="00A04A09" w:rsidRPr="00E51017" w:rsidRDefault="00A04A0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384EAE" w14:textId="77777777" w:rsidR="00A04A09" w:rsidRDefault="00A04A09">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702F3E2D"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5F7143CD"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2E844" w14:textId="77777777" w:rsidR="00A04A09" w:rsidRDefault="00A04A09">
            <w:pPr>
              <w:pStyle w:val="TAL"/>
            </w:pPr>
          </w:p>
        </w:tc>
      </w:tr>
    </w:tbl>
    <w:p w14:paraId="1A740238" w14:textId="77777777" w:rsidR="00A04A09" w:rsidRDefault="00A04A09" w:rsidP="00A04A09"/>
    <w:p w14:paraId="6F85E765" w14:textId="77777777" w:rsidR="00A04A09" w:rsidRDefault="00A04A09" w:rsidP="00A04A09">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04A09" w14:paraId="66B3756A" w14:textId="77777777" w:rsidTr="00B91CB4">
        <w:trPr>
          <w:tblHeader/>
        </w:trPr>
        <w:tc>
          <w:tcPr>
            <w:tcW w:w="9630" w:type="dxa"/>
            <w:tcBorders>
              <w:top w:val="single" w:sz="4" w:space="0" w:color="auto"/>
              <w:left w:val="single" w:sz="4" w:space="0" w:color="auto"/>
              <w:bottom w:val="single" w:sz="4" w:space="0" w:color="auto"/>
              <w:right w:val="single" w:sz="4" w:space="0" w:color="auto"/>
            </w:tcBorders>
            <w:hideMark/>
          </w:tcPr>
          <w:p w14:paraId="7F0B11B6" w14:textId="77777777" w:rsidR="00A04A09" w:rsidRDefault="00A04A09">
            <w:pPr>
              <w:pStyle w:val="TAL"/>
            </w:pPr>
            <w:r>
              <w:t>Derivation Path: TS 36.579-1 [2], Table 5.5.3.1.1-2, condition SDP_ANSWER</w:t>
            </w:r>
          </w:p>
        </w:tc>
      </w:tr>
    </w:tbl>
    <w:p w14:paraId="69FEC13F" w14:textId="77777777" w:rsidR="00B91CB4" w:rsidRDefault="00B91CB4" w:rsidP="00B91CB4"/>
    <w:p w14:paraId="6D487D9A" w14:textId="77777777" w:rsidR="00B91CB4" w:rsidRDefault="00B91CB4" w:rsidP="00B91CB4">
      <w:pPr>
        <w:pStyle w:val="TH"/>
      </w:pPr>
      <w:r>
        <w:t xml:space="preserve">Table </w:t>
      </w:r>
      <w:r w:rsidRPr="0030393A">
        <w:t>6.4.2.3.3-</w:t>
      </w:r>
      <w:r>
        <w:t xml:space="preserve">6: SIP BYE from the UE (Step 8, Table </w:t>
      </w:r>
      <w:r w:rsidRPr="0030393A">
        <w:t>6.4.2.3.2-1</w:t>
      </w:r>
      <w:r>
        <w:t>;</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B91CB4" w14:paraId="66591822" w14:textId="77777777" w:rsidTr="00A5514B">
        <w:trPr>
          <w:tblHeader/>
        </w:trPr>
        <w:tc>
          <w:tcPr>
            <w:tcW w:w="9634" w:type="dxa"/>
            <w:tcBorders>
              <w:top w:val="single" w:sz="4" w:space="0" w:color="auto"/>
              <w:left w:val="single" w:sz="4" w:space="0" w:color="auto"/>
              <w:bottom w:val="single" w:sz="4" w:space="0" w:color="auto"/>
              <w:right w:val="single" w:sz="4" w:space="0" w:color="auto"/>
            </w:tcBorders>
            <w:hideMark/>
          </w:tcPr>
          <w:p w14:paraId="1107767B" w14:textId="77777777" w:rsidR="00B91CB4" w:rsidRDefault="00B91CB4" w:rsidP="00A5514B">
            <w:pPr>
              <w:pStyle w:val="TAL"/>
            </w:pPr>
            <w:r>
              <w:t>Derivation Path: TS 36.579-1 [2], Table 5.5.2.2-1, condition MT_CALL</w:t>
            </w:r>
          </w:p>
        </w:tc>
      </w:tr>
    </w:tbl>
    <w:p w14:paraId="0DAC5EEB" w14:textId="75A6E73C" w:rsidR="00A04A09" w:rsidRDefault="00A04A09" w:rsidP="00A04A09"/>
    <w:p w14:paraId="57052F8B" w14:textId="77777777" w:rsidR="00AE50DC" w:rsidRPr="00201E3B" w:rsidRDefault="00AE50DC" w:rsidP="00AE50DC">
      <w:pPr>
        <w:pStyle w:val="Heading2"/>
      </w:pPr>
      <w:bookmarkStart w:id="815" w:name="_Toc171440759"/>
      <w:r w:rsidRPr="00201E3B">
        <w:t>6.5</w:t>
      </w:r>
      <w:r w:rsidRPr="00201E3B">
        <w:tab/>
        <w:t>Video Push</w:t>
      </w:r>
      <w:bookmarkEnd w:id="813"/>
      <w:bookmarkEnd w:id="815"/>
    </w:p>
    <w:p w14:paraId="5A5A7929" w14:textId="77777777" w:rsidR="00F67D29" w:rsidRPr="002103AD" w:rsidRDefault="00F67D29" w:rsidP="00F67D29">
      <w:pPr>
        <w:pStyle w:val="Heading3"/>
      </w:pPr>
      <w:bookmarkStart w:id="816" w:name="_Toc99871300"/>
      <w:bookmarkStart w:id="817" w:name="_Toc171440760"/>
      <w:r w:rsidRPr="002103AD">
        <w:t>6.5.1</w:t>
      </w:r>
      <w:r w:rsidRPr="002103AD">
        <w:tab/>
        <w:t>On-network / Video push call / One-to-one video push call / Client Originated (CO)</w:t>
      </w:r>
      <w:bookmarkEnd w:id="816"/>
      <w:bookmarkEnd w:id="817"/>
    </w:p>
    <w:p w14:paraId="2BEE323C" w14:textId="77777777" w:rsidR="00355119" w:rsidRDefault="00355119" w:rsidP="00355119">
      <w:pPr>
        <w:pStyle w:val="H6"/>
      </w:pPr>
      <w:r>
        <w:t>6.5.1.1</w:t>
      </w:r>
      <w:r>
        <w:tab/>
        <w:t>Test Purpose (TP)</w:t>
      </w:r>
    </w:p>
    <w:p w14:paraId="6C09E17D" w14:textId="77777777" w:rsidR="00355119" w:rsidRDefault="00355119" w:rsidP="00355119">
      <w:pPr>
        <w:pStyle w:val="H6"/>
      </w:pPr>
      <w:r>
        <w:t>(1)</w:t>
      </w:r>
    </w:p>
    <w:p w14:paraId="521C735E"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2882B9D6" w14:textId="77777777" w:rsidR="00355119" w:rsidRDefault="00355119" w:rsidP="00355119">
      <w:pPr>
        <w:pStyle w:val="PL"/>
        <w:rPr>
          <w:noProof w:val="0"/>
        </w:rPr>
      </w:pPr>
      <w:r>
        <w:rPr>
          <w:b/>
          <w:noProof w:val="0"/>
        </w:rPr>
        <w:t>ensure that</w:t>
      </w:r>
      <w:r>
        <w:rPr>
          <w:noProof w:val="0"/>
        </w:rPr>
        <w:t xml:space="preserve"> {</w:t>
      </w:r>
    </w:p>
    <w:p w14:paraId="3A2014A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another MCVideo client }</w:t>
      </w:r>
    </w:p>
    <w:p w14:paraId="7BC5BA5C"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responds to a SIP 200 (OK) message with a SIP ACK message }</w:t>
      </w:r>
    </w:p>
    <w:p w14:paraId="6B8B5E3F" w14:textId="77777777" w:rsidR="00355119" w:rsidRDefault="00355119" w:rsidP="00355119">
      <w:pPr>
        <w:pStyle w:val="PL"/>
        <w:rPr>
          <w:noProof w:val="0"/>
        </w:rPr>
      </w:pPr>
      <w:r>
        <w:rPr>
          <w:noProof w:val="0"/>
        </w:rPr>
        <w:t xml:space="preserve">            }</w:t>
      </w:r>
    </w:p>
    <w:p w14:paraId="5CAB766B" w14:textId="77777777" w:rsidR="00355119" w:rsidRDefault="00355119" w:rsidP="00355119">
      <w:pPr>
        <w:pStyle w:val="PL"/>
        <w:rPr>
          <w:rFonts w:cs="Courier New"/>
          <w:noProof w:val="0"/>
          <w:szCs w:val="16"/>
        </w:rPr>
      </w:pPr>
    </w:p>
    <w:p w14:paraId="38EAD77D" w14:textId="77777777" w:rsidR="00355119" w:rsidRDefault="00355119" w:rsidP="00355119">
      <w:pPr>
        <w:pStyle w:val="H6"/>
      </w:pPr>
      <w:r>
        <w:t>(2)</w:t>
      </w:r>
    </w:p>
    <w:p w14:paraId="2459B07A" w14:textId="77777777" w:rsidR="00355119" w:rsidRDefault="00355119" w:rsidP="00355119">
      <w:pPr>
        <w:pStyle w:val="PL"/>
        <w:rPr>
          <w:noProof w:val="0"/>
        </w:rPr>
      </w:pPr>
      <w:r>
        <w:rPr>
          <w:b/>
          <w:noProof w:val="0"/>
        </w:rPr>
        <w:t>with</w:t>
      </w:r>
      <w:r>
        <w:rPr>
          <w:noProof w:val="0"/>
        </w:rPr>
        <w:t xml:space="preserve"> { the UE (MCVideo Client) having established a MCVideo Video push call }</w:t>
      </w:r>
    </w:p>
    <w:p w14:paraId="1FD3F889" w14:textId="77777777" w:rsidR="00355119" w:rsidRDefault="00355119" w:rsidP="00355119">
      <w:pPr>
        <w:pStyle w:val="PL"/>
        <w:rPr>
          <w:noProof w:val="0"/>
        </w:rPr>
      </w:pPr>
      <w:r>
        <w:rPr>
          <w:b/>
          <w:noProof w:val="0"/>
        </w:rPr>
        <w:t>ensure that</w:t>
      </w:r>
      <w:r>
        <w:rPr>
          <w:noProof w:val="0"/>
        </w:rPr>
        <w:t xml:space="preserve"> {</w:t>
      </w:r>
    </w:p>
    <w:p w14:paraId="21F26CCC"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C449D75"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1F59790F" w14:textId="77777777" w:rsidR="00355119" w:rsidRDefault="00355119" w:rsidP="00355119">
      <w:pPr>
        <w:pStyle w:val="PL"/>
        <w:rPr>
          <w:noProof w:val="0"/>
        </w:rPr>
      </w:pPr>
      <w:r>
        <w:rPr>
          <w:noProof w:val="0"/>
        </w:rPr>
        <w:t xml:space="preserve">            }</w:t>
      </w:r>
    </w:p>
    <w:p w14:paraId="4685E920" w14:textId="77777777" w:rsidR="00355119" w:rsidRDefault="00355119" w:rsidP="00355119">
      <w:pPr>
        <w:pStyle w:val="PL"/>
        <w:rPr>
          <w:rFonts w:cs="Courier New"/>
          <w:noProof w:val="0"/>
          <w:szCs w:val="16"/>
        </w:rPr>
      </w:pPr>
    </w:p>
    <w:p w14:paraId="1A4D3EB4" w14:textId="77777777" w:rsidR="00355119" w:rsidRDefault="00355119" w:rsidP="00355119">
      <w:pPr>
        <w:pStyle w:val="H6"/>
      </w:pPr>
      <w:r>
        <w:t>(3)</w:t>
      </w:r>
    </w:p>
    <w:p w14:paraId="206B3D35" w14:textId="77777777" w:rsidR="00355119" w:rsidRDefault="00355119" w:rsidP="00355119">
      <w:pPr>
        <w:pStyle w:val="PL"/>
        <w:rPr>
          <w:noProof w:val="0"/>
        </w:rPr>
      </w:pPr>
      <w:r>
        <w:rPr>
          <w:b/>
          <w:noProof w:val="0"/>
        </w:rPr>
        <w:t>with</w:t>
      </w:r>
      <w:r>
        <w:rPr>
          <w:noProof w:val="0"/>
        </w:rPr>
        <w:t xml:space="preserve"> { the UE (MCVideo Client) having an ongoing MCVideo video push call }</w:t>
      </w:r>
    </w:p>
    <w:p w14:paraId="4D17EE79" w14:textId="77777777" w:rsidR="00355119" w:rsidRDefault="00355119" w:rsidP="00355119">
      <w:pPr>
        <w:pStyle w:val="PL"/>
        <w:rPr>
          <w:noProof w:val="0"/>
        </w:rPr>
      </w:pPr>
      <w:r>
        <w:rPr>
          <w:b/>
          <w:noProof w:val="0"/>
        </w:rPr>
        <w:t>ensure that</w:t>
      </w:r>
      <w:r>
        <w:rPr>
          <w:noProof w:val="0"/>
        </w:rPr>
        <w:t xml:space="preserve"> {</w:t>
      </w:r>
    </w:p>
    <w:p w14:paraId="2A24781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541FE5EB"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66C440DC" w14:textId="77777777" w:rsidR="00355119" w:rsidRDefault="00355119" w:rsidP="00355119">
      <w:pPr>
        <w:pStyle w:val="PL"/>
        <w:rPr>
          <w:rFonts w:cs="Courier New"/>
          <w:noProof w:val="0"/>
          <w:szCs w:val="16"/>
        </w:rPr>
      </w:pPr>
      <w:r>
        <w:rPr>
          <w:rFonts w:cs="Courier New"/>
          <w:noProof w:val="0"/>
          <w:szCs w:val="16"/>
        </w:rPr>
        <w:t xml:space="preserve">            }</w:t>
      </w:r>
    </w:p>
    <w:p w14:paraId="11F9259F" w14:textId="77777777" w:rsidR="00355119" w:rsidRDefault="00355119" w:rsidP="00355119">
      <w:pPr>
        <w:pStyle w:val="PL"/>
        <w:rPr>
          <w:noProof w:val="0"/>
        </w:rPr>
      </w:pPr>
    </w:p>
    <w:p w14:paraId="1E24F53E" w14:textId="77777777" w:rsidR="00355119" w:rsidRDefault="00355119" w:rsidP="00355119">
      <w:pPr>
        <w:pStyle w:val="H6"/>
      </w:pPr>
      <w:r>
        <w:t>6.5.1.2</w:t>
      </w:r>
      <w:r>
        <w:tab/>
        <w:t>Conformance requirements</w:t>
      </w:r>
    </w:p>
    <w:p w14:paraId="0AE11302" w14:textId="77777777" w:rsidR="00355119" w:rsidRDefault="00355119" w:rsidP="00355119">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7A2F224" w14:textId="77777777" w:rsidR="00355119" w:rsidRDefault="00355119" w:rsidP="00355119">
      <w:r>
        <w:t>[TS 24.281, clause 13.2.2.1]</w:t>
      </w:r>
    </w:p>
    <w:p w14:paraId="413034AE" w14:textId="77777777" w:rsidR="00355119" w:rsidRDefault="00355119" w:rsidP="00355119">
      <w:pPr>
        <w:rPr>
          <w:lang w:eastAsia="zh-CN"/>
        </w:rPr>
      </w:pPr>
      <w:r>
        <w:rPr>
          <w:lang w:eastAsia="zh-CN"/>
        </w:rPr>
        <w:t>In order to push a video to another MCVideo client, the MCVideo client shall perform the procedures of clause 10.2.2.2.1, with the following clarifications:</w:t>
      </w:r>
    </w:p>
    <w:p w14:paraId="7161DCBC"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25E1D38" w14:textId="77777777" w:rsidR="00355119" w:rsidRDefault="00355119" w:rsidP="00355119">
      <w:pPr>
        <w:pStyle w:val="B1"/>
        <w:rPr>
          <w:lang w:eastAsia="ko-KR"/>
        </w:rPr>
      </w:pPr>
      <w:r>
        <w:rPr>
          <w:lang w:eastAsia="zh-CN"/>
        </w:rPr>
        <w:t>2)</w:t>
      </w:r>
      <w:r>
        <w:tab/>
        <w:t xml:space="preserve">shall interact with the media plane as specified in </w:t>
      </w:r>
      <w:r>
        <w:rPr>
          <w:lang w:eastAsia="ko-KR"/>
        </w:rPr>
        <w:t>3GPP TS 24.581 [5] clause 6.2.</w:t>
      </w:r>
    </w:p>
    <w:p w14:paraId="7F93D02C" w14:textId="77777777" w:rsidR="00355119" w:rsidRDefault="00355119" w:rsidP="00355119">
      <w:r>
        <w:t>[TS 24.281, clause 13.2.2.3]</w:t>
      </w:r>
    </w:p>
    <w:p w14:paraId="64A6183A" w14:textId="77777777" w:rsidR="00355119" w:rsidRDefault="00355119" w:rsidP="00355119">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52FC46CE" w14:textId="77777777" w:rsidR="00355119" w:rsidRDefault="00355119" w:rsidP="00355119">
      <w:r>
        <w:t>[TS 24.581, clause 6.2.4.2.2]</w:t>
      </w:r>
    </w:p>
    <w:p w14:paraId="33352F98" w14:textId="77777777" w:rsidR="00355119" w:rsidRDefault="00355119" w:rsidP="00355119">
      <w:r>
        <w:t>When a call is initiated as described in 3GPP TS 24.281 [2], the transmission participant:</w:t>
      </w:r>
    </w:p>
    <w:p w14:paraId="1A6F9D22" w14:textId="77777777" w:rsidR="00355119" w:rsidRDefault="00355119" w:rsidP="00355119">
      <w:pPr>
        <w:pStyle w:val="B1"/>
      </w:pPr>
      <w:r>
        <w:t>1.</w:t>
      </w:r>
      <w:r>
        <w:tab/>
        <w:t>shall create an instance of the 'Transmission participant state transition diagram for basic transmission control operation';</w:t>
      </w:r>
    </w:p>
    <w:p w14:paraId="46EBDCB2" w14:textId="77777777" w:rsidR="00355119" w:rsidRDefault="00355119" w:rsidP="00355119">
      <w:pPr>
        <w:pStyle w:val="B1"/>
      </w:pPr>
      <w:r>
        <w:t>2.</w:t>
      </w:r>
      <w:r>
        <w:tab/>
        <w:t>if the originating transmission participant receives a transmission control message before it receives the SIP 200 (OK) response, shall store the transmission control message;</w:t>
      </w:r>
    </w:p>
    <w:p w14:paraId="617E6D1B" w14:textId="77777777" w:rsidR="00355119" w:rsidRDefault="00355119" w:rsidP="00355119">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A2C99D9" w14:textId="77777777" w:rsidR="00355119" w:rsidRDefault="00355119" w:rsidP="00355119">
      <w:pPr>
        <w:pStyle w:val="B1"/>
      </w:pPr>
      <w:r>
        <w:t>3.</w:t>
      </w:r>
      <w:r>
        <w:tab/>
        <w:t>if the established MCVideo call is a chat group call and the SIP INVITE request is not an implicit Transmission request, shall enter the 'U: has no permission to transmit' state;</w:t>
      </w:r>
    </w:p>
    <w:p w14:paraId="2C16E908" w14:textId="77777777" w:rsidR="00355119" w:rsidRDefault="00355119" w:rsidP="00355119">
      <w:pPr>
        <w:pStyle w:val="B1"/>
      </w:pPr>
      <w:r>
        <w:t>4.</w:t>
      </w:r>
      <w:r>
        <w:tab/>
        <w:t>if for the established MCVideo call the SIP INVITE request is an implicit Transmission request:</w:t>
      </w:r>
    </w:p>
    <w:p w14:paraId="05F6B186" w14:textId="77777777" w:rsidR="00355119" w:rsidRDefault="00355119" w:rsidP="00355119">
      <w:pPr>
        <w:pStyle w:val="B2"/>
      </w:pPr>
      <w:r>
        <w:t>a.</w:t>
      </w:r>
      <w:r>
        <w:tab/>
        <w:t>shall start timer T100 (Transmission Request) and initialise counter C100 (Transmission Request) to 1;</w:t>
      </w:r>
    </w:p>
    <w:p w14:paraId="64051E72" w14:textId="77777777" w:rsidR="00355119" w:rsidRDefault="00355119" w:rsidP="00355119">
      <w:pPr>
        <w:pStyle w:val="B2"/>
      </w:pPr>
      <w:r>
        <w:t>b.</w:t>
      </w:r>
      <w:r>
        <w:tab/>
        <w:t>shall enter the 'U: pending request to transmit' state; and</w:t>
      </w:r>
    </w:p>
    <w:p w14:paraId="336DE12B" w14:textId="77777777" w:rsidR="00355119" w:rsidRDefault="00355119" w:rsidP="00355119">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963FBBA" w14:textId="77777777" w:rsidR="00355119" w:rsidRDefault="00355119" w:rsidP="00355119">
      <w:pPr>
        <w:pStyle w:val="B1"/>
      </w:pPr>
      <w:r>
        <w:t>5.</w:t>
      </w:r>
      <w:r>
        <w:tab/>
        <w:t>if the established MCVideo call is a broadcast group call, shall enter the 'U: has permission to transmit' state.</w:t>
      </w:r>
    </w:p>
    <w:p w14:paraId="2BBCBE87" w14:textId="77777777" w:rsidR="00355119" w:rsidRDefault="00355119" w:rsidP="00355119">
      <w:r>
        <w:t>When the transmission participant is rejoining an ongoing MCVideo call as described in 3GPP TS 24.281 [2] the transmission participant shall enter the 'U: has no permission to transmit' state.</w:t>
      </w:r>
    </w:p>
    <w:p w14:paraId="02E5FE1D" w14:textId="77777777" w:rsidR="00355119" w:rsidRDefault="00355119" w:rsidP="00355119">
      <w:r>
        <w:t>[TS 24.581, clause 6.2.4.4.6]</w:t>
      </w:r>
    </w:p>
    <w:p w14:paraId="4C52536F" w14:textId="77777777" w:rsidR="00355119" w:rsidRDefault="00355119" w:rsidP="00355119">
      <w:r>
        <w:t>Upon receiving a Transmission Granted message from the transmission control server, the transmission participant:</w:t>
      </w:r>
    </w:p>
    <w:p w14:paraId="0D57AC4F" w14:textId="77777777" w:rsidR="00355119" w:rsidRDefault="00355119" w:rsidP="00355119">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777A1B27" w14:textId="77777777" w:rsidR="00355119" w:rsidRDefault="00355119" w:rsidP="00355119">
      <w:pPr>
        <w:pStyle w:val="B2"/>
      </w:pPr>
      <w:r>
        <w:t>a.</w:t>
      </w:r>
      <w:r>
        <w:tab/>
        <w:t>shall include the Message Type field set to '0' (Transmission Granted); and</w:t>
      </w:r>
    </w:p>
    <w:p w14:paraId="227099CF" w14:textId="77777777" w:rsidR="00355119" w:rsidRDefault="00355119" w:rsidP="00355119">
      <w:pPr>
        <w:pStyle w:val="B2"/>
      </w:pPr>
      <w:r>
        <w:t>b.</w:t>
      </w:r>
      <w:r>
        <w:tab/>
        <w:t>shall include the Source field set to '0' (the transmission participant is the source);</w:t>
      </w:r>
    </w:p>
    <w:p w14:paraId="54C970BE" w14:textId="77777777" w:rsidR="00355119" w:rsidRDefault="00355119" w:rsidP="00355119">
      <w:pPr>
        <w:pStyle w:val="B1"/>
      </w:pPr>
      <w:r>
        <w:t>2.</w:t>
      </w:r>
      <w:r>
        <w:tab/>
        <w:t>shall store the SSRC of granted transmission participant received in the Transmission Granted message and use it in the RTP media packets until the transmission is released;</w:t>
      </w:r>
    </w:p>
    <w:p w14:paraId="4EF6FAFF" w14:textId="77777777" w:rsidR="00355119" w:rsidRDefault="00355119" w:rsidP="00355119">
      <w:pPr>
        <w:pStyle w:val="B1"/>
      </w:pPr>
      <w:r>
        <w:t>3.</w:t>
      </w:r>
      <w:r>
        <w:tab/>
        <w:t>shall provide Transmission granted notification to the user, if not already done;</w:t>
      </w:r>
    </w:p>
    <w:p w14:paraId="7407D789" w14:textId="77777777" w:rsidR="00355119" w:rsidRDefault="00355119" w:rsidP="00355119">
      <w:pPr>
        <w:pStyle w:val="B1"/>
      </w:pPr>
      <w:r>
        <w:t>4.</w:t>
      </w:r>
      <w:r>
        <w:tab/>
        <w:t>shall stop timer T100 (Transmission Request); and</w:t>
      </w:r>
    </w:p>
    <w:p w14:paraId="6BE486DF" w14:textId="77777777" w:rsidR="00355119" w:rsidRDefault="00355119" w:rsidP="00355119">
      <w:pPr>
        <w:pStyle w:val="B1"/>
      </w:pPr>
      <w:r>
        <w:t>5.</w:t>
      </w:r>
      <w:r>
        <w:tab/>
        <w:t>shall enter the 'U: has permission to transmit' state.</w:t>
      </w:r>
    </w:p>
    <w:p w14:paraId="39170CA0" w14:textId="77777777" w:rsidR="00355119" w:rsidRDefault="00355119" w:rsidP="00355119">
      <w:r>
        <w:t>[TS 24.581, clause 6.2.4.5.3]</w:t>
      </w:r>
    </w:p>
    <w:p w14:paraId="444C3A74" w14:textId="77777777" w:rsidR="00355119" w:rsidRDefault="00355119" w:rsidP="00355119">
      <w:r>
        <w:t>Upon receiving an indication from the user to end the permission to send RTP media, the transmission participant:</w:t>
      </w:r>
    </w:p>
    <w:p w14:paraId="3B6B564C" w14:textId="77777777" w:rsidR="00355119" w:rsidRDefault="00355119" w:rsidP="0035511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FDA7981" w14:textId="77777777" w:rsidR="00355119" w:rsidRDefault="00355119" w:rsidP="00355119">
      <w:pPr>
        <w:pStyle w:val="B1"/>
      </w:pPr>
      <w:r>
        <w:t>2.</w:t>
      </w:r>
      <w:r>
        <w:tab/>
        <w:t>shall start timer T101 (Transmission End Request) and initialize counter C101 (Transmission End Request) to 1; and</w:t>
      </w:r>
    </w:p>
    <w:p w14:paraId="1B73FFD0" w14:textId="77777777" w:rsidR="00355119" w:rsidRDefault="00355119" w:rsidP="00355119">
      <w:pPr>
        <w:pStyle w:val="B1"/>
      </w:pPr>
      <w:r>
        <w:t>3.</w:t>
      </w:r>
      <w:r>
        <w:tab/>
        <w:t>shall enter the 'U: pending end of transmission' state.</w:t>
      </w:r>
    </w:p>
    <w:p w14:paraId="4C29A002" w14:textId="77777777" w:rsidR="00355119" w:rsidRDefault="00355119" w:rsidP="00355119">
      <w:r>
        <w:t>[TS 24.581, clause 6.2.4.6.4]</w:t>
      </w:r>
    </w:p>
    <w:p w14:paraId="73EC5792" w14:textId="77777777" w:rsidR="00355119" w:rsidRDefault="00355119" w:rsidP="00355119">
      <w:r>
        <w:t>Upon receiving a Transmission end response message, the transmission participant:</w:t>
      </w:r>
    </w:p>
    <w:p w14:paraId="4CE87CFD" w14:textId="77777777" w:rsidR="00355119" w:rsidRDefault="00355119" w:rsidP="00355119">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0E0FE6FB" w14:textId="77777777" w:rsidR="00355119" w:rsidRDefault="00355119" w:rsidP="00355119">
      <w:pPr>
        <w:pStyle w:val="B2"/>
      </w:pPr>
      <w:r>
        <w:t>a.</w:t>
      </w:r>
      <w:r>
        <w:tab/>
        <w:t>shall include the Message Type field set to '1' (Transmission end response); and</w:t>
      </w:r>
    </w:p>
    <w:p w14:paraId="131CE255" w14:textId="77777777" w:rsidR="00355119" w:rsidRDefault="00355119" w:rsidP="00355119">
      <w:pPr>
        <w:pStyle w:val="B2"/>
      </w:pPr>
      <w:r>
        <w:t>b.</w:t>
      </w:r>
      <w:r>
        <w:tab/>
        <w:t>shall include the Source field set to '0' (the transmission participant is the source);</w:t>
      </w:r>
    </w:p>
    <w:p w14:paraId="5623A4BA" w14:textId="77777777" w:rsidR="00355119" w:rsidRDefault="00355119" w:rsidP="00355119">
      <w:pPr>
        <w:pStyle w:val="B1"/>
      </w:pPr>
      <w:r>
        <w:t>2.</w:t>
      </w:r>
      <w:r>
        <w:tab/>
        <w:t>may provide a Transmission end notification to the MCVideo user;</w:t>
      </w:r>
    </w:p>
    <w:p w14:paraId="30736936" w14:textId="77777777" w:rsidR="00355119" w:rsidRDefault="00355119" w:rsidP="00355119">
      <w:pPr>
        <w:pStyle w:val="B1"/>
      </w:pPr>
      <w:r>
        <w:t>3.</w:t>
      </w:r>
      <w:r>
        <w:tab/>
        <w:t>if the Transmission Indicator field is included and the B-bit set to '1' (Broadcast group call), shall provide a notification to the user indicating the type of call;</w:t>
      </w:r>
    </w:p>
    <w:p w14:paraId="5697F6D6" w14:textId="77777777" w:rsidR="00355119" w:rsidRDefault="00355119" w:rsidP="00355119">
      <w:pPr>
        <w:pStyle w:val="B1"/>
      </w:pPr>
      <w:r>
        <w:t>4.</w:t>
      </w:r>
      <w:r>
        <w:tab/>
        <w:t>shall stop timer T101 (Transmission End Request);</w:t>
      </w:r>
    </w:p>
    <w:p w14:paraId="1EE54EC1" w14:textId="77777777" w:rsidR="00355119" w:rsidRDefault="00355119" w:rsidP="00355119">
      <w:pPr>
        <w:pStyle w:val="B1"/>
      </w:pPr>
      <w:r>
        <w:t>5.</w:t>
      </w:r>
      <w:r>
        <w:tab/>
        <w:t>if the session is not a broadcast group call or if the A-bit in the Transmission Indicator field is set to '1' (Normal call), shall enter the 'U: has no permission to transmit' state; and</w:t>
      </w:r>
    </w:p>
    <w:p w14:paraId="5E0B01E0" w14:textId="77777777" w:rsidR="00355119" w:rsidRDefault="00355119" w:rsidP="00355119">
      <w:pPr>
        <w:pStyle w:val="B1"/>
      </w:pPr>
      <w:r>
        <w:t>6.</w:t>
      </w:r>
      <w:r>
        <w:tab/>
        <w:t>if the session was initiated as a broadcast group call:</w:t>
      </w:r>
    </w:p>
    <w:p w14:paraId="6753DE51" w14:textId="77777777" w:rsidR="00355119" w:rsidRDefault="00355119" w:rsidP="00355119">
      <w:pPr>
        <w:pStyle w:val="B2"/>
      </w:pPr>
      <w:r>
        <w:t>a.</w:t>
      </w:r>
      <w:r>
        <w:tab/>
        <w:t>shall indicate to the MCVideo client the media transmission is completed; and</w:t>
      </w:r>
    </w:p>
    <w:p w14:paraId="1784B181" w14:textId="77777777" w:rsidR="00355119" w:rsidRDefault="00355119" w:rsidP="00355119">
      <w:pPr>
        <w:pStyle w:val="B1"/>
      </w:pPr>
      <w:r>
        <w:t>b</w:t>
      </w:r>
      <w:r>
        <w:tab/>
        <w:t>shall enter the 'Call releasing' state.</w:t>
      </w:r>
    </w:p>
    <w:p w14:paraId="589A60CD" w14:textId="77777777" w:rsidR="00355119" w:rsidRDefault="00355119" w:rsidP="00355119">
      <w:pPr>
        <w:pStyle w:val="H6"/>
      </w:pPr>
      <w:r>
        <w:t>6.5.1.3</w:t>
      </w:r>
      <w:r>
        <w:tab/>
        <w:t>Test description</w:t>
      </w:r>
    </w:p>
    <w:p w14:paraId="3580887E" w14:textId="77777777" w:rsidR="00355119" w:rsidRDefault="00355119" w:rsidP="00355119">
      <w:pPr>
        <w:pStyle w:val="H6"/>
      </w:pPr>
      <w:r>
        <w:t>6.5.1.3.1</w:t>
      </w:r>
      <w:r>
        <w:tab/>
        <w:t>Pre-test conditions</w:t>
      </w:r>
    </w:p>
    <w:p w14:paraId="60C51C5C" w14:textId="77777777" w:rsidR="008866F3" w:rsidRDefault="008866F3" w:rsidP="008866F3">
      <w:pPr>
        <w:pStyle w:val="H6"/>
      </w:pPr>
      <w:r w:rsidRPr="00102CE5">
        <w:t>Test configuration</w:t>
      </w:r>
      <w:r>
        <w:t>:</w:t>
      </w:r>
    </w:p>
    <w:p w14:paraId="04DDE91D" w14:textId="77777777" w:rsidR="008866F3" w:rsidRDefault="008866F3" w:rsidP="008866F3">
      <w:pPr>
        <w:pStyle w:val="B1"/>
      </w:pPr>
      <w:r>
        <w:t>-</w:t>
      </w:r>
      <w:r>
        <w:tab/>
        <w:t>Single cell configuration according to TS 36.579-1 [2] clause 5.2.2.2.1.</w:t>
      </w:r>
    </w:p>
    <w:p w14:paraId="5044C265" w14:textId="77777777" w:rsidR="008866F3" w:rsidRDefault="008866F3" w:rsidP="008866F3">
      <w:pPr>
        <w:pStyle w:val="B1"/>
      </w:pPr>
      <w:r>
        <w:t>-</w:t>
      </w:r>
      <w:r>
        <w:tab/>
      </w:r>
      <w:r w:rsidRPr="00F839B3">
        <w:t>UE (MCVideo client) has a pre-recorded video that is available to push to another client.</w:t>
      </w:r>
    </w:p>
    <w:p w14:paraId="78E273C1" w14:textId="77777777" w:rsidR="008866F3" w:rsidRDefault="008866F3" w:rsidP="008866F3">
      <w:pPr>
        <w:pStyle w:val="H6"/>
      </w:pPr>
      <w:r>
        <w:t>Preamble:</w:t>
      </w:r>
    </w:p>
    <w:p w14:paraId="227FB5DE" w14:textId="77777777" w:rsidR="008866F3" w:rsidRDefault="008866F3" w:rsidP="008866F3">
      <w:pPr>
        <w:pStyle w:val="B1"/>
      </w:pPr>
      <w:r>
        <w:t>-</w:t>
      </w:r>
      <w:r>
        <w:tab/>
        <w:t>The UE has performed procedure 'Initial registration' as described in TS 36.579-1 [2] clause 5.4.2.</w:t>
      </w:r>
    </w:p>
    <w:p w14:paraId="1870B7C7" w14:textId="77777777" w:rsidR="008866F3" w:rsidRDefault="008866F3" w:rsidP="008866F3">
      <w:pPr>
        <w:pStyle w:val="B1"/>
      </w:pPr>
      <w:r>
        <w:t>-</w:t>
      </w:r>
      <w:r>
        <w:tab/>
      </w:r>
      <w:r w:rsidRPr="000573F5">
        <w:t>UE States at the end of the preamble</w:t>
      </w:r>
      <w:r>
        <w:t>:</w:t>
      </w:r>
    </w:p>
    <w:p w14:paraId="374714A0" w14:textId="77777777" w:rsidR="008866F3" w:rsidRDefault="008866F3" w:rsidP="008866F3">
      <w:pPr>
        <w:pStyle w:val="B1"/>
        <w:ind w:left="852"/>
      </w:pPr>
      <w:r>
        <w:t>-</w:t>
      </w:r>
      <w:r>
        <w:tab/>
        <w:t>The UE is in RRC_IDLE state.</w:t>
      </w:r>
    </w:p>
    <w:p w14:paraId="3CEF14F8" w14:textId="77777777" w:rsidR="008866F3" w:rsidRDefault="008866F3" w:rsidP="008866F3">
      <w:pPr>
        <w:pStyle w:val="B1"/>
        <w:ind w:left="852"/>
      </w:pPr>
      <w:r>
        <w:t>-</w:t>
      </w:r>
      <w:r>
        <w:tab/>
        <w:t>The client is registered for MCVideo.</w:t>
      </w:r>
    </w:p>
    <w:p w14:paraId="466C8330" w14:textId="77777777" w:rsidR="00355119" w:rsidRDefault="00355119" w:rsidP="00355119">
      <w:pPr>
        <w:pStyle w:val="H6"/>
      </w:pPr>
      <w:r>
        <w:t>6.5.1.3.2</w:t>
      </w:r>
      <w:r>
        <w:tab/>
        <w:t>Test procedure sequence</w:t>
      </w:r>
    </w:p>
    <w:p w14:paraId="4BF1B4A2" w14:textId="77777777" w:rsidR="00355119" w:rsidRDefault="00355119" w:rsidP="00355119">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18047706" w14:textId="77777777" w:rsidTr="00B33477">
        <w:trPr>
          <w:tblHeader/>
        </w:trPr>
        <w:tc>
          <w:tcPr>
            <w:tcW w:w="693" w:type="dxa"/>
            <w:tcBorders>
              <w:top w:val="single" w:sz="4" w:space="0" w:color="auto"/>
              <w:left w:val="single" w:sz="4" w:space="0" w:color="auto"/>
              <w:bottom w:val="nil"/>
              <w:right w:val="single" w:sz="4" w:space="0" w:color="auto"/>
            </w:tcBorders>
            <w:hideMark/>
          </w:tcPr>
          <w:p w14:paraId="12AB8FC8"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B7B8D5"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53AA0AA"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45327911"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C5B5CD0" w14:textId="77777777" w:rsidR="00355119" w:rsidRDefault="00355119">
            <w:pPr>
              <w:pStyle w:val="TAH"/>
              <w:keepNext w:val="0"/>
              <w:keepLines w:val="0"/>
              <w:widowControl w:val="0"/>
              <w:rPr>
                <w:rFonts w:eastAsia="Calibri"/>
              </w:rPr>
            </w:pPr>
            <w:r>
              <w:rPr>
                <w:rFonts w:eastAsia="Calibri"/>
              </w:rPr>
              <w:t>Verdict</w:t>
            </w:r>
          </w:p>
        </w:tc>
      </w:tr>
      <w:tr w:rsidR="00355119" w14:paraId="6166CCF5" w14:textId="77777777" w:rsidTr="00B33477">
        <w:trPr>
          <w:tblHeader/>
        </w:trPr>
        <w:tc>
          <w:tcPr>
            <w:tcW w:w="693" w:type="dxa"/>
            <w:tcBorders>
              <w:top w:val="nil"/>
              <w:left w:val="single" w:sz="4" w:space="0" w:color="auto"/>
              <w:bottom w:val="single" w:sz="4" w:space="0" w:color="auto"/>
              <w:right w:val="single" w:sz="4" w:space="0" w:color="auto"/>
            </w:tcBorders>
          </w:tcPr>
          <w:p w14:paraId="7E56E463"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6684A78B"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0A1C69D3"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F146D75"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DB82F58"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DFD16F7" w14:textId="77777777" w:rsidR="00355119" w:rsidRDefault="00355119">
            <w:pPr>
              <w:pStyle w:val="TAH"/>
              <w:keepNext w:val="0"/>
              <w:keepLines w:val="0"/>
              <w:widowControl w:val="0"/>
              <w:rPr>
                <w:rFonts w:eastAsia="Calibri"/>
              </w:rPr>
            </w:pPr>
          </w:p>
        </w:tc>
      </w:tr>
      <w:tr w:rsidR="00355119" w14:paraId="749DD809"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D1BAEE"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6BFD13D3" w14:textId="77777777" w:rsidR="00355119" w:rsidRDefault="00355119">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66EE7DE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6614203"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C2E5C49"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972546"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67DD695"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5C6C63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675BD2A" w14:textId="77777777" w:rsidR="00355119" w:rsidRDefault="00355119">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4DE6E3AD" w14:textId="65E6EC6C" w:rsidR="00355119" w:rsidRDefault="00355119">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2DB9418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712F404"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28047C"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3340EA61" w14:textId="6708DFF8" w:rsidR="00355119" w:rsidRDefault="00355119">
            <w:pPr>
              <w:pStyle w:val="TAC"/>
              <w:keepNext w:val="0"/>
              <w:keepLines w:val="0"/>
              <w:widowControl w:val="0"/>
            </w:pPr>
            <w:r>
              <w:t>P</w:t>
            </w:r>
          </w:p>
        </w:tc>
      </w:tr>
      <w:tr w:rsidR="00355119" w14:paraId="4ABDAAD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529850B" w14:textId="77777777" w:rsidR="00355119" w:rsidRDefault="00355119">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64E1C033" w14:textId="77777777" w:rsidR="00355119" w:rsidRDefault="00355119">
            <w:pPr>
              <w:pStyle w:val="TAL"/>
            </w:pPr>
            <w:r>
              <w:t>Check: Does the UE (MCVideo client) provide transmission granted notification to the user?</w:t>
            </w:r>
          </w:p>
          <w:p w14:paraId="43975020" w14:textId="77777777" w:rsidR="00355119" w:rsidRDefault="00355119">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EE9AF2C" w14:textId="77777777" w:rsidR="00355119" w:rsidRDefault="00355119">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F1F2C5" w14:textId="77777777" w:rsidR="00355119" w:rsidRDefault="00355119">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DFB237E" w14:textId="77777777" w:rsidR="00355119" w:rsidRDefault="00355119">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168D6DE5" w14:textId="77777777" w:rsidR="00355119" w:rsidRDefault="00355119">
            <w:pPr>
              <w:pStyle w:val="TAC"/>
              <w:keepNext w:val="0"/>
              <w:keepLines w:val="0"/>
              <w:widowControl w:val="0"/>
            </w:pPr>
            <w:r>
              <w:rPr>
                <w:rFonts w:eastAsia="Calibri"/>
                <w:szCs w:val="18"/>
              </w:rPr>
              <w:t>P</w:t>
            </w:r>
          </w:p>
        </w:tc>
      </w:tr>
      <w:tr w:rsidR="00355119" w14:paraId="31A4316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9506408" w14:textId="77777777" w:rsidR="00355119" w:rsidRDefault="00355119">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C1A63E4" w14:textId="77777777" w:rsidR="00355119" w:rsidRDefault="00355119">
            <w:pPr>
              <w:pStyle w:val="TAL"/>
              <w:keepNext w:val="0"/>
              <w:keepLines w:val="0"/>
              <w:widowControl w:val="0"/>
            </w:pPr>
            <w:r>
              <w:t>Make the UE (MCVideo client) request end of transmission.</w:t>
            </w:r>
          </w:p>
          <w:p w14:paraId="2B770BA1" w14:textId="77777777" w:rsidR="00355119" w:rsidRDefault="00355119">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1105E540"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A387FD9"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48D7921"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26CC3E6" w14:textId="77777777" w:rsidR="00355119" w:rsidRDefault="00355119">
            <w:pPr>
              <w:pStyle w:val="TAC"/>
              <w:keepNext w:val="0"/>
              <w:keepLines w:val="0"/>
              <w:widowControl w:val="0"/>
            </w:pPr>
            <w:r>
              <w:t>-</w:t>
            </w:r>
          </w:p>
        </w:tc>
      </w:tr>
      <w:tr w:rsidR="00355119" w14:paraId="183BE5B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03076CD9" w14:textId="77777777" w:rsidR="00355119" w:rsidRDefault="00355119">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EE7780E" w14:textId="5A852D25" w:rsidR="00355119" w:rsidRDefault="00355119">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0F585E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61EF77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D075B93"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E511914" w14:textId="4221CE8A" w:rsidR="00355119" w:rsidRDefault="00355119">
            <w:pPr>
              <w:pStyle w:val="TAC"/>
              <w:keepNext w:val="0"/>
              <w:keepLines w:val="0"/>
              <w:widowControl w:val="0"/>
            </w:pPr>
            <w:r>
              <w:t>P</w:t>
            </w:r>
          </w:p>
        </w:tc>
      </w:tr>
      <w:tr w:rsidR="00355119" w14:paraId="7CED95D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CE861F7" w14:textId="77777777" w:rsidR="00355119" w:rsidRDefault="00355119">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0A031B53" w14:textId="77777777" w:rsidR="00355119" w:rsidRDefault="00355119">
            <w:pPr>
              <w:pStyle w:val="TAL"/>
              <w:keepNext w:val="0"/>
              <w:keepLines w:val="0"/>
              <w:widowControl w:val="0"/>
            </w:pPr>
            <w:r>
              <w:t>Make the UE (MCVideo client) release the call.</w:t>
            </w:r>
          </w:p>
          <w:p w14:paraId="343BE36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890566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544FF27A"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A1627BC"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EFF22F9" w14:textId="77777777" w:rsidR="00355119" w:rsidRDefault="00355119">
            <w:pPr>
              <w:pStyle w:val="TAC"/>
              <w:keepNext w:val="0"/>
              <w:keepLines w:val="0"/>
              <w:widowControl w:val="0"/>
            </w:pPr>
            <w:r>
              <w:t>-</w:t>
            </w:r>
          </w:p>
        </w:tc>
      </w:tr>
      <w:tr w:rsidR="00355119" w14:paraId="41D9F58A"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199CB05"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440E52F6" w14:textId="0535DDAF"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491808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FCC118"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788678C"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6F937AF" w14:textId="7E862F01" w:rsidR="00355119" w:rsidRDefault="00355119">
            <w:pPr>
              <w:pStyle w:val="TAC"/>
              <w:keepNext w:val="0"/>
              <w:keepLines w:val="0"/>
              <w:widowControl w:val="0"/>
            </w:pPr>
            <w:r>
              <w:t>P</w:t>
            </w:r>
          </w:p>
        </w:tc>
      </w:tr>
      <w:tr w:rsidR="00355119" w14:paraId="5672CC66"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1AD751D" w14:textId="7CC62E8C" w:rsidR="00355119" w:rsidRDefault="00355119" w:rsidP="0007574A">
            <w:pPr>
              <w:pStyle w:val="TAN"/>
            </w:pPr>
            <w:r>
              <w:t>NOTE 1: This action is expected to be done via a suitable implementation dependent MMI.</w:t>
            </w:r>
          </w:p>
        </w:tc>
      </w:tr>
    </w:tbl>
    <w:p w14:paraId="0D18505B" w14:textId="77777777" w:rsidR="00355119" w:rsidRDefault="00355119" w:rsidP="00355119"/>
    <w:p w14:paraId="78CF6ABA" w14:textId="77777777" w:rsidR="00355119" w:rsidRDefault="00355119" w:rsidP="00355119">
      <w:pPr>
        <w:pStyle w:val="H6"/>
      </w:pPr>
      <w:r>
        <w:t>6.5.1.3.3</w:t>
      </w:r>
      <w:r>
        <w:tab/>
        <w:t>Specific message contents</w:t>
      </w:r>
    </w:p>
    <w:p w14:paraId="483E6033" w14:textId="28E23D0C" w:rsidR="00355119" w:rsidRDefault="00355119" w:rsidP="00355119">
      <w:pPr>
        <w:pStyle w:val="TH"/>
      </w:pPr>
      <w:r>
        <w:t>Table 6.5.1.3.3-1: SIP INVITE from the UE (Step 2, Table 6.5.1.3.2-1;</w:t>
      </w:r>
      <w:r>
        <w:br/>
        <w:t xml:space="preserve">Step 2, </w:t>
      </w:r>
      <w:r w:rsidR="00BD2495">
        <w:t>T</w:t>
      </w:r>
      <w:r>
        <w: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1F78F5F" w14:textId="77777777" w:rsidTr="0035511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FD5D78" w14:textId="77777777" w:rsidR="00355119" w:rsidRDefault="00355119">
            <w:pPr>
              <w:pStyle w:val="TAL"/>
            </w:pPr>
            <w:r>
              <w:t>Derivation Path: TS 36.579-1 [2], Table 5.5.2.5.1-1, condition PRIVATE-CALL</w:t>
            </w:r>
          </w:p>
        </w:tc>
      </w:tr>
      <w:tr w:rsidR="00355119" w14:paraId="0E1BD21E" w14:textId="77777777" w:rsidTr="00355119">
        <w:trPr>
          <w:tblHeader/>
        </w:trPr>
        <w:tc>
          <w:tcPr>
            <w:tcW w:w="2972" w:type="dxa"/>
            <w:tcBorders>
              <w:top w:val="single" w:sz="4" w:space="0" w:color="auto"/>
              <w:left w:val="single" w:sz="4" w:space="0" w:color="auto"/>
              <w:bottom w:val="single" w:sz="4" w:space="0" w:color="auto"/>
              <w:right w:val="single" w:sz="4" w:space="0" w:color="auto"/>
            </w:tcBorders>
            <w:hideMark/>
          </w:tcPr>
          <w:p w14:paraId="714413FD" w14:textId="77777777" w:rsidR="00355119" w:rsidRDefault="00355119">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BBFC100" w14:textId="77777777" w:rsidR="00355119" w:rsidRDefault="00355119">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665C1303" w14:textId="77777777" w:rsidR="00355119" w:rsidRDefault="00355119">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5523726" w14:textId="77777777" w:rsidR="00355119" w:rsidRDefault="00355119">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E1A9D92" w14:textId="77777777" w:rsidR="00355119" w:rsidRDefault="00355119">
            <w:pPr>
              <w:pStyle w:val="TAH"/>
              <w:keepNext w:val="0"/>
              <w:keepLines w:val="0"/>
              <w:widowControl w:val="0"/>
              <w:rPr>
                <w:color w:val="000000"/>
              </w:rPr>
            </w:pPr>
            <w:r>
              <w:rPr>
                <w:color w:val="000000"/>
              </w:rPr>
              <w:t>Condition</w:t>
            </w:r>
          </w:p>
        </w:tc>
      </w:tr>
      <w:tr w:rsidR="00355119" w14:paraId="4D61D979"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C5887E9" w14:textId="77777777" w:rsidR="00355119" w:rsidRDefault="00355119">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B62ECA1"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tcPr>
          <w:p w14:paraId="2D1CC76A"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441AE8B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5E07E6" w14:textId="77777777" w:rsidR="00355119" w:rsidRDefault="00355119">
            <w:pPr>
              <w:pStyle w:val="TAL"/>
            </w:pPr>
          </w:p>
        </w:tc>
      </w:tr>
      <w:tr w:rsidR="00355119" w14:paraId="6809C1F9" w14:textId="77777777" w:rsidTr="00355119">
        <w:tc>
          <w:tcPr>
            <w:tcW w:w="2972" w:type="dxa"/>
            <w:tcBorders>
              <w:top w:val="single" w:sz="4" w:space="0" w:color="auto"/>
              <w:left w:val="single" w:sz="4" w:space="0" w:color="auto"/>
              <w:bottom w:val="single" w:sz="4" w:space="0" w:color="auto"/>
              <w:right w:val="single" w:sz="4" w:space="0" w:color="auto"/>
            </w:tcBorders>
            <w:hideMark/>
          </w:tcPr>
          <w:p w14:paraId="3DE0C568"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3020770"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E439AB" w14:textId="77777777" w:rsidR="00355119" w:rsidRDefault="00355119">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618510D6"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E3D907" w14:textId="77777777" w:rsidR="00355119" w:rsidRDefault="00355119">
            <w:pPr>
              <w:pStyle w:val="TAL"/>
            </w:pPr>
          </w:p>
        </w:tc>
      </w:tr>
      <w:tr w:rsidR="00355119" w14:paraId="7E120268"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96364E4"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5226D32" w14:textId="77777777" w:rsidR="00355119" w:rsidRDefault="00355119">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24C4065C"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0F34C02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BD667F" w14:textId="77777777" w:rsidR="00355119" w:rsidRDefault="00355119">
            <w:pPr>
              <w:pStyle w:val="TAL"/>
            </w:pPr>
          </w:p>
        </w:tc>
      </w:tr>
      <w:tr w:rsidR="00355119" w14:paraId="086B37CF"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3F33BC2"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482B35"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AE971F" w14:textId="59F4B45B" w:rsidR="00355119" w:rsidRDefault="00355119">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0E87EAC"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502A14" w14:textId="77777777" w:rsidR="00355119" w:rsidRDefault="00355119">
            <w:pPr>
              <w:pStyle w:val="TAL"/>
            </w:pPr>
          </w:p>
        </w:tc>
      </w:tr>
      <w:tr w:rsidR="00355119" w14:paraId="4EE558B5"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448A67E"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227DC48" w14:textId="77777777" w:rsidR="00355119" w:rsidRDefault="00355119">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0E3A8BF4"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7717C24A"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8588FE" w14:textId="77777777" w:rsidR="00355119" w:rsidRDefault="00355119">
            <w:pPr>
              <w:pStyle w:val="TAL"/>
            </w:pPr>
          </w:p>
        </w:tc>
      </w:tr>
    </w:tbl>
    <w:p w14:paraId="67EA48E6" w14:textId="77777777" w:rsidR="00355119" w:rsidRDefault="00355119" w:rsidP="00355119"/>
    <w:p w14:paraId="21FB7BCB" w14:textId="77777777" w:rsidR="00355119" w:rsidRDefault="00355119" w:rsidP="00355119">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010EAAAE"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47C8E53A" w14:textId="77777777" w:rsidR="00355119" w:rsidRDefault="00355119">
            <w:pPr>
              <w:pStyle w:val="TAL"/>
            </w:pPr>
            <w:r>
              <w:t>Derivation Path: TS 36.579-1 [2], Table 5.5.3.1.1-2, condition PRIVATE-CALL, SDP_OFFER, IMPLICIT_GRANT_REQUESTED</w:t>
            </w:r>
          </w:p>
        </w:tc>
      </w:tr>
    </w:tbl>
    <w:p w14:paraId="2AB68910" w14:textId="77777777" w:rsidR="00355119" w:rsidRDefault="00355119" w:rsidP="00355119"/>
    <w:p w14:paraId="37B4F8F7" w14:textId="77777777" w:rsidR="00355119" w:rsidRDefault="00355119" w:rsidP="00355119">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41CE342A"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4BFEC04" w14:textId="77777777" w:rsidR="00355119" w:rsidRDefault="00355119">
            <w:pPr>
              <w:pStyle w:val="TAL"/>
            </w:pPr>
            <w:r>
              <w:t>Derivation Path: TS 36.579-1 [2], Table 5.5.3.2.1-2, condition PRIVATE-CALL, INVITE_REFER</w:t>
            </w:r>
          </w:p>
        </w:tc>
      </w:tr>
      <w:tr w:rsidR="00355119" w14:paraId="23E4CA8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EB3F984"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7977F0A7" w14:textId="77777777" w:rsidR="00355119" w:rsidRDefault="00355119">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09581D40" w14:textId="77777777" w:rsidR="00355119" w:rsidRDefault="00355119">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1466C6FE" w14:textId="77777777" w:rsidR="00355119" w:rsidRDefault="00355119">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5ECAE3A" w14:textId="77777777" w:rsidR="00355119" w:rsidRDefault="00355119">
            <w:pPr>
              <w:pStyle w:val="TAH"/>
            </w:pPr>
            <w:r>
              <w:t>Condition</w:t>
            </w:r>
          </w:p>
        </w:tc>
      </w:tr>
      <w:tr w:rsidR="00355119" w14:paraId="795442C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B396BC4"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04E7FAD3"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528E221B"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31BF3B27"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104D1CBD" w14:textId="77777777" w:rsidR="00355119" w:rsidRDefault="00355119">
            <w:pPr>
              <w:pStyle w:val="TAL"/>
            </w:pPr>
          </w:p>
        </w:tc>
      </w:tr>
      <w:tr w:rsidR="00355119" w14:paraId="7682D3E2"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30925DAD"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7A209514"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4F041B4C"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6B981656"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449DD861" w14:textId="77777777" w:rsidR="00355119" w:rsidRDefault="00355119">
            <w:pPr>
              <w:pStyle w:val="TAL"/>
            </w:pPr>
          </w:p>
        </w:tc>
      </w:tr>
      <w:tr w:rsidR="00355119" w14:paraId="140520E5"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4076C5B"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7BD49E38" w14:textId="77777777" w:rsidR="00355119" w:rsidRDefault="00355119">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26C6CF45"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340A4689" w14:textId="77777777" w:rsidR="00355119" w:rsidRDefault="00355119">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0940BFA7" w14:textId="77777777" w:rsidR="00355119" w:rsidRDefault="00355119">
            <w:pPr>
              <w:pStyle w:val="TAL"/>
            </w:pPr>
          </w:p>
        </w:tc>
      </w:tr>
    </w:tbl>
    <w:p w14:paraId="23CB9FA6" w14:textId="77777777" w:rsidR="00355119" w:rsidRDefault="00355119" w:rsidP="00355119"/>
    <w:p w14:paraId="55B86E75" w14:textId="7CB9757E" w:rsidR="00355119" w:rsidRDefault="00355119" w:rsidP="00355119">
      <w:pPr>
        <w:pStyle w:val="TH"/>
      </w:pPr>
      <w:r>
        <w:t>Table 6.5.1.3.3-4: Void</w:t>
      </w:r>
    </w:p>
    <w:p w14:paraId="72477895" w14:textId="77777777" w:rsidR="00355119" w:rsidRDefault="00355119" w:rsidP="00355119">
      <w:pPr>
        <w:pStyle w:val="TH"/>
      </w:pPr>
      <w:r w:rsidRPr="00C514A1">
        <w:t>Table 6.5.1.3.3-5: SIP 200 (OK) from the SS (Step 2, Table 6.5.1.3.2-1;</w:t>
      </w:r>
      <w:r w:rsidRPr="00C514A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384DAAF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9D99A" w14:textId="77777777" w:rsidR="00355119" w:rsidRDefault="00355119">
            <w:pPr>
              <w:pStyle w:val="TAL"/>
            </w:pPr>
            <w:r>
              <w:t>Derivation Path: TS 36.579-1 [2], Table 5.5.2.17.1.2-1, condition INVITE-RSP</w:t>
            </w:r>
          </w:p>
        </w:tc>
      </w:tr>
      <w:tr w:rsidR="00355119" w14:paraId="5454ACC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A453D2" w14:textId="77777777" w:rsidR="00355119" w:rsidRDefault="00355119">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305876" w14:textId="77777777" w:rsidR="00355119" w:rsidRDefault="00355119">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EBE710D" w14:textId="77777777" w:rsidR="00355119" w:rsidRDefault="00355119">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3B03AC75" w14:textId="77777777" w:rsidR="00355119" w:rsidRDefault="00355119">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6FBC8D7" w14:textId="77777777" w:rsidR="00355119" w:rsidRDefault="00355119">
            <w:pPr>
              <w:pStyle w:val="TAH"/>
            </w:pPr>
            <w:r>
              <w:rPr>
                <w:color w:val="000000"/>
              </w:rPr>
              <w:t>Condition</w:t>
            </w:r>
          </w:p>
        </w:tc>
      </w:tr>
      <w:tr w:rsidR="00355119" w14:paraId="13A3CCB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F746159"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EC76920"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0318C9A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68FC6A53"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7D283" w14:textId="77777777" w:rsidR="00355119" w:rsidRDefault="00355119">
            <w:pPr>
              <w:pStyle w:val="TAL"/>
            </w:pPr>
          </w:p>
        </w:tc>
      </w:tr>
      <w:tr w:rsidR="00355119" w14:paraId="043D7E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DF0B217"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ECE5A2" w14:textId="71DD63B9" w:rsidR="00355119" w:rsidRDefault="00355119">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4C326A6B"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45295A4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79DDC4" w14:textId="77777777" w:rsidR="00355119" w:rsidRDefault="00355119">
            <w:pPr>
              <w:pStyle w:val="TAL"/>
            </w:pPr>
          </w:p>
        </w:tc>
      </w:tr>
    </w:tbl>
    <w:p w14:paraId="463CD6F8" w14:textId="77777777" w:rsidR="00355119" w:rsidRDefault="00355119" w:rsidP="00355119"/>
    <w:p w14:paraId="270FD0FF" w14:textId="77777777" w:rsidR="00355119" w:rsidRDefault="00355119" w:rsidP="00355119">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14FB688D"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24D18581" w14:textId="77777777" w:rsidR="00355119" w:rsidRDefault="00355119">
            <w:pPr>
              <w:pStyle w:val="TAL"/>
            </w:pPr>
            <w:r>
              <w:t>Derivation Path: TS 36.579-1 [2], Table 5.5.3.1.2-2, condition SDP_ANSWER, IMPLICIT_GRANT_REQUESTED, IMPLICIT_FLOOR_GRANTED</w:t>
            </w:r>
          </w:p>
        </w:tc>
      </w:tr>
    </w:tbl>
    <w:p w14:paraId="0BE6B607" w14:textId="77777777" w:rsidR="00355119" w:rsidRDefault="00355119" w:rsidP="00355119"/>
    <w:p w14:paraId="2CE1E4FD" w14:textId="77777777" w:rsidR="00355119" w:rsidRDefault="00355119" w:rsidP="00355119">
      <w:pPr>
        <w:pStyle w:val="TH"/>
      </w:pPr>
      <w:r>
        <w:rPr>
          <w:color w:val="000000"/>
        </w:rPr>
        <w:t>Table 6.5.1.3.3-7: Void</w:t>
      </w:r>
    </w:p>
    <w:p w14:paraId="4B84E324" w14:textId="363A4F07" w:rsidR="00AE50DC" w:rsidRPr="00201E3B" w:rsidRDefault="00AE50DC" w:rsidP="00784A32"/>
    <w:p w14:paraId="2E3A5F13" w14:textId="77777777" w:rsidR="00C16E65" w:rsidRPr="002103AD" w:rsidRDefault="00C16E65" w:rsidP="00C16E65">
      <w:pPr>
        <w:pStyle w:val="Heading3"/>
      </w:pPr>
      <w:bookmarkStart w:id="818" w:name="_Toc99871301"/>
      <w:bookmarkStart w:id="819" w:name="_Toc171440761"/>
      <w:r>
        <w:t>6.5.2</w:t>
      </w:r>
      <w:r w:rsidRPr="002103AD">
        <w:tab/>
        <w:t>On-network / Video push call / One-to-</w:t>
      </w:r>
      <w:r>
        <w:t>server</w:t>
      </w:r>
      <w:r w:rsidRPr="002103AD">
        <w:t xml:space="preserve"> video push call / Client Originated (CO)</w:t>
      </w:r>
      <w:bookmarkEnd w:id="819"/>
    </w:p>
    <w:p w14:paraId="105E2436" w14:textId="77777777" w:rsidR="00C16E65" w:rsidRDefault="00C16E65" w:rsidP="00C16E65">
      <w:pPr>
        <w:pStyle w:val="H6"/>
      </w:pPr>
      <w:r>
        <w:t>6.5.2.1</w:t>
      </w:r>
      <w:r>
        <w:tab/>
        <w:t>Test Purpose (TP)</w:t>
      </w:r>
    </w:p>
    <w:p w14:paraId="069FE9F6" w14:textId="77777777" w:rsidR="00C16E65" w:rsidRDefault="00C16E65" w:rsidP="00C16E65">
      <w:pPr>
        <w:pStyle w:val="H6"/>
      </w:pPr>
      <w:r>
        <w:t>(1)</w:t>
      </w:r>
    </w:p>
    <w:p w14:paraId="3FDF3AA4" w14:textId="77777777" w:rsidR="00C16E65" w:rsidRDefault="00C16E65" w:rsidP="00C16E65">
      <w:pPr>
        <w:pStyle w:val="PL"/>
        <w:rPr>
          <w:noProof w:val="0"/>
        </w:rPr>
      </w:pPr>
      <w:r>
        <w:rPr>
          <w:b/>
          <w:noProof w:val="0"/>
        </w:rPr>
        <w:t>with</w:t>
      </w:r>
      <w:r>
        <w:rPr>
          <w:noProof w:val="0"/>
        </w:rPr>
        <w:t xml:space="preserve"> { the UE (MCVideo Client) registered and authorised for MCVideo Service }</w:t>
      </w:r>
    </w:p>
    <w:p w14:paraId="71D968DC" w14:textId="77777777" w:rsidR="00C16E65" w:rsidRDefault="00C16E65" w:rsidP="00C16E65">
      <w:pPr>
        <w:pStyle w:val="PL"/>
        <w:rPr>
          <w:noProof w:val="0"/>
        </w:rPr>
      </w:pPr>
      <w:r>
        <w:rPr>
          <w:b/>
          <w:noProof w:val="0"/>
        </w:rPr>
        <w:t>ensure that</w:t>
      </w:r>
      <w:r>
        <w:rPr>
          <w:noProof w:val="0"/>
        </w:rPr>
        <w:t xml:space="preserve"> {</w:t>
      </w:r>
    </w:p>
    <w:p w14:paraId="3C98C478" w14:textId="77777777" w:rsidR="00C16E65" w:rsidRDefault="00C16E65" w:rsidP="00C16E65">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the MCVideo server }</w:t>
      </w:r>
    </w:p>
    <w:p w14:paraId="4BB615DF" w14:textId="77777777" w:rsidR="00C16E65" w:rsidRDefault="00C16E65" w:rsidP="00C16E65">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xml:space="preserve">, responds to a SIP 200 (OK) message with a SIP ACK message </w:t>
      </w:r>
      <w:r w:rsidRPr="00B41E99">
        <w:rPr>
          <w:b/>
          <w:bCs/>
          <w:noProof w:val="0"/>
        </w:rPr>
        <w:t>and,</w:t>
      </w:r>
      <w:r>
        <w:rPr>
          <w:noProof w:val="0"/>
        </w:rPr>
        <w:t xml:space="preserve"> responds to a SIP INO message with a SIP 200 (OK) message }</w:t>
      </w:r>
    </w:p>
    <w:p w14:paraId="2371E388" w14:textId="77777777" w:rsidR="00C16E65" w:rsidRDefault="00C16E65" w:rsidP="00C16E65">
      <w:pPr>
        <w:pStyle w:val="PL"/>
        <w:rPr>
          <w:noProof w:val="0"/>
        </w:rPr>
      </w:pPr>
      <w:r>
        <w:rPr>
          <w:noProof w:val="0"/>
        </w:rPr>
        <w:t xml:space="preserve">            }</w:t>
      </w:r>
    </w:p>
    <w:p w14:paraId="633291E0" w14:textId="77777777" w:rsidR="00C16E65" w:rsidRDefault="00C16E65" w:rsidP="00C16E65">
      <w:pPr>
        <w:pStyle w:val="PL"/>
        <w:rPr>
          <w:rFonts w:cs="Courier New"/>
          <w:noProof w:val="0"/>
          <w:szCs w:val="16"/>
        </w:rPr>
      </w:pPr>
    </w:p>
    <w:p w14:paraId="2613246E" w14:textId="77777777" w:rsidR="00C16E65" w:rsidRDefault="00C16E65" w:rsidP="00C16E65">
      <w:pPr>
        <w:pStyle w:val="H6"/>
      </w:pPr>
      <w:r>
        <w:t>(2)</w:t>
      </w:r>
    </w:p>
    <w:p w14:paraId="47695292" w14:textId="77777777" w:rsidR="00C16E65" w:rsidRDefault="00C16E65" w:rsidP="00C16E65">
      <w:pPr>
        <w:pStyle w:val="PL"/>
        <w:rPr>
          <w:noProof w:val="0"/>
        </w:rPr>
      </w:pPr>
      <w:r>
        <w:rPr>
          <w:b/>
          <w:noProof w:val="0"/>
        </w:rPr>
        <w:t>with</w:t>
      </w:r>
      <w:r>
        <w:rPr>
          <w:noProof w:val="0"/>
        </w:rPr>
        <w:t xml:space="preserve"> { the UE (MCVideo Client) having established a MCVideo Video push call }</w:t>
      </w:r>
    </w:p>
    <w:p w14:paraId="2E91973D" w14:textId="77777777" w:rsidR="00C16E65" w:rsidRDefault="00C16E65" w:rsidP="00C16E65">
      <w:pPr>
        <w:pStyle w:val="PL"/>
        <w:rPr>
          <w:noProof w:val="0"/>
        </w:rPr>
      </w:pPr>
      <w:r>
        <w:rPr>
          <w:b/>
          <w:noProof w:val="0"/>
        </w:rPr>
        <w:t>ensure that</w:t>
      </w:r>
      <w:r>
        <w:rPr>
          <w:noProof w:val="0"/>
        </w:rPr>
        <w:t xml:space="preserve"> {</w:t>
      </w:r>
    </w:p>
    <w:p w14:paraId="2263BDBA" w14:textId="77777777" w:rsidR="00C16E65" w:rsidRDefault="00C16E65" w:rsidP="00C16E65">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77255BF" w14:textId="77777777" w:rsidR="00C16E65" w:rsidRDefault="00C16E65" w:rsidP="00C16E65">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28505DAD" w14:textId="77777777" w:rsidR="00C16E65" w:rsidRDefault="00C16E65" w:rsidP="00C16E65">
      <w:pPr>
        <w:pStyle w:val="PL"/>
        <w:rPr>
          <w:noProof w:val="0"/>
        </w:rPr>
      </w:pPr>
      <w:r>
        <w:rPr>
          <w:noProof w:val="0"/>
        </w:rPr>
        <w:t xml:space="preserve">            }</w:t>
      </w:r>
    </w:p>
    <w:p w14:paraId="2E266ECB" w14:textId="77777777" w:rsidR="00C16E65" w:rsidRDefault="00C16E65" w:rsidP="00C16E65">
      <w:pPr>
        <w:pStyle w:val="PL"/>
        <w:rPr>
          <w:rFonts w:cs="Courier New"/>
          <w:noProof w:val="0"/>
          <w:szCs w:val="16"/>
        </w:rPr>
      </w:pPr>
    </w:p>
    <w:p w14:paraId="13753D63" w14:textId="77777777" w:rsidR="00C16E65" w:rsidRDefault="00C16E65" w:rsidP="00C16E65">
      <w:pPr>
        <w:pStyle w:val="H6"/>
      </w:pPr>
      <w:r>
        <w:t>(3)</w:t>
      </w:r>
    </w:p>
    <w:p w14:paraId="13C0B810" w14:textId="77777777" w:rsidR="00C16E65" w:rsidRDefault="00C16E65" w:rsidP="00C16E65">
      <w:pPr>
        <w:pStyle w:val="PL"/>
        <w:rPr>
          <w:noProof w:val="0"/>
        </w:rPr>
      </w:pPr>
      <w:r>
        <w:rPr>
          <w:b/>
          <w:noProof w:val="0"/>
        </w:rPr>
        <w:t>with</w:t>
      </w:r>
      <w:r>
        <w:rPr>
          <w:noProof w:val="0"/>
        </w:rPr>
        <w:t xml:space="preserve"> { the UE (MCVideo Client) having an ongoing MCVideo video push call }</w:t>
      </w:r>
    </w:p>
    <w:p w14:paraId="63620105" w14:textId="77777777" w:rsidR="00C16E65" w:rsidRDefault="00C16E65" w:rsidP="00C16E65">
      <w:pPr>
        <w:pStyle w:val="PL"/>
        <w:rPr>
          <w:noProof w:val="0"/>
        </w:rPr>
      </w:pPr>
      <w:r>
        <w:rPr>
          <w:b/>
          <w:noProof w:val="0"/>
        </w:rPr>
        <w:t>ensure that</w:t>
      </w:r>
      <w:r>
        <w:rPr>
          <w:noProof w:val="0"/>
        </w:rPr>
        <w:t xml:space="preserve"> {</w:t>
      </w:r>
    </w:p>
    <w:p w14:paraId="41CE1A65" w14:textId="77777777" w:rsidR="00C16E65" w:rsidRDefault="00C16E65" w:rsidP="00C16E65">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1AD77F04" w14:textId="77777777" w:rsidR="00C16E65" w:rsidRDefault="00C16E65" w:rsidP="00C16E65">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8308CA0" w14:textId="77777777" w:rsidR="00C16E65" w:rsidRDefault="00C16E65" w:rsidP="00C16E65">
      <w:pPr>
        <w:pStyle w:val="PL"/>
        <w:rPr>
          <w:rFonts w:cs="Courier New"/>
          <w:noProof w:val="0"/>
          <w:szCs w:val="16"/>
        </w:rPr>
      </w:pPr>
      <w:r>
        <w:rPr>
          <w:rFonts w:cs="Courier New"/>
          <w:noProof w:val="0"/>
          <w:szCs w:val="16"/>
        </w:rPr>
        <w:t xml:space="preserve">            }</w:t>
      </w:r>
    </w:p>
    <w:p w14:paraId="598FBD9A" w14:textId="77777777" w:rsidR="00C16E65" w:rsidRDefault="00C16E65" w:rsidP="00C16E65">
      <w:pPr>
        <w:pStyle w:val="PL"/>
        <w:rPr>
          <w:noProof w:val="0"/>
        </w:rPr>
      </w:pPr>
    </w:p>
    <w:p w14:paraId="7A6990DD" w14:textId="77777777" w:rsidR="00C16E65" w:rsidRDefault="00C16E65" w:rsidP="00C16E65">
      <w:pPr>
        <w:pStyle w:val="H6"/>
      </w:pPr>
      <w:r>
        <w:t>6.5.2.2</w:t>
      </w:r>
      <w:r>
        <w:tab/>
        <w:t>Conformance requirements</w:t>
      </w:r>
    </w:p>
    <w:p w14:paraId="3EE758E9" w14:textId="77777777" w:rsidR="00C16E65" w:rsidRDefault="00C16E65" w:rsidP="00C16E65">
      <w:r>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4AA867" w14:textId="77777777" w:rsidR="00C16E65" w:rsidRDefault="00C16E65" w:rsidP="00C16E65">
      <w:r>
        <w:t>[TS 24.281, clause 13.2.2.4]</w:t>
      </w:r>
    </w:p>
    <w:p w14:paraId="672B5560" w14:textId="77777777" w:rsidR="00C16E65" w:rsidRDefault="00C16E65" w:rsidP="00C16E65">
      <w:pPr>
        <w:rPr>
          <w:lang w:val="en-US" w:eastAsia="zh-CN"/>
        </w:rPr>
      </w:pPr>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04773B8A" w14:textId="77777777" w:rsidR="00C16E65" w:rsidRDefault="00C16E65" w:rsidP="00C16E65">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6D33D3AE" w14:textId="77777777" w:rsidR="00C16E65" w:rsidRDefault="00C16E65" w:rsidP="00C16E65">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784C9D0A" w14:textId="77777777" w:rsidR="00C16E65" w:rsidRDefault="00C16E65" w:rsidP="00C16E65">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2E3178F4" w14:textId="77777777" w:rsidR="00C16E65" w:rsidRDefault="00C16E65" w:rsidP="00C16E65">
      <w:r w:rsidRPr="00F6303A">
        <w:t>Upon receiving a SIP INFO request</w:t>
      </w:r>
      <w:r>
        <w:t xml:space="preserve"> within the dialog of the SIP request for a one-to-server video push call:</w:t>
      </w:r>
    </w:p>
    <w:p w14:paraId="3AF9E6E8" w14:textId="77777777" w:rsidR="00C16E65" w:rsidRDefault="00C16E65" w:rsidP="00C16E65">
      <w:pPr>
        <w:pStyle w:val="B1"/>
      </w:pPr>
      <w:r>
        <w:t>1)</w:t>
      </w:r>
      <w:r>
        <w:tab/>
      </w:r>
      <w:r w:rsidRPr="0024238C">
        <w:t>with the Info-Package header field containing the g.3gpp.mc</w:t>
      </w:r>
      <w:r>
        <w:t>vido</w:t>
      </w:r>
      <w:r w:rsidRPr="0024238C">
        <w:t>-info package name;</w:t>
      </w:r>
    </w:p>
    <w:p w14:paraId="201C29F3" w14:textId="77777777" w:rsidR="00C16E65" w:rsidRDefault="00C16E65" w:rsidP="00C16E65">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738216AE" w14:textId="77777777" w:rsidR="00C16E65" w:rsidRDefault="00C16E65" w:rsidP="00C16E65">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60AD1562" w14:textId="77777777" w:rsidR="00C16E65" w:rsidRDefault="00C16E65" w:rsidP="00C16E65">
      <w:pPr>
        <w:rPr>
          <w:lang w:eastAsia="ko-KR"/>
        </w:rPr>
      </w:pPr>
      <w:r>
        <w:t xml:space="preserve">The MCVideo client shall store the received </w:t>
      </w:r>
      <w:r w:rsidRPr="00447BA3">
        <w:t>&lt;</w:t>
      </w:r>
      <w:r>
        <w:t>video-push-url</w:t>
      </w:r>
      <w:r w:rsidRPr="00447BA3">
        <w:t>&gt; elemen</w:t>
      </w:r>
      <w:r>
        <w:t>t.</w:t>
      </w:r>
    </w:p>
    <w:p w14:paraId="6B1A3A53" w14:textId="77777777" w:rsidR="00C16E65" w:rsidRDefault="00C16E65" w:rsidP="00C16E65">
      <w:r>
        <w:t>[TS 24.281, clause 13.2.2.5]</w:t>
      </w:r>
    </w:p>
    <w:p w14:paraId="683C674E" w14:textId="77777777" w:rsidR="00C16E65" w:rsidRDefault="00C16E65" w:rsidP="00C16E65">
      <w:pPr>
        <w:rPr>
          <w:lang w:val="en-US" w:eastAsia="zh-CN"/>
        </w:rPr>
      </w:pPr>
      <w:r>
        <w:rPr>
          <w:lang w:eastAsia="zh-CN"/>
        </w:rPr>
        <w:t>When the MCVideo client is in an ongoing one-to-server video push call, upon an indication from MCVideo user to release the call, the MCVideo client shall perform the procedures of clause </w:t>
      </w:r>
      <w:r>
        <w:rPr>
          <w:lang w:val="en-US" w:eastAsia="zh-CN"/>
        </w:rPr>
        <w:t>10.2.4.1.</w:t>
      </w:r>
    </w:p>
    <w:p w14:paraId="7053FD90" w14:textId="77777777" w:rsidR="00C16E65" w:rsidRDefault="00C16E65" w:rsidP="00C16E65">
      <w:r>
        <w:t>[TS 24.581, clause 6.2.4.2.2]</w:t>
      </w:r>
    </w:p>
    <w:p w14:paraId="61338289" w14:textId="77777777" w:rsidR="00C16E65" w:rsidRDefault="00C16E65" w:rsidP="00C16E65">
      <w:r>
        <w:t>When a call is initiated as described in 3GPP TS 24.281 [2], the transmission participant:</w:t>
      </w:r>
    </w:p>
    <w:p w14:paraId="10239A1D" w14:textId="77777777" w:rsidR="00C16E65" w:rsidRDefault="00C16E65" w:rsidP="00C16E65">
      <w:pPr>
        <w:pStyle w:val="B1"/>
      </w:pPr>
      <w:r>
        <w:t>1.</w:t>
      </w:r>
      <w:r>
        <w:tab/>
        <w:t>shall create an instance of the 'Transmission participant state transition diagram for basic transmission control operation';</w:t>
      </w:r>
    </w:p>
    <w:p w14:paraId="40DC03EE" w14:textId="77777777" w:rsidR="00C16E65" w:rsidRDefault="00C16E65" w:rsidP="00C16E65">
      <w:pPr>
        <w:pStyle w:val="B1"/>
      </w:pPr>
      <w:r>
        <w:t>2.</w:t>
      </w:r>
      <w:r>
        <w:tab/>
        <w:t>if the originating transmission participant receives a transmission control message before it receives the SIP 200 (OK) response, shall store the transmission control message;</w:t>
      </w:r>
    </w:p>
    <w:p w14:paraId="538FA08B" w14:textId="77777777" w:rsidR="00C16E65" w:rsidRDefault="00C16E65" w:rsidP="00C16E65">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80EE197" w14:textId="77777777" w:rsidR="00C16E65" w:rsidRDefault="00C16E65" w:rsidP="00C16E65">
      <w:pPr>
        <w:pStyle w:val="B1"/>
      </w:pPr>
      <w:r>
        <w:t>3.</w:t>
      </w:r>
      <w:r>
        <w:tab/>
        <w:t>if the established MCVideo call is a chat group call and the SIP INVITE request is not an implicit Transmission request, shall enter the 'U: has no permission to transmit' state;</w:t>
      </w:r>
    </w:p>
    <w:p w14:paraId="7DF149AC" w14:textId="77777777" w:rsidR="00C16E65" w:rsidRDefault="00C16E65" w:rsidP="00C16E65">
      <w:pPr>
        <w:pStyle w:val="B1"/>
      </w:pPr>
      <w:r>
        <w:t>4.</w:t>
      </w:r>
      <w:r>
        <w:tab/>
        <w:t>if for the established MCVideo call the SIP INVITE request is an implicit Transmission request:</w:t>
      </w:r>
    </w:p>
    <w:p w14:paraId="2CA45A4D" w14:textId="77777777" w:rsidR="00C16E65" w:rsidRDefault="00C16E65" w:rsidP="00C16E65">
      <w:pPr>
        <w:pStyle w:val="B2"/>
      </w:pPr>
      <w:r>
        <w:t>a.</w:t>
      </w:r>
      <w:r>
        <w:tab/>
        <w:t>shall start timer T100 (Transmission Request) and initialise counter C100 (Transmission Request) to 1;</w:t>
      </w:r>
    </w:p>
    <w:p w14:paraId="3828F78B" w14:textId="77777777" w:rsidR="00C16E65" w:rsidRDefault="00C16E65" w:rsidP="00C16E65">
      <w:pPr>
        <w:pStyle w:val="B2"/>
      </w:pPr>
      <w:r>
        <w:t>b.</w:t>
      </w:r>
      <w:r>
        <w:tab/>
        <w:t>shall enter the 'U: pending request to transmit' state; and</w:t>
      </w:r>
    </w:p>
    <w:p w14:paraId="16AD527C" w14:textId="77777777" w:rsidR="00C16E65" w:rsidRDefault="00C16E65" w:rsidP="00C16E65">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242215D" w14:textId="77777777" w:rsidR="00C16E65" w:rsidRDefault="00C16E65" w:rsidP="00C16E65">
      <w:pPr>
        <w:pStyle w:val="B1"/>
      </w:pPr>
      <w:r>
        <w:t>5.</w:t>
      </w:r>
      <w:r>
        <w:tab/>
        <w:t>if the established MCVideo call is a broadcast group call, shall enter the 'U: has permission to transmit' state.</w:t>
      </w:r>
    </w:p>
    <w:p w14:paraId="0E0696C0" w14:textId="77777777" w:rsidR="00C16E65" w:rsidRDefault="00C16E65" w:rsidP="00C16E65">
      <w:r>
        <w:t>When the transmission participant is rejoining an ongoing MCVideo call as described in 3GPP TS 24.281 [2] the transmission participant shall enter the 'U: has no permission to transmit' state.</w:t>
      </w:r>
    </w:p>
    <w:p w14:paraId="2DD1EC70" w14:textId="77777777" w:rsidR="00C16E65" w:rsidRDefault="00C16E65" w:rsidP="00C16E65">
      <w:r>
        <w:t>[TS 24.581, clause 6.2.4.4.6]</w:t>
      </w:r>
    </w:p>
    <w:p w14:paraId="6968505D" w14:textId="77777777" w:rsidR="00C16E65" w:rsidRPr="00A5463E" w:rsidRDefault="00C16E65" w:rsidP="00C16E65">
      <w:r w:rsidRPr="00A5463E">
        <w:t xml:space="preserve">Upon receiving a </w:t>
      </w:r>
      <w:r>
        <w:t>Transmission</w:t>
      </w:r>
      <w:r w:rsidRPr="00A5463E">
        <w:t xml:space="preserve"> Granted message from the transmission control server, the transmission participant:</w:t>
      </w:r>
    </w:p>
    <w:p w14:paraId="61DFEB28" w14:textId="77777777" w:rsidR="00C16E65" w:rsidRPr="00A5463E" w:rsidRDefault="00C16E65" w:rsidP="00C16E65">
      <w:pPr>
        <w:pStyle w:val="B1"/>
      </w:pPr>
      <w:r w:rsidRPr="00A5463E">
        <w:t>1.</w:t>
      </w:r>
      <w:r w:rsidRPr="00A5463E">
        <w:tab/>
        <w:t xml:space="preserve">if the first bit in the subtype of the </w:t>
      </w:r>
      <w:r>
        <w:t>Transmission</w:t>
      </w:r>
      <w:r w:rsidRPr="00A5463E">
        <w:t xml:space="preserve"> Granted message is set to '1' (Acknowledgment is required) as described in </w:t>
      </w:r>
      <w:r>
        <w:t>clause</w:t>
      </w:r>
      <w:r w:rsidRPr="00A5463E">
        <w:t> </w:t>
      </w:r>
      <w:r>
        <w:t>9.2.2.1</w:t>
      </w:r>
      <w:r w:rsidRPr="00A5463E">
        <w:t>, shall send a Transmission control Ack message. The Transmission control Ack message:</w:t>
      </w:r>
    </w:p>
    <w:p w14:paraId="664D4288" w14:textId="77777777" w:rsidR="00C16E65" w:rsidRPr="00A5463E" w:rsidRDefault="00C16E65" w:rsidP="00C16E65">
      <w:pPr>
        <w:pStyle w:val="B2"/>
      </w:pPr>
      <w:r w:rsidRPr="00A5463E">
        <w:t>a.</w:t>
      </w:r>
      <w:r w:rsidRPr="00A5463E">
        <w:tab/>
        <w:t>shall include the Message Type field set to '</w:t>
      </w:r>
      <w:r>
        <w:t>0</w:t>
      </w:r>
      <w:r w:rsidRPr="00A5463E">
        <w:t>' (</w:t>
      </w:r>
      <w:r>
        <w:t>Transmission</w:t>
      </w:r>
      <w:r w:rsidRPr="00A5463E">
        <w:t xml:space="preserve"> Granted); and</w:t>
      </w:r>
    </w:p>
    <w:p w14:paraId="3CFE55EA" w14:textId="77777777" w:rsidR="00C16E65" w:rsidRPr="00A5463E" w:rsidRDefault="00C16E65" w:rsidP="00C16E65">
      <w:pPr>
        <w:pStyle w:val="B2"/>
      </w:pPr>
      <w:r w:rsidRPr="00A5463E">
        <w:t>b.</w:t>
      </w:r>
      <w:r w:rsidRPr="00A5463E">
        <w:tab/>
        <w:t>shall include the Source field set to '0' (the transmission participant is the source);</w:t>
      </w:r>
    </w:p>
    <w:p w14:paraId="0432CB2D" w14:textId="77777777" w:rsidR="00C16E65" w:rsidRPr="00A5463E" w:rsidRDefault="00C16E65" w:rsidP="00C16E65">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2BA936AB" w14:textId="77777777" w:rsidR="00C16E65" w:rsidRPr="00A5463E" w:rsidRDefault="00C16E65" w:rsidP="00C16E65">
      <w:pPr>
        <w:pStyle w:val="B1"/>
      </w:pPr>
      <w:r w:rsidRPr="00391F2A">
        <w:t>3</w:t>
      </w:r>
      <w:r w:rsidRPr="00A5463E">
        <w:t>.</w:t>
      </w:r>
      <w:r w:rsidRPr="00A5463E">
        <w:tab/>
        <w:t xml:space="preserve">shall provide </w:t>
      </w:r>
      <w:r>
        <w:t>Transmission</w:t>
      </w:r>
      <w:r w:rsidRPr="00A5463E">
        <w:t xml:space="preserve"> granted notification to the user, if not already done;</w:t>
      </w:r>
    </w:p>
    <w:p w14:paraId="15A3163D" w14:textId="77777777" w:rsidR="00C16E65" w:rsidRPr="00A5463E" w:rsidRDefault="00C16E65" w:rsidP="00C16E65">
      <w:pPr>
        <w:pStyle w:val="B1"/>
      </w:pPr>
      <w:r w:rsidRPr="00391F2A">
        <w:t>4</w:t>
      </w:r>
      <w:r w:rsidRPr="00A5463E">
        <w:t>.</w:t>
      </w:r>
      <w:r w:rsidRPr="00A5463E">
        <w:tab/>
        <w:t xml:space="preserve">shall stop timer </w:t>
      </w:r>
      <w:r>
        <w:t>T100</w:t>
      </w:r>
      <w:r w:rsidRPr="00A5463E">
        <w:t xml:space="preserve"> (</w:t>
      </w:r>
      <w:r>
        <w:t>Transmission</w:t>
      </w:r>
      <w:r w:rsidRPr="00A5463E">
        <w:t xml:space="preserve"> Request); and</w:t>
      </w:r>
    </w:p>
    <w:p w14:paraId="2C98ED04" w14:textId="77777777" w:rsidR="00C16E65" w:rsidRPr="00A5463E" w:rsidRDefault="00C16E65" w:rsidP="00C16E65">
      <w:pPr>
        <w:pStyle w:val="B1"/>
      </w:pPr>
      <w:r w:rsidRPr="00391F2A">
        <w:t>5</w:t>
      </w:r>
      <w:r w:rsidRPr="00A5463E">
        <w:t>.</w:t>
      </w:r>
      <w:r w:rsidRPr="00A5463E">
        <w:tab/>
        <w:t>shall enter the 'U: has permission to transmit' state.</w:t>
      </w:r>
    </w:p>
    <w:p w14:paraId="01C9778B" w14:textId="77777777" w:rsidR="00C16E65" w:rsidRDefault="00C16E65" w:rsidP="00C16E65">
      <w:r>
        <w:t>[TS 24.581, clause 6.2.4.5.3]</w:t>
      </w:r>
    </w:p>
    <w:p w14:paraId="28FBAEBE" w14:textId="77777777" w:rsidR="00C16E65" w:rsidRPr="00A5463E" w:rsidRDefault="00C16E65" w:rsidP="00C16E65">
      <w:r w:rsidRPr="00A5463E">
        <w:t>Upon receiving an indication from the user to end the permission to send RTP media, the transmission participant:</w:t>
      </w:r>
    </w:p>
    <w:p w14:paraId="5A6B7F0C" w14:textId="77777777" w:rsidR="00C16E65" w:rsidRPr="00A5463E" w:rsidRDefault="00C16E65" w:rsidP="00C16E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68F5DFE6" w14:textId="77777777" w:rsidR="00C16E65" w:rsidRPr="00A5463E" w:rsidRDefault="00C16E65" w:rsidP="00C16E65">
      <w:pPr>
        <w:pStyle w:val="B1"/>
      </w:pPr>
      <w:r w:rsidRPr="00A5463E">
        <w:t>2.</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3B9B7404" w14:textId="77777777" w:rsidR="00C16E65" w:rsidRPr="00A5463E" w:rsidRDefault="00C16E65" w:rsidP="00C16E65">
      <w:pPr>
        <w:pStyle w:val="B1"/>
      </w:pPr>
      <w:r w:rsidRPr="00A5463E">
        <w:t>3.</w:t>
      </w:r>
      <w:r w:rsidRPr="00A5463E">
        <w:tab/>
        <w:t xml:space="preserve">shall enter the 'U: pending </w:t>
      </w:r>
      <w:r>
        <w:t>end</w:t>
      </w:r>
      <w:r w:rsidRPr="00A5463E">
        <w:t xml:space="preserve"> of transmission' state.</w:t>
      </w:r>
    </w:p>
    <w:p w14:paraId="55BE81C9" w14:textId="77777777" w:rsidR="00C16E65" w:rsidRDefault="00C16E65" w:rsidP="00C16E65">
      <w:r>
        <w:t>[TS 24.581, clause 6.2.4.6.4]</w:t>
      </w:r>
    </w:p>
    <w:p w14:paraId="0885EF0A" w14:textId="77777777" w:rsidR="00C16E65" w:rsidRPr="00A5463E" w:rsidRDefault="00C16E65" w:rsidP="00C16E65">
      <w:r w:rsidRPr="00A5463E">
        <w:t xml:space="preserve">Upon receiving a </w:t>
      </w:r>
      <w:r>
        <w:t>Transmission</w:t>
      </w:r>
      <w:r w:rsidRPr="00A5463E">
        <w:t xml:space="preserve"> end response message, the transmission participant:</w:t>
      </w:r>
    </w:p>
    <w:p w14:paraId="152FFF25" w14:textId="77777777" w:rsidR="00C16E65" w:rsidRPr="00A5463E" w:rsidRDefault="00C16E65" w:rsidP="00C16E65">
      <w:pPr>
        <w:pStyle w:val="B1"/>
      </w:pPr>
      <w:r w:rsidRPr="00A5463E">
        <w:t>1.</w:t>
      </w:r>
      <w:r w:rsidRPr="00A5463E">
        <w:tab/>
        <w:t xml:space="preserve">if the first bit in the subtype of the </w:t>
      </w:r>
      <w:r>
        <w:t>Transmission</w:t>
      </w:r>
      <w:r w:rsidRPr="00A5463E">
        <w:t xml:space="preserve"> </w:t>
      </w:r>
      <w:r>
        <w:t>end response</w:t>
      </w:r>
      <w:r w:rsidRPr="00F51230">
        <w:t xml:space="preserve"> </w:t>
      </w:r>
      <w:r w:rsidRPr="00A5463E">
        <w:t xml:space="preserve">message to '1' (Acknowledgment is required) as described in </w:t>
      </w:r>
      <w:r>
        <w:t>clause</w:t>
      </w:r>
      <w:r w:rsidRPr="00A5463E">
        <w:t> </w:t>
      </w:r>
      <w:r>
        <w:t>9.2.2.1</w:t>
      </w:r>
      <w:r w:rsidRPr="00A5463E">
        <w:t>, shall send a Transmission control Ack message. The Transmission control Ack message:</w:t>
      </w:r>
    </w:p>
    <w:p w14:paraId="6D5BDDDE" w14:textId="77777777" w:rsidR="00C16E65" w:rsidRPr="00A5463E" w:rsidRDefault="00C16E65" w:rsidP="00C16E65">
      <w:pPr>
        <w:pStyle w:val="B2"/>
      </w:pPr>
      <w:r w:rsidRPr="00A5463E">
        <w:t>a.</w:t>
      </w:r>
      <w:r w:rsidRPr="00A5463E">
        <w:tab/>
        <w:t>shall include the Message Type field set to '</w:t>
      </w:r>
      <w:r>
        <w:t>1</w:t>
      </w:r>
      <w:r w:rsidRPr="00A5463E">
        <w:t>' (</w:t>
      </w:r>
      <w:r>
        <w:t>Transmission</w:t>
      </w:r>
      <w:r w:rsidRPr="00A5463E">
        <w:t xml:space="preserve"> end</w:t>
      </w:r>
      <w:r w:rsidRPr="00F51230">
        <w:t xml:space="preserve"> response</w:t>
      </w:r>
      <w:r w:rsidRPr="00A5463E">
        <w:t>); and</w:t>
      </w:r>
    </w:p>
    <w:p w14:paraId="785B8D06" w14:textId="77777777" w:rsidR="00C16E65" w:rsidRPr="00A5463E" w:rsidRDefault="00C16E65" w:rsidP="00C16E65">
      <w:pPr>
        <w:pStyle w:val="B2"/>
      </w:pPr>
      <w:r w:rsidRPr="00A5463E">
        <w:t>b.</w:t>
      </w:r>
      <w:r w:rsidRPr="00A5463E">
        <w:tab/>
        <w:t>shall include the Source field set to '0' (the transmission participant is the source);</w:t>
      </w:r>
    </w:p>
    <w:p w14:paraId="6B3E174A" w14:textId="77777777" w:rsidR="00C16E65" w:rsidRPr="00A5463E" w:rsidRDefault="00C16E65" w:rsidP="00C16E65">
      <w:pPr>
        <w:pStyle w:val="B1"/>
      </w:pPr>
      <w:r w:rsidRPr="00A5463E">
        <w:t>2.</w:t>
      </w:r>
      <w:r w:rsidRPr="00A5463E">
        <w:tab/>
        <w:t>may provide a Transmission end notification to the MCVideo user;</w:t>
      </w:r>
    </w:p>
    <w:p w14:paraId="48105251" w14:textId="77777777" w:rsidR="00C16E65" w:rsidRPr="00A5463E" w:rsidRDefault="00C16E65" w:rsidP="00C16E65">
      <w:pPr>
        <w:pStyle w:val="B1"/>
      </w:pPr>
      <w:r w:rsidRPr="00A5463E">
        <w:t>3.</w:t>
      </w:r>
      <w:r w:rsidRPr="00A5463E">
        <w:tab/>
        <w:t xml:space="preserve">if the </w:t>
      </w:r>
      <w:r>
        <w:t>Transmission</w:t>
      </w:r>
      <w:r w:rsidRPr="00A5463E">
        <w:t xml:space="preserve"> Indicator field is included and the B-bit set to '1' (Broadcast group call), shall provide a notification to the user indicating the type of call;</w:t>
      </w:r>
    </w:p>
    <w:p w14:paraId="3532BE93" w14:textId="77777777" w:rsidR="00C16E65" w:rsidRPr="00A5463E" w:rsidRDefault="00C16E65" w:rsidP="00C16E65">
      <w:pPr>
        <w:pStyle w:val="B1"/>
      </w:pPr>
      <w:r w:rsidRPr="00A5463E">
        <w:t>4.</w:t>
      </w:r>
      <w:r w:rsidRPr="00A5463E">
        <w:tab/>
        <w:t xml:space="preserve">shall stop timer </w:t>
      </w:r>
      <w:r>
        <w:t>T101</w:t>
      </w:r>
      <w:r w:rsidRPr="00A5463E">
        <w:t xml:space="preserve"> (</w:t>
      </w:r>
      <w:r>
        <w:t>Transmission</w:t>
      </w:r>
      <w:r w:rsidRPr="00A5463E">
        <w:t xml:space="preserve"> </w:t>
      </w:r>
      <w:r>
        <w:t>End Request</w:t>
      </w:r>
      <w:r w:rsidRPr="00A5463E">
        <w:t>);</w:t>
      </w:r>
    </w:p>
    <w:p w14:paraId="76C5DC60" w14:textId="77777777" w:rsidR="00C16E65" w:rsidRPr="00A5463E" w:rsidRDefault="00C16E65" w:rsidP="00C16E65">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1FA439F3" w14:textId="77777777" w:rsidR="00C16E65" w:rsidRPr="00A5463E" w:rsidRDefault="00C16E65" w:rsidP="00C16E65">
      <w:pPr>
        <w:pStyle w:val="B1"/>
      </w:pPr>
      <w:r w:rsidRPr="00A5463E">
        <w:t>6.</w:t>
      </w:r>
      <w:r w:rsidRPr="00A5463E">
        <w:tab/>
        <w:t>if the session was initiated as a broadcast group call:</w:t>
      </w:r>
    </w:p>
    <w:p w14:paraId="7A4FE87B" w14:textId="77777777" w:rsidR="00C16E65" w:rsidRPr="00A5463E" w:rsidRDefault="00C16E65" w:rsidP="00C16E65">
      <w:pPr>
        <w:pStyle w:val="B2"/>
      </w:pPr>
      <w:r w:rsidRPr="00A5463E">
        <w:t>a.</w:t>
      </w:r>
      <w:r w:rsidRPr="00A5463E">
        <w:tab/>
        <w:t>shall indicate to the MCVideo client the media transmission is completed; and</w:t>
      </w:r>
    </w:p>
    <w:p w14:paraId="6696A247" w14:textId="77777777" w:rsidR="00C16E65" w:rsidRPr="00A5463E" w:rsidRDefault="00C16E65" w:rsidP="00C16E65">
      <w:pPr>
        <w:pStyle w:val="B2"/>
      </w:pPr>
      <w:r w:rsidRPr="00A5463E">
        <w:t>b</w:t>
      </w:r>
      <w:r w:rsidRPr="00A5463E">
        <w:tab/>
        <w:t>shall enter the 'Call releasing' state.</w:t>
      </w:r>
    </w:p>
    <w:p w14:paraId="3BDC77B4" w14:textId="77777777" w:rsidR="00C16E65" w:rsidRDefault="00C16E65" w:rsidP="00C16E65">
      <w:pPr>
        <w:pStyle w:val="H6"/>
      </w:pPr>
      <w:r>
        <w:t>6.5.2.3</w:t>
      </w:r>
      <w:r>
        <w:tab/>
        <w:t>Test description</w:t>
      </w:r>
    </w:p>
    <w:p w14:paraId="13E8FC2D" w14:textId="77777777" w:rsidR="00C16E65" w:rsidRDefault="00C16E65" w:rsidP="00C16E65">
      <w:pPr>
        <w:pStyle w:val="H6"/>
      </w:pPr>
      <w:r>
        <w:t>6.5.2.3.1</w:t>
      </w:r>
      <w:r>
        <w:tab/>
        <w:t>Pre-test conditions</w:t>
      </w:r>
    </w:p>
    <w:p w14:paraId="0CC0BCE4" w14:textId="77777777" w:rsidR="008866F3" w:rsidRDefault="008866F3" w:rsidP="008866F3">
      <w:pPr>
        <w:pStyle w:val="H6"/>
      </w:pPr>
      <w:r w:rsidRPr="00102CE5">
        <w:t>Test configuration</w:t>
      </w:r>
      <w:r>
        <w:t>:</w:t>
      </w:r>
    </w:p>
    <w:p w14:paraId="591B2056" w14:textId="77777777" w:rsidR="008866F3" w:rsidRDefault="008866F3" w:rsidP="008866F3">
      <w:pPr>
        <w:pStyle w:val="B1"/>
      </w:pPr>
      <w:r>
        <w:t>-</w:t>
      </w:r>
      <w:r>
        <w:tab/>
        <w:t>Single cell configuration according to TS 36.579-1 [2] clause 5.2.2.2.1.</w:t>
      </w:r>
    </w:p>
    <w:p w14:paraId="00B47536" w14:textId="77777777" w:rsidR="008866F3" w:rsidRDefault="008866F3" w:rsidP="008866F3">
      <w:pPr>
        <w:pStyle w:val="B1"/>
      </w:pPr>
      <w:r>
        <w:t>-</w:t>
      </w:r>
      <w:r>
        <w:tab/>
      </w:r>
      <w:r w:rsidRPr="00F839B3">
        <w:t>UE (MCVideo client) has a pre-recorded video that is available to push to the MCVideo server.</w:t>
      </w:r>
    </w:p>
    <w:p w14:paraId="260156A9" w14:textId="77777777" w:rsidR="008866F3" w:rsidRDefault="008866F3" w:rsidP="008866F3">
      <w:pPr>
        <w:pStyle w:val="H6"/>
      </w:pPr>
      <w:r>
        <w:t>Preamble:</w:t>
      </w:r>
    </w:p>
    <w:p w14:paraId="1C665429" w14:textId="77777777" w:rsidR="008866F3" w:rsidRDefault="008866F3" w:rsidP="008866F3">
      <w:pPr>
        <w:pStyle w:val="B1"/>
      </w:pPr>
      <w:r>
        <w:t>-</w:t>
      </w:r>
      <w:r>
        <w:tab/>
        <w:t>The UE has performed procedure 'Initial registration' as described in TS 36.579-1 [2] clause 5.4.2.</w:t>
      </w:r>
    </w:p>
    <w:p w14:paraId="1CB761CE" w14:textId="77777777" w:rsidR="008866F3" w:rsidRDefault="008866F3" w:rsidP="008866F3">
      <w:pPr>
        <w:pStyle w:val="B1"/>
      </w:pPr>
      <w:r>
        <w:t>-</w:t>
      </w:r>
      <w:r>
        <w:tab/>
      </w:r>
      <w:r w:rsidRPr="000573F5">
        <w:t>UE States at the end of the preamble</w:t>
      </w:r>
      <w:r>
        <w:t>:</w:t>
      </w:r>
    </w:p>
    <w:p w14:paraId="422FE0CF" w14:textId="77777777" w:rsidR="008866F3" w:rsidRDefault="008866F3" w:rsidP="008866F3">
      <w:pPr>
        <w:pStyle w:val="B1"/>
        <w:ind w:left="852"/>
      </w:pPr>
      <w:r>
        <w:t>-</w:t>
      </w:r>
      <w:r>
        <w:tab/>
        <w:t>The UE is in RRC_IDLE state.</w:t>
      </w:r>
    </w:p>
    <w:p w14:paraId="41D03389" w14:textId="77777777" w:rsidR="008866F3" w:rsidRDefault="008866F3" w:rsidP="008866F3">
      <w:pPr>
        <w:pStyle w:val="B1"/>
        <w:ind w:left="852"/>
      </w:pPr>
      <w:r>
        <w:t>-</w:t>
      </w:r>
      <w:r>
        <w:tab/>
        <w:t>The client is registered for MCVideo.</w:t>
      </w:r>
    </w:p>
    <w:p w14:paraId="592E7025" w14:textId="77777777" w:rsidR="00C16E65" w:rsidRDefault="00C16E65" w:rsidP="00C16E65">
      <w:pPr>
        <w:pStyle w:val="H6"/>
      </w:pPr>
      <w:r>
        <w:t>6.5.2.3.2</w:t>
      </w:r>
      <w:r>
        <w:tab/>
        <w:t>Test procedure sequence</w:t>
      </w:r>
    </w:p>
    <w:p w14:paraId="65911714" w14:textId="77777777" w:rsidR="00C16E65" w:rsidRDefault="00C16E65" w:rsidP="00C16E65">
      <w:pPr>
        <w:pStyle w:val="TH"/>
      </w:pPr>
      <w:r>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C16E65" w14:paraId="70A29FFB" w14:textId="77777777" w:rsidTr="0021209C">
        <w:trPr>
          <w:tblHeader/>
        </w:trPr>
        <w:tc>
          <w:tcPr>
            <w:tcW w:w="693" w:type="dxa"/>
            <w:tcBorders>
              <w:top w:val="single" w:sz="4" w:space="0" w:color="auto"/>
              <w:left w:val="single" w:sz="4" w:space="0" w:color="auto"/>
              <w:bottom w:val="nil"/>
              <w:right w:val="single" w:sz="4" w:space="0" w:color="auto"/>
            </w:tcBorders>
            <w:hideMark/>
          </w:tcPr>
          <w:p w14:paraId="0A2F39BA" w14:textId="77777777" w:rsidR="00C16E65" w:rsidRDefault="00C16E65" w:rsidP="0021209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0C657C8" w14:textId="77777777" w:rsidR="00C16E65" w:rsidRDefault="00C16E65" w:rsidP="0021209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226ADF" w14:textId="77777777" w:rsidR="00C16E65" w:rsidRDefault="00C16E65" w:rsidP="0021209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76AD756" w14:textId="77777777" w:rsidR="00C16E65" w:rsidRDefault="00C16E65" w:rsidP="0021209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78D3CE6A" w14:textId="77777777" w:rsidR="00C16E65" w:rsidRDefault="00C16E65" w:rsidP="0021209C">
            <w:pPr>
              <w:pStyle w:val="TAH"/>
              <w:keepNext w:val="0"/>
              <w:keepLines w:val="0"/>
              <w:widowControl w:val="0"/>
              <w:rPr>
                <w:rFonts w:eastAsia="Calibri"/>
              </w:rPr>
            </w:pPr>
            <w:r>
              <w:rPr>
                <w:rFonts w:eastAsia="Calibri"/>
              </w:rPr>
              <w:t>Verdict</w:t>
            </w:r>
          </w:p>
        </w:tc>
      </w:tr>
      <w:tr w:rsidR="00C16E65" w14:paraId="50955883" w14:textId="77777777" w:rsidTr="0021209C">
        <w:trPr>
          <w:tblHeader/>
        </w:trPr>
        <w:tc>
          <w:tcPr>
            <w:tcW w:w="693" w:type="dxa"/>
            <w:tcBorders>
              <w:top w:val="nil"/>
              <w:left w:val="single" w:sz="4" w:space="0" w:color="auto"/>
              <w:bottom w:val="single" w:sz="4" w:space="0" w:color="auto"/>
              <w:right w:val="single" w:sz="4" w:space="0" w:color="auto"/>
            </w:tcBorders>
          </w:tcPr>
          <w:p w14:paraId="29E05A8B" w14:textId="77777777" w:rsidR="00C16E65" w:rsidRDefault="00C16E65" w:rsidP="0021209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EFE51CD" w14:textId="77777777" w:rsidR="00C16E65" w:rsidRDefault="00C16E65" w:rsidP="0021209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1D94EE01" w14:textId="77777777" w:rsidR="00C16E65" w:rsidRDefault="00C16E65" w:rsidP="0021209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57B6F9B" w14:textId="77777777" w:rsidR="00C16E65" w:rsidRDefault="00C16E65" w:rsidP="0021209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1B7585F2" w14:textId="77777777" w:rsidR="00C16E65" w:rsidRDefault="00C16E65" w:rsidP="0021209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6A0597A" w14:textId="77777777" w:rsidR="00C16E65" w:rsidRDefault="00C16E65" w:rsidP="0021209C">
            <w:pPr>
              <w:pStyle w:val="TAH"/>
              <w:keepNext w:val="0"/>
              <w:keepLines w:val="0"/>
              <w:widowControl w:val="0"/>
              <w:rPr>
                <w:rFonts w:eastAsia="Calibri"/>
              </w:rPr>
            </w:pPr>
          </w:p>
        </w:tc>
      </w:tr>
      <w:tr w:rsidR="00C16E65" w14:paraId="370EE123" w14:textId="77777777" w:rsidTr="0021209C">
        <w:tc>
          <w:tcPr>
            <w:tcW w:w="693" w:type="dxa"/>
            <w:tcBorders>
              <w:top w:val="single" w:sz="4" w:space="0" w:color="auto"/>
              <w:left w:val="single" w:sz="4" w:space="0" w:color="auto"/>
              <w:bottom w:val="single" w:sz="4" w:space="0" w:color="auto"/>
              <w:right w:val="single" w:sz="4" w:space="0" w:color="auto"/>
            </w:tcBorders>
            <w:hideMark/>
          </w:tcPr>
          <w:p w14:paraId="0C718677" w14:textId="77777777" w:rsidR="00C16E65" w:rsidRDefault="00C16E65" w:rsidP="0021209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7A4033C8" w14:textId="77777777" w:rsidR="00C16E65" w:rsidRDefault="00C16E65" w:rsidP="0021209C">
            <w:pPr>
              <w:pStyle w:val="TAL"/>
              <w:keepNext w:val="0"/>
              <w:keepLines w:val="0"/>
              <w:widowControl w:val="0"/>
              <w:rPr>
                <w:rFonts w:eastAsia="Calibri"/>
              </w:rPr>
            </w:pPr>
            <w:r>
              <w:rPr>
                <w:rFonts w:eastAsia="Calibri"/>
              </w:rPr>
              <w:t>Make the UE (MCVideo client) request the establishment of a video push call to push a video to the SS (MCVideo server).</w:t>
            </w:r>
          </w:p>
          <w:p w14:paraId="0C0F7479" w14:textId="77777777" w:rsidR="00C16E65" w:rsidRDefault="00C16E65" w:rsidP="0021209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F40053" w14:textId="77777777" w:rsidR="00C16E65" w:rsidRDefault="00C16E65" w:rsidP="0021209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76BD5D18" w14:textId="77777777" w:rsidR="00C16E65" w:rsidRDefault="00C16E65" w:rsidP="0021209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A965F7" w14:textId="77777777" w:rsidR="00C16E65" w:rsidRDefault="00C16E65" w:rsidP="0021209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52B9A57F" w14:textId="77777777" w:rsidR="00C16E65" w:rsidRDefault="00C16E65" w:rsidP="0021209C">
            <w:pPr>
              <w:pStyle w:val="TAC"/>
              <w:keepNext w:val="0"/>
              <w:keepLines w:val="0"/>
              <w:widowControl w:val="0"/>
              <w:rPr>
                <w:rFonts w:eastAsia="Calibri"/>
                <w:szCs w:val="22"/>
              </w:rPr>
            </w:pPr>
            <w:r>
              <w:rPr>
                <w:rFonts w:eastAsia="Calibri"/>
                <w:szCs w:val="22"/>
              </w:rPr>
              <w:t>-</w:t>
            </w:r>
          </w:p>
        </w:tc>
      </w:tr>
      <w:tr w:rsidR="00C16E65" w14:paraId="62D54C61" w14:textId="77777777" w:rsidTr="0021209C">
        <w:tc>
          <w:tcPr>
            <w:tcW w:w="693" w:type="dxa"/>
            <w:tcBorders>
              <w:top w:val="single" w:sz="4" w:space="0" w:color="auto"/>
              <w:left w:val="single" w:sz="4" w:space="0" w:color="auto"/>
              <w:bottom w:val="single" w:sz="4" w:space="0" w:color="auto"/>
              <w:right w:val="single" w:sz="4" w:space="0" w:color="auto"/>
            </w:tcBorders>
            <w:hideMark/>
          </w:tcPr>
          <w:p w14:paraId="50DFDA0D" w14:textId="77777777" w:rsidR="00C16E65" w:rsidRDefault="00C16E65" w:rsidP="0021209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36BCF280" w14:textId="77777777" w:rsidR="00C16E65" w:rsidRDefault="00C16E65" w:rsidP="0021209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09AFE0CF" w14:textId="77777777" w:rsidR="00C16E65" w:rsidRDefault="00C16E65" w:rsidP="0021209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B50238A" w14:textId="77777777" w:rsidR="00C16E65" w:rsidRDefault="00C16E65" w:rsidP="0021209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7043C5" w14:textId="77777777" w:rsidR="00C16E65" w:rsidRDefault="00C16E65" w:rsidP="0021209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49E49FDA" w14:textId="77777777" w:rsidR="00C16E65" w:rsidRDefault="00C16E65" w:rsidP="0021209C">
            <w:pPr>
              <w:pStyle w:val="TAC"/>
              <w:keepNext w:val="0"/>
              <w:keepLines w:val="0"/>
              <w:widowControl w:val="0"/>
            </w:pPr>
            <w:r>
              <w:t>P</w:t>
            </w:r>
          </w:p>
        </w:tc>
      </w:tr>
      <w:tr w:rsidR="00C16E65" w14:paraId="23B47474" w14:textId="77777777" w:rsidTr="0021209C">
        <w:tc>
          <w:tcPr>
            <w:tcW w:w="693" w:type="dxa"/>
            <w:tcBorders>
              <w:top w:val="single" w:sz="4" w:space="0" w:color="auto"/>
              <w:left w:val="single" w:sz="4" w:space="0" w:color="auto"/>
              <w:bottom w:val="single" w:sz="4" w:space="0" w:color="auto"/>
              <w:right w:val="single" w:sz="4" w:space="0" w:color="auto"/>
            </w:tcBorders>
            <w:hideMark/>
          </w:tcPr>
          <w:p w14:paraId="2BE00B71" w14:textId="77777777" w:rsidR="00C16E65" w:rsidRDefault="00C16E65" w:rsidP="0021209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D23BE99" w14:textId="77777777" w:rsidR="00C16E65" w:rsidRDefault="00C16E65" w:rsidP="0021209C">
            <w:pPr>
              <w:pStyle w:val="TAL"/>
            </w:pPr>
            <w:r>
              <w:t>Check: Does the UE (MCVideo client) provide transmission granted notification to the user?</w:t>
            </w:r>
          </w:p>
          <w:p w14:paraId="6F53D789" w14:textId="77777777" w:rsidR="00C16E65" w:rsidRDefault="00C16E65" w:rsidP="0021209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E808872" w14:textId="77777777" w:rsidR="00C16E65" w:rsidRDefault="00C16E65" w:rsidP="0021209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3FF69FD" w14:textId="77777777" w:rsidR="00C16E65" w:rsidRDefault="00C16E65" w:rsidP="0021209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891CA08" w14:textId="77777777" w:rsidR="00C16E65" w:rsidRDefault="00C16E65" w:rsidP="0021209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C005472" w14:textId="77777777" w:rsidR="00C16E65" w:rsidRDefault="00C16E65" w:rsidP="0021209C">
            <w:pPr>
              <w:pStyle w:val="TAC"/>
              <w:keepNext w:val="0"/>
              <w:keepLines w:val="0"/>
              <w:widowControl w:val="0"/>
            </w:pPr>
            <w:r>
              <w:rPr>
                <w:rFonts w:eastAsia="Calibri"/>
                <w:szCs w:val="18"/>
              </w:rPr>
              <w:t>P</w:t>
            </w:r>
          </w:p>
        </w:tc>
      </w:tr>
      <w:tr w:rsidR="00C16E65" w14:paraId="31CF3F40" w14:textId="77777777" w:rsidTr="0021209C">
        <w:tc>
          <w:tcPr>
            <w:tcW w:w="693" w:type="dxa"/>
            <w:tcBorders>
              <w:top w:val="single" w:sz="4" w:space="0" w:color="auto"/>
              <w:left w:val="single" w:sz="4" w:space="0" w:color="auto"/>
              <w:bottom w:val="single" w:sz="4" w:space="0" w:color="auto"/>
              <w:right w:val="single" w:sz="4" w:space="0" w:color="auto"/>
            </w:tcBorders>
          </w:tcPr>
          <w:p w14:paraId="5CE45437" w14:textId="77777777" w:rsidR="00C16E65" w:rsidRDefault="00C16E65" w:rsidP="0021209C">
            <w:pPr>
              <w:pStyle w:val="TAC"/>
              <w:keepNext w:val="0"/>
              <w:keepLines w:val="0"/>
              <w:widowControl w:val="0"/>
              <w:rPr>
                <w:rFonts w:eastAsia="Calibri"/>
              </w:rPr>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3E7FA629" w14:textId="77777777" w:rsidR="00C16E65" w:rsidRDefault="00C16E65" w:rsidP="0021209C">
            <w:pPr>
              <w:pStyle w:val="TAL"/>
            </w:pPr>
            <w:r>
              <w:rPr>
                <w:rFonts w:eastAsia="Calibri"/>
              </w:rPr>
              <w:t xml:space="preserve">The SS (MCVideo server) sends a SIP INFO message that contains a </w:t>
            </w:r>
            <w:r>
              <w:t>video-push-url element.</w:t>
            </w:r>
          </w:p>
        </w:tc>
        <w:tc>
          <w:tcPr>
            <w:tcW w:w="709" w:type="dxa"/>
            <w:tcBorders>
              <w:top w:val="single" w:sz="4" w:space="0" w:color="auto"/>
              <w:left w:val="single" w:sz="4" w:space="0" w:color="auto"/>
              <w:bottom w:val="single" w:sz="4" w:space="0" w:color="auto"/>
              <w:right w:val="single" w:sz="4" w:space="0" w:color="auto"/>
            </w:tcBorders>
          </w:tcPr>
          <w:p w14:paraId="4216471D" w14:textId="77777777" w:rsidR="00C16E65" w:rsidRDefault="00C16E65" w:rsidP="0021209C">
            <w:pPr>
              <w:pStyle w:val="TAC"/>
              <w:keepNext w:val="0"/>
              <w:keepLines w:val="0"/>
              <w:widowControl w:val="0"/>
              <w:rPr>
                <w:rFonts w:eastAsia="Calibri"/>
                <w:szCs w:val="18"/>
              </w:rPr>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6BB303AA" w14:textId="77777777" w:rsidR="00C16E65" w:rsidRDefault="00C16E65" w:rsidP="0021209C">
            <w:pPr>
              <w:pStyle w:val="TAL"/>
              <w:keepNext w:val="0"/>
              <w:keepLines w:val="0"/>
              <w:widowControl w:val="0"/>
              <w:rPr>
                <w:rFonts w:eastAsia="Calibri"/>
                <w:szCs w:val="18"/>
              </w:rPr>
            </w:pPr>
            <w:r>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DA092AF" w14:textId="77777777" w:rsidR="00C16E65" w:rsidRDefault="00C16E65" w:rsidP="0021209C">
            <w:pPr>
              <w:pStyle w:val="TAC"/>
              <w:keepNext w:val="0"/>
              <w:keepLines w:val="0"/>
              <w:widowControl w:val="0"/>
              <w:rPr>
                <w:rFonts w:eastAsia="Calibri"/>
                <w:szCs w:val="18"/>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24281C37" w14:textId="77777777" w:rsidR="00C16E65" w:rsidRDefault="00C16E65" w:rsidP="0021209C">
            <w:pPr>
              <w:pStyle w:val="TAC"/>
              <w:keepNext w:val="0"/>
              <w:keepLines w:val="0"/>
              <w:widowControl w:val="0"/>
              <w:rPr>
                <w:rFonts w:eastAsia="Calibri"/>
                <w:szCs w:val="18"/>
              </w:rPr>
            </w:pPr>
            <w:r>
              <w:rPr>
                <w:rFonts w:eastAsia="Calibri"/>
              </w:rPr>
              <w:t>-</w:t>
            </w:r>
          </w:p>
        </w:tc>
      </w:tr>
      <w:tr w:rsidR="00C16E65" w14:paraId="0E225754" w14:textId="77777777" w:rsidTr="0021209C">
        <w:tc>
          <w:tcPr>
            <w:tcW w:w="693" w:type="dxa"/>
            <w:tcBorders>
              <w:top w:val="single" w:sz="4" w:space="0" w:color="auto"/>
              <w:left w:val="single" w:sz="4" w:space="0" w:color="auto"/>
              <w:bottom w:val="single" w:sz="4" w:space="0" w:color="auto"/>
              <w:right w:val="single" w:sz="4" w:space="0" w:color="auto"/>
            </w:tcBorders>
          </w:tcPr>
          <w:p w14:paraId="76BA48D9" w14:textId="77777777" w:rsidR="00C16E65" w:rsidRDefault="00C16E65" w:rsidP="0021209C">
            <w:pPr>
              <w:pStyle w:val="TAC"/>
              <w:keepNext w:val="0"/>
              <w:keepLines w:val="0"/>
              <w:widowControl w:val="0"/>
              <w:rPr>
                <w:rFonts w:eastAsia="Calibri"/>
              </w:rPr>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63899B6D" w14:textId="77777777" w:rsidR="00C16E65" w:rsidRDefault="00C16E65" w:rsidP="0021209C">
            <w:pPr>
              <w:pStyle w:val="TAL"/>
            </w:pPr>
            <w:r>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311C8256" w14:textId="77777777" w:rsidR="00C16E65" w:rsidRDefault="00C16E65" w:rsidP="0021209C">
            <w:pPr>
              <w:pStyle w:val="TAC"/>
              <w:keepNext w:val="0"/>
              <w:keepLines w:val="0"/>
              <w:widowControl w:val="0"/>
              <w:rPr>
                <w:rFonts w:eastAsia="Calibri"/>
                <w:szCs w:val="18"/>
              </w:rPr>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2DC0D9A3" w14:textId="77777777" w:rsidR="00C16E65" w:rsidRDefault="00C16E65" w:rsidP="0021209C">
            <w:pPr>
              <w:pStyle w:val="TAL"/>
              <w:keepNext w:val="0"/>
              <w:keepLines w:val="0"/>
              <w:widowControl w:val="0"/>
              <w:rPr>
                <w:rFonts w:eastAsia="Calibri"/>
                <w:szCs w:val="18"/>
              </w:rPr>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A6A0520" w14:textId="77777777" w:rsidR="00C16E65" w:rsidRDefault="00C16E65" w:rsidP="0021209C">
            <w:pPr>
              <w:pStyle w:val="TAC"/>
              <w:keepNext w:val="0"/>
              <w:keepLines w:val="0"/>
              <w:widowControl w:val="0"/>
              <w:rPr>
                <w:rFonts w:eastAsia="Calibri"/>
                <w:szCs w:val="18"/>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30537E55" w14:textId="77777777" w:rsidR="00C16E65" w:rsidRDefault="00C16E65" w:rsidP="0021209C">
            <w:pPr>
              <w:pStyle w:val="TAC"/>
              <w:keepNext w:val="0"/>
              <w:keepLines w:val="0"/>
              <w:widowControl w:val="0"/>
              <w:rPr>
                <w:rFonts w:eastAsia="Calibri"/>
                <w:szCs w:val="18"/>
              </w:rPr>
            </w:pPr>
            <w:r>
              <w:rPr>
                <w:rFonts w:eastAsia="Calibri"/>
              </w:rPr>
              <w:t>P</w:t>
            </w:r>
          </w:p>
        </w:tc>
      </w:tr>
      <w:tr w:rsidR="00C16E65" w14:paraId="79B9B2B2" w14:textId="77777777" w:rsidTr="0021209C">
        <w:tc>
          <w:tcPr>
            <w:tcW w:w="693" w:type="dxa"/>
            <w:tcBorders>
              <w:top w:val="single" w:sz="4" w:space="0" w:color="auto"/>
              <w:left w:val="single" w:sz="4" w:space="0" w:color="auto"/>
              <w:bottom w:val="single" w:sz="4" w:space="0" w:color="auto"/>
              <w:right w:val="single" w:sz="4" w:space="0" w:color="auto"/>
            </w:tcBorders>
          </w:tcPr>
          <w:p w14:paraId="567CD9D3" w14:textId="77777777" w:rsidR="00C16E65" w:rsidRDefault="00C16E65" w:rsidP="0021209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0EBD6938" w14:textId="77777777" w:rsidR="00C16E65" w:rsidRDefault="00C16E65" w:rsidP="0021209C">
            <w:pPr>
              <w:pStyle w:val="TAL"/>
              <w:keepNext w:val="0"/>
              <w:keepLines w:val="0"/>
              <w:widowControl w:val="0"/>
            </w:pPr>
            <w:r>
              <w:t>Make the UE (MCVideo client) request end of transmission.</w:t>
            </w:r>
          </w:p>
          <w:p w14:paraId="137A3C99" w14:textId="77777777" w:rsidR="00C16E65" w:rsidRDefault="00C16E65" w:rsidP="0021209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53737659" w14:textId="77777777" w:rsidR="00C16E65" w:rsidRDefault="00C16E65" w:rsidP="0021209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F901A17" w14:textId="77777777" w:rsidR="00C16E65" w:rsidRDefault="00C16E65" w:rsidP="0021209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6458B18" w14:textId="77777777" w:rsidR="00C16E65" w:rsidRDefault="00C16E65" w:rsidP="0021209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4F5EE09" w14:textId="77777777" w:rsidR="00C16E65" w:rsidRDefault="00C16E65" w:rsidP="0021209C">
            <w:pPr>
              <w:pStyle w:val="TAC"/>
              <w:keepNext w:val="0"/>
              <w:keepLines w:val="0"/>
              <w:widowControl w:val="0"/>
            </w:pPr>
            <w:r>
              <w:t>-</w:t>
            </w:r>
          </w:p>
        </w:tc>
      </w:tr>
      <w:tr w:rsidR="00C16E65" w14:paraId="43FDACAC" w14:textId="77777777" w:rsidTr="0021209C">
        <w:tc>
          <w:tcPr>
            <w:tcW w:w="693" w:type="dxa"/>
            <w:tcBorders>
              <w:top w:val="single" w:sz="4" w:space="0" w:color="auto"/>
              <w:left w:val="single" w:sz="4" w:space="0" w:color="auto"/>
              <w:bottom w:val="single" w:sz="4" w:space="0" w:color="auto"/>
              <w:right w:val="single" w:sz="4" w:space="0" w:color="auto"/>
            </w:tcBorders>
          </w:tcPr>
          <w:p w14:paraId="6409584A" w14:textId="77777777" w:rsidR="00C16E65" w:rsidRDefault="00C16E65" w:rsidP="0021209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558CF203" w14:textId="77777777" w:rsidR="00C16E65" w:rsidRDefault="00C16E65" w:rsidP="0021209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B2D42D8" w14:textId="77777777" w:rsidR="00C16E65" w:rsidRDefault="00C16E65" w:rsidP="0021209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26A2592" w14:textId="77777777" w:rsidR="00C16E65" w:rsidRDefault="00C16E65" w:rsidP="0021209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D30285C" w14:textId="77777777" w:rsidR="00C16E65" w:rsidRDefault="00C16E65" w:rsidP="0021209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B890E7D" w14:textId="77777777" w:rsidR="00C16E65" w:rsidRDefault="00C16E65" w:rsidP="0021209C">
            <w:pPr>
              <w:pStyle w:val="TAC"/>
              <w:keepNext w:val="0"/>
              <w:keepLines w:val="0"/>
              <w:widowControl w:val="0"/>
            </w:pPr>
            <w:r>
              <w:t>P</w:t>
            </w:r>
          </w:p>
        </w:tc>
      </w:tr>
      <w:tr w:rsidR="00C16E65" w14:paraId="513685D5" w14:textId="77777777" w:rsidTr="0021209C">
        <w:tc>
          <w:tcPr>
            <w:tcW w:w="693" w:type="dxa"/>
            <w:tcBorders>
              <w:top w:val="single" w:sz="4" w:space="0" w:color="auto"/>
              <w:left w:val="single" w:sz="4" w:space="0" w:color="auto"/>
              <w:bottom w:val="single" w:sz="4" w:space="0" w:color="auto"/>
              <w:right w:val="single" w:sz="4" w:space="0" w:color="auto"/>
            </w:tcBorders>
          </w:tcPr>
          <w:p w14:paraId="75D62576" w14:textId="77777777" w:rsidR="00C16E65" w:rsidRDefault="00C16E65" w:rsidP="0021209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33681E0C" w14:textId="77777777" w:rsidR="00C16E65" w:rsidRDefault="00C16E65" w:rsidP="0021209C">
            <w:pPr>
              <w:pStyle w:val="TAL"/>
              <w:keepNext w:val="0"/>
              <w:keepLines w:val="0"/>
              <w:widowControl w:val="0"/>
            </w:pPr>
            <w:r>
              <w:t>Make the UE (MCVideo client) release the call.</w:t>
            </w:r>
          </w:p>
          <w:p w14:paraId="3C5587B4" w14:textId="77777777" w:rsidR="00C16E65" w:rsidRDefault="00C16E65" w:rsidP="0021209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43D9F6" w14:textId="77777777" w:rsidR="00C16E65" w:rsidRDefault="00C16E65" w:rsidP="0021209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E0D767B" w14:textId="77777777" w:rsidR="00C16E65" w:rsidRDefault="00C16E65" w:rsidP="0021209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0587046F" w14:textId="77777777" w:rsidR="00C16E65" w:rsidRDefault="00C16E65" w:rsidP="0021209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27C1CF32" w14:textId="77777777" w:rsidR="00C16E65" w:rsidRDefault="00C16E65" w:rsidP="0021209C">
            <w:pPr>
              <w:pStyle w:val="TAC"/>
              <w:keepNext w:val="0"/>
              <w:keepLines w:val="0"/>
              <w:widowControl w:val="0"/>
            </w:pPr>
            <w:r>
              <w:t>-</w:t>
            </w:r>
          </w:p>
        </w:tc>
      </w:tr>
      <w:tr w:rsidR="00C16E65" w14:paraId="469547CB" w14:textId="77777777" w:rsidTr="0021209C">
        <w:tc>
          <w:tcPr>
            <w:tcW w:w="693" w:type="dxa"/>
            <w:tcBorders>
              <w:top w:val="single" w:sz="4" w:space="0" w:color="auto"/>
              <w:left w:val="single" w:sz="4" w:space="0" w:color="auto"/>
              <w:bottom w:val="single" w:sz="4" w:space="0" w:color="auto"/>
              <w:right w:val="single" w:sz="4" w:space="0" w:color="auto"/>
            </w:tcBorders>
          </w:tcPr>
          <w:p w14:paraId="33B91FF6" w14:textId="77777777" w:rsidR="00C16E65" w:rsidRDefault="00C16E65" w:rsidP="0021209C">
            <w:pPr>
              <w:pStyle w:val="TAC"/>
              <w:keepNext w:val="0"/>
              <w:keepLines w:val="0"/>
              <w:widowControl w:val="0"/>
            </w:pPr>
            <w:r>
              <w:t>9</w:t>
            </w:r>
          </w:p>
        </w:tc>
        <w:tc>
          <w:tcPr>
            <w:tcW w:w="3926" w:type="dxa"/>
            <w:tcBorders>
              <w:top w:val="single" w:sz="4" w:space="0" w:color="auto"/>
              <w:left w:val="single" w:sz="4" w:space="0" w:color="auto"/>
              <w:bottom w:val="single" w:sz="4" w:space="0" w:color="auto"/>
              <w:right w:val="single" w:sz="4" w:space="0" w:color="auto"/>
            </w:tcBorders>
            <w:hideMark/>
          </w:tcPr>
          <w:p w14:paraId="600BE334" w14:textId="77777777" w:rsidR="00C16E65" w:rsidRDefault="00C16E65" w:rsidP="0021209C">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181CA1" w14:textId="77777777" w:rsidR="00C16E65" w:rsidRDefault="00C16E65" w:rsidP="0021209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F0F250F" w14:textId="77777777" w:rsidR="00C16E65" w:rsidRDefault="00C16E65" w:rsidP="0021209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30D5863" w14:textId="77777777" w:rsidR="00C16E65" w:rsidRDefault="00C16E65" w:rsidP="0021209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4204A0B0" w14:textId="77777777" w:rsidR="00C16E65" w:rsidRDefault="00C16E65" w:rsidP="0021209C">
            <w:pPr>
              <w:pStyle w:val="TAC"/>
              <w:keepNext w:val="0"/>
              <w:keepLines w:val="0"/>
              <w:widowControl w:val="0"/>
            </w:pPr>
            <w:r>
              <w:t>P</w:t>
            </w:r>
          </w:p>
        </w:tc>
      </w:tr>
      <w:tr w:rsidR="00C16E65" w14:paraId="00D5AF5D" w14:textId="77777777" w:rsidTr="0021209C">
        <w:tc>
          <w:tcPr>
            <w:tcW w:w="9765" w:type="dxa"/>
            <w:gridSpan w:val="6"/>
            <w:tcBorders>
              <w:top w:val="single" w:sz="4" w:space="0" w:color="auto"/>
              <w:left w:val="single" w:sz="4" w:space="0" w:color="auto"/>
              <w:bottom w:val="single" w:sz="4" w:space="0" w:color="auto"/>
              <w:right w:val="single" w:sz="4" w:space="0" w:color="auto"/>
            </w:tcBorders>
            <w:hideMark/>
          </w:tcPr>
          <w:p w14:paraId="67F01800" w14:textId="77777777" w:rsidR="00C16E65" w:rsidRDefault="00C16E65" w:rsidP="0021209C">
            <w:pPr>
              <w:pStyle w:val="TAN"/>
            </w:pPr>
            <w:r>
              <w:t>NOTE 1: This action is expected to be done via a suitable implementation dependent MMI.</w:t>
            </w:r>
          </w:p>
        </w:tc>
      </w:tr>
    </w:tbl>
    <w:p w14:paraId="20B543D3" w14:textId="77777777" w:rsidR="00C16E65" w:rsidRDefault="00C16E65" w:rsidP="00C16E65"/>
    <w:p w14:paraId="64F7C29A" w14:textId="77777777" w:rsidR="00C16E65" w:rsidRDefault="00C16E65" w:rsidP="00C16E65">
      <w:pPr>
        <w:pStyle w:val="H6"/>
      </w:pPr>
      <w:r>
        <w:t>6.5.2.3.3</w:t>
      </w:r>
      <w:r>
        <w:tab/>
        <w:t>Specific message contents</w:t>
      </w:r>
    </w:p>
    <w:p w14:paraId="0FF18832" w14:textId="77777777" w:rsidR="00C16E65" w:rsidRDefault="00C16E65" w:rsidP="00C16E65">
      <w:pPr>
        <w:pStyle w:val="TH"/>
      </w:pPr>
      <w:r>
        <w:t>Table 6.5.2.3.3-1: SIP INVITE from the UE (Step 2, Table 6.5.2.3.2-1;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C16E65" w14:paraId="3DE9E478"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00293B9" w14:textId="77777777" w:rsidR="00C16E65" w:rsidRDefault="00C16E65" w:rsidP="0021209C">
            <w:pPr>
              <w:pStyle w:val="TAL"/>
            </w:pPr>
            <w:r>
              <w:t>Derivation Path: TS 36.579-1 [2], Table 5.5.2.5.1-1, condition PRIVATE-CALL</w:t>
            </w:r>
          </w:p>
        </w:tc>
      </w:tr>
      <w:tr w:rsidR="00C16E65" w14:paraId="53BA06EF" w14:textId="77777777" w:rsidTr="0021209C">
        <w:trPr>
          <w:tblHeader/>
        </w:trPr>
        <w:tc>
          <w:tcPr>
            <w:tcW w:w="2972" w:type="dxa"/>
            <w:tcBorders>
              <w:top w:val="single" w:sz="4" w:space="0" w:color="auto"/>
              <w:left w:val="single" w:sz="4" w:space="0" w:color="auto"/>
              <w:bottom w:val="single" w:sz="4" w:space="0" w:color="auto"/>
              <w:right w:val="single" w:sz="4" w:space="0" w:color="auto"/>
            </w:tcBorders>
            <w:hideMark/>
          </w:tcPr>
          <w:p w14:paraId="50EE9547" w14:textId="77777777" w:rsidR="00C16E65" w:rsidRDefault="00C16E65" w:rsidP="0021209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BE19BC8" w14:textId="77777777" w:rsidR="00C16E65" w:rsidRDefault="00C16E65" w:rsidP="0021209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49224370" w14:textId="77777777" w:rsidR="00C16E65" w:rsidRDefault="00C16E65" w:rsidP="0021209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4281FC39" w14:textId="77777777" w:rsidR="00C16E65" w:rsidRDefault="00C16E65" w:rsidP="0021209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0FB5FD10" w14:textId="77777777" w:rsidR="00C16E65" w:rsidRDefault="00C16E65" w:rsidP="0021209C">
            <w:pPr>
              <w:pStyle w:val="TAH"/>
              <w:keepNext w:val="0"/>
              <w:keepLines w:val="0"/>
              <w:widowControl w:val="0"/>
              <w:rPr>
                <w:color w:val="000000"/>
              </w:rPr>
            </w:pPr>
            <w:r>
              <w:rPr>
                <w:color w:val="000000"/>
              </w:rPr>
              <w:t>Condition</w:t>
            </w:r>
          </w:p>
        </w:tc>
      </w:tr>
      <w:tr w:rsidR="00C16E65" w14:paraId="7254CAEB"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22A8DA8A" w14:textId="77777777" w:rsidR="00C16E65" w:rsidRDefault="00C16E65" w:rsidP="0021209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2D4A032"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tcPr>
          <w:p w14:paraId="7212839D"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4B501BFD"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4E9FC9" w14:textId="77777777" w:rsidR="00C16E65" w:rsidRDefault="00C16E65" w:rsidP="0021209C">
            <w:pPr>
              <w:pStyle w:val="TAL"/>
            </w:pPr>
          </w:p>
        </w:tc>
      </w:tr>
      <w:tr w:rsidR="00C16E65" w14:paraId="41F3EE26" w14:textId="77777777" w:rsidTr="0021209C">
        <w:tc>
          <w:tcPr>
            <w:tcW w:w="2972" w:type="dxa"/>
            <w:tcBorders>
              <w:top w:val="single" w:sz="4" w:space="0" w:color="auto"/>
              <w:left w:val="single" w:sz="4" w:space="0" w:color="auto"/>
              <w:bottom w:val="single" w:sz="4" w:space="0" w:color="auto"/>
              <w:right w:val="single" w:sz="4" w:space="0" w:color="auto"/>
            </w:tcBorders>
            <w:hideMark/>
          </w:tcPr>
          <w:p w14:paraId="39F97E9A"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37A9CB5"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1DA9F87" w14:textId="77777777" w:rsidR="00C16E65" w:rsidRDefault="00C16E65" w:rsidP="0021209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3B26B45E"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E24813" w14:textId="77777777" w:rsidR="00C16E65" w:rsidRDefault="00C16E65" w:rsidP="0021209C">
            <w:pPr>
              <w:pStyle w:val="TAL"/>
            </w:pPr>
          </w:p>
        </w:tc>
      </w:tr>
      <w:tr w:rsidR="00C16E65" w14:paraId="51122CCE"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4603FB33" w14:textId="77777777" w:rsidR="00C16E65" w:rsidRDefault="00C16E65" w:rsidP="0021209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1C8B3BD" w14:textId="77777777" w:rsidR="00C16E65" w:rsidRDefault="00C16E65" w:rsidP="0021209C">
            <w:pPr>
              <w:pStyle w:val="TAL"/>
            </w:pPr>
            <w:r>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2BA415D4"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50E63A62"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5AAFAC" w14:textId="77777777" w:rsidR="00C16E65" w:rsidRDefault="00C16E65" w:rsidP="0021209C">
            <w:pPr>
              <w:pStyle w:val="TAL"/>
            </w:pPr>
          </w:p>
        </w:tc>
      </w:tr>
      <w:tr w:rsidR="00C16E65" w14:paraId="5A5F2DE9"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414DB413"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D02238D"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1AD295" w14:textId="77777777" w:rsidR="00C16E65" w:rsidRDefault="00C16E65" w:rsidP="0021209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E0D695B"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38FAFFC" w14:textId="77777777" w:rsidR="00C16E65" w:rsidRDefault="00C16E65" w:rsidP="0021209C">
            <w:pPr>
              <w:pStyle w:val="TAL"/>
            </w:pPr>
          </w:p>
        </w:tc>
      </w:tr>
      <w:tr w:rsidR="00C16E65" w14:paraId="00316CD2"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10713BE8" w14:textId="77777777" w:rsidR="00C16E65" w:rsidRDefault="00C16E65" w:rsidP="0021209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313FB36" w14:textId="77777777" w:rsidR="00C16E65" w:rsidRDefault="00C16E65" w:rsidP="0021209C">
            <w:pPr>
              <w:pStyle w:val="TAL"/>
            </w:pPr>
            <w:r>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10992ED8"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5FA6E158"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1FD4BF" w14:textId="77777777" w:rsidR="00C16E65" w:rsidRDefault="00C16E65" w:rsidP="0021209C">
            <w:pPr>
              <w:pStyle w:val="TAL"/>
            </w:pPr>
          </w:p>
        </w:tc>
      </w:tr>
      <w:tr w:rsidR="00C16E65" w14:paraId="23D039D9" w14:textId="77777777" w:rsidTr="0021209C">
        <w:tc>
          <w:tcPr>
            <w:tcW w:w="2972" w:type="dxa"/>
            <w:tcBorders>
              <w:top w:val="single" w:sz="4" w:space="0" w:color="auto"/>
              <w:left w:val="single" w:sz="4" w:space="0" w:color="auto"/>
              <w:bottom w:val="single" w:sz="4" w:space="0" w:color="auto"/>
              <w:right w:val="single" w:sz="4" w:space="0" w:color="auto"/>
            </w:tcBorders>
            <w:vAlign w:val="center"/>
          </w:tcPr>
          <w:p w14:paraId="03286812"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02D1B5C" w14:textId="77777777" w:rsidR="00C16E65" w:rsidRDefault="00C16E65" w:rsidP="0021209C">
            <w:pPr>
              <w:pStyle w:val="TAL"/>
            </w:pPr>
            <w:r>
              <w:t>not present</w:t>
            </w:r>
          </w:p>
        </w:tc>
        <w:tc>
          <w:tcPr>
            <w:tcW w:w="2189" w:type="dxa"/>
            <w:tcBorders>
              <w:top w:val="single" w:sz="4" w:space="0" w:color="auto"/>
              <w:left w:val="single" w:sz="4" w:space="0" w:color="auto"/>
              <w:bottom w:val="single" w:sz="4" w:space="0" w:color="auto"/>
              <w:right w:val="single" w:sz="4" w:space="0" w:color="auto"/>
            </w:tcBorders>
          </w:tcPr>
          <w:p w14:paraId="1D7F6FB4" w14:textId="77777777" w:rsidR="00C16E65" w:rsidRDefault="00C16E65" w:rsidP="0021209C">
            <w:pPr>
              <w:pStyle w:val="TAL"/>
            </w:pPr>
            <w:r w:rsidRPr="00592E3B">
              <w:rPr>
                <w:b/>
              </w:rPr>
              <w:t>Resource list</w:t>
            </w:r>
          </w:p>
        </w:tc>
        <w:tc>
          <w:tcPr>
            <w:tcW w:w="1459" w:type="dxa"/>
            <w:tcBorders>
              <w:top w:val="single" w:sz="4" w:space="0" w:color="auto"/>
              <w:left w:val="single" w:sz="4" w:space="0" w:color="auto"/>
              <w:bottom w:val="single" w:sz="4" w:space="0" w:color="auto"/>
              <w:right w:val="single" w:sz="4" w:space="0" w:color="auto"/>
            </w:tcBorders>
          </w:tcPr>
          <w:p w14:paraId="3CED1765" w14:textId="77777777" w:rsidR="00C16E65" w:rsidRDefault="00C16E65" w:rsidP="0021209C">
            <w:pPr>
              <w:pStyle w:val="TAL"/>
            </w:pPr>
            <w:r>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6EA750B6" w14:textId="77777777" w:rsidR="00C16E65" w:rsidRDefault="00C16E65" w:rsidP="0021209C">
            <w:pPr>
              <w:pStyle w:val="TAL"/>
            </w:pPr>
          </w:p>
        </w:tc>
      </w:tr>
    </w:tbl>
    <w:p w14:paraId="06480AAF" w14:textId="77777777" w:rsidR="00C16E65" w:rsidRDefault="00C16E65" w:rsidP="00C16E65"/>
    <w:p w14:paraId="14CE8EAE" w14:textId="77777777" w:rsidR="00C16E65" w:rsidRDefault="00C16E65" w:rsidP="00C16E65">
      <w:pPr>
        <w:pStyle w:val="TH"/>
      </w:pPr>
      <w:r>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C16E65" w14:paraId="7FF265A0" w14:textId="77777777" w:rsidTr="0021209C">
        <w:trPr>
          <w:tblHeader/>
        </w:trPr>
        <w:tc>
          <w:tcPr>
            <w:tcW w:w="9639" w:type="dxa"/>
            <w:tcBorders>
              <w:top w:val="single" w:sz="4" w:space="0" w:color="auto"/>
              <w:left w:val="single" w:sz="4" w:space="0" w:color="auto"/>
              <w:bottom w:val="single" w:sz="4" w:space="0" w:color="auto"/>
              <w:right w:val="single" w:sz="4" w:space="0" w:color="auto"/>
            </w:tcBorders>
            <w:hideMark/>
          </w:tcPr>
          <w:p w14:paraId="5344580A" w14:textId="77777777" w:rsidR="00C16E65" w:rsidRDefault="00C16E65" w:rsidP="0021209C">
            <w:pPr>
              <w:pStyle w:val="TAL"/>
            </w:pPr>
            <w:r>
              <w:t>Derivation Path: TS 36.579-1 [2], Table 5.5.3.1.1-2, condition PRIVATE-CALL, SDP_OFFER, IMPLICIT_GRANT_REQUESTED</w:t>
            </w:r>
          </w:p>
        </w:tc>
      </w:tr>
    </w:tbl>
    <w:p w14:paraId="11319DD8" w14:textId="77777777" w:rsidR="00C16E65" w:rsidRDefault="00C16E65" w:rsidP="00C16E65"/>
    <w:p w14:paraId="37811E8B" w14:textId="77777777" w:rsidR="00C16E65" w:rsidRDefault="00C16E65" w:rsidP="00C16E65">
      <w:pPr>
        <w:pStyle w:val="TH"/>
      </w:pPr>
      <w:r>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C16E65" w14:paraId="3CD939A2" w14:textId="77777777" w:rsidTr="0021209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F7D8160" w14:textId="77777777" w:rsidR="00C16E65" w:rsidRDefault="00C16E65" w:rsidP="0021209C">
            <w:pPr>
              <w:pStyle w:val="TAL"/>
            </w:pPr>
            <w:r>
              <w:t>Derivation Path: TS 36.579-1 [2], Table 5.5.3.2.1-2, condition PRIVATE-CALL, INVITE_REFER</w:t>
            </w:r>
          </w:p>
        </w:tc>
      </w:tr>
      <w:tr w:rsidR="00C16E65" w14:paraId="4AEC3FE5"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7484DC22" w14:textId="77777777" w:rsidR="00C16E65" w:rsidRDefault="00C16E65" w:rsidP="0021209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27FDEDDA" w14:textId="77777777" w:rsidR="00C16E65" w:rsidRDefault="00C16E65" w:rsidP="0021209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539A9471" w14:textId="77777777" w:rsidR="00C16E65" w:rsidRDefault="00C16E65" w:rsidP="0021209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6C3DA17E" w14:textId="77777777" w:rsidR="00C16E65" w:rsidRDefault="00C16E65" w:rsidP="0021209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36954F0" w14:textId="77777777" w:rsidR="00C16E65" w:rsidRDefault="00C16E65" w:rsidP="0021209C">
            <w:pPr>
              <w:pStyle w:val="TAH"/>
            </w:pPr>
            <w:r>
              <w:t>Condition</w:t>
            </w:r>
          </w:p>
        </w:tc>
      </w:tr>
      <w:tr w:rsidR="00C16E65" w14:paraId="2DC45A60"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645C23AF" w14:textId="77777777" w:rsidR="00C16E65" w:rsidRDefault="00C16E65" w:rsidP="0021209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3DD1D534"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35ED038F"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60AE4C5B"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19B41CDF" w14:textId="77777777" w:rsidR="00C16E65" w:rsidRDefault="00C16E65" w:rsidP="0021209C">
            <w:pPr>
              <w:pStyle w:val="TAL"/>
            </w:pPr>
          </w:p>
        </w:tc>
      </w:tr>
      <w:tr w:rsidR="00C16E65" w14:paraId="5CA3FF32"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60CBD3AA" w14:textId="77777777" w:rsidR="00C16E65" w:rsidRDefault="00C16E65" w:rsidP="0021209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068402D8"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116DC308"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3ADFC3FA"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356E1EE5" w14:textId="77777777" w:rsidR="00C16E65" w:rsidRDefault="00C16E65" w:rsidP="0021209C">
            <w:pPr>
              <w:pStyle w:val="TAL"/>
            </w:pPr>
          </w:p>
        </w:tc>
      </w:tr>
      <w:tr w:rsidR="00C16E65" w14:paraId="518C8D44" w14:textId="77777777" w:rsidTr="0021209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1A82105C" w14:textId="77777777" w:rsidR="00C16E65" w:rsidRPr="00471F90" w:rsidRDefault="00C16E65" w:rsidP="0021209C">
            <w:pPr>
              <w:pStyle w:val="TAL"/>
            </w:pPr>
            <w:r w:rsidRPr="00471F90">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0ABA622E" w14:textId="05165137" w:rsidR="00C16E65" w:rsidRPr="00471F90" w:rsidRDefault="00C16E65" w:rsidP="0021209C">
            <w:pPr>
              <w:pStyle w:val="TAL"/>
            </w:pPr>
            <w:r w:rsidRPr="00471F90">
              <w:t>"one-to-server video push"</w:t>
            </w:r>
          </w:p>
        </w:tc>
        <w:tc>
          <w:tcPr>
            <w:tcW w:w="2192" w:type="dxa"/>
            <w:tcBorders>
              <w:top w:val="single" w:sz="4" w:space="0" w:color="auto"/>
              <w:left w:val="single" w:sz="4" w:space="0" w:color="auto"/>
              <w:bottom w:val="single" w:sz="4" w:space="0" w:color="auto"/>
              <w:right w:val="single" w:sz="4" w:space="0" w:color="auto"/>
            </w:tcBorders>
          </w:tcPr>
          <w:p w14:paraId="2B554080"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0098346A" w14:textId="77777777" w:rsidR="00C16E65" w:rsidRDefault="00C16E65" w:rsidP="0021209C">
            <w:pPr>
              <w:pStyle w:val="TAL"/>
            </w:pPr>
            <w:r>
              <w:t>TS 24.281 [26] clause 13.2.2.4</w:t>
            </w:r>
          </w:p>
        </w:tc>
        <w:tc>
          <w:tcPr>
            <w:tcW w:w="1188" w:type="dxa"/>
            <w:tcBorders>
              <w:top w:val="single" w:sz="4" w:space="0" w:color="auto"/>
              <w:left w:val="single" w:sz="4" w:space="0" w:color="auto"/>
              <w:bottom w:val="single" w:sz="4" w:space="0" w:color="auto"/>
              <w:right w:val="single" w:sz="4" w:space="0" w:color="auto"/>
            </w:tcBorders>
          </w:tcPr>
          <w:p w14:paraId="6A1F65AD" w14:textId="77777777" w:rsidR="00C16E65" w:rsidRDefault="00C16E65" w:rsidP="0021209C">
            <w:pPr>
              <w:pStyle w:val="TAL"/>
            </w:pPr>
          </w:p>
        </w:tc>
      </w:tr>
      <w:tr w:rsidR="00C16E65" w14:paraId="6EAFE1AD" w14:textId="77777777" w:rsidTr="0021209C">
        <w:tc>
          <w:tcPr>
            <w:tcW w:w="2976" w:type="dxa"/>
            <w:tcBorders>
              <w:top w:val="single" w:sz="4" w:space="0" w:color="auto"/>
              <w:left w:val="single" w:sz="4" w:space="0" w:color="auto"/>
              <w:bottom w:val="single" w:sz="4" w:space="0" w:color="auto"/>
              <w:right w:val="single" w:sz="4" w:space="0" w:color="auto"/>
            </w:tcBorders>
            <w:shd w:val="clear" w:color="auto" w:fill="auto"/>
          </w:tcPr>
          <w:p w14:paraId="181452D5" w14:textId="77777777" w:rsidR="00C16E65" w:rsidRPr="00471F90" w:rsidRDefault="00C16E65" w:rsidP="0021209C">
            <w:pPr>
              <w:pStyle w:val="TAL"/>
            </w:pPr>
            <w:r w:rsidRPr="00471F90">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EBA62C9" w14:textId="77777777" w:rsidR="00C16E65" w:rsidRPr="00471F90" w:rsidRDefault="00C16E65" w:rsidP="0021209C">
            <w:pPr>
              <w:pStyle w:val="TAL"/>
            </w:pPr>
            <w:r w:rsidRPr="00471F90">
              <w:t>not present</w:t>
            </w:r>
          </w:p>
        </w:tc>
        <w:tc>
          <w:tcPr>
            <w:tcW w:w="2192" w:type="dxa"/>
            <w:tcBorders>
              <w:top w:val="single" w:sz="4" w:space="0" w:color="auto"/>
              <w:left w:val="single" w:sz="4" w:space="0" w:color="auto"/>
              <w:bottom w:val="single" w:sz="4" w:space="0" w:color="auto"/>
              <w:right w:val="single" w:sz="4" w:space="0" w:color="auto"/>
            </w:tcBorders>
          </w:tcPr>
          <w:p w14:paraId="2F6C95B5"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73B80EAD"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7717FF73" w14:textId="77777777" w:rsidR="00C16E65" w:rsidRDefault="00C16E65" w:rsidP="0021209C">
            <w:pPr>
              <w:pStyle w:val="TAL"/>
            </w:pPr>
          </w:p>
        </w:tc>
      </w:tr>
    </w:tbl>
    <w:p w14:paraId="6C719046" w14:textId="77777777" w:rsidR="00C16E65" w:rsidRDefault="00C16E65" w:rsidP="00C16E65"/>
    <w:p w14:paraId="5BB8B2F5" w14:textId="77777777" w:rsidR="00C16E65" w:rsidRDefault="00C16E65" w:rsidP="00C16E65">
      <w:pPr>
        <w:pStyle w:val="TH"/>
      </w:pPr>
      <w:r w:rsidRPr="00C514A1">
        <w:t xml:space="preserve">Table </w:t>
      </w:r>
      <w:r>
        <w:t>6.5.2</w:t>
      </w:r>
      <w:r w:rsidRPr="00C514A1">
        <w:t>.3.3-</w:t>
      </w:r>
      <w:r>
        <w:t>4</w:t>
      </w:r>
      <w:r w:rsidRPr="00C514A1">
        <w:t xml:space="preserve">: SIP 200 (OK) from the SS (Step 2, Table </w:t>
      </w:r>
      <w:r>
        <w:t>6.5.2</w:t>
      </w:r>
      <w:r w:rsidRPr="00C514A1">
        <w:t>.3.2-1;</w:t>
      </w:r>
      <w:r w:rsidRPr="00C514A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16E65" w14:paraId="05B439DE"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B63FA3" w14:textId="77777777" w:rsidR="00C16E65" w:rsidRDefault="00C16E65" w:rsidP="0021209C">
            <w:pPr>
              <w:pStyle w:val="TAL"/>
            </w:pPr>
            <w:r>
              <w:t>Derivation Path: TS 36.579-1 [2], Table 5.5.2.17.1.2-1, condition INVITE-RSP</w:t>
            </w:r>
          </w:p>
        </w:tc>
      </w:tr>
      <w:tr w:rsidR="00C16E65" w14:paraId="0FF6E435" w14:textId="77777777" w:rsidTr="0021209C">
        <w:tc>
          <w:tcPr>
            <w:tcW w:w="2708" w:type="dxa"/>
            <w:tcBorders>
              <w:top w:val="single" w:sz="4" w:space="0" w:color="auto"/>
              <w:left w:val="single" w:sz="4" w:space="0" w:color="auto"/>
              <w:bottom w:val="single" w:sz="4" w:space="0" w:color="auto"/>
              <w:right w:val="single" w:sz="4" w:space="0" w:color="auto"/>
            </w:tcBorders>
            <w:hideMark/>
          </w:tcPr>
          <w:p w14:paraId="6E1CB178" w14:textId="77777777" w:rsidR="00C16E65" w:rsidRDefault="00C16E65" w:rsidP="0021209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DD12ECB" w14:textId="77777777" w:rsidR="00C16E65" w:rsidRDefault="00C16E65" w:rsidP="0021209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CFD18A8" w14:textId="77777777" w:rsidR="00C16E65" w:rsidRDefault="00C16E65" w:rsidP="0021209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54A7C8FC" w14:textId="77777777" w:rsidR="00C16E65" w:rsidRDefault="00C16E65" w:rsidP="0021209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43D6513A" w14:textId="77777777" w:rsidR="00C16E65" w:rsidRDefault="00C16E65" w:rsidP="0021209C">
            <w:pPr>
              <w:pStyle w:val="TAH"/>
            </w:pPr>
            <w:r>
              <w:rPr>
                <w:color w:val="000000"/>
              </w:rPr>
              <w:t>Condition</w:t>
            </w:r>
          </w:p>
        </w:tc>
      </w:tr>
      <w:tr w:rsidR="00C16E65" w14:paraId="58636F23" w14:textId="77777777" w:rsidTr="0021209C">
        <w:tc>
          <w:tcPr>
            <w:tcW w:w="2708" w:type="dxa"/>
            <w:tcBorders>
              <w:top w:val="single" w:sz="4" w:space="0" w:color="auto"/>
              <w:left w:val="single" w:sz="4" w:space="0" w:color="auto"/>
              <w:bottom w:val="single" w:sz="4" w:space="0" w:color="auto"/>
              <w:right w:val="single" w:sz="4" w:space="0" w:color="auto"/>
            </w:tcBorders>
            <w:hideMark/>
          </w:tcPr>
          <w:p w14:paraId="0D9D7955" w14:textId="77777777" w:rsidR="00C16E65" w:rsidRDefault="00C16E65" w:rsidP="0021209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D446E92"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tcPr>
          <w:p w14:paraId="7552B5D2"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011630F4"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0B743" w14:textId="77777777" w:rsidR="00C16E65" w:rsidRDefault="00C16E65" w:rsidP="0021209C">
            <w:pPr>
              <w:pStyle w:val="TAL"/>
            </w:pPr>
          </w:p>
        </w:tc>
      </w:tr>
      <w:tr w:rsidR="00C16E65" w14:paraId="5676A144" w14:textId="77777777" w:rsidTr="0021209C">
        <w:tc>
          <w:tcPr>
            <w:tcW w:w="2708" w:type="dxa"/>
            <w:tcBorders>
              <w:top w:val="single" w:sz="4" w:space="0" w:color="auto"/>
              <w:left w:val="single" w:sz="4" w:space="0" w:color="auto"/>
              <w:bottom w:val="single" w:sz="4" w:space="0" w:color="auto"/>
              <w:right w:val="single" w:sz="4" w:space="0" w:color="auto"/>
            </w:tcBorders>
            <w:hideMark/>
          </w:tcPr>
          <w:p w14:paraId="79AB894C" w14:textId="77777777" w:rsidR="00C16E65" w:rsidRPr="00E51017" w:rsidRDefault="00C16E65" w:rsidP="0021209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BF24EA" w14:textId="77777777" w:rsidR="00C16E65" w:rsidRDefault="00C16E65" w:rsidP="0021209C">
            <w:pPr>
              <w:pStyle w:val="TAL"/>
            </w:pPr>
            <w:r>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3F80C08"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0DF285BF"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01A729" w14:textId="77777777" w:rsidR="00C16E65" w:rsidRDefault="00C16E65" w:rsidP="0021209C">
            <w:pPr>
              <w:pStyle w:val="TAL"/>
            </w:pPr>
          </w:p>
        </w:tc>
      </w:tr>
    </w:tbl>
    <w:p w14:paraId="20159196" w14:textId="77777777" w:rsidR="00C16E65" w:rsidRDefault="00C16E65" w:rsidP="00C16E65"/>
    <w:p w14:paraId="767EDFD6" w14:textId="77777777" w:rsidR="00C16E65" w:rsidRDefault="00C16E65" w:rsidP="00C16E65">
      <w:pPr>
        <w:pStyle w:val="TH"/>
      </w:pPr>
      <w:r>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16E65" w14:paraId="3E007490" w14:textId="77777777" w:rsidTr="0021209C">
        <w:trPr>
          <w:tblHeader/>
        </w:trPr>
        <w:tc>
          <w:tcPr>
            <w:tcW w:w="9531" w:type="dxa"/>
            <w:tcBorders>
              <w:top w:val="single" w:sz="4" w:space="0" w:color="auto"/>
              <w:left w:val="single" w:sz="4" w:space="0" w:color="auto"/>
              <w:bottom w:val="single" w:sz="4" w:space="0" w:color="auto"/>
              <w:right w:val="single" w:sz="4" w:space="0" w:color="auto"/>
            </w:tcBorders>
            <w:hideMark/>
          </w:tcPr>
          <w:p w14:paraId="7C5E055B" w14:textId="77777777" w:rsidR="00C16E65" w:rsidRDefault="00C16E65" w:rsidP="0021209C">
            <w:pPr>
              <w:pStyle w:val="TAL"/>
            </w:pPr>
            <w:r>
              <w:t>Derivation Path: TS 36.579-1 [2], Table 5.5.3.1.2-2, condition SDP_ANSWER, IMPLICIT_GRANT_REQUESTED, IMPLICIT_FLOOR_GRANTED</w:t>
            </w:r>
          </w:p>
        </w:tc>
      </w:tr>
    </w:tbl>
    <w:p w14:paraId="32847F92" w14:textId="77777777" w:rsidR="00C16E65" w:rsidRDefault="00C16E65" w:rsidP="00C16E65"/>
    <w:p w14:paraId="201ED3EA" w14:textId="77777777" w:rsidR="00C16E65" w:rsidRDefault="00C16E65" w:rsidP="00C16E65">
      <w:pPr>
        <w:pStyle w:val="TH"/>
      </w:pPr>
      <w:r>
        <w:rPr>
          <w:color w:val="000000"/>
        </w:rPr>
        <w:t xml:space="preserve">Table 6.5.2.3.3-7: SIP INFO from the SS </w:t>
      </w:r>
      <w:r w:rsidRPr="00C514A1">
        <w:t xml:space="preserve">(Step </w:t>
      </w:r>
      <w:r>
        <w:t>4</w:t>
      </w:r>
      <w:r w:rsidRPr="00C514A1">
        <w:t xml:space="preserve">, Table </w:t>
      </w:r>
      <w:r>
        <w:t>6.5.2</w:t>
      </w:r>
      <w:r w:rsidRPr="00C514A1">
        <w:t>.3.2-1)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C16E65" w14:paraId="7D29DC13"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9B4839C" w14:textId="77777777" w:rsidR="00C16E65" w:rsidRDefault="00C16E65" w:rsidP="0021209C">
            <w:pPr>
              <w:pStyle w:val="TAL"/>
            </w:pPr>
            <w:r>
              <w:t>Derivation Path: TS 36.579-1 [2], Table 5.5.2.4-1</w:t>
            </w:r>
          </w:p>
        </w:tc>
      </w:tr>
      <w:tr w:rsidR="00C16E65" w14:paraId="6D409B2F" w14:textId="77777777" w:rsidTr="0021209C">
        <w:trPr>
          <w:tblHeader/>
        </w:trPr>
        <w:tc>
          <w:tcPr>
            <w:tcW w:w="2972" w:type="dxa"/>
            <w:tcBorders>
              <w:top w:val="single" w:sz="4" w:space="0" w:color="auto"/>
              <w:left w:val="single" w:sz="4" w:space="0" w:color="auto"/>
              <w:bottom w:val="single" w:sz="4" w:space="0" w:color="auto"/>
              <w:right w:val="single" w:sz="4" w:space="0" w:color="auto"/>
            </w:tcBorders>
            <w:hideMark/>
          </w:tcPr>
          <w:p w14:paraId="49ECAE07" w14:textId="77777777" w:rsidR="00C16E65" w:rsidRDefault="00C16E65" w:rsidP="0021209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7DD1664" w14:textId="77777777" w:rsidR="00C16E65" w:rsidRDefault="00C16E65" w:rsidP="0021209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17B0B79F" w14:textId="77777777" w:rsidR="00C16E65" w:rsidRDefault="00C16E65" w:rsidP="0021209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1811890" w14:textId="77777777" w:rsidR="00C16E65" w:rsidRDefault="00C16E65" w:rsidP="0021209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0098494C" w14:textId="77777777" w:rsidR="00C16E65" w:rsidRDefault="00C16E65" w:rsidP="0021209C">
            <w:pPr>
              <w:pStyle w:val="TAH"/>
              <w:keepNext w:val="0"/>
              <w:keepLines w:val="0"/>
              <w:widowControl w:val="0"/>
              <w:rPr>
                <w:color w:val="000000"/>
              </w:rPr>
            </w:pPr>
            <w:r>
              <w:rPr>
                <w:color w:val="000000"/>
              </w:rPr>
              <w:t>Condition</w:t>
            </w:r>
          </w:p>
        </w:tc>
      </w:tr>
      <w:tr w:rsidR="00C16E65" w14:paraId="2D2D9350"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628E4B37" w14:textId="77777777" w:rsidR="00C16E65" w:rsidRDefault="00C16E65" w:rsidP="0021209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7E86D01"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tcPr>
          <w:p w14:paraId="7AAA61AD"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75723164"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DDB9CC" w14:textId="77777777" w:rsidR="00C16E65" w:rsidRDefault="00C16E65" w:rsidP="0021209C">
            <w:pPr>
              <w:pStyle w:val="TAL"/>
            </w:pPr>
          </w:p>
        </w:tc>
      </w:tr>
      <w:tr w:rsidR="00C16E65" w14:paraId="461867A5"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4879337C"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CB90A90"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D73372" w14:textId="77777777" w:rsidR="00C16E65" w:rsidRDefault="00C16E65" w:rsidP="0021209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7DD5D15"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24898BD" w14:textId="77777777" w:rsidR="00C16E65" w:rsidRDefault="00C16E65" w:rsidP="0021209C">
            <w:pPr>
              <w:pStyle w:val="TAL"/>
            </w:pPr>
          </w:p>
        </w:tc>
      </w:tr>
      <w:tr w:rsidR="00C16E65" w14:paraId="1A513304"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314D0EBE" w14:textId="77777777" w:rsidR="00C16E65" w:rsidRDefault="00C16E65" w:rsidP="0021209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43B54C7" w14:textId="77777777" w:rsidR="00C16E65" w:rsidRDefault="00C16E65" w:rsidP="0021209C">
            <w:pPr>
              <w:pStyle w:val="TAL"/>
            </w:pPr>
            <w:r>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23305A9E"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111130D9"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8BB951" w14:textId="77777777" w:rsidR="00C16E65" w:rsidRDefault="00C16E65" w:rsidP="0021209C">
            <w:pPr>
              <w:pStyle w:val="TAL"/>
            </w:pPr>
          </w:p>
        </w:tc>
      </w:tr>
    </w:tbl>
    <w:p w14:paraId="381EEB15" w14:textId="77777777" w:rsidR="00C16E65" w:rsidRDefault="00C16E65" w:rsidP="00C16E65"/>
    <w:p w14:paraId="152D5B2D" w14:textId="77777777" w:rsidR="00C16E65" w:rsidRDefault="00C16E65" w:rsidP="00C16E65">
      <w:pPr>
        <w:pStyle w:val="TH"/>
      </w:pPr>
      <w:r>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C16E65" w14:paraId="54A01DE7" w14:textId="77777777" w:rsidTr="0021209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80F78F6" w14:textId="77777777" w:rsidR="00C16E65" w:rsidRDefault="00C16E65" w:rsidP="0021209C">
            <w:pPr>
              <w:pStyle w:val="TAL"/>
            </w:pPr>
            <w:r>
              <w:t>Derivation Path: TS 36.579-1 [2], Table 5.5.3.2.2-2</w:t>
            </w:r>
          </w:p>
        </w:tc>
      </w:tr>
      <w:tr w:rsidR="00C16E65" w14:paraId="3708EECA"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1DA80B06" w14:textId="77777777" w:rsidR="00C16E65" w:rsidRDefault="00C16E65" w:rsidP="0021209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52BBB26E" w14:textId="77777777" w:rsidR="00C16E65" w:rsidRDefault="00C16E65" w:rsidP="0021209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05B90A38" w14:textId="77777777" w:rsidR="00C16E65" w:rsidRDefault="00C16E65" w:rsidP="0021209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26C9BB2C" w14:textId="77777777" w:rsidR="00C16E65" w:rsidRDefault="00C16E65" w:rsidP="0021209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41E3CA3" w14:textId="77777777" w:rsidR="00C16E65" w:rsidRDefault="00C16E65" w:rsidP="0021209C">
            <w:pPr>
              <w:pStyle w:val="TAH"/>
            </w:pPr>
            <w:r>
              <w:t>Condition</w:t>
            </w:r>
          </w:p>
        </w:tc>
      </w:tr>
      <w:tr w:rsidR="00C16E65" w14:paraId="49884A0F"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6CBD9059" w14:textId="77777777" w:rsidR="00C16E65" w:rsidRDefault="00C16E65" w:rsidP="0021209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3F57A5C9"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207FE8D0"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66133067"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0934CC25" w14:textId="77777777" w:rsidR="00C16E65" w:rsidRDefault="00C16E65" w:rsidP="0021209C">
            <w:pPr>
              <w:pStyle w:val="TAL"/>
            </w:pPr>
          </w:p>
        </w:tc>
      </w:tr>
      <w:tr w:rsidR="00C16E65" w14:paraId="76DCF670"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0C8DF825" w14:textId="77777777" w:rsidR="00C16E65" w:rsidRDefault="00C16E65" w:rsidP="0021209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3D755CFD"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5A7D1C91"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0CBDCB88"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6835E69D" w14:textId="77777777" w:rsidR="00C16E65" w:rsidRDefault="00C16E65" w:rsidP="0021209C">
            <w:pPr>
              <w:pStyle w:val="TAL"/>
            </w:pPr>
          </w:p>
        </w:tc>
      </w:tr>
      <w:tr w:rsidR="00C16E65" w14:paraId="79AFE2F5" w14:textId="77777777" w:rsidTr="0021209C">
        <w:tc>
          <w:tcPr>
            <w:tcW w:w="2976" w:type="dxa"/>
            <w:tcBorders>
              <w:top w:val="single" w:sz="4" w:space="0" w:color="auto"/>
              <w:left w:val="single" w:sz="4" w:space="0" w:color="auto"/>
              <w:bottom w:val="single" w:sz="4" w:space="0" w:color="auto"/>
              <w:right w:val="single" w:sz="4" w:space="0" w:color="auto"/>
            </w:tcBorders>
          </w:tcPr>
          <w:p w14:paraId="15E72BFD" w14:textId="77777777" w:rsidR="00C16E65" w:rsidRPr="00592E3B" w:rsidRDefault="00C16E65" w:rsidP="0021209C">
            <w:pPr>
              <w:pStyle w:val="TAL"/>
            </w:pPr>
            <w:r w:rsidRPr="00592E3B">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08F41C7" w14:textId="77777777" w:rsidR="00C16E65" w:rsidRDefault="00C16E65" w:rsidP="0021209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72DB6A53"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668AD5BB"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77365034" w14:textId="77777777" w:rsidR="00C16E65" w:rsidRDefault="00C16E65" w:rsidP="0021209C">
            <w:pPr>
              <w:pStyle w:val="TAL"/>
            </w:pPr>
          </w:p>
        </w:tc>
      </w:tr>
      <w:tr w:rsidR="00C16E65" w14:paraId="68EAE560" w14:textId="77777777" w:rsidTr="0021209C">
        <w:tc>
          <w:tcPr>
            <w:tcW w:w="2976" w:type="dxa"/>
            <w:tcBorders>
              <w:top w:val="single" w:sz="4" w:space="0" w:color="auto"/>
              <w:left w:val="single" w:sz="4" w:space="0" w:color="auto"/>
              <w:bottom w:val="single" w:sz="4" w:space="0" w:color="auto"/>
              <w:right w:val="single" w:sz="4" w:space="0" w:color="auto"/>
            </w:tcBorders>
          </w:tcPr>
          <w:p w14:paraId="6BA2CBCF" w14:textId="77777777" w:rsidR="00C16E65" w:rsidRDefault="00C16E65" w:rsidP="0021209C">
            <w:pPr>
              <w:pStyle w:val="TAL"/>
            </w:pPr>
            <w:r w:rsidRPr="00592E3B">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B950" w14:textId="77777777" w:rsidR="00C16E65" w:rsidRDefault="00C16E65" w:rsidP="0021209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28DF084F"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0F4E74CD"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4FE3957E" w14:textId="77777777" w:rsidR="00C16E65" w:rsidRDefault="00C16E65" w:rsidP="0021209C">
            <w:pPr>
              <w:pStyle w:val="TAL"/>
            </w:pPr>
          </w:p>
        </w:tc>
      </w:tr>
      <w:tr w:rsidR="00C16E65" w14:paraId="380EF5A6"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166E9594" w14:textId="77777777" w:rsidR="00C16E65" w:rsidRDefault="00C16E65" w:rsidP="0021209C">
            <w:pPr>
              <w:pStyle w:val="TAL"/>
            </w:pPr>
            <w:r>
              <w:t xml:space="preserve">    anyExt</w:t>
            </w:r>
          </w:p>
        </w:tc>
        <w:tc>
          <w:tcPr>
            <w:tcW w:w="1827" w:type="dxa"/>
            <w:tcBorders>
              <w:top w:val="single" w:sz="4" w:space="0" w:color="auto"/>
              <w:left w:val="single" w:sz="4" w:space="0" w:color="auto"/>
              <w:bottom w:val="single" w:sz="4" w:space="0" w:color="auto"/>
              <w:right w:val="single" w:sz="4" w:space="0" w:color="auto"/>
            </w:tcBorders>
          </w:tcPr>
          <w:p w14:paraId="2B6D125A"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1265DA65"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878040B"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5F401267" w14:textId="77777777" w:rsidR="00C16E65" w:rsidRDefault="00C16E65" w:rsidP="0021209C">
            <w:pPr>
              <w:pStyle w:val="TAL"/>
            </w:pPr>
          </w:p>
        </w:tc>
      </w:tr>
      <w:tr w:rsidR="00C16E65" w14:paraId="26B03AA1" w14:textId="77777777" w:rsidTr="0021209C">
        <w:tc>
          <w:tcPr>
            <w:tcW w:w="2976" w:type="dxa"/>
            <w:tcBorders>
              <w:top w:val="single" w:sz="4" w:space="0" w:color="auto"/>
              <w:left w:val="single" w:sz="4" w:space="0" w:color="auto"/>
              <w:bottom w:val="single" w:sz="4" w:space="0" w:color="auto"/>
              <w:right w:val="single" w:sz="4" w:space="0" w:color="auto"/>
            </w:tcBorders>
          </w:tcPr>
          <w:p w14:paraId="30F2C14A" w14:textId="77777777" w:rsidR="00C16E65" w:rsidRDefault="00C16E65" w:rsidP="0021209C">
            <w:pPr>
              <w:pStyle w:val="TAL"/>
            </w:pPr>
            <w:r>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6BEE0182" w14:textId="77777777" w:rsidR="00C16E65" w:rsidRDefault="00C16E65" w:rsidP="0021209C">
            <w:pPr>
              <w:pStyle w:val="TAL"/>
            </w:pPr>
            <w:r w:rsidRPr="00B00876">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24BCB8F6" w14:textId="77777777" w:rsidR="00C16E65" w:rsidRDefault="00C16E65" w:rsidP="0021209C">
            <w:pPr>
              <w:pStyle w:val="TAL"/>
            </w:pPr>
            <w:r>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77107C06" w14:textId="77777777" w:rsidR="00C16E65" w:rsidRDefault="00C16E65" w:rsidP="0021209C">
            <w:pPr>
              <w:pStyle w:val="TAL"/>
            </w:pPr>
            <w:r>
              <w:t xml:space="preserve">TS 24.281 [26] clause </w:t>
            </w:r>
            <w:r>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4E72D708" w14:textId="77777777" w:rsidR="00C16E65" w:rsidRDefault="00C16E65" w:rsidP="0021209C">
            <w:pPr>
              <w:pStyle w:val="TAL"/>
            </w:pPr>
          </w:p>
        </w:tc>
      </w:tr>
    </w:tbl>
    <w:p w14:paraId="51C5FB78" w14:textId="77777777" w:rsidR="00C16E65" w:rsidRDefault="00C16E65" w:rsidP="00C16E65"/>
    <w:p w14:paraId="3CF5B427" w14:textId="77777777" w:rsidR="00AE50DC" w:rsidRPr="00201E3B" w:rsidRDefault="00AE50DC" w:rsidP="00AE50DC">
      <w:pPr>
        <w:pStyle w:val="Heading2"/>
      </w:pPr>
      <w:bookmarkStart w:id="820" w:name="_Toc171440762"/>
      <w:r w:rsidRPr="00201E3B">
        <w:t>6.6</w:t>
      </w:r>
      <w:r w:rsidRPr="00201E3B">
        <w:tab/>
        <w:t>Capability information sharing</w:t>
      </w:r>
      <w:bookmarkEnd w:id="818"/>
      <w:bookmarkEnd w:id="820"/>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821" w:name="_Toc99871302"/>
      <w:bookmarkStart w:id="822" w:name="_Toc171440763"/>
      <w:r w:rsidRPr="00201E3B">
        <w:t>6.7</w:t>
      </w:r>
      <w:r w:rsidRPr="00201E3B">
        <w:tab/>
        <w:t>Ambient viewing call</w:t>
      </w:r>
      <w:bookmarkEnd w:id="821"/>
      <w:bookmarkEnd w:id="822"/>
    </w:p>
    <w:p w14:paraId="2C789480" w14:textId="77777777" w:rsidR="00F67D29" w:rsidRPr="0064105E" w:rsidRDefault="00F67D29" w:rsidP="00F67D29">
      <w:pPr>
        <w:pStyle w:val="Heading3"/>
        <w:rPr>
          <w:rFonts w:cs="Arial"/>
          <w:szCs w:val="28"/>
        </w:rPr>
      </w:pPr>
      <w:bookmarkStart w:id="823" w:name="_Toc99871303"/>
      <w:bookmarkStart w:id="824" w:name="_Toc171440764"/>
      <w:r w:rsidRPr="0064105E">
        <w:rPr>
          <w:rFonts w:cs="Arial"/>
          <w:szCs w:val="28"/>
        </w:rPr>
        <w:t>6.7.1</w:t>
      </w:r>
      <w:r w:rsidRPr="0064105E">
        <w:rPr>
          <w:rFonts w:cs="Arial"/>
          <w:szCs w:val="28"/>
        </w:rPr>
        <w:tab/>
        <w:t>On-network / On-demand ambient viewing call / Remote initiated ambient viewing call / Client Originated (CO)</w:t>
      </w:r>
      <w:bookmarkEnd w:id="823"/>
      <w:bookmarkEnd w:id="824"/>
    </w:p>
    <w:p w14:paraId="173A750B" w14:textId="77777777" w:rsidR="00A77C82" w:rsidRDefault="00A77C82" w:rsidP="00A77C82">
      <w:pPr>
        <w:pStyle w:val="H6"/>
      </w:pPr>
      <w:bookmarkStart w:id="825" w:name="_Hlk124254671"/>
      <w:r>
        <w:t>6.7.1.1</w:t>
      </w:r>
      <w:r>
        <w:tab/>
        <w:t>Test Purpose (TP)</w:t>
      </w:r>
    </w:p>
    <w:p w14:paraId="38A8E1AA" w14:textId="77777777" w:rsidR="00A77C82" w:rsidRDefault="00A77C82" w:rsidP="00A77C82">
      <w:pPr>
        <w:pStyle w:val="H6"/>
      </w:pPr>
      <w:r>
        <w:t>(1)</w:t>
      </w:r>
    </w:p>
    <w:p w14:paraId="41E61937"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including authorised to initiate a MCVideo remote initiated ambient viewing call }</w:t>
      </w:r>
    </w:p>
    <w:p w14:paraId="33622062" w14:textId="77777777" w:rsidR="00A77C82" w:rsidRDefault="00A77C82" w:rsidP="00A77C82">
      <w:pPr>
        <w:pStyle w:val="PL"/>
        <w:rPr>
          <w:noProof w:val="0"/>
        </w:rPr>
      </w:pPr>
      <w:r>
        <w:rPr>
          <w:b/>
          <w:noProof w:val="0"/>
        </w:rPr>
        <w:t>ensure that</w:t>
      </w:r>
      <w:r>
        <w:rPr>
          <w:noProof w:val="0"/>
        </w:rPr>
        <w:t xml:space="preserve"> {</w:t>
      </w:r>
    </w:p>
    <w:p w14:paraId="56811B6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the establishment of a MCVideo remote initiated ambient viewing call }</w:t>
      </w:r>
    </w:p>
    <w:p w14:paraId="32061DE8"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INVITE message requesting MCVideo remote initiated ambient viewing call </w:t>
      </w:r>
      <w:r>
        <w:rPr>
          <w:b/>
          <w:noProof w:val="0"/>
        </w:rPr>
        <w:t>and</w:t>
      </w:r>
      <w:r>
        <w:rPr>
          <w:noProof w:val="0"/>
        </w:rPr>
        <w:t xml:space="preserve"> responds to a SIP 200 (OK) message with a SIP ACK message </w:t>
      </w:r>
      <w:r>
        <w:rPr>
          <w:b/>
          <w:bCs/>
          <w:noProof w:val="0"/>
        </w:rPr>
        <w:t>and</w:t>
      </w:r>
      <w:r>
        <w:rPr>
          <w:noProof w:val="0"/>
        </w:rPr>
        <w:t xml:space="preserve"> notifies the MCVideo User that the call has been successfully established }</w:t>
      </w:r>
    </w:p>
    <w:p w14:paraId="2FB62A0B" w14:textId="77777777" w:rsidR="00A77C82" w:rsidRDefault="00A77C82" w:rsidP="00A77C82">
      <w:pPr>
        <w:pStyle w:val="PL"/>
        <w:rPr>
          <w:noProof w:val="0"/>
        </w:rPr>
      </w:pPr>
      <w:r>
        <w:rPr>
          <w:noProof w:val="0"/>
        </w:rPr>
        <w:t xml:space="preserve">            }</w:t>
      </w:r>
    </w:p>
    <w:p w14:paraId="7A77BCE3" w14:textId="77777777" w:rsidR="00A77C82" w:rsidRDefault="00A77C82" w:rsidP="00A77C82">
      <w:pPr>
        <w:pStyle w:val="PL"/>
        <w:rPr>
          <w:rFonts w:cs="Courier New"/>
          <w:noProof w:val="0"/>
          <w:szCs w:val="16"/>
        </w:rPr>
      </w:pPr>
    </w:p>
    <w:p w14:paraId="5E9648F3" w14:textId="77777777" w:rsidR="00A77C82" w:rsidRDefault="00A77C82" w:rsidP="00A77C82">
      <w:pPr>
        <w:pStyle w:val="H6"/>
      </w:pPr>
      <w:r>
        <w:t>(2)</w:t>
      </w:r>
    </w:p>
    <w:p w14:paraId="46796F1D" w14:textId="77777777" w:rsidR="00A77C82" w:rsidRDefault="00A77C82" w:rsidP="00A77C82">
      <w:pPr>
        <w:pStyle w:val="PL"/>
        <w:rPr>
          <w:noProof w:val="0"/>
        </w:rPr>
      </w:pPr>
      <w:r>
        <w:rPr>
          <w:b/>
          <w:noProof w:val="0"/>
        </w:rPr>
        <w:t>with</w:t>
      </w:r>
      <w:r>
        <w:rPr>
          <w:noProof w:val="0"/>
        </w:rPr>
        <w:t xml:space="preserve"> { UE (MCVideo Client) having established a MCVideo remote initiated ambient viewing call }</w:t>
      </w:r>
    </w:p>
    <w:p w14:paraId="3BA88766" w14:textId="77777777" w:rsidR="00A77C82" w:rsidRDefault="00A77C82" w:rsidP="00A77C82">
      <w:pPr>
        <w:pStyle w:val="PL"/>
        <w:rPr>
          <w:noProof w:val="0"/>
        </w:rPr>
      </w:pPr>
      <w:r>
        <w:rPr>
          <w:b/>
          <w:noProof w:val="0"/>
        </w:rPr>
        <w:t>ensure that</w:t>
      </w:r>
      <w:r>
        <w:rPr>
          <w:noProof w:val="0"/>
        </w:rPr>
        <w:t xml:space="preserve"> {</w:t>
      </w:r>
    </w:p>
    <w:p w14:paraId="4B5F220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1BAA504D"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6FD74BF2" w14:textId="77777777" w:rsidR="00A77C82" w:rsidRDefault="00A77C82" w:rsidP="00A77C82">
      <w:pPr>
        <w:pStyle w:val="PL"/>
        <w:rPr>
          <w:noProof w:val="0"/>
        </w:rPr>
      </w:pPr>
      <w:r>
        <w:rPr>
          <w:noProof w:val="0"/>
        </w:rPr>
        <w:t xml:space="preserve">            }</w:t>
      </w:r>
    </w:p>
    <w:p w14:paraId="31898909" w14:textId="77777777" w:rsidR="00A77C82" w:rsidRDefault="00A77C82" w:rsidP="00A77C82">
      <w:pPr>
        <w:pStyle w:val="PL"/>
        <w:rPr>
          <w:rFonts w:cs="Courier New"/>
          <w:noProof w:val="0"/>
          <w:szCs w:val="16"/>
        </w:rPr>
      </w:pPr>
    </w:p>
    <w:p w14:paraId="045AFD82" w14:textId="77777777" w:rsidR="00A77C82" w:rsidRDefault="00A77C82" w:rsidP="00A77C82">
      <w:pPr>
        <w:pStyle w:val="H6"/>
      </w:pPr>
      <w:r>
        <w:t>(3)</w:t>
      </w:r>
    </w:p>
    <w:p w14:paraId="31BC1289"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171FCEFD" w14:textId="77777777" w:rsidR="00A77C82" w:rsidRDefault="00A77C82" w:rsidP="00A77C82">
      <w:pPr>
        <w:pStyle w:val="PL"/>
        <w:rPr>
          <w:noProof w:val="0"/>
        </w:rPr>
      </w:pPr>
      <w:r>
        <w:rPr>
          <w:b/>
          <w:noProof w:val="0"/>
        </w:rPr>
        <w:t>ensure that</w:t>
      </w:r>
      <w:r>
        <w:rPr>
          <w:noProof w:val="0"/>
        </w:rPr>
        <w:t xml:space="preserve"> {</w:t>
      </w:r>
    </w:p>
    <w:p w14:paraId="3A5482BF"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to terminate the ongoing MCVideo remote initiated ambient viewing call }</w:t>
      </w:r>
    </w:p>
    <w:p w14:paraId="5728B420"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BYE request and after receiving a SIP 200 (OK) and leaves the MCVideo session }</w:t>
      </w:r>
    </w:p>
    <w:p w14:paraId="4F930831" w14:textId="77777777" w:rsidR="00A77C82" w:rsidRDefault="00A77C82" w:rsidP="00A77C82">
      <w:pPr>
        <w:pStyle w:val="PL"/>
        <w:rPr>
          <w:noProof w:val="0"/>
        </w:rPr>
      </w:pPr>
      <w:r>
        <w:rPr>
          <w:noProof w:val="0"/>
        </w:rPr>
        <w:t xml:space="preserve">            }</w:t>
      </w:r>
    </w:p>
    <w:p w14:paraId="56AE0E1A" w14:textId="77777777" w:rsidR="00A77C82" w:rsidRDefault="00A77C82" w:rsidP="00A77C82">
      <w:pPr>
        <w:pStyle w:val="PL"/>
        <w:rPr>
          <w:rFonts w:cs="Courier New"/>
          <w:noProof w:val="0"/>
          <w:szCs w:val="16"/>
        </w:rPr>
      </w:pPr>
    </w:p>
    <w:p w14:paraId="6E5FCE2A" w14:textId="77777777" w:rsidR="00A77C82" w:rsidRDefault="00A77C82" w:rsidP="00A77C82">
      <w:pPr>
        <w:pStyle w:val="H6"/>
      </w:pPr>
      <w:r>
        <w:t>6.7.1.2</w:t>
      </w:r>
      <w:r>
        <w:tab/>
        <w:t>Conformance requirements</w:t>
      </w:r>
    </w:p>
    <w:p w14:paraId="6C750F7A" w14:textId="77777777" w:rsidR="00A77C82" w:rsidRDefault="00A77C82" w:rsidP="00A77C82">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DF9CA7" w14:textId="77777777" w:rsidR="00A77C82" w:rsidRDefault="00A77C82" w:rsidP="00A77C82">
      <w:r>
        <w:t>[TS 24.281, clause 15.2.1.1]</w:t>
      </w:r>
    </w:p>
    <w:p w14:paraId="5A898AB5" w14:textId="77777777" w:rsidR="00A77C82" w:rsidRDefault="00A77C82" w:rsidP="00A77C82">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9B2C00" w14:textId="77777777" w:rsidR="00A77C82" w:rsidRDefault="00A77C82" w:rsidP="00A77C82">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00F3EB93" w14:textId="77777777" w:rsidR="00A77C82" w:rsidRDefault="00A77C82" w:rsidP="00A77C82">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28A10546" w14:textId="77777777" w:rsidR="00A77C82" w:rsidRDefault="00A77C82" w:rsidP="00A77C82">
      <w:pPr>
        <w:rPr>
          <w:lang w:eastAsia="ko-KR"/>
        </w:rPr>
      </w:pPr>
      <w:r>
        <w:rPr>
          <w:lang w:eastAsia="ko-KR"/>
        </w:rPr>
        <w:t>The MCVideo client:</w:t>
      </w:r>
    </w:p>
    <w:p w14:paraId="445421FA" w14:textId="77777777" w:rsidR="00A77C82" w:rsidRDefault="00A77C82" w:rsidP="00A77C82">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6AA8471A" w14:textId="77777777" w:rsidR="00A77C82" w:rsidRDefault="00A77C82" w:rsidP="00A77C82">
      <w:pPr>
        <w:pStyle w:val="B1"/>
      </w:pPr>
      <w:r>
        <w:t>2)</w:t>
      </w:r>
      <w:r>
        <w:tab/>
        <w:t>may include a P-Preferred-Identity header field in the SIP INVITE request containing a public user identity as specified in 3GPP TS 24.229 [11];</w:t>
      </w:r>
    </w:p>
    <w:p w14:paraId="54BC9958" w14:textId="77777777" w:rsidR="00A77C82" w:rsidRDefault="00A77C82" w:rsidP="00A77C82">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6253AA32" w14:textId="77777777" w:rsidR="00A77C82" w:rsidRDefault="00A77C82" w:rsidP="00A77C82">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3EB52937" w14:textId="77777777" w:rsidR="00A77C82" w:rsidRDefault="00A77C82" w:rsidP="00A77C82">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46FAEFC8" w14:textId="77777777" w:rsidR="00A77C82" w:rsidRDefault="00A77C82" w:rsidP="00A77C82">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23CDAC77" w14:textId="77777777" w:rsidR="00A77C82" w:rsidRDefault="00A77C82" w:rsidP="00A77C82">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45E1EC9" w14:textId="77777777" w:rsidR="00A77C82" w:rsidRDefault="00A77C82" w:rsidP="00A77C82">
      <w:pPr>
        <w:pStyle w:val="B1"/>
      </w:pPr>
      <w:r>
        <w:t>8)</w:t>
      </w:r>
      <w:r>
        <w:tab/>
        <w:t>shall include in the application/vnd.3gpp.mcvideo-info+xml MIME body an &lt;ambient-viewing-type&gt; element set to a value of:</w:t>
      </w:r>
    </w:p>
    <w:p w14:paraId="49CFB86C" w14:textId="77777777" w:rsidR="00A77C82" w:rsidRDefault="00A77C82" w:rsidP="00A77C82">
      <w:pPr>
        <w:pStyle w:val="B2"/>
      </w:pPr>
      <w:r>
        <w:t>a)</w:t>
      </w:r>
      <w:r>
        <w:tab/>
        <w:t>"local-init", if the MCVideo user has requested a locally initiated ambient viewing call; or</w:t>
      </w:r>
    </w:p>
    <w:p w14:paraId="40E2D1F0" w14:textId="77777777" w:rsidR="00A77C82" w:rsidRDefault="00A77C82" w:rsidP="00A77C82">
      <w:pPr>
        <w:pStyle w:val="B2"/>
        <w:rPr>
          <w:lang w:eastAsia="x-none"/>
        </w:rPr>
      </w:pPr>
      <w:r>
        <w:t>b)</w:t>
      </w:r>
      <w:r>
        <w:tab/>
        <w:t>"remote-init", if the MCVideo user has requested a remotely initiated ambient viewing call;</w:t>
      </w:r>
    </w:p>
    <w:p w14:paraId="589CC1B2" w14:textId="77777777" w:rsidR="00A77C82" w:rsidRDefault="00A77C82" w:rsidP="00A77C82">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10BFBDE2" w14:textId="77777777" w:rsidR="00A77C82" w:rsidRDefault="00A77C82" w:rsidP="00A77C82">
      <w:pPr>
        <w:pStyle w:val="NO"/>
      </w:pPr>
      <w:r>
        <w:t>NOTE 1:</w:t>
      </w:r>
      <w:r>
        <w:tab/>
        <w:t>the targeted MCVideo user is the viewed-to MCVideo user in the case of a remotely initiated ambient viewing call or the viewing MCVideo user in the case of a locally initiated viewing call.</w:t>
      </w:r>
    </w:p>
    <w:p w14:paraId="26E43004" w14:textId="77777777" w:rsidR="00A77C82" w:rsidRDefault="00A77C82" w:rsidP="00A77C82">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1B12C3AD" w14:textId="77777777" w:rsidR="00A77C82" w:rsidRDefault="00A77C82" w:rsidP="00A77C82">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39E97C7F" w14:textId="77777777" w:rsidR="00A77C82" w:rsidRDefault="00A77C82" w:rsidP="00A77C82">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4D59D3E6" w14:textId="77777777" w:rsidR="00A77C82" w:rsidRDefault="00A77C82" w:rsidP="00A77C82">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0A230E80" w14:textId="77777777" w:rsidR="00A77C82" w:rsidRDefault="00A77C82" w:rsidP="00A77C82">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7DF00635" w14:textId="77777777" w:rsidR="00A77C82" w:rsidRDefault="00A77C82" w:rsidP="00A77C82">
      <w:pPr>
        <w:pStyle w:val="B2"/>
      </w:pPr>
      <w:r>
        <w:t>e)</w:t>
      </w:r>
      <w:r>
        <w:tab/>
        <w:t>shall generate a MIKEY-SAKKE I_MESSAGE using the encapsulated PCK and PCK-ID as specified in 3GPP TS 33.180 [8];</w:t>
      </w:r>
    </w:p>
    <w:p w14:paraId="7C2B2AEB" w14:textId="77777777" w:rsidR="00A77C82" w:rsidRDefault="00A77C82" w:rsidP="00A77C82">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1F1A6964" w14:textId="77777777" w:rsidR="00A77C82" w:rsidRDefault="00A77C82" w:rsidP="00A77C82">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5349EA15" w14:textId="77777777" w:rsidR="00A77C82" w:rsidRDefault="00A77C82" w:rsidP="00A77C82">
      <w:pPr>
        <w:pStyle w:val="B1"/>
        <w:rPr>
          <w:lang w:eastAsia="ko-KR"/>
        </w:rPr>
      </w:pPr>
      <w:r>
        <w:rPr>
          <w:lang w:eastAsia="ko-KR"/>
        </w:rPr>
        <w:t>11)</w:t>
      </w:r>
      <w:r>
        <w:rPr>
          <w:lang w:eastAsia="ko-KR"/>
        </w:rPr>
        <w:tab/>
        <w:t>shall include an SDP offer according to 3GPP TS 24.229 [11] with the clarification given in clause 6.7.1;</w:t>
      </w:r>
    </w:p>
    <w:p w14:paraId="55A60FC7" w14:textId="77777777" w:rsidR="00A77C82" w:rsidRDefault="00A77C82" w:rsidP="00A77C82">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5EB83190" w14:textId="77777777" w:rsidR="00A77C82" w:rsidRDefault="00A77C82" w:rsidP="00A77C82">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5B524D35" w14:textId="77777777" w:rsidR="00A77C82" w:rsidRDefault="00A77C82" w:rsidP="00A77C82">
      <w:pPr>
        <w:pStyle w:val="B1"/>
        <w:rPr>
          <w:lang w:eastAsia="ko-KR"/>
        </w:rPr>
      </w:pPr>
      <w:r>
        <w:rPr>
          <w:lang w:eastAsia="ko-KR"/>
        </w:rPr>
        <w:t>14) shall include in the SIP INVITE request a Priv-Answer-Mode header field with the value "Auto" according to the rules and procedures of IETF RFC 5373 [27]; and</w:t>
      </w:r>
    </w:p>
    <w:p w14:paraId="7F68D9AB" w14:textId="77777777" w:rsidR="00A77C82" w:rsidRDefault="00A77C82" w:rsidP="00A77C82">
      <w:pPr>
        <w:pStyle w:val="B1"/>
        <w:rPr>
          <w:lang w:eastAsia="ko-KR"/>
        </w:rPr>
      </w:pPr>
      <w:r>
        <w:rPr>
          <w:lang w:eastAsia="ko-KR"/>
        </w:rPr>
        <w:t>15)</w:t>
      </w:r>
      <w:r>
        <w:rPr>
          <w:lang w:eastAsia="ko-KR"/>
        </w:rPr>
        <w:tab/>
        <w:t>shall send the SIP INVITE request towards the participating MCVideo function according to 3GPP TS 24.229 [11].</w:t>
      </w:r>
    </w:p>
    <w:p w14:paraId="74737924" w14:textId="77777777" w:rsidR="00A77C82" w:rsidRDefault="00A77C82" w:rsidP="00A77C82">
      <w:pPr>
        <w:rPr>
          <w:lang w:eastAsia="ko-KR"/>
        </w:rPr>
      </w:pPr>
      <w:r>
        <w:rPr>
          <w:lang w:eastAsia="ko-KR"/>
        </w:rPr>
        <w:t>Upon receiving a SIP 183(Session Progress) response to the SIP INVITE request the MCVideo client:</w:t>
      </w:r>
    </w:p>
    <w:p w14:paraId="0CFB5C62" w14:textId="77777777" w:rsidR="00A77C82" w:rsidRDefault="00A77C82" w:rsidP="00A77C82">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0" w:history="1">
        <w:r>
          <w:rPr>
            <w:rStyle w:val="Hyperlink"/>
          </w:rPr>
          <w:t>C:\dev\null</w:t>
        </w:r>
      </w:hyperlink>
      <w:r>
        <w:rPr>
          <w:rFonts w:eastAsia="Malgun Gothic"/>
        </w:rPr>
        <w:t>file:///dev/null</w:t>
      </w:r>
      <w:r>
        <w:t>&gt;" shall not give any indication of the progress of the call setup to the MCVideo user; and</w:t>
      </w:r>
    </w:p>
    <w:p w14:paraId="2213CA49" w14:textId="77777777" w:rsidR="00A77C82" w:rsidRDefault="00A77C82" w:rsidP="00A77C82">
      <w:pPr>
        <w:pStyle w:val="NO"/>
      </w:pPr>
      <w:r>
        <w:t>NOTE 2:</w:t>
      </w:r>
      <w:r>
        <w:tab/>
        <w:t>The alert-info header field having the value of "&lt;</w:t>
      </w:r>
      <w:hyperlink r:id="rId21" w:history="1">
        <w:r>
          <w:rPr>
            <w:rStyle w:val="Hyperlink"/>
          </w:rPr>
          <w:t>C:\dev\null</w:t>
        </w:r>
      </w:hyperlink>
      <w:r>
        <w:rPr>
          <w:rFonts w:eastAsia="Malgun Gothic"/>
        </w:rPr>
        <w:t>file:///dev/null</w:t>
      </w:r>
      <w:r>
        <w:t>&gt;" is intended to result in having a "null" alert, i.e. an alert with no content or physical manifestation of any kind.</w:t>
      </w:r>
    </w:p>
    <w:p w14:paraId="6C440C36" w14:textId="77777777" w:rsidR="00A77C82" w:rsidRDefault="00A77C82" w:rsidP="00A77C82">
      <w:pPr>
        <w:pStyle w:val="B1"/>
      </w:pPr>
      <w:r>
        <w:t>2)</w:t>
      </w:r>
      <w:r>
        <w:tab/>
        <w:t>if this is a remotely initiated ambient viewing call, may indicate the progress of the session establishment to the inviting MCVideo user.</w:t>
      </w:r>
    </w:p>
    <w:p w14:paraId="09956E94" w14:textId="77777777" w:rsidR="00A77C82" w:rsidRDefault="00A77C82" w:rsidP="00A77C82">
      <w:pPr>
        <w:rPr>
          <w:lang w:eastAsia="ko-KR"/>
        </w:rPr>
      </w:pPr>
      <w:r>
        <w:rPr>
          <w:lang w:eastAsia="ko-KR"/>
        </w:rPr>
        <w:t>Upon receiving a SIP 200 (OK) response to the SIP INVITE request the MCVideo client:</w:t>
      </w:r>
    </w:p>
    <w:p w14:paraId="44BFDA17" w14:textId="77777777" w:rsidR="00A77C82" w:rsidRDefault="00A77C82" w:rsidP="00A77C82">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0F1E7249" w14:textId="77777777" w:rsidR="00A77C82" w:rsidRDefault="00A77C82" w:rsidP="00A77C82">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1E130A67" w14:textId="77777777" w:rsidR="00A77C82" w:rsidRDefault="00A77C82" w:rsidP="00A77C82">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5B82C784" w14:textId="77777777" w:rsidR="00A77C82" w:rsidRDefault="00A77C82" w:rsidP="00A77C82">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432CF256"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E59AFD9"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41BBF32B" w14:textId="77777777" w:rsidR="00A77C82" w:rsidRDefault="00A77C82" w:rsidP="00A77C82">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626CA291" w14:textId="77777777" w:rsidR="00A77C82" w:rsidRDefault="00A77C82" w:rsidP="00A77C82">
      <w:r>
        <w:t>[TS 24.281, clause 15.2.1.3]</w:t>
      </w:r>
    </w:p>
    <w:p w14:paraId="7CA58EBB" w14:textId="77777777" w:rsidR="00A77C82" w:rsidRDefault="00A77C82" w:rsidP="00A77C82">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76619803" w14:textId="77777777" w:rsidR="00A77C82" w:rsidRDefault="00A77C82" w:rsidP="00A77C82">
      <w:pPr>
        <w:rPr>
          <w:lang w:eastAsia="ko-KR"/>
        </w:rPr>
      </w:pPr>
      <w:r>
        <w:rPr>
          <w:lang w:eastAsia="ko-KR"/>
        </w:rPr>
        <w:t>The MCVideo client:</w:t>
      </w:r>
    </w:p>
    <w:p w14:paraId="1911A381" w14:textId="77777777" w:rsidR="00A77C82" w:rsidRDefault="00A77C82" w:rsidP="00A77C82">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54BA3B71" w14:textId="77777777" w:rsidR="00A77C82" w:rsidRDefault="00A77C82" w:rsidP="00A77C82">
      <w:pPr>
        <w:pStyle w:val="B2"/>
      </w:pPr>
      <w:r>
        <w:t>a)</w:t>
      </w:r>
      <w:r>
        <w:tab/>
        <w:t xml:space="preserve">a received SIP INVITE request for the ambient viewing call; or </w:t>
      </w:r>
    </w:p>
    <w:p w14:paraId="07874502" w14:textId="77777777" w:rsidR="00A77C82" w:rsidRDefault="00A77C82" w:rsidP="00A77C82">
      <w:pPr>
        <w:pStyle w:val="B2"/>
      </w:pPr>
      <w:r>
        <w:t>b)</w:t>
      </w:r>
      <w:r>
        <w:tab/>
        <w:t>a received SIP 200 (OK) response to a sent SIP INVITE request for the ambient viewing call;</w:t>
      </w:r>
    </w:p>
    <w:p w14:paraId="6B6F00DE" w14:textId="77777777" w:rsidR="00A77C82" w:rsidRDefault="00A77C82" w:rsidP="00A77C82">
      <w:pPr>
        <w:ind w:left="851" w:hanging="284"/>
      </w:pPr>
      <w:r>
        <w:t>then shall skip the rest of the steps;</w:t>
      </w:r>
    </w:p>
    <w:p w14:paraId="1C8125C2" w14:textId="77777777" w:rsidR="00A77C82" w:rsidRDefault="00A77C82" w:rsidP="00A77C82">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2192468A" w14:textId="77777777" w:rsidR="00A77C82" w:rsidRDefault="00A77C82" w:rsidP="00A77C82">
      <w:pPr>
        <w:pStyle w:val="B1"/>
      </w:pPr>
      <w:r>
        <w:t>3)</w:t>
      </w:r>
      <w:r>
        <w:tab/>
        <w:t>shall generate a SIP BYE request according to rules and procedures of 3GPP TS 24.229 [11] and IETF RFC 6086 [21]; and</w:t>
      </w:r>
    </w:p>
    <w:p w14:paraId="03A8E56B" w14:textId="77777777" w:rsidR="00A77C82" w:rsidRDefault="00A77C82" w:rsidP="00A77C82">
      <w:pPr>
        <w:pStyle w:val="B1"/>
        <w:rPr>
          <w:lang w:eastAsia="ko-KR"/>
        </w:rPr>
      </w:pPr>
      <w:r>
        <w:rPr>
          <w:lang w:eastAsia="ko-KR"/>
        </w:rPr>
        <w:t>4)</w:t>
      </w:r>
      <w:r>
        <w:rPr>
          <w:lang w:eastAsia="ko-KR"/>
        </w:rPr>
        <w:tab/>
        <w:t>shall send the SIP BYE request within the dialog of the MCVideo ambient call session as specified in 3GPP TS 24.229 [11].</w:t>
      </w:r>
    </w:p>
    <w:p w14:paraId="0175DFB7" w14:textId="77777777" w:rsidR="00A77C82" w:rsidRDefault="00A77C82" w:rsidP="00A77C82">
      <w:pPr>
        <w:rPr>
          <w:lang w:eastAsia="ko-KR"/>
        </w:rPr>
      </w:pPr>
      <w:r>
        <w:rPr>
          <w:lang w:eastAsia="ko-KR"/>
        </w:rPr>
        <w:t>Upon receipt of the SIP 200 (OK) response to the SIP BYE request the MCVideo client:</w:t>
      </w:r>
    </w:p>
    <w:p w14:paraId="2214188B" w14:textId="77777777" w:rsidR="00A77C82" w:rsidRDefault="00A77C82" w:rsidP="00A77C82">
      <w:pPr>
        <w:pStyle w:val="B1"/>
        <w:rPr>
          <w:lang w:eastAsia="ko-KR"/>
        </w:rPr>
      </w:pPr>
      <w:r>
        <w:t>1)</w:t>
      </w:r>
      <w:r>
        <w:tab/>
      </w:r>
      <w:r>
        <w:rPr>
          <w:lang w:eastAsia="ko-KR"/>
        </w:rPr>
        <w:t>shall interact with the media plane as specified in 3GPP TS 24.581 [5];</w:t>
      </w:r>
    </w:p>
    <w:p w14:paraId="77FE54A6"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3026CEF"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3F1A0263" w14:textId="77777777" w:rsidR="00A77C82" w:rsidRDefault="00A77C82" w:rsidP="00A77C82">
      <w:pPr>
        <w:pStyle w:val="B1"/>
        <w:rPr>
          <w:lang w:eastAsia="ko-KR"/>
        </w:rPr>
      </w:pPr>
      <w:r>
        <w:t>4)</w:t>
      </w:r>
      <w:r>
        <w:tab/>
      </w:r>
      <w:r>
        <w:rPr>
          <w:lang w:eastAsia="ko-KR"/>
        </w:rPr>
        <w:t>shall clear the cache of the data stored as:</w:t>
      </w:r>
    </w:p>
    <w:p w14:paraId="63DA69A7" w14:textId="77777777" w:rsidR="00A77C82" w:rsidRDefault="00A77C82" w:rsidP="00A77C82">
      <w:pPr>
        <w:pStyle w:val="B2"/>
        <w:rPr>
          <w:lang w:eastAsia="ko-KR"/>
        </w:rPr>
      </w:pPr>
      <w:r>
        <w:rPr>
          <w:lang w:eastAsia="ko-KR"/>
        </w:rPr>
        <w:t>a)</w:t>
      </w:r>
      <w:r>
        <w:rPr>
          <w:lang w:eastAsia="ko-KR"/>
        </w:rPr>
        <w:tab/>
      </w:r>
      <w:r>
        <w:t>ambient</w:t>
      </w:r>
      <w:r>
        <w:rPr>
          <w:lang w:eastAsia="ko-KR"/>
        </w:rPr>
        <w:t xml:space="preserve"> viewing client role; and</w:t>
      </w:r>
    </w:p>
    <w:p w14:paraId="4D1415C4" w14:textId="77777777" w:rsidR="00A77C82" w:rsidRDefault="00A77C82" w:rsidP="00A77C82">
      <w:pPr>
        <w:pStyle w:val="B2"/>
      </w:pPr>
      <w:r>
        <w:rPr>
          <w:rFonts w:eastAsia="Malgun Gothic"/>
        </w:rPr>
        <w:t>b)</w:t>
      </w:r>
      <w:r>
        <w:rPr>
          <w:rFonts w:eastAsia="Malgun Gothic"/>
        </w:rPr>
        <w:tab/>
        <w:t>ambient viewing type</w:t>
      </w:r>
      <w:r>
        <w:t>.</w:t>
      </w:r>
    </w:p>
    <w:p w14:paraId="1693E1D6" w14:textId="77777777" w:rsidR="00A77C82" w:rsidRDefault="00A77C82" w:rsidP="00A77C82">
      <w:r>
        <w:t>[TS 24.581, clause 6.2.5.2.3]</w:t>
      </w:r>
    </w:p>
    <w:p w14:paraId="424B9C38" w14:textId="77777777" w:rsidR="00A77C82" w:rsidRDefault="00A77C82" w:rsidP="00A77C82">
      <w:r>
        <w:t>When an MCVideo call is established, the originating transmission participant:</w:t>
      </w:r>
    </w:p>
    <w:p w14:paraId="69B4E323" w14:textId="77777777" w:rsidR="00A77C82" w:rsidRDefault="00A77C82" w:rsidP="00A77C82">
      <w:pPr>
        <w:pStyle w:val="B1"/>
      </w:pPr>
      <w:r>
        <w:t>1.</w:t>
      </w:r>
      <w:r>
        <w:tab/>
        <w:t>shall create an instance of a 'Transmission participant state transition diagram for general reception control operation'; and</w:t>
      </w:r>
    </w:p>
    <w:p w14:paraId="5B7AAAE7" w14:textId="77777777" w:rsidR="00A77C82" w:rsidRDefault="00A77C82" w:rsidP="00A77C82">
      <w:pPr>
        <w:pStyle w:val="B1"/>
      </w:pPr>
      <w:r>
        <w:t>2.</w:t>
      </w:r>
      <w:r>
        <w:tab/>
        <w:t>shall enter the 'U: reception controller' state.</w:t>
      </w:r>
    </w:p>
    <w:p w14:paraId="0BFB3D0F" w14:textId="77777777" w:rsidR="00A77C82" w:rsidRDefault="00A77C82" w:rsidP="00A77C82">
      <w:pPr>
        <w:pStyle w:val="NO"/>
      </w:pPr>
      <w:r>
        <w:t>NOTE:</w:t>
      </w:r>
      <w:r>
        <w:tab/>
        <w:t>From a transmission participant perspective the MCVideo call is established when the application and signalling plane receives the SIP 200 (OK) response.</w:t>
      </w:r>
    </w:p>
    <w:p w14:paraId="40621375" w14:textId="77777777" w:rsidR="00A77C82" w:rsidRDefault="00A77C82" w:rsidP="00A77C82">
      <w:r>
        <w:t>[TS 24.581, clause 6.2.5.3.2]</w:t>
      </w:r>
    </w:p>
    <w:p w14:paraId="0D915363" w14:textId="77777777" w:rsidR="00A77C82" w:rsidRDefault="00A77C82" w:rsidP="00A77C82">
      <w:r>
        <w:t>Upon receiving the media transmission notification from the transmission control server, the transmission participant:</w:t>
      </w:r>
    </w:p>
    <w:p w14:paraId="1B38B550" w14:textId="77777777" w:rsidR="00A77C82" w:rsidRDefault="00A77C82" w:rsidP="00A77C82">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908850" w14:textId="77777777" w:rsidR="00A77C82" w:rsidRDefault="00A77C82" w:rsidP="00A77C82">
      <w:pPr>
        <w:pStyle w:val="B2"/>
      </w:pPr>
      <w:r>
        <w:t>a.</w:t>
      </w:r>
      <w:r>
        <w:tab/>
        <w:t>shall include the Message Type field set to '6' (Media transmission notification); and</w:t>
      </w:r>
    </w:p>
    <w:p w14:paraId="68CA657D" w14:textId="77777777" w:rsidR="00A77C82" w:rsidRDefault="00A77C82" w:rsidP="00A77C82">
      <w:pPr>
        <w:pStyle w:val="B2"/>
      </w:pPr>
      <w:r>
        <w:t>b.</w:t>
      </w:r>
      <w:r>
        <w:tab/>
        <w:t>shall include the Source field set to '0' (the transmission participant is the source);</w:t>
      </w:r>
    </w:p>
    <w:p w14:paraId="37A452FD" w14:textId="77777777" w:rsidR="00A77C82" w:rsidRDefault="00A77C82" w:rsidP="00A77C82">
      <w:pPr>
        <w:pStyle w:val="B1"/>
      </w:pPr>
      <w:r>
        <w:t>2.</w:t>
      </w:r>
      <w:r>
        <w:tab/>
        <w:t>shall provide media transmission notification to the user;</w:t>
      </w:r>
    </w:p>
    <w:p w14:paraId="361080F0" w14:textId="77777777" w:rsidR="00A77C82" w:rsidRDefault="00A77C82" w:rsidP="00A77C82">
      <w:pPr>
        <w:pStyle w:val="B1"/>
      </w:pPr>
      <w:r>
        <w:t>3.</w:t>
      </w:r>
      <w:r>
        <w:tab/>
        <w:t>shall store the User ID and the SSRC of the user transmitting the media;</w:t>
      </w:r>
    </w:p>
    <w:p w14:paraId="322F468A" w14:textId="77777777" w:rsidR="00A77C82" w:rsidRDefault="00A77C82" w:rsidP="00A77C82">
      <w:pPr>
        <w:pStyle w:val="B1"/>
      </w:pPr>
      <w:r>
        <w:t>4.</w:t>
      </w:r>
      <w:r>
        <w:tab/>
        <w:t>if the Reception Mode field is set to '0' indicating automatic reception mode:</w:t>
      </w:r>
    </w:p>
    <w:p w14:paraId="5AB1DD52" w14:textId="77777777" w:rsidR="00A77C82" w:rsidRDefault="00A77C82" w:rsidP="00A77C82">
      <w:pPr>
        <w:pStyle w:val="B2"/>
      </w:pPr>
      <w:r>
        <w:t>a.</w:t>
      </w:r>
      <w:r>
        <w:tab/>
        <w:t>shall create an instance of the 'Transmission participant state transition diagram for basic reception control operation';</w:t>
      </w:r>
    </w:p>
    <w:p w14:paraId="74846DAD" w14:textId="77777777" w:rsidR="00A77C82" w:rsidRDefault="00A77C82" w:rsidP="00A77C82">
      <w:pPr>
        <w:pStyle w:val="B2"/>
      </w:pPr>
      <w:r>
        <w:t>b.</w:t>
      </w:r>
      <w:r>
        <w:tab/>
        <w:t>shall map the stored User ID and the SSRC of the user transmitting the media with the instance of 'Transmission participant state transition diagram for basic reception control operation' created in step a); and</w:t>
      </w:r>
    </w:p>
    <w:p w14:paraId="17706C5A" w14:textId="77777777" w:rsidR="00A77C82" w:rsidRDefault="00A77C82" w:rsidP="00A77C82">
      <w:pPr>
        <w:pStyle w:val="B2"/>
      </w:pPr>
      <w:r>
        <w:t>c.</w:t>
      </w:r>
      <w:r>
        <w:tab/>
        <w:t>shall enter the 'U: has permission to receive' state;</w:t>
      </w:r>
    </w:p>
    <w:p w14:paraId="4EF97EC1" w14:textId="77777777" w:rsidR="00A77C82" w:rsidRDefault="00A77C82" w:rsidP="00A77C82">
      <w:pPr>
        <w:pStyle w:val="B1"/>
      </w:pPr>
      <w:r>
        <w:t>5.</w:t>
      </w:r>
      <w:r>
        <w:tab/>
        <w:t>may display the details of the incoming media to the user; and</w:t>
      </w:r>
    </w:p>
    <w:p w14:paraId="54808595" w14:textId="77777777" w:rsidR="00A77C82" w:rsidRDefault="00A77C82" w:rsidP="00A77C82">
      <w:pPr>
        <w:pStyle w:val="B1"/>
      </w:pPr>
      <w:r>
        <w:t>6.</w:t>
      </w:r>
      <w:r>
        <w:tab/>
        <w:t>shall remain in the 'U: reception controller' state.</w:t>
      </w:r>
    </w:p>
    <w:p w14:paraId="61918C4E" w14:textId="77777777" w:rsidR="00A77C82" w:rsidRDefault="00A77C82" w:rsidP="00A77C82">
      <w:r>
        <w:t>[TS 24.581, clause 6.2.5.3.3]</w:t>
      </w:r>
    </w:p>
    <w:p w14:paraId="27C06ABF" w14:textId="77777777" w:rsidR="00A77C82" w:rsidRDefault="00A77C82" w:rsidP="00A77C82">
      <w:r>
        <w:t>Upon receiving an indication from the user to request permission to receive media, the transmission participant:</w:t>
      </w:r>
    </w:p>
    <w:p w14:paraId="1BCBF622" w14:textId="77777777" w:rsidR="00A77C82" w:rsidRDefault="00A77C82" w:rsidP="00A77C82">
      <w:pPr>
        <w:pStyle w:val="B1"/>
      </w:pPr>
      <w:r>
        <w:t>1.</w:t>
      </w:r>
      <w:r>
        <w:tab/>
        <w:t>shall send the Receive Media Request message toward the transmission control server; The Receive Media Request message:</w:t>
      </w:r>
    </w:p>
    <w:p w14:paraId="7AAE3A88" w14:textId="77777777" w:rsidR="00A77C82" w:rsidRDefault="00A77C82" w:rsidP="00A77C82">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9087EDA" w14:textId="77777777" w:rsidR="00A77C82" w:rsidRDefault="00A77C82" w:rsidP="00A77C82">
      <w:pPr>
        <w:pStyle w:val="B2"/>
      </w:pPr>
      <w:r>
        <w:t>b.</w:t>
      </w:r>
      <w:r>
        <w:tab/>
        <w:t>if the receive media request is a broadcast group call, system call, emergency call or an imminent peril call, shall include a Transmission Indicator field indicating the relevant call types;</w:t>
      </w:r>
    </w:p>
    <w:p w14:paraId="25F72606" w14:textId="77777777" w:rsidR="00A77C82" w:rsidRDefault="00A77C82" w:rsidP="00A77C82">
      <w:pPr>
        <w:pStyle w:val="B1"/>
      </w:pPr>
      <w:r>
        <w:t>2.</w:t>
      </w:r>
      <w:r>
        <w:tab/>
        <w:t>shall create an instance of the 'Transmission participant state transition diagram for basic reception control operation';</w:t>
      </w:r>
    </w:p>
    <w:p w14:paraId="157A69D5" w14:textId="77777777" w:rsidR="00A77C82" w:rsidRDefault="00A77C82" w:rsidP="00A77C82">
      <w:pPr>
        <w:pStyle w:val="B1"/>
      </w:pPr>
      <w:r>
        <w:t>3.</w:t>
      </w:r>
      <w:r>
        <w:tab/>
        <w:t>shall map the stored User ID and the SSRC of the user transmitting the media with instance of 'Transmission participant state transition diagram for basic reception control operation' created in step 2; and</w:t>
      </w:r>
    </w:p>
    <w:p w14:paraId="143AC5F5" w14:textId="77777777" w:rsidR="00A77C82" w:rsidRDefault="00A77C82" w:rsidP="00A77C82">
      <w:pPr>
        <w:pStyle w:val="B1"/>
      </w:pPr>
      <w:r>
        <w:t>4.</w:t>
      </w:r>
      <w:r>
        <w:tab/>
        <w:t>shall remain in the 'U: reception controller' state.</w:t>
      </w:r>
    </w:p>
    <w:p w14:paraId="2DC8F69C" w14:textId="77777777" w:rsidR="00A77C82" w:rsidRDefault="00A77C82" w:rsidP="00A77C82">
      <w:r>
        <w:t>[TS 24.581, clause 6.2.5.4.5]</w:t>
      </w:r>
    </w:p>
    <w:p w14:paraId="11A997C4" w14:textId="77777777" w:rsidR="00A77C82" w:rsidRDefault="00A77C82" w:rsidP="00A77C82">
      <w:r>
        <w:t>Upon receiving a granted response for Receive media request message, the transmission participant:</w:t>
      </w:r>
    </w:p>
    <w:p w14:paraId="322FEC8E" w14:textId="77777777" w:rsidR="00A77C82" w:rsidRDefault="00A77C82" w:rsidP="00A77C82">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7392DFD2" w14:textId="77777777" w:rsidR="00A77C82" w:rsidRDefault="00A77C82" w:rsidP="00A77C82">
      <w:pPr>
        <w:pStyle w:val="B2"/>
      </w:pPr>
      <w:r>
        <w:t>a.</w:t>
      </w:r>
      <w:r>
        <w:tab/>
        <w:t>shall include the Message Type field set to '7' (Receive media response); and</w:t>
      </w:r>
    </w:p>
    <w:p w14:paraId="64A16C21" w14:textId="77777777" w:rsidR="00A77C82" w:rsidRDefault="00A77C82" w:rsidP="00A77C82">
      <w:pPr>
        <w:pStyle w:val="B2"/>
      </w:pPr>
      <w:r>
        <w:t>b.</w:t>
      </w:r>
      <w:r>
        <w:tab/>
        <w:t>shall include the Source field set to '0' (the transmission participant is the source);</w:t>
      </w:r>
    </w:p>
    <w:p w14:paraId="1FBE1D1C" w14:textId="77777777" w:rsidR="00A77C82" w:rsidRDefault="00A77C82" w:rsidP="00A77C82">
      <w:pPr>
        <w:pStyle w:val="B1"/>
      </w:pPr>
      <w:r>
        <w:t>2.</w:t>
      </w:r>
      <w:r>
        <w:tab/>
        <w:t>shall provide receive media success notification to the user;</w:t>
      </w:r>
    </w:p>
    <w:p w14:paraId="5B6F7CF5" w14:textId="77777777" w:rsidR="00A77C82" w:rsidRDefault="00A77C82" w:rsidP="00A77C82">
      <w:pPr>
        <w:pStyle w:val="B1"/>
      </w:pPr>
      <w:r>
        <w:t>3.</w:t>
      </w:r>
      <w:r>
        <w:tab/>
        <w:t>if the Receive Media Indicator field is included and the B-bit is set to '1' (Broadcast group call), shall provide a notification to the user indicating the type of call;</w:t>
      </w:r>
    </w:p>
    <w:p w14:paraId="5F19AF46" w14:textId="77777777" w:rsidR="00A77C82" w:rsidRDefault="00A77C82" w:rsidP="00A77C82">
      <w:pPr>
        <w:pStyle w:val="B1"/>
      </w:pPr>
      <w:r>
        <w:t>4.</w:t>
      </w:r>
      <w:r>
        <w:tab/>
        <w:t>shall stop timer T103 (Receive Media Request); and</w:t>
      </w:r>
    </w:p>
    <w:p w14:paraId="7765FC53" w14:textId="77777777" w:rsidR="00A77C82" w:rsidRDefault="00A77C82" w:rsidP="00A77C82">
      <w:pPr>
        <w:pStyle w:val="B1"/>
      </w:pPr>
      <w:r>
        <w:t>5.</w:t>
      </w:r>
      <w:r>
        <w:tab/>
        <w:t>shall enter the 'U: has permission to receive' state.</w:t>
      </w:r>
    </w:p>
    <w:p w14:paraId="1E8DEB93" w14:textId="77777777" w:rsidR="00A77C82" w:rsidRDefault="00A77C82" w:rsidP="00A77C82">
      <w:pPr>
        <w:pStyle w:val="H6"/>
      </w:pPr>
      <w:r>
        <w:t>6.7.1.3</w:t>
      </w:r>
      <w:r>
        <w:tab/>
        <w:t>Test description</w:t>
      </w:r>
    </w:p>
    <w:p w14:paraId="45931DC6" w14:textId="77777777" w:rsidR="00A77C82" w:rsidRDefault="00A77C82" w:rsidP="00A77C82">
      <w:pPr>
        <w:pStyle w:val="H6"/>
      </w:pPr>
      <w:r>
        <w:t>6.7.1.3.1</w:t>
      </w:r>
      <w:r>
        <w:tab/>
        <w:t>Pre-test conditions</w:t>
      </w:r>
    </w:p>
    <w:p w14:paraId="50F8662A" w14:textId="77777777" w:rsidR="008866F3" w:rsidRDefault="008866F3" w:rsidP="008866F3">
      <w:pPr>
        <w:pStyle w:val="H6"/>
      </w:pPr>
      <w:r w:rsidRPr="00102CE5">
        <w:t>Test configuration</w:t>
      </w:r>
      <w:r>
        <w:t>:</w:t>
      </w:r>
    </w:p>
    <w:p w14:paraId="64743AE3" w14:textId="77777777" w:rsidR="008866F3" w:rsidRDefault="008866F3" w:rsidP="008866F3">
      <w:pPr>
        <w:pStyle w:val="B1"/>
      </w:pPr>
      <w:r>
        <w:t>-</w:t>
      </w:r>
      <w:r>
        <w:tab/>
        <w:t>Single cell configuration according to TS 36.579-1 [2] clause 5.2.2.2.1.</w:t>
      </w:r>
    </w:p>
    <w:p w14:paraId="5A040A4D" w14:textId="77777777" w:rsidR="008866F3" w:rsidRDefault="008866F3" w:rsidP="008866F3">
      <w:pPr>
        <w:pStyle w:val="H6"/>
      </w:pPr>
      <w:r>
        <w:t>Preamble:</w:t>
      </w:r>
    </w:p>
    <w:p w14:paraId="680C2521" w14:textId="77777777" w:rsidR="008866F3" w:rsidRDefault="008866F3" w:rsidP="008866F3">
      <w:pPr>
        <w:pStyle w:val="B1"/>
      </w:pPr>
      <w:r>
        <w:t>-</w:t>
      </w:r>
      <w:r>
        <w:tab/>
        <w:t>The UE has performed procedure 'Initial registration' as described in TS 36.579-1 [2] clause 5.4.2 with the following clarifications:</w:t>
      </w:r>
    </w:p>
    <w:p w14:paraId="34F9582D" w14:textId="77777777" w:rsidR="008866F3" w:rsidRDefault="008866F3" w:rsidP="008866F3">
      <w:pPr>
        <w:pStyle w:val="B1"/>
        <w:ind w:left="852"/>
      </w:pPr>
      <w:r>
        <w:t>-</w:t>
      </w:r>
      <w:r>
        <w:tab/>
      </w:r>
      <w:r w:rsidRPr="00386C4A">
        <w:t>The &lt;</w:t>
      </w:r>
      <w:r w:rsidRPr="00F839B3">
        <w:t>allow-request-remote-initiated-ambient-viewing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386C4A">
        <w:t xml:space="preserve">remotely initiated </w:t>
      </w:r>
      <w:r w:rsidRPr="00F839B3">
        <w:t>ambient viewing</w:t>
      </w:r>
      <w:r>
        <w:t xml:space="preserve"> call</w:t>
      </w:r>
      <w:r w:rsidRPr="00386C4A">
        <w:t>.</w:t>
      </w:r>
      <w:r>
        <w:br/>
      </w:r>
      <w:r w:rsidRPr="007C1A2E">
        <w:t>NOTE: This is the default according to TS 36.579-1 [2] Table 5.5.8.</w:t>
      </w:r>
      <w:r>
        <w:t>7</w:t>
      </w:r>
      <w:r w:rsidRPr="007C1A2E">
        <w:t>-1.</w:t>
      </w:r>
    </w:p>
    <w:p w14:paraId="5CB8937B" w14:textId="77777777" w:rsidR="008866F3" w:rsidRDefault="008866F3" w:rsidP="008866F3">
      <w:pPr>
        <w:pStyle w:val="B1"/>
      </w:pPr>
      <w:r>
        <w:t>-</w:t>
      </w:r>
      <w:r>
        <w:tab/>
      </w:r>
      <w:r w:rsidRPr="000573F5">
        <w:t>UE States at the end of the preamble</w:t>
      </w:r>
      <w:r>
        <w:t>:</w:t>
      </w:r>
    </w:p>
    <w:p w14:paraId="2FFECD6C" w14:textId="77777777" w:rsidR="008866F3" w:rsidRDefault="008866F3" w:rsidP="008866F3">
      <w:pPr>
        <w:pStyle w:val="B1"/>
        <w:ind w:left="852"/>
      </w:pPr>
      <w:r>
        <w:t>-</w:t>
      </w:r>
      <w:r>
        <w:tab/>
        <w:t>The UE is in RRC_IDLE state.</w:t>
      </w:r>
    </w:p>
    <w:p w14:paraId="5D1B65C0" w14:textId="77777777" w:rsidR="008866F3" w:rsidRDefault="008866F3" w:rsidP="008866F3">
      <w:pPr>
        <w:pStyle w:val="B1"/>
        <w:ind w:left="852"/>
      </w:pPr>
      <w:r>
        <w:t>-</w:t>
      </w:r>
      <w:r>
        <w:tab/>
        <w:t>The client is registered for MCVideo.</w:t>
      </w:r>
    </w:p>
    <w:p w14:paraId="03A0B42D" w14:textId="77777777" w:rsidR="00A77C82" w:rsidRDefault="00A77C82" w:rsidP="00A77C82">
      <w:pPr>
        <w:pStyle w:val="H6"/>
      </w:pPr>
      <w:r>
        <w:t>6.7.1.3.2</w:t>
      </w:r>
      <w:r>
        <w:tab/>
        <w:t>Test procedure sequence</w:t>
      </w:r>
    </w:p>
    <w:p w14:paraId="472CDF30" w14:textId="6C956E7A" w:rsidR="00A77C82" w:rsidRDefault="00A77C82" w:rsidP="00A77C82">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60B02D3B" w14:textId="77777777" w:rsidTr="00A77C82">
        <w:trPr>
          <w:tblHeader/>
        </w:trPr>
        <w:tc>
          <w:tcPr>
            <w:tcW w:w="714" w:type="dxa"/>
            <w:tcBorders>
              <w:top w:val="single" w:sz="4" w:space="0" w:color="auto"/>
              <w:left w:val="single" w:sz="4" w:space="0" w:color="auto"/>
              <w:bottom w:val="nil"/>
              <w:right w:val="single" w:sz="4" w:space="0" w:color="auto"/>
            </w:tcBorders>
            <w:hideMark/>
          </w:tcPr>
          <w:p w14:paraId="1F7B2129" w14:textId="77777777" w:rsidR="00A77C82" w:rsidRDefault="00A77C82">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51B3EAE0" w14:textId="77777777" w:rsidR="00A77C82" w:rsidRDefault="00A77C82">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E466A10"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E5FEE15"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713D88A6" w14:textId="77777777" w:rsidR="00A77C82" w:rsidRDefault="00A77C82">
            <w:pPr>
              <w:pStyle w:val="TAH"/>
              <w:keepNext w:val="0"/>
              <w:keepLines w:val="0"/>
              <w:widowControl w:val="0"/>
            </w:pPr>
            <w:r>
              <w:t>Verdict</w:t>
            </w:r>
          </w:p>
        </w:tc>
      </w:tr>
      <w:tr w:rsidR="00A77C82" w14:paraId="02911E38" w14:textId="77777777" w:rsidTr="00A77C82">
        <w:trPr>
          <w:tblHeader/>
        </w:trPr>
        <w:tc>
          <w:tcPr>
            <w:tcW w:w="714" w:type="dxa"/>
            <w:tcBorders>
              <w:top w:val="nil"/>
              <w:left w:val="single" w:sz="4" w:space="0" w:color="auto"/>
              <w:bottom w:val="single" w:sz="4" w:space="0" w:color="auto"/>
              <w:right w:val="single" w:sz="4" w:space="0" w:color="auto"/>
            </w:tcBorders>
          </w:tcPr>
          <w:p w14:paraId="61C4240C" w14:textId="77777777" w:rsidR="00A77C82" w:rsidRDefault="00A77C82">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CA7C49D"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B2E963A" w14:textId="77777777" w:rsidR="00A77C82" w:rsidRDefault="00A77C82">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1545E4B9"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356442C8"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262C7A0" w14:textId="77777777" w:rsidR="00A77C82" w:rsidRDefault="00A77C82">
            <w:pPr>
              <w:pStyle w:val="TAH"/>
              <w:keepNext w:val="0"/>
              <w:keepLines w:val="0"/>
              <w:widowControl w:val="0"/>
            </w:pPr>
          </w:p>
        </w:tc>
      </w:tr>
      <w:tr w:rsidR="00A77C82" w14:paraId="0955A7C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440FCB3" w14:textId="77777777" w:rsidR="00A77C82" w:rsidRDefault="00A77C82">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1C2B14E8" w14:textId="77777777" w:rsidR="00A77C82" w:rsidRDefault="00A77C82">
            <w:pPr>
              <w:pStyle w:val="TAL"/>
              <w:keepNext w:val="0"/>
              <w:keepLines w:val="0"/>
              <w:widowControl w:val="0"/>
            </w:pPr>
            <w:r>
              <w:t>Make the UE (MCVideo client) request the establishment of a remotely initiated ambient viewing call to user B.</w:t>
            </w:r>
          </w:p>
          <w:p w14:paraId="3BCDC366" w14:textId="77777777" w:rsidR="00A77C82" w:rsidRDefault="00A77C82">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FCE05F5"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DC7630A"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52F6B12"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72B75DE" w14:textId="77777777" w:rsidR="00A77C82" w:rsidRDefault="00A77C82">
            <w:pPr>
              <w:pStyle w:val="TAC"/>
              <w:keepNext w:val="0"/>
              <w:keepLines w:val="0"/>
              <w:widowControl w:val="0"/>
            </w:pPr>
            <w:r>
              <w:t>-</w:t>
            </w:r>
          </w:p>
        </w:tc>
      </w:tr>
      <w:tr w:rsidR="00A77C82" w14:paraId="597CB01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1361BA" w14:textId="77777777" w:rsidR="00A77C82" w:rsidRDefault="00A77C82">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2098F8E2" w14:textId="3E7B3AA7" w:rsidR="00A77C82" w:rsidRDefault="00A77C82">
            <w:pPr>
              <w:pStyle w:val="TAL"/>
              <w:widowControl w:val="0"/>
            </w:pPr>
            <w:r>
              <w:t xml:space="preserve">Check: Does the UE (MCVideo client) correctly </w:t>
            </w:r>
            <w:r>
              <w:rPr>
                <w:lang w:eastAsia="ko-KR"/>
              </w:rPr>
              <w:t>perform the procedure 'MCVideo CO establishment/modification without provisional responses other than 100 Trying' as described in TS 36.579-1 [2] Table 5.3B.1.3-1</w:t>
            </w:r>
            <w:r>
              <w:t xml:space="preserve"> to establish a group call with automatic commencement mode and without implicit transmission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2790C78D"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84430B4"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B0D6A57"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CB57CAB" w14:textId="77777777" w:rsidR="00A77C82" w:rsidRDefault="00A77C82">
            <w:pPr>
              <w:pStyle w:val="TAC"/>
              <w:keepNext w:val="0"/>
              <w:keepLines w:val="0"/>
              <w:widowControl w:val="0"/>
            </w:pPr>
            <w:r>
              <w:t>P</w:t>
            </w:r>
          </w:p>
        </w:tc>
      </w:tr>
      <w:tr w:rsidR="00A77C82" w14:paraId="1F89474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F7B776F" w14:textId="77777777" w:rsidR="00A77C82" w:rsidRDefault="00A77C82">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5EA1AF72" w14:textId="77777777" w:rsidR="00A77C82" w:rsidRDefault="00A77C82">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7BD4853F"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2308C41D"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2585AB0"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329BD6B9" w14:textId="77777777" w:rsidR="00A77C82" w:rsidRDefault="00A77C82">
            <w:pPr>
              <w:pStyle w:val="TAC"/>
              <w:keepNext w:val="0"/>
              <w:keepLines w:val="0"/>
              <w:widowControl w:val="0"/>
            </w:pPr>
            <w:r>
              <w:t>-</w:t>
            </w:r>
          </w:p>
        </w:tc>
      </w:tr>
      <w:tr w:rsidR="00A77C82" w14:paraId="30C70E9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0815BD7" w14:textId="77777777" w:rsidR="00A77C82" w:rsidRDefault="00A77C82">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2DAD4583" w14:textId="77777777" w:rsidR="00A77C82" w:rsidRDefault="00A77C82">
            <w:pPr>
              <w:pStyle w:val="TAL"/>
            </w:pPr>
            <w:r>
              <w:t>Check: Does the UE (MCVideo client) notify the user that the call has been established?</w:t>
            </w:r>
          </w:p>
          <w:p w14:paraId="6B50768C"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8E0CF66"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3813D5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01A2E49" w14:textId="77777777" w:rsidR="00A77C82" w:rsidRDefault="00A77C82">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6E628A" w14:textId="77777777" w:rsidR="00A77C82" w:rsidRDefault="00A77C82">
            <w:pPr>
              <w:pStyle w:val="TAC"/>
              <w:keepNext w:val="0"/>
              <w:keepLines w:val="0"/>
              <w:widowControl w:val="0"/>
            </w:pPr>
            <w:r>
              <w:rPr>
                <w:rFonts w:eastAsia="Calibri"/>
                <w:szCs w:val="18"/>
              </w:rPr>
              <w:t>P</w:t>
            </w:r>
          </w:p>
        </w:tc>
      </w:tr>
      <w:tr w:rsidR="00A77C82" w14:paraId="66F0948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5F86AF00" w14:textId="77777777" w:rsidR="00A77C82" w:rsidRDefault="00A77C82">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4CF477E4" w14:textId="1885F1FC" w:rsidR="00A77C82" w:rsidRDefault="00A77C82">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9A842BD" w14:textId="77777777" w:rsidR="00A77C82" w:rsidRDefault="00A77C82">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152F7E" w14:textId="77777777" w:rsidR="00A77C82" w:rsidRDefault="00A77C82">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2CBBEA6" w14:textId="77777777" w:rsidR="00A77C82" w:rsidRDefault="00A77C82">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D5DEA42" w14:textId="65A117CD" w:rsidR="00A77C82" w:rsidRDefault="00A77C82">
            <w:pPr>
              <w:pStyle w:val="TAC"/>
              <w:keepNext w:val="0"/>
              <w:keepLines w:val="0"/>
              <w:widowControl w:val="0"/>
              <w:rPr>
                <w:rFonts w:eastAsia="Calibri"/>
                <w:szCs w:val="18"/>
              </w:rPr>
            </w:pPr>
            <w:r>
              <w:t>P</w:t>
            </w:r>
          </w:p>
        </w:tc>
      </w:tr>
      <w:tr w:rsidR="00A77C82" w14:paraId="4A38C797"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7E1159" w14:textId="77777777" w:rsidR="00A77C82" w:rsidRDefault="00A77C82">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1D6C602C" w14:textId="77777777" w:rsidR="00A77C82" w:rsidRDefault="00A77C82">
            <w:pPr>
              <w:pStyle w:val="TAL"/>
            </w:pPr>
            <w:r>
              <w:t>Check: Does the UE (MCVideo client) provide receive media success notification to the user?</w:t>
            </w:r>
          </w:p>
          <w:p w14:paraId="61B22D7B"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87BC0D"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45F59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3EABA62"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7EFCFB11" w14:textId="77777777" w:rsidR="00A77C82" w:rsidRDefault="00A77C82">
            <w:pPr>
              <w:pStyle w:val="TAC"/>
              <w:keepNext w:val="0"/>
              <w:keepLines w:val="0"/>
              <w:widowControl w:val="0"/>
            </w:pPr>
            <w:r>
              <w:rPr>
                <w:rFonts w:eastAsia="Calibri"/>
                <w:szCs w:val="18"/>
              </w:rPr>
              <w:t>P</w:t>
            </w:r>
          </w:p>
        </w:tc>
      </w:tr>
      <w:tr w:rsidR="00A77C82" w14:paraId="75E40F05"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F4DD4FA" w14:textId="77777777" w:rsidR="00A77C82" w:rsidRDefault="00A77C82">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7F074F4" w14:textId="77777777" w:rsidR="00A77C82" w:rsidRDefault="00A77C82">
            <w:pPr>
              <w:pStyle w:val="TAL"/>
              <w:keepNext w:val="0"/>
              <w:keepLines w:val="0"/>
              <w:widowControl w:val="0"/>
              <w:rPr>
                <w:rFonts w:eastAsia="Calibri"/>
              </w:rPr>
            </w:pPr>
            <w:r>
              <w:rPr>
                <w:rFonts w:eastAsia="Calibri"/>
              </w:rPr>
              <w:t>Make the UE (MCVideo client) release the call.</w:t>
            </w:r>
          </w:p>
          <w:p w14:paraId="0EC3917B" w14:textId="77777777" w:rsidR="00A77C82" w:rsidRDefault="00A77C82">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FB0D12E"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D55C613"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E9CA43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A53A4BE" w14:textId="77777777" w:rsidR="00A77C82" w:rsidRDefault="00A77C82">
            <w:pPr>
              <w:pStyle w:val="TAC"/>
              <w:keepNext w:val="0"/>
              <w:keepLines w:val="0"/>
              <w:widowControl w:val="0"/>
            </w:pPr>
            <w:r>
              <w:t>-</w:t>
            </w:r>
          </w:p>
        </w:tc>
      </w:tr>
      <w:tr w:rsidR="00A77C82" w14:paraId="19AD626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492138B7" w14:textId="77777777" w:rsidR="00A77C82" w:rsidRDefault="00A77C82">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1A898EBD" w14:textId="585056B8" w:rsidR="00A77C82" w:rsidRDefault="00A77C82">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A359C5D"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5BC5BFF"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6223908"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69F290E4" w14:textId="1D1BB553" w:rsidR="00A77C82" w:rsidRDefault="00A77C82">
            <w:pPr>
              <w:pStyle w:val="TAC"/>
              <w:keepNext w:val="0"/>
              <w:keepLines w:val="0"/>
              <w:widowControl w:val="0"/>
            </w:pPr>
            <w:r>
              <w:t>P</w:t>
            </w:r>
          </w:p>
        </w:tc>
      </w:tr>
      <w:tr w:rsidR="00A77C82" w14:paraId="4D58F820"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2BA3FE21" w14:textId="4B07FAE2" w:rsidR="00A77C82" w:rsidRDefault="00A77C82">
            <w:pPr>
              <w:pStyle w:val="TAN"/>
            </w:pPr>
            <w:r>
              <w:t>NOTE 1: This action is expected to be done via a suitable implementation dependent MMI.</w:t>
            </w:r>
          </w:p>
        </w:tc>
      </w:tr>
    </w:tbl>
    <w:p w14:paraId="6933D00B" w14:textId="77777777" w:rsidR="00A77C82" w:rsidRDefault="00A77C82" w:rsidP="00A77C82"/>
    <w:p w14:paraId="03C12FD5" w14:textId="77777777" w:rsidR="00A77C82" w:rsidRDefault="00A77C82" w:rsidP="00A77C82">
      <w:pPr>
        <w:pStyle w:val="H6"/>
      </w:pPr>
      <w:r>
        <w:t>6.7.1.3.3</w:t>
      </w:r>
      <w:r>
        <w:tab/>
        <w:t>Specific message contents</w:t>
      </w:r>
    </w:p>
    <w:p w14:paraId="2554BF32" w14:textId="77777777" w:rsidR="00A77C82" w:rsidRDefault="00A77C82" w:rsidP="00A77C82">
      <w:pPr>
        <w:pStyle w:val="TH"/>
      </w:pPr>
      <w:r>
        <w:t>Table 6.7.1.3.3-1: SIP INVITE from the UE (Step 2, Table 6.7.1.3.2-1;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2FD815C"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F379936" w14:textId="77777777" w:rsidR="00A77C82" w:rsidRDefault="00A77C82">
            <w:pPr>
              <w:pStyle w:val="TAL"/>
            </w:pPr>
            <w:r>
              <w:t>Derivation Path: TS 36.579-1 [2], Table 5.5.2.5.1-1, condition PRIVATE-CALL</w:t>
            </w:r>
          </w:p>
        </w:tc>
      </w:tr>
      <w:tr w:rsidR="00A77C82" w14:paraId="291D0F0A"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25890F8"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ABE5F2B"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455F618"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0CEF221"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E2B95C2" w14:textId="77777777" w:rsidR="00A77C82" w:rsidRDefault="00A77C82">
            <w:pPr>
              <w:pStyle w:val="TAH"/>
            </w:pPr>
            <w:r>
              <w:t>Condition</w:t>
            </w:r>
          </w:p>
        </w:tc>
      </w:tr>
      <w:tr w:rsidR="00A77C82" w14:paraId="3EB3D299"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5AD6CB1F" w14:textId="77777777" w:rsidR="00A77C82" w:rsidRDefault="00A77C82">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D3B51F4" w14:textId="0C307FC1"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7C3FAD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47B1E6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249A7B6" w14:textId="77777777" w:rsidR="00A77C82" w:rsidRDefault="00A77C82">
            <w:pPr>
              <w:pStyle w:val="TAL"/>
            </w:pPr>
          </w:p>
        </w:tc>
      </w:tr>
      <w:tr w:rsidR="00A77C82" w14:paraId="74634DB4"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3A31D7D" w14:textId="77777777" w:rsidR="00A77C82" w:rsidRDefault="00A77C82">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73AEF915" w14:textId="77777777" w:rsidR="00A77C82" w:rsidRDefault="00A77C82">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A968F12"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CFB638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52E04" w14:textId="77777777" w:rsidR="00A77C82" w:rsidRDefault="00A77C82">
            <w:pPr>
              <w:pStyle w:val="TAL"/>
            </w:pPr>
          </w:p>
        </w:tc>
      </w:tr>
      <w:tr w:rsidR="00A77C82" w14:paraId="4B71E5E9"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20A8F525" w14:textId="77777777" w:rsidR="00A77C82" w:rsidRDefault="00A77C82">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CD13E92" w14:textId="77777777" w:rsidR="00A77C82" w:rsidRDefault="00A77C82">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525A2E5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8B1C95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7866F8B" w14:textId="77777777" w:rsidR="00A77C82" w:rsidRDefault="00A77C82">
            <w:pPr>
              <w:pStyle w:val="TAL"/>
            </w:pPr>
          </w:p>
        </w:tc>
      </w:tr>
      <w:tr w:rsidR="00A77C82" w14:paraId="705AA15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B8E013F" w14:textId="77777777" w:rsidR="00A77C82" w:rsidRDefault="00A77C82">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41D2B36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4B39C82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02BFF6B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691BC2" w14:textId="77777777" w:rsidR="00A77C82" w:rsidRDefault="00A77C82">
            <w:pPr>
              <w:pStyle w:val="TAL"/>
            </w:pPr>
          </w:p>
        </w:tc>
      </w:tr>
      <w:tr w:rsidR="00A77C82" w14:paraId="44B99893"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5FEB87FA"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69CC5CD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1331FF" w14:textId="77777777" w:rsidR="00A77C82" w:rsidRDefault="00A77C82">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B71E7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D71125" w14:textId="77777777" w:rsidR="00A77C82" w:rsidRDefault="00A77C82">
            <w:pPr>
              <w:pStyle w:val="TAL"/>
            </w:pPr>
          </w:p>
        </w:tc>
      </w:tr>
      <w:tr w:rsidR="00A77C82" w14:paraId="6B03DE4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F1F1AF8"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75A4E39" w14:textId="77777777" w:rsidR="00A77C82" w:rsidRDefault="00A77C82">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2E77A80A"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F765E7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1335CD" w14:textId="77777777" w:rsidR="00A77C82" w:rsidRDefault="00A77C82">
            <w:pPr>
              <w:pStyle w:val="TAL"/>
            </w:pPr>
          </w:p>
        </w:tc>
      </w:tr>
      <w:tr w:rsidR="00A77C82" w14:paraId="7549419B"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E7222DB"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BAFEAB9"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6CC99C4" w14:textId="3BA1C5D0" w:rsidR="00A77C82" w:rsidRDefault="00A77C82">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6233D6E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C77E67" w14:textId="77777777" w:rsidR="00A77C82" w:rsidRDefault="00A77C82">
            <w:pPr>
              <w:pStyle w:val="TAL"/>
            </w:pPr>
          </w:p>
        </w:tc>
      </w:tr>
      <w:tr w:rsidR="00A77C82" w14:paraId="68E233B7"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666D1D2"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18C182B" w14:textId="77777777" w:rsidR="00A77C82" w:rsidRDefault="00A77C82">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7687E9E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72563A4"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C616B" w14:textId="77777777" w:rsidR="00A77C82" w:rsidRDefault="00A77C82">
            <w:pPr>
              <w:pStyle w:val="TAL"/>
            </w:pPr>
          </w:p>
        </w:tc>
      </w:tr>
    </w:tbl>
    <w:p w14:paraId="55C72C5E" w14:textId="77777777" w:rsidR="00A77C82" w:rsidRDefault="00A77C82" w:rsidP="00A77C82"/>
    <w:p w14:paraId="08B77B8C" w14:textId="61F57046" w:rsidR="00A77C82" w:rsidRDefault="00A77C82" w:rsidP="00A77C82">
      <w:pPr>
        <w:pStyle w:val="TH"/>
      </w:pPr>
      <w:r>
        <w:t xml:space="preserve">Table 6.7.1.3.3-2: SDP </w:t>
      </w:r>
      <w:r w:rsidR="002C03E6" w:rsidRPr="002C03E6">
        <w:t xml:space="preserve">Message </w:t>
      </w:r>
      <w:r>
        <w:t>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761F0E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0B5253" w14:textId="5D4B59D9" w:rsidR="00A77C82" w:rsidRDefault="00A77C82">
            <w:pPr>
              <w:pStyle w:val="TAL"/>
            </w:pPr>
            <w:r>
              <w:t>Derivation Path: TS 36.579-1 [2], Table 5.5.3.1.1-2, condition PRIVATE-CALL, INITIAL_SDP_OFFER</w:t>
            </w:r>
            <w:r w:rsidR="002C03E6" w:rsidRPr="002C03E6">
              <w:t>, IMPLICIT_GRANT_REQUESTED</w:t>
            </w:r>
          </w:p>
        </w:tc>
      </w:tr>
      <w:tr w:rsidR="00A77C82" w14:paraId="7E8360DD"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53648579"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2614777"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8FF8CF3"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CF359E"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48EB9A" w14:textId="77777777" w:rsidR="00A77C82" w:rsidRDefault="00A77C82">
            <w:pPr>
              <w:pStyle w:val="TAH"/>
            </w:pPr>
            <w:r>
              <w:t>Condition</w:t>
            </w:r>
          </w:p>
        </w:tc>
      </w:tr>
      <w:tr w:rsidR="00A77C82" w14:paraId="6E38FB7D"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1127EA1C"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34CF655"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A9303A0"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4FF0EC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7E6D9A8" w14:textId="77777777" w:rsidR="00A77C82" w:rsidRDefault="00A77C82">
            <w:pPr>
              <w:pStyle w:val="TAL"/>
            </w:pPr>
          </w:p>
        </w:tc>
      </w:tr>
      <w:tr w:rsidR="00A77C82" w14:paraId="048C823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B14D530"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09433FC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F23E48" w14:textId="77777777" w:rsidR="00A77C82" w:rsidRDefault="00A77C82" w:rsidP="0007574A">
            <w:pPr>
              <w:pStyle w:val="TAL"/>
            </w:pPr>
            <w:r>
              <w:t>a=line</w:t>
            </w:r>
          </w:p>
          <w:p w14:paraId="2F4C4891"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1C88B89F"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1F6C5A" w14:textId="77777777" w:rsidR="00A77C82" w:rsidRDefault="00A77C82">
            <w:pPr>
              <w:pStyle w:val="TAL"/>
            </w:pPr>
          </w:p>
        </w:tc>
      </w:tr>
      <w:tr w:rsidR="00A77C82" w14:paraId="521E05F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D6BBFA3"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49A3934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355D413"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2EB5A9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A25403C" w14:textId="77777777" w:rsidR="00A77C82" w:rsidRDefault="00A77C82">
            <w:pPr>
              <w:pStyle w:val="TAL"/>
            </w:pPr>
          </w:p>
        </w:tc>
      </w:tr>
    </w:tbl>
    <w:p w14:paraId="64D73868" w14:textId="77777777" w:rsidR="00A77C82" w:rsidRDefault="00A77C82" w:rsidP="00A77C82"/>
    <w:p w14:paraId="2F9BD4A9" w14:textId="77777777" w:rsidR="00A77C82" w:rsidRDefault="00A77C82" w:rsidP="00A77C82">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3801A4B1"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3A19EF" w14:textId="77777777" w:rsidR="00A77C82" w:rsidRDefault="00A77C82">
            <w:pPr>
              <w:pStyle w:val="TAL"/>
            </w:pPr>
            <w:r>
              <w:t>Derivation Path: TS 36.579-1 [2], Table 5.5.3.2.1-2</w:t>
            </w:r>
          </w:p>
        </w:tc>
      </w:tr>
      <w:tr w:rsidR="00A77C82" w14:paraId="05DCA865"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3217DCFD"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885A2B6"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19C000ED"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5F051A5"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F792712" w14:textId="77777777" w:rsidR="00A77C82" w:rsidRDefault="00A77C82">
            <w:pPr>
              <w:pStyle w:val="TAH"/>
            </w:pPr>
            <w:r>
              <w:t>Condition</w:t>
            </w:r>
          </w:p>
        </w:tc>
      </w:tr>
      <w:tr w:rsidR="00A77C82" w14:paraId="6E21698E"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7D34EFC6" w14:textId="77777777" w:rsidR="00A77C82" w:rsidRDefault="00A77C82">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72DF6AE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0014F005"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E48AA0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AFFA49" w14:textId="77777777" w:rsidR="00A77C82" w:rsidRDefault="00A77C82">
            <w:pPr>
              <w:pStyle w:val="TAL"/>
            </w:pPr>
          </w:p>
        </w:tc>
      </w:tr>
      <w:tr w:rsidR="00A77C82" w14:paraId="4EFD2482"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2DB5EC8" w14:textId="77777777" w:rsidR="00A77C82" w:rsidRDefault="00A77C82">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4CFCB3E"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32B4BFEC"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B3395A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00139C" w14:textId="77777777" w:rsidR="00A77C82" w:rsidRDefault="00A77C82">
            <w:pPr>
              <w:pStyle w:val="TAL"/>
            </w:pPr>
          </w:p>
        </w:tc>
      </w:tr>
      <w:tr w:rsidR="00A77C82" w14:paraId="1612C438"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06E6B16" w14:textId="77777777" w:rsidR="00A77C82" w:rsidRDefault="00A77C82">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70F1F5C" w14:textId="77777777" w:rsidR="00A77C82" w:rsidRDefault="00A77C82">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6A32C34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87A0668"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54A38A" w14:textId="77777777" w:rsidR="00A77C82" w:rsidRDefault="00A77C82">
            <w:pPr>
              <w:pStyle w:val="TAL"/>
            </w:pPr>
          </w:p>
        </w:tc>
      </w:tr>
      <w:tr w:rsidR="00A77C82" w14:paraId="5B935596"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8FE5F13" w14:textId="77777777" w:rsidR="00A77C82" w:rsidRDefault="00A77C82">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019247B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3D66CA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4134A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29F470" w14:textId="77777777" w:rsidR="00A77C82" w:rsidRDefault="00A77C82">
            <w:pPr>
              <w:pStyle w:val="TAL"/>
            </w:pPr>
          </w:p>
        </w:tc>
      </w:tr>
      <w:tr w:rsidR="00A77C82" w14:paraId="21F07A7A"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E4740B9" w14:textId="77777777" w:rsidR="00A77C82" w:rsidRPr="00A77C82" w:rsidRDefault="00A77C82">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E8ABBE5" w14:textId="77777777" w:rsidR="00A77C82" w:rsidRPr="00A77C82" w:rsidRDefault="00A77C82">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3B570CFE"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59A4D1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8BEC2E" w14:textId="77777777" w:rsidR="00A77C82" w:rsidRDefault="00A77C82">
            <w:pPr>
              <w:pStyle w:val="TAL"/>
            </w:pPr>
          </w:p>
        </w:tc>
      </w:tr>
    </w:tbl>
    <w:p w14:paraId="21976507" w14:textId="77777777" w:rsidR="00A77C82" w:rsidRDefault="00A77C82" w:rsidP="00A77C82"/>
    <w:p w14:paraId="480B74B1" w14:textId="3BFC99BB" w:rsidR="00A77C82" w:rsidRDefault="00A77C82" w:rsidP="00A77C82">
      <w:pPr>
        <w:pStyle w:val="TH"/>
      </w:pPr>
      <w:r>
        <w:t>Table 6.7.1.3.3-4: Void</w:t>
      </w:r>
    </w:p>
    <w:p w14:paraId="6C138F9A" w14:textId="77777777" w:rsidR="00A77C82" w:rsidRDefault="00A77C82" w:rsidP="00A77C82">
      <w:pPr>
        <w:pStyle w:val="TH"/>
      </w:pPr>
      <w:r w:rsidRPr="00C8339F">
        <w:t>Table 6.7.1.3.3-5: SIP 200 (OK) from the SS (Step 5, Table 6.7.1.3.2-1;</w:t>
      </w:r>
      <w:r w:rsidRPr="00C8339F">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9EF89C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78E4D5" w14:textId="77777777" w:rsidR="00A77C82" w:rsidRDefault="00A77C82">
            <w:pPr>
              <w:pStyle w:val="TAL"/>
            </w:pPr>
            <w:r>
              <w:t>Derivation Path: TS 36.579-1 [2], Table 5.5.2.17.1.2-1, condition INVITE-RSP</w:t>
            </w:r>
          </w:p>
        </w:tc>
      </w:tr>
      <w:tr w:rsidR="00A77C82" w14:paraId="1CA8B2A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0585A5A9"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330FC5D"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4E6FED"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289F8E"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7DD6DD" w14:textId="77777777" w:rsidR="00A77C82" w:rsidRDefault="00A77C82">
            <w:pPr>
              <w:pStyle w:val="TAH"/>
            </w:pPr>
            <w:r>
              <w:t>Condition</w:t>
            </w:r>
          </w:p>
        </w:tc>
      </w:tr>
      <w:tr w:rsidR="00A77C82" w14:paraId="0D2C4A4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DB8140" w14:textId="77777777" w:rsidR="00A77C82" w:rsidRDefault="00A77C82">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5FA250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386B60E6"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0A712BD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AC0AEF" w14:textId="77777777" w:rsidR="00A77C82" w:rsidRDefault="00A77C82">
            <w:pPr>
              <w:pStyle w:val="TAL"/>
            </w:pPr>
          </w:p>
        </w:tc>
      </w:tr>
      <w:tr w:rsidR="00A77C82" w14:paraId="6076F01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29EB91" w14:textId="77777777" w:rsidR="00A77C82" w:rsidRDefault="00A77C82">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1E3F03DA" w14:textId="77777777" w:rsidR="00A77C82" w:rsidRDefault="00A77C82">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7283848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A7F3F8D" w14:textId="77777777" w:rsidR="00A77C82" w:rsidRDefault="00A77C82">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3EB5D346" w14:textId="77777777" w:rsidR="00A77C82" w:rsidRDefault="00A77C82">
            <w:pPr>
              <w:pStyle w:val="TAL"/>
            </w:pPr>
          </w:p>
        </w:tc>
      </w:tr>
      <w:tr w:rsidR="00A77C82" w14:paraId="7D910FC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E6272E"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79F4B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EADE4A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4028A7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A6A190" w14:textId="77777777" w:rsidR="00A77C82" w:rsidRDefault="00A77C82">
            <w:pPr>
              <w:pStyle w:val="TAL"/>
            </w:pPr>
          </w:p>
        </w:tc>
      </w:tr>
      <w:tr w:rsidR="00A77C82" w14:paraId="0E9371D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17A99A" w14:textId="77777777" w:rsidR="00A77C82" w:rsidRDefault="00A77C82">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3D23E1B" w14:textId="77777777" w:rsidR="00A77C82" w:rsidRDefault="00A77C82">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73A55E62"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A22C7DE"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5A69A4" w14:textId="77777777" w:rsidR="00A77C82" w:rsidRDefault="00A77C82">
            <w:pPr>
              <w:pStyle w:val="TAL"/>
            </w:pPr>
          </w:p>
        </w:tc>
      </w:tr>
    </w:tbl>
    <w:p w14:paraId="1EC954F6" w14:textId="77777777" w:rsidR="00A77C82" w:rsidRDefault="00A77C82" w:rsidP="00A77C82"/>
    <w:p w14:paraId="2CCD2C12" w14:textId="039EDD86" w:rsidR="00A77C82" w:rsidRDefault="00A77C82" w:rsidP="00A77C82">
      <w:pPr>
        <w:pStyle w:val="TH"/>
      </w:pPr>
      <w:r>
        <w:t xml:space="preserve">Table 6.7.1.3.3-6: SDP </w:t>
      </w:r>
      <w:r w:rsidR="002C03E6" w:rsidRPr="002C03E6">
        <w:t xml:space="preserve">Message </w:t>
      </w:r>
      <w:r>
        <w:t>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A99C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6208C0C" w14:textId="77777777" w:rsidR="00A77C82" w:rsidRDefault="00A77C82">
            <w:pPr>
              <w:pStyle w:val="TAL"/>
            </w:pPr>
            <w:r>
              <w:t>Derivation Path: TS 36.579-1 [2], Table 5.5.3.1.2-2, condition SDP_ANSWER</w:t>
            </w:r>
          </w:p>
        </w:tc>
      </w:tr>
    </w:tbl>
    <w:p w14:paraId="3AE882AD" w14:textId="77777777" w:rsidR="00A77C82" w:rsidRDefault="00A77C82" w:rsidP="00A77C82"/>
    <w:p w14:paraId="4977B5C3" w14:textId="77777777" w:rsidR="00A77C82" w:rsidRDefault="00A77C82" w:rsidP="00C8339F">
      <w:pPr>
        <w:pStyle w:val="TH"/>
      </w:pPr>
      <w:r>
        <w:t>Table 6.7.1.3.3-7..8: Void</w:t>
      </w:r>
    </w:p>
    <w:p w14:paraId="1084C8BE" w14:textId="77777777" w:rsidR="00A77C82" w:rsidRDefault="00A77C82" w:rsidP="00A77C82"/>
    <w:p w14:paraId="5115DEC3" w14:textId="77777777" w:rsidR="00A77C82" w:rsidRDefault="00A77C82" w:rsidP="00A77C82">
      <w:pPr>
        <w:pStyle w:val="Heading3"/>
        <w:rPr>
          <w:rFonts w:cs="Arial"/>
          <w:szCs w:val="28"/>
        </w:rPr>
      </w:pPr>
      <w:bookmarkStart w:id="826" w:name="_Toc99871304"/>
      <w:bookmarkStart w:id="827" w:name="_Toc171440765"/>
      <w:r>
        <w:rPr>
          <w:rFonts w:cs="Arial"/>
          <w:szCs w:val="28"/>
        </w:rPr>
        <w:t>6.7.2</w:t>
      </w:r>
      <w:r>
        <w:rPr>
          <w:rFonts w:cs="Arial"/>
          <w:szCs w:val="28"/>
        </w:rPr>
        <w:tab/>
        <w:t>On-network / On-demand ambient viewing call / Remote initiated ambient viewing call / Client Terminated (CT)</w:t>
      </w:r>
      <w:bookmarkEnd w:id="826"/>
      <w:bookmarkEnd w:id="827"/>
    </w:p>
    <w:p w14:paraId="4F0FD274" w14:textId="77777777" w:rsidR="00A77C82" w:rsidRDefault="00A77C82" w:rsidP="00A77C82">
      <w:pPr>
        <w:pStyle w:val="H6"/>
      </w:pPr>
      <w:r>
        <w:t>6.7.2.1</w:t>
      </w:r>
      <w:r>
        <w:tab/>
        <w:t>Test Purpose (TP)</w:t>
      </w:r>
    </w:p>
    <w:p w14:paraId="2D099065" w14:textId="77777777" w:rsidR="00A77C82" w:rsidRDefault="00A77C82" w:rsidP="00A77C82">
      <w:pPr>
        <w:pStyle w:val="H6"/>
      </w:pPr>
      <w:r>
        <w:t>(1)</w:t>
      </w:r>
    </w:p>
    <w:p w14:paraId="62F54DE1"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w:t>
      </w:r>
    </w:p>
    <w:p w14:paraId="77B98CBF" w14:textId="77777777" w:rsidR="00A77C82" w:rsidRDefault="00A77C82" w:rsidP="00A77C82">
      <w:pPr>
        <w:pStyle w:val="PL"/>
        <w:rPr>
          <w:noProof w:val="0"/>
        </w:rPr>
      </w:pPr>
      <w:r>
        <w:rPr>
          <w:b/>
          <w:noProof w:val="0"/>
        </w:rPr>
        <w:t>ensure that</w:t>
      </w:r>
      <w:r>
        <w:rPr>
          <w:noProof w:val="0"/>
        </w:rPr>
        <w:t xml:space="preserve"> {</w:t>
      </w:r>
    </w:p>
    <w:p w14:paraId="24597DB0" w14:textId="77777777" w:rsidR="00A77C82" w:rsidRDefault="00A77C82" w:rsidP="00A77C82">
      <w:pPr>
        <w:pStyle w:val="PL"/>
        <w:rPr>
          <w:noProof w:val="0"/>
        </w:rPr>
      </w:pPr>
      <w:r>
        <w:rPr>
          <w:noProof w:val="0"/>
        </w:rPr>
        <w:t xml:space="preserve">  </w:t>
      </w:r>
      <w:r>
        <w:rPr>
          <w:b/>
          <w:noProof w:val="0"/>
        </w:rPr>
        <w:t>when</w:t>
      </w:r>
      <w:r>
        <w:rPr>
          <w:noProof w:val="0"/>
        </w:rPr>
        <w:t xml:space="preserve"> { the UE (MCVideo Client) receives a SIP INVITE message to establish a MCVideo remote initiated ambient viewing call }</w:t>
      </w:r>
    </w:p>
    <w:p w14:paraId="18379DFC"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w:t>
      </w:r>
    </w:p>
    <w:p w14:paraId="28B4863E" w14:textId="77777777" w:rsidR="00A77C82" w:rsidRDefault="00A77C82" w:rsidP="00A77C82">
      <w:pPr>
        <w:pStyle w:val="PL"/>
        <w:rPr>
          <w:noProof w:val="0"/>
        </w:rPr>
      </w:pPr>
      <w:r>
        <w:rPr>
          <w:noProof w:val="0"/>
        </w:rPr>
        <w:t xml:space="preserve">            }</w:t>
      </w:r>
    </w:p>
    <w:p w14:paraId="308ECD1E" w14:textId="77777777" w:rsidR="00A77C82" w:rsidRDefault="00A77C82" w:rsidP="00A77C82">
      <w:pPr>
        <w:pStyle w:val="PL"/>
        <w:rPr>
          <w:rFonts w:cs="Courier New"/>
          <w:noProof w:val="0"/>
          <w:szCs w:val="16"/>
        </w:rPr>
      </w:pPr>
    </w:p>
    <w:p w14:paraId="715FD482" w14:textId="77777777" w:rsidR="00A77C82" w:rsidRDefault="00A77C82" w:rsidP="00A77C82">
      <w:pPr>
        <w:pStyle w:val="H6"/>
      </w:pPr>
      <w:r>
        <w:t>(2)</w:t>
      </w:r>
    </w:p>
    <w:p w14:paraId="04686C8D"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3519114C" w14:textId="77777777" w:rsidR="00A77C82" w:rsidRDefault="00A77C82" w:rsidP="00A77C82">
      <w:pPr>
        <w:pStyle w:val="PL"/>
        <w:rPr>
          <w:noProof w:val="0"/>
        </w:rPr>
      </w:pPr>
      <w:r>
        <w:rPr>
          <w:b/>
          <w:noProof w:val="0"/>
        </w:rPr>
        <w:t>ensure that</w:t>
      </w:r>
      <w:r>
        <w:rPr>
          <w:noProof w:val="0"/>
        </w:rPr>
        <w:t xml:space="preserve"> {</w:t>
      </w:r>
    </w:p>
    <w:p w14:paraId="1DB973AB"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engages in communication with the calling MCVideo client }</w:t>
      </w:r>
    </w:p>
    <w:p w14:paraId="6E971F8A"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36A1E8B8" w14:textId="77777777" w:rsidR="00A77C82" w:rsidRDefault="00A77C82" w:rsidP="00A77C82">
      <w:pPr>
        <w:pStyle w:val="PL"/>
        <w:rPr>
          <w:noProof w:val="0"/>
        </w:rPr>
      </w:pPr>
      <w:r>
        <w:rPr>
          <w:noProof w:val="0"/>
        </w:rPr>
        <w:t xml:space="preserve">            }</w:t>
      </w:r>
    </w:p>
    <w:p w14:paraId="7C69B0C8" w14:textId="77777777" w:rsidR="00A77C82" w:rsidRDefault="00A77C82" w:rsidP="00A77C82">
      <w:pPr>
        <w:pStyle w:val="PL"/>
        <w:rPr>
          <w:rFonts w:cs="Courier New"/>
          <w:noProof w:val="0"/>
          <w:szCs w:val="16"/>
        </w:rPr>
      </w:pPr>
    </w:p>
    <w:p w14:paraId="7DAFF5F8" w14:textId="77777777" w:rsidR="00A77C82" w:rsidRDefault="00A77C82" w:rsidP="00A77C82">
      <w:pPr>
        <w:pStyle w:val="H6"/>
      </w:pPr>
      <w:r>
        <w:t>(3)</w:t>
      </w:r>
    </w:p>
    <w:p w14:paraId="627C1B1C"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4E28F04A" w14:textId="77777777" w:rsidR="00A77C82" w:rsidRDefault="00A77C82" w:rsidP="00A77C82">
      <w:pPr>
        <w:pStyle w:val="PL"/>
        <w:rPr>
          <w:noProof w:val="0"/>
        </w:rPr>
      </w:pPr>
      <w:r>
        <w:rPr>
          <w:b/>
          <w:noProof w:val="0"/>
        </w:rPr>
        <w:t>ensure that</w:t>
      </w:r>
      <w:r>
        <w:rPr>
          <w:noProof w:val="0"/>
        </w:rPr>
        <w:t xml:space="preserve"> {</w:t>
      </w:r>
    </w:p>
    <w:p w14:paraId="13972F09"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receives a SIP BYE message to terminate the ongoing MCVideo remote initiated ambient viewing call }</w:t>
      </w:r>
    </w:p>
    <w:p w14:paraId="29F4322E"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and leaves the MCVideo session }</w:t>
      </w:r>
    </w:p>
    <w:p w14:paraId="1835D43F" w14:textId="77777777" w:rsidR="00A77C82" w:rsidRDefault="00A77C82" w:rsidP="00A77C82">
      <w:pPr>
        <w:pStyle w:val="PL"/>
        <w:rPr>
          <w:noProof w:val="0"/>
        </w:rPr>
      </w:pPr>
      <w:r>
        <w:rPr>
          <w:noProof w:val="0"/>
        </w:rPr>
        <w:t xml:space="preserve">            }</w:t>
      </w:r>
    </w:p>
    <w:p w14:paraId="641C3DF1" w14:textId="77777777" w:rsidR="00A77C82" w:rsidRDefault="00A77C82" w:rsidP="00A77C82">
      <w:pPr>
        <w:pStyle w:val="PL"/>
        <w:rPr>
          <w:rFonts w:cs="Courier New"/>
          <w:noProof w:val="0"/>
          <w:szCs w:val="16"/>
        </w:rPr>
      </w:pPr>
    </w:p>
    <w:p w14:paraId="2A812436" w14:textId="77777777" w:rsidR="00A77C82" w:rsidRDefault="00A77C82" w:rsidP="00A77C82">
      <w:pPr>
        <w:pStyle w:val="H6"/>
      </w:pPr>
      <w:r>
        <w:t>6.7.2.2</w:t>
      </w:r>
      <w:r>
        <w:tab/>
        <w:t>Conformance requirements</w:t>
      </w:r>
    </w:p>
    <w:p w14:paraId="37570768" w14:textId="77777777" w:rsidR="00A77C82" w:rsidRDefault="00A77C82" w:rsidP="00A77C82">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0C3E7D1" w14:textId="77777777" w:rsidR="00A77C82" w:rsidRDefault="00A77C82" w:rsidP="00A77C82">
      <w:r>
        <w:t>[TS 24.281, clause 15.2.1.2]</w:t>
      </w:r>
    </w:p>
    <w:p w14:paraId="16A0F7E6" w14:textId="77777777" w:rsidR="00A77C82" w:rsidRDefault="00A77C82" w:rsidP="00A77C82">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3852E428" w14:textId="77777777" w:rsidR="00A77C82" w:rsidRDefault="00A77C82" w:rsidP="00A77C82">
      <w:pPr>
        <w:rPr>
          <w:lang w:eastAsia="ko-KR"/>
        </w:rPr>
      </w:pPr>
      <w:r>
        <w:rPr>
          <w:lang w:eastAsia="ko-KR"/>
        </w:rPr>
        <w:t>The MCVideo client:</w:t>
      </w:r>
    </w:p>
    <w:p w14:paraId="5F07B5CF" w14:textId="77777777" w:rsidR="00A77C82" w:rsidRDefault="00A77C82" w:rsidP="00A77C82">
      <w:pPr>
        <w:pStyle w:val="B1"/>
      </w:pPr>
      <w:r>
        <w:t>1)</w:t>
      </w:r>
      <w:r>
        <w:tab/>
      </w:r>
      <w:r>
        <w:rPr>
          <w:lang w:eastAsia="ko-KR"/>
        </w:rPr>
        <w:t>may</w:t>
      </w:r>
      <w:r>
        <w:t xml:space="preserve"> reject the SIP INVITE request if either of the conditions in step a) or b) are met:</w:t>
      </w:r>
    </w:p>
    <w:p w14:paraId="45D6B9E3" w14:textId="77777777" w:rsidR="00A77C82" w:rsidRDefault="00A77C82" w:rsidP="00A77C82">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59A624B0" w14:textId="77777777" w:rsidR="00A77C82" w:rsidRDefault="00A77C82" w:rsidP="00A77C82">
      <w:pPr>
        <w:pStyle w:val="B2"/>
        <w:rPr>
          <w:lang w:eastAsia="ko-KR"/>
        </w:rPr>
      </w:pPr>
      <w:r>
        <w:rPr>
          <w:lang w:eastAsia="ko-KR"/>
        </w:rPr>
        <w:t>b)</w:t>
      </w:r>
      <w:r>
        <w:rPr>
          <w:lang w:eastAsia="ko-KR"/>
        </w:rPr>
        <w:tab/>
        <w:t>MCVideo client does not have enough resources to handle the call;</w:t>
      </w:r>
    </w:p>
    <w:p w14:paraId="55DA4B01" w14:textId="77777777" w:rsidR="00A77C82" w:rsidRDefault="00A77C82" w:rsidP="00A77C82">
      <w:pPr>
        <w:pStyle w:val="B2"/>
      </w:pPr>
      <w:r>
        <w:t>c)</w:t>
      </w:r>
      <w:r>
        <w:tab/>
        <w:t>if neither condition a) nor b) are met, continue with the rest of the steps;</w:t>
      </w:r>
    </w:p>
    <w:p w14:paraId="327C41C0" w14:textId="77777777" w:rsidR="00A77C82" w:rsidRDefault="00A77C82" w:rsidP="00A77C82">
      <w:pPr>
        <w:pStyle w:val="B1"/>
        <w:rPr>
          <w:lang w:eastAsia="ko-KR"/>
        </w:rPr>
      </w:pPr>
      <w:r>
        <w:rPr>
          <w:lang w:eastAsia="ko-KR"/>
        </w:rPr>
        <w:t>2)</w:t>
      </w:r>
      <w:r>
        <w:rPr>
          <w:lang w:eastAsia="ko-KR"/>
        </w:rPr>
        <w:tab/>
        <w:t>if the SIP INVITE request is rejected in step 1):</w:t>
      </w:r>
    </w:p>
    <w:p w14:paraId="63F33B2A" w14:textId="77777777" w:rsidR="00A77C82" w:rsidRDefault="00A77C82" w:rsidP="00A77C82">
      <w:pPr>
        <w:pStyle w:val="B2"/>
      </w:pPr>
      <w:r>
        <w:t>a)</w:t>
      </w:r>
      <w:r>
        <w:tab/>
      </w:r>
      <w:r>
        <w:rPr>
          <w:lang w:eastAsia="ko-KR"/>
        </w:rPr>
        <w:t>shall</w:t>
      </w:r>
      <w:r>
        <w:t xml:space="preserve"> respond towards the participating MCVideo function either with:</w:t>
      </w:r>
    </w:p>
    <w:p w14:paraId="0531A0FD" w14:textId="77777777" w:rsidR="00A77C82" w:rsidRDefault="00A77C82" w:rsidP="00A77C82">
      <w:pPr>
        <w:pStyle w:val="B3"/>
      </w:pPr>
      <w:r>
        <w:t>i)</w:t>
      </w:r>
      <w:r>
        <w:tab/>
        <w:t>an appropriate reject code as specified in 3GPP TS 24.229 [11] and warning texts as specified in clause 4.4.2; or</w:t>
      </w:r>
    </w:p>
    <w:p w14:paraId="5BF9BE82" w14:textId="77777777" w:rsidR="00A77C82" w:rsidRDefault="00A77C82" w:rsidP="00A77C82">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70E6EB3" w14:textId="77777777" w:rsidR="00A77C82" w:rsidRDefault="00A77C82" w:rsidP="00A77C82">
      <w:pPr>
        <w:pStyle w:val="B2"/>
      </w:pPr>
      <w:r>
        <w:t>b)</w:t>
      </w:r>
      <w:r>
        <w:tab/>
      </w:r>
      <w:r>
        <w:rPr>
          <w:lang w:eastAsia="ko-KR"/>
        </w:rPr>
        <w:t>skip</w:t>
      </w:r>
      <w:r>
        <w:t xml:space="preserve"> the rest of the steps of this clause;</w:t>
      </w:r>
    </w:p>
    <w:p w14:paraId="1FB98AF7" w14:textId="77777777" w:rsidR="00A77C82" w:rsidRDefault="00A77C82" w:rsidP="00A77C82">
      <w:pPr>
        <w:pStyle w:val="B1"/>
      </w:pPr>
      <w:r>
        <w:t>3)</w:t>
      </w:r>
      <w:r>
        <w:tab/>
      </w:r>
      <w:r>
        <w:rPr>
          <w:lang w:eastAsia="ko-KR"/>
        </w:rPr>
        <w:t>if</w:t>
      </w:r>
      <w:r>
        <w:t xml:space="preserve"> the SDP offer of the SIP INVITE request contains an "a=key-mgmt" attribute field with a "mikey" attribute value containing a MIKEY-SAKKE I_MESSAGE:</w:t>
      </w:r>
    </w:p>
    <w:p w14:paraId="2C14F994" w14:textId="77777777" w:rsidR="00A77C82" w:rsidRDefault="00A77C82" w:rsidP="00A77C82">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3BB7600F" w14:textId="77777777" w:rsidR="00A77C82" w:rsidRDefault="00A77C82" w:rsidP="00A77C82">
      <w:pPr>
        <w:pStyle w:val="B2"/>
      </w:pPr>
      <w:r>
        <w:t>b)</w:t>
      </w:r>
      <w:r>
        <w:tab/>
      </w:r>
      <w:r>
        <w:rPr>
          <w:lang w:eastAsia="ko-KR"/>
        </w:rPr>
        <w:t>shall</w:t>
      </w:r>
      <w:r>
        <w:t xml:space="preserve"> convert the MCVideo ID to a UID as described in 3GPP TS 33.180 [8];</w:t>
      </w:r>
    </w:p>
    <w:p w14:paraId="04ECE942" w14:textId="77777777" w:rsidR="00A77C82" w:rsidRDefault="00A77C82" w:rsidP="00A77C82">
      <w:pPr>
        <w:pStyle w:val="B2"/>
      </w:pPr>
      <w:r>
        <w:t>c)</w:t>
      </w:r>
      <w:r>
        <w:tab/>
      </w:r>
      <w:r>
        <w:rPr>
          <w:lang w:eastAsia="ko-KR"/>
        </w:rPr>
        <w:t>shall</w:t>
      </w:r>
      <w:r>
        <w:t xml:space="preserve"> use the UID to validate the signature of the MIKEY-SAKKE I_MESSAGE as described in 3GPP TS 33.180 [8];</w:t>
      </w:r>
    </w:p>
    <w:p w14:paraId="0FBD393C" w14:textId="77777777" w:rsidR="00A77C82" w:rsidRDefault="00A77C82" w:rsidP="00A77C82">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6949655F" w14:textId="77777777" w:rsidR="00A77C82" w:rsidRDefault="00A77C82" w:rsidP="00A77C82">
      <w:pPr>
        <w:pStyle w:val="B2"/>
      </w:pPr>
      <w:r>
        <w:t>e)</w:t>
      </w:r>
      <w:r>
        <w:tab/>
        <w:t>if the signature of the MIKEY-SAKKE I_MESSAGE was successfully validated:</w:t>
      </w:r>
    </w:p>
    <w:p w14:paraId="3FC2DEA7" w14:textId="77777777" w:rsidR="00A77C82" w:rsidRDefault="00A77C82" w:rsidP="00A77C82">
      <w:pPr>
        <w:pStyle w:val="B3"/>
      </w:pPr>
      <w:r>
        <w:t>i)</w:t>
      </w:r>
      <w:r>
        <w:tab/>
        <w:t>shall extract and decrypt the encapsulated PCK using the terminating user's (KMS provisioned) UID key as described in 3GPP TS 33.180 [8]; and</w:t>
      </w:r>
    </w:p>
    <w:p w14:paraId="31E49126" w14:textId="77777777" w:rsidR="00A77C82" w:rsidRDefault="00A77C82" w:rsidP="00A77C82">
      <w:pPr>
        <w:pStyle w:val="B3"/>
      </w:pPr>
      <w:r>
        <w:t>ii)</w:t>
      </w:r>
      <w:r>
        <w:tab/>
        <w:t>shall extract the PCK-ID, from the payload as specified in 3GPP TS 33.180 [8];</w:t>
      </w:r>
    </w:p>
    <w:p w14:paraId="28A12889" w14:textId="77777777" w:rsidR="00A77C82" w:rsidRDefault="00A77C82" w:rsidP="00A77C82">
      <w:pPr>
        <w:pStyle w:val="NO"/>
      </w:pPr>
      <w:r>
        <w:t>NOTE 1:</w:t>
      </w:r>
      <w:r>
        <w:tab/>
        <w:t>With the PCK successfully shared between the originating MCVideo client and the terminating MCVideo client, both clients are able to use SRTP/SRTCP to create an end-to-end secure session.</w:t>
      </w:r>
    </w:p>
    <w:p w14:paraId="499CDF6B" w14:textId="77777777" w:rsidR="00A77C82" w:rsidRDefault="00A77C82" w:rsidP="00A77C82">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2233E8EF" w14:textId="77777777" w:rsidR="00A77C82" w:rsidRDefault="00A77C82" w:rsidP="00A77C82">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3C7BE33B" w14:textId="77777777" w:rsidR="00A77C82" w:rsidRDefault="00A77C82" w:rsidP="00A77C82">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77C91011" w14:textId="77777777" w:rsidR="00A77C82" w:rsidRDefault="00A77C82" w:rsidP="00A77C82">
      <w:pPr>
        <w:pStyle w:val="NO"/>
      </w:pPr>
      <w:r>
        <w:t>NOTE 2:</w:t>
      </w:r>
      <w:r>
        <w:tab/>
        <w:t>Auto-answer is the commencement mode for both participants in locally initiated and remotely initiated ambient viewing calls.</w:t>
      </w:r>
    </w:p>
    <w:p w14:paraId="777A60DF" w14:textId="77777777" w:rsidR="00A77C82" w:rsidRDefault="00A77C82" w:rsidP="00A77C82">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2CE33F3A"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4FD636C"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27DBE76C" w14:textId="77777777" w:rsidR="00A77C82" w:rsidRDefault="00A77C82" w:rsidP="00A77C82">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2" w:history="1">
        <w:r>
          <w:rPr>
            <w:rStyle w:val="Hyperlink"/>
            <w:rFonts w:eastAsia="Malgun Gothic"/>
            <w:color w:val="0000FF"/>
          </w:rPr>
          <w:t>file:///dev/null</w:t>
        </w:r>
      </w:hyperlink>
      <w:r>
        <w:t>&gt;" shall not give any indication of the progress of the call to the MCVideo user;</w:t>
      </w:r>
    </w:p>
    <w:p w14:paraId="3A49F520" w14:textId="77777777" w:rsidR="00A77C82" w:rsidRDefault="00A77C82" w:rsidP="00A77C82">
      <w:pPr>
        <w:pStyle w:val="NO"/>
      </w:pPr>
      <w:r>
        <w:t>NOTE 3:</w:t>
      </w:r>
      <w:r>
        <w:tab/>
        <w:t>The alert-info header field having the value of "&lt;</w:t>
      </w:r>
      <w:hyperlink r:id="rId23" w:history="1">
        <w:r>
          <w:rPr>
            <w:rStyle w:val="Hyperlink"/>
            <w:rFonts w:eastAsia="Malgun Gothic"/>
            <w:color w:val="0000FF"/>
          </w:rPr>
          <w:t>file:///dev/null</w:t>
        </w:r>
      </w:hyperlink>
      <w:r>
        <w:t>&gt;" is intended to result in having a "null" alert, i.e. an alert with no content or physical manifestation of any kind.</w:t>
      </w:r>
    </w:p>
    <w:p w14:paraId="424D8CC4" w14:textId="77777777" w:rsidR="00A77C82" w:rsidRDefault="00A77C82" w:rsidP="00A77C82">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341E0143" w14:textId="77777777" w:rsidR="00A77C82" w:rsidRDefault="00A77C82" w:rsidP="00A77C82">
      <w:pPr>
        <w:pStyle w:val="NO"/>
      </w:pPr>
      <w:r>
        <w:t>NOTE 4:</w:t>
      </w:r>
      <w:r>
        <w:tab/>
        <w:t>The terminating user in a remotely initiated ambient viewing is the viewed-to MCVideo user and is intended to be totally unaware that their camera is activated and a call is in progress.</w:t>
      </w:r>
    </w:p>
    <w:p w14:paraId="7E233ACE" w14:textId="77777777" w:rsidR="00A77C82" w:rsidRDefault="00A77C82" w:rsidP="00A77C82">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2893FE61" w14:textId="77777777" w:rsidR="00A77C82" w:rsidRDefault="00A77C82" w:rsidP="00A77C82">
      <w:r>
        <w:t>[TS 24.281, clause 15.2.1.4]</w:t>
      </w:r>
    </w:p>
    <w:p w14:paraId="5092875C" w14:textId="77777777" w:rsidR="00A77C82" w:rsidRDefault="00A77C82" w:rsidP="00A77C82">
      <w:r>
        <w:t>This clause is referenced from other procedures.</w:t>
      </w:r>
    </w:p>
    <w:p w14:paraId="205FB023" w14:textId="77777777" w:rsidR="00A77C82" w:rsidRDefault="00A77C82" w:rsidP="00A77C82">
      <w:pPr>
        <w:rPr>
          <w:lang w:eastAsia="ko-KR"/>
        </w:rPr>
      </w:pPr>
      <w:r>
        <w:rPr>
          <w:lang w:eastAsia="ko-KR"/>
        </w:rPr>
        <w:t>Upon receipt of a SIP BYE request in the dialog of an ambient viewing session, the MCVideo client:</w:t>
      </w:r>
    </w:p>
    <w:p w14:paraId="11F4EEC8" w14:textId="77777777" w:rsidR="00A77C82" w:rsidRDefault="00A77C82" w:rsidP="00A77C82">
      <w:pPr>
        <w:pStyle w:val="B1"/>
      </w:pPr>
      <w:r>
        <w:t>1)</w:t>
      </w:r>
      <w:r>
        <w:tab/>
      </w:r>
      <w:r>
        <w:rPr>
          <w:lang w:eastAsia="ko-KR"/>
        </w:rPr>
        <w:t>shall</w:t>
      </w:r>
      <w:r>
        <w:t xml:space="preserve"> comply with the procedures of clause 6.2.6;</w:t>
      </w:r>
    </w:p>
    <w:p w14:paraId="7C792DBE"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FDCCFFA"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652390B2" w14:textId="77777777" w:rsidR="00A77C82" w:rsidRDefault="00A77C82" w:rsidP="00A77C82">
      <w:pPr>
        <w:pStyle w:val="B1"/>
        <w:rPr>
          <w:lang w:eastAsia="ko-KR"/>
        </w:rPr>
      </w:pPr>
      <w:r>
        <w:t>4)</w:t>
      </w:r>
      <w:r>
        <w:tab/>
      </w:r>
      <w:r>
        <w:rPr>
          <w:lang w:eastAsia="ko-KR"/>
        </w:rPr>
        <w:t>shall clear the cache of the data stored as:</w:t>
      </w:r>
    </w:p>
    <w:p w14:paraId="2072E591" w14:textId="77777777" w:rsidR="00A77C82" w:rsidRDefault="00A77C82" w:rsidP="00A77C82">
      <w:pPr>
        <w:pStyle w:val="B2"/>
        <w:rPr>
          <w:lang w:eastAsia="ko-KR"/>
        </w:rPr>
      </w:pPr>
      <w:r>
        <w:rPr>
          <w:lang w:eastAsia="ko-KR"/>
        </w:rPr>
        <w:t>a)</w:t>
      </w:r>
      <w:r>
        <w:rPr>
          <w:lang w:eastAsia="ko-KR"/>
        </w:rPr>
        <w:tab/>
        <w:t>ambient viewing client role; and</w:t>
      </w:r>
    </w:p>
    <w:p w14:paraId="72DDAA8A" w14:textId="77777777" w:rsidR="00A77C82" w:rsidRDefault="00A77C82" w:rsidP="00A77C82">
      <w:pPr>
        <w:pStyle w:val="B2"/>
      </w:pPr>
      <w:r>
        <w:rPr>
          <w:rFonts w:eastAsia="Malgun Gothic"/>
        </w:rPr>
        <w:t>b)</w:t>
      </w:r>
      <w:r>
        <w:rPr>
          <w:rFonts w:eastAsia="Malgun Gothic"/>
        </w:rPr>
        <w:tab/>
        <w:t>ambient viewing type</w:t>
      </w:r>
      <w:r>
        <w:t>.</w:t>
      </w:r>
    </w:p>
    <w:p w14:paraId="3CE4592F" w14:textId="77777777" w:rsidR="00A77C82" w:rsidRDefault="00A77C82" w:rsidP="00A77C82">
      <w:r>
        <w:t>[TS 24.581, clause 6.2.4.2.3]</w:t>
      </w:r>
    </w:p>
    <w:p w14:paraId="1F3E2D07" w14:textId="77777777" w:rsidR="00A77C82" w:rsidRDefault="00A77C82" w:rsidP="00A77C82">
      <w:r>
        <w:t>When an MCVideo call is established, the terminating transmission participant:</w:t>
      </w:r>
    </w:p>
    <w:p w14:paraId="2F522DED" w14:textId="77777777" w:rsidR="00A77C82" w:rsidRDefault="00A77C82" w:rsidP="00A77C82">
      <w:pPr>
        <w:pStyle w:val="B1"/>
      </w:pPr>
      <w:r>
        <w:t>1.</w:t>
      </w:r>
      <w:r>
        <w:tab/>
        <w:t>shall create an instance of a 'Transmission participant state transition diagram for basic transmission control operation'; and</w:t>
      </w:r>
    </w:p>
    <w:p w14:paraId="7EB8A267" w14:textId="77777777" w:rsidR="00A77C82" w:rsidRDefault="00A77C82" w:rsidP="00A77C82">
      <w:pPr>
        <w:pStyle w:val="B1"/>
      </w:pPr>
      <w:r>
        <w:t>2.</w:t>
      </w:r>
      <w:r>
        <w:tab/>
        <w:t>shall enter the 'U: has no permission to transmit' state.</w:t>
      </w:r>
    </w:p>
    <w:p w14:paraId="0C3B4A4C" w14:textId="77777777" w:rsidR="00A77C82" w:rsidRDefault="00A77C82" w:rsidP="00A77C82">
      <w:pPr>
        <w:pStyle w:val="NO"/>
      </w:pPr>
      <w:r>
        <w:t>NOTE:</w:t>
      </w:r>
      <w:r>
        <w:tab/>
        <w:t>From a transmission participant perspective the MCVideo call is established when the application and signalling plane sends the SIP 200 (OK) response.</w:t>
      </w:r>
    </w:p>
    <w:p w14:paraId="599E0945" w14:textId="77777777" w:rsidR="00A77C82" w:rsidRDefault="00A77C82" w:rsidP="00A77C82">
      <w:r>
        <w:t>[TS 24.581, clause 6.2.4.4.6]</w:t>
      </w:r>
    </w:p>
    <w:p w14:paraId="1ED676BB" w14:textId="77777777" w:rsidR="00A77C82" w:rsidRDefault="00A77C82" w:rsidP="00A77C82">
      <w:r>
        <w:t>Upon receiving a Transmission Granted message from the transmission control server, the transmission participant:</w:t>
      </w:r>
    </w:p>
    <w:p w14:paraId="2495B588" w14:textId="77777777" w:rsidR="00A77C82" w:rsidRDefault="00A77C82" w:rsidP="00A77C82">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1E61F4D4" w14:textId="77777777" w:rsidR="00A77C82" w:rsidRDefault="00A77C82" w:rsidP="00A77C82">
      <w:pPr>
        <w:pStyle w:val="B2"/>
      </w:pPr>
      <w:r>
        <w:t>a.</w:t>
      </w:r>
      <w:r>
        <w:tab/>
        <w:t>shall include the Message Type field set to '0' (Transmission Granted); and</w:t>
      </w:r>
    </w:p>
    <w:p w14:paraId="2EFA3B5D" w14:textId="77777777" w:rsidR="00A77C82" w:rsidRDefault="00A77C82" w:rsidP="00A77C82">
      <w:pPr>
        <w:pStyle w:val="B2"/>
      </w:pPr>
      <w:r>
        <w:t>b.</w:t>
      </w:r>
      <w:r>
        <w:tab/>
        <w:t>shall include the Source field set to '0' (the transmission participant is the source);</w:t>
      </w:r>
    </w:p>
    <w:p w14:paraId="50C42A2A" w14:textId="77777777" w:rsidR="00A77C82" w:rsidRDefault="00A77C82" w:rsidP="00A77C82">
      <w:pPr>
        <w:pStyle w:val="B1"/>
      </w:pPr>
      <w:r>
        <w:t>2.</w:t>
      </w:r>
      <w:r>
        <w:tab/>
        <w:t>shall store the SSRC of granted transmission participant received in the Transmission Granted message and use it in the RTP media packets until the transmission is relased;</w:t>
      </w:r>
    </w:p>
    <w:p w14:paraId="10925CC3" w14:textId="77777777" w:rsidR="00A77C82" w:rsidRDefault="00A77C82" w:rsidP="00A77C82">
      <w:pPr>
        <w:pStyle w:val="B1"/>
      </w:pPr>
      <w:r>
        <w:t>3.</w:t>
      </w:r>
      <w:r>
        <w:tab/>
        <w:t>shall provide Transmission granted notification to the user, if not already done;</w:t>
      </w:r>
    </w:p>
    <w:p w14:paraId="59FD4D99" w14:textId="77777777" w:rsidR="00A77C82" w:rsidRDefault="00A77C82" w:rsidP="00A77C82">
      <w:pPr>
        <w:pStyle w:val="B1"/>
      </w:pPr>
      <w:r>
        <w:t>4.</w:t>
      </w:r>
      <w:r>
        <w:tab/>
        <w:t>shall stop timer T100 (Transmission Request); and</w:t>
      </w:r>
    </w:p>
    <w:p w14:paraId="6596DF97" w14:textId="77777777" w:rsidR="00A77C82" w:rsidRDefault="00A77C82" w:rsidP="00A77C82">
      <w:pPr>
        <w:pStyle w:val="B1"/>
      </w:pPr>
      <w:r>
        <w:t>5.</w:t>
      </w:r>
      <w:r>
        <w:tab/>
        <w:t>shall enter the 'U: has permission to transmit' state.</w:t>
      </w:r>
    </w:p>
    <w:p w14:paraId="680C8B1B" w14:textId="77777777" w:rsidR="00A77C82" w:rsidRDefault="00A77C82" w:rsidP="00A77C82">
      <w:r>
        <w:t>[TS 24.581, clause 6.2.4.5.7]</w:t>
      </w:r>
    </w:p>
    <w:p w14:paraId="44417030" w14:textId="77777777" w:rsidR="00A77C82" w:rsidRDefault="00A77C82" w:rsidP="00A77C82">
      <w:r>
        <w:t>Upon receiving a Transmission End Request message from transmission control server, the transmission participant:</w:t>
      </w:r>
    </w:p>
    <w:p w14:paraId="1D79B210" w14:textId="77777777" w:rsidR="00A77C82" w:rsidRDefault="00A77C82" w:rsidP="00A77C82">
      <w:pPr>
        <w:pStyle w:val="B1"/>
      </w:pPr>
      <w:r>
        <w:t>1.</w:t>
      </w:r>
      <w:r>
        <w:tab/>
        <w:t>shall inform the user that the permission to send RTP media is being revoked;</w:t>
      </w:r>
    </w:p>
    <w:p w14:paraId="60B0D45F" w14:textId="77777777" w:rsidR="00A77C82" w:rsidRDefault="00A77C82" w:rsidP="00A77C82">
      <w:pPr>
        <w:pStyle w:val="B1"/>
      </w:pPr>
      <w:r>
        <w:t>2.</w:t>
      </w:r>
      <w:r>
        <w:tab/>
        <w:t>may give information to the user about the reason for terminating the permission to send media;</w:t>
      </w:r>
    </w:p>
    <w:p w14:paraId="7AD02211" w14:textId="77777777" w:rsidR="00A77C82" w:rsidRDefault="00A77C82" w:rsidP="00A77C82">
      <w:pPr>
        <w:pStyle w:val="B1"/>
      </w:pPr>
      <w:r>
        <w:t>3.</w:t>
      </w:r>
      <w:r>
        <w:tab/>
        <w:t>shall request the media in the MCVideo client to discard any remaining buffered RTP media packets and to stop forwarding of encoded video to the MCVideo server; and</w:t>
      </w:r>
    </w:p>
    <w:p w14:paraId="1DB7D30D" w14:textId="77777777" w:rsidR="00A77C82" w:rsidRDefault="00A77C82" w:rsidP="00A77C82">
      <w:pPr>
        <w:pStyle w:val="B1"/>
      </w:pPr>
      <w:r>
        <w:t>4.  shall send  Transmission End Response message to the transmission control server.</w:t>
      </w:r>
    </w:p>
    <w:p w14:paraId="30284A5A" w14:textId="77777777" w:rsidR="00A77C82" w:rsidRDefault="00A77C82" w:rsidP="00A77C82">
      <w:pPr>
        <w:pStyle w:val="B1"/>
      </w:pPr>
      <w:r>
        <w:t>5.</w:t>
      </w:r>
      <w:r>
        <w:tab/>
        <w:t>if the session is not a broadcast group call or if the A-bit in the Transmission Indicator field is set to '1' (Normal call), shall enter the 'U: has no permission to transmit' state; and</w:t>
      </w:r>
    </w:p>
    <w:p w14:paraId="14B9341E" w14:textId="77777777" w:rsidR="00A77C82" w:rsidRDefault="00A77C82" w:rsidP="00A77C82">
      <w:pPr>
        <w:pStyle w:val="B1"/>
      </w:pPr>
      <w:r>
        <w:t>6.</w:t>
      </w:r>
      <w:r>
        <w:tab/>
        <w:t>if the session was initiated as a broadcast group call:</w:t>
      </w:r>
    </w:p>
    <w:p w14:paraId="20111913" w14:textId="77777777" w:rsidR="00A77C82" w:rsidRDefault="00A77C82" w:rsidP="00A77C82">
      <w:pPr>
        <w:pStyle w:val="B2"/>
      </w:pPr>
      <w:r>
        <w:t>a.</w:t>
      </w:r>
      <w:r>
        <w:tab/>
        <w:t>shall indicate to the MCVideo client the media transmission is completed; and</w:t>
      </w:r>
    </w:p>
    <w:p w14:paraId="4AFBADE4" w14:textId="77777777" w:rsidR="00A77C82" w:rsidRDefault="00A77C82" w:rsidP="00A77C82">
      <w:pPr>
        <w:pStyle w:val="B2"/>
      </w:pPr>
      <w:r>
        <w:t>b</w:t>
      </w:r>
      <w:r>
        <w:tab/>
        <w:t>shall enter the 'Call releasing' state.</w:t>
      </w:r>
    </w:p>
    <w:p w14:paraId="344AE250" w14:textId="77777777" w:rsidR="00A77C82" w:rsidRDefault="00A77C82" w:rsidP="00A77C82">
      <w:pPr>
        <w:pStyle w:val="H6"/>
      </w:pPr>
      <w:r>
        <w:t>6.7.2.3</w:t>
      </w:r>
      <w:r>
        <w:tab/>
        <w:t>Test description</w:t>
      </w:r>
    </w:p>
    <w:p w14:paraId="37D8F2C7" w14:textId="77777777" w:rsidR="00A77C82" w:rsidRDefault="00A77C82" w:rsidP="00A77C82">
      <w:pPr>
        <w:pStyle w:val="H6"/>
      </w:pPr>
      <w:r>
        <w:t>6.7.2.3.1</w:t>
      </w:r>
      <w:r>
        <w:tab/>
        <w:t>Pre-test conditions</w:t>
      </w:r>
    </w:p>
    <w:p w14:paraId="5654AC28" w14:textId="77777777" w:rsidR="008866F3" w:rsidRDefault="008866F3" w:rsidP="008866F3">
      <w:pPr>
        <w:pStyle w:val="H6"/>
      </w:pPr>
      <w:r w:rsidRPr="00102CE5">
        <w:t>Test configuration</w:t>
      </w:r>
      <w:r>
        <w:t>:</w:t>
      </w:r>
    </w:p>
    <w:p w14:paraId="095D6263" w14:textId="77777777" w:rsidR="008866F3" w:rsidRDefault="008866F3" w:rsidP="008866F3">
      <w:pPr>
        <w:pStyle w:val="B1"/>
      </w:pPr>
      <w:r>
        <w:t>-</w:t>
      </w:r>
      <w:r>
        <w:tab/>
        <w:t>Single cell configuration according to TS 36.579-1 [2] clause 5.2.2.2.1.</w:t>
      </w:r>
    </w:p>
    <w:p w14:paraId="5E942576" w14:textId="77777777" w:rsidR="008866F3" w:rsidRDefault="008866F3" w:rsidP="008866F3">
      <w:pPr>
        <w:pStyle w:val="H6"/>
      </w:pPr>
      <w:r>
        <w:t>Preamble:</w:t>
      </w:r>
    </w:p>
    <w:p w14:paraId="746E143A" w14:textId="77777777" w:rsidR="008866F3" w:rsidRDefault="008866F3" w:rsidP="008866F3">
      <w:pPr>
        <w:pStyle w:val="B1"/>
      </w:pPr>
      <w:r>
        <w:t>-</w:t>
      </w:r>
      <w:r>
        <w:tab/>
        <w:t>The UE has performed procedure 'Initial registration' as described in TS 36.579-1 [2] clause 5.4.2.</w:t>
      </w:r>
    </w:p>
    <w:p w14:paraId="3E0AF8A5" w14:textId="77777777" w:rsidR="008866F3" w:rsidRDefault="008866F3" w:rsidP="008866F3">
      <w:pPr>
        <w:pStyle w:val="B1"/>
      </w:pPr>
      <w:r>
        <w:t>-</w:t>
      </w:r>
      <w:r>
        <w:tab/>
      </w:r>
      <w:r w:rsidRPr="000573F5">
        <w:t>UE States at the end of the preamble</w:t>
      </w:r>
      <w:r>
        <w:t>:</w:t>
      </w:r>
    </w:p>
    <w:p w14:paraId="45F1AA48" w14:textId="77777777" w:rsidR="008866F3" w:rsidRDefault="008866F3" w:rsidP="008866F3">
      <w:pPr>
        <w:pStyle w:val="B1"/>
        <w:ind w:left="852"/>
      </w:pPr>
      <w:r>
        <w:t>-</w:t>
      </w:r>
      <w:r>
        <w:tab/>
        <w:t>The UE is in RRC_IDLE state.</w:t>
      </w:r>
    </w:p>
    <w:p w14:paraId="631E6BEA" w14:textId="77777777" w:rsidR="008866F3" w:rsidRDefault="008866F3" w:rsidP="008866F3">
      <w:pPr>
        <w:pStyle w:val="B1"/>
        <w:ind w:left="852"/>
      </w:pPr>
      <w:r>
        <w:t>-</w:t>
      </w:r>
      <w:r>
        <w:tab/>
        <w:t>The client is registered for MCVideo.</w:t>
      </w:r>
    </w:p>
    <w:p w14:paraId="57006067" w14:textId="77777777" w:rsidR="00A77C82" w:rsidRDefault="00A77C82" w:rsidP="00A77C82">
      <w:pPr>
        <w:pStyle w:val="H6"/>
      </w:pPr>
      <w:r>
        <w:t>6.7.2.3.2</w:t>
      </w:r>
      <w:r>
        <w:tab/>
        <w:t>Test procedure sequence</w:t>
      </w:r>
    </w:p>
    <w:p w14:paraId="447F4102" w14:textId="4A4C58D9" w:rsidR="00A77C82" w:rsidRDefault="00A77C82" w:rsidP="00A77C82">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1DBFA0A8" w14:textId="77777777" w:rsidTr="00A77C82">
        <w:trPr>
          <w:tblHeader/>
        </w:trPr>
        <w:tc>
          <w:tcPr>
            <w:tcW w:w="715" w:type="dxa"/>
            <w:tcBorders>
              <w:top w:val="single" w:sz="4" w:space="0" w:color="auto"/>
              <w:left w:val="single" w:sz="4" w:space="0" w:color="auto"/>
              <w:bottom w:val="nil"/>
              <w:right w:val="single" w:sz="4" w:space="0" w:color="auto"/>
            </w:tcBorders>
            <w:hideMark/>
          </w:tcPr>
          <w:p w14:paraId="60EDD1A7" w14:textId="77777777" w:rsidR="00A77C82" w:rsidRDefault="00A77C82">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1E90CB09" w14:textId="77777777" w:rsidR="00A77C82" w:rsidRDefault="00A77C82">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C9EA2B"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4293B8D"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1CDE7873" w14:textId="77777777" w:rsidR="00A77C82" w:rsidRDefault="00A77C82">
            <w:pPr>
              <w:pStyle w:val="TAH"/>
              <w:keepNext w:val="0"/>
              <w:keepLines w:val="0"/>
              <w:widowControl w:val="0"/>
            </w:pPr>
            <w:r>
              <w:t>Verdict</w:t>
            </w:r>
          </w:p>
        </w:tc>
      </w:tr>
      <w:tr w:rsidR="00A77C82" w14:paraId="31322574" w14:textId="77777777" w:rsidTr="00A77C82">
        <w:trPr>
          <w:tblHeader/>
        </w:trPr>
        <w:tc>
          <w:tcPr>
            <w:tcW w:w="715" w:type="dxa"/>
            <w:tcBorders>
              <w:top w:val="nil"/>
              <w:left w:val="single" w:sz="4" w:space="0" w:color="auto"/>
              <w:bottom w:val="single" w:sz="4" w:space="0" w:color="auto"/>
              <w:right w:val="single" w:sz="4" w:space="0" w:color="auto"/>
            </w:tcBorders>
          </w:tcPr>
          <w:p w14:paraId="5B830E71" w14:textId="77777777" w:rsidR="00A77C82" w:rsidRDefault="00A77C82">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DCDF4D8"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136DC9B" w14:textId="77777777" w:rsidR="00A77C82" w:rsidRDefault="00A77C82">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60BA13DA"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5D98819D"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EB141B2" w14:textId="77777777" w:rsidR="00A77C82" w:rsidRDefault="00A77C82">
            <w:pPr>
              <w:pStyle w:val="TAH"/>
              <w:keepNext w:val="0"/>
              <w:keepLines w:val="0"/>
              <w:widowControl w:val="0"/>
            </w:pPr>
          </w:p>
        </w:tc>
      </w:tr>
      <w:tr w:rsidR="00A77C82" w14:paraId="6BBD2D3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D39A2C" w14:textId="77777777" w:rsidR="00A77C82" w:rsidRDefault="00A77C82">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2FCE6B51" w14:textId="135C00B1" w:rsidR="00A77C82" w:rsidRDefault="00A77C82">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36.579-1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CF7DA78" w14:textId="77777777" w:rsidR="00A77C82" w:rsidRDefault="00A77C82">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B84F17A" w14:textId="77777777" w:rsidR="00A77C82" w:rsidRDefault="00A77C82">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6630C4E3"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7FE2422" w14:textId="77777777" w:rsidR="00A77C82" w:rsidRDefault="00A77C82">
            <w:pPr>
              <w:pStyle w:val="TAC"/>
              <w:keepNext w:val="0"/>
              <w:keepLines w:val="0"/>
              <w:widowControl w:val="0"/>
            </w:pPr>
            <w:r>
              <w:rPr>
                <w:rFonts w:cs="Arial"/>
                <w:szCs w:val="18"/>
              </w:rPr>
              <w:t>-</w:t>
            </w:r>
          </w:p>
        </w:tc>
      </w:tr>
      <w:tr w:rsidR="00A77C82" w14:paraId="08C09E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37CF418" w14:textId="77777777" w:rsidR="00A77C82" w:rsidRDefault="00A77C82">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7BAD1774" w14:textId="77777777" w:rsidR="00A77C82" w:rsidRDefault="00A77C82">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A69BC12" w14:textId="77777777" w:rsidR="00A77C82" w:rsidRDefault="00A77C82">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0560CCFE" w14:textId="77777777" w:rsidR="00A77C82" w:rsidRDefault="00A77C82">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6DA4E69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A2E2EA7" w14:textId="77777777" w:rsidR="00A77C82" w:rsidRDefault="00A77C82">
            <w:pPr>
              <w:pStyle w:val="TAC"/>
              <w:keepNext w:val="0"/>
              <w:keepLines w:val="0"/>
              <w:widowControl w:val="0"/>
            </w:pPr>
            <w:r>
              <w:t>-</w:t>
            </w:r>
          </w:p>
        </w:tc>
      </w:tr>
      <w:tr w:rsidR="00A77C82" w14:paraId="7743D9F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96FCAC" w14:textId="77777777" w:rsidR="00A77C82" w:rsidRDefault="00A77C82">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B6832EB" w14:textId="77777777" w:rsidR="00A77C82" w:rsidRDefault="00A77C82">
            <w:pPr>
              <w:pStyle w:val="TAL"/>
            </w:pPr>
            <w:r>
              <w:t>Check: Does the UE (MCVideo client) provide transmission granted notification to the user?</w:t>
            </w:r>
          </w:p>
          <w:p w14:paraId="07763273"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5C7A076B"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07B8310"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D5FEBEF"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3EAF19C" w14:textId="77777777" w:rsidR="00A77C82" w:rsidRDefault="00A77C82">
            <w:pPr>
              <w:pStyle w:val="TAC"/>
              <w:keepNext w:val="0"/>
              <w:keepLines w:val="0"/>
              <w:widowControl w:val="0"/>
            </w:pPr>
            <w:r>
              <w:rPr>
                <w:rFonts w:eastAsia="Calibri"/>
                <w:szCs w:val="18"/>
              </w:rPr>
              <w:t>F</w:t>
            </w:r>
          </w:p>
        </w:tc>
      </w:tr>
      <w:tr w:rsidR="00A77C82" w14:paraId="633D124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10CDE74" w14:textId="77777777" w:rsidR="00A77C82" w:rsidRDefault="00A77C82">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65BEAAD5" w14:textId="4B933FC5" w:rsidR="00A77C82" w:rsidRDefault="00A77C82">
            <w:pPr>
              <w:pStyle w:val="TAL"/>
              <w:keepNext w:val="0"/>
              <w:keepLines w:val="0"/>
              <w:widowControl w:val="0"/>
              <w:rPr>
                <w:rFonts w:eastAsia="Calibri"/>
              </w:rPr>
            </w:pPr>
            <w:r>
              <w:t xml:space="preserve">Check: Does the UE (MCVideo client) correctly perform procedure 'MCVideo Transmission End Request CT' </w:t>
            </w:r>
            <w:r>
              <w:rPr>
                <w:rFonts w:eastAsia="SimSun"/>
              </w:rPr>
              <w:t>as described in TS 36.579-1 [2] Table 5.3B.9.3-1?</w:t>
            </w:r>
          </w:p>
        </w:tc>
        <w:tc>
          <w:tcPr>
            <w:tcW w:w="708" w:type="dxa"/>
            <w:tcBorders>
              <w:top w:val="single" w:sz="4" w:space="0" w:color="auto"/>
              <w:left w:val="single" w:sz="4" w:space="0" w:color="auto"/>
              <w:bottom w:val="single" w:sz="4" w:space="0" w:color="auto"/>
              <w:right w:val="single" w:sz="4" w:space="0" w:color="auto"/>
            </w:tcBorders>
            <w:hideMark/>
          </w:tcPr>
          <w:p w14:paraId="5EAC8B0A"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C5EE5E3"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FA5F47A" w14:textId="77777777" w:rsidR="00A77C82" w:rsidRDefault="00A77C82">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1CA0E34F" w14:textId="6B024E9E" w:rsidR="00A77C82" w:rsidRDefault="00A77C82">
            <w:pPr>
              <w:pStyle w:val="TAC"/>
              <w:keepNext w:val="0"/>
              <w:keepLines w:val="0"/>
              <w:widowControl w:val="0"/>
            </w:pPr>
            <w:r>
              <w:rPr>
                <w:rFonts w:cs="Arial"/>
                <w:szCs w:val="18"/>
              </w:rPr>
              <w:t>P</w:t>
            </w:r>
          </w:p>
        </w:tc>
      </w:tr>
      <w:tr w:rsidR="00A77C82" w14:paraId="621473D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F24F89" w14:textId="77777777" w:rsidR="00A77C82" w:rsidRDefault="00A77C82">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42E20147" w14:textId="77777777" w:rsidR="00A77C82" w:rsidRDefault="00A77C82">
            <w:pPr>
              <w:pStyle w:val="TAL"/>
            </w:pPr>
            <w:r>
              <w:t>Check: Does the UE (MCVideo client) notify the user that the permission to send RTP media is being revoked?</w:t>
            </w:r>
          </w:p>
          <w:p w14:paraId="7357D7B5"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FB2F92"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E5CAE69"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49BB8BB"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650A9574" w14:textId="77777777" w:rsidR="00A77C82" w:rsidRDefault="00A77C82">
            <w:pPr>
              <w:pStyle w:val="TAC"/>
              <w:keepNext w:val="0"/>
              <w:keepLines w:val="0"/>
              <w:widowControl w:val="0"/>
            </w:pPr>
            <w:r>
              <w:rPr>
                <w:rFonts w:eastAsia="Calibri"/>
                <w:szCs w:val="18"/>
              </w:rPr>
              <w:t>F</w:t>
            </w:r>
          </w:p>
        </w:tc>
      </w:tr>
      <w:tr w:rsidR="00A77C82" w14:paraId="4C7D286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AC9369" w14:textId="77777777" w:rsidR="00A77C82" w:rsidRDefault="00A77C82">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08A0059B" w14:textId="500EE4C8" w:rsidR="00A77C82" w:rsidRDefault="00A77C82">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7E03B258" w14:textId="77777777" w:rsidR="00A77C82" w:rsidRDefault="00A77C82">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EDDCC28"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EE13D7"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417BFBF1" w14:textId="666BB88D" w:rsidR="00A77C82" w:rsidRDefault="00A77C82">
            <w:pPr>
              <w:pStyle w:val="TAC"/>
              <w:keepNext w:val="0"/>
              <w:keepLines w:val="0"/>
              <w:widowControl w:val="0"/>
            </w:pPr>
            <w:r>
              <w:rPr>
                <w:rFonts w:cs="Arial"/>
                <w:szCs w:val="18"/>
              </w:rPr>
              <w:t>P</w:t>
            </w:r>
          </w:p>
        </w:tc>
      </w:tr>
      <w:tr w:rsidR="00A77C82" w14:paraId="0378B071"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78843881" w14:textId="4D93E8A4" w:rsidR="00A77C82" w:rsidRDefault="00A77C82">
            <w:pPr>
              <w:pStyle w:val="TAN"/>
            </w:pPr>
            <w:r>
              <w:t>NOTE 1: This action is expected to be done via a suitable implementation dependent MMI.</w:t>
            </w:r>
          </w:p>
        </w:tc>
      </w:tr>
    </w:tbl>
    <w:p w14:paraId="48159107" w14:textId="77777777" w:rsidR="00A77C82" w:rsidRDefault="00A77C82" w:rsidP="00A77C82"/>
    <w:p w14:paraId="7E69994C" w14:textId="77777777" w:rsidR="00A77C82" w:rsidRDefault="00A77C82" w:rsidP="00A77C82">
      <w:pPr>
        <w:pStyle w:val="H6"/>
      </w:pPr>
      <w:r>
        <w:t>6.7.2.3.3</w:t>
      </w:r>
      <w:r>
        <w:tab/>
        <w:t>Specific message contents</w:t>
      </w:r>
    </w:p>
    <w:p w14:paraId="342AFE0F" w14:textId="77777777" w:rsidR="00A77C82" w:rsidRDefault="00A77C82" w:rsidP="00A77C82">
      <w:pPr>
        <w:pStyle w:val="TH"/>
      </w:pPr>
      <w:r>
        <w:t>Table 6.7.2.3.3-1: SIP INVITE from the SS (Step 1, Table 6.7.2.3.2-1;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FB74C6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614C41" w14:textId="77777777" w:rsidR="00A77C82" w:rsidRDefault="00A77C82">
            <w:pPr>
              <w:pStyle w:val="TAL"/>
            </w:pPr>
            <w:r>
              <w:t>Derivation Path: TS 36.579-1 [2], Table 5.5.2.5.2-1, condition PRIVATE-CALL</w:t>
            </w:r>
          </w:p>
        </w:tc>
      </w:tr>
      <w:tr w:rsidR="00A77C82" w14:paraId="23C7420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5FAEFC0"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6CC548B"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43062"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2512247"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D9CCF3E" w14:textId="77777777" w:rsidR="00A77C82" w:rsidRDefault="00A77C82">
            <w:pPr>
              <w:pStyle w:val="TAH"/>
            </w:pPr>
            <w:r>
              <w:t>Condition</w:t>
            </w:r>
          </w:p>
        </w:tc>
      </w:tr>
      <w:tr w:rsidR="00A77C82" w14:paraId="1A82F4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E3C2151" w14:textId="77777777" w:rsidR="00A77C82" w:rsidRDefault="00A77C82">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53D6EB0E" w14:textId="77777777" w:rsidR="00A77C82" w:rsidRDefault="00A77C82">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77044E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B49487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6DA5EB" w14:textId="77777777" w:rsidR="00A77C82" w:rsidRDefault="00A77C82">
            <w:pPr>
              <w:pStyle w:val="TAL"/>
            </w:pPr>
          </w:p>
        </w:tc>
      </w:tr>
      <w:tr w:rsidR="00A77C82" w14:paraId="7F3B027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CDC3B9B" w14:textId="77777777" w:rsidR="00A77C82" w:rsidRDefault="00A77C82">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17E763D5"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2ED908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0ECEAD6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DF8696" w14:textId="77777777" w:rsidR="00A77C82" w:rsidRDefault="00A77C82">
            <w:pPr>
              <w:pStyle w:val="TAL"/>
            </w:pPr>
          </w:p>
        </w:tc>
      </w:tr>
      <w:tr w:rsidR="00A77C82" w14:paraId="72CDD2D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15DB084C" w14:textId="77777777" w:rsidR="00A77C82" w:rsidRDefault="00A77C82">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D9F666" w14:textId="77777777" w:rsidR="00A77C82" w:rsidRDefault="00A77C82">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5ACE4FA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7D317D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460F82" w14:textId="77777777" w:rsidR="00A77C82" w:rsidRDefault="00A77C82">
            <w:pPr>
              <w:pStyle w:val="TAL"/>
            </w:pPr>
          </w:p>
        </w:tc>
      </w:tr>
      <w:tr w:rsidR="00A77C82" w14:paraId="5A3C26E2"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D1EF339" w14:textId="77777777" w:rsidR="00A77C82" w:rsidRDefault="00A77C82">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0765BFA1" w14:textId="77777777" w:rsidR="00A77C82" w:rsidRDefault="00A77C82">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657548DF"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F79747E"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176EBAD" w14:textId="77777777" w:rsidR="00A77C82" w:rsidRDefault="00A77C82">
            <w:pPr>
              <w:pStyle w:val="TAL"/>
            </w:pPr>
          </w:p>
        </w:tc>
      </w:tr>
      <w:tr w:rsidR="00A77C82" w14:paraId="600DB90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0ACA08A" w14:textId="77777777" w:rsidR="00A77C82" w:rsidRDefault="00A77C82">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0997B251" w14:textId="3E50B93D"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BA07B4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6A6594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6BC4771" w14:textId="77777777" w:rsidR="00A77C82" w:rsidRDefault="00A77C82">
            <w:pPr>
              <w:pStyle w:val="TAL"/>
            </w:pPr>
          </w:p>
        </w:tc>
      </w:tr>
      <w:tr w:rsidR="00A77C82" w14:paraId="12F806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981235C" w14:textId="77777777" w:rsidR="00A77C82" w:rsidRDefault="00A77C82">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3A3628A9" w14:textId="77777777" w:rsidR="00A77C82" w:rsidRDefault="00A77C82">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4AC2A3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280C0ED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A2F0AD" w14:textId="77777777" w:rsidR="00A77C82" w:rsidRDefault="00A77C82">
            <w:pPr>
              <w:pStyle w:val="TAL"/>
            </w:pPr>
          </w:p>
        </w:tc>
      </w:tr>
      <w:tr w:rsidR="00A77C82" w14:paraId="3B02022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00FB50B" w14:textId="77777777" w:rsidR="00A77C82" w:rsidRDefault="00A77C82">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5A1426A"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67D80B3"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7BF229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9F440A" w14:textId="77777777" w:rsidR="00A77C82" w:rsidRDefault="00A77C82">
            <w:pPr>
              <w:pStyle w:val="TAL"/>
            </w:pPr>
          </w:p>
        </w:tc>
      </w:tr>
      <w:tr w:rsidR="00A77C82" w14:paraId="6C9851D0"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719A028"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220064"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75B858" w14:textId="77777777" w:rsidR="00A77C82" w:rsidRDefault="00A77C82">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2DF4C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13D327" w14:textId="77777777" w:rsidR="00A77C82" w:rsidRDefault="00A77C82">
            <w:pPr>
              <w:pStyle w:val="TAL"/>
            </w:pPr>
          </w:p>
        </w:tc>
      </w:tr>
      <w:tr w:rsidR="00A77C82" w14:paraId="4A88F95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877FD1"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F3418" w14:textId="77777777" w:rsidR="00A77C82" w:rsidRDefault="00A77C82">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32BE34EB"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600D7B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5F5D3F" w14:textId="77777777" w:rsidR="00A77C82" w:rsidRDefault="00A77C82">
            <w:pPr>
              <w:pStyle w:val="TAL"/>
            </w:pPr>
          </w:p>
        </w:tc>
      </w:tr>
      <w:tr w:rsidR="00A77C82" w14:paraId="0E56DF0B"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03D2C5C5"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F9C266"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3A3A6DC" w14:textId="39DF34F3" w:rsidR="00A77C82" w:rsidRDefault="00A77C82">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48451DA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E8FD123" w14:textId="77777777" w:rsidR="00A77C82" w:rsidRDefault="00A77C82">
            <w:pPr>
              <w:pStyle w:val="TAL"/>
            </w:pPr>
          </w:p>
        </w:tc>
      </w:tr>
      <w:tr w:rsidR="00A77C82" w14:paraId="31F223B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5B76CBB"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D32390" w14:textId="77777777" w:rsidR="00A77C82" w:rsidRDefault="00A77C82">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37083F2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26B8DF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3320B8F" w14:textId="77777777" w:rsidR="00A77C82" w:rsidRDefault="00A77C82">
            <w:pPr>
              <w:pStyle w:val="TAL"/>
            </w:pPr>
          </w:p>
        </w:tc>
      </w:tr>
    </w:tbl>
    <w:p w14:paraId="31514195" w14:textId="77777777" w:rsidR="00A77C82" w:rsidRDefault="00A77C82" w:rsidP="00A77C82"/>
    <w:p w14:paraId="0781B40D" w14:textId="77777777" w:rsidR="00A77C82" w:rsidRDefault="00A77C82" w:rsidP="00A77C82">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FA26E3F"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5E50FF9" w14:textId="77777777" w:rsidR="00A77C82" w:rsidRDefault="00A77C82">
            <w:pPr>
              <w:pStyle w:val="TAL"/>
            </w:pPr>
            <w:r>
              <w:t>Derivation Path: TS 36.579-1 [2], Table 5.5.3.1.2-2, condition PRIVATE-CALL, INITIAL_SDP_OFFER</w:t>
            </w:r>
          </w:p>
        </w:tc>
      </w:tr>
      <w:tr w:rsidR="00A77C82" w14:paraId="2C16C3D2"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56C0F7F"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D9B6635"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4DACEEBF"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4FFA03"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D37431E" w14:textId="77777777" w:rsidR="00A77C82" w:rsidRDefault="00A77C82">
            <w:pPr>
              <w:pStyle w:val="TAH"/>
            </w:pPr>
            <w:r>
              <w:t>Condition</w:t>
            </w:r>
          </w:p>
        </w:tc>
      </w:tr>
      <w:tr w:rsidR="00A77C82" w14:paraId="608D561A"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006314AD"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741CEBF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9548A3"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3E10584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176513" w14:textId="77777777" w:rsidR="00A77C82" w:rsidRDefault="00A77C82">
            <w:pPr>
              <w:pStyle w:val="TAL"/>
            </w:pPr>
          </w:p>
        </w:tc>
      </w:tr>
      <w:tr w:rsidR="00A77C82" w14:paraId="457277E1"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292D193C"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422DDAF4"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4359968" w14:textId="77777777" w:rsidR="00A77C82" w:rsidRDefault="00A77C82" w:rsidP="0007574A">
            <w:pPr>
              <w:pStyle w:val="TAL"/>
            </w:pPr>
            <w:r>
              <w:t>a=line</w:t>
            </w:r>
          </w:p>
          <w:p w14:paraId="474B11A8"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25F143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A46990" w14:textId="77777777" w:rsidR="00A77C82" w:rsidRDefault="00A77C82">
            <w:pPr>
              <w:pStyle w:val="TAL"/>
            </w:pPr>
          </w:p>
        </w:tc>
      </w:tr>
      <w:tr w:rsidR="00A77C82" w14:paraId="1154DED6"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536DBFEA"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468514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103898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FC0E83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99B22A" w14:textId="77777777" w:rsidR="00A77C82" w:rsidRDefault="00A77C82">
            <w:pPr>
              <w:pStyle w:val="TAL"/>
            </w:pPr>
          </w:p>
        </w:tc>
      </w:tr>
    </w:tbl>
    <w:p w14:paraId="7FF56898" w14:textId="77777777" w:rsidR="00A77C82" w:rsidRDefault="00A77C82" w:rsidP="00A77C82"/>
    <w:p w14:paraId="04BA798C" w14:textId="77777777" w:rsidR="00A77C82" w:rsidRDefault="00A77C82" w:rsidP="00A77C82">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1D77FC7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0D599C0" w14:textId="77777777" w:rsidR="00A77C82" w:rsidRDefault="00A77C82">
            <w:pPr>
              <w:pStyle w:val="TAL"/>
            </w:pPr>
            <w:r>
              <w:t>Derivation Path: TS 36.579-1 [2], Table 5.5.3.2.2-2</w:t>
            </w:r>
          </w:p>
        </w:tc>
      </w:tr>
      <w:tr w:rsidR="00A77C82" w14:paraId="729BFF6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F1D5765"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AE8DD4"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A83CED4"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DA25DDA"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8F74EEE" w14:textId="77777777" w:rsidR="00A77C82" w:rsidRDefault="00A77C82">
            <w:pPr>
              <w:pStyle w:val="TAH"/>
            </w:pPr>
            <w:r>
              <w:t>Condition</w:t>
            </w:r>
          </w:p>
        </w:tc>
      </w:tr>
      <w:tr w:rsidR="00A77C82" w14:paraId="482B4D9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5A16DA0" w14:textId="77777777" w:rsidR="00A77C82" w:rsidRDefault="00A77C82">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7CF78C48"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3FCD9B58"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DCD5C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53492E" w14:textId="77777777" w:rsidR="00A77C82" w:rsidRDefault="00A77C82">
            <w:pPr>
              <w:pStyle w:val="TAL"/>
            </w:pPr>
          </w:p>
        </w:tc>
      </w:tr>
      <w:tr w:rsidR="00A77C82" w14:paraId="400CC5B6"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04C7891" w14:textId="77777777" w:rsidR="00A77C82" w:rsidRDefault="00A77C82">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50BA1CEE"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0EF4B08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C24EB4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621002" w14:textId="77777777" w:rsidR="00A77C82" w:rsidRDefault="00A77C82">
            <w:pPr>
              <w:pStyle w:val="TAL"/>
            </w:pPr>
          </w:p>
        </w:tc>
      </w:tr>
      <w:tr w:rsidR="00A77C82" w14:paraId="21E887D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509BEAB" w14:textId="77777777" w:rsidR="00A77C82" w:rsidRDefault="00A77C82">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1E48103" w14:textId="77777777" w:rsidR="00A77C82" w:rsidRDefault="00A77C82">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5636103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3196D7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8A4E3F" w14:textId="77777777" w:rsidR="00A77C82" w:rsidRDefault="00A77C82">
            <w:pPr>
              <w:pStyle w:val="TAL"/>
            </w:pPr>
          </w:p>
        </w:tc>
      </w:tr>
      <w:tr w:rsidR="00A77C82" w14:paraId="1B26F75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B07C2D" w14:textId="77777777" w:rsidR="00A77C82" w:rsidRDefault="00A77C82">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D98BD37"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79FABFE"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395EDE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D4FE28" w14:textId="77777777" w:rsidR="00A77C82" w:rsidRDefault="00A77C82">
            <w:pPr>
              <w:pStyle w:val="TAL"/>
            </w:pPr>
          </w:p>
        </w:tc>
      </w:tr>
      <w:tr w:rsidR="00A77C82" w14:paraId="19721F2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0EB5790" w14:textId="77777777" w:rsidR="00A77C82" w:rsidRDefault="00A77C82">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F8B076E" w14:textId="77777777" w:rsidR="00A77C82" w:rsidRDefault="00A77C82">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33A8D1D1"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E8604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654ACB3" w14:textId="77777777" w:rsidR="00A77C82" w:rsidRDefault="00A77C82">
            <w:pPr>
              <w:pStyle w:val="TAL"/>
            </w:pPr>
          </w:p>
        </w:tc>
      </w:tr>
    </w:tbl>
    <w:p w14:paraId="4A20EF22" w14:textId="77777777" w:rsidR="00A77C82" w:rsidRDefault="00A77C82" w:rsidP="00A77C82"/>
    <w:p w14:paraId="6C82C364" w14:textId="77777777" w:rsidR="00A77C82" w:rsidRDefault="00A77C82" w:rsidP="00A77C82">
      <w:pPr>
        <w:pStyle w:val="TH"/>
      </w:pPr>
      <w:r>
        <w:t>Table 6.7.2.3.3-4: SIP 200 (OK) from the UE (Step 1, Table 6.7.2.3.2-1;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20BA01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8EBD93" w14:textId="77777777" w:rsidR="00A77C82" w:rsidRDefault="00A77C82">
            <w:pPr>
              <w:pStyle w:val="TAL"/>
            </w:pPr>
            <w:r>
              <w:t>Derivation Path: TS 36.579-1 [2], Table 5.5.2.17.1.1-1, condition INVITE-RSP</w:t>
            </w:r>
          </w:p>
        </w:tc>
      </w:tr>
      <w:tr w:rsidR="00A77C82" w14:paraId="758D584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30A9882"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89857F"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D343E8"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E11545"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F9A075" w14:textId="77777777" w:rsidR="00A77C82" w:rsidRDefault="00A77C82">
            <w:pPr>
              <w:pStyle w:val="TAH"/>
            </w:pPr>
            <w:r>
              <w:t>Condition</w:t>
            </w:r>
          </w:p>
        </w:tc>
      </w:tr>
      <w:tr w:rsidR="00A77C82" w14:paraId="466C03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A81A431"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A84CF61"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414A57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71B946D"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19F229" w14:textId="77777777" w:rsidR="00A77C82" w:rsidRDefault="00A77C82">
            <w:pPr>
              <w:pStyle w:val="TAL"/>
            </w:pPr>
          </w:p>
        </w:tc>
      </w:tr>
      <w:tr w:rsidR="00A77C82" w14:paraId="122639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D157AC"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21D2957"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3C7CFDD" w14:textId="77777777" w:rsidR="00A77C82" w:rsidRDefault="00A77C82">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37E2248"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F60B8E" w14:textId="77777777" w:rsidR="00A77C82" w:rsidRDefault="00A77C82">
            <w:pPr>
              <w:pStyle w:val="TAL"/>
            </w:pPr>
          </w:p>
        </w:tc>
      </w:tr>
      <w:tr w:rsidR="00A77C82" w14:paraId="607B3A4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F881B5F"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EFE28" w14:textId="77777777" w:rsidR="00A77C82" w:rsidRDefault="00A77C82">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1FB8F490"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58AFC5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FFB97A" w14:textId="77777777" w:rsidR="00A77C82" w:rsidRDefault="00A77C82">
            <w:pPr>
              <w:pStyle w:val="TAL"/>
            </w:pPr>
          </w:p>
        </w:tc>
      </w:tr>
      <w:tr w:rsidR="00A77C82" w14:paraId="28C7DF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78E35B"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2B70129"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B45956" w14:textId="77777777" w:rsidR="00A77C82" w:rsidRDefault="00A77C82">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D4111B"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A122FC" w14:textId="77777777" w:rsidR="00A77C82" w:rsidRDefault="00A77C82">
            <w:pPr>
              <w:pStyle w:val="TAL"/>
            </w:pPr>
          </w:p>
        </w:tc>
      </w:tr>
      <w:tr w:rsidR="00A77C82" w14:paraId="18413043"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6E0EB61"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2950B" w14:textId="77777777" w:rsidR="00A77C82" w:rsidRDefault="00A77C82">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570CB8A9"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E151A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9E5C21" w14:textId="77777777" w:rsidR="00A77C82" w:rsidRDefault="00A77C82">
            <w:pPr>
              <w:pStyle w:val="TAL"/>
            </w:pPr>
          </w:p>
        </w:tc>
      </w:tr>
    </w:tbl>
    <w:p w14:paraId="17E53EC1" w14:textId="77777777" w:rsidR="00A77C82" w:rsidRDefault="00A77C82" w:rsidP="00A77C82"/>
    <w:p w14:paraId="50A51F5F" w14:textId="77777777" w:rsidR="00A77C82" w:rsidRDefault="00A77C82" w:rsidP="00A77C82">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143682"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69B14E42" w14:textId="77777777" w:rsidR="00A77C82" w:rsidRDefault="00A77C82">
            <w:pPr>
              <w:pStyle w:val="TAL"/>
            </w:pPr>
            <w:r>
              <w:t>Derivation Path: TS 36.579-1 [2], Table 5.5.3.1.1-2, condition SDP_ANSWER</w:t>
            </w:r>
          </w:p>
        </w:tc>
      </w:tr>
    </w:tbl>
    <w:p w14:paraId="6C7BEEB8" w14:textId="77777777" w:rsidR="00A77C82" w:rsidRDefault="00A77C82" w:rsidP="00A77C82"/>
    <w:p w14:paraId="6981EC59" w14:textId="77777777" w:rsidR="00A77C82" w:rsidRDefault="00A77C82" w:rsidP="00A77C82">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E37172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854F490" w14:textId="77777777" w:rsidR="00A77C82" w:rsidRDefault="00A77C82">
            <w:pPr>
              <w:pStyle w:val="TAL"/>
            </w:pPr>
            <w:r>
              <w:t>Derivation Path: TS 36.579-1 [2], Table 5.5.3.2.1-2, condition INVITE-RSP</w:t>
            </w:r>
          </w:p>
        </w:tc>
      </w:tr>
    </w:tbl>
    <w:p w14:paraId="2FBE3B7C" w14:textId="77777777" w:rsidR="00A77C82" w:rsidRDefault="00A77C82" w:rsidP="00A77C82"/>
    <w:p w14:paraId="2FFCC862" w14:textId="77777777" w:rsidR="00A77C82" w:rsidRDefault="00A77C82" w:rsidP="00A77C82">
      <w:pPr>
        <w:pStyle w:val="TH"/>
      </w:pPr>
      <w:r>
        <w:rPr>
          <w:color w:val="000000"/>
        </w:rPr>
        <w:t>Table 6.7.2.3.3-7: Void</w:t>
      </w:r>
    </w:p>
    <w:bookmarkEnd w:id="825"/>
    <w:p w14:paraId="497B734C" w14:textId="6A7C6FC9" w:rsidR="00AE50DC" w:rsidRPr="00201E3B" w:rsidRDefault="00AE50DC" w:rsidP="00784A32"/>
    <w:p w14:paraId="10AD9121" w14:textId="77777777" w:rsidR="00CF5E84" w:rsidRPr="00A20764" w:rsidRDefault="00CF5E84" w:rsidP="00CF5E84">
      <w:pPr>
        <w:pStyle w:val="Heading3"/>
        <w:rPr>
          <w:rFonts w:cs="Arial"/>
          <w:szCs w:val="28"/>
        </w:rPr>
      </w:pPr>
      <w:bookmarkStart w:id="828" w:name="_Toc99871305"/>
      <w:bookmarkStart w:id="829" w:name="_Toc171440766"/>
      <w:r w:rsidRPr="00A20764">
        <w:rPr>
          <w:rFonts w:cs="Arial"/>
          <w:szCs w:val="28"/>
        </w:rPr>
        <w:t>6.7.3</w:t>
      </w:r>
      <w:r w:rsidRPr="00A20764">
        <w:rPr>
          <w:rFonts w:cs="Arial"/>
          <w:szCs w:val="28"/>
        </w:rPr>
        <w:tab/>
        <w:t>On-network / On-demand ambient viewing call / Locally initiated ambient viewing call / Client Originated (CO)</w:t>
      </w:r>
      <w:bookmarkEnd w:id="829"/>
    </w:p>
    <w:p w14:paraId="6DA5577B" w14:textId="77777777" w:rsidR="00CF5E84" w:rsidRPr="00A20764" w:rsidRDefault="00CF5E84" w:rsidP="00CF5E84">
      <w:pPr>
        <w:pStyle w:val="H6"/>
      </w:pPr>
      <w:r w:rsidRPr="00A20764">
        <w:t>6.7.3.1</w:t>
      </w:r>
      <w:r w:rsidRPr="00A20764">
        <w:tab/>
        <w:t>Test Purpose (TP)</w:t>
      </w:r>
    </w:p>
    <w:p w14:paraId="7B1A083C" w14:textId="77777777" w:rsidR="00CF5E84" w:rsidRPr="00A20764" w:rsidRDefault="00CF5E84" w:rsidP="00CF5E84">
      <w:pPr>
        <w:pStyle w:val="H6"/>
      </w:pPr>
      <w:r w:rsidRPr="00A20764">
        <w:t>(1)</w:t>
      </w:r>
    </w:p>
    <w:p w14:paraId="30BADE0F" w14:textId="77777777" w:rsidR="00CF5E84" w:rsidRPr="00A20764" w:rsidRDefault="00CF5E84" w:rsidP="00CF5E84">
      <w:pPr>
        <w:pStyle w:val="PL"/>
        <w:rPr>
          <w:noProof w:val="0"/>
        </w:rPr>
      </w:pPr>
      <w:r w:rsidRPr="00A20764">
        <w:rPr>
          <w:b/>
          <w:noProof w:val="0"/>
        </w:rPr>
        <w:t>with</w:t>
      </w:r>
      <w:r w:rsidRPr="00A20764">
        <w:rPr>
          <w:noProof w:val="0"/>
        </w:rPr>
        <w:t xml:space="preserve"> { the UE (MCVideo Client) registered and authorised for MCVideo Service, including authorised to initiate a MCVideo locally initiated ambient viewing call }</w:t>
      </w:r>
    </w:p>
    <w:p w14:paraId="0BE5AD75" w14:textId="77777777" w:rsidR="00CF5E84" w:rsidRPr="00A20764" w:rsidRDefault="00CF5E84" w:rsidP="00CF5E84">
      <w:pPr>
        <w:pStyle w:val="PL"/>
        <w:rPr>
          <w:noProof w:val="0"/>
        </w:rPr>
      </w:pPr>
      <w:r w:rsidRPr="00A20764">
        <w:rPr>
          <w:b/>
          <w:noProof w:val="0"/>
        </w:rPr>
        <w:t>ensure that</w:t>
      </w:r>
      <w:r w:rsidRPr="00A20764">
        <w:rPr>
          <w:noProof w:val="0"/>
        </w:rPr>
        <w:t xml:space="preserve"> {</w:t>
      </w:r>
    </w:p>
    <w:p w14:paraId="053C2A57" w14:textId="77777777" w:rsidR="00CF5E84" w:rsidRPr="00A20764" w:rsidRDefault="00CF5E84" w:rsidP="00CF5E84">
      <w:pPr>
        <w:pStyle w:val="PL"/>
        <w:rPr>
          <w:noProof w:val="0"/>
        </w:rPr>
      </w:pPr>
      <w:r w:rsidRPr="00A20764">
        <w:rPr>
          <w:noProof w:val="0"/>
        </w:rPr>
        <w:t xml:space="preserve">  </w:t>
      </w:r>
      <w:r w:rsidRPr="00A20764">
        <w:rPr>
          <w:b/>
          <w:noProof w:val="0"/>
        </w:rPr>
        <w:t>when</w:t>
      </w:r>
      <w:r w:rsidRPr="00A20764">
        <w:rPr>
          <w:noProof w:val="0"/>
        </w:rPr>
        <w:t xml:space="preserve"> { the MCVideo User requests the establishment of a MCVideo locally initiated ambient viewing call }</w:t>
      </w:r>
    </w:p>
    <w:p w14:paraId="7030EDFF" w14:textId="77777777" w:rsidR="00CF5E84" w:rsidRPr="00A20764" w:rsidRDefault="00CF5E84" w:rsidP="00CF5E84">
      <w:pPr>
        <w:pStyle w:val="PL"/>
        <w:rPr>
          <w:noProof w:val="0"/>
        </w:rPr>
      </w:pPr>
      <w:r w:rsidRPr="00A20764">
        <w:rPr>
          <w:noProof w:val="0"/>
        </w:rPr>
        <w:t xml:space="preserve">    </w:t>
      </w:r>
      <w:r w:rsidRPr="00A20764">
        <w:rPr>
          <w:b/>
          <w:noProof w:val="0"/>
        </w:rPr>
        <w:t>then</w:t>
      </w:r>
      <w:r w:rsidRPr="00A20764">
        <w:rPr>
          <w:noProof w:val="0"/>
        </w:rPr>
        <w:t xml:space="preserve"> { UE (MCVideo Client) sends a SIP INVITE message requesting the establishment of an MCVideo locally initiated ambient viewing call </w:t>
      </w:r>
      <w:r w:rsidRPr="00A20764">
        <w:rPr>
          <w:b/>
          <w:noProof w:val="0"/>
        </w:rPr>
        <w:t>and</w:t>
      </w:r>
      <w:r w:rsidRPr="00A20764">
        <w:rPr>
          <w:noProof w:val="0"/>
        </w:rPr>
        <w:t xml:space="preserve"> responds to a SIP 200 (OK) message with a SIP ACK message </w:t>
      </w:r>
      <w:r w:rsidRPr="00A20764">
        <w:rPr>
          <w:b/>
          <w:bCs/>
          <w:noProof w:val="0"/>
        </w:rPr>
        <w:t>and</w:t>
      </w:r>
      <w:r w:rsidRPr="00A20764">
        <w:rPr>
          <w:noProof w:val="0"/>
        </w:rPr>
        <w:t xml:space="preserve"> does not notify the MCVideo User that the call has been successfully established }</w:t>
      </w:r>
    </w:p>
    <w:p w14:paraId="202737CA" w14:textId="77777777" w:rsidR="00CF5E84" w:rsidRPr="00A20764" w:rsidRDefault="00CF5E84" w:rsidP="00CF5E84">
      <w:pPr>
        <w:pStyle w:val="PL"/>
        <w:rPr>
          <w:noProof w:val="0"/>
        </w:rPr>
      </w:pPr>
      <w:r w:rsidRPr="00A20764">
        <w:rPr>
          <w:noProof w:val="0"/>
        </w:rPr>
        <w:t xml:space="preserve">            }</w:t>
      </w:r>
    </w:p>
    <w:p w14:paraId="1B940671" w14:textId="77777777" w:rsidR="00CF5E84" w:rsidRPr="00A20764" w:rsidRDefault="00CF5E84" w:rsidP="00CF5E84">
      <w:pPr>
        <w:pStyle w:val="PL"/>
        <w:rPr>
          <w:rFonts w:cs="Courier New"/>
          <w:noProof w:val="0"/>
          <w:szCs w:val="16"/>
        </w:rPr>
      </w:pPr>
    </w:p>
    <w:p w14:paraId="18C7F086" w14:textId="77777777" w:rsidR="00CF5E84" w:rsidRPr="00A20764" w:rsidRDefault="00CF5E84" w:rsidP="00CF5E84">
      <w:pPr>
        <w:pStyle w:val="H6"/>
      </w:pPr>
      <w:r w:rsidRPr="00A20764">
        <w:t>(2)</w:t>
      </w:r>
    </w:p>
    <w:p w14:paraId="4963057E" w14:textId="77777777" w:rsidR="00CF5E84" w:rsidRPr="00A20764" w:rsidRDefault="00CF5E84" w:rsidP="00CF5E84">
      <w:pPr>
        <w:pStyle w:val="PL"/>
        <w:rPr>
          <w:noProof w:val="0"/>
        </w:rPr>
      </w:pPr>
      <w:r w:rsidRPr="00A20764">
        <w:rPr>
          <w:b/>
          <w:noProof w:val="0"/>
        </w:rPr>
        <w:t>with</w:t>
      </w:r>
      <w:r w:rsidRPr="00A20764">
        <w:rPr>
          <w:noProof w:val="0"/>
        </w:rPr>
        <w:t xml:space="preserve"> { UE (MCVideo Client) having an ongoing MCVideo locally initiated ambient viewing call }</w:t>
      </w:r>
    </w:p>
    <w:p w14:paraId="76D6912E" w14:textId="77777777" w:rsidR="00CF5E84" w:rsidRPr="00A20764" w:rsidRDefault="00CF5E84" w:rsidP="00CF5E84">
      <w:pPr>
        <w:pStyle w:val="PL"/>
        <w:rPr>
          <w:noProof w:val="0"/>
        </w:rPr>
      </w:pPr>
      <w:r w:rsidRPr="00A20764">
        <w:rPr>
          <w:b/>
          <w:noProof w:val="0"/>
        </w:rPr>
        <w:t>ensure that</w:t>
      </w:r>
      <w:r w:rsidRPr="00A20764">
        <w:rPr>
          <w:noProof w:val="0"/>
        </w:rPr>
        <w:t xml:space="preserve"> {</w:t>
      </w:r>
    </w:p>
    <w:p w14:paraId="208C8CD2" w14:textId="77777777" w:rsidR="00CF5E84" w:rsidRPr="00A20764" w:rsidRDefault="00CF5E84" w:rsidP="00CF5E84">
      <w:pPr>
        <w:pStyle w:val="PL"/>
        <w:rPr>
          <w:noProof w:val="0"/>
        </w:rPr>
      </w:pPr>
      <w:r w:rsidRPr="00A20764">
        <w:rPr>
          <w:noProof w:val="0"/>
        </w:rPr>
        <w:t xml:space="preserve">  </w:t>
      </w:r>
      <w:r w:rsidRPr="00A20764">
        <w:rPr>
          <w:b/>
          <w:noProof w:val="0"/>
        </w:rPr>
        <w:t>when</w:t>
      </w:r>
      <w:r w:rsidRPr="00A20764">
        <w:rPr>
          <w:noProof w:val="0"/>
        </w:rPr>
        <w:t xml:space="preserve"> { the MCVideo User requests to terminate the ongoing MCVideo locally initiated ambient viewing call }</w:t>
      </w:r>
    </w:p>
    <w:p w14:paraId="4B03188C" w14:textId="77777777" w:rsidR="00CF5E84" w:rsidRPr="00A20764" w:rsidRDefault="00CF5E84" w:rsidP="00CF5E84">
      <w:pPr>
        <w:pStyle w:val="PL"/>
        <w:rPr>
          <w:noProof w:val="0"/>
        </w:rPr>
      </w:pPr>
      <w:r w:rsidRPr="00A20764">
        <w:rPr>
          <w:noProof w:val="0"/>
        </w:rPr>
        <w:t xml:space="preserve">    </w:t>
      </w:r>
      <w:r w:rsidRPr="00A20764">
        <w:rPr>
          <w:b/>
          <w:noProof w:val="0"/>
        </w:rPr>
        <w:t>then</w:t>
      </w:r>
      <w:r w:rsidRPr="00A20764">
        <w:rPr>
          <w:noProof w:val="0"/>
        </w:rPr>
        <w:t xml:space="preserve"> { UE (MCVideo Client) sends a SIP BYE request </w:t>
      </w:r>
      <w:r w:rsidRPr="00A20764">
        <w:rPr>
          <w:b/>
          <w:bCs/>
          <w:noProof w:val="0"/>
        </w:rPr>
        <w:t>and</w:t>
      </w:r>
      <w:r w:rsidRPr="00A20764">
        <w:rPr>
          <w:noProof w:val="0"/>
        </w:rPr>
        <w:t xml:space="preserve"> leaves the MCVideo session after receiving a SIP 200 (OK) message </w:t>
      </w:r>
      <w:r w:rsidRPr="00A20764">
        <w:rPr>
          <w:b/>
          <w:bCs/>
          <w:noProof w:val="0"/>
        </w:rPr>
        <w:t>and</w:t>
      </w:r>
      <w:r w:rsidRPr="00A20764">
        <w:rPr>
          <w:noProof w:val="0"/>
        </w:rPr>
        <w:t xml:space="preserve"> provides no indication that an ambient viewing call has been terminated }</w:t>
      </w:r>
    </w:p>
    <w:p w14:paraId="50D19EE8" w14:textId="77777777" w:rsidR="00CF5E84" w:rsidRPr="00A20764" w:rsidRDefault="00CF5E84" w:rsidP="00CF5E84">
      <w:pPr>
        <w:pStyle w:val="PL"/>
        <w:rPr>
          <w:noProof w:val="0"/>
        </w:rPr>
      </w:pPr>
      <w:r w:rsidRPr="00A20764">
        <w:rPr>
          <w:noProof w:val="0"/>
        </w:rPr>
        <w:t xml:space="preserve">            }</w:t>
      </w:r>
    </w:p>
    <w:p w14:paraId="14CA0147" w14:textId="77777777" w:rsidR="00CF5E84" w:rsidRPr="00A20764" w:rsidRDefault="00CF5E84" w:rsidP="00CF5E84">
      <w:pPr>
        <w:pStyle w:val="PL"/>
        <w:rPr>
          <w:rFonts w:cs="Courier New"/>
          <w:noProof w:val="0"/>
          <w:szCs w:val="16"/>
        </w:rPr>
      </w:pPr>
    </w:p>
    <w:p w14:paraId="249FAFDA" w14:textId="77777777" w:rsidR="00CF5E84" w:rsidRPr="00A20764" w:rsidRDefault="00CF5E84" w:rsidP="00CF5E84">
      <w:pPr>
        <w:pStyle w:val="H6"/>
      </w:pPr>
      <w:r w:rsidRPr="00A20764">
        <w:t>6.7.3.2</w:t>
      </w:r>
      <w:r w:rsidRPr="00A20764">
        <w:tab/>
        <w:t>Conformance requirements</w:t>
      </w:r>
    </w:p>
    <w:p w14:paraId="1D29F45F" w14:textId="77777777" w:rsidR="00CF5E84" w:rsidRPr="00A20764" w:rsidRDefault="00CF5E84" w:rsidP="00CF5E84">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90A07F" w14:textId="77777777" w:rsidR="00CF5E84" w:rsidRPr="00A20764" w:rsidRDefault="00CF5E84" w:rsidP="00CF5E84">
      <w:r w:rsidRPr="00A20764">
        <w:t>[TS 24.281, clause 15.2.1.1]</w:t>
      </w:r>
    </w:p>
    <w:p w14:paraId="606A2CFC" w14:textId="77777777" w:rsidR="00CF5E84" w:rsidRPr="00A20764" w:rsidRDefault="00CF5E84" w:rsidP="00CF5E84">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44C9B55" w14:textId="77777777" w:rsidR="00CF5E84" w:rsidRPr="00A20764" w:rsidRDefault="00CF5E84" w:rsidP="00CF5E84">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EFF946" w14:textId="77777777" w:rsidR="00CF5E84" w:rsidRPr="00A20764" w:rsidRDefault="00CF5E84" w:rsidP="00CF5E84">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363AD3C3" w14:textId="77777777" w:rsidR="00CF5E84" w:rsidRPr="00A20764" w:rsidRDefault="00CF5E84" w:rsidP="00CF5E84">
      <w:pPr>
        <w:rPr>
          <w:lang w:eastAsia="ko-KR"/>
        </w:rPr>
      </w:pPr>
      <w:r w:rsidRPr="00A20764">
        <w:rPr>
          <w:lang w:eastAsia="ko-KR"/>
        </w:rPr>
        <w:t>The MCVideo client:</w:t>
      </w:r>
    </w:p>
    <w:p w14:paraId="09DAB7CF" w14:textId="77777777" w:rsidR="00CF5E84" w:rsidRPr="00A20764" w:rsidRDefault="00CF5E84" w:rsidP="00CF5E84">
      <w:pPr>
        <w:pStyle w:val="B1"/>
        <w:rPr>
          <w:lang w:eastAsia="ko-KR"/>
        </w:rPr>
      </w:pPr>
      <w:r w:rsidRPr="00A20764">
        <w:rPr>
          <w:lang w:eastAsia="ko-KR"/>
        </w:rPr>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6CA3D1E" w14:textId="77777777" w:rsidR="00CF5E84" w:rsidRPr="00A20764" w:rsidRDefault="00CF5E84" w:rsidP="00CF5E84">
      <w:pPr>
        <w:pStyle w:val="B1"/>
      </w:pPr>
      <w:r w:rsidRPr="00A20764">
        <w:t>2)</w:t>
      </w:r>
      <w:r w:rsidRPr="00A20764">
        <w:tab/>
        <w:t>may include a P-Preferred-Identity header field in the SIP INVITE request containing a public user identity as specified in 3GPP TS 24.229 [11];</w:t>
      </w:r>
    </w:p>
    <w:p w14:paraId="3797753A" w14:textId="77777777" w:rsidR="00CF5E84" w:rsidRPr="00A20764" w:rsidRDefault="00CF5E84" w:rsidP="00CF5E84">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878F6EE" w14:textId="77777777" w:rsidR="00CF5E84" w:rsidRPr="00A20764" w:rsidRDefault="00CF5E84" w:rsidP="00CF5E84">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63A5DF87" w14:textId="77777777" w:rsidR="00CF5E84" w:rsidRPr="00A20764" w:rsidRDefault="00CF5E84" w:rsidP="00CF5E84">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6D7D1A6D" w14:textId="77777777" w:rsidR="00CF5E84" w:rsidRPr="00A20764" w:rsidRDefault="00CF5E84" w:rsidP="00CF5E84">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736BC660" w14:textId="77777777" w:rsidR="00CF5E84" w:rsidRPr="00A20764" w:rsidRDefault="00CF5E84" w:rsidP="00CF5E84">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08A6379B" w14:textId="77777777" w:rsidR="00CF5E84" w:rsidRPr="00A20764" w:rsidRDefault="00CF5E84" w:rsidP="00CF5E84">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6BAFE9FB" w14:textId="77777777" w:rsidR="00CF5E84" w:rsidRPr="00A20764" w:rsidRDefault="00CF5E84" w:rsidP="00CF5E84">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56B0369F" w14:textId="77777777" w:rsidR="00CF5E84" w:rsidRPr="00A20764" w:rsidRDefault="00CF5E84" w:rsidP="00CF5E84">
      <w:pPr>
        <w:pStyle w:val="B2"/>
        <w:rPr>
          <w:lang w:val="en-US" w:eastAsia="x-none"/>
        </w:rPr>
      </w:pPr>
      <w:r w:rsidRPr="00A20764">
        <w:rPr>
          <w:lang w:val="en-US"/>
        </w:rPr>
        <w:t>b)</w:t>
      </w:r>
      <w:r w:rsidRPr="00A20764">
        <w:rPr>
          <w:lang w:val="en-US"/>
        </w:rPr>
        <w:tab/>
        <w:t>"remote-init", if the MCVideo user has requested a remotely initiated ambient viewing call;</w:t>
      </w:r>
    </w:p>
    <w:p w14:paraId="412C5617" w14:textId="77777777" w:rsidR="00CF5E84" w:rsidRPr="00A20764" w:rsidRDefault="00CF5E84" w:rsidP="00CF5E84">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5CEF9283" w14:textId="77777777" w:rsidR="00CF5E84" w:rsidRPr="00A20764" w:rsidRDefault="00CF5E84" w:rsidP="00CF5E84">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6DD4837A" w14:textId="77777777" w:rsidR="00CF5E84" w:rsidRPr="00A20764" w:rsidRDefault="00CF5E84" w:rsidP="00CF5E84">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0CC4E200" w14:textId="77777777" w:rsidR="00CF5E84" w:rsidRPr="00A20764" w:rsidRDefault="00CF5E84" w:rsidP="00CF5E84">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781EC515" w14:textId="77777777" w:rsidR="00CF5E84" w:rsidRPr="00A20764" w:rsidRDefault="00CF5E84" w:rsidP="00CF5E84">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4F7BA17A" w14:textId="77777777" w:rsidR="00CF5E84" w:rsidRPr="00A20764" w:rsidRDefault="00CF5E84" w:rsidP="00CF5E84">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54EEA00F" w14:textId="77777777" w:rsidR="00CF5E84" w:rsidRPr="00A20764" w:rsidRDefault="00CF5E84" w:rsidP="00CF5E84">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617F3803" w14:textId="77777777" w:rsidR="00CF5E84" w:rsidRPr="00A20764" w:rsidRDefault="00CF5E84" w:rsidP="00CF5E84">
      <w:pPr>
        <w:pStyle w:val="B2"/>
      </w:pPr>
      <w:r w:rsidRPr="00A20764">
        <w:t>e)</w:t>
      </w:r>
      <w:r w:rsidRPr="00A20764">
        <w:tab/>
        <w:t>shall generate a MIKEY-SAKKE I_MESSAGE using the encapsulated PCK and PCK-ID as specified in 3GPP TS 33.180 [8];</w:t>
      </w:r>
    </w:p>
    <w:p w14:paraId="6894BFC0" w14:textId="77777777" w:rsidR="00CF5E84" w:rsidRPr="00A20764" w:rsidRDefault="00CF5E84" w:rsidP="00CF5E84">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2D8D21D6" w14:textId="77777777" w:rsidR="00CF5E84" w:rsidRPr="00A20764" w:rsidRDefault="00CF5E84" w:rsidP="00CF5E84">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1A57D69A" w14:textId="77777777" w:rsidR="00CF5E84" w:rsidRPr="00A20764" w:rsidRDefault="00CF5E84" w:rsidP="00CF5E84">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36D08CD7" w14:textId="77777777" w:rsidR="00CF5E84" w:rsidRPr="00A20764" w:rsidRDefault="00CF5E84" w:rsidP="00CF5E84">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79B7E51A" w14:textId="77777777" w:rsidR="00CF5E84" w:rsidRPr="00A20764" w:rsidRDefault="00CF5E84" w:rsidP="00CF5E84">
      <w:pPr>
        <w:pStyle w:val="B1"/>
        <w:rPr>
          <w:lang w:eastAsia="ko-KR"/>
        </w:rPr>
      </w:pPr>
      <w:r w:rsidRPr="00A20764">
        <w:rPr>
          <w:lang w:eastAsia="ko-KR"/>
        </w:rPr>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1EDCFDD9" w14:textId="77777777" w:rsidR="00CF5E84" w:rsidRPr="00A20764" w:rsidRDefault="00CF5E84" w:rsidP="00CF5E84">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1F033AC9" w14:textId="77777777" w:rsidR="00CF5E84" w:rsidRPr="00A20764" w:rsidRDefault="00CF5E84" w:rsidP="00CF5E84">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59F2F966" w14:textId="77777777" w:rsidR="00CF5E84" w:rsidRPr="00A20764" w:rsidRDefault="00CF5E84" w:rsidP="00CF5E84">
      <w:pPr>
        <w:rPr>
          <w:lang w:eastAsia="ko-KR"/>
        </w:rPr>
      </w:pPr>
      <w:r w:rsidRPr="00A20764">
        <w:rPr>
          <w:lang w:eastAsia="ko-KR"/>
        </w:rPr>
        <w:t>Upon receiving a SIP 183(Session Progress) response to the SIP INVITE request the MCVideo client:</w:t>
      </w:r>
    </w:p>
    <w:p w14:paraId="5956A9BA" w14:textId="77777777" w:rsidR="00CF5E84" w:rsidRPr="00A20764" w:rsidRDefault="00CF5E84" w:rsidP="00CF5E84">
      <w:pPr>
        <w:pStyle w:val="B1"/>
      </w:pPr>
      <w:bookmarkStart w:id="830"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4"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CBA1F15" w14:textId="77777777" w:rsidR="00CF5E84" w:rsidRPr="00A20764" w:rsidRDefault="00CF5E84" w:rsidP="00CF5E84">
      <w:pPr>
        <w:pStyle w:val="NO"/>
      </w:pPr>
      <w:bookmarkStart w:id="831" w:name="_PERM_MCCTEMPBM_CRPT25260035___5"/>
      <w:bookmarkEnd w:id="830"/>
      <w:r w:rsidRPr="00A20764">
        <w:t>NOTE 2:</w:t>
      </w:r>
      <w:r w:rsidRPr="00A20764">
        <w:tab/>
        <w:t>The alert-info header field having the value of "&lt;</w:t>
      </w:r>
      <w:hyperlink r:id="rId25"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31"/>
    <w:p w14:paraId="3B4752A7" w14:textId="77777777" w:rsidR="00CF5E84" w:rsidRPr="00A20764" w:rsidRDefault="00CF5E84" w:rsidP="00CF5E84">
      <w:pPr>
        <w:pStyle w:val="B1"/>
      </w:pPr>
      <w:r w:rsidRPr="00A20764">
        <w:t>2)</w:t>
      </w:r>
      <w:r w:rsidRPr="00A20764">
        <w:tab/>
        <w:t>if this is a remotely initiated ambient viewing call, may indicate the progress of the session establishment to the inviting MCVideo user.</w:t>
      </w:r>
    </w:p>
    <w:p w14:paraId="3A3AAB68" w14:textId="77777777" w:rsidR="00CF5E84" w:rsidRPr="00A20764" w:rsidRDefault="00CF5E84" w:rsidP="00CF5E84">
      <w:pPr>
        <w:rPr>
          <w:lang w:eastAsia="ko-KR"/>
        </w:rPr>
      </w:pPr>
      <w:r w:rsidRPr="00A20764">
        <w:rPr>
          <w:lang w:eastAsia="ko-KR"/>
        </w:rPr>
        <w:t>Upon receiving a SIP 200 (OK) response to the SIP INVITE request the MCVideo client:</w:t>
      </w:r>
    </w:p>
    <w:p w14:paraId="77CE8D58" w14:textId="77777777" w:rsidR="00CF5E84" w:rsidRPr="00A20764" w:rsidRDefault="00CF5E84" w:rsidP="00CF5E84">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4A115DA2" w14:textId="77777777" w:rsidR="00CF5E84" w:rsidRPr="00A20764" w:rsidRDefault="00CF5E84" w:rsidP="00CF5E84">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1741E2A6" w14:textId="77777777" w:rsidR="00CF5E84" w:rsidRPr="00A20764" w:rsidRDefault="00CF5E84" w:rsidP="00CF5E84">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55A0C921" w14:textId="77777777" w:rsidR="00CF5E84" w:rsidRPr="00A20764" w:rsidRDefault="00CF5E84" w:rsidP="00CF5E84">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1450D421" w14:textId="77777777" w:rsidR="00CF5E84" w:rsidRPr="00A20764" w:rsidRDefault="00CF5E84" w:rsidP="00CF5E84">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7BE6A0FE" w14:textId="77777777" w:rsidR="00CF5E84" w:rsidRPr="00A20764" w:rsidRDefault="00CF5E84" w:rsidP="00CF5E84">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59BB3A84" w14:textId="77777777" w:rsidR="00CF5E84" w:rsidRPr="00A20764" w:rsidRDefault="00CF5E84" w:rsidP="00CF5E84">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7EC0B8BC" w14:textId="77777777" w:rsidR="00CF5E84" w:rsidRPr="00A20764" w:rsidRDefault="00CF5E84" w:rsidP="00CF5E84">
      <w:r w:rsidRPr="00A20764">
        <w:t>[TS 24.281, clause 15.2.1.3]</w:t>
      </w:r>
    </w:p>
    <w:p w14:paraId="427BFBE2" w14:textId="77777777" w:rsidR="00CF5E84" w:rsidRPr="00A20764" w:rsidRDefault="00CF5E84" w:rsidP="00CF5E84">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297AE30C" w14:textId="77777777" w:rsidR="00CF5E84" w:rsidRPr="00A20764" w:rsidRDefault="00CF5E84" w:rsidP="00CF5E84">
      <w:pPr>
        <w:rPr>
          <w:lang w:eastAsia="ko-KR"/>
        </w:rPr>
      </w:pPr>
      <w:r w:rsidRPr="00A20764">
        <w:rPr>
          <w:lang w:eastAsia="ko-KR"/>
        </w:rPr>
        <w:t>The MCVideo client:</w:t>
      </w:r>
    </w:p>
    <w:p w14:paraId="6A6503F2" w14:textId="77777777" w:rsidR="00CF5E84" w:rsidRPr="00A20764" w:rsidRDefault="00CF5E84" w:rsidP="00CF5E84">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40554AC8" w14:textId="77777777" w:rsidR="00CF5E84" w:rsidRPr="00A20764" w:rsidRDefault="00CF5E84" w:rsidP="00CF5E84">
      <w:pPr>
        <w:pStyle w:val="B2"/>
      </w:pPr>
      <w:r w:rsidRPr="00A20764">
        <w:t>a)</w:t>
      </w:r>
      <w:r w:rsidRPr="00A20764">
        <w:tab/>
        <w:t xml:space="preserve">a received SIP INVITE request for the ambient viewing call; or </w:t>
      </w:r>
    </w:p>
    <w:p w14:paraId="2322BBC4" w14:textId="77777777" w:rsidR="00CF5E84" w:rsidRPr="00A20764" w:rsidRDefault="00CF5E84" w:rsidP="00CF5E84">
      <w:pPr>
        <w:pStyle w:val="B2"/>
      </w:pPr>
      <w:r w:rsidRPr="00A20764">
        <w:t>b)</w:t>
      </w:r>
      <w:r w:rsidRPr="00A20764">
        <w:tab/>
        <w:t>a received SIP 200 (OK) response to a sent SIP INVITE request for the ambient viewing call;</w:t>
      </w:r>
    </w:p>
    <w:p w14:paraId="068A1145" w14:textId="77777777" w:rsidR="00CF5E84" w:rsidRPr="00A20764" w:rsidRDefault="00CF5E84" w:rsidP="00CF5E84">
      <w:pPr>
        <w:ind w:left="851" w:hanging="284"/>
        <w:rPr>
          <w:lang w:val="x-none"/>
        </w:rPr>
      </w:pPr>
      <w:bookmarkStart w:id="832" w:name="_PERM_MCCTEMPBM_CRPT25260038___2"/>
      <w:r w:rsidRPr="00A20764">
        <w:rPr>
          <w:lang w:val="x-none"/>
        </w:rPr>
        <w:t>then shall skip the rest of the steps;</w:t>
      </w:r>
    </w:p>
    <w:bookmarkEnd w:id="832"/>
    <w:p w14:paraId="79C526FB" w14:textId="77777777" w:rsidR="00CF5E84" w:rsidRPr="00A20764" w:rsidRDefault="00CF5E84" w:rsidP="00CF5E84">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B755DC0" w14:textId="77777777" w:rsidR="00CF5E84" w:rsidRPr="00A20764" w:rsidRDefault="00CF5E84" w:rsidP="00CF5E84">
      <w:pPr>
        <w:pStyle w:val="B1"/>
      </w:pPr>
      <w:r w:rsidRPr="00A20764">
        <w:t>3)</w:t>
      </w:r>
      <w:r w:rsidRPr="00A20764">
        <w:tab/>
        <w:t>shall generate a SIP BYE request according to rules and procedures of 3GPP TS 24.229 [11] and IETF RFC 6086 [21]; and</w:t>
      </w:r>
    </w:p>
    <w:p w14:paraId="009A5E41" w14:textId="77777777" w:rsidR="00CF5E84" w:rsidRPr="00A20764" w:rsidRDefault="00CF5E84" w:rsidP="00CF5E84">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3D1E8C60" w14:textId="77777777" w:rsidR="00CF5E84" w:rsidRPr="00A20764" w:rsidRDefault="00CF5E84" w:rsidP="00CF5E84">
      <w:pPr>
        <w:rPr>
          <w:lang w:eastAsia="ko-KR"/>
        </w:rPr>
      </w:pPr>
      <w:r w:rsidRPr="00A20764">
        <w:rPr>
          <w:lang w:eastAsia="ko-KR"/>
        </w:rPr>
        <w:t>Upon receipt of the SIP 200 (OK) response to the SIP BYE request the MCVideo client:</w:t>
      </w:r>
    </w:p>
    <w:p w14:paraId="57FC1185" w14:textId="77777777" w:rsidR="00CF5E84" w:rsidRPr="00A20764" w:rsidRDefault="00CF5E84" w:rsidP="00CF5E84">
      <w:pPr>
        <w:pStyle w:val="B1"/>
        <w:rPr>
          <w:lang w:eastAsia="ko-KR"/>
        </w:rPr>
      </w:pPr>
      <w:r w:rsidRPr="00A20764">
        <w:t>1)</w:t>
      </w:r>
      <w:r w:rsidRPr="00A20764">
        <w:tab/>
      </w:r>
      <w:r w:rsidRPr="00A20764">
        <w:rPr>
          <w:lang w:eastAsia="ko-KR"/>
        </w:rPr>
        <w:t>shall interact with the media plane as specified in 3GPP TS 24.581 [5];</w:t>
      </w:r>
    </w:p>
    <w:p w14:paraId="7C390E07" w14:textId="77777777" w:rsidR="00CF5E84" w:rsidRPr="00A20764" w:rsidRDefault="00CF5E84" w:rsidP="00CF5E84">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33DC2645" w14:textId="77777777" w:rsidR="00CF5E84" w:rsidRPr="00A20764" w:rsidRDefault="00CF5E84" w:rsidP="00CF5E84">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1FB4E522" w14:textId="77777777" w:rsidR="00CF5E84" w:rsidRPr="00A20764" w:rsidRDefault="00CF5E84" w:rsidP="00CF5E84">
      <w:pPr>
        <w:pStyle w:val="B1"/>
        <w:rPr>
          <w:lang w:eastAsia="ko-KR"/>
        </w:rPr>
      </w:pPr>
      <w:r w:rsidRPr="00A20764">
        <w:t>4)</w:t>
      </w:r>
      <w:r w:rsidRPr="00A20764">
        <w:tab/>
      </w:r>
      <w:r w:rsidRPr="00A20764">
        <w:rPr>
          <w:lang w:eastAsia="ko-KR"/>
        </w:rPr>
        <w:t>shall clear the cache of the data stored as:</w:t>
      </w:r>
    </w:p>
    <w:p w14:paraId="79C70870" w14:textId="77777777" w:rsidR="00CF5E84" w:rsidRPr="00A20764" w:rsidRDefault="00CF5E84" w:rsidP="00CF5E84">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639BAEA4" w14:textId="77777777" w:rsidR="00CF5E84" w:rsidRPr="00A20764" w:rsidRDefault="00CF5E84" w:rsidP="00CF5E84">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6687B074" w14:textId="77777777" w:rsidR="00CF5E84" w:rsidRPr="00A20764" w:rsidRDefault="00CF5E84" w:rsidP="00CF5E84">
      <w:r w:rsidRPr="00A20764">
        <w:t>[TS 24.581, clause 6.2.5.2.3]</w:t>
      </w:r>
    </w:p>
    <w:p w14:paraId="7E893B09" w14:textId="77777777" w:rsidR="00CF5E84" w:rsidRPr="00A20764" w:rsidRDefault="00CF5E84" w:rsidP="00CF5E84">
      <w:r w:rsidRPr="00A20764">
        <w:t>When an MCVideo call is established, the originating transmission participant:</w:t>
      </w:r>
    </w:p>
    <w:p w14:paraId="71AAD3DC" w14:textId="77777777" w:rsidR="00CF5E84" w:rsidRPr="00A20764" w:rsidRDefault="00CF5E84" w:rsidP="00CF5E84">
      <w:pPr>
        <w:pStyle w:val="B1"/>
      </w:pPr>
      <w:r w:rsidRPr="00A20764">
        <w:t>1.</w:t>
      </w:r>
      <w:r w:rsidRPr="00A20764">
        <w:tab/>
        <w:t>shall create an instance of a 'Transmission participant state transition diagram for general reception control operation'; and</w:t>
      </w:r>
    </w:p>
    <w:p w14:paraId="418E880C" w14:textId="77777777" w:rsidR="00CF5E84" w:rsidRPr="00A20764" w:rsidRDefault="00CF5E84" w:rsidP="00CF5E84">
      <w:pPr>
        <w:pStyle w:val="B1"/>
      </w:pPr>
      <w:r w:rsidRPr="00A20764">
        <w:t>2.</w:t>
      </w:r>
      <w:r w:rsidRPr="00A20764">
        <w:tab/>
        <w:t>shall enter the 'U: reception controller' state.</w:t>
      </w:r>
    </w:p>
    <w:p w14:paraId="14060835" w14:textId="77777777" w:rsidR="00CF5E84" w:rsidRPr="00A20764" w:rsidRDefault="00CF5E84" w:rsidP="00CF5E84">
      <w:pPr>
        <w:pStyle w:val="NO"/>
      </w:pPr>
      <w:r w:rsidRPr="00A20764">
        <w:t>NOTE:</w:t>
      </w:r>
      <w:r w:rsidRPr="00A20764">
        <w:tab/>
        <w:t>From a transmission participant perspective the MCVideo call is established when the application and signalling plane receives the SIP 200 (OK) response.</w:t>
      </w:r>
    </w:p>
    <w:p w14:paraId="4675968C" w14:textId="77777777" w:rsidR="00CF5E84" w:rsidRPr="00A20764" w:rsidRDefault="00CF5E84" w:rsidP="00CF5E84">
      <w:r w:rsidRPr="00A20764">
        <w:t>[TS 24.581, clause 6.2.5.3.2]</w:t>
      </w:r>
    </w:p>
    <w:p w14:paraId="281D42AA" w14:textId="77777777" w:rsidR="00CF5E84" w:rsidRPr="00A20764" w:rsidRDefault="00CF5E84" w:rsidP="00CF5E84">
      <w:r w:rsidRPr="00A20764">
        <w:t>Upon receiving the media transmission notification from the transmission control server, the transmission participant:</w:t>
      </w:r>
    </w:p>
    <w:p w14:paraId="05934A61" w14:textId="77777777" w:rsidR="00CF5E84" w:rsidRPr="00A20764" w:rsidRDefault="00CF5E84" w:rsidP="00CF5E84">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7E991DD0" w14:textId="77777777" w:rsidR="00CF5E84" w:rsidRPr="00A20764" w:rsidRDefault="00CF5E84" w:rsidP="00CF5E84">
      <w:pPr>
        <w:pStyle w:val="B2"/>
      </w:pPr>
      <w:r w:rsidRPr="00A20764">
        <w:t>a.</w:t>
      </w:r>
      <w:r w:rsidRPr="00A20764">
        <w:tab/>
        <w:t>shall include the Message Type field set to '6' (Media transmission notification); and</w:t>
      </w:r>
    </w:p>
    <w:p w14:paraId="5319A5B4" w14:textId="77777777" w:rsidR="00CF5E84" w:rsidRPr="00A20764" w:rsidRDefault="00CF5E84" w:rsidP="00CF5E84">
      <w:pPr>
        <w:pStyle w:val="B2"/>
      </w:pPr>
      <w:r w:rsidRPr="00A20764">
        <w:t>b.</w:t>
      </w:r>
      <w:r w:rsidRPr="00A20764">
        <w:tab/>
        <w:t>shall include the Source field set to '0' (the transmission participant is the source);</w:t>
      </w:r>
    </w:p>
    <w:p w14:paraId="19F6CF06" w14:textId="77777777" w:rsidR="00CF5E84" w:rsidRPr="00A20764" w:rsidRDefault="00CF5E84" w:rsidP="00CF5E84">
      <w:pPr>
        <w:pStyle w:val="B1"/>
      </w:pPr>
      <w:r w:rsidRPr="00A20764">
        <w:t>2.</w:t>
      </w:r>
      <w:r w:rsidRPr="00A20764">
        <w:tab/>
        <w:t>shall provide media transmission notification to the user;</w:t>
      </w:r>
    </w:p>
    <w:p w14:paraId="2C70CA7C" w14:textId="77777777" w:rsidR="00CF5E84" w:rsidRPr="00A20764" w:rsidRDefault="00CF5E84" w:rsidP="00CF5E84">
      <w:pPr>
        <w:pStyle w:val="B1"/>
      </w:pPr>
      <w:r w:rsidRPr="00A20764">
        <w:t>3.</w:t>
      </w:r>
      <w:r w:rsidRPr="00A20764">
        <w:tab/>
        <w:t>shall store the User ID and the SSRC of the user transmitting the media;</w:t>
      </w:r>
    </w:p>
    <w:p w14:paraId="7E14BE73" w14:textId="77777777" w:rsidR="00CF5E84" w:rsidRPr="00A20764" w:rsidRDefault="00CF5E84" w:rsidP="00CF5E84">
      <w:pPr>
        <w:pStyle w:val="B1"/>
      </w:pPr>
      <w:r w:rsidRPr="00A20764">
        <w:t>4.</w:t>
      </w:r>
      <w:r w:rsidRPr="00A20764">
        <w:tab/>
        <w:t>if the Reception Mode field is set to '0' indicating automatic reception mode:</w:t>
      </w:r>
    </w:p>
    <w:p w14:paraId="7CDB45F3" w14:textId="77777777" w:rsidR="00CF5E84" w:rsidRPr="00A20764" w:rsidRDefault="00CF5E84" w:rsidP="00CF5E84">
      <w:pPr>
        <w:pStyle w:val="B2"/>
      </w:pPr>
      <w:r w:rsidRPr="00A20764">
        <w:t>a.</w:t>
      </w:r>
      <w:r w:rsidRPr="00A20764">
        <w:tab/>
        <w:t>shall create an instance of the 'Transmission participant state transition diagram for basic reception control operation';</w:t>
      </w:r>
    </w:p>
    <w:p w14:paraId="03176501" w14:textId="77777777" w:rsidR="00CF5E84" w:rsidRPr="00A20764" w:rsidRDefault="00CF5E84" w:rsidP="00CF5E84">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338A963B" w14:textId="77777777" w:rsidR="00CF5E84" w:rsidRPr="00A20764" w:rsidRDefault="00CF5E84" w:rsidP="00CF5E84">
      <w:pPr>
        <w:pStyle w:val="B2"/>
      </w:pPr>
      <w:r w:rsidRPr="00A20764">
        <w:t>c.</w:t>
      </w:r>
      <w:r w:rsidRPr="00A20764">
        <w:tab/>
        <w:t>shall enter the 'U: has permission to receive' state;</w:t>
      </w:r>
    </w:p>
    <w:p w14:paraId="66B2181F" w14:textId="77777777" w:rsidR="00CF5E84" w:rsidRPr="00A20764" w:rsidRDefault="00CF5E84" w:rsidP="00CF5E84">
      <w:pPr>
        <w:pStyle w:val="B1"/>
      </w:pPr>
      <w:r w:rsidRPr="00A20764">
        <w:t>5.</w:t>
      </w:r>
      <w:r w:rsidRPr="00A20764">
        <w:tab/>
        <w:t>may display the details of the incoming media to the user; and</w:t>
      </w:r>
    </w:p>
    <w:p w14:paraId="59544111" w14:textId="77777777" w:rsidR="00CF5E84" w:rsidRPr="00A20764" w:rsidRDefault="00CF5E84" w:rsidP="00CF5E84">
      <w:pPr>
        <w:pStyle w:val="B1"/>
      </w:pPr>
      <w:r w:rsidRPr="00A20764">
        <w:t>6.</w:t>
      </w:r>
      <w:r w:rsidRPr="00A20764">
        <w:tab/>
        <w:t>shall remain in the 'U: reception controller' state.</w:t>
      </w:r>
    </w:p>
    <w:p w14:paraId="105100EC" w14:textId="77777777" w:rsidR="00CF5E84" w:rsidRPr="00A20764" w:rsidRDefault="00CF5E84" w:rsidP="00CF5E84">
      <w:r w:rsidRPr="00A20764">
        <w:t>[TS 24.581, clause 6.2.5.3.3]</w:t>
      </w:r>
    </w:p>
    <w:p w14:paraId="0E9D05C0" w14:textId="77777777" w:rsidR="00CF5E84" w:rsidRPr="00A20764" w:rsidRDefault="00CF5E84" w:rsidP="00CF5E84">
      <w:r w:rsidRPr="00A20764">
        <w:t>Upon receiving an indication from the user to request permission to receive media, the transmission participant:</w:t>
      </w:r>
    </w:p>
    <w:p w14:paraId="38F24A14" w14:textId="77777777" w:rsidR="00CF5E84" w:rsidRPr="00A20764" w:rsidRDefault="00CF5E84" w:rsidP="00CF5E84">
      <w:pPr>
        <w:pStyle w:val="B1"/>
      </w:pPr>
      <w:r w:rsidRPr="00A20764">
        <w:t>1.</w:t>
      </w:r>
      <w:r w:rsidRPr="00A20764">
        <w:tab/>
        <w:t>shall send the Receive Media Request message toward the transmission control server; The Receive Media Request message:</w:t>
      </w:r>
    </w:p>
    <w:p w14:paraId="4210A500" w14:textId="77777777" w:rsidR="00CF5E84" w:rsidRPr="00A20764" w:rsidRDefault="00CF5E84" w:rsidP="00CF5E84">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1396D2A2" w14:textId="77777777" w:rsidR="00CF5E84" w:rsidRPr="00A20764" w:rsidRDefault="00CF5E84" w:rsidP="00CF5E84">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1C1B5E54" w14:textId="77777777" w:rsidR="00CF5E84" w:rsidRPr="00A20764" w:rsidRDefault="00CF5E84" w:rsidP="00CF5E84">
      <w:pPr>
        <w:pStyle w:val="B1"/>
      </w:pPr>
      <w:r w:rsidRPr="00A20764">
        <w:t>2.</w:t>
      </w:r>
      <w:r w:rsidRPr="00A20764">
        <w:tab/>
        <w:t>shall create an instance of the 'Transmission participant state transition diagram for basic reception control operation';</w:t>
      </w:r>
    </w:p>
    <w:p w14:paraId="60FE8F4F" w14:textId="77777777" w:rsidR="00CF5E84" w:rsidRPr="00A20764" w:rsidRDefault="00CF5E84" w:rsidP="00CF5E84">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20CCBEE4" w14:textId="77777777" w:rsidR="00CF5E84" w:rsidRPr="00A20764" w:rsidRDefault="00CF5E84" w:rsidP="00CF5E84">
      <w:pPr>
        <w:pStyle w:val="B1"/>
      </w:pPr>
      <w:r w:rsidRPr="00A20764">
        <w:t>4.</w:t>
      </w:r>
      <w:r w:rsidRPr="00A20764">
        <w:tab/>
        <w:t>shall remain in the 'U: reception controller' state.</w:t>
      </w:r>
    </w:p>
    <w:p w14:paraId="69C3E799" w14:textId="77777777" w:rsidR="00CF5E84" w:rsidRPr="00A20764" w:rsidRDefault="00CF5E84" w:rsidP="00CF5E84">
      <w:r w:rsidRPr="00A20764">
        <w:t>[TS 24.581, clause 6.2.5.4.5]</w:t>
      </w:r>
    </w:p>
    <w:p w14:paraId="1B98D052" w14:textId="77777777" w:rsidR="00CF5E84" w:rsidRPr="00A20764" w:rsidRDefault="00CF5E84" w:rsidP="00CF5E84">
      <w:r w:rsidRPr="00A20764">
        <w:t>Upon receiving a granted response for Receive media request message, the transmission participant:</w:t>
      </w:r>
    </w:p>
    <w:p w14:paraId="507C974E" w14:textId="77777777" w:rsidR="00CF5E84" w:rsidRPr="00A20764" w:rsidRDefault="00CF5E84" w:rsidP="00CF5E84">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56C56A0B" w14:textId="77777777" w:rsidR="00CF5E84" w:rsidRPr="00A20764" w:rsidRDefault="00CF5E84" w:rsidP="00CF5E84">
      <w:pPr>
        <w:pStyle w:val="B2"/>
      </w:pPr>
      <w:r w:rsidRPr="00A20764">
        <w:t>a.</w:t>
      </w:r>
      <w:r w:rsidRPr="00A20764">
        <w:tab/>
        <w:t>shall include the Message Type field set to '7' (Receive media response); and</w:t>
      </w:r>
    </w:p>
    <w:p w14:paraId="6E82189C" w14:textId="77777777" w:rsidR="00CF5E84" w:rsidRPr="00A20764" w:rsidRDefault="00CF5E84" w:rsidP="00CF5E84">
      <w:pPr>
        <w:pStyle w:val="B2"/>
      </w:pPr>
      <w:r w:rsidRPr="00A20764">
        <w:t>b.</w:t>
      </w:r>
      <w:r w:rsidRPr="00A20764">
        <w:tab/>
        <w:t>shall include the Source field set to '0' (the transmission participant is the source);</w:t>
      </w:r>
    </w:p>
    <w:p w14:paraId="0FF7191A" w14:textId="77777777" w:rsidR="00CF5E84" w:rsidRPr="00A20764" w:rsidRDefault="00CF5E84" w:rsidP="00CF5E84">
      <w:pPr>
        <w:pStyle w:val="B1"/>
      </w:pPr>
      <w:r w:rsidRPr="00A20764">
        <w:t>2.</w:t>
      </w:r>
      <w:r w:rsidRPr="00A20764">
        <w:tab/>
        <w:t>shall provide receive media success notification to the user;</w:t>
      </w:r>
    </w:p>
    <w:p w14:paraId="158ABAD0" w14:textId="77777777" w:rsidR="00CF5E84" w:rsidRPr="00A20764" w:rsidRDefault="00CF5E84" w:rsidP="00CF5E84">
      <w:pPr>
        <w:pStyle w:val="B1"/>
      </w:pPr>
      <w:r w:rsidRPr="00A20764">
        <w:t>3.</w:t>
      </w:r>
      <w:r w:rsidRPr="00A20764">
        <w:tab/>
        <w:t>if the Receive Media Indicator field is included and the B-bit is set to '1' (Broadcast group call), shall provide a notification to the user indicating the type of call;</w:t>
      </w:r>
    </w:p>
    <w:p w14:paraId="062D722B" w14:textId="77777777" w:rsidR="00CF5E84" w:rsidRPr="00A20764" w:rsidRDefault="00CF5E84" w:rsidP="00CF5E84">
      <w:pPr>
        <w:pStyle w:val="B1"/>
      </w:pPr>
      <w:r w:rsidRPr="00A20764">
        <w:t>4.</w:t>
      </w:r>
      <w:r w:rsidRPr="00A20764">
        <w:tab/>
        <w:t>shall stop timer T103 (Receive Media Request); and</w:t>
      </w:r>
    </w:p>
    <w:p w14:paraId="18817C5E" w14:textId="77777777" w:rsidR="00CF5E84" w:rsidRPr="00A20764" w:rsidRDefault="00CF5E84" w:rsidP="00CF5E84">
      <w:pPr>
        <w:pStyle w:val="B1"/>
      </w:pPr>
      <w:r w:rsidRPr="00A20764">
        <w:t>5.</w:t>
      </w:r>
      <w:r w:rsidRPr="00A20764">
        <w:tab/>
        <w:t>shall enter the 'U: has permission to receive' state.</w:t>
      </w:r>
    </w:p>
    <w:p w14:paraId="3A8CE416" w14:textId="77777777" w:rsidR="00CF5E84" w:rsidRPr="00A20764" w:rsidRDefault="00CF5E84" w:rsidP="00CF5E84">
      <w:pPr>
        <w:pStyle w:val="H6"/>
      </w:pPr>
      <w:r w:rsidRPr="00A20764">
        <w:t>6.7.3.3</w:t>
      </w:r>
      <w:r w:rsidRPr="00A20764">
        <w:tab/>
        <w:t>Test description</w:t>
      </w:r>
    </w:p>
    <w:p w14:paraId="4A16F3D6" w14:textId="77777777" w:rsidR="00CF5E84" w:rsidRPr="00A20764" w:rsidRDefault="00CF5E84" w:rsidP="00CF5E84">
      <w:pPr>
        <w:pStyle w:val="H6"/>
      </w:pPr>
      <w:r w:rsidRPr="00A20764">
        <w:t>6.7.3.3.1</w:t>
      </w:r>
      <w:r w:rsidRPr="00A20764">
        <w:tab/>
        <w:t>Pre-test conditions</w:t>
      </w:r>
    </w:p>
    <w:p w14:paraId="5AE9BFFF" w14:textId="77777777" w:rsidR="008866F3" w:rsidRDefault="008866F3" w:rsidP="008866F3">
      <w:pPr>
        <w:pStyle w:val="H6"/>
      </w:pPr>
      <w:r w:rsidRPr="00102CE5">
        <w:t>Test configuration</w:t>
      </w:r>
      <w:r>
        <w:t>:</w:t>
      </w:r>
    </w:p>
    <w:p w14:paraId="54778E4D" w14:textId="77777777" w:rsidR="008866F3" w:rsidRDefault="008866F3" w:rsidP="008866F3">
      <w:pPr>
        <w:pStyle w:val="B1"/>
      </w:pPr>
      <w:r>
        <w:t>-</w:t>
      </w:r>
      <w:r>
        <w:tab/>
        <w:t>Single cell configuration according to TS 36.579-1 [2] clause 5.2.2.2.1.</w:t>
      </w:r>
    </w:p>
    <w:p w14:paraId="099AF2B2" w14:textId="77777777" w:rsidR="008866F3" w:rsidRDefault="008866F3" w:rsidP="008866F3">
      <w:pPr>
        <w:pStyle w:val="H6"/>
      </w:pPr>
      <w:r>
        <w:t>Preamble:</w:t>
      </w:r>
    </w:p>
    <w:p w14:paraId="185D5E86" w14:textId="77777777" w:rsidR="008866F3" w:rsidRDefault="008866F3" w:rsidP="008866F3">
      <w:pPr>
        <w:pStyle w:val="B1"/>
      </w:pPr>
      <w:r>
        <w:t>-</w:t>
      </w:r>
      <w:r>
        <w:tab/>
        <w:t>The UE has performed procedure 'Initial registration' as described in TS 36.579-1 [2] clause 5.4.2 with the following clarifications:</w:t>
      </w:r>
    </w:p>
    <w:p w14:paraId="50FFF593" w14:textId="77777777" w:rsidR="008866F3" w:rsidRDefault="008866F3" w:rsidP="008866F3">
      <w:pPr>
        <w:pStyle w:val="B1"/>
        <w:ind w:left="852"/>
      </w:pPr>
      <w:r>
        <w:t>-</w:t>
      </w:r>
      <w:r>
        <w:tab/>
      </w:r>
      <w:r w:rsidRPr="00386C4A">
        <w:t>The &lt;</w:t>
      </w:r>
      <w:r w:rsidRPr="00F839B3">
        <w:t>allow-request-locally-initiated-ambient-viewing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F839B3">
        <w:t xml:space="preserve">locally </w:t>
      </w:r>
      <w:r w:rsidRPr="00386C4A">
        <w:t xml:space="preserve">initiated </w:t>
      </w:r>
      <w:r w:rsidRPr="00F839B3">
        <w:t>ambient viewing</w:t>
      </w:r>
      <w:r>
        <w:t xml:space="preserve"> call</w:t>
      </w:r>
      <w:r w:rsidRPr="00386C4A">
        <w:t>.</w:t>
      </w:r>
      <w:r>
        <w:br/>
      </w:r>
      <w:r w:rsidRPr="007C1A2E">
        <w:t>NOTE: This is the default according to TS 36.579-1 [2] Table 5.5.8.</w:t>
      </w:r>
      <w:r>
        <w:t>7</w:t>
      </w:r>
      <w:r w:rsidRPr="007C1A2E">
        <w:t>-1.</w:t>
      </w:r>
    </w:p>
    <w:p w14:paraId="067CD967" w14:textId="77777777" w:rsidR="008866F3" w:rsidRDefault="008866F3" w:rsidP="008866F3">
      <w:pPr>
        <w:pStyle w:val="B1"/>
      </w:pPr>
      <w:r>
        <w:t>-</w:t>
      </w:r>
      <w:r>
        <w:tab/>
      </w:r>
      <w:r w:rsidRPr="000573F5">
        <w:t>UE States at the end of the preamble</w:t>
      </w:r>
      <w:r>
        <w:t>:</w:t>
      </w:r>
    </w:p>
    <w:p w14:paraId="7EAD0574" w14:textId="77777777" w:rsidR="008866F3" w:rsidRDefault="008866F3" w:rsidP="008866F3">
      <w:pPr>
        <w:pStyle w:val="B1"/>
        <w:ind w:left="852"/>
      </w:pPr>
      <w:r>
        <w:t>-</w:t>
      </w:r>
      <w:r>
        <w:tab/>
        <w:t>The UE is in RRC_IDLE state.</w:t>
      </w:r>
    </w:p>
    <w:p w14:paraId="4EB72674" w14:textId="77777777" w:rsidR="008866F3" w:rsidRDefault="008866F3" w:rsidP="008866F3">
      <w:pPr>
        <w:pStyle w:val="B1"/>
        <w:ind w:left="852"/>
      </w:pPr>
      <w:r>
        <w:t>-</w:t>
      </w:r>
      <w:r>
        <w:tab/>
        <w:t>The client is registered for MCVideo.</w:t>
      </w:r>
    </w:p>
    <w:p w14:paraId="1D439436" w14:textId="77777777" w:rsidR="00CF5E84" w:rsidRPr="00A20764" w:rsidRDefault="00CF5E84" w:rsidP="00CF5E84">
      <w:pPr>
        <w:pStyle w:val="H6"/>
      </w:pPr>
      <w:r w:rsidRPr="00A20764">
        <w:t>6.7.3.3.2</w:t>
      </w:r>
      <w:r w:rsidRPr="00A20764">
        <w:tab/>
        <w:t>Test procedure sequence</w:t>
      </w:r>
    </w:p>
    <w:p w14:paraId="4499A26D" w14:textId="77777777" w:rsidR="00CF5E84" w:rsidRPr="00A20764" w:rsidRDefault="00CF5E84" w:rsidP="00CF5E84">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CF5E84" w:rsidRPr="00A20764" w14:paraId="0203FD3A" w14:textId="77777777" w:rsidTr="00E454A1">
        <w:trPr>
          <w:tblHeader/>
        </w:trPr>
        <w:tc>
          <w:tcPr>
            <w:tcW w:w="714" w:type="dxa"/>
            <w:tcBorders>
              <w:top w:val="single" w:sz="4" w:space="0" w:color="auto"/>
              <w:left w:val="single" w:sz="4" w:space="0" w:color="auto"/>
              <w:bottom w:val="nil"/>
              <w:right w:val="single" w:sz="4" w:space="0" w:color="auto"/>
            </w:tcBorders>
            <w:hideMark/>
          </w:tcPr>
          <w:p w14:paraId="54F8FC06" w14:textId="77777777" w:rsidR="00CF5E84" w:rsidRPr="00A20764" w:rsidRDefault="00CF5E84" w:rsidP="00E454A1">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6EE95682" w14:textId="77777777" w:rsidR="00CF5E84" w:rsidRPr="00A20764" w:rsidRDefault="00CF5E84" w:rsidP="00E454A1">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8A89B63" w14:textId="77777777" w:rsidR="00CF5E84" w:rsidRPr="00A20764" w:rsidRDefault="00CF5E84" w:rsidP="00E454A1">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475DD6A4" w14:textId="77777777" w:rsidR="00CF5E84" w:rsidRPr="00A20764" w:rsidRDefault="00CF5E84" w:rsidP="00E454A1">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76003BD3" w14:textId="77777777" w:rsidR="00CF5E84" w:rsidRPr="00A20764" w:rsidRDefault="00CF5E84" w:rsidP="00E454A1">
            <w:pPr>
              <w:pStyle w:val="TAH"/>
              <w:keepNext w:val="0"/>
              <w:keepLines w:val="0"/>
              <w:widowControl w:val="0"/>
            </w:pPr>
            <w:r w:rsidRPr="00A20764">
              <w:t>Verdict</w:t>
            </w:r>
          </w:p>
        </w:tc>
      </w:tr>
      <w:tr w:rsidR="00CF5E84" w:rsidRPr="00A20764" w14:paraId="220BCE40" w14:textId="77777777" w:rsidTr="00E454A1">
        <w:trPr>
          <w:tblHeader/>
        </w:trPr>
        <w:tc>
          <w:tcPr>
            <w:tcW w:w="714" w:type="dxa"/>
            <w:tcBorders>
              <w:top w:val="nil"/>
              <w:left w:val="single" w:sz="4" w:space="0" w:color="auto"/>
              <w:bottom w:val="single" w:sz="4" w:space="0" w:color="auto"/>
              <w:right w:val="single" w:sz="4" w:space="0" w:color="auto"/>
            </w:tcBorders>
          </w:tcPr>
          <w:p w14:paraId="6E163903" w14:textId="77777777" w:rsidR="00CF5E84" w:rsidRPr="00A20764" w:rsidRDefault="00CF5E84" w:rsidP="00E454A1">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659628F8" w14:textId="77777777" w:rsidR="00CF5E84" w:rsidRPr="00A20764" w:rsidRDefault="00CF5E84" w:rsidP="00E454A1">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CAE8CD5" w14:textId="77777777" w:rsidR="00CF5E84" w:rsidRPr="00A20764" w:rsidRDefault="00CF5E84" w:rsidP="00E454A1">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5F5D9FF1" w14:textId="77777777" w:rsidR="00CF5E84" w:rsidRPr="00A20764" w:rsidRDefault="00CF5E84" w:rsidP="00E454A1">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25CDD537" w14:textId="77777777" w:rsidR="00CF5E84" w:rsidRPr="00A20764" w:rsidRDefault="00CF5E84" w:rsidP="00E454A1">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47971B3" w14:textId="77777777" w:rsidR="00CF5E84" w:rsidRPr="00A20764" w:rsidRDefault="00CF5E84" w:rsidP="00E454A1">
            <w:pPr>
              <w:pStyle w:val="TAH"/>
              <w:keepNext w:val="0"/>
              <w:keepLines w:val="0"/>
              <w:widowControl w:val="0"/>
            </w:pPr>
          </w:p>
        </w:tc>
      </w:tr>
      <w:tr w:rsidR="00CF5E84" w:rsidRPr="00A20764" w14:paraId="1F20220E"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39F42825" w14:textId="77777777" w:rsidR="00CF5E84" w:rsidRPr="00A20764" w:rsidRDefault="00CF5E84" w:rsidP="00E454A1">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66B4E470" w14:textId="77777777" w:rsidR="00CF5E84" w:rsidRPr="00A20764" w:rsidRDefault="00CF5E84" w:rsidP="00E454A1">
            <w:pPr>
              <w:pStyle w:val="TAL"/>
              <w:keepNext w:val="0"/>
              <w:keepLines w:val="0"/>
              <w:widowControl w:val="0"/>
            </w:pPr>
            <w:r w:rsidRPr="00A20764">
              <w:t>Make the UE (MCVideo client) request the establishment of a locally initiated ambient viewing call to user B.</w:t>
            </w:r>
          </w:p>
          <w:p w14:paraId="44AC8417" w14:textId="77777777" w:rsidR="00CF5E84" w:rsidRPr="00A20764" w:rsidRDefault="00CF5E84" w:rsidP="00E454A1">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2954334F" w14:textId="77777777" w:rsidR="00CF5E84" w:rsidRPr="00A20764" w:rsidRDefault="00CF5E84" w:rsidP="00E454A1">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1E412615" w14:textId="77777777" w:rsidR="00CF5E84" w:rsidRPr="00A20764" w:rsidRDefault="00CF5E84" w:rsidP="00E454A1">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445EB8F0" w14:textId="77777777" w:rsidR="00CF5E84" w:rsidRPr="00A20764" w:rsidRDefault="00CF5E84" w:rsidP="00E454A1">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00E9A9B4" w14:textId="77777777" w:rsidR="00CF5E84" w:rsidRPr="00A20764" w:rsidRDefault="00CF5E84" w:rsidP="00E454A1">
            <w:pPr>
              <w:pStyle w:val="TAC"/>
              <w:keepNext w:val="0"/>
              <w:keepLines w:val="0"/>
              <w:widowControl w:val="0"/>
            </w:pPr>
            <w:r w:rsidRPr="00A20764">
              <w:t>-</w:t>
            </w:r>
          </w:p>
        </w:tc>
      </w:tr>
      <w:tr w:rsidR="00CF5E84" w:rsidRPr="00A20764" w14:paraId="2E09CAFC"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2EC72763" w14:textId="77777777" w:rsidR="00CF5E84" w:rsidRPr="00A20764" w:rsidRDefault="00CF5E84" w:rsidP="00E454A1">
            <w:pPr>
              <w:pStyle w:val="TAC"/>
              <w:keepNext w:val="0"/>
              <w:keepLines w:val="0"/>
              <w:widowControl w:val="0"/>
            </w:pPr>
            <w:r w:rsidRPr="00A20764">
              <w:t>2</w:t>
            </w:r>
          </w:p>
        </w:tc>
        <w:tc>
          <w:tcPr>
            <w:tcW w:w="3786" w:type="dxa"/>
            <w:tcBorders>
              <w:top w:val="single" w:sz="4" w:space="0" w:color="auto"/>
              <w:left w:val="single" w:sz="4" w:space="0" w:color="auto"/>
              <w:bottom w:val="single" w:sz="4" w:space="0" w:color="auto"/>
              <w:right w:val="single" w:sz="4" w:space="0" w:color="auto"/>
            </w:tcBorders>
            <w:hideMark/>
          </w:tcPr>
          <w:p w14:paraId="293EDE11" w14:textId="2306209C" w:rsidR="00CF5E84" w:rsidRPr="00A20764" w:rsidRDefault="00CF5E84" w:rsidP="00E454A1">
            <w:pPr>
              <w:pStyle w:val="TAL"/>
              <w:widowControl w:val="0"/>
            </w:pPr>
            <w:r w:rsidRPr="00A20764">
              <w:t xml:space="preserve">Check: Does the UE (MCVideo client) correctly </w:t>
            </w:r>
            <w:r w:rsidRPr="00A20764">
              <w:rPr>
                <w:lang w:eastAsia="ko-KR"/>
              </w:rPr>
              <w:t>perform the procedure 'MCVideo CO establishment/modification without provisional responses other than 100 Trying' as described in TS 36.579-1 [2] Table 5.3B.1.3-1</w:t>
            </w:r>
            <w:r w:rsidRPr="00A20764">
              <w:t xml:space="preserve"> to establish a locally initiated ambient viewing call with automatic commencement mode and without implicit transmission control according to option b.i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6BD9ECE1" w14:textId="77777777" w:rsidR="00CF5E84" w:rsidRPr="00A20764" w:rsidRDefault="00CF5E84" w:rsidP="00E454A1">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22616CDD" w14:textId="77777777" w:rsidR="00CF5E84" w:rsidRPr="00A20764" w:rsidRDefault="00CF5E84" w:rsidP="00E454A1">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E9A128F" w14:textId="77777777" w:rsidR="00CF5E84" w:rsidRPr="00A20764" w:rsidRDefault="00CF5E84" w:rsidP="00E454A1">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47C6BB3C" w14:textId="77777777" w:rsidR="00CF5E84" w:rsidRPr="00A20764" w:rsidRDefault="00CF5E84" w:rsidP="00E454A1">
            <w:pPr>
              <w:pStyle w:val="TAC"/>
              <w:keepNext w:val="0"/>
              <w:keepLines w:val="0"/>
              <w:widowControl w:val="0"/>
            </w:pPr>
            <w:r w:rsidRPr="00A20764">
              <w:t>P</w:t>
            </w:r>
          </w:p>
        </w:tc>
      </w:tr>
      <w:tr w:rsidR="00CF5E84" w:rsidRPr="00A20764" w14:paraId="75CD9969"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48BCE563" w14:textId="77777777" w:rsidR="00CF5E84" w:rsidRPr="00A20764" w:rsidRDefault="00CF5E84" w:rsidP="00E454A1">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11B8D784" w14:textId="77777777" w:rsidR="00CF5E84" w:rsidRPr="00A20764" w:rsidRDefault="00CF5E84" w:rsidP="00E454A1">
            <w:pPr>
              <w:pStyle w:val="TAL"/>
            </w:pPr>
            <w:r w:rsidRPr="00A20764">
              <w:t>Check: Does the UE (MCVideo client) notify the user that the call has been established?</w:t>
            </w:r>
          </w:p>
          <w:p w14:paraId="7B30A08A" w14:textId="77777777" w:rsidR="00CF5E84" w:rsidRPr="00A20764" w:rsidRDefault="00CF5E84" w:rsidP="00E454A1">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138BDA2D" w14:textId="77777777" w:rsidR="00CF5E84" w:rsidRPr="00A20764" w:rsidRDefault="00CF5E84" w:rsidP="00E454A1">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3DB68D" w14:textId="77777777" w:rsidR="00CF5E84" w:rsidRPr="00A20764" w:rsidRDefault="00CF5E84" w:rsidP="00E454A1">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59146FF" w14:textId="77777777" w:rsidR="00CF5E84" w:rsidRPr="00A20764" w:rsidRDefault="00CF5E84" w:rsidP="00E454A1">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15D5D36" w14:textId="77777777" w:rsidR="00CF5E84" w:rsidRPr="00A20764" w:rsidRDefault="00CF5E84" w:rsidP="00E454A1">
            <w:pPr>
              <w:pStyle w:val="TAC"/>
              <w:keepNext w:val="0"/>
              <w:keepLines w:val="0"/>
              <w:widowControl w:val="0"/>
            </w:pPr>
            <w:r w:rsidRPr="00A20764">
              <w:rPr>
                <w:rFonts w:eastAsia="Calibri"/>
                <w:szCs w:val="18"/>
              </w:rPr>
              <w:t>F</w:t>
            </w:r>
          </w:p>
        </w:tc>
      </w:tr>
      <w:tr w:rsidR="00CF5E84" w:rsidRPr="00A20764" w14:paraId="5BA1E7E7" w14:textId="77777777" w:rsidTr="00E454A1">
        <w:tc>
          <w:tcPr>
            <w:tcW w:w="714" w:type="dxa"/>
            <w:tcBorders>
              <w:top w:val="single" w:sz="4" w:space="0" w:color="auto"/>
              <w:left w:val="single" w:sz="4" w:space="0" w:color="auto"/>
              <w:bottom w:val="single" w:sz="4" w:space="0" w:color="auto"/>
              <w:right w:val="single" w:sz="4" w:space="0" w:color="auto"/>
            </w:tcBorders>
          </w:tcPr>
          <w:p w14:paraId="6B834535" w14:textId="77777777" w:rsidR="00CF5E84" w:rsidRPr="00A20764" w:rsidRDefault="00CF5E84" w:rsidP="00E454A1">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2602F592" w14:textId="77777777" w:rsidR="00CF5E84" w:rsidRPr="00A20764" w:rsidRDefault="00CF5E84" w:rsidP="00E454A1">
            <w:pPr>
              <w:pStyle w:val="TAL"/>
              <w:keepNext w:val="0"/>
              <w:keepLines w:val="0"/>
              <w:widowControl w:val="0"/>
              <w:rPr>
                <w:rFonts w:eastAsia="Calibri"/>
              </w:rPr>
            </w:pPr>
            <w:r w:rsidRPr="00A20764">
              <w:rPr>
                <w:rFonts w:eastAsia="Calibri"/>
              </w:rPr>
              <w:t>Make the UE (MCVideo client) release the call.</w:t>
            </w:r>
          </w:p>
          <w:p w14:paraId="5A93AA7E" w14:textId="77777777" w:rsidR="00CF5E84" w:rsidRPr="00A20764" w:rsidRDefault="00CF5E84" w:rsidP="00E454A1">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E009669" w14:textId="77777777" w:rsidR="00CF5E84" w:rsidRPr="00A20764" w:rsidRDefault="00CF5E84" w:rsidP="00E454A1">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79736E7" w14:textId="77777777" w:rsidR="00CF5E84" w:rsidRPr="00A20764" w:rsidRDefault="00CF5E84" w:rsidP="00E454A1">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220006" w14:textId="77777777" w:rsidR="00CF5E84" w:rsidRPr="00A20764" w:rsidRDefault="00CF5E84" w:rsidP="00E454A1">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0667EAA8" w14:textId="77777777" w:rsidR="00CF5E84" w:rsidRPr="00A20764" w:rsidRDefault="00CF5E84" w:rsidP="00E454A1">
            <w:pPr>
              <w:pStyle w:val="TAC"/>
              <w:keepNext w:val="0"/>
              <w:keepLines w:val="0"/>
              <w:widowControl w:val="0"/>
            </w:pPr>
            <w:r w:rsidRPr="00A20764">
              <w:t>-</w:t>
            </w:r>
          </w:p>
        </w:tc>
      </w:tr>
      <w:tr w:rsidR="00CF5E84" w:rsidRPr="00A20764" w14:paraId="092759E8" w14:textId="77777777" w:rsidTr="00E454A1">
        <w:tc>
          <w:tcPr>
            <w:tcW w:w="714" w:type="dxa"/>
            <w:tcBorders>
              <w:top w:val="single" w:sz="4" w:space="0" w:color="auto"/>
              <w:left w:val="single" w:sz="4" w:space="0" w:color="auto"/>
              <w:bottom w:val="single" w:sz="4" w:space="0" w:color="auto"/>
              <w:right w:val="single" w:sz="4" w:space="0" w:color="auto"/>
            </w:tcBorders>
          </w:tcPr>
          <w:p w14:paraId="6D4A5D96" w14:textId="77777777" w:rsidR="00CF5E84" w:rsidRPr="00A20764" w:rsidRDefault="00CF5E84" w:rsidP="00E454A1">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58F52712" w14:textId="77777777" w:rsidR="00CF5E84" w:rsidRPr="00A20764" w:rsidRDefault="00CF5E84" w:rsidP="00E454A1">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4FE8C6D0" w14:textId="77777777" w:rsidR="00CF5E84" w:rsidRPr="00A20764" w:rsidRDefault="00CF5E84" w:rsidP="00E454A1">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01FFB45" w14:textId="77777777" w:rsidR="00CF5E84" w:rsidRPr="00A20764" w:rsidRDefault="00CF5E84" w:rsidP="00E454A1">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5F75A82" w14:textId="77777777" w:rsidR="00CF5E84" w:rsidRPr="00A20764" w:rsidRDefault="00CF5E84" w:rsidP="00E454A1">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0D582245" w14:textId="77777777" w:rsidR="00CF5E84" w:rsidRPr="00A20764" w:rsidRDefault="00CF5E84" w:rsidP="00E454A1">
            <w:pPr>
              <w:pStyle w:val="TAC"/>
              <w:keepNext w:val="0"/>
              <w:keepLines w:val="0"/>
              <w:widowControl w:val="0"/>
            </w:pPr>
            <w:r w:rsidRPr="00A20764">
              <w:t>P</w:t>
            </w:r>
          </w:p>
        </w:tc>
      </w:tr>
      <w:tr w:rsidR="00CF5E84" w:rsidRPr="00A20764" w14:paraId="3271D08D" w14:textId="77777777" w:rsidTr="00E454A1">
        <w:tc>
          <w:tcPr>
            <w:tcW w:w="714" w:type="dxa"/>
            <w:tcBorders>
              <w:top w:val="single" w:sz="4" w:space="0" w:color="auto"/>
              <w:left w:val="single" w:sz="4" w:space="0" w:color="auto"/>
              <w:bottom w:val="single" w:sz="4" w:space="0" w:color="auto"/>
              <w:right w:val="single" w:sz="4" w:space="0" w:color="auto"/>
            </w:tcBorders>
          </w:tcPr>
          <w:p w14:paraId="45B0CC88" w14:textId="77777777" w:rsidR="00CF5E84" w:rsidRPr="00A20764" w:rsidRDefault="00CF5E84" w:rsidP="00E454A1">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2AA3608A" w14:textId="77777777" w:rsidR="00CF5E84" w:rsidRPr="00A20764" w:rsidRDefault="00CF5E84" w:rsidP="00E454A1">
            <w:pPr>
              <w:pStyle w:val="TAL"/>
            </w:pPr>
            <w:r w:rsidRPr="00A20764">
              <w:t>Check: Does the UE (MCVideo client) notify the user that the call has been terminated?</w:t>
            </w:r>
          </w:p>
          <w:p w14:paraId="58BB4D85" w14:textId="77777777" w:rsidR="00CF5E84" w:rsidRPr="00A20764" w:rsidRDefault="00CF5E84" w:rsidP="00E454A1">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2499DAC8" w14:textId="77777777" w:rsidR="00CF5E84" w:rsidRPr="00A20764" w:rsidRDefault="00CF5E84" w:rsidP="00E454A1">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3D6B00F9" w14:textId="77777777" w:rsidR="00CF5E84" w:rsidRPr="00A20764" w:rsidRDefault="00CF5E84" w:rsidP="00E454A1">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4D1133E3" w14:textId="77777777" w:rsidR="00CF5E84" w:rsidRPr="00A20764" w:rsidRDefault="00CF5E84" w:rsidP="00E454A1">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280066BB" w14:textId="77777777" w:rsidR="00CF5E84" w:rsidRPr="00A20764" w:rsidRDefault="00CF5E84" w:rsidP="00E454A1">
            <w:pPr>
              <w:pStyle w:val="TAC"/>
              <w:keepNext w:val="0"/>
              <w:keepLines w:val="0"/>
              <w:widowControl w:val="0"/>
            </w:pPr>
            <w:r w:rsidRPr="00A20764">
              <w:rPr>
                <w:rFonts w:eastAsia="Calibri"/>
                <w:szCs w:val="18"/>
              </w:rPr>
              <w:t>F</w:t>
            </w:r>
          </w:p>
        </w:tc>
      </w:tr>
      <w:tr w:rsidR="00CF5E84" w:rsidRPr="00A20764" w14:paraId="534819FA" w14:textId="77777777" w:rsidTr="00E454A1">
        <w:tc>
          <w:tcPr>
            <w:tcW w:w="9600" w:type="dxa"/>
            <w:gridSpan w:val="6"/>
            <w:tcBorders>
              <w:top w:val="single" w:sz="4" w:space="0" w:color="auto"/>
              <w:left w:val="single" w:sz="4" w:space="0" w:color="auto"/>
              <w:bottom w:val="single" w:sz="4" w:space="0" w:color="auto"/>
              <w:right w:val="single" w:sz="4" w:space="0" w:color="auto"/>
            </w:tcBorders>
            <w:hideMark/>
          </w:tcPr>
          <w:p w14:paraId="535A890A" w14:textId="77777777" w:rsidR="00CF5E84" w:rsidRPr="00A20764" w:rsidRDefault="00CF5E84" w:rsidP="00E454A1">
            <w:pPr>
              <w:pStyle w:val="TAN"/>
            </w:pPr>
            <w:r w:rsidRPr="00A20764">
              <w:t>NOTE 1: This action is expected to be done via a suitable implementation dependent MMI.</w:t>
            </w:r>
          </w:p>
        </w:tc>
      </w:tr>
    </w:tbl>
    <w:p w14:paraId="10196164" w14:textId="77777777" w:rsidR="00CF5E84" w:rsidRPr="00A20764" w:rsidRDefault="00CF5E84" w:rsidP="00CF5E84"/>
    <w:p w14:paraId="38B9FD70" w14:textId="77777777" w:rsidR="00CF5E84" w:rsidRPr="00A20764" w:rsidRDefault="00CF5E84" w:rsidP="00CF5E84">
      <w:pPr>
        <w:pStyle w:val="H6"/>
      </w:pPr>
      <w:r w:rsidRPr="00A20764">
        <w:t>6.7.3.3.3</w:t>
      </w:r>
      <w:r w:rsidRPr="00A20764">
        <w:tab/>
        <w:t>Specific message contents</w:t>
      </w:r>
    </w:p>
    <w:p w14:paraId="523C8FCC" w14:textId="77777777" w:rsidR="00CF5E84" w:rsidRPr="00A20764" w:rsidRDefault="00CF5E84" w:rsidP="00CF5E84">
      <w:pPr>
        <w:pStyle w:val="TH"/>
      </w:pPr>
      <w:r w:rsidRPr="00A20764">
        <w:t>Table 6.7.3.3.3-1: SIP INVITE from the UE (Step 2, Table 6.7.3.3.2-1;</w:t>
      </w:r>
      <w:r w:rsidRPr="00A20764">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64C758A3"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656457" w14:textId="77777777" w:rsidR="00CF5E84" w:rsidRPr="00A20764" w:rsidRDefault="00CF5E84" w:rsidP="00E454A1">
            <w:pPr>
              <w:pStyle w:val="TAL"/>
            </w:pPr>
            <w:r w:rsidRPr="00A20764">
              <w:t>Derivation Path: TS 36.579-1 [2], Table 5.5.2.5.1-1, condition PRIVATE-CALL</w:t>
            </w:r>
          </w:p>
        </w:tc>
      </w:tr>
      <w:tr w:rsidR="00CF5E84" w:rsidRPr="00A20764" w14:paraId="02898683"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4EA048F2"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61B3CAF"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DF3FE70"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474C1B6"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E3857B4" w14:textId="77777777" w:rsidR="00CF5E84" w:rsidRPr="00A20764" w:rsidRDefault="00CF5E84" w:rsidP="00E454A1">
            <w:pPr>
              <w:pStyle w:val="TAH"/>
            </w:pPr>
            <w:r w:rsidRPr="00A20764">
              <w:t>Condition</w:t>
            </w:r>
          </w:p>
        </w:tc>
      </w:tr>
      <w:tr w:rsidR="00CF5E84" w:rsidRPr="00A20764" w14:paraId="63EFAF6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70F9F547" w14:textId="77777777" w:rsidR="00CF5E84" w:rsidRPr="00A20764" w:rsidRDefault="00CF5E84" w:rsidP="00E454A1">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0438CA5"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7A777D6A"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51345CA"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694101" w14:textId="77777777" w:rsidR="00CF5E84" w:rsidRPr="00A20764" w:rsidRDefault="00CF5E84" w:rsidP="00E454A1">
            <w:pPr>
              <w:pStyle w:val="TAL"/>
            </w:pPr>
          </w:p>
        </w:tc>
      </w:tr>
      <w:tr w:rsidR="00CF5E84" w:rsidRPr="00A20764" w14:paraId="0EAA07DC"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7D292622" w14:textId="77777777" w:rsidR="00CF5E84" w:rsidRPr="00A20764" w:rsidRDefault="00CF5E84" w:rsidP="00E454A1">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2EA8E222" w14:textId="77777777" w:rsidR="00CF5E84" w:rsidRPr="00A20764" w:rsidRDefault="00CF5E84" w:rsidP="00E454A1">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1FF80EE4"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A6000D2"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0C306A" w14:textId="77777777" w:rsidR="00CF5E84" w:rsidRPr="00A20764" w:rsidRDefault="00CF5E84" w:rsidP="00E454A1">
            <w:pPr>
              <w:pStyle w:val="TAL"/>
            </w:pPr>
          </w:p>
        </w:tc>
      </w:tr>
      <w:tr w:rsidR="00CF5E84" w:rsidRPr="00A20764" w14:paraId="303D21B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2BFC42FD" w14:textId="77777777" w:rsidR="00CF5E84" w:rsidRPr="00A20764" w:rsidRDefault="00CF5E84" w:rsidP="00E454A1">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7A2A301" w14:textId="77777777" w:rsidR="00CF5E84" w:rsidRPr="00A20764" w:rsidRDefault="00CF5E84" w:rsidP="00E454A1">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05540E98"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4C09DA9"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6D17F6" w14:textId="77777777" w:rsidR="00CF5E84" w:rsidRPr="00A20764" w:rsidRDefault="00CF5E84" w:rsidP="00E454A1">
            <w:pPr>
              <w:pStyle w:val="TAL"/>
            </w:pPr>
          </w:p>
        </w:tc>
      </w:tr>
      <w:tr w:rsidR="00CF5E84" w:rsidRPr="00A20764" w14:paraId="48B1DC36"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3443524E" w14:textId="77777777" w:rsidR="00CF5E84" w:rsidRPr="00A20764" w:rsidRDefault="00CF5E84" w:rsidP="00E454A1">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15B95899"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0288AC65"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04A44C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3C8472" w14:textId="77777777" w:rsidR="00CF5E84" w:rsidRPr="00A20764" w:rsidRDefault="00CF5E84" w:rsidP="00E454A1">
            <w:pPr>
              <w:pStyle w:val="TAL"/>
            </w:pPr>
          </w:p>
        </w:tc>
      </w:tr>
      <w:tr w:rsidR="00CF5E84" w:rsidRPr="00A20764" w14:paraId="78FD7B12"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A59D271" w14:textId="77777777" w:rsidR="00CF5E84" w:rsidRPr="00A20764" w:rsidRDefault="00CF5E84" w:rsidP="00E454A1">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2EB1631"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5FBF00CF" w14:textId="77777777" w:rsidR="00CF5E84" w:rsidRPr="00A20764" w:rsidRDefault="00CF5E84" w:rsidP="00E454A1">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3D8EE91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E9082FA" w14:textId="77777777" w:rsidR="00CF5E84" w:rsidRPr="00A20764" w:rsidRDefault="00CF5E84" w:rsidP="00E454A1">
            <w:pPr>
              <w:pStyle w:val="TAL"/>
            </w:pPr>
          </w:p>
        </w:tc>
      </w:tr>
      <w:tr w:rsidR="00CF5E84" w:rsidRPr="00A20764" w14:paraId="3F71715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2F6761F8" w14:textId="77777777" w:rsidR="00CF5E84" w:rsidRPr="00A20764" w:rsidRDefault="00CF5E84" w:rsidP="00E454A1">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C262775" w14:textId="77777777" w:rsidR="00CF5E84" w:rsidRPr="00A20764" w:rsidRDefault="00CF5E84" w:rsidP="00E454A1">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4EC48E77"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659A58B3"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D49B353" w14:textId="77777777" w:rsidR="00CF5E84" w:rsidRPr="00A20764" w:rsidRDefault="00CF5E84" w:rsidP="00E454A1">
            <w:pPr>
              <w:pStyle w:val="TAL"/>
            </w:pPr>
          </w:p>
        </w:tc>
      </w:tr>
      <w:tr w:rsidR="00CF5E84" w:rsidRPr="00A20764" w14:paraId="6DAB7716"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E16BA26" w14:textId="77777777" w:rsidR="00CF5E84" w:rsidRPr="00A20764" w:rsidRDefault="00CF5E84" w:rsidP="00E454A1">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8F03AF1"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3120232" w14:textId="77777777" w:rsidR="00CF5E84" w:rsidRPr="00A20764" w:rsidRDefault="00CF5E84" w:rsidP="00E454A1">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24EB1F6B"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10AE2" w14:textId="77777777" w:rsidR="00CF5E84" w:rsidRPr="00A20764" w:rsidRDefault="00CF5E84" w:rsidP="00E454A1">
            <w:pPr>
              <w:pStyle w:val="TAL"/>
            </w:pPr>
          </w:p>
        </w:tc>
      </w:tr>
      <w:tr w:rsidR="00CF5E84" w:rsidRPr="00A20764" w14:paraId="6E00743B"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60471EA" w14:textId="77777777" w:rsidR="00CF5E84" w:rsidRPr="00A20764" w:rsidRDefault="00CF5E84" w:rsidP="00E454A1">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392FFA3" w14:textId="77777777" w:rsidR="00CF5E84" w:rsidRPr="00A20764" w:rsidRDefault="00CF5E84" w:rsidP="00E454A1">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4966040E"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69B65FE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892FEE" w14:textId="77777777" w:rsidR="00CF5E84" w:rsidRPr="00A20764" w:rsidRDefault="00CF5E84" w:rsidP="00E454A1">
            <w:pPr>
              <w:pStyle w:val="TAL"/>
            </w:pPr>
          </w:p>
        </w:tc>
      </w:tr>
    </w:tbl>
    <w:p w14:paraId="2277F32C" w14:textId="77777777" w:rsidR="00CF5E84" w:rsidRPr="00A20764" w:rsidRDefault="00CF5E84" w:rsidP="00CF5E84"/>
    <w:p w14:paraId="6EB89CA6" w14:textId="4F4570B7" w:rsidR="00CF5E84" w:rsidRPr="00A20764" w:rsidRDefault="00CF5E84" w:rsidP="00CF5E84">
      <w:pPr>
        <w:pStyle w:val="TH"/>
      </w:pPr>
      <w:r w:rsidRPr="00A20764">
        <w:t xml:space="preserve">Table 6.7.3.3.3-2: SDP </w:t>
      </w:r>
      <w:r w:rsidR="005A2039" w:rsidRPr="005A2039">
        <w:t xml:space="preserve">Message </w:t>
      </w:r>
      <w:r w:rsidRPr="00A20764">
        <w:t>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3252EACE"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5E78F4" w14:textId="77777777" w:rsidR="00CF5E84" w:rsidRPr="00A20764" w:rsidRDefault="00CF5E84" w:rsidP="00E454A1">
            <w:pPr>
              <w:pStyle w:val="TAL"/>
            </w:pPr>
            <w:r w:rsidRPr="00A20764">
              <w:t>Derivation Path: TS 36.579-1 [2], Table 5.5.3.1.1-2, condition PRIVATE-CALL, INITIAL_SDP_OFFER, IMPLICIT_GRANT_REQUESTED</w:t>
            </w:r>
          </w:p>
        </w:tc>
      </w:tr>
      <w:tr w:rsidR="00CF5E84" w:rsidRPr="00A20764" w14:paraId="683C0573"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206A339"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3B09900"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68EA5FED"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26EF984"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7666FE70" w14:textId="77777777" w:rsidR="00CF5E84" w:rsidRPr="00A20764" w:rsidRDefault="00CF5E84" w:rsidP="00E454A1">
            <w:pPr>
              <w:pStyle w:val="TAH"/>
            </w:pPr>
            <w:r w:rsidRPr="00A20764">
              <w:t>Condition</w:t>
            </w:r>
          </w:p>
        </w:tc>
      </w:tr>
      <w:tr w:rsidR="00CF5E84" w:rsidRPr="00A20764" w14:paraId="50A96554"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1A9F9CC" w14:textId="77777777" w:rsidR="00CF5E84" w:rsidRPr="00A20764" w:rsidRDefault="00CF5E84" w:rsidP="00E454A1">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0E0EBF6"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5FC928F0" w14:textId="77777777" w:rsidR="00CF5E84" w:rsidRPr="00A20764" w:rsidRDefault="00CF5E84" w:rsidP="00E454A1">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3346098"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B6A8627" w14:textId="77777777" w:rsidR="00CF5E84" w:rsidRPr="00A20764" w:rsidRDefault="00CF5E84" w:rsidP="00E454A1">
            <w:pPr>
              <w:pStyle w:val="TAL"/>
            </w:pPr>
          </w:p>
        </w:tc>
      </w:tr>
      <w:tr w:rsidR="00CF5E84" w:rsidRPr="00A20764" w14:paraId="641AF150"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0DA11538" w14:textId="77777777" w:rsidR="00CF5E84" w:rsidRPr="00A20764" w:rsidRDefault="00CF5E84" w:rsidP="00E454A1">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7B7C6AE"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4DEA09" w14:textId="77777777" w:rsidR="00CF5E84" w:rsidRPr="00A20764" w:rsidRDefault="00CF5E84" w:rsidP="00E454A1">
            <w:pPr>
              <w:pStyle w:val="TAL"/>
            </w:pPr>
            <w:r w:rsidRPr="00A20764">
              <w:t>a=line</w:t>
            </w:r>
          </w:p>
          <w:p w14:paraId="2818399B" w14:textId="77777777" w:rsidR="00CF5E84" w:rsidRPr="00A20764" w:rsidRDefault="00CF5E84" w:rsidP="00E454A1">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4466BD16"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70BD4D" w14:textId="77777777" w:rsidR="00CF5E84" w:rsidRPr="00A20764" w:rsidRDefault="00CF5E84" w:rsidP="00E454A1">
            <w:pPr>
              <w:pStyle w:val="TAL"/>
            </w:pPr>
          </w:p>
        </w:tc>
      </w:tr>
      <w:tr w:rsidR="00CF5E84" w:rsidRPr="00A20764" w14:paraId="570FF12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8A868B2" w14:textId="77777777" w:rsidR="00CF5E84" w:rsidRPr="00A20764" w:rsidRDefault="00CF5E84" w:rsidP="00E454A1">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6FC55E4F"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01C00167"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E0273E8"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F255A8E" w14:textId="77777777" w:rsidR="00CF5E84" w:rsidRPr="00A20764" w:rsidRDefault="00CF5E84" w:rsidP="00E454A1">
            <w:pPr>
              <w:pStyle w:val="TAL"/>
            </w:pPr>
          </w:p>
        </w:tc>
      </w:tr>
    </w:tbl>
    <w:p w14:paraId="19A3FAEE" w14:textId="77777777" w:rsidR="00CF5E84" w:rsidRPr="00A20764" w:rsidRDefault="00CF5E84" w:rsidP="00CF5E84"/>
    <w:p w14:paraId="42DE3D0D" w14:textId="77777777" w:rsidR="00CF5E84" w:rsidRPr="00A20764" w:rsidRDefault="00CF5E84" w:rsidP="00CF5E84">
      <w:pPr>
        <w:pStyle w:val="TH"/>
      </w:pPr>
      <w:r w:rsidRPr="00A20764">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35DEC32E"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2D8E53A" w14:textId="77777777" w:rsidR="00CF5E84" w:rsidRPr="00A20764" w:rsidRDefault="00CF5E84" w:rsidP="00E454A1">
            <w:pPr>
              <w:pStyle w:val="TAL"/>
            </w:pPr>
            <w:r w:rsidRPr="00A20764">
              <w:t>Derivation Path: TS 36.579-1 [2], Table 5.5.3.2.1-2</w:t>
            </w:r>
          </w:p>
        </w:tc>
      </w:tr>
      <w:tr w:rsidR="00CF5E84" w:rsidRPr="00A20764" w14:paraId="562A80FB"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DF27EC6"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AF63B36"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734A52D1"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55811B8"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1EAC61A4" w14:textId="77777777" w:rsidR="00CF5E84" w:rsidRPr="00A20764" w:rsidRDefault="00CF5E84" w:rsidP="00E454A1">
            <w:pPr>
              <w:pStyle w:val="TAH"/>
            </w:pPr>
            <w:r w:rsidRPr="00A20764">
              <w:t>Condition</w:t>
            </w:r>
          </w:p>
        </w:tc>
      </w:tr>
      <w:tr w:rsidR="00CF5E84" w:rsidRPr="00A20764" w14:paraId="2E38874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37A30410" w14:textId="77777777" w:rsidR="00CF5E84" w:rsidRPr="00A20764" w:rsidRDefault="00CF5E84" w:rsidP="00E454A1">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3DF9C5A"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347DE790"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D2941FF"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D5C6CE" w14:textId="77777777" w:rsidR="00CF5E84" w:rsidRPr="00A20764" w:rsidRDefault="00CF5E84" w:rsidP="00E454A1">
            <w:pPr>
              <w:pStyle w:val="TAL"/>
            </w:pPr>
          </w:p>
        </w:tc>
      </w:tr>
      <w:tr w:rsidR="00CF5E84" w:rsidRPr="00A20764" w14:paraId="37B25E6C"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49AAA2B5" w14:textId="77777777" w:rsidR="00CF5E84" w:rsidRPr="00A20764" w:rsidRDefault="00CF5E84" w:rsidP="00E454A1">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3230D385"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162F6006"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2837D5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6BCD5D" w14:textId="77777777" w:rsidR="00CF5E84" w:rsidRPr="00A20764" w:rsidRDefault="00CF5E84" w:rsidP="00E454A1">
            <w:pPr>
              <w:pStyle w:val="TAL"/>
            </w:pPr>
          </w:p>
        </w:tc>
      </w:tr>
      <w:tr w:rsidR="00CF5E84" w:rsidRPr="00A20764" w14:paraId="7F5C88F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50DD35F7" w14:textId="77777777" w:rsidR="00CF5E84" w:rsidRPr="00A20764" w:rsidRDefault="00CF5E84" w:rsidP="00E454A1">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6C31AD" w14:textId="77777777" w:rsidR="00CF5E84" w:rsidRPr="00A20764" w:rsidRDefault="00CF5E84" w:rsidP="00E454A1">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3EBA97BC"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75BD1A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85C828" w14:textId="77777777" w:rsidR="00CF5E84" w:rsidRPr="00A20764" w:rsidRDefault="00CF5E84" w:rsidP="00E454A1">
            <w:pPr>
              <w:pStyle w:val="TAL"/>
            </w:pPr>
          </w:p>
        </w:tc>
      </w:tr>
      <w:tr w:rsidR="00CF5E84" w:rsidRPr="00A20764" w14:paraId="7A76EAA7"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1C001F50" w14:textId="77777777" w:rsidR="00CF5E84" w:rsidRPr="00A20764" w:rsidRDefault="00CF5E84" w:rsidP="00E454A1">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4BBE0BF7"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4DDDCA5"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E667E9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D12EF66" w14:textId="77777777" w:rsidR="00CF5E84" w:rsidRPr="00A20764" w:rsidRDefault="00CF5E84" w:rsidP="00E454A1">
            <w:pPr>
              <w:pStyle w:val="TAL"/>
            </w:pPr>
          </w:p>
        </w:tc>
      </w:tr>
      <w:tr w:rsidR="00CF5E84" w:rsidRPr="00A20764" w14:paraId="670B8470"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3F14F743" w14:textId="77777777" w:rsidR="00CF5E84" w:rsidRPr="00A20764" w:rsidRDefault="00CF5E84" w:rsidP="00E454A1">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5EA314" w14:textId="77777777" w:rsidR="00CF5E84" w:rsidRPr="00A20764" w:rsidRDefault="00CF5E84" w:rsidP="00E454A1">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23A2F2A9"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D44004E"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4CC920A" w14:textId="77777777" w:rsidR="00CF5E84" w:rsidRPr="00A20764" w:rsidRDefault="00CF5E84" w:rsidP="00E454A1">
            <w:pPr>
              <w:pStyle w:val="TAL"/>
            </w:pPr>
          </w:p>
        </w:tc>
      </w:tr>
    </w:tbl>
    <w:p w14:paraId="3FE4B1CD" w14:textId="77777777" w:rsidR="00CF5E84" w:rsidRPr="00A20764" w:rsidRDefault="00CF5E84" w:rsidP="00CF5E84"/>
    <w:p w14:paraId="4385DBA4" w14:textId="497B60E5" w:rsidR="00CF5E84" w:rsidRPr="00A20764" w:rsidRDefault="00CF5E84" w:rsidP="00CF5E84">
      <w:pPr>
        <w:pStyle w:val="TH"/>
      </w:pPr>
      <w:r w:rsidRPr="00A20764">
        <w:t>Table 6.7.3.3.3-</w:t>
      </w:r>
      <w:r>
        <w:t>4</w:t>
      </w:r>
      <w:r w:rsidRPr="00A20764">
        <w:t>: SIP 200 (OK) from the SS (Step 2, Table 6.7.3.3.2-1;</w:t>
      </w:r>
      <w:r w:rsidRPr="00A20764">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F5E84" w:rsidRPr="00A20764" w14:paraId="4104AE0B"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47F813" w14:textId="77777777" w:rsidR="00CF5E84" w:rsidRPr="00A20764" w:rsidRDefault="00CF5E84" w:rsidP="00E454A1">
            <w:pPr>
              <w:pStyle w:val="TAL"/>
            </w:pPr>
            <w:r w:rsidRPr="00A20764">
              <w:t>Derivation Path: TS 36.579-1 [2], Table 5.5.2.17.1.2-1, condition INVITE-RSP</w:t>
            </w:r>
          </w:p>
        </w:tc>
      </w:tr>
      <w:tr w:rsidR="00CF5E84" w:rsidRPr="00A20764" w14:paraId="7C22810A" w14:textId="77777777" w:rsidTr="00E454A1">
        <w:trPr>
          <w:tblHeader/>
        </w:trPr>
        <w:tc>
          <w:tcPr>
            <w:tcW w:w="2708" w:type="dxa"/>
            <w:tcBorders>
              <w:top w:val="single" w:sz="4" w:space="0" w:color="auto"/>
              <w:left w:val="single" w:sz="4" w:space="0" w:color="auto"/>
              <w:bottom w:val="single" w:sz="4" w:space="0" w:color="auto"/>
              <w:right w:val="single" w:sz="4" w:space="0" w:color="auto"/>
            </w:tcBorders>
            <w:hideMark/>
          </w:tcPr>
          <w:p w14:paraId="6B95BE3A" w14:textId="77777777" w:rsidR="00CF5E84" w:rsidRPr="00A20764" w:rsidRDefault="00CF5E84" w:rsidP="00E454A1">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AAFA164" w14:textId="77777777" w:rsidR="00CF5E84" w:rsidRPr="00A20764" w:rsidRDefault="00CF5E84" w:rsidP="00E454A1">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6ECF6FF0" w14:textId="77777777" w:rsidR="00CF5E84" w:rsidRPr="00A20764" w:rsidRDefault="00CF5E84" w:rsidP="00E454A1">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270638A2" w14:textId="77777777" w:rsidR="00CF5E84" w:rsidRPr="00A20764" w:rsidRDefault="00CF5E84" w:rsidP="00E454A1">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34B76ECD" w14:textId="77777777" w:rsidR="00CF5E84" w:rsidRPr="00A20764" w:rsidRDefault="00CF5E84" w:rsidP="00E454A1">
            <w:pPr>
              <w:pStyle w:val="TAH"/>
            </w:pPr>
            <w:r w:rsidRPr="00A20764">
              <w:t>Condition</w:t>
            </w:r>
          </w:p>
        </w:tc>
      </w:tr>
      <w:tr w:rsidR="00CF5E84" w:rsidRPr="00A20764" w14:paraId="4F476098"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52BD6347" w14:textId="77777777" w:rsidR="00CF5E84" w:rsidRPr="00A20764" w:rsidRDefault="00CF5E84" w:rsidP="00E454A1">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4696845E" w14:textId="77777777" w:rsidR="00CF5E84" w:rsidRPr="00A20764"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1760E15E"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7AB2971B"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5BDD59" w14:textId="77777777" w:rsidR="00CF5E84" w:rsidRPr="00A20764" w:rsidRDefault="00CF5E84" w:rsidP="00E454A1">
            <w:pPr>
              <w:pStyle w:val="TAL"/>
            </w:pPr>
          </w:p>
        </w:tc>
      </w:tr>
      <w:tr w:rsidR="00CF5E84" w:rsidRPr="00A20764" w14:paraId="0259B5D6"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00518914" w14:textId="77777777" w:rsidR="00CF5E84" w:rsidRPr="00A20764" w:rsidRDefault="00CF5E84" w:rsidP="00E454A1">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53048048" w14:textId="77777777" w:rsidR="00CF5E84" w:rsidRPr="00A20764" w:rsidRDefault="00CF5E84" w:rsidP="00E454A1">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6EBA36F3"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DB0CF9" w14:textId="77777777" w:rsidR="00CF5E84" w:rsidRPr="00A20764" w:rsidRDefault="00CF5E84" w:rsidP="00E454A1">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068DA0AD" w14:textId="77777777" w:rsidR="00CF5E84" w:rsidRPr="00A20764" w:rsidRDefault="00CF5E84" w:rsidP="00E454A1">
            <w:pPr>
              <w:pStyle w:val="TAL"/>
            </w:pPr>
          </w:p>
        </w:tc>
      </w:tr>
      <w:tr w:rsidR="00CF5E84" w:rsidRPr="00A20764" w14:paraId="072458FB"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46A193EE" w14:textId="77777777" w:rsidR="00CF5E84" w:rsidRPr="00A20764" w:rsidRDefault="00CF5E84" w:rsidP="00E454A1">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FB4EC5A" w14:textId="77777777" w:rsidR="00CF5E84" w:rsidRPr="00A20764"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1ADC0FD7"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0758681A"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9E5B60" w14:textId="77777777" w:rsidR="00CF5E84" w:rsidRPr="00A20764" w:rsidRDefault="00CF5E84" w:rsidP="00E454A1">
            <w:pPr>
              <w:pStyle w:val="TAL"/>
            </w:pPr>
          </w:p>
        </w:tc>
      </w:tr>
      <w:tr w:rsidR="00CF5E84" w:rsidRPr="00A20764" w14:paraId="1F4EF875"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8764644" w14:textId="77777777" w:rsidR="00CF5E84" w:rsidRPr="00A20764" w:rsidRDefault="00CF5E84" w:rsidP="00E454A1">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C725135" w14:textId="77777777" w:rsidR="00CF5E84" w:rsidRPr="00A20764" w:rsidRDefault="00CF5E84" w:rsidP="00E454A1">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18A22211"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1F01A86A"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A6B3DD" w14:textId="77777777" w:rsidR="00CF5E84" w:rsidRPr="00A20764" w:rsidRDefault="00CF5E84" w:rsidP="00E454A1">
            <w:pPr>
              <w:pStyle w:val="TAL"/>
            </w:pPr>
          </w:p>
        </w:tc>
      </w:tr>
    </w:tbl>
    <w:p w14:paraId="339E6BCF" w14:textId="77777777" w:rsidR="00CF5E84" w:rsidRPr="00A20764" w:rsidRDefault="00CF5E84" w:rsidP="00CF5E84"/>
    <w:p w14:paraId="5F9AACBA" w14:textId="73578C79" w:rsidR="00CF5E84" w:rsidRPr="00A20764" w:rsidRDefault="00CF5E84" w:rsidP="00CF5E84">
      <w:pPr>
        <w:pStyle w:val="TH"/>
      </w:pPr>
      <w:r w:rsidRPr="00A20764">
        <w:t>Table 6.7.3.3.3-</w:t>
      </w:r>
      <w:r>
        <w:t>5</w:t>
      </w:r>
      <w:r w:rsidRPr="00A20764">
        <w:t xml:space="preserve">: SDP </w:t>
      </w:r>
      <w:r w:rsidR="005A2039" w:rsidRPr="005A2039">
        <w:t xml:space="preserve">Message </w:t>
      </w:r>
      <w:r w:rsidRPr="00A20764">
        <w:t>in SIP 200 (OK) (Table 6.7.3.3.3-</w:t>
      </w:r>
      <w:r w:rsidR="006D2B1E">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20764" w14:paraId="1E8D97FC"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4BE1552E" w14:textId="77777777" w:rsidR="00CF5E84" w:rsidRPr="00A20764" w:rsidRDefault="00CF5E84" w:rsidP="00E454A1">
            <w:pPr>
              <w:pStyle w:val="TAL"/>
            </w:pPr>
            <w:r w:rsidRPr="00A20764">
              <w:t>Derivation Path: TS 36.579-1 [2], Table 5.5.3.1.2-2, condition SDP_ANSWER, IMPLICIT_GRANT_REQUESTED, IMPLICIT_FLOOR_GRANTED</w:t>
            </w:r>
          </w:p>
        </w:tc>
      </w:tr>
    </w:tbl>
    <w:p w14:paraId="390C62F5" w14:textId="77777777" w:rsidR="00CF5E84" w:rsidRPr="00A20764" w:rsidRDefault="00CF5E84" w:rsidP="00CF5E84"/>
    <w:p w14:paraId="001AC865" w14:textId="77777777" w:rsidR="00CF5E84" w:rsidRPr="00A974FC" w:rsidRDefault="00CF5E84" w:rsidP="00CF5E84">
      <w:pPr>
        <w:pStyle w:val="Heading3"/>
        <w:rPr>
          <w:rFonts w:cs="Arial"/>
          <w:szCs w:val="28"/>
        </w:rPr>
      </w:pPr>
      <w:bookmarkStart w:id="833" w:name="_Toc171440767"/>
      <w:r w:rsidRPr="00A974FC">
        <w:rPr>
          <w:rFonts w:cs="Arial"/>
          <w:szCs w:val="28"/>
        </w:rPr>
        <w:t>6.7.4</w:t>
      </w:r>
      <w:r w:rsidRPr="00A974FC">
        <w:rPr>
          <w:rFonts w:cs="Arial"/>
          <w:szCs w:val="28"/>
        </w:rPr>
        <w:tab/>
        <w:t>On-network / On-demand ambient viewing call / Locally initiated ambient viewing call / Client Terminated (CT)</w:t>
      </w:r>
      <w:bookmarkEnd w:id="833"/>
    </w:p>
    <w:p w14:paraId="1E868C2E" w14:textId="77777777" w:rsidR="00CF5E84" w:rsidRPr="00A974FC" w:rsidRDefault="00CF5E84" w:rsidP="00CF5E84">
      <w:pPr>
        <w:pStyle w:val="H6"/>
      </w:pPr>
      <w:r w:rsidRPr="00A974FC">
        <w:t>6.7.4.1</w:t>
      </w:r>
      <w:r w:rsidRPr="00A974FC">
        <w:tab/>
        <w:t>Test Purpose (TP)</w:t>
      </w:r>
    </w:p>
    <w:p w14:paraId="2ABC911D" w14:textId="77777777" w:rsidR="00CF5E84" w:rsidRPr="00A974FC" w:rsidRDefault="00CF5E84" w:rsidP="00CF5E84">
      <w:pPr>
        <w:pStyle w:val="H6"/>
      </w:pPr>
      <w:r w:rsidRPr="00A974FC">
        <w:t>(1)</w:t>
      </w:r>
    </w:p>
    <w:p w14:paraId="1F17C394" w14:textId="77777777" w:rsidR="00CF5E84" w:rsidRPr="00A974FC" w:rsidRDefault="00CF5E84" w:rsidP="00CF5E84">
      <w:pPr>
        <w:pStyle w:val="PL"/>
        <w:rPr>
          <w:noProof w:val="0"/>
        </w:rPr>
      </w:pPr>
      <w:r w:rsidRPr="00A974FC">
        <w:rPr>
          <w:b/>
          <w:noProof w:val="0"/>
        </w:rPr>
        <w:t>with</w:t>
      </w:r>
      <w:r w:rsidRPr="00A974FC">
        <w:rPr>
          <w:noProof w:val="0"/>
        </w:rPr>
        <w:t xml:space="preserve"> { the UE (MCVideo Client) registered and authorised for MCVideo Service }</w:t>
      </w:r>
    </w:p>
    <w:p w14:paraId="6DB6C786" w14:textId="77777777" w:rsidR="00CF5E84" w:rsidRPr="00A974FC" w:rsidRDefault="00CF5E84" w:rsidP="00CF5E84">
      <w:pPr>
        <w:pStyle w:val="PL"/>
        <w:rPr>
          <w:noProof w:val="0"/>
        </w:rPr>
      </w:pPr>
      <w:r w:rsidRPr="00A974FC">
        <w:rPr>
          <w:b/>
          <w:noProof w:val="0"/>
        </w:rPr>
        <w:t>ensure that</w:t>
      </w:r>
      <w:r w:rsidRPr="00A974FC">
        <w:rPr>
          <w:noProof w:val="0"/>
        </w:rPr>
        <w:t xml:space="preserve"> {</w:t>
      </w:r>
    </w:p>
    <w:p w14:paraId="181159D1" w14:textId="77777777" w:rsidR="00CF5E84" w:rsidRPr="00A974FC" w:rsidRDefault="00CF5E84" w:rsidP="00CF5E84">
      <w:pPr>
        <w:pStyle w:val="PL"/>
        <w:rPr>
          <w:noProof w:val="0"/>
        </w:rPr>
      </w:pPr>
      <w:r w:rsidRPr="00A974FC">
        <w:rPr>
          <w:noProof w:val="0"/>
        </w:rPr>
        <w:t xml:space="preserve">  </w:t>
      </w:r>
      <w:r w:rsidRPr="00A974FC">
        <w:rPr>
          <w:b/>
          <w:noProof w:val="0"/>
        </w:rPr>
        <w:t>when</w:t>
      </w:r>
      <w:r w:rsidRPr="00A974FC">
        <w:rPr>
          <w:noProof w:val="0"/>
        </w:rPr>
        <w:t xml:space="preserve"> { the UE (MCVideo Client) receives a SIP INVITE message to establish a MCVideo remote initiated ambient viewing call }</w:t>
      </w:r>
    </w:p>
    <w:p w14:paraId="6CAF5D65" w14:textId="77777777" w:rsidR="00CF5E84" w:rsidRPr="00A974FC" w:rsidRDefault="00CF5E84" w:rsidP="00CF5E84">
      <w:pPr>
        <w:pStyle w:val="PL"/>
        <w:rPr>
          <w:noProof w:val="0"/>
        </w:rPr>
      </w:pPr>
      <w:r w:rsidRPr="00A974FC">
        <w:rPr>
          <w:noProof w:val="0"/>
        </w:rPr>
        <w:t xml:space="preserve">    </w:t>
      </w:r>
      <w:r w:rsidRPr="00A974FC">
        <w:rPr>
          <w:b/>
          <w:noProof w:val="0"/>
        </w:rPr>
        <w:t>then</w:t>
      </w:r>
      <w:r w:rsidRPr="00A974FC">
        <w:rPr>
          <w:noProof w:val="0"/>
        </w:rPr>
        <w:t xml:space="preserve"> { UE (MCVideo Client) sends a SIP 200 (OK) message </w:t>
      </w:r>
      <w:r w:rsidRPr="00A974FC">
        <w:rPr>
          <w:b/>
          <w:bCs/>
          <w:noProof w:val="0"/>
        </w:rPr>
        <w:t>and</w:t>
      </w:r>
      <w:r w:rsidRPr="00A974FC">
        <w:rPr>
          <w:noProof w:val="0"/>
        </w:rPr>
        <w:t xml:space="preserve"> respects the Transmission Control imposed by the MCVideo Server }</w:t>
      </w:r>
    </w:p>
    <w:p w14:paraId="1E9EEDEB" w14:textId="77777777" w:rsidR="00CF5E84" w:rsidRPr="00A974FC" w:rsidRDefault="00CF5E84" w:rsidP="00CF5E84">
      <w:pPr>
        <w:pStyle w:val="PL"/>
        <w:rPr>
          <w:noProof w:val="0"/>
        </w:rPr>
      </w:pPr>
      <w:r w:rsidRPr="00A974FC">
        <w:rPr>
          <w:noProof w:val="0"/>
        </w:rPr>
        <w:t xml:space="preserve">            }</w:t>
      </w:r>
    </w:p>
    <w:p w14:paraId="521A1E85" w14:textId="77777777" w:rsidR="00CF5E84" w:rsidRPr="00A974FC" w:rsidRDefault="00CF5E84" w:rsidP="00CF5E84">
      <w:pPr>
        <w:pStyle w:val="PL"/>
        <w:rPr>
          <w:rFonts w:cs="Courier New"/>
          <w:noProof w:val="0"/>
          <w:szCs w:val="16"/>
        </w:rPr>
      </w:pPr>
    </w:p>
    <w:p w14:paraId="4F11BF77" w14:textId="77777777" w:rsidR="00CF5E84" w:rsidRPr="00A974FC" w:rsidRDefault="00CF5E84" w:rsidP="00CF5E84">
      <w:pPr>
        <w:pStyle w:val="H6"/>
      </w:pPr>
      <w:r w:rsidRPr="00A974FC">
        <w:t>(2)</w:t>
      </w:r>
    </w:p>
    <w:p w14:paraId="76EB0853" w14:textId="77777777" w:rsidR="00CF5E84" w:rsidRPr="00A974FC" w:rsidRDefault="00CF5E84" w:rsidP="00CF5E84">
      <w:pPr>
        <w:pStyle w:val="PL"/>
        <w:rPr>
          <w:noProof w:val="0"/>
        </w:rPr>
      </w:pPr>
      <w:r w:rsidRPr="00A974FC">
        <w:rPr>
          <w:b/>
          <w:noProof w:val="0"/>
        </w:rPr>
        <w:t>with</w:t>
      </w:r>
      <w:r w:rsidRPr="00A974FC">
        <w:rPr>
          <w:noProof w:val="0"/>
        </w:rPr>
        <w:t xml:space="preserve"> { UE (MCVideo Client) having an ongoing MCVideo locally initiated ambient viewing call }</w:t>
      </w:r>
    </w:p>
    <w:p w14:paraId="31AB5F06" w14:textId="77777777" w:rsidR="00CF5E84" w:rsidRPr="00A974FC" w:rsidRDefault="00CF5E84" w:rsidP="00CF5E84">
      <w:pPr>
        <w:pStyle w:val="PL"/>
        <w:rPr>
          <w:noProof w:val="0"/>
        </w:rPr>
      </w:pPr>
      <w:r w:rsidRPr="00A974FC">
        <w:rPr>
          <w:b/>
          <w:noProof w:val="0"/>
        </w:rPr>
        <w:t>ensure that</w:t>
      </w:r>
      <w:r w:rsidRPr="00A974FC">
        <w:rPr>
          <w:noProof w:val="0"/>
        </w:rPr>
        <w:t xml:space="preserve"> {</w:t>
      </w:r>
    </w:p>
    <w:p w14:paraId="16694139" w14:textId="77777777" w:rsidR="00CF5E84" w:rsidRPr="00A974FC" w:rsidRDefault="00CF5E84" w:rsidP="00CF5E84">
      <w:pPr>
        <w:pStyle w:val="PL"/>
        <w:rPr>
          <w:noProof w:val="0"/>
        </w:rPr>
      </w:pPr>
      <w:r w:rsidRPr="00A974FC">
        <w:rPr>
          <w:noProof w:val="0"/>
        </w:rPr>
        <w:t xml:space="preserve">  </w:t>
      </w:r>
      <w:r w:rsidRPr="00A974FC">
        <w:rPr>
          <w:b/>
          <w:noProof w:val="0"/>
        </w:rPr>
        <w:t>when</w:t>
      </w:r>
      <w:r w:rsidRPr="00A974FC">
        <w:rPr>
          <w:noProof w:val="0"/>
        </w:rPr>
        <w:t xml:space="preserve"> { the MCVideo User requests to terminate the ongoing MCVideo locally initiated ambient viewing call }</w:t>
      </w:r>
    </w:p>
    <w:p w14:paraId="5EF7EB97" w14:textId="77777777" w:rsidR="00CF5E84" w:rsidRPr="00A974FC" w:rsidRDefault="00CF5E84" w:rsidP="00CF5E84">
      <w:pPr>
        <w:pStyle w:val="PL"/>
        <w:rPr>
          <w:noProof w:val="0"/>
        </w:rPr>
      </w:pPr>
      <w:r w:rsidRPr="00A974FC">
        <w:rPr>
          <w:noProof w:val="0"/>
        </w:rPr>
        <w:t xml:space="preserve">    </w:t>
      </w:r>
      <w:r w:rsidRPr="00A974FC">
        <w:rPr>
          <w:b/>
          <w:noProof w:val="0"/>
        </w:rPr>
        <w:t>then</w:t>
      </w:r>
      <w:r w:rsidRPr="00A974FC">
        <w:rPr>
          <w:noProof w:val="0"/>
        </w:rPr>
        <w:t xml:space="preserve"> { UE (MCVideo Client) sends a SIP BYE request </w:t>
      </w:r>
      <w:r w:rsidRPr="00A974FC">
        <w:rPr>
          <w:b/>
          <w:bCs/>
          <w:noProof w:val="0"/>
        </w:rPr>
        <w:t>and</w:t>
      </w:r>
      <w:r w:rsidRPr="00A974FC">
        <w:rPr>
          <w:noProof w:val="0"/>
        </w:rPr>
        <w:t xml:space="preserve"> leaves the MCVideo session after receiving a SIP 200 (OK) message }</w:t>
      </w:r>
    </w:p>
    <w:p w14:paraId="6815EF6C" w14:textId="77777777" w:rsidR="00CF5E84" w:rsidRPr="00A974FC" w:rsidRDefault="00CF5E84" w:rsidP="00CF5E84">
      <w:pPr>
        <w:pStyle w:val="PL"/>
        <w:rPr>
          <w:noProof w:val="0"/>
        </w:rPr>
      </w:pPr>
      <w:r w:rsidRPr="00A974FC">
        <w:rPr>
          <w:noProof w:val="0"/>
        </w:rPr>
        <w:t xml:space="preserve">            }</w:t>
      </w:r>
    </w:p>
    <w:p w14:paraId="2C8EEDD5" w14:textId="77777777" w:rsidR="00CF5E84" w:rsidRPr="00A974FC" w:rsidRDefault="00CF5E84" w:rsidP="00CF5E84">
      <w:pPr>
        <w:pStyle w:val="PL"/>
        <w:rPr>
          <w:rFonts w:cs="Courier New"/>
          <w:noProof w:val="0"/>
          <w:szCs w:val="16"/>
        </w:rPr>
      </w:pPr>
    </w:p>
    <w:p w14:paraId="0246D7EE" w14:textId="77777777" w:rsidR="00CF5E84" w:rsidRPr="00A974FC" w:rsidRDefault="00CF5E84" w:rsidP="00CF5E84">
      <w:pPr>
        <w:pStyle w:val="H6"/>
      </w:pPr>
      <w:r w:rsidRPr="00A974FC">
        <w:t>6.7.4.2</w:t>
      </w:r>
      <w:r w:rsidRPr="00A974FC">
        <w:tab/>
        <w:t>Conformance requirements</w:t>
      </w:r>
    </w:p>
    <w:p w14:paraId="72D666E0" w14:textId="77777777" w:rsidR="00CF5E84" w:rsidRPr="00A974FC" w:rsidRDefault="00CF5E84" w:rsidP="00CF5E84">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635A008" w14:textId="77777777" w:rsidR="00CF5E84" w:rsidRPr="00A974FC" w:rsidRDefault="00CF5E84" w:rsidP="00CF5E84">
      <w:r w:rsidRPr="00A974FC">
        <w:t>[TS 24.281, clause 15.2.1.2]</w:t>
      </w:r>
    </w:p>
    <w:p w14:paraId="724918A9" w14:textId="77777777" w:rsidR="00CF5E84" w:rsidRPr="00A974FC" w:rsidRDefault="00CF5E84" w:rsidP="00CF5E84">
      <w:pPr>
        <w:rPr>
          <w:lang w:eastAsia="ko-KR"/>
        </w:rPr>
      </w:pPr>
      <w:r w:rsidRPr="00A974FC">
        <w:t>Upon receipt of an initial SIP INVITE request, the MCVideo client shall follow the procedures for termination of multimedia sessions in the IM CN subsystem as specified in 3GPP TS 24.229 [11] with the clarifications below.</w:t>
      </w:r>
    </w:p>
    <w:p w14:paraId="79440FB7" w14:textId="77777777" w:rsidR="00CF5E84" w:rsidRPr="00A974FC" w:rsidRDefault="00CF5E84" w:rsidP="00CF5E84">
      <w:pPr>
        <w:rPr>
          <w:lang w:eastAsia="ko-KR"/>
        </w:rPr>
      </w:pPr>
      <w:r w:rsidRPr="00A974FC">
        <w:rPr>
          <w:lang w:eastAsia="ko-KR"/>
        </w:rPr>
        <w:t>The MCVideo client:</w:t>
      </w:r>
    </w:p>
    <w:p w14:paraId="431BD74A" w14:textId="77777777" w:rsidR="00CF5E84" w:rsidRPr="00A974FC" w:rsidRDefault="00CF5E84" w:rsidP="00CF5E84">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E1F1CCF" w14:textId="77777777" w:rsidR="00CF5E84" w:rsidRPr="00A974FC" w:rsidRDefault="00CF5E84" w:rsidP="00CF5E84">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2AA0EC65" w14:textId="77777777" w:rsidR="00CF5E84" w:rsidRPr="00A974FC" w:rsidRDefault="00CF5E84" w:rsidP="00CF5E84">
      <w:pPr>
        <w:pStyle w:val="B2"/>
        <w:rPr>
          <w:lang w:eastAsia="ko-KR"/>
        </w:rPr>
      </w:pPr>
      <w:r w:rsidRPr="00A974FC">
        <w:rPr>
          <w:lang w:eastAsia="ko-KR"/>
        </w:rPr>
        <w:t>b)</w:t>
      </w:r>
      <w:r w:rsidRPr="00A974FC">
        <w:rPr>
          <w:lang w:eastAsia="ko-KR"/>
        </w:rPr>
        <w:tab/>
        <w:t>MCVideo client does not have enough resources to handle the call;</w:t>
      </w:r>
    </w:p>
    <w:p w14:paraId="7A99A532" w14:textId="77777777" w:rsidR="00CF5E84" w:rsidRPr="00A974FC" w:rsidRDefault="00CF5E84" w:rsidP="00CF5E84">
      <w:pPr>
        <w:pStyle w:val="B2"/>
      </w:pPr>
      <w:r w:rsidRPr="00A974FC">
        <w:t>c)</w:t>
      </w:r>
      <w:r w:rsidRPr="00A974FC">
        <w:tab/>
        <w:t>if neither condition a) nor b) are met, continue with the rest of the steps;</w:t>
      </w:r>
    </w:p>
    <w:p w14:paraId="73636C71" w14:textId="77777777" w:rsidR="00CF5E84" w:rsidRPr="00A974FC" w:rsidRDefault="00CF5E84" w:rsidP="00CF5E84">
      <w:pPr>
        <w:pStyle w:val="B1"/>
        <w:rPr>
          <w:lang w:eastAsia="ko-KR"/>
        </w:rPr>
      </w:pPr>
      <w:r w:rsidRPr="00A974FC">
        <w:rPr>
          <w:lang w:eastAsia="ko-KR"/>
        </w:rPr>
        <w:t>2)</w:t>
      </w:r>
      <w:r w:rsidRPr="00A974FC">
        <w:rPr>
          <w:lang w:eastAsia="ko-KR"/>
        </w:rPr>
        <w:tab/>
        <w:t>if the SIP INVITE request is rejected in step 1):</w:t>
      </w:r>
    </w:p>
    <w:p w14:paraId="48441FDD" w14:textId="77777777" w:rsidR="00CF5E84" w:rsidRPr="00A974FC" w:rsidRDefault="00CF5E84" w:rsidP="00CF5E84">
      <w:pPr>
        <w:pStyle w:val="B2"/>
      </w:pPr>
      <w:r w:rsidRPr="00A974FC">
        <w:t>a)</w:t>
      </w:r>
      <w:r w:rsidRPr="00A974FC">
        <w:tab/>
      </w:r>
      <w:r w:rsidRPr="00A974FC">
        <w:rPr>
          <w:lang w:eastAsia="ko-KR"/>
        </w:rPr>
        <w:t>shall</w:t>
      </w:r>
      <w:r w:rsidRPr="00A974FC">
        <w:t xml:space="preserve"> respond towards the participating MCVideo function either with:</w:t>
      </w:r>
    </w:p>
    <w:p w14:paraId="78874204" w14:textId="77777777" w:rsidR="00CF5E84" w:rsidRPr="00A974FC" w:rsidRDefault="00CF5E84" w:rsidP="00CF5E84">
      <w:pPr>
        <w:pStyle w:val="B3"/>
      </w:pPr>
      <w:r w:rsidRPr="00A974FC">
        <w:t>i)</w:t>
      </w:r>
      <w:r w:rsidRPr="00A974FC">
        <w:tab/>
        <w:t>an appropriate reject code as specified in 3GPP TS 24.229 [11] and warning texts as specified in clause 4.4.2; or</w:t>
      </w:r>
    </w:p>
    <w:p w14:paraId="77FC8065" w14:textId="77777777" w:rsidR="00CF5E84" w:rsidRPr="00A974FC" w:rsidRDefault="00CF5E84" w:rsidP="00CF5E84">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2CD6A717" w14:textId="77777777" w:rsidR="00CF5E84" w:rsidRPr="00A974FC" w:rsidRDefault="00CF5E84" w:rsidP="00CF5E84">
      <w:pPr>
        <w:pStyle w:val="B2"/>
      </w:pPr>
      <w:r w:rsidRPr="00A974FC">
        <w:t>b)</w:t>
      </w:r>
      <w:r w:rsidRPr="00A974FC">
        <w:tab/>
      </w:r>
      <w:r w:rsidRPr="00A974FC">
        <w:rPr>
          <w:lang w:eastAsia="ko-KR"/>
        </w:rPr>
        <w:t>skip</w:t>
      </w:r>
      <w:r w:rsidRPr="00A974FC">
        <w:t xml:space="preserve"> the rest of the steps of this clause;</w:t>
      </w:r>
    </w:p>
    <w:p w14:paraId="41D4F5B2" w14:textId="77777777" w:rsidR="00CF5E84" w:rsidRPr="00A974FC" w:rsidRDefault="00CF5E84" w:rsidP="00CF5E84">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1E28D6D" w14:textId="77777777" w:rsidR="00CF5E84" w:rsidRPr="00A974FC" w:rsidRDefault="00CF5E84" w:rsidP="00CF5E84">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0B584752" w14:textId="77777777" w:rsidR="00CF5E84" w:rsidRPr="00A974FC" w:rsidRDefault="00CF5E84" w:rsidP="00CF5E84">
      <w:pPr>
        <w:pStyle w:val="B2"/>
      </w:pPr>
      <w:r w:rsidRPr="00A974FC">
        <w:t>b)</w:t>
      </w:r>
      <w:r w:rsidRPr="00A974FC">
        <w:tab/>
      </w:r>
      <w:r w:rsidRPr="00A974FC">
        <w:rPr>
          <w:lang w:eastAsia="ko-KR"/>
        </w:rPr>
        <w:t>shall</w:t>
      </w:r>
      <w:r w:rsidRPr="00A974FC">
        <w:t xml:space="preserve"> convert the MCVideo ID to a UID as described in 3GPP TS 33.180 [8];</w:t>
      </w:r>
    </w:p>
    <w:p w14:paraId="54B4DB85" w14:textId="77777777" w:rsidR="00CF5E84" w:rsidRPr="00A974FC" w:rsidRDefault="00CF5E84" w:rsidP="00CF5E84">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39566924" w14:textId="77777777" w:rsidR="00CF5E84" w:rsidRPr="00A974FC" w:rsidRDefault="00CF5E84" w:rsidP="00CF5E84">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430C4C2A" w14:textId="77777777" w:rsidR="00CF5E84" w:rsidRPr="00A974FC" w:rsidRDefault="00CF5E84" w:rsidP="00CF5E84">
      <w:pPr>
        <w:pStyle w:val="B2"/>
      </w:pPr>
      <w:r w:rsidRPr="00A974FC">
        <w:t>e)</w:t>
      </w:r>
      <w:r w:rsidRPr="00A974FC">
        <w:tab/>
        <w:t>if the signature of the MIKEY-SAKKE I_MESSAGE was successfully validated:</w:t>
      </w:r>
    </w:p>
    <w:p w14:paraId="49D2C90A" w14:textId="77777777" w:rsidR="00CF5E84" w:rsidRPr="00A974FC" w:rsidRDefault="00CF5E84" w:rsidP="00CF5E84">
      <w:pPr>
        <w:pStyle w:val="B3"/>
      </w:pPr>
      <w:r w:rsidRPr="00A974FC">
        <w:t>i)</w:t>
      </w:r>
      <w:r w:rsidRPr="00A974FC">
        <w:tab/>
        <w:t>shall extract and decrypt the encapsulated PCK using the terminating user's (KMS provisioned) UID key as described in 3GPP TS 33.180 [8]; and</w:t>
      </w:r>
    </w:p>
    <w:p w14:paraId="3677600C" w14:textId="77777777" w:rsidR="00CF5E84" w:rsidRPr="00A974FC" w:rsidRDefault="00CF5E84" w:rsidP="00CF5E84">
      <w:pPr>
        <w:pStyle w:val="B3"/>
      </w:pPr>
      <w:r w:rsidRPr="00A974FC">
        <w:t>ii)</w:t>
      </w:r>
      <w:r w:rsidRPr="00A974FC">
        <w:tab/>
        <w:t>shall extract the PCK-ID, from the payload as specified in 3GPP TS 33.180 [8];</w:t>
      </w:r>
    </w:p>
    <w:p w14:paraId="1CAC76EA" w14:textId="77777777" w:rsidR="00CF5E84" w:rsidRPr="00A974FC" w:rsidRDefault="00CF5E84" w:rsidP="00CF5E84">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1F5ABE95" w14:textId="77777777" w:rsidR="00CF5E84" w:rsidRPr="00A974FC" w:rsidRDefault="00CF5E84" w:rsidP="00CF5E84">
      <w:pPr>
        <w:pStyle w:val="B1"/>
        <w:rPr>
          <w:lang w:eastAsia="ko-KR"/>
        </w:rPr>
      </w:pPr>
      <w:r w:rsidRPr="00A974FC">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74E3038" w14:textId="77777777" w:rsidR="00CF5E84" w:rsidRPr="00A974FC" w:rsidRDefault="00CF5E84" w:rsidP="00CF5E84">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D9CC93C" w14:textId="77777777" w:rsidR="00CF5E84" w:rsidRPr="00A974FC" w:rsidRDefault="00CF5E84" w:rsidP="00CF5E84">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52E0C40F" w14:textId="77777777" w:rsidR="00CF5E84" w:rsidRPr="00A974FC" w:rsidRDefault="00CF5E84" w:rsidP="00CF5E84">
      <w:pPr>
        <w:pStyle w:val="NO"/>
      </w:pPr>
      <w:r w:rsidRPr="00A974FC">
        <w:t>NOTE 2:</w:t>
      </w:r>
      <w:r w:rsidRPr="00A974FC">
        <w:tab/>
        <w:t>Auto-answer is the commencement mode for both participants in locally initiated and remotely initiated ambient viewing calls.</w:t>
      </w:r>
    </w:p>
    <w:p w14:paraId="13CE554F" w14:textId="77777777" w:rsidR="00CF5E84" w:rsidRPr="00A974FC" w:rsidRDefault="00CF5E84" w:rsidP="00CF5E84">
      <w:pPr>
        <w:pStyle w:val="B1"/>
        <w:rPr>
          <w:lang w:eastAsia="ko-KR"/>
        </w:rPr>
      </w:pPr>
      <w:r w:rsidRPr="00A974FC">
        <w:rPr>
          <w:lang w:eastAsia="ko-KR"/>
        </w:rPr>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6DAB73B7" w14:textId="77777777" w:rsidR="00CF5E84" w:rsidRPr="00A974FC" w:rsidRDefault="00CF5E84" w:rsidP="00CF5E84">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65832046" w14:textId="77777777" w:rsidR="00CF5E84" w:rsidRPr="00A974FC" w:rsidRDefault="00CF5E84" w:rsidP="00CF5E84">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727A13BD" w14:textId="77777777" w:rsidR="00CF5E84" w:rsidRPr="00A974FC" w:rsidRDefault="00CF5E84" w:rsidP="00CF5E84">
      <w:pPr>
        <w:pStyle w:val="B1"/>
      </w:pPr>
      <w:bookmarkStart w:id="834"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6" w:history="1">
        <w:r w:rsidRPr="00A974FC">
          <w:rPr>
            <w:rFonts w:eastAsia="Malgun Gothic"/>
            <w:color w:val="0000FF"/>
            <w:u w:val="single"/>
          </w:rPr>
          <w:t>file:///dev/null</w:t>
        </w:r>
      </w:hyperlink>
      <w:r w:rsidRPr="00A974FC">
        <w:t>&gt;" shall not give any indication of the progress of the call to the MCVideo user;</w:t>
      </w:r>
    </w:p>
    <w:p w14:paraId="50543298" w14:textId="77777777" w:rsidR="00CF5E84" w:rsidRPr="00A974FC" w:rsidRDefault="00CF5E84" w:rsidP="00CF5E84">
      <w:pPr>
        <w:pStyle w:val="NO"/>
      </w:pPr>
      <w:bookmarkStart w:id="835" w:name="_PERM_MCCTEMPBM_CRPT25260037___5"/>
      <w:bookmarkEnd w:id="834"/>
      <w:r w:rsidRPr="00A974FC">
        <w:t>NOTE 3:</w:t>
      </w:r>
      <w:r w:rsidRPr="00A974FC">
        <w:tab/>
        <w:t>The alert-info header field having the value of "&lt;</w:t>
      </w:r>
      <w:hyperlink r:id="rId27"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5"/>
    <w:p w14:paraId="4925D1A7" w14:textId="77777777" w:rsidR="00CF5E84" w:rsidRPr="00A974FC" w:rsidRDefault="00CF5E84" w:rsidP="00CF5E84">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4AE8C4BD" w14:textId="77777777" w:rsidR="00CF5E84" w:rsidRPr="00A974FC" w:rsidRDefault="00CF5E84" w:rsidP="00CF5E84">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5ED07507" w14:textId="77777777" w:rsidR="00CF5E84" w:rsidRPr="00A974FC" w:rsidRDefault="00CF5E84" w:rsidP="00CF5E84">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7E267CBC" w14:textId="77777777" w:rsidR="00CF5E84" w:rsidRPr="00A974FC" w:rsidRDefault="00CF5E84" w:rsidP="00CF5E84">
      <w:r w:rsidRPr="00A974FC">
        <w:t>[TS 24.281, clause 15.2.1.3]</w:t>
      </w:r>
    </w:p>
    <w:p w14:paraId="258C276B" w14:textId="77777777" w:rsidR="00CF5E84" w:rsidRPr="00A974FC" w:rsidRDefault="00CF5E84" w:rsidP="00CF5E84">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0CD0F5BD" w14:textId="77777777" w:rsidR="00CF5E84" w:rsidRPr="00A974FC" w:rsidRDefault="00CF5E84" w:rsidP="00CF5E84">
      <w:pPr>
        <w:rPr>
          <w:lang w:eastAsia="ko-KR"/>
        </w:rPr>
      </w:pPr>
      <w:r w:rsidRPr="00A974FC">
        <w:rPr>
          <w:lang w:eastAsia="ko-KR"/>
        </w:rPr>
        <w:t>The MCVideo client:</w:t>
      </w:r>
    </w:p>
    <w:p w14:paraId="476FFA2C" w14:textId="77777777" w:rsidR="00CF5E84" w:rsidRPr="00A974FC" w:rsidRDefault="00CF5E84" w:rsidP="00CF5E84">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2DDD51C3" w14:textId="77777777" w:rsidR="00CF5E84" w:rsidRPr="00A974FC" w:rsidRDefault="00CF5E84" w:rsidP="00CF5E84">
      <w:pPr>
        <w:pStyle w:val="B2"/>
      </w:pPr>
      <w:r w:rsidRPr="00A974FC">
        <w:t>a)</w:t>
      </w:r>
      <w:r w:rsidRPr="00A974FC">
        <w:tab/>
        <w:t xml:space="preserve">a received SIP INVITE request for the ambient viewing call; or </w:t>
      </w:r>
    </w:p>
    <w:p w14:paraId="1E966F46" w14:textId="77777777" w:rsidR="00CF5E84" w:rsidRPr="00A974FC" w:rsidRDefault="00CF5E84" w:rsidP="00CF5E84">
      <w:pPr>
        <w:pStyle w:val="B2"/>
      </w:pPr>
      <w:r w:rsidRPr="00A974FC">
        <w:t>b)</w:t>
      </w:r>
      <w:r w:rsidRPr="00A974FC">
        <w:tab/>
        <w:t>a received SIP 200 (OK) response to a sent SIP INVITE request for the ambient viewing call;</w:t>
      </w:r>
    </w:p>
    <w:p w14:paraId="0C378435" w14:textId="77777777" w:rsidR="00CF5E84" w:rsidRPr="00A974FC" w:rsidRDefault="00CF5E84" w:rsidP="00CF5E84">
      <w:pPr>
        <w:ind w:left="851" w:hanging="284"/>
        <w:rPr>
          <w:lang w:val="x-none"/>
        </w:rPr>
      </w:pPr>
      <w:r w:rsidRPr="00A974FC">
        <w:rPr>
          <w:lang w:val="x-none"/>
        </w:rPr>
        <w:t>then shall skip the rest of the steps;</w:t>
      </w:r>
    </w:p>
    <w:p w14:paraId="48D7AC70" w14:textId="77777777" w:rsidR="00CF5E84" w:rsidRPr="00A974FC" w:rsidRDefault="00CF5E84" w:rsidP="00CF5E84">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14FF0D98" w14:textId="77777777" w:rsidR="00CF5E84" w:rsidRPr="00A974FC" w:rsidRDefault="00CF5E84" w:rsidP="00CF5E84">
      <w:pPr>
        <w:pStyle w:val="B1"/>
      </w:pPr>
      <w:r w:rsidRPr="00A974FC">
        <w:t>3)</w:t>
      </w:r>
      <w:r w:rsidRPr="00A974FC">
        <w:tab/>
        <w:t>shall generate a SIP BYE request according to rules and procedures of 3GPP TS 24.229 [11] and IETF RFC 6086 [21]; and</w:t>
      </w:r>
    </w:p>
    <w:p w14:paraId="17B94FF2" w14:textId="77777777" w:rsidR="00CF5E84" w:rsidRPr="00A974FC" w:rsidRDefault="00CF5E84" w:rsidP="00CF5E84">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3B3CB495" w14:textId="77777777" w:rsidR="00CF5E84" w:rsidRPr="00A974FC" w:rsidRDefault="00CF5E84" w:rsidP="00CF5E84">
      <w:pPr>
        <w:rPr>
          <w:lang w:eastAsia="ko-KR"/>
        </w:rPr>
      </w:pPr>
      <w:r w:rsidRPr="00A974FC">
        <w:rPr>
          <w:lang w:eastAsia="ko-KR"/>
        </w:rPr>
        <w:t>Upon receipt of the SIP 200 (OK) response to the SIP BYE request the MCVideo client:</w:t>
      </w:r>
    </w:p>
    <w:p w14:paraId="22E87E6A" w14:textId="77777777" w:rsidR="00CF5E84" w:rsidRPr="00A974FC" w:rsidRDefault="00CF5E84" w:rsidP="00CF5E84">
      <w:pPr>
        <w:pStyle w:val="B1"/>
        <w:rPr>
          <w:lang w:eastAsia="ko-KR"/>
        </w:rPr>
      </w:pPr>
      <w:r w:rsidRPr="00A974FC">
        <w:t>1)</w:t>
      </w:r>
      <w:r w:rsidRPr="00A974FC">
        <w:tab/>
      </w:r>
      <w:r w:rsidRPr="00A974FC">
        <w:rPr>
          <w:lang w:eastAsia="ko-KR"/>
        </w:rPr>
        <w:t>shall interact with the media plane as specified in 3GPP TS 24.581 [5];</w:t>
      </w:r>
    </w:p>
    <w:p w14:paraId="4C466A85" w14:textId="77777777" w:rsidR="00CF5E84" w:rsidRPr="00A974FC" w:rsidRDefault="00CF5E84" w:rsidP="00CF5E84">
      <w:pPr>
        <w:pStyle w:val="B1"/>
      </w:pPr>
      <w:r w:rsidRPr="00A974FC">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44714B21" w14:textId="77777777" w:rsidR="00CF5E84" w:rsidRPr="00A974FC" w:rsidRDefault="00CF5E84" w:rsidP="00CF5E84">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495C1086" w14:textId="77777777" w:rsidR="00CF5E84" w:rsidRPr="00A974FC" w:rsidRDefault="00CF5E84" w:rsidP="00CF5E84">
      <w:pPr>
        <w:pStyle w:val="B1"/>
        <w:rPr>
          <w:lang w:eastAsia="ko-KR"/>
        </w:rPr>
      </w:pPr>
      <w:r w:rsidRPr="00A974FC">
        <w:t>4)</w:t>
      </w:r>
      <w:r w:rsidRPr="00A974FC">
        <w:tab/>
      </w:r>
      <w:r w:rsidRPr="00A974FC">
        <w:rPr>
          <w:lang w:eastAsia="ko-KR"/>
        </w:rPr>
        <w:t>shall clear the cache of the data stored as:</w:t>
      </w:r>
    </w:p>
    <w:p w14:paraId="6BF2AEDB" w14:textId="77777777" w:rsidR="00CF5E84" w:rsidRPr="00A974FC" w:rsidRDefault="00CF5E84" w:rsidP="00CF5E84">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582B0104" w14:textId="77777777" w:rsidR="00CF5E84" w:rsidRPr="00A974FC" w:rsidRDefault="00CF5E84" w:rsidP="00CF5E84">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04D2E13B" w14:textId="77777777" w:rsidR="00CF5E84" w:rsidRPr="00A974FC" w:rsidRDefault="00CF5E84" w:rsidP="00CF5E84">
      <w:r w:rsidRPr="00A974FC">
        <w:t>[TS 24.581, clause 6.2.4.2.3]</w:t>
      </w:r>
    </w:p>
    <w:p w14:paraId="291741B1" w14:textId="77777777" w:rsidR="00CF5E84" w:rsidRPr="00A974FC" w:rsidRDefault="00CF5E84" w:rsidP="00CF5E84">
      <w:r w:rsidRPr="00A974FC">
        <w:t>When an MCVideo call is established, the terminating transmission participant:</w:t>
      </w:r>
    </w:p>
    <w:p w14:paraId="7C3FF20C" w14:textId="77777777" w:rsidR="00CF5E84" w:rsidRPr="00A974FC" w:rsidRDefault="00CF5E84" w:rsidP="00CF5E84">
      <w:pPr>
        <w:pStyle w:val="B1"/>
      </w:pPr>
      <w:r w:rsidRPr="00A974FC">
        <w:t>1.</w:t>
      </w:r>
      <w:r w:rsidRPr="00A974FC">
        <w:tab/>
        <w:t>shall create an instance of a 'Transmission participant state transition diagram for basic transmission control operation'; and</w:t>
      </w:r>
    </w:p>
    <w:p w14:paraId="3C35B2E4" w14:textId="77777777" w:rsidR="00CF5E84" w:rsidRPr="00A974FC" w:rsidRDefault="00CF5E84" w:rsidP="00CF5E84">
      <w:pPr>
        <w:pStyle w:val="B1"/>
      </w:pPr>
      <w:r w:rsidRPr="00A974FC">
        <w:t>2.</w:t>
      </w:r>
      <w:r w:rsidRPr="00A974FC">
        <w:tab/>
        <w:t>shall enter the 'U: has no permission to transmit' state.</w:t>
      </w:r>
    </w:p>
    <w:p w14:paraId="731CAA78" w14:textId="77777777" w:rsidR="00CF5E84" w:rsidRPr="00A974FC" w:rsidRDefault="00CF5E84" w:rsidP="00CF5E84">
      <w:pPr>
        <w:pStyle w:val="NO"/>
      </w:pPr>
      <w:r w:rsidRPr="00A974FC">
        <w:t>NOTE:</w:t>
      </w:r>
      <w:r w:rsidRPr="00A974FC">
        <w:tab/>
        <w:t>From a transmission participant perspective the MCVideo call is established when the application and signalling plane sends the SIP 200 (OK) response.</w:t>
      </w:r>
    </w:p>
    <w:p w14:paraId="2DC4AF09" w14:textId="77777777" w:rsidR="00CF5E84" w:rsidRPr="00A974FC" w:rsidRDefault="00CF5E84" w:rsidP="00CF5E84">
      <w:r w:rsidRPr="00A974FC">
        <w:t>[TS 24.581, clause 6.2.4.4.6]</w:t>
      </w:r>
    </w:p>
    <w:p w14:paraId="6D7BC668" w14:textId="77777777" w:rsidR="00CF5E84" w:rsidRPr="00A974FC" w:rsidRDefault="00CF5E84" w:rsidP="00CF5E84">
      <w:r w:rsidRPr="00A974FC">
        <w:t>Upon receiving a Transmission Granted message from the transmission control server, the transmission participant:</w:t>
      </w:r>
    </w:p>
    <w:p w14:paraId="40777154" w14:textId="77777777" w:rsidR="00CF5E84" w:rsidRPr="00A974FC" w:rsidRDefault="00CF5E84" w:rsidP="00CF5E84">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41436C92" w14:textId="77777777" w:rsidR="00CF5E84" w:rsidRPr="00A974FC" w:rsidRDefault="00CF5E84" w:rsidP="00CF5E84">
      <w:pPr>
        <w:pStyle w:val="B2"/>
      </w:pPr>
      <w:r w:rsidRPr="00A974FC">
        <w:t>a.</w:t>
      </w:r>
      <w:r w:rsidRPr="00A974FC">
        <w:tab/>
        <w:t>shall include the Message Type field set to '0' (Transmission Granted); and</w:t>
      </w:r>
    </w:p>
    <w:p w14:paraId="52A8FAB3" w14:textId="77777777" w:rsidR="00CF5E84" w:rsidRPr="00A974FC" w:rsidRDefault="00CF5E84" w:rsidP="00CF5E84">
      <w:pPr>
        <w:pStyle w:val="B2"/>
      </w:pPr>
      <w:r w:rsidRPr="00A974FC">
        <w:t>b.</w:t>
      </w:r>
      <w:r w:rsidRPr="00A974FC">
        <w:tab/>
        <w:t>shall include the Source field set to '0' (the transmission participant is the source);</w:t>
      </w:r>
    </w:p>
    <w:p w14:paraId="37A680D1" w14:textId="77777777" w:rsidR="00CF5E84" w:rsidRPr="00A974FC" w:rsidRDefault="00CF5E84" w:rsidP="00CF5E84">
      <w:pPr>
        <w:pStyle w:val="B1"/>
      </w:pPr>
      <w:r w:rsidRPr="00A974FC">
        <w:t>2.</w:t>
      </w:r>
      <w:r w:rsidRPr="00A974FC">
        <w:tab/>
        <w:t>shall store the SSRC of granted transmission participant received in the Transmission Granted message and use it in the RTP media packets until the transmission is relased;</w:t>
      </w:r>
    </w:p>
    <w:p w14:paraId="09A898F6" w14:textId="77777777" w:rsidR="00CF5E84" w:rsidRPr="00A974FC" w:rsidRDefault="00CF5E84" w:rsidP="00CF5E84">
      <w:pPr>
        <w:pStyle w:val="B1"/>
      </w:pPr>
      <w:r w:rsidRPr="00A974FC">
        <w:t>3.</w:t>
      </w:r>
      <w:r w:rsidRPr="00A974FC">
        <w:tab/>
        <w:t>shall provide Transmission granted notification to the user, if not already done;</w:t>
      </w:r>
    </w:p>
    <w:p w14:paraId="2400D056" w14:textId="77777777" w:rsidR="00CF5E84" w:rsidRPr="00A974FC" w:rsidRDefault="00CF5E84" w:rsidP="00CF5E84">
      <w:pPr>
        <w:pStyle w:val="B1"/>
      </w:pPr>
      <w:r w:rsidRPr="00A974FC">
        <w:t>4.</w:t>
      </w:r>
      <w:r w:rsidRPr="00A974FC">
        <w:tab/>
        <w:t>shall stop timer T100 (Transmission Request); and</w:t>
      </w:r>
    </w:p>
    <w:p w14:paraId="4E454B35" w14:textId="77777777" w:rsidR="00CF5E84" w:rsidRPr="00A974FC" w:rsidRDefault="00CF5E84" w:rsidP="00CF5E84">
      <w:pPr>
        <w:pStyle w:val="B1"/>
      </w:pPr>
      <w:r w:rsidRPr="00A974FC">
        <w:t>5.</w:t>
      </w:r>
      <w:r w:rsidRPr="00A974FC">
        <w:tab/>
        <w:t>shall enter the 'U: has permission to transmit' state.</w:t>
      </w:r>
    </w:p>
    <w:p w14:paraId="53631388" w14:textId="77777777" w:rsidR="00CF5E84" w:rsidRPr="00A974FC" w:rsidRDefault="00CF5E84" w:rsidP="00CF5E84">
      <w:pPr>
        <w:pStyle w:val="H6"/>
      </w:pPr>
      <w:r w:rsidRPr="00A974FC">
        <w:t>6.7.4.3</w:t>
      </w:r>
      <w:r w:rsidRPr="00A974FC">
        <w:tab/>
        <w:t>Test description</w:t>
      </w:r>
    </w:p>
    <w:p w14:paraId="1AF13C19" w14:textId="77777777" w:rsidR="00CF5E84" w:rsidRPr="00A974FC" w:rsidRDefault="00CF5E84" w:rsidP="00CF5E84">
      <w:pPr>
        <w:pStyle w:val="H6"/>
      </w:pPr>
      <w:r w:rsidRPr="00A974FC">
        <w:t>6.7.4.3.1</w:t>
      </w:r>
      <w:r w:rsidRPr="00A974FC">
        <w:tab/>
        <w:t>Pre-test conditions</w:t>
      </w:r>
    </w:p>
    <w:p w14:paraId="6BAA4960" w14:textId="77777777" w:rsidR="008866F3" w:rsidRDefault="008866F3" w:rsidP="008866F3">
      <w:pPr>
        <w:pStyle w:val="H6"/>
      </w:pPr>
      <w:r w:rsidRPr="00102CE5">
        <w:t>Test configuration</w:t>
      </w:r>
      <w:r>
        <w:t>:</w:t>
      </w:r>
    </w:p>
    <w:p w14:paraId="7ECDD14C" w14:textId="77777777" w:rsidR="008866F3" w:rsidRDefault="008866F3" w:rsidP="008866F3">
      <w:pPr>
        <w:pStyle w:val="B1"/>
      </w:pPr>
      <w:r>
        <w:t>-</w:t>
      </w:r>
      <w:r>
        <w:tab/>
        <w:t>Single cell configuration according to TS 36.579-1 [2] clause 5.2.2.2.1.</w:t>
      </w:r>
    </w:p>
    <w:p w14:paraId="38E34054" w14:textId="77777777" w:rsidR="008866F3" w:rsidRDefault="008866F3" w:rsidP="008866F3">
      <w:pPr>
        <w:pStyle w:val="H6"/>
      </w:pPr>
      <w:r>
        <w:t>Preamble:</w:t>
      </w:r>
    </w:p>
    <w:p w14:paraId="0127A9C4" w14:textId="77777777" w:rsidR="008866F3" w:rsidRDefault="008866F3" w:rsidP="008866F3">
      <w:pPr>
        <w:pStyle w:val="B1"/>
      </w:pPr>
      <w:r>
        <w:t>-</w:t>
      </w:r>
      <w:r>
        <w:tab/>
        <w:t>The UE has performed procedure 'Initial registration' as described in TS 36.579-1 [2] clause 5.4.2.</w:t>
      </w:r>
    </w:p>
    <w:p w14:paraId="69A8701C" w14:textId="77777777" w:rsidR="008866F3" w:rsidRDefault="008866F3" w:rsidP="008866F3">
      <w:pPr>
        <w:pStyle w:val="B1"/>
      </w:pPr>
      <w:r>
        <w:t>-</w:t>
      </w:r>
      <w:r>
        <w:tab/>
      </w:r>
      <w:r w:rsidRPr="000573F5">
        <w:t>UE States at the end of the preamble</w:t>
      </w:r>
      <w:r>
        <w:t>:</w:t>
      </w:r>
    </w:p>
    <w:p w14:paraId="7DE1CCF1" w14:textId="77777777" w:rsidR="008866F3" w:rsidRDefault="008866F3" w:rsidP="008866F3">
      <w:pPr>
        <w:pStyle w:val="B1"/>
        <w:ind w:left="852"/>
      </w:pPr>
      <w:r>
        <w:t>-</w:t>
      </w:r>
      <w:r>
        <w:tab/>
        <w:t>The UE is in RRC_IDLE state.</w:t>
      </w:r>
    </w:p>
    <w:p w14:paraId="5A803EFF" w14:textId="77777777" w:rsidR="008866F3" w:rsidRDefault="008866F3" w:rsidP="008866F3">
      <w:pPr>
        <w:pStyle w:val="B1"/>
        <w:ind w:left="852"/>
      </w:pPr>
      <w:r>
        <w:t>-</w:t>
      </w:r>
      <w:r>
        <w:tab/>
        <w:t>The client is registered for MCVideo.</w:t>
      </w:r>
    </w:p>
    <w:p w14:paraId="7D857EEF" w14:textId="77777777" w:rsidR="00CF5E84" w:rsidRPr="00A974FC" w:rsidRDefault="00CF5E84" w:rsidP="00CF5E84">
      <w:pPr>
        <w:pStyle w:val="H6"/>
      </w:pPr>
      <w:r w:rsidRPr="00A974FC">
        <w:t>6.7.4.3.2</w:t>
      </w:r>
      <w:r w:rsidRPr="00A974FC">
        <w:tab/>
        <w:t>Test procedure sequence</w:t>
      </w:r>
    </w:p>
    <w:p w14:paraId="056383D9" w14:textId="77777777" w:rsidR="00CF5E84" w:rsidRPr="00A974FC" w:rsidRDefault="00CF5E84" w:rsidP="00CF5E84">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CF5E84" w:rsidRPr="00A974FC" w14:paraId="5B8B934B" w14:textId="77777777" w:rsidTr="00E454A1">
        <w:trPr>
          <w:tblHeader/>
        </w:trPr>
        <w:tc>
          <w:tcPr>
            <w:tcW w:w="714" w:type="dxa"/>
            <w:tcBorders>
              <w:top w:val="single" w:sz="4" w:space="0" w:color="auto"/>
              <w:left w:val="single" w:sz="4" w:space="0" w:color="auto"/>
              <w:bottom w:val="nil"/>
              <w:right w:val="single" w:sz="4" w:space="0" w:color="auto"/>
            </w:tcBorders>
            <w:hideMark/>
          </w:tcPr>
          <w:p w14:paraId="55C5DA65" w14:textId="77777777" w:rsidR="00CF5E84" w:rsidRPr="00A974FC" w:rsidRDefault="00CF5E84" w:rsidP="00E454A1">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2258483C" w14:textId="77777777" w:rsidR="00CF5E84" w:rsidRPr="00A974FC" w:rsidRDefault="00CF5E84" w:rsidP="00E454A1">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FD7DCB8" w14:textId="77777777" w:rsidR="00CF5E84" w:rsidRPr="00A974FC" w:rsidRDefault="00CF5E84" w:rsidP="00E454A1">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073B5E28" w14:textId="77777777" w:rsidR="00CF5E84" w:rsidRPr="00A974FC" w:rsidRDefault="00CF5E84" w:rsidP="00E454A1">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0B97D9CF" w14:textId="77777777" w:rsidR="00CF5E84" w:rsidRPr="00A974FC" w:rsidRDefault="00CF5E84" w:rsidP="00E454A1">
            <w:pPr>
              <w:pStyle w:val="TAH"/>
              <w:keepNext w:val="0"/>
              <w:keepLines w:val="0"/>
              <w:widowControl w:val="0"/>
            </w:pPr>
            <w:r w:rsidRPr="00A974FC">
              <w:t>Verdict</w:t>
            </w:r>
          </w:p>
        </w:tc>
      </w:tr>
      <w:tr w:rsidR="00CF5E84" w:rsidRPr="00A974FC" w14:paraId="52BFAC9C" w14:textId="77777777" w:rsidTr="00E454A1">
        <w:trPr>
          <w:tblHeader/>
        </w:trPr>
        <w:tc>
          <w:tcPr>
            <w:tcW w:w="714" w:type="dxa"/>
            <w:tcBorders>
              <w:top w:val="nil"/>
              <w:left w:val="single" w:sz="4" w:space="0" w:color="auto"/>
              <w:bottom w:val="single" w:sz="4" w:space="0" w:color="auto"/>
              <w:right w:val="single" w:sz="4" w:space="0" w:color="auto"/>
            </w:tcBorders>
          </w:tcPr>
          <w:p w14:paraId="149E8DD3" w14:textId="77777777" w:rsidR="00CF5E84" w:rsidRPr="00A974FC" w:rsidRDefault="00CF5E84" w:rsidP="00E454A1">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21B38882" w14:textId="77777777" w:rsidR="00CF5E84" w:rsidRPr="00A974FC" w:rsidRDefault="00CF5E84" w:rsidP="00E454A1">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F88A72F" w14:textId="77777777" w:rsidR="00CF5E84" w:rsidRPr="00A974FC" w:rsidRDefault="00CF5E84" w:rsidP="00E454A1">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3882AC9D" w14:textId="77777777" w:rsidR="00CF5E84" w:rsidRPr="00A974FC" w:rsidRDefault="00CF5E84" w:rsidP="00E454A1">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0824C44D" w14:textId="77777777" w:rsidR="00CF5E84" w:rsidRPr="00A974FC" w:rsidRDefault="00CF5E84" w:rsidP="00E454A1">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58B7978" w14:textId="77777777" w:rsidR="00CF5E84" w:rsidRPr="00A974FC" w:rsidRDefault="00CF5E84" w:rsidP="00E454A1">
            <w:pPr>
              <w:pStyle w:val="TAH"/>
              <w:keepNext w:val="0"/>
              <w:keepLines w:val="0"/>
              <w:widowControl w:val="0"/>
            </w:pPr>
          </w:p>
        </w:tc>
      </w:tr>
      <w:tr w:rsidR="00CF5E84" w:rsidRPr="00A974FC" w14:paraId="1F45321E"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1E4DC978" w14:textId="77777777" w:rsidR="00CF5E84" w:rsidRPr="00A974FC" w:rsidRDefault="00CF5E84" w:rsidP="00E454A1">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2936D08B" w14:textId="77777777" w:rsidR="00CF5E84" w:rsidRPr="00A974FC" w:rsidRDefault="00CF5E84" w:rsidP="00E454A1">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36.579-1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36EB3711" w14:textId="77777777" w:rsidR="00CF5E84" w:rsidRPr="00A974FC" w:rsidRDefault="00CF5E84" w:rsidP="00E454A1">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78AC6775" w14:textId="77777777" w:rsidR="00CF5E84" w:rsidRPr="00A974FC" w:rsidRDefault="00CF5E84" w:rsidP="00E454A1">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0909DD02" w14:textId="77777777" w:rsidR="00CF5E84" w:rsidRPr="00A974FC" w:rsidRDefault="00CF5E84" w:rsidP="00E454A1">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5A703F9C" w14:textId="77777777" w:rsidR="00CF5E84" w:rsidRPr="00A974FC" w:rsidRDefault="00CF5E84" w:rsidP="00E454A1">
            <w:pPr>
              <w:pStyle w:val="TAC"/>
              <w:keepNext w:val="0"/>
              <w:keepLines w:val="0"/>
              <w:widowControl w:val="0"/>
            </w:pPr>
            <w:r w:rsidRPr="00A974FC">
              <w:rPr>
                <w:rFonts w:cs="Arial"/>
                <w:szCs w:val="18"/>
              </w:rPr>
              <w:t>-</w:t>
            </w:r>
          </w:p>
        </w:tc>
      </w:tr>
      <w:tr w:rsidR="00CF5E84" w:rsidRPr="00A974FC" w14:paraId="0EA0821A" w14:textId="77777777" w:rsidTr="00E454A1">
        <w:tc>
          <w:tcPr>
            <w:tcW w:w="714" w:type="dxa"/>
            <w:tcBorders>
              <w:top w:val="single" w:sz="4" w:space="0" w:color="auto"/>
              <w:left w:val="single" w:sz="4" w:space="0" w:color="auto"/>
              <w:bottom w:val="single" w:sz="4" w:space="0" w:color="auto"/>
              <w:right w:val="single" w:sz="4" w:space="0" w:color="auto"/>
            </w:tcBorders>
          </w:tcPr>
          <w:p w14:paraId="3CA078B3" w14:textId="77777777" w:rsidR="00CF5E84" w:rsidRPr="00A974FC" w:rsidRDefault="00CF5E84" w:rsidP="00E454A1">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73432FA9" w14:textId="77777777" w:rsidR="00CF5E84" w:rsidRPr="00A974FC" w:rsidRDefault="00CF5E84" w:rsidP="00E454A1">
            <w:pPr>
              <w:pStyle w:val="TAL"/>
              <w:keepNext w:val="0"/>
              <w:keepLines w:val="0"/>
              <w:widowControl w:val="0"/>
              <w:rPr>
                <w:rFonts w:eastAsia="SimSun"/>
              </w:rPr>
            </w:pPr>
            <w:r w:rsidRPr="00A974FC">
              <w:t xml:space="preserve">Check: Does the UE (MCVideo client) correctly perform procedure 'MCVideo Media Transmission Notification and Request CT' as described in </w:t>
            </w:r>
            <w:r w:rsidRPr="00A974FC">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tcPr>
          <w:p w14:paraId="73884EEB" w14:textId="77777777" w:rsidR="00CF5E84" w:rsidRPr="00A974FC" w:rsidRDefault="00CF5E84" w:rsidP="00E454A1">
            <w:pPr>
              <w:pStyle w:val="TAC"/>
              <w:keepNext w:val="0"/>
              <w:keepLines w:val="0"/>
              <w:widowControl w:val="0"/>
            </w:pPr>
            <w:r w:rsidRPr="00A974FC">
              <w:t>-</w:t>
            </w:r>
          </w:p>
        </w:tc>
        <w:tc>
          <w:tcPr>
            <w:tcW w:w="2977" w:type="dxa"/>
            <w:tcBorders>
              <w:top w:val="single" w:sz="4" w:space="0" w:color="auto"/>
              <w:left w:val="single" w:sz="4" w:space="0" w:color="auto"/>
              <w:bottom w:val="single" w:sz="4" w:space="0" w:color="auto"/>
              <w:right w:val="single" w:sz="4" w:space="0" w:color="auto"/>
            </w:tcBorders>
          </w:tcPr>
          <w:p w14:paraId="4F487632" w14:textId="77777777" w:rsidR="00CF5E84" w:rsidRPr="00A974FC" w:rsidRDefault="00CF5E84" w:rsidP="00E454A1">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29EB3A80" w14:textId="77777777" w:rsidR="00CF5E84" w:rsidRPr="00A974FC" w:rsidRDefault="00CF5E84" w:rsidP="00E454A1">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40300E47" w14:textId="77777777" w:rsidR="00CF5E84" w:rsidRPr="00A974FC" w:rsidRDefault="00CF5E84" w:rsidP="00E454A1">
            <w:pPr>
              <w:pStyle w:val="TAC"/>
              <w:keepNext w:val="0"/>
              <w:keepLines w:val="0"/>
              <w:widowControl w:val="0"/>
              <w:rPr>
                <w:rFonts w:cs="Arial"/>
                <w:szCs w:val="18"/>
              </w:rPr>
            </w:pPr>
            <w:r w:rsidRPr="00A974FC">
              <w:t>P</w:t>
            </w:r>
          </w:p>
        </w:tc>
      </w:tr>
      <w:tr w:rsidR="00CF5E84" w:rsidRPr="00A974FC" w14:paraId="4A00409D" w14:textId="77777777" w:rsidTr="00E454A1">
        <w:tc>
          <w:tcPr>
            <w:tcW w:w="714" w:type="dxa"/>
            <w:tcBorders>
              <w:top w:val="single" w:sz="4" w:space="0" w:color="auto"/>
              <w:left w:val="single" w:sz="4" w:space="0" w:color="auto"/>
              <w:bottom w:val="single" w:sz="4" w:space="0" w:color="auto"/>
              <w:right w:val="single" w:sz="4" w:space="0" w:color="auto"/>
            </w:tcBorders>
          </w:tcPr>
          <w:p w14:paraId="3EABDDC9" w14:textId="77777777" w:rsidR="00CF5E84" w:rsidRPr="00A974FC" w:rsidRDefault="00CF5E84" w:rsidP="00E454A1">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626846A7" w14:textId="77777777" w:rsidR="00CF5E84" w:rsidRPr="00A974FC" w:rsidRDefault="00CF5E84" w:rsidP="00E454A1">
            <w:pPr>
              <w:pStyle w:val="TAL"/>
              <w:keepNext w:val="0"/>
              <w:keepLines w:val="0"/>
              <w:widowControl w:val="0"/>
              <w:rPr>
                <w:rFonts w:eastAsia="Calibri"/>
              </w:rPr>
            </w:pPr>
            <w:r w:rsidRPr="00A974FC">
              <w:rPr>
                <w:rFonts w:eastAsia="Calibri"/>
              </w:rPr>
              <w:t>Make the UE (MCVideo client) release the call.</w:t>
            </w:r>
          </w:p>
          <w:p w14:paraId="556B5E51" w14:textId="77777777" w:rsidR="00CF5E84" w:rsidRPr="00A974FC" w:rsidRDefault="00CF5E84" w:rsidP="00E454A1">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30E279D" w14:textId="77777777" w:rsidR="00CF5E84" w:rsidRPr="00A974FC" w:rsidRDefault="00CF5E84" w:rsidP="00E454A1">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211271E0" w14:textId="77777777" w:rsidR="00CF5E84" w:rsidRPr="00A974FC" w:rsidRDefault="00CF5E84" w:rsidP="00E454A1">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BA76EEC" w14:textId="77777777" w:rsidR="00CF5E84" w:rsidRPr="00A974FC" w:rsidRDefault="00CF5E84" w:rsidP="00E454A1">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5737B0" w14:textId="77777777" w:rsidR="00CF5E84" w:rsidRPr="00A974FC" w:rsidRDefault="00CF5E84" w:rsidP="00E454A1">
            <w:pPr>
              <w:pStyle w:val="TAC"/>
              <w:keepNext w:val="0"/>
              <w:keepLines w:val="0"/>
              <w:widowControl w:val="0"/>
              <w:rPr>
                <w:rFonts w:cs="Arial"/>
                <w:szCs w:val="18"/>
              </w:rPr>
            </w:pPr>
            <w:r w:rsidRPr="00A974FC">
              <w:t>-</w:t>
            </w:r>
          </w:p>
        </w:tc>
      </w:tr>
      <w:tr w:rsidR="00CF5E84" w:rsidRPr="00A974FC" w14:paraId="126AA495" w14:textId="77777777" w:rsidTr="00E454A1">
        <w:tc>
          <w:tcPr>
            <w:tcW w:w="714" w:type="dxa"/>
            <w:tcBorders>
              <w:top w:val="single" w:sz="4" w:space="0" w:color="auto"/>
              <w:left w:val="single" w:sz="4" w:space="0" w:color="auto"/>
              <w:bottom w:val="single" w:sz="4" w:space="0" w:color="auto"/>
              <w:right w:val="single" w:sz="4" w:space="0" w:color="auto"/>
            </w:tcBorders>
          </w:tcPr>
          <w:p w14:paraId="06BBB389" w14:textId="77777777" w:rsidR="00CF5E84" w:rsidRPr="00A974FC" w:rsidRDefault="00CF5E84" w:rsidP="00E454A1">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69E342D8" w14:textId="77777777" w:rsidR="00CF5E84" w:rsidRPr="00A974FC" w:rsidRDefault="00CF5E84" w:rsidP="00E454A1">
            <w:pPr>
              <w:pStyle w:val="TAL"/>
              <w:keepNext w:val="0"/>
              <w:keepLines w:val="0"/>
              <w:widowControl w:val="0"/>
            </w:pPr>
            <w:r w:rsidRPr="00A974FC">
              <w:t xml:space="preserve">Check: Does the UE (MCVideo client) correctly perform procedure 'MCX CO call release' as described in </w:t>
            </w:r>
            <w:r w:rsidRPr="00A974FC">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tcPr>
          <w:p w14:paraId="4E883B86" w14:textId="77777777" w:rsidR="00CF5E84" w:rsidRPr="00A974FC" w:rsidRDefault="00CF5E84" w:rsidP="00E454A1">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5B606276" w14:textId="77777777" w:rsidR="00CF5E84" w:rsidRPr="00A974FC" w:rsidRDefault="00CF5E84" w:rsidP="00E454A1">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BAE4075" w14:textId="77777777" w:rsidR="00CF5E84" w:rsidRPr="00A974FC" w:rsidRDefault="00CF5E84" w:rsidP="00E454A1">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06EB7816" w14:textId="77777777" w:rsidR="00CF5E84" w:rsidRPr="00A974FC" w:rsidRDefault="00CF5E84" w:rsidP="00E454A1">
            <w:pPr>
              <w:pStyle w:val="TAC"/>
              <w:keepNext w:val="0"/>
              <w:keepLines w:val="0"/>
              <w:widowControl w:val="0"/>
              <w:rPr>
                <w:rFonts w:cs="Arial"/>
                <w:szCs w:val="18"/>
              </w:rPr>
            </w:pPr>
            <w:r w:rsidRPr="00A974FC">
              <w:t>P</w:t>
            </w:r>
          </w:p>
        </w:tc>
      </w:tr>
      <w:tr w:rsidR="00CF5E84" w:rsidRPr="00A974FC" w14:paraId="3A0374F6" w14:textId="77777777" w:rsidTr="00E454A1">
        <w:tc>
          <w:tcPr>
            <w:tcW w:w="9600" w:type="dxa"/>
            <w:gridSpan w:val="6"/>
            <w:tcBorders>
              <w:top w:val="single" w:sz="4" w:space="0" w:color="auto"/>
              <w:left w:val="single" w:sz="4" w:space="0" w:color="auto"/>
              <w:bottom w:val="single" w:sz="4" w:space="0" w:color="auto"/>
              <w:right w:val="single" w:sz="4" w:space="0" w:color="auto"/>
            </w:tcBorders>
            <w:hideMark/>
          </w:tcPr>
          <w:p w14:paraId="2038B1A3" w14:textId="77777777" w:rsidR="00CF5E84" w:rsidRPr="00A974FC" w:rsidRDefault="00CF5E84" w:rsidP="00E454A1">
            <w:pPr>
              <w:pStyle w:val="TAN"/>
            </w:pPr>
            <w:r w:rsidRPr="00A974FC">
              <w:t>NOTE 1: This action is expected to be done via a suitable implementation dependent MMI.</w:t>
            </w:r>
          </w:p>
        </w:tc>
      </w:tr>
    </w:tbl>
    <w:p w14:paraId="31AAC46E" w14:textId="77777777" w:rsidR="00CF5E84" w:rsidRPr="00A974FC" w:rsidRDefault="00CF5E84" w:rsidP="00CF5E84"/>
    <w:p w14:paraId="7F3E793D" w14:textId="77777777" w:rsidR="00CF5E84" w:rsidRPr="00A974FC" w:rsidRDefault="00CF5E84" w:rsidP="00CF5E84">
      <w:pPr>
        <w:pStyle w:val="H6"/>
      </w:pPr>
      <w:r w:rsidRPr="00A974FC">
        <w:t>6.7.4.3.3</w:t>
      </w:r>
      <w:r w:rsidRPr="00A974FC">
        <w:tab/>
        <w:t>Specific message contents</w:t>
      </w:r>
    </w:p>
    <w:p w14:paraId="1ABE0BBA" w14:textId="77777777" w:rsidR="00CF5E84" w:rsidRPr="00A974FC" w:rsidRDefault="00CF5E84" w:rsidP="00CF5E84">
      <w:pPr>
        <w:pStyle w:val="TH"/>
      </w:pPr>
      <w:r w:rsidRPr="00A974FC">
        <w:t>Table 6.7.4.3.3-1: SIP INVITE from the SS (Step 1, Table 6.7.4.3.2-1;</w:t>
      </w:r>
      <w:r w:rsidRPr="00A974FC">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0526B7AB"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7D4AE13" w14:textId="77777777" w:rsidR="00CF5E84" w:rsidRPr="00A974FC" w:rsidRDefault="00CF5E84" w:rsidP="00E454A1">
            <w:pPr>
              <w:pStyle w:val="TAL"/>
            </w:pPr>
            <w:r w:rsidRPr="00A974FC">
              <w:t>Derivation Path: TS 36.579-1 [2], Table 5.5.2.5.2-1, condition PRIVATE-CALL</w:t>
            </w:r>
          </w:p>
        </w:tc>
      </w:tr>
      <w:tr w:rsidR="00CF5E84" w:rsidRPr="00A974FC" w14:paraId="32587DA2"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960C768" w14:textId="77777777" w:rsidR="00CF5E84" w:rsidRPr="00A974FC" w:rsidRDefault="00CF5E84" w:rsidP="00E454A1">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0CEA1AB" w14:textId="77777777" w:rsidR="00CF5E84" w:rsidRPr="00A974FC" w:rsidRDefault="00CF5E84" w:rsidP="00E454A1">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221D0280" w14:textId="77777777" w:rsidR="00CF5E84" w:rsidRPr="00A974FC" w:rsidRDefault="00CF5E84" w:rsidP="00E454A1">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4DF5B91F"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66CBC52F" w14:textId="77777777" w:rsidR="00CF5E84" w:rsidRPr="00A974FC" w:rsidRDefault="00CF5E84" w:rsidP="00E454A1">
            <w:pPr>
              <w:pStyle w:val="TAH"/>
            </w:pPr>
            <w:r w:rsidRPr="00A974FC">
              <w:t>Condition</w:t>
            </w:r>
          </w:p>
        </w:tc>
      </w:tr>
      <w:tr w:rsidR="00CF5E84" w:rsidRPr="00A974FC" w14:paraId="362FFC02"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07D8765D" w14:textId="77777777" w:rsidR="00CF5E84" w:rsidRPr="00A974FC" w:rsidRDefault="00CF5E84" w:rsidP="00E454A1">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16417E57" w14:textId="77777777" w:rsidR="00CF5E84" w:rsidRPr="00A974FC" w:rsidRDefault="00CF5E84" w:rsidP="00E454A1">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69989E0E"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EF45FBF"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09E201" w14:textId="77777777" w:rsidR="00CF5E84" w:rsidRPr="00A974FC" w:rsidRDefault="00CF5E84" w:rsidP="00E454A1">
            <w:pPr>
              <w:pStyle w:val="TAL"/>
            </w:pPr>
          </w:p>
        </w:tc>
      </w:tr>
      <w:tr w:rsidR="00CF5E84" w:rsidRPr="00A974FC" w14:paraId="57295914"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9E3A2AE" w14:textId="77777777" w:rsidR="00CF5E84" w:rsidRPr="00A974FC" w:rsidRDefault="00CF5E84" w:rsidP="00E454A1">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CE4D1C3"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1501CE6"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971957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7F13D9" w14:textId="77777777" w:rsidR="00CF5E84" w:rsidRPr="00A974FC" w:rsidRDefault="00CF5E84" w:rsidP="00E454A1">
            <w:pPr>
              <w:pStyle w:val="TAL"/>
            </w:pPr>
          </w:p>
        </w:tc>
      </w:tr>
      <w:tr w:rsidR="00CF5E84" w:rsidRPr="00A974FC" w14:paraId="7FD0FE0B"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84B27A9" w14:textId="77777777" w:rsidR="00CF5E84" w:rsidRPr="00A974FC" w:rsidRDefault="00CF5E84" w:rsidP="00E454A1">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263D5E9B" w14:textId="77777777" w:rsidR="00CF5E84" w:rsidRPr="00A974FC" w:rsidRDefault="00CF5E84" w:rsidP="00E454A1">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1B631C7B"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444848B1"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197602" w14:textId="77777777" w:rsidR="00CF5E84" w:rsidRPr="00A974FC" w:rsidRDefault="00CF5E84" w:rsidP="00E454A1">
            <w:pPr>
              <w:pStyle w:val="TAL"/>
            </w:pPr>
          </w:p>
        </w:tc>
      </w:tr>
      <w:tr w:rsidR="00CF5E84" w:rsidRPr="00A974FC" w14:paraId="18DAD457"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0FAEEB9A" w14:textId="77777777" w:rsidR="00CF5E84" w:rsidRPr="00A974FC" w:rsidRDefault="00CF5E84" w:rsidP="00E454A1">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491334F" w14:textId="77777777" w:rsidR="00CF5E84" w:rsidRPr="00A974FC" w:rsidRDefault="00CF5E84" w:rsidP="00E454A1">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116A38A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30C98DE"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5513E97" w14:textId="77777777" w:rsidR="00CF5E84" w:rsidRPr="00A974FC" w:rsidRDefault="00CF5E84" w:rsidP="00E454A1">
            <w:pPr>
              <w:pStyle w:val="TAL"/>
            </w:pPr>
          </w:p>
        </w:tc>
      </w:tr>
      <w:tr w:rsidR="00CF5E84" w:rsidRPr="00A974FC" w14:paraId="1E445E31" w14:textId="77777777" w:rsidTr="00E454A1">
        <w:tc>
          <w:tcPr>
            <w:tcW w:w="2972" w:type="dxa"/>
            <w:tcBorders>
              <w:top w:val="single" w:sz="4" w:space="0" w:color="auto"/>
              <w:left w:val="single" w:sz="4" w:space="0" w:color="auto"/>
              <w:bottom w:val="single" w:sz="4" w:space="0" w:color="auto"/>
              <w:right w:val="single" w:sz="4" w:space="0" w:color="auto"/>
            </w:tcBorders>
            <w:vAlign w:val="center"/>
          </w:tcPr>
          <w:p w14:paraId="1E10CAE6" w14:textId="77777777" w:rsidR="00CF5E84" w:rsidRPr="00A974FC" w:rsidRDefault="00CF5E84" w:rsidP="00E454A1">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0544A35D"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353BD70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3B57392"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1F992E" w14:textId="77777777" w:rsidR="00CF5E84" w:rsidRPr="00A974FC" w:rsidRDefault="00CF5E84" w:rsidP="00E454A1">
            <w:pPr>
              <w:pStyle w:val="TAL"/>
            </w:pPr>
          </w:p>
        </w:tc>
      </w:tr>
      <w:tr w:rsidR="00CF5E84" w:rsidRPr="00A974FC" w14:paraId="768B99ED" w14:textId="77777777" w:rsidTr="00E454A1">
        <w:tc>
          <w:tcPr>
            <w:tcW w:w="2972" w:type="dxa"/>
            <w:tcBorders>
              <w:top w:val="single" w:sz="4" w:space="0" w:color="auto"/>
              <w:left w:val="single" w:sz="4" w:space="0" w:color="auto"/>
              <w:bottom w:val="single" w:sz="4" w:space="0" w:color="auto"/>
              <w:right w:val="single" w:sz="4" w:space="0" w:color="auto"/>
            </w:tcBorders>
            <w:vAlign w:val="center"/>
          </w:tcPr>
          <w:p w14:paraId="3FDE479B" w14:textId="77777777" w:rsidR="00CF5E84" w:rsidRPr="00A974FC" w:rsidRDefault="00CF5E84" w:rsidP="00E454A1">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4D6DDBED" w14:textId="77777777" w:rsidR="00CF5E84" w:rsidRPr="00A974FC" w:rsidRDefault="00CF5E84" w:rsidP="00E454A1">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0A9AEC0B"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745E0669" w14:textId="77777777" w:rsidR="00CF5E84" w:rsidRPr="00A974FC" w:rsidRDefault="00CF5E84" w:rsidP="00E454A1">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28CE9F" w14:textId="77777777" w:rsidR="00CF5E84" w:rsidRPr="00A974FC" w:rsidRDefault="00CF5E84" w:rsidP="00E454A1">
            <w:pPr>
              <w:pStyle w:val="TAL"/>
            </w:pPr>
          </w:p>
        </w:tc>
      </w:tr>
      <w:tr w:rsidR="00CF5E84" w:rsidRPr="00A974FC" w14:paraId="5416843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49D1613" w14:textId="77777777" w:rsidR="00CF5E84" w:rsidRPr="00A974FC" w:rsidRDefault="00CF5E84" w:rsidP="00E454A1">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64D634"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2C7A7A09"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71A8698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4E5846F" w14:textId="77777777" w:rsidR="00CF5E84" w:rsidRPr="00A974FC" w:rsidRDefault="00CF5E84" w:rsidP="00E454A1">
            <w:pPr>
              <w:pStyle w:val="TAL"/>
            </w:pPr>
          </w:p>
        </w:tc>
      </w:tr>
      <w:tr w:rsidR="00CF5E84" w:rsidRPr="00A974FC" w14:paraId="37FD95F2"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EDC2A44" w14:textId="77777777" w:rsidR="00CF5E84" w:rsidRPr="00A974FC" w:rsidRDefault="00CF5E84" w:rsidP="00E454A1">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4E7A8C"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C032D6" w14:textId="77777777" w:rsidR="00CF5E84" w:rsidRPr="00A974FC" w:rsidRDefault="00CF5E84" w:rsidP="00E454A1">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86B1DC0"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118B4" w14:textId="77777777" w:rsidR="00CF5E84" w:rsidRPr="00A974FC" w:rsidRDefault="00CF5E84" w:rsidP="00E454A1">
            <w:pPr>
              <w:pStyle w:val="TAL"/>
            </w:pPr>
          </w:p>
        </w:tc>
      </w:tr>
      <w:tr w:rsidR="00CF5E84" w:rsidRPr="00A974FC" w14:paraId="3EF3E718"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166E359D" w14:textId="77777777" w:rsidR="00CF5E84" w:rsidRPr="00A974FC" w:rsidRDefault="00CF5E84" w:rsidP="00E454A1">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1D0B9391" w14:textId="77777777" w:rsidR="00CF5E84" w:rsidRPr="00A974FC" w:rsidRDefault="00CF5E84" w:rsidP="00E454A1">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6028D8BF"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A1004A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8E8E3E" w14:textId="77777777" w:rsidR="00CF5E84" w:rsidRPr="00A974FC" w:rsidRDefault="00CF5E84" w:rsidP="00E454A1">
            <w:pPr>
              <w:pStyle w:val="TAL"/>
            </w:pPr>
          </w:p>
        </w:tc>
      </w:tr>
      <w:tr w:rsidR="00CF5E84" w:rsidRPr="00A974FC" w14:paraId="4EC0E78A"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2DF56640" w14:textId="77777777" w:rsidR="00CF5E84" w:rsidRPr="00A974FC" w:rsidRDefault="00CF5E84" w:rsidP="00E454A1">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3A60799F"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2269078" w14:textId="77777777" w:rsidR="00CF5E84" w:rsidRPr="00A974FC" w:rsidRDefault="00CF5E84" w:rsidP="00E454A1">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C811EEA"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08BD03F" w14:textId="77777777" w:rsidR="00CF5E84" w:rsidRPr="00A974FC" w:rsidRDefault="00CF5E84" w:rsidP="00E454A1">
            <w:pPr>
              <w:pStyle w:val="TAL"/>
            </w:pPr>
          </w:p>
        </w:tc>
      </w:tr>
      <w:tr w:rsidR="00CF5E84" w:rsidRPr="00A974FC" w14:paraId="1FDDDED3"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597F6D20" w14:textId="77777777" w:rsidR="00CF5E84" w:rsidRPr="00A974FC" w:rsidRDefault="00CF5E84" w:rsidP="00E454A1">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88A5638" w14:textId="77777777" w:rsidR="00CF5E84" w:rsidRPr="00A974FC" w:rsidRDefault="00CF5E84" w:rsidP="00E454A1">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3E1A63E8"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57792A7"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741BC34" w14:textId="77777777" w:rsidR="00CF5E84" w:rsidRPr="00A974FC" w:rsidRDefault="00CF5E84" w:rsidP="00E454A1">
            <w:pPr>
              <w:pStyle w:val="TAL"/>
            </w:pPr>
          </w:p>
        </w:tc>
      </w:tr>
    </w:tbl>
    <w:p w14:paraId="1DBA0684" w14:textId="77777777" w:rsidR="00CF5E84" w:rsidRPr="00A974FC" w:rsidRDefault="00CF5E84" w:rsidP="00CF5E84"/>
    <w:p w14:paraId="0498C2D5" w14:textId="77777777" w:rsidR="00CF5E84" w:rsidRPr="00A974FC" w:rsidRDefault="00CF5E84" w:rsidP="00CF5E84">
      <w:pPr>
        <w:pStyle w:val="TH"/>
      </w:pPr>
      <w:r w:rsidRPr="00A974FC">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3D18032D"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37726CA" w14:textId="77777777" w:rsidR="00CF5E84" w:rsidRPr="00A974FC" w:rsidRDefault="00CF5E84" w:rsidP="00E454A1">
            <w:pPr>
              <w:pStyle w:val="TAL"/>
            </w:pPr>
            <w:r w:rsidRPr="00A974FC">
              <w:t>Derivation Path: TS 36.579-1 [2], Table 5.5.3.1.2-2, condition PRIVATE-CALL, INITIAL_SDP_OFFER</w:t>
            </w:r>
          </w:p>
        </w:tc>
      </w:tr>
      <w:tr w:rsidR="00CF5E84" w:rsidRPr="00A974FC" w14:paraId="1D447012"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5D3EAF7C" w14:textId="77777777" w:rsidR="00CF5E84" w:rsidRPr="00A974FC" w:rsidRDefault="00CF5E84" w:rsidP="00E454A1">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8DF1598" w14:textId="77777777" w:rsidR="00CF5E84" w:rsidRPr="00A974FC" w:rsidRDefault="00CF5E84" w:rsidP="00E454A1">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314C3120" w14:textId="77777777" w:rsidR="00CF5E84" w:rsidRPr="00A974FC" w:rsidRDefault="00CF5E84" w:rsidP="00E454A1">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53056859"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181025D" w14:textId="77777777" w:rsidR="00CF5E84" w:rsidRPr="00A974FC" w:rsidRDefault="00CF5E84" w:rsidP="00E454A1">
            <w:pPr>
              <w:pStyle w:val="TAH"/>
            </w:pPr>
            <w:r w:rsidRPr="00A974FC">
              <w:t>Condition</w:t>
            </w:r>
          </w:p>
        </w:tc>
      </w:tr>
      <w:tr w:rsidR="00CF5E84" w:rsidRPr="00A974FC" w14:paraId="186DFA8F"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58C248D" w14:textId="77777777" w:rsidR="00CF5E84" w:rsidRPr="00A974FC" w:rsidRDefault="00CF5E84" w:rsidP="00E454A1">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C631009"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F6B08CE" w14:textId="77777777" w:rsidR="00CF5E84" w:rsidRPr="00A974FC" w:rsidRDefault="00CF5E84" w:rsidP="00E454A1">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183D9105"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1198D" w14:textId="77777777" w:rsidR="00CF5E84" w:rsidRPr="00A974FC" w:rsidRDefault="00CF5E84" w:rsidP="00E454A1">
            <w:pPr>
              <w:pStyle w:val="TAL"/>
            </w:pPr>
          </w:p>
        </w:tc>
      </w:tr>
      <w:tr w:rsidR="00CF5E84" w:rsidRPr="00A974FC" w14:paraId="46A5E1F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4E320C9A" w14:textId="77777777" w:rsidR="00CF5E84" w:rsidRPr="00A974FC" w:rsidRDefault="00CF5E84" w:rsidP="00E454A1">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11A42D0"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78221B9" w14:textId="77777777" w:rsidR="00CF5E84" w:rsidRPr="00A974FC" w:rsidRDefault="00CF5E84" w:rsidP="00E454A1">
            <w:pPr>
              <w:pStyle w:val="TAL"/>
            </w:pPr>
            <w:r w:rsidRPr="00A974FC">
              <w:t>a=line</w:t>
            </w:r>
          </w:p>
          <w:p w14:paraId="765468EE" w14:textId="77777777" w:rsidR="00CF5E84" w:rsidRPr="00A974FC" w:rsidRDefault="00CF5E84" w:rsidP="00E454A1">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1F4A718B"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5F29760" w14:textId="77777777" w:rsidR="00CF5E84" w:rsidRPr="00A974FC" w:rsidRDefault="00CF5E84" w:rsidP="00E454A1">
            <w:pPr>
              <w:pStyle w:val="TAL"/>
            </w:pPr>
          </w:p>
        </w:tc>
      </w:tr>
      <w:tr w:rsidR="00CF5E84" w:rsidRPr="00A974FC" w14:paraId="7244DA5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4DB95E1" w14:textId="77777777" w:rsidR="00CF5E84" w:rsidRPr="00A974FC" w:rsidRDefault="00CF5E84" w:rsidP="00E454A1">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5711B2F3"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D0B08C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B5D1889"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D82E982" w14:textId="77777777" w:rsidR="00CF5E84" w:rsidRPr="00A974FC" w:rsidRDefault="00CF5E84" w:rsidP="00E454A1">
            <w:pPr>
              <w:pStyle w:val="TAL"/>
            </w:pPr>
          </w:p>
        </w:tc>
      </w:tr>
    </w:tbl>
    <w:p w14:paraId="567A468D" w14:textId="77777777" w:rsidR="00CF5E84" w:rsidRPr="00A974FC" w:rsidRDefault="00CF5E84" w:rsidP="00CF5E84"/>
    <w:p w14:paraId="2BF1798C" w14:textId="77777777" w:rsidR="00CF5E84" w:rsidRPr="00A974FC" w:rsidRDefault="00CF5E84" w:rsidP="00CF5E84">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0863DA63" w14:textId="77777777" w:rsidTr="00E454A1">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9D0C008" w14:textId="77777777" w:rsidR="00CF5E84" w:rsidRPr="00A974FC" w:rsidRDefault="00CF5E84" w:rsidP="00E454A1">
            <w:pPr>
              <w:pStyle w:val="TAL"/>
            </w:pPr>
            <w:r w:rsidRPr="00A974FC">
              <w:t>Derivation Path: TS 36.579-1 [2], Table 5.5.3.2.2-2</w:t>
            </w:r>
          </w:p>
        </w:tc>
      </w:tr>
      <w:tr w:rsidR="00CF5E84" w:rsidRPr="00A974FC" w14:paraId="197B8D1B" w14:textId="77777777" w:rsidTr="00E454A1">
        <w:trPr>
          <w:tblHeader/>
        </w:trPr>
        <w:tc>
          <w:tcPr>
            <w:tcW w:w="2973" w:type="dxa"/>
            <w:tcBorders>
              <w:top w:val="single" w:sz="4" w:space="0" w:color="auto"/>
              <w:left w:val="single" w:sz="4" w:space="0" w:color="auto"/>
              <w:bottom w:val="single" w:sz="4" w:space="0" w:color="auto"/>
              <w:right w:val="single" w:sz="4" w:space="0" w:color="auto"/>
            </w:tcBorders>
            <w:hideMark/>
          </w:tcPr>
          <w:p w14:paraId="79BDB585" w14:textId="77777777" w:rsidR="00CF5E84" w:rsidRPr="00A974FC" w:rsidRDefault="00CF5E84" w:rsidP="00E454A1">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DE999F0" w14:textId="77777777" w:rsidR="00CF5E84" w:rsidRPr="00A974FC" w:rsidRDefault="00CF5E84" w:rsidP="00E454A1">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05C37850" w14:textId="77777777" w:rsidR="00CF5E84" w:rsidRPr="00A974FC" w:rsidRDefault="00CF5E84" w:rsidP="00E454A1">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36EB4CBC"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7BEBA08F" w14:textId="77777777" w:rsidR="00CF5E84" w:rsidRPr="00A974FC" w:rsidRDefault="00CF5E84" w:rsidP="00E454A1">
            <w:pPr>
              <w:pStyle w:val="TAH"/>
            </w:pPr>
            <w:r w:rsidRPr="00A974FC">
              <w:t>Condition</w:t>
            </w:r>
          </w:p>
        </w:tc>
      </w:tr>
      <w:tr w:rsidR="00CF5E84" w:rsidRPr="00A974FC" w14:paraId="07EA5ACD" w14:textId="77777777" w:rsidTr="00E454A1">
        <w:tc>
          <w:tcPr>
            <w:tcW w:w="2973" w:type="dxa"/>
            <w:tcBorders>
              <w:top w:val="single" w:sz="4" w:space="0" w:color="auto"/>
              <w:left w:val="single" w:sz="4" w:space="0" w:color="auto"/>
              <w:bottom w:val="single" w:sz="4" w:space="0" w:color="auto"/>
              <w:right w:val="single" w:sz="4" w:space="0" w:color="auto"/>
            </w:tcBorders>
            <w:hideMark/>
          </w:tcPr>
          <w:p w14:paraId="33E101BA" w14:textId="77777777" w:rsidR="00CF5E84" w:rsidRPr="00A974FC" w:rsidRDefault="00CF5E84" w:rsidP="00E454A1">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A0C09E5"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1AE4816B"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4B45969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7AE61CA" w14:textId="77777777" w:rsidR="00CF5E84" w:rsidRPr="00A974FC" w:rsidRDefault="00CF5E84" w:rsidP="00E454A1">
            <w:pPr>
              <w:pStyle w:val="TAL"/>
            </w:pPr>
          </w:p>
        </w:tc>
      </w:tr>
      <w:tr w:rsidR="00CF5E84" w:rsidRPr="00A974FC" w14:paraId="0FB716E1" w14:textId="77777777" w:rsidTr="00E454A1">
        <w:tc>
          <w:tcPr>
            <w:tcW w:w="2973" w:type="dxa"/>
            <w:tcBorders>
              <w:top w:val="single" w:sz="4" w:space="0" w:color="auto"/>
              <w:left w:val="single" w:sz="4" w:space="0" w:color="auto"/>
              <w:bottom w:val="single" w:sz="4" w:space="0" w:color="auto"/>
              <w:right w:val="single" w:sz="4" w:space="0" w:color="auto"/>
            </w:tcBorders>
            <w:hideMark/>
          </w:tcPr>
          <w:p w14:paraId="44AA2AD6" w14:textId="77777777" w:rsidR="00CF5E84" w:rsidRPr="00A974FC" w:rsidRDefault="00CF5E84" w:rsidP="00E454A1">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F3A2EB4"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061E9CDD"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5F748C3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343A8E" w14:textId="77777777" w:rsidR="00CF5E84" w:rsidRPr="00A974FC" w:rsidRDefault="00CF5E84" w:rsidP="00E454A1">
            <w:pPr>
              <w:pStyle w:val="TAL"/>
            </w:pPr>
          </w:p>
        </w:tc>
      </w:tr>
      <w:tr w:rsidR="00CF5E84" w:rsidRPr="00A974FC" w14:paraId="743EA30A"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7DF57F8A" w14:textId="77777777" w:rsidR="00CF5E84" w:rsidRPr="00A974FC" w:rsidRDefault="00CF5E84" w:rsidP="00E454A1">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4E2ACE1D" w14:textId="77777777" w:rsidR="00CF5E84" w:rsidRPr="00A974FC" w:rsidRDefault="00CF5E84" w:rsidP="00E454A1">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5B320779"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29559E1A"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9F098F" w14:textId="77777777" w:rsidR="00CF5E84" w:rsidRPr="00A974FC" w:rsidRDefault="00CF5E84" w:rsidP="00E454A1">
            <w:pPr>
              <w:pStyle w:val="TAL"/>
            </w:pPr>
          </w:p>
        </w:tc>
      </w:tr>
      <w:tr w:rsidR="00CF5E84" w:rsidRPr="00A974FC" w14:paraId="46F8AD37"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2201ACA6" w14:textId="77777777" w:rsidR="00CF5E84" w:rsidRPr="00A974FC" w:rsidRDefault="00CF5E84" w:rsidP="00E454A1">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5491314"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4F6DB7A3"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3F2ACC1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7E4936D" w14:textId="77777777" w:rsidR="00CF5E84" w:rsidRPr="00A974FC" w:rsidRDefault="00CF5E84" w:rsidP="00E454A1">
            <w:pPr>
              <w:pStyle w:val="TAL"/>
            </w:pPr>
          </w:p>
        </w:tc>
      </w:tr>
      <w:tr w:rsidR="00CF5E84" w:rsidRPr="00A974FC" w14:paraId="2528E84A"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4D19F10B" w14:textId="77777777" w:rsidR="00CF5E84" w:rsidRPr="00A974FC" w:rsidRDefault="00CF5E84" w:rsidP="00E454A1">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7411992" w14:textId="77777777" w:rsidR="00CF5E84" w:rsidRPr="00A974FC" w:rsidRDefault="00CF5E84" w:rsidP="00E454A1">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177EE96E"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7ACDF04F"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988EE40" w14:textId="77777777" w:rsidR="00CF5E84" w:rsidRPr="00A974FC" w:rsidRDefault="00CF5E84" w:rsidP="00E454A1">
            <w:pPr>
              <w:pStyle w:val="TAL"/>
            </w:pPr>
          </w:p>
        </w:tc>
      </w:tr>
    </w:tbl>
    <w:p w14:paraId="2D642CF6" w14:textId="77777777" w:rsidR="00CF5E84" w:rsidRPr="00A974FC" w:rsidRDefault="00CF5E84" w:rsidP="00CF5E84"/>
    <w:p w14:paraId="771D972E" w14:textId="77777777" w:rsidR="00CF5E84" w:rsidRPr="00A974FC" w:rsidRDefault="00CF5E84" w:rsidP="00CF5E84">
      <w:pPr>
        <w:pStyle w:val="TH"/>
      </w:pPr>
      <w:r w:rsidRPr="00A974FC">
        <w:t>Table 6.7.4.3.3-4: SIP 200 (OK) from the UE (Step 1, Table 6.7.4.3.2-1;</w:t>
      </w:r>
      <w:r w:rsidRPr="00A974FC">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F5E84" w:rsidRPr="00A974FC" w14:paraId="6C20AF60"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3DBA4B" w14:textId="77777777" w:rsidR="00CF5E84" w:rsidRPr="00A974FC" w:rsidRDefault="00CF5E84" w:rsidP="00E454A1">
            <w:pPr>
              <w:pStyle w:val="TAL"/>
            </w:pPr>
            <w:r w:rsidRPr="00A974FC">
              <w:t>Derivation Path: TS 36.579-1 [2], Table 5.5.2.17.1.1-1, condition INVITE-RSP</w:t>
            </w:r>
          </w:p>
        </w:tc>
      </w:tr>
      <w:tr w:rsidR="00CF5E84" w:rsidRPr="00A974FC" w14:paraId="14E706FB" w14:textId="77777777" w:rsidTr="00E454A1">
        <w:trPr>
          <w:tblHeader/>
        </w:trPr>
        <w:tc>
          <w:tcPr>
            <w:tcW w:w="2708" w:type="dxa"/>
            <w:tcBorders>
              <w:top w:val="single" w:sz="4" w:space="0" w:color="auto"/>
              <w:left w:val="single" w:sz="4" w:space="0" w:color="auto"/>
              <w:bottom w:val="single" w:sz="4" w:space="0" w:color="auto"/>
              <w:right w:val="single" w:sz="4" w:space="0" w:color="auto"/>
            </w:tcBorders>
            <w:hideMark/>
          </w:tcPr>
          <w:p w14:paraId="3CF4F7CD" w14:textId="77777777" w:rsidR="00CF5E84" w:rsidRPr="00A974FC" w:rsidRDefault="00CF5E84" w:rsidP="00E454A1">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D34C1E" w14:textId="77777777" w:rsidR="00CF5E84" w:rsidRPr="00A974FC" w:rsidRDefault="00CF5E84" w:rsidP="00E454A1">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711BC9CD" w14:textId="77777777" w:rsidR="00CF5E84" w:rsidRPr="00A974FC" w:rsidRDefault="00CF5E84" w:rsidP="00E454A1">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5219B26F" w14:textId="77777777" w:rsidR="00CF5E84" w:rsidRPr="00A974FC" w:rsidRDefault="00CF5E84" w:rsidP="00E454A1">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3EDF3AFE" w14:textId="77777777" w:rsidR="00CF5E84" w:rsidRPr="00A974FC" w:rsidRDefault="00CF5E84" w:rsidP="00E454A1">
            <w:pPr>
              <w:pStyle w:val="TAH"/>
            </w:pPr>
            <w:r w:rsidRPr="00A974FC">
              <w:t>Condition</w:t>
            </w:r>
          </w:p>
        </w:tc>
      </w:tr>
      <w:tr w:rsidR="00CF5E84" w:rsidRPr="00A974FC" w14:paraId="37A3ADE1"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7E038374" w14:textId="77777777" w:rsidR="00CF5E84" w:rsidRPr="00A974FC" w:rsidRDefault="00CF5E84" w:rsidP="00E454A1">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7D6E2CA"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39C73DB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2B97899F"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876111" w14:textId="77777777" w:rsidR="00CF5E84" w:rsidRPr="00A974FC" w:rsidRDefault="00CF5E84" w:rsidP="00E454A1">
            <w:pPr>
              <w:pStyle w:val="TAL"/>
            </w:pPr>
          </w:p>
        </w:tc>
      </w:tr>
      <w:tr w:rsidR="00CF5E84" w:rsidRPr="00A974FC" w14:paraId="155C73ED"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D526F60" w14:textId="77777777" w:rsidR="00CF5E84" w:rsidRPr="00A974FC" w:rsidRDefault="00CF5E84" w:rsidP="00E454A1">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877928"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E3FF815" w14:textId="77777777" w:rsidR="00CF5E84" w:rsidRPr="00A974FC" w:rsidRDefault="00CF5E84" w:rsidP="00E454A1">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71CFD8A"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379503" w14:textId="77777777" w:rsidR="00CF5E84" w:rsidRPr="00A974FC" w:rsidRDefault="00CF5E84" w:rsidP="00E454A1">
            <w:pPr>
              <w:pStyle w:val="TAL"/>
            </w:pPr>
          </w:p>
        </w:tc>
      </w:tr>
      <w:tr w:rsidR="00CF5E84" w:rsidRPr="00A974FC" w14:paraId="164D30D9"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6D80ACA" w14:textId="77777777" w:rsidR="00CF5E84" w:rsidRPr="00A974FC" w:rsidRDefault="00CF5E84" w:rsidP="00E454A1">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22A9FE" w14:textId="77777777" w:rsidR="00CF5E84" w:rsidRPr="00A974FC" w:rsidRDefault="00CF5E84" w:rsidP="00E454A1">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41E0617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58081D85"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16ADB" w14:textId="77777777" w:rsidR="00CF5E84" w:rsidRPr="00A974FC" w:rsidRDefault="00CF5E84" w:rsidP="00E454A1">
            <w:pPr>
              <w:pStyle w:val="TAL"/>
            </w:pPr>
          </w:p>
        </w:tc>
      </w:tr>
      <w:tr w:rsidR="00CF5E84" w:rsidRPr="00A974FC" w14:paraId="0BAFAA88"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2A57ADC7" w14:textId="77777777" w:rsidR="00CF5E84" w:rsidRPr="00A974FC" w:rsidRDefault="00CF5E84" w:rsidP="00E454A1">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B286EF"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EF37EB" w14:textId="77777777" w:rsidR="00CF5E84" w:rsidRPr="00A974FC" w:rsidRDefault="00CF5E84" w:rsidP="00E454A1">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3411BF3"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D9F597" w14:textId="77777777" w:rsidR="00CF5E84" w:rsidRPr="00A974FC" w:rsidRDefault="00CF5E84" w:rsidP="00E454A1">
            <w:pPr>
              <w:pStyle w:val="TAL"/>
            </w:pPr>
          </w:p>
        </w:tc>
      </w:tr>
      <w:tr w:rsidR="00CF5E84" w:rsidRPr="00A974FC" w14:paraId="1F3AFCD5" w14:textId="77777777" w:rsidTr="00E454A1">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D2DD395" w14:textId="77777777" w:rsidR="00CF5E84" w:rsidRPr="00A974FC" w:rsidRDefault="00CF5E84" w:rsidP="00E454A1">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1AF378" w14:textId="77777777" w:rsidR="00CF5E84" w:rsidRPr="00A974FC" w:rsidRDefault="00CF5E84" w:rsidP="00E454A1">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2EFAEB4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6B20F4D5"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D7AC0" w14:textId="77777777" w:rsidR="00CF5E84" w:rsidRPr="00A974FC" w:rsidRDefault="00CF5E84" w:rsidP="00E454A1">
            <w:pPr>
              <w:pStyle w:val="TAL"/>
            </w:pPr>
          </w:p>
        </w:tc>
      </w:tr>
    </w:tbl>
    <w:p w14:paraId="35022C21" w14:textId="77777777" w:rsidR="00CF5E84" w:rsidRPr="00A974FC" w:rsidRDefault="00CF5E84" w:rsidP="00CF5E84"/>
    <w:p w14:paraId="2F63C309" w14:textId="77777777" w:rsidR="00CF5E84" w:rsidRPr="00A974FC" w:rsidRDefault="00CF5E84" w:rsidP="00CF5E84">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5F457D53"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213DE9F7" w14:textId="77777777" w:rsidR="00CF5E84" w:rsidRPr="00A974FC" w:rsidRDefault="00CF5E84" w:rsidP="00E454A1">
            <w:pPr>
              <w:pStyle w:val="TAL"/>
            </w:pPr>
            <w:r w:rsidRPr="00A974FC">
              <w:t>Derivation Path: TS 36.579-1 [2], Table 5.5.3.1.1-2, condition SDP_ANSWER</w:t>
            </w:r>
          </w:p>
        </w:tc>
      </w:tr>
    </w:tbl>
    <w:p w14:paraId="07E5B5C4" w14:textId="77777777" w:rsidR="00CF5E84" w:rsidRPr="00A974FC" w:rsidRDefault="00CF5E84" w:rsidP="00CF5E84"/>
    <w:p w14:paraId="127AE72A" w14:textId="77777777" w:rsidR="00CF5E84" w:rsidRPr="00A974FC" w:rsidRDefault="00CF5E84" w:rsidP="00CF5E84">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5AE1C210"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1002EA43" w14:textId="77777777" w:rsidR="00CF5E84" w:rsidRPr="00A974FC" w:rsidRDefault="00CF5E84" w:rsidP="00E454A1">
            <w:pPr>
              <w:pStyle w:val="TAL"/>
            </w:pPr>
            <w:r w:rsidRPr="00A974FC">
              <w:t>Derivation Path: TS 36.579-1 [2], Table 5.5.3.2.1-2, condition INVITE-RSP</w:t>
            </w:r>
          </w:p>
        </w:tc>
      </w:tr>
    </w:tbl>
    <w:p w14:paraId="21DEC2B8" w14:textId="77777777" w:rsidR="00CF5E84" w:rsidRPr="00A974FC" w:rsidRDefault="00CF5E84" w:rsidP="00CF5E84"/>
    <w:p w14:paraId="79E0DDB0" w14:textId="77777777" w:rsidR="00CF5E84" w:rsidRPr="00A974FC" w:rsidRDefault="00CF5E84" w:rsidP="00CF5E84">
      <w:pPr>
        <w:pStyle w:val="TH"/>
      </w:pPr>
      <w:r w:rsidRPr="00A974FC">
        <w:t>Table 6.7.4.3.3-7: SIP BYE from the UE (Step 4, Table 6.7.4.3.2-1;</w:t>
      </w:r>
      <w:r w:rsidRPr="00A974FC">
        <w:br/>
        <w:t>Step 1, TS 36.579-1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68483C8B" w14:textId="77777777" w:rsidTr="00E454A1">
        <w:trPr>
          <w:tblHeader/>
        </w:trPr>
        <w:tc>
          <w:tcPr>
            <w:tcW w:w="9630" w:type="dxa"/>
            <w:tcBorders>
              <w:top w:val="single" w:sz="4" w:space="0" w:color="auto"/>
              <w:left w:val="single" w:sz="4" w:space="0" w:color="auto"/>
              <w:bottom w:val="single" w:sz="4" w:space="0" w:color="auto"/>
              <w:right w:val="single" w:sz="4" w:space="0" w:color="auto"/>
            </w:tcBorders>
            <w:hideMark/>
          </w:tcPr>
          <w:p w14:paraId="42A5A8C4" w14:textId="77777777" w:rsidR="00CF5E84" w:rsidRPr="00A974FC" w:rsidRDefault="00CF5E84" w:rsidP="00E454A1">
            <w:pPr>
              <w:pStyle w:val="TAL"/>
            </w:pPr>
            <w:r w:rsidRPr="00A974FC">
              <w:t>Derivation Path: TS 36.579-1 [2], Table 5.5.2.2.1-1, condition MT_CALL</w:t>
            </w:r>
          </w:p>
        </w:tc>
      </w:tr>
    </w:tbl>
    <w:p w14:paraId="36479C6E" w14:textId="77777777" w:rsidR="00CF5E84" w:rsidRPr="00A974FC" w:rsidRDefault="00CF5E84" w:rsidP="00CF5E84"/>
    <w:p w14:paraId="7AA77DC0" w14:textId="77777777" w:rsidR="00AD62C6" w:rsidRPr="00201E3B" w:rsidRDefault="00AD62C6" w:rsidP="00AD62C6">
      <w:pPr>
        <w:pStyle w:val="Heading2"/>
      </w:pPr>
      <w:bookmarkStart w:id="836" w:name="_Toc171440768"/>
      <w:r w:rsidRPr="00201E3B">
        <w:t>6.8</w:t>
      </w:r>
      <w:r w:rsidRPr="00201E3B">
        <w:tab/>
        <w:t>Use of MBMS transmission</w:t>
      </w:r>
      <w:bookmarkEnd w:id="828"/>
      <w:bookmarkEnd w:id="836"/>
    </w:p>
    <w:p w14:paraId="68FBF200" w14:textId="77777777" w:rsidR="003902D4" w:rsidRDefault="003902D4" w:rsidP="003902D4">
      <w:pPr>
        <w:keepNext/>
        <w:keepLines/>
        <w:spacing w:before="120"/>
        <w:ind w:left="1134" w:hanging="1134"/>
        <w:outlineLvl w:val="2"/>
        <w:rPr>
          <w:rFonts w:ascii="Arial" w:hAnsi="Arial"/>
          <w:sz w:val="28"/>
        </w:rPr>
      </w:pPr>
      <w:bookmarkStart w:id="837"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7"/>
    </w:p>
    <w:p w14:paraId="247FE123" w14:textId="77777777" w:rsidR="003902D4" w:rsidRDefault="003902D4" w:rsidP="00E972B2">
      <w:pPr>
        <w:pStyle w:val="H6"/>
      </w:pPr>
      <w:r>
        <w:t>6.8.1.1</w:t>
      </w:r>
      <w:r>
        <w:tab/>
        <w:t>Test Purpose (TP)</w:t>
      </w:r>
    </w:p>
    <w:p w14:paraId="58ECCE36" w14:textId="77777777" w:rsidR="003902D4" w:rsidRDefault="003902D4" w:rsidP="00E972B2">
      <w:pPr>
        <w:pStyle w:val="H6"/>
      </w:pPr>
      <w:r>
        <w:t>(1)</w:t>
      </w:r>
    </w:p>
    <w:p w14:paraId="0FAFC6EF" w14:textId="77777777" w:rsidR="003902D4" w:rsidRDefault="003902D4" w:rsidP="00E972B2">
      <w:pPr>
        <w:pStyle w:val="PL"/>
      </w:pPr>
      <w:r>
        <w:rPr>
          <w:b/>
          <w:noProof w:val="0"/>
        </w:rPr>
        <w:t>with</w:t>
      </w:r>
      <w:r>
        <w:rPr>
          <w:noProof w:val="0"/>
        </w:rPr>
        <w:t xml:space="preserve"> { UE (MCVideo Client) registered and authorised for MCVideo Service }</w:t>
      </w:r>
    </w:p>
    <w:p w14:paraId="656F8614" w14:textId="77777777" w:rsidR="003902D4" w:rsidRDefault="003902D4" w:rsidP="00E972B2">
      <w:pPr>
        <w:pStyle w:val="PL"/>
      </w:pPr>
      <w:r>
        <w:rPr>
          <w:noProof w:val="0"/>
        </w:rPr>
        <w:t>ensure that {</w:t>
      </w:r>
    </w:p>
    <w:p w14:paraId="0277A382" w14:textId="77777777" w:rsidR="003902D4" w:rsidRDefault="003902D4"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42C85777" w14:textId="77777777" w:rsidR="003902D4" w:rsidRDefault="003902D4"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1AD054A4" w14:textId="77777777" w:rsidR="003902D4" w:rsidRDefault="003902D4" w:rsidP="00E972B2">
      <w:pPr>
        <w:pStyle w:val="PL"/>
      </w:pPr>
      <w:r>
        <w:rPr>
          <w:noProof w:val="0"/>
        </w:rPr>
        <w:t xml:space="preserve">            }</w:t>
      </w:r>
    </w:p>
    <w:p w14:paraId="454BCAFB" w14:textId="77777777" w:rsidR="003902D4" w:rsidRDefault="003902D4" w:rsidP="00E972B2">
      <w:pPr>
        <w:pStyle w:val="PL"/>
      </w:pPr>
    </w:p>
    <w:p w14:paraId="07B6C9E4" w14:textId="77777777" w:rsidR="003902D4" w:rsidRDefault="003902D4" w:rsidP="00E972B2">
      <w:pPr>
        <w:pStyle w:val="H6"/>
      </w:pPr>
      <w:r>
        <w:t>(2)</w:t>
      </w:r>
    </w:p>
    <w:p w14:paraId="0A6BE6FB" w14:textId="77777777" w:rsidR="003902D4" w:rsidRDefault="003902D4" w:rsidP="00E972B2">
      <w:pPr>
        <w:pStyle w:val="PL"/>
      </w:pPr>
      <w:r>
        <w:rPr>
          <w:b/>
          <w:noProof w:val="0"/>
        </w:rPr>
        <w:t>with</w:t>
      </w:r>
      <w:r>
        <w:rPr>
          <w:noProof w:val="0"/>
        </w:rPr>
        <w:t xml:space="preserve"> { the UE (MCVideo Client) having established a MCVideo On-demand Pre-arranged Group Call with Automatic Commencement Mode }</w:t>
      </w:r>
    </w:p>
    <w:p w14:paraId="6888D2AB" w14:textId="77777777" w:rsidR="003902D4" w:rsidRDefault="003902D4" w:rsidP="00E972B2">
      <w:pPr>
        <w:pStyle w:val="PL"/>
      </w:pPr>
      <w:r>
        <w:rPr>
          <w:noProof w:val="0"/>
        </w:rPr>
        <w:t>ensure that {</w:t>
      </w:r>
    </w:p>
    <w:p w14:paraId="6406DFC2" w14:textId="77777777" w:rsidR="003902D4" w:rsidRDefault="003902D4"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6C2F60E" w14:textId="77777777" w:rsidR="003902D4" w:rsidRDefault="003902D4"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30667C76" w14:textId="77777777" w:rsidR="003902D4" w:rsidRDefault="003902D4" w:rsidP="00E972B2">
      <w:pPr>
        <w:pStyle w:val="PL"/>
      </w:pPr>
      <w:r>
        <w:rPr>
          <w:noProof w:val="0"/>
        </w:rPr>
        <w:t xml:space="preserve">            }</w:t>
      </w:r>
    </w:p>
    <w:p w14:paraId="66C17AA1" w14:textId="77777777" w:rsidR="003902D4" w:rsidRDefault="003902D4" w:rsidP="00E972B2">
      <w:pPr>
        <w:pStyle w:val="PL"/>
      </w:pPr>
    </w:p>
    <w:p w14:paraId="278A626F" w14:textId="77777777" w:rsidR="003902D4" w:rsidRDefault="003902D4" w:rsidP="00E972B2">
      <w:pPr>
        <w:pStyle w:val="H6"/>
      </w:pPr>
      <w:r>
        <w:t>(3)</w:t>
      </w:r>
    </w:p>
    <w:p w14:paraId="02EEFE0A"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t>
      </w:r>
      <w:r>
        <w:rPr>
          <w:noProof w:val="0"/>
        </w:rPr>
        <w:t>}</w:t>
      </w:r>
    </w:p>
    <w:p w14:paraId="25948493" w14:textId="77777777" w:rsidR="003902D4" w:rsidRDefault="003902D4" w:rsidP="00E972B2">
      <w:pPr>
        <w:pStyle w:val="PL"/>
      </w:pPr>
      <w:r>
        <w:rPr>
          <w:noProof w:val="0"/>
        </w:rPr>
        <w:t>ensure that {</w:t>
      </w:r>
    </w:p>
    <w:p w14:paraId="4DAEC50F" w14:textId="77777777" w:rsidR="003902D4" w:rsidRDefault="003902D4" w:rsidP="00E972B2">
      <w:pPr>
        <w:pStyle w:val="PL"/>
      </w:pPr>
      <w:r>
        <w:rPr>
          <w:noProof w:val="0"/>
        </w:rPr>
        <w:t xml:space="preserve">  </w:t>
      </w:r>
      <w:r>
        <w:rPr>
          <w:b/>
          <w:noProof w:val="0"/>
        </w:rPr>
        <w:t>when</w:t>
      </w:r>
      <w:r>
        <w:rPr>
          <w:noProof w:val="0"/>
        </w:rPr>
        <w:t xml:space="preserve"> { the UE (MCVideo Client) receives MBMS bearer announcements via SIP MESSAGE messages }</w:t>
      </w:r>
    </w:p>
    <w:p w14:paraId="44CAB022"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 SIP 200 (OK) to the SIP MESSAGE message </w:t>
      </w:r>
      <w:r>
        <w:rPr>
          <w:b/>
          <w:noProof w:val="0"/>
        </w:rPr>
        <w:t>and</w:t>
      </w:r>
      <w:r>
        <w:rPr>
          <w:noProof w:val="0"/>
        </w:rPr>
        <w:t xml:space="preserve"> the UE (MCVideo Client) sends an MBMS listening status message via SIP MESSAGE }</w:t>
      </w:r>
    </w:p>
    <w:p w14:paraId="2ED3E078" w14:textId="77777777" w:rsidR="003902D4" w:rsidRDefault="003902D4" w:rsidP="00E972B2">
      <w:pPr>
        <w:pStyle w:val="PL"/>
      </w:pPr>
      <w:r>
        <w:rPr>
          <w:noProof w:val="0"/>
        </w:rPr>
        <w:t xml:space="preserve">            }</w:t>
      </w:r>
    </w:p>
    <w:p w14:paraId="11572673" w14:textId="77777777" w:rsidR="003902D4" w:rsidRDefault="003902D4" w:rsidP="00E972B2">
      <w:pPr>
        <w:pStyle w:val="PL"/>
      </w:pPr>
    </w:p>
    <w:p w14:paraId="576ACEDC" w14:textId="77777777" w:rsidR="003902D4" w:rsidRDefault="003902D4" w:rsidP="00E972B2">
      <w:pPr>
        <w:pStyle w:val="H6"/>
      </w:pPr>
      <w:r>
        <w:t>(4)</w:t>
      </w:r>
    </w:p>
    <w:p w14:paraId="378EB9E5"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797E5636" w14:textId="77777777" w:rsidR="003902D4" w:rsidRDefault="003902D4" w:rsidP="00E972B2">
      <w:pPr>
        <w:pStyle w:val="PL"/>
      </w:pPr>
      <w:r>
        <w:rPr>
          <w:noProof w:val="0"/>
        </w:rPr>
        <w:t>ensure that {</w:t>
      </w:r>
    </w:p>
    <w:p w14:paraId="7EBE5584" w14:textId="77777777" w:rsidR="003902D4" w:rsidRDefault="003902D4" w:rsidP="00E972B2">
      <w:pPr>
        <w:pStyle w:val="PL"/>
      </w:pPr>
      <w:r>
        <w:rPr>
          <w:noProof w:val="0"/>
        </w:rPr>
        <w:t xml:space="preserve">  </w:t>
      </w:r>
      <w:r>
        <w:rPr>
          <w:b/>
          <w:noProof w:val="0"/>
        </w:rPr>
        <w:t>when</w:t>
      </w:r>
      <w:r>
        <w:rPr>
          <w:noProof w:val="0"/>
        </w:rPr>
        <w:t xml:space="preserve"> { the UE (MCVideo Client) receives MBMS subchannel control messages }</w:t>
      </w:r>
    </w:p>
    <w:p w14:paraId="66E3AB8D"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an MBMS listening status message via SIP MESSAGE }</w:t>
      </w:r>
    </w:p>
    <w:p w14:paraId="47393124" w14:textId="77777777" w:rsidR="003902D4" w:rsidRDefault="003902D4" w:rsidP="00E972B2">
      <w:pPr>
        <w:pStyle w:val="PL"/>
      </w:pPr>
      <w:r>
        <w:rPr>
          <w:noProof w:val="0"/>
        </w:rPr>
        <w:t xml:space="preserve">            }</w:t>
      </w:r>
    </w:p>
    <w:p w14:paraId="781F01A6" w14:textId="77777777" w:rsidR="003902D4" w:rsidRDefault="003902D4" w:rsidP="00E972B2">
      <w:pPr>
        <w:pStyle w:val="PL"/>
      </w:pPr>
    </w:p>
    <w:p w14:paraId="588F39C2" w14:textId="77777777" w:rsidR="003902D4" w:rsidRDefault="003902D4" w:rsidP="00E972B2">
      <w:pPr>
        <w:pStyle w:val="H6"/>
      </w:pPr>
      <w:r>
        <w:t>(5)</w:t>
      </w:r>
    </w:p>
    <w:p w14:paraId="09A7BC71" w14:textId="77777777" w:rsidR="003902D4" w:rsidRDefault="003902D4" w:rsidP="00E972B2">
      <w:pPr>
        <w:pStyle w:val="PL"/>
      </w:pPr>
      <w:r>
        <w:rPr>
          <w:b/>
          <w:noProof w:val="0"/>
        </w:rPr>
        <w:t>with</w:t>
      </w:r>
      <w:r>
        <w:rPr>
          <w:noProof w:val="0"/>
        </w:rPr>
        <w:t xml:space="preserve"> { UE (MCVideo Client) listening to the MBMS subchannel during an ongoing MCVideo </w:t>
      </w:r>
      <w:r>
        <w:rPr>
          <w:noProof w:val="0"/>
          <w:lang w:eastAsia="ko-KR"/>
        </w:rPr>
        <w:t>On-demand Pre-arranged Group Call</w:t>
      </w:r>
      <w:r>
        <w:rPr>
          <w:noProof w:val="0"/>
        </w:rPr>
        <w:t xml:space="preserve"> }</w:t>
      </w:r>
    </w:p>
    <w:p w14:paraId="02F50349" w14:textId="77777777" w:rsidR="003902D4" w:rsidRDefault="003902D4" w:rsidP="00E972B2">
      <w:pPr>
        <w:pStyle w:val="PL"/>
      </w:pPr>
      <w:r>
        <w:rPr>
          <w:noProof w:val="0"/>
        </w:rPr>
        <w:t>ensure that {</w:t>
      </w:r>
    </w:p>
    <w:p w14:paraId="0C8BBEE5"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68271395" w14:textId="77777777" w:rsidR="003902D4" w:rsidRDefault="003902D4" w:rsidP="00E972B2">
      <w:pPr>
        <w:pStyle w:val="PL"/>
      </w:pPr>
      <w:r>
        <w:rPr>
          <w:noProof w:val="0"/>
        </w:rPr>
        <w:t xml:space="preserve">    </w:t>
      </w:r>
      <w:r>
        <w:rPr>
          <w:b/>
          <w:noProof w:val="0"/>
        </w:rPr>
        <w:t>then</w:t>
      </w:r>
      <w:r>
        <w:rPr>
          <w:noProof w:val="0"/>
        </w:rPr>
        <w:t xml:space="preserve"> { UE (MCVideo Client) respects the transmission control imposed by the MCVideo Server on the MBMS subchannel </w:t>
      </w:r>
      <w:r>
        <w:rPr>
          <w:b/>
          <w:noProof w:val="0"/>
        </w:rPr>
        <w:t>and</w:t>
      </w:r>
      <w:r>
        <w:rPr>
          <w:noProof w:val="0"/>
        </w:rPr>
        <w:t xml:space="preserve"> continues to respect transmission control imposed by the MCVideo Server via unicast }</w:t>
      </w:r>
    </w:p>
    <w:p w14:paraId="3E273B66" w14:textId="77777777" w:rsidR="003902D4" w:rsidRDefault="003902D4" w:rsidP="00E972B2">
      <w:pPr>
        <w:pStyle w:val="PL"/>
      </w:pPr>
      <w:r>
        <w:rPr>
          <w:noProof w:val="0"/>
        </w:rPr>
        <w:t xml:space="preserve">            }</w:t>
      </w:r>
    </w:p>
    <w:p w14:paraId="021E816A" w14:textId="77777777" w:rsidR="003902D4" w:rsidRDefault="003902D4" w:rsidP="00E972B2">
      <w:pPr>
        <w:pStyle w:val="PL"/>
      </w:pPr>
    </w:p>
    <w:p w14:paraId="67576C50" w14:textId="77777777" w:rsidR="003902D4" w:rsidRDefault="003902D4" w:rsidP="00E972B2">
      <w:pPr>
        <w:pStyle w:val="H6"/>
      </w:pPr>
      <w:r>
        <w:t>(6)</w:t>
      </w:r>
    </w:p>
    <w:p w14:paraId="1FE32ABC" w14:textId="77777777" w:rsidR="003902D4" w:rsidRDefault="003902D4" w:rsidP="00E972B2">
      <w:pPr>
        <w:pStyle w:val="PL"/>
      </w:pPr>
      <w:r>
        <w:rPr>
          <w:b/>
          <w:noProof w:val="0"/>
        </w:rPr>
        <w:t>with</w:t>
      </w:r>
      <w:r>
        <w:rPr>
          <w:noProof w:val="0"/>
        </w:rPr>
        <w:t xml:space="preserve"> { UE (MCVideo Client) no longer listening to the MBMS subchannel during an ongoing MCVideo </w:t>
      </w:r>
      <w:r>
        <w:rPr>
          <w:noProof w:val="0"/>
          <w:lang w:eastAsia="ko-KR"/>
        </w:rPr>
        <w:t>On-demand Pre-arranged Group Call</w:t>
      </w:r>
      <w:r>
        <w:rPr>
          <w:noProof w:val="0"/>
        </w:rPr>
        <w:t xml:space="preserve"> }</w:t>
      </w:r>
    </w:p>
    <w:p w14:paraId="68EB2777" w14:textId="77777777" w:rsidR="003902D4" w:rsidRDefault="003902D4" w:rsidP="00E972B2">
      <w:pPr>
        <w:pStyle w:val="PL"/>
      </w:pPr>
      <w:r>
        <w:rPr>
          <w:noProof w:val="0"/>
        </w:rPr>
        <w:t>ensure that {</w:t>
      </w:r>
    </w:p>
    <w:p w14:paraId="2055F0C6"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1C02AF07" w14:textId="77777777" w:rsidR="003902D4" w:rsidRDefault="003902D4" w:rsidP="00E972B2">
      <w:pPr>
        <w:pStyle w:val="PL"/>
      </w:pPr>
      <w:r>
        <w:rPr>
          <w:noProof w:val="0"/>
        </w:rPr>
        <w:t xml:space="preserve">    </w:t>
      </w:r>
      <w:r>
        <w:rPr>
          <w:b/>
          <w:noProof w:val="0"/>
        </w:rPr>
        <w:t>then</w:t>
      </w:r>
      <w:r>
        <w:rPr>
          <w:noProof w:val="0"/>
        </w:rPr>
        <w:t xml:space="preserve"> { UE (MCVideo Client) respects transmission control imposed by the MCVideo Server via unicast }</w:t>
      </w:r>
    </w:p>
    <w:p w14:paraId="2E0163E1" w14:textId="77777777" w:rsidR="003902D4" w:rsidRDefault="003902D4" w:rsidP="00E972B2">
      <w:pPr>
        <w:pStyle w:val="PL"/>
      </w:pPr>
      <w:r>
        <w:rPr>
          <w:noProof w:val="0"/>
        </w:rPr>
        <w:t xml:space="preserve">            }</w:t>
      </w:r>
    </w:p>
    <w:p w14:paraId="06617B65" w14:textId="77777777" w:rsidR="003902D4" w:rsidRDefault="003902D4" w:rsidP="00E972B2">
      <w:pPr>
        <w:pStyle w:val="PL"/>
      </w:pPr>
    </w:p>
    <w:p w14:paraId="64C77E32" w14:textId="77777777" w:rsidR="003902D4" w:rsidRDefault="003902D4" w:rsidP="00E972B2">
      <w:pPr>
        <w:pStyle w:val="H6"/>
      </w:pPr>
      <w:r>
        <w:t>(7)</w:t>
      </w:r>
    </w:p>
    <w:p w14:paraId="54414052"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664D62CD" w14:textId="77777777" w:rsidR="003902D4" w:rsidRDefault="003902D4" w:rsidP="00E972B2">
      <w:pPr>
        <w:pStyle w:val="PL"/>
      </w:pPr>
      <w:r>
        <w:rPr>
          <w:noProof w:val="0"/>
        </w:rPr>
        <w:t>ensure that {</w:t>
      </w:r>
    </w:p>
    <w:p w14:paraId="41D44A95" w14:textId="77777777" w:rsidR="003902D4" w:rsidRDefault="003902D4" w:rsidP="00E972B2">
      <w:pPr>
        <w:pStyle w:val="PL"/>
      </w:pPr>
      <w:r>
        <w:rPr>
          <w:noProof w:val="0"/>
        </w:rPr>
        <w:t xml:space="preserve">  </w:t>
      </w:r>
      <w:r>
        <w:rPr>
          <w:b/>
          <w:noProof w:val="0"/>
        </w:rPr>
        <w:t>when</w:t>
      </w:r>
      <w:r>
        <w:rPr>
          <w:noProof w:val="0"/>
        </w:rPr>
        <w:t xml:space="preserve"> { the UE (MCVideo Client) receives an explicit MuSiK download message }</w:t>
      </w:r>
    </w:p>
    <w:p w14:paraId="083E167E" w14:textId="77777777" w:rsidR="003902D4" w:rsidRDefault="003902D4" w:rsidP="00E972B2">
      <w:pPr>
        <w:pStyle w:val="PL"/>
      </w:pPr>
      <w:r>
        <w:rPr>
          <w:noProof w:val="0"/>
        </w:rPr>
        <w:t xml:space="preserve">    </w:t>
      </w:r>
      <w:r>
        <w:rPr>
          <w:b/>
          <w:noProof w:val="0"/>
        </w:rPr>
        <w:t>then</w:t>
      </w:r>
      <w:r>
        <w:rPr>
          <w:noProof w:val="0"/>
        </w:rPr>
        <w:t xml:space="preserve"> { UE (MCVideo Client) sends a 200 OK response to accept the key and associates the key with the group}</w:t>
      </w:r>
    </w:p>
    <w:p w14:paraId="50F18383" w14:textId="77777777" w:rsidR="003902D4" w:rsidRDefault="003902D4" w:rsidP="00E972B2">
      <w:pPr>
        <w:pStyle w:val="PL"/>
      </w:pPr>
      <w:r>
        <w:rPr>
          <w:noProof w:val="0"/>
        </w:rPr>
        <w:t xml:space="preserve">            }</w:t>
      </w:r>
    </w:p>
    <w:p w14:paraId="5C4F2B14" w14:textId="77777777" w:rsidR="003902D4" w:rsidRDefault="003902D4" w:rsidP="00E972B2">
      <w:pPr>
        <w:pStyle w:val="PL"/>
      </w:pPr>
    </w:p>
    <w:p w14:paraId="64348D15" w14:textId="77777777" w:rsidR="003902D4" w:rsidRDefault="003902D4" w:rsidP="00E972B2">
      <w:pPr>
        <w:pStyle w:val="H6"/>
      </w:pPr>
      <w:r>
        <w:t>(8)</w:t>
      </w:r>
    </w:p>
    <w:p w14:paraId="4F155145" w14:textId="77777777" w:rsidR="003902D4" w:rsidRDefault="003902D4" w:rsidP="00E972B2">
      <w:pPr>
        <w:pStyle w:val="PL"/>
      </w:pPr>
      <w:r>
        <w:rPr>
          <w:b/>
          <w:noProof w:val="0"/>
        </w:rPr>
        <w:t>with</w:t>
      </w:r>
      <w:r>
        <w:rPr>
          <w:noProof w:val="0"/>
        </w:rPr>
        <w:t xml:space="preserve"> { UE (MCVideo Client) having an ongoing On-demand Pre-arranged Group Call </w:t>
      </w:r>
    </w:p>
    <w:p w14:paraId="7FDB9A75" w14:textId="77777777" w:rsidR="003902D4" w:rsidRDefault="003902D4"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26C164E7" w14:textId="77777777" w:rsidR="003902D4" w:rsidRDefault="003902D4" w:rsidP="00E972B2">
      <w:pPr>
        <w:pStyle w:val="PL"/>
      </w:pPr>
      <w:r>
        <w:rPr>
          <w:noProof w:val="0"/>
        </w:rPr>
        <w:t xml:space="preserve">    </w:t>
      </w:r>
      <w:r>
        <w:rPr>
          <w:b/>
          <w:noProof w:val="0"/>
        </w:rPr>
        <w:t>then</w:t>
      </w:r>
      <w:r>
        <w:rPr>
          <w:noProof w:val="0"/>
        </w:rPr>
        <w:t xml:space="preserve"> { UE (MCVideo Client) sends a SIP BYE message and leaves the call }</w:t>
      </w:r>
    </w:p>
    <w:p w14:paraId="6448C90F" w14:textId="77777777" w:rsidR="003902D4" w:rsidRDefault="003902D4" w:rsidP="00E972B2">
      <w:pPr>
        <w:pStyle w:val="PL"/>
      </w:pPr>
      <w:r>
        <w:rPr>
          <w:noProof w:val="0"/>
        </w:rPr>
        <w:t xml:space="preserve">            }</w:t>
      </w:r>
    </w:p>
    <w:p w14:paraId="575627CE" w14:textId="77777777" w:rsidR="003902D4" w:rsidRDefault="003902D4" w:rsidP="00E972B2">
      <w:pPr>
        <w:pStyle w:val="PL"/>
      </w:pPr>
    </w:p>
    <w:p w14:paraId="1F41DE22" w14:textId="77777777" w:rsidR="003902D4" w:rsidRDefault="003902D4" w:rsidP="00E972B2">
      <w:pPr>
        <w:pStyle w:val="H6"/>
      </w:pPr>
      <w:r>
        <w:t>6.8.1.2</w:t>
      </w:r>
      <w:r>
        <w:tab/>
        <w:t>Conformance Requirements</w:t>
      </w:r>
    </w:p>
    <w:p w14:paraId="3CF37F17" w14:textId="77777777" w:rsidR="003902D4" w:rsidRDefault="003902D4" w:rsidP="003902D4">
      <w:r>
        <w:t>References: The conformance requirements covered in the present TC are specified in: TS 24.281 clauses 16.2.2, 16.2.3.2, 16.2.4; and TS 24.581 clauses 6.2.4.2.2, 6.2.4.4.6, 6.2.4.5.3, 6.2.4.6.4, 6.2.4.3.2. Unless otherwise stated these are Rel-15 requirements.</w:t>
      </w:r>
    </w:p>
    <w:p w14:paraId="645F6CCB" w14:textId="77777777" w:rsidR="003902D4" w:rsidRDefault="003902D4" w:rsidP="003902D4">
      <w:r>
        <w:t>[TS 24.281, clause 16.2.2]</w:t>
      </w:r>
    </w:p>
    <w:p w14:paraId="3BDDA6FA" w14:textId="77777777" w:rsidR="003902D4" w:rsidRDefault="003902D4" w:rsidP="003902D4">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415B88A1" w14:textId="77777777" w:rsidR="003902D4" w:rsidRDefault="003902D4" w:rsidP="003902D4">
      <w:r>
        <w:t>When the MCVideo client receives a SIP MESSAGE request containing:</w:t>
      </w:r>
    </w:p>
    <w:p w14:paraId="6F957116" w14:textId="77777777" w:rsidR="003902D4" w:rsidRDefault="003902D4" w:rsidP="003902D4">
      <w:pPr>
        <w:ind w:left="568" w:hanging="284"/>
        <w:rPr>
          <w:lang w:eastAsia="ko-KR"/>
        </w:rPr>
      </w:pPr>
      <w:r>
        <w:rPr>
          <w:lang w:eastAsia="ko-KR"/>
        </w:rPr>
        <w:t>1)</w:t>
      </w:r>
      <w:r>
        <w:rPr>
          <w:lang w:eastAsia="ko-KR"/>
        </w:rPr>
        <w:tab/>
        <w:t>a P-Asserted-Service header field containing the "urn:urn-7:3gpp-service.ims.icsi.mcvideo"; and</w:t>
      </w:r>
    </w:p>
    <w:p w14:paraId="532048B6" w14:textId="77777777" w:rsidR="003902D4" w:rsidRDefault="003902D4" w:rsidP="003902D4">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1892415E" w14:textId="77777777" w:rsidR="003902D4" w:rsidRDefault="003902D4" w:rsidP="003902D4">
      <w:r>
        <w:rPr>
          <w:lang w:eastAsia="ko-KR"/>
        </w:rPr>
        <w:t>then the MCVideo client for each &lt;announcement&gt; element in the application/vnd.3gpp.mcvideo-mbms-usage-info+xml</w:t>
      </w:r>
      <w:r>
        <w:t xml:space="preserve"> MIME body</w:t>
      </w:r>
      <w:r>
        <w:rPr>
          <w:lang w:eastAsia="ko-KR"/>
        </w:rPr>
        <w:t>:</w:t>
      </w:r>
    </w:p>
    <w:p w14:paraId="3DE25F0F" w14:textId="77777777" w:rsidR="003902D4" w:rsidRDefault="003902D4" w:rsidP="003902D4">
      <w:pPr>
        <w:ind w:left="568" w:hanging="284"/>
      </w:pPr>
      <w:r>
        <w:t>1)</w:t>
      </w:r>
      <w:r>
        <w:tab/>
        <w:t>if the &lt;mbms-service-areas&gt; element is present:</w:t>
      </w:r>
    </w:p>
    <w:p w14:paraId="306586DC" w14:textId="77777777" w:rsidR="003902D4" w:rsidRDefault="003902D4" w:rsidP="003902D4">
      <w:pPr>
        <w:ind w:left="851" w:hanging="284"/>
      </w:pPr>
      <w:r>
        <w:t>a)</w:t>
      </w:r>
      <w:r>
        <w:tab/>
        <w:t>if an &lt;announcement&gt; element with the same value of the &lt;TMGI&gt; element is already stored:</w:t>
      </w:r>
    </w:p>
    <w:p w14:paraId="41F3798B" w14:textId="77777777" w:rsidR="003902D4" w:rsidRDefault="003902D4" w:rsidP="003902D4">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348A983F" w14:textId="77777777" w:rsidR="003902D4" w:rsidRDefault="003902D4" w:rsidP="003902D4">
      <w:pPr>
        <w:ind w:left="851" w:hanging="284"/>
      </w:pPr>
      <w:r>
        <w:t>b)</w:t>
      </w:r>
      <w:r>
        <w:tab/>
        <w:t>if there is no &lt;announcement&gt; element with the same value of the &lt;TMGI&gt; element stored:</w:t>
      </w:r>
    </w:p>
    <w:p w14:paraId="43FF7F0E" w14:textId="77777777" w:rsidR="003902D4" w:rsidRDefault="003902D4" w:rsidP="003902D4">
      <w:pPr>
        <w:ind w:left="1135" w:hanging="284"/>
      </w:pPr>
      <w:r>
        <w:t>i)</w:t>
      </w:r>
      <w:r>
        <w:tab/>
      </w:r>
      <w:r>
        <w:rPr>
          <w:lang w:eastAsia="ko-KR"/>
        </w:rPr>
        <w:t>shall</w:t>
      </w:r>
      <w:r>
        <w:t xml:space="preserve"> store the received &lt;announcement&gt; element;</w:t>
      </w:r>
    </w:p>
    <w:p w14:paraId="3BBA1194" w14:textId="77777777" w:rsidR="003902D4" w:rsidRDefault="003902D4" w:rsidP="003902D4">
      <w:pPr>
        <w:ind w:left="851" w:hanging="284"/>
        <w:rPr>
          <w:lang w:eastAsia="ko-KR"/>
        </w:rPr>
      </w:pPr>
      <w:r>
        <w:rPr>
          <w:lang w:eastAsia="ko-KR"/>
        </w:rPr>
        <w:t>c)</w:t>
      </w:r>
      <w:r>
        <w:rPr>
          <w:lang w:eastAsia="ko-KR"/>
        </w:rPr>
        <w:tab/>
        <w:t>shall associate the received announcement with the received application/sdp MIME body;</w:t>
      </w:r>
    </w:p>
    <w:p w14:paraId="6C413E45" w14:textId="77777777" w:rsidR="003902D4" w:rsidRDefault="003902D4" w:rsidP="003902D4">
      <w:pPr>
        <w:ind w:left="851" w:hanging="284"/>
        <w:rPr>
          <w:lang w:eastAsia="ko-KR"/>
        </w:rPr>
      </w:pPr>
      <w:r>
        <w:rPr>
          <w:lang w:eastAsia="ko-KR"/>
        </w:rPr>
        <w:t>d)</w:t>
      </w:r>
      <w:r>
        <w:rPr>
          <w:lang w:eastAsia="ko-KR"/>
        </w:rPr>
        <w:tab/>
        <w:t>shall associate the received announcement with the received &lt;GPMS&gt; element;</w:t>
      </w:r>
    </w:p>
    <w:p w14:paraId="1DFEBF4D" w14:textId="77777777" w:rsidR="003902D4" w:rsidRDefault="003902D4" w:rsidP="003902D4">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50FDA58B" w14:textId="77777777" w:rsidR="003902D4" w:rsidRDefault="003902D4" w:rsidP="003902D4">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DC4A4A8"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6BED8EBB"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138983A3" w14:textId="77777777" w:rsidR="003902D4" w:rsidRDefault="003902D4" w:rsidP="003902D4">
      <w:pPr>
        <w:ind w:left="1135" w:hanging="284"/>
      </w:pPr>
      <w:r>
        <w:t>iii)</w:t>
      </w:r>
      <w:r>
        <w:tab/>
        <w:t>shall use the UID to validate the signature of the MIKEY-SAKKE I_MESSAGE as described in 3GPP TS 33.180 [8];</w:t>
      </w:r>
    </w:p>
    <w:p w14:paraId="1D8BC6AE" w14:textId="77777777" w:rsidR="003902D4" w:rsidRDefault="003902D4" w:rsidP="003902D4">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1651B91C" w14:textId="77777777" w:rsidR="003902D4" w:rsidRDefault="003902D4" w:rsidP="003902D4">
      <w:pPr>
        <w:ind w:left="1135" w:hanging="284"/>
      </w:pPr>
      <w:r>
        <w:t>v)</w:t>
      </w:r>
      <w:r>
        <w:tab/>
        <w:t>shall extract and decrypt the encapsulated MSCCK using the participating MCVideo function's (KMS provisioned) UID key as described in 3GPP TS 33.180 [8]; and</w:t>
      </w:r>
    </w:p>
    <w:p w14:paraId="58372DFA" w14:textId="77777777" w:rsidR="003902D4" w:rsidRDefault="003902D4" w:rsidP="003902D4">
      <w:pPr>
        <w:ind w:left="1135" w:hanging="284"/>
      </w:pPr>
      <w:r>
        <w:t>vi)</w:t>
      </w:r>
      <w:r>
        <w:tab/>
        <w:t>shall extract the MSCCK-ID, from the payload as specified in 3GPP TS 33.180 [8];</w:t>
      </w:r>
    </w:p>
    <w:p w14:paraId="57EBC29C" w14:textId="77777777" w:rsidR="003902D4" w:rsidRDefault="003902D4" w:rsidP="003902D4">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0A95BF01" w14:textId="77777777" w:rsidR="003902D4" w:rsidRDefault="003902D4" w:rsidP="003902D4">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2DCD4528" w14:textId="77777777" w:rsidR="003902D4" w:rsidRDefault="003902D4" w:rsidP="003902D4">
      <w:pPr>
        <w:ind w:left="851" w:hanging="284"/>
      </w:pPr>
      <w:r>
        <w:t>h)</w:t>
      </w:r>
      <w:r>
        <w:tab/>
        <w:t>shall check the condition for sending a listening status report as specified in the clause 16.2.3; and</w:t>
      </w:r>
    </w:p>
    <w:p w14:paraId="36E2E76C" w14:textId="77777777" w:rsidR="003902D4" w:rsidRDefault="003902D4" w:rsidP="003902D4">
      <w:pPr>
        <w:ind w:left="568" w:hanging="284"/>
      </w:pPr>
      <w:r>
        <w:t>2)</w:t>
      </w:r>
      <w:r>
        <w:tab/>
        <w:t>if no &lt;mbms-service-areas&gt; element is present:</w:t>
      </w:r>
    </w:p>
    <w:p w14:paraId="39D4F68C" w14:textId="77777777" w:rsidR="003902D4" w:rsidRDefault="003902D4" w:rsidP="003902D4">
      <w:pPr>
        <w:ind w:left="851" w:hanging="284"/>
      </w:pPr>
      <w:r>
        <w:t>a)</w:t>
      </w:r>
      <w:r>
        <w:tab/>
        <w:t>shall discard a previously stored &lt;announcement&gt; element identified by the value of the &lt;TMGI&gt;;</w:t>
      </w:r>
    </w:p>
    <w:p w14:paraId="3A032A4F" w14:textId="77777777" w:rsidR="003902D4" w:rsidRDefault="003902D4" w:rsidP="003902D4">
      <w:pPr>
        <w:ind w:left="851" w:hanging="284"/>
      </w:pPr>
      <w:r>
        <w:t>b)</w:t>
      </w:r>
      <w:r>
        <w:tab/>
        <w:t>shall remove the association with the stored application/sdp MIME body and stop listening to the general purpose MBMS subchannel;</w:t>
      </w:r>
    </w:p>
    <w:p w14:paraId="267ADD30" w14:textId="77777777" w:rsidR="003902D4" w:rsidRDefault="003902D4" w:rsidP="003902D4">
      <w:pPr>
        <w:ind w:left="851" w:hanging="284"/>
      </w:pPr>
      <w:r>
        <w:t>c)</w:t>
      </w:r>
      <w:r>
        <w:tab/>
        <w:t>if no more &lt;announcement&gt; elements associated with the stored application/sdp MIME body are stored in the MCVideo client, shall remove the stored application/sdp MIME body; and</w:t>
      </w:r>
    </w:p>
    <w:p w14:paraId="52842EA9" w14:textId="77777777" w:rsidR="003902D4" w:rsidRDefault="003902D4" w:rsidP="003902D4">
      <w:pPr>
        <w:ind w:left="851" w:hanging="284"/>
      </w:pPr>
      <w:r>
        <w:t>d)</w:t>
      </w:r>
      <w:r>
        <w:tab/>
        <w:t>check the condition for sending a listening status report as specified in the clause 16.2.3.</w:t>
      </w:r>
    </w:p>
    <w:p w14:paraId="33FEFA63" w14:textId="77777777" w:rsidR="003902D4" w:rsidRDefault="003902D4" w:rsidP="003902D4">
      <w:r>
        <w:t>[TS 24.281, clause 16.2.3.2]</w:t>
      </w:r>
    </w:p>
    <w:p w14:paraId="57D87E82" w14:textId="77777777" w:rsidR="003902D4" w:rsidRDefault="003902D4" w:rsidP="003902D4">
      <w:r>
        <w:t>When the MCVideo client wants to report the MBMS bearer listening status, the MCVideo client:</w:t>
      </w:r>
    </w:p>
    <w:p w14:paraId="277A1333" w14:textId="77777777" w:rsidR="003902D4" w:rsidRDefault="003902D4" w:rsidP="003902D4">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13F5A6E"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467CEBB4"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416B25A4"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68FE8D5" w14:textId="77777777" w:rsidR="003902D4" w:rsidRDefault="003902D4" w:rsidP="003902D4">
      <w:pPr>
        <w:ind w:left="851" w:hanging="284"/>
      </w:pPr>
      <w:r>
        <w:t>c)</w:t>
      </w:r>
      <w:r>
        <w:tab/>
        <w:t>should include a public user identity in the P-Preferred-Identity header field as specified in 3GPP TS 24.229 [11];</w:t>
      </w:r>
    </w:p>
    <w:p w14:paraId="19E40E92"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5D0FACB0"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D60B7E0" w14:textId="77777777" w:rsidR="003902D4" w:rsidRDefault="003902D4" w:rsidP="003902D4">
      <w:pPr>
        <w:ind w:left="851" w:hanging="284"/>
        <w:rPr>
          <w:lang w:eastAsia="ko-KR"/>
        </w:rPr>
      </w:pPr>
      <w:r>
        <w:rPr>
          <w:lang w:eastAsia="ko-KR"/>
        </w:rPr>
        <w:t>f)</w:t>
      </w:r>
      <w:r>
        <w:rPr>
          <w:lang w:eastAsia="ko-KR"/>
        </w:rPr>
        <w:tab/>
        <w:t>if the MCVideo client is listening to the MBMS bearer, the application/vnd.3gpp.mcvideo-mbms-usage-info+xml MIME body:</w:t>
      </w:r>
    </w:p>
    <w:p w14:paraId="427AE158" w14:textId="77777777" w:rsidR="003902D4" w:rsidRDefault="003902D4" w:rsidP="003902D4">
      <w:pPr>
        <w:ind w:left="1135" w:hanging="284"/>
      </w:pPr>
      <w:r>
        <w:rPr>
          <w:lang w:eastAsia="ko-KR"/>
        </w:rPr>
        <w:t>i)</w:t>
      </w:r>
      <w:r>
        <w:rPr>
          <w:lang w:eastAsia="ko-KR"/>
        </w:rPr>
        <w:tab/>
        <w:t xml:space="preserve">shall include an </w:t>
      </w:r>
      <w:r>
        <w:t>&lt;mbms-listening-status&gt; element set to "listening";</w:t>
      </w:r>
    </w:p>
    <w:p w14:paraId="7F23C60E" w14:textId="77777777" w:rsidR="003902D4" w:rsidRDefault="003902D4" w:rsidP="003902D4">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1A72062B" w14:textId="77777777" w:rsidR="003902D4" w:rsidRDefault="003902D4" w:rsidP="003902D4">
      <w:pPr>
        <w:ind w:left="1135" w:hanging="284"/>
      </w:pPr>
      <w:r>
        <w:t>iii)</w:t>
      </w:r>
      <w:r>
        <w:tab/>
        <w:t>shall include one or more &lt;TMGI&gt; elements for which the listening status applies; and</w:t>
      </w:r>
    </w:p>
    <w:p w14:paraId="2363557F" w14:textId="77777777" w:rsidR="003902D4" w:rsidRDefault="003902D4" w:rsidP="003902D4">
      <w:pPr>
        <w:ind w:left="1135" w:hanging="284"/>
      </w:pPr>
      <w:r>
        <w:t>iv)</w:t>
      </w:r>
      <w:r>
        <w:tab/>
        <w:t>if the intention is to report that the MCVideo client is listening to the general purpose MBMS subchannel, shall include the &lt;general-purpose&gt; element set to "true";</w:t>
      </w:r>
    </w:p>
    <w:p w14:paraId="34D3B39E" w14:textId="77777777" w:rsidR="003902D4" w:rsidRDefault="003902D4" w:rsidP="003902D4">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89E7D01" w14:textId="77777777" w:rsidR="003902D4" w:rsidRDefault="003902D4" w:rsidP="003902D4">
      <w:pPr>
        <w:ind w:left="1135" w:hanging="284"/>
      </w:pPr>
      <w:r>
        <w:rPr>
          <w:lang w:eastAsia="ko-KR"/>
        </w:rPr>
        <w:t>i)</w:t>
      </w:r>
      <w:r>
        <w:rPr>
          <w:lang w:eastAsia="ko-KR"/>
        </w:rPr>
        <w:tab/>
        <w:t xml:space="preserve">shall include an </w:t>
      </w:r>
      <w:r>
        <w:t>&lt;mbms-listening-status&gt; element set to "not-listening";</w:t>
      </w:r>
    </w:p>
    <w:p w14:paraId="332E6994" w14:textId="77777777" w:rsidR="003902D4" w:rsidRDefault="003902D4" w:rsidP="003902D4">
      <w:pPr>
        <w:ind w:left="1135" w:hanging="284"/>
      </w:pPr>
      <w:r>
        <w:t>iii)</w:t>
      </w:r>
      <w:r>
        <w:tab/>
        <w:t>shall include one or more &lt;TMGI&gt; elements for which the listening status applies;</w:t>
      </w:r>
    </w:p>
    <w:p w14:paraId="169520EB" w14:textId="77777777" w:rsidR="003902D4" w:rsidRDefault="003902D4" w:rsidP="003902D4">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721C9C27" w14:textId="77777777" w:rsidR="003902D4" w:rsidRDefault="003902D4" w:rsidP="003902D4">
      <w:pPr>
        <w:ind w:left="1135" w:hanging="284"/>
      </w:pPr>
      <w:r>
        <w:t>iv)</w:t>
      </w:r>
      <w:r>
        <w:tab/>
        <w:t>if the intention is to report that the MCVideo client is no longer listening to general purpose MBMS subchannel, shall include the &lt;general-purpose&gt; element set to "false"; and</w:t>
      </w:r>
    </w:p>
    <w:p w14:paraId="4E9F7AA1" w14:textId="77777777" w:rsidR="003902D4" w:rsidRDefault="003902D4" w:rsidP="003902D4">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57305312"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73EFB88C" w14:textId="77777777" w:rsidR="003902D4" w:rsidRDefault="003902D4" w:rsidP="003902D4">
      <w:pPr>
        <w:ind w:left="568" w:hanging="284"/>
      </w:pPr>
      <w:r>
        <w:t>2)</w:t>
      </w:r>
      <w:r>
        <w:tab/>
        <w:t>shall send the SIP MESSAGE request according to 3GPP TS 24.229 [11].</w:t>
      </w:r>
    </w:p>
    <w:p w14:paraId="4E87B8FC" w14:textId="77777777" w:rsidR="003902D4" w:rsidRDefault="003902D4" w:rsidP="003902D4">
      <w:pPr>
        <w:rPr>
          <w:lang w:eastAsia="ko-KR"/>
        </w:rPr>
      </w:pPr>
      <w:r>
        <w:t>When the MCVideo client meets all the conditions specified in clause 16.2.3.1 for reporting a change in an MBMS bearer suspension status, the MCVideo client:</w:t>
      </w:r>
    </w:p>
    <w:p w14:paraId="47D08B91"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2687025C"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4723E3E"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DCA9A8D" w14:textId="77777777" w:rsidR="003902D4" w:rsidRDefault="003902D4" w:rsidP="003902D4">
      <w:pPr>
        <w:ind w:left="851" w:hanging="284"/>
      </w:pPr>
      <w:r>
        <w:t>c)</w:t>
      </w:r>
      <w:r>
        <w:tab/>
        <w:t>should include a public user identity in the P-Preferred-Identity header field as specified in 3GPP TS 24.229 [11];</w:t>
      </w:r>
    </w:p>
    <w:p w14:paraId="7097FEBE"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1214B1F7"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EFC1CC8" w14:textId="77777777" w:rsidR="003902D4" w:rsidRDefault="003902D4" w:rsidP="003902D4">
      <w:pPr>
        <w:ind w:left="851" w:hanging="284"/>
        <w:rPr>
          <w:lang w:eastAsia="ko-KR"/>
        </w:rPr>
      </w:pPr>
      <w:r>
        <w:rPr>
          <w:lang w:eastAsia="ko-KR"/>
        </w:rPr>
        <w:t>f)</w:t>
      </w:r>
      <w:r>
        <w:rPr>
          <w:lang w:eastAsia="ko-KR"/>
        </w:rPr>
        <w:tab/>
        <w:t>if at least one MBMS bearer is about to be suspended, the application/vnd.3gpp.mcvideo-mbms-usage-info+xml MIME body:</w:t>
      </w:r>
    </w:p>
    <w:p w14:paraId="68E90C81" w14:textId="77777777" w:rsidR="003902D4" w:rsidRDefault="003902D4" w:rsidP="003902D4">
      <w:pPr>
        <w:ind w:left="1135" w:hanging="284"/>
      </w:pPr>
      <w:r>
        <w:rPr>
          <w:lang w:eastAsia="ko-KR"/>
        </w:rPr>
        <w:t>i)</w:t>
      </w:r>
      <w:r>
        <w:rPr>
          <w:lang w:eastAsia="ko-KR"/>
        </w:rPr>
        <w:tab/>
        <w:t xml:space="preserve">shall include an </w:t>
      </w:r>
      <w:r>
        <w:t>&lt;mbms-suspension-status&gt; element set to "suspending";</w:t>
      </w:r>
    </w:p>
    <w:p w14:paraId="4F91A7A0" w14:textId="77777777" w:rsidR="003902D4" w:rsidRDefault="003902D4" w:rsidP="003902D4">
      <w:pPr>
        <w:ind w:left="1135" w:hanging="284"/>
      </w:pPr>
      <w:r>
        <w:t>ii)</w:t>
      </w:r>
      <w:r>
        <w:tab/>
        <w:t xml:space="preserve">shall set the &lt;number-of-reported-bearers&gt; element to the total number of the included &lt;suspended-TMGI&gt; elements and &lt;other-TMGI&gt; elements; </w:t>
      </w:r>
    </w:p>
    <w:p w14:paraId="21D87B25" w14:textId="77777777" w:rsidR="003902D4" w:rsidRDefault="003902D4" w:rsidP="003902D4">
      <w:pPr>
        <w:ind w:left="1135" w:hanging="284"/>
      </w:pPr>
      <w:r>
        <w:t>iii)</w:t>
      </w:r>
      <w:r>
        <w:tab/>
        <w:t>shall include &lt;suspended-TMGI&gt; element(s) set to the TMGI value for each of the MTCHs on the same MCH corresponding to the MBMS bearers about to be suspended; and</w:t>
      </w:r>
    </w:p>
    <w:p w14:paraId="08F90200" w14:textId="77777777" w:rsidR="003902D4" w:rsidRDefault="003902D4" w:rsidP="003902D4">
      <w:pPr>
        <w:ind w:left="1135" w:hanging="284"/>
      </w:pPr>
      <w:r>
        <w:t xml:space="preserve"> iv)</w:t>
      </w:r>
      <w:r>
        <w:tab/>
        <w:t>may include &lt;other-TMGI&gt; elements, if available, corresponding to the TMGI values for other MTCHs on the same MCH as the MBMS bearers to be suspended</w:t>
      </w:r>
    </w:p>
    <w:p w14:paraId="53CE7F62" w14:textId="77777777" w:rsidR="003902D4" w:rsidRDefault="003902D4" w:rsidP="003902D4">
      <w:pPr>
        <w:keepLines/>
        <w:ind w:left="1135" w:hanging="851"/>
        <w:rPr>
          <w:lang w:eastAsia="ko-KR"/>
        </w:rPr>
      </w:pPr>
      <w:r>
        <w:t>NOTE 3:</w:t>
      </w:r>
      <w:r>
        <w:tab/>
        <w:t>To report the suspension of MTCHs on different MCHs, the MCVideo client sends a separate message for each of the involved MCHs.</w:t>
      </w:r>
    </w:p>
    <w:p w14:paraId="33F9B416" w14:textId="77777777" w:rsidR="003902D4" w:rsidRDefault="003902D4" w:rsidP="003902D4">
      <w:pPr>
        <w:ind w:left="851" w:hanging="284"/>
        <w:rPr>
          <w:lang w:eastAsia="ko-KR"/>
        </w:rPr>
      </w:pPr>
      <w:r>
        <w:t>g)</w:t>
      </w:r>
      <w:r>
        <w:tab/>
      </w:r>
      <w:r>
        <w:rPr>
          <w:lang w:eastAsia="ko-KR"/>
        </w:rPr>
        <w:t>if the MBMS bearer is no longer about to be suspended, the application/vnd.3gpp.mcvideo-mbms-usage-info+xml MIME body:</w:t>
      </w:r>
    </w:p>
    <w:p w14:paraId="0D7E6F89" w14:textId="77777777" w:rsidR="003902D4" w:rsidRDefault="003902D4" w:rsidP="003902D4">
      <w:pPr>
        <w:ind w:left="1135" w:hanging="284"/>
      </w:pPr>
      <w:r>
        <w:rPr>
          <w:lang w:eastAsia="ko-KR"/>
        </w:rPr>
        <w:t>i)</w:t>
      </w:r>
      <w:r>
        <w:rPr>
          <w:lang w:eastAsia="ko-KR"/>
        </w:rPr>
        <w:tab/>
        <w:t xml:space="preserve">shall include an </w:t>
      </w:r>
      <w:r>
        <w:t>&lt;mbms-suspension-status&gt; element set to "not-suspending";</w:t>
      </w:r>
    </w:p>
    <w:p w14:paraId="46898F72" w14:textId="77777777" w:rsidR="003902D4" w:rsidRDefault="003902D4" w:rsidP="003902D4">
      <w:pPr>
        <w:ind w:left="1135" w:hanging="284"/>
      </w:pPr>
      <w:r>
        <w:t>ii)</w:t>
      </w:r>
      <w:r>
        <w:tab/>
        <w:t>shall set the &lt;number-of-reported-bearers&gt; element to the number of included &lt;suspended-TMGI&gt; elements; and</w:t>
      </w:r>
    </w:p>
    <w:p w14:paraId="2650D67E" w14:textId="77777777" w:rsidR="003902D4" w:rsidRDefault="003902D4" w:rsidP="003902D4">
      <w:pPr>
        <w:ind w:left="1135" w:hanging="284"/>
      </w:pPr>
      <w:r>
        <w:t>iii)</w:t>
      </w:r>
      <w:r>
        <w:tab/>
        <w:t>shall include a &lt;suspended-TMGI&gt; element set to the corresponding TMGI value for each of the MTCHs of the MBMS bearers that are no longer about to be suspended; and</w:t>
      </w:r>
    </w:p>
    <w:p w14:paraId="06415D98"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14B03E14" w14:textId="77777777" w:rsidR="003902D4" w:rsidRDefault="003902D4" w:rsidP="003902D4">
      <w:pPr>
        <w:ind w:left="568" w:hanging="284"/>
      </w:pPr>
      <w:r>
        <w:t>2)</w:t>
      </w:r>
      <w:r>
        <w:tab/>
        <w:t>shall send the SIP MESSAGE request according to 3GPP TS 24.229 [11].</w:t>
      </w:r>
    </w:p>
    <w:p w14:paraId="484A3F09" w14:textId="77777777" w:rsidR="003902D4" w:rsidRDefault="003902D4" w:rsidP="003902D4">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636117D4" w14:textId="77777777" w:rsidR="003902D4" w:rsidRDefault="003902D4" w:rsidP="003902D4">
      <w:r>
        <w:t xml:space="preserve">[TS 24.281, clause </w:t>
      </w:r>
      <w:r>
        <w:rPr>
          <w:lang w:eastAsia="zh-CN"/>
        </w:rPr>
        <w:t>16.2.4</w:t>
      </w:r>
      <w:r>
        <w:t>]</w:t>
      </w:r>
    </w:p>
    <w:p w14:paraId="1EDC1EDF" w14:textId="77777777" w:rsidR="003902D4" w:rsidRDefault="003902D4" w:rsidP="003902D4">
      <w:r>
        <w:t>When the MCVideo client receives a SIP MESSAGE request containing:</w:t>
      </w:r>
    </w:p>
    <w:p w14:paraId="7D991857" w14:textId="77777777" w:rsidR="003902D4" w:rsidRDefault="003902D4" w:rsidP="003902D4">
      <w:pPr>
        <w:ind w:left="568" w:hanging="284"/>
        <w:rPr>
          <w:lang w:eastAsia="ko-KR"/>
        </w:rPr>
      </w:pPr>
      <w:bookmarkStart w:id="838" w:name="_Hlk495396963"/>
      <w:r>
        <w:rPr>
          <w:lang w:eastAsia="ko-KR"/>
        </w:rPr>
        <w:t>1)</w:t>
      </w:r>
      <w:r>
        <w:rPr>
          <w:lang w:eastAsia="ko-KR"/>
        </w:rPr>
        <w:tab/>
        <w:t>a P-Asserted-Service header field containing the "urn:urn-7:3gpp-service.ims.icsi.mcvideo"; and</w:t>
      </w:r>
    </w:p>
    <w:p w14:paraId="7547BECF" w14:textId="77777777" w:rsidR="003902D4" w:rsidRDefault="003902D4" w:rsidP="003902D4">
      <w:pPr>
        <w:ind w:left="568" w:hanging="284"/>
        <w:rPr>
          <w:lang w:eastAsia="ko-KR"/>
        </w:rPr>
      </w:pPr>
      <w:r>
        <w:rPr>
          <w:lang w:eastAsia="ko-KR"/>
        </w:rPr>
        <w:t>2)</w:t>
      </w:r>
      <w:r>
        <w:rPr>
          <w:lang w:eastAsia="ko-KR"/>
        </w:rPr>
        <w:tab/>
        <w:t>with one of the following:</w:t>
      </w:r>
    </w:p>
    <w:p w14:paraId="5C6FF91E" w14:textId="77777777" w:rsidR="003902D4" w:rsidRDefault="003902D4" w:rsidP="003902D4">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4EB4DFB8" w14:textId="77777777" w:rsidR="003902D4" w:rsidRDefault="003902D4" w:rsidP="003902D4">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8"/>
    <w:p w14:paraId="0BF77E4C" w14:textId="77777777" w:rsidR="003902D4" w:rsidRDefault="003902D4" w:rsidP="003902D4">
      <w:pPr>
        <w:rPr>
          <w:lang w:eastAsia="ko-KR"/>
        </w:rPr>
      </w:pPr>
      <w:r>
        <w:rPr>
          <w:lang w:eastAsia="ko-KR"/>
        </w:rPr>
        <w:t xml:space="preserve">the </w:t>
      </w:r>
      <w:r>
        <w:t xml:space="preserve">MCVideo </w:t>
      </w:r>
      <w:r>
        <w:rPr>
          <w:lang w:eastAsia="ko-KR"/>
        </w:rPr>
        <w:t>client shall:</w:t>
      </w:r>
    </w:p>
    <w:p w14:paraId="30B4E507" w14:textId="77777777" w:rsidR="003902D4" w:rsidRDefault="003902D4" w:rsidP="003902D4">
      <w:pPr>
        <w:ind w:left="568" w:hanging="284"/>
      </w:pPr>
      <w:bookmarkStart w:id="839" w:name="_Hlk495398599"/>
      <w:r>
        <w:t>1)</w:t>
      </w:r>
      <w:r>
        <w:tab/>
        <w:t>if the received message contains an &lt;mbms-explicitMuSiK-download&gt; element, set the impacted groups to be those groups identified by the &lt;group&gt; sub elements;</w:t>
      </w:r>
    </w:p>
    <w:p w14:paraId="26C318F5" w14:textId="77777777" w:rsidR="003902D4" w:rsidRDefault="003902D4" w:rsidP="003902D4">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25A1398F" w14:textId="77777777" w:rsidR="003902D4" w:rsidRDefault="003902D4" w:rsidP="003902D4">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9"/>
    <w:p w14:paraId="3529F286" w14:textId="77777777" w:rsidR="003902D4" w:rsidRDefault="003902D4" w:rsidP="003902D4">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2549D4C6" w14:textId="77777777" w:rsidR="003902D4" w:rsidRDefault="003902D4" w:rsidP="003902D4">
      <w:pPr>
        <w:ind w:left="568" w:hanging="284"/>
      </w:pPr>
      <w:r>
        <w:t>1)</w:t>
      </w:r>
      <w:r>
        <w:tab/>
        <w:t>shall process the MIKEY payload according to 3GPP TS 33.180 [8], as follows:</w:t>
      </w:r>
    </w:p>
    <w:p w14:paraId="1C747E75" w14:textId="77777777" w:rsidR="003902D4" w:rsidRDefault="003902D4" w:rsidP="003902D4">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3C240FC4"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E7DB40F"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477185D4" w14:textId="77777777" w:rsidR="003902D4" w:rsidRDefault="003902D4" w:rsidP="003902D4">
      <w:pPr>
        <w:ind w:left="851" w:hanging="284"/>
      </w:pPr>
      <w:r>
        <w:t>b)</w:t>
      </w:r>
      <w:r>
        <w:tab/>
        <w:t>otherwise, if the initiator field (IDRi) has type 'UID' (identity hiding in use), the client:</w:t>
      </w:r>
    </w:p>
    <w:p w14:paraId="692802CF" w14:textId="77777777" w:rsidR="003902D4" w:rsidRDefault="003902D4" w:rsidP="003902D4">
      <w:pPr>
        <w:ind w:left="1135" w:hanging="284"/>
      </w:pPr>
      <w:r>
        <w:t>i)</w:t>
      </w:r>
      <w:r>
        <w:tab/>
        <w:t>shall convert the public service identity of participating MCVideo function serving the MCVideo user to a UID as described in 3GPP TS 33.180 [8]; and</w:t>
      </w:r>
    </w:p>
    <w:p w14:paraId="3F00B583" w14:textId="77777777" w:rsidR="003902D4" w:rsidRDefault="003902D4" w:rsidP="003902D4">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1940352A" w14:textId="77777777" w:rsidR="003902D4" w:rsidRDefault="003902D4" w:rsidP="003902D4">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4F44462D" w14:textId="77777777" w:rsidR="003902D4" w:rsidRDefault="003902D4" w:rsidP="003902D4">
      <w:pPr>
        <w:ind w:left="851" w:hanging="284"/>
      </w:pPr>
      <w:r>
        <w:t>d)</w:t>
      </w:r>
      <w:r>
        <w:tab/>
        <w:t>shall use the UID to validate the signature of the I_MESSAGE as described in 3GPP TS 33.180 [8];</w:t>
      </w:r>
    </w:p>
    <w:p w14:paraId="094515DA" w14:textId="77777777" w:rsidR="003902D4" w:rsidRDefault="003902D4" w:rsidP="003902D4">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3A63F615" w14:textId="77777777" w:rsidR="003902D4" w:rsidRDefault="003902D4" w:rsidP="003902D4">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27E44BB6" w14:textId="77777777" w:rsidR="003902D4" w:rsidRDefault="003902D4" w:rsidP="003902D4">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7C3954EA" w14:textId="77777777" w:rsidR="003902D4" w:rsidRDefault="003902D4" w:rsidP="003902D4">
      <w:pPr>
        <w:keepLines/>
        <w:ind w:left="1135" w:hanging="851"/>
      </w:pPr>
      <w:r>
        <w:t>NOTE:</w:t>
      </w:r>
      <w:r>
        <w:tab/>
        <w:t>It is expected that the MCVideo client is capable of storing a different MuSiK for each MCVideo group of interest.</w:t>
      </w:r>
    </w:p>
    <w:p w14:paraId="3E7B8001" w14:textId="77777777" w:rsidR="003902D4" w:rsidRDefault="003902D4" w:rsidP="003902D4">
      <w:r>
        <w:t>The MCVideo client shall respond with SIP 200 (OK) only if it finds the message syntactically correct and recognizes it as a valid and error-free MuSiK download (default or explicit) message.</w:t>
      </w:r>
    </w:p>
    <w:p w14:paraId="22EA8EE4" w14:textId="77777777" w:rsidR="003902D4" w:rsidRDefault="003902D4" w:rsidP="003902D4">
      <w:r>
        <w:t>[TS 24.581, clause 6.2.4.2.2]</w:t>
      </w:r>
    </w:p>
    <w:p w14:paraId="1B788338" w14:textId="77777777" w:rsidR="003902D4" w:rsidRDefault="003902D4" w:rsidP="003902D4">
      <w:r>
        <w:t>When a call is initiated as described in 3GPP TS 24.281 [2], the transmission participant:</w:t>
      </w:r>
    </w:p>
    <w:p w14:paraId="794EAC45" w14:textId="77777777" w:rsidR="003902D4" w:rsidRDefault="003902D4" w:rsidP="003902D4">
      <w:pPr>
        <w:ind w:left="568" w:hanging="284"/>
      </w:pPr>
      <w:r>
        <w:t>1.</w:t>
      </w:r>
      <w:r>
        <w:tab/>
        <w:t>shall create an instance of the 'Transmission participant state transition diagram for basic transmission control operation';</w:t>
      </w:r>
    </w:p>
    <w:p w14:paraId="5A33C45B" w14:textId="77777777" w:rsidR="003902D4" w:rsidRDefault="003902D4" w:rsidP="003902D4">
      <w:pPr>
        <w:ind w:left="568" w:hanging="284"/>
      </w:pPr>
      <w:r>
        <w:t>2.</w:t>
      </w:r>
      <w:r>
        <w:tab/>
        <w:t>if the originating transmission participant receives a transmission control message before it receives the SIP 200 (OK) response, shall store the transmission control message;</w:t>
      </w:r>
    </w:p>
    <w:p w14:paraId="0F00C97A" w14:textId="77777777" w:rsidR="003902D4" w:rsidRDefault="003902D4" w:rsidP="003902D4">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C3E0ECF" w14:textId="77777777" w:rsidR="003902D4" w:rsidRDefault="003902D4" w:rsidP="003902D4">
      <w:pPr>
        <w:ind w:left="568" w:hanging="284"/>
      </w:pPr>
      <w:r>
        <w:t>3.</w:t>
      </w:r>
      <w:r>
        <w:tab/>
        <w:t>if the established MCVideo call is a chat group call and the SIP INVITE request is not an implicit Transmission request, shall enter the 'U: has no permission to transmit' state;</w:t>
      </w:r>
    </w:p>
    <w:p w14:paraId="63CAEB98" w14:textId="77777777" w:rsidR="003902D4" w:rsidRDefault="003902D4" w:rsidP="003902D4">
      <w:pPr>
        <w:ind w:left="568" w:hanging="284"/>
      </w:pPr>
      <w:r>
        <w:t>4.</w:t>
      </w:r>
      <w:r>
        <w:tab/>
        <w:t>if for the established MCVideo call the SIP INVITE request is an implicit Transmission request:</w:t>
      </w:r>
    </w:p>
    <w:p w14:paraId="7ABD2299" w14:textId="77777777" w:rsidR="003902D4" w:rsidRDefault="003902D4" w:rsidP="003902D4">
      <w:pPr>
        <w:ind w:left="851" w:hanging="284"/>
      </w:pPr>
      <w:r>
        <w:t>a.</w:t>
      </w:r>
      <w:r>
        <w:tab/>
        <w:t>shall start timer T100 (Transmission Request) and initialise counter C100 (Transmission Request) to 1;</w:t>
      </w:r>
    </w:p>
    <w:p w14:paraId="44E53580" w14:textId="77777777" w:rsidR="003902D4" w:rsidRDefault="003902D4" w:rsidP="003902D4">
      <w:pPr>
        <w:ind w:left="851" w:hanging="284"/>
      </w:pPr>
      <w:r>
        <w:t>b.</w:t>
      </w:r>
      <w:r>
        <w:tab/>
        <w:t>shall enter the 'U: pending request to transmit' state; and</w:t>
      </w:r>
    </w:p>
    <w:p w14:paraId="28425B53" w14:textId="77777777" w:rsidR="003902D4" w:rsidRDefault="003902D4" w:rsidP="003902D4">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4B6413E" w14:textId="77777777" w:rsidR="003902D4" w:rsidRDefault="003902D4" w:rsidP="003902D4">
      <w:pPr>
        <w:ind w:left="568" w:hanging="284"/>
      </w:pPr>
      <w:r>
        <w:t>5.</w:t>
      </w:r>
      <w:r>
        <w:tab/>
        <w:t>if the established MCVideo call is a broadcast group call, shall enter the 'U: has permission to transmit' state.</w:t>
      </w:r>
    </w:p>
    <w:p w14:paraId="2EF1A2F1" w14:textId="77777777" w:rsidR="003902D4" w:rsidRDefault="003902D4" w:rsidP="003902D4">
      <w:r>
        <w:t>When the transmission participant is rejoining an ongoing MCVideo call as described in 3GPP TS 24.281 [2] the transmission participant shall enter the 'U: has no permission to transmit' state.</w:t>
      </w:r>
    </w:p>
    <w:p w14:paraId="0704D2F8" w14:textId="77777777" w:rsidR="003902D4" w:rsidRDefault="003902D4" w:rsidP="003902D4">
      <w:r>
        <w:t>[TS 24.581, clause 6.2.4.4.6]</w:t>
      </w:r>
    </w:p>
    <w:p w14:paraId="5F1E1848" w14:textId="77777777" w:rsidR="003902D4" w:rsidRDefault="003902D4" w:rsidP="003902D4">
      <w:r>
        <w:t>Upon receiving a Transmission Granted message from the transmission control server, the transmission participant:</w:t>
      </w:r>
    </w:p>
    <w:p w14:paraId="20967818" w14:textId="77777777" w:rsidR="003902D4" w:rsidRDefault="003902D4" w:rsidP="003902D4">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478A06D0" w14:textId="77777777" w:rsidR="003902D4" w:rsidRDefault="003902D4" w:rsidP="003902D4">
      <w:pPr>
        <w:ind w:left="851" w:hanging="284"/>
      </w:pPr>
      <w:r>
        <w:t>a.</w:t>
      </w:r>
      <w:r>
        <w:tab/>
        <w:t>shall include the Message Type field set to '0' (Transmission Granted); and</w:t>
      </w:r>
    </w:p>
    <w:p w14:paraId="15342817" w14:textId="77777777" w:rsidR="003902D4" w:rsidRDefault="003902D4" w:rsidP="003902D4">
      <w:pPr>
        <w:ind w:left="851" w:hanging="284"/>
      </w:pPr>
      <w:r>
        <w:t>b.</w:t>
      </w:r>
      <w:r>
        <w:tab/>
        <w:t>shall include the Source field set to '0' (the transmission participant is the source);</w:t>
      </w:r>
    </w:p>
    <w:p w14:paraId="0CF2BB9F" w14:textId="77777777" w:rsidR="003902D4" w:rsidRDefault="003902D4" w:rsidP="003902D4">
      <w:pPr>
        <w:ind w:left="568" w:hanging="284"/>
      </w:pPr>
      <w:r>
        <w:t>2.</w:t>
      </w:r>
      <w:r>
        <w:tab/>
        <w:t>shall store the SSRC of granted transmission participant received in the Transmission Granted message and use it in the RTP media packets until the transmission is released;</w:t>
      </w:r>
    </w:p>
    <w:p w14:paraId="57147E41" w14:textId="77777777" w:rsidR="003902D4" w:rsidRDefault="003902D4" w:rsidP="003902D4">
      <w:pPr>
        <w:ind w:left="568" w:hanging="284"/>
      </w:pPr>
      <w:r>
        <w:t>3.</w:t>
      </w:r>
      <w:r>
        <w:tab/>
        <w:t>shall provide Transmission granted notification to the user, if not already done;</w:t>
      </w:r>
    </w:p>
    <w:p w14:paraId="483C65FE" w14:textId="77777777" w:rsidR="003902D4" w:rsidRDefault="003902D4" w:rsidP="003902D4">
      <w:pPr>
        <w:ind w:left="568" w:hanging="284"/>
      </w:pPr>
      <w:r>
        <w:t>4.</w:t>
      </w:r>
      <w:r>
        <w:tab/>
        <w:t>shall stop timer T100 (Transmission Request); and</w:t>
      </w:r>
    </w:p>
    <w:p w14:paraId="5021AE12" w14:textId="77777777" w:rsidR="003902D4" w:rsidRDefault="003902D4" w:rsidP="003902D4">
      <w:pPr>
        <w:ind w:left="568" w:hanging="284"/>
      </w:pPr>
      <w:r>
        <w:t>5.</w:t>
      </w:r>
      <w:r>
        <w:tab/>
        <w:t>shall enter the 'U: has permission to transmit' state.</w:t>
      </w:r>
    </w:p>
    <w:p w14:paraId="371FB87D" w14:textId="77777777" w:rsidR="003902D4" w:rsidRDefault="003902D4" w:rsidP="003902D4">
      <w:r>
        <w:t>[TS 24.581, clause 6.2.4.5.3]</w:t>
      </w:r>
    </w:p>
    <w:p w14:paraId="56F565FB" w14:textId="77777777" w:rsidR="003902D4" w:rsidRDefault="003902D4" w:rsidP="003902D4">
      <w:r>
        <w:t>Upon receiving an indication from the user to end the permission to send RTP media, the transmission participant:</w:t>
      </w:r>
    </w:p>
    <w:p w14:paraId="1F562E78" w14:textId="77777777" w:rsidR="003902D4" w:rsidRDefault="003902D4" w:rsidP="003902D4">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484174BB" w14:textId="77777777" w:rsidR="003902D4" w:rsidRDefault="003902D4" w:rsidP="003902D4">
      <w:pPr>
        <w:ind w:left="568" w:hanging="284"/>
      </w:pPr>
      <w:r>
        <w:t>2.</w:t>
      </w:r>
      <w:r>
        <w:tab/>
        <w:t>shall start timer T101 (Transmission End Request) and initialize counter C101 (Transmission End Request) to 1; and</w:t>
      </w:r>
    </w:p>
    <w:p w14:paraId="1227FA2F" w14:textId="77777777" w:rsidR="003902D4" w:rsidRDefault="003902D4" w:rsidP="003902D4">
      <w:pPr>
        <w:ind w:left="568" w:hanging="284"/>
      </w:pPr>
      <w:r>
        <w:t>3.</w:t>
      </w:r>
      <w:r>
        <w:tab/>
        <w:t>shall enter the 'U: pending end of transmission' state.</w:t>
      </w:r>
    </w:p>
    <w:p w14:paraId="22B5A528" w14:textId="77777777" w:rsidR="003902D4" w:rsidRDefault="003902D4" w:rsidP="003902D4">
      <w:r>
        <w:t>[TS 24.581, clause 6.2.4.6.4]</w:t>
      </w:r>
    </w:p>
    <w:p w14:paraId="2D8DBF55" w14:textId="77777777" w:rsidR="003902D4" w:rsidRDefault="003902D4" w:rsidP="003902D4">
      <w:r>
        <w:t>Upon receiving a Transmission end response message, the transmission participant:</w:t>
      </w:r>
    </w:p>
    <w:p w14:paraId="31F1E484" w14:textId="77777777" w:rsidR="003902D4" w:rsidRDefault="003902D4" w:rsidP="003902D4">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7D85E1E" w14:textId="77777777" w:rsidR="003902D4" w:rsidRDefault="003902D4" w:rsidP="003902D4">
      <w:pPr>
        <w:ind w:left="851" w:hanging="284"/>
      </w:pPr>
      <w:r>
        <w:t>a.</w:t>
      </w:r>
      <w:r>
        <w:tab/>
        <w:t>shall include the Message Type field set to '1' (Transmission end response); and</w:t>
      </w:r>
    </w:p>
    <w:p w14:paraId="329F6749" w14:textId="77777777" w:rsidR="003902D4" w:rsidRDefault="003902D4" w:rsidP="003902D4">
      <w:pPr>
        <w:ind w:left="851" w:hanging="284"/>
      </w:pPr>
      <w:r>
        <w:t>b.</w:t>
      </w:r>
      <w:r>
        <w:tab/>
        <w:t>shall include the Source field set to '0' (the transmission participant is the source);</w:t>
      </w:r>
    </w:p>
    <w:p w14:paraId="284A32D0" w14:textId="77777777" w:rsidR="003902D4" w:rsidRDefault="003902D4" w:rsidP="003902D4">
      <w:pPr>
        <w:ind w:left="568" w:hanging="284"/>
      </w:pPr>
      <w:r>
        <w:t>2.</w:t>
      </w:r>
      <w:r>
        <w:tab/>
        <w:t>may provide a Transmission end notification to the MCVideo user;</w:t>
      </w:r>
    </w:p>
    <w:p w14:paraId="418C207E" w14:textId="77777777" w:rsidR="003902D4" w:rsidRDefault="003902D4" w:rsidP="003902D4">
      <w:pPr>
        <w:ind w:left="568" w:hanging="284"/>
      </w:pPr>
      <w:r>
        <w:t>3.</w:t>
      </w:r>
      <w:r>
        <w:tab/>
        <w:t>if the Transmission Indicator field is included and the B-bit set to '1' (Broadcast group call), shall provide a notification to the user indicating the type of call;</w:t>
      </w:r>
    </w:p>
    <w:p w14:paraId="37C74DD4" w14:textId="77777777" w:rsidR="003902D4" w:rsidRDefault="003902D4" w:rsidP="003902D4">
      <w:pPr>
        <w:ind w:left="568" w:hanging="284"/>
      </w:pPr>
      <w:r>
        <w:t>4.</w:t>
      </w:r>
      <w:r>
        <w:tab/>
        <w:t>shall stop timer T101 (Transmission End Request);</w:t>
      </w:r>
    </w:p>
    <w:p w14:paraId="74017F80" w14:textId="77777777" w:rsidR="003902D4" w:rsidRDefault="003902D4" w:rsidP="003902D4">
      <w:pPr>
        <w:ind w:left="568" w:hanging="284"/>
      </w:pPr>
      <w:r>
        <w:t>5.</w:t>
      </w:r>
      <w:r>
        <w:tab/>
        <w:t>if the session is not a broadcast group call or if the A-bit in the Transmission Indicator field is set to '1' (Normal call), shall enter the 'U: has no permission to transmit' state; and</w:t>
      </w:r>
    </w:p>
    <w:p w14:paraId="78854842" w14:textId="77777777" w:rsidR="003902D4" w:rsidRDefault="003902D4" w:rsidP="003902D4">
      <w:pPr>
        <w:ind w:left="568" w:hanging="284"/>
      </w:pPr>
      <w:r>
        <w:t>6.</w:t>
      </w:r>
      <w:r>
        <w:tab/>
        <w:t>if the session was initiated as a broadcast group call:</w:t>
      </w:r>
    </w:p>
    <w:p w14:paraId="2C32086F" w14:textId="77777777" w:rsidR="003902D4" w:rsidRDefault="003902D4" w:rsidP="003902D4">
      <w:pPr>
        <w:ind w:left="851" w:hanging="284"/>
      </w:pPr>
      <w:r>
        <w:t>a.</w:t>
      </w:r>
      <w:r>
        <w:tab/>
        <w:t>shall indicate to the MCVideo client the media transmission is completed; and</w:t>
      </w:r>
    </w:p>
    <w:p w14:paraId="167A58ED" w14:textId="77777777" w:rsidR="003902D4" w:rsidRDefault="003902D4" w:rsidP="003902D4">
      <w:pPr>
        <w:ind w:left="851" w:hanging="284"/>
      </w:pPr>
      <w:r>
        <w:t>b</w:t>
      </w:r>
      <w:r>
        <w:tab/>
        <w:t>shall enter the 'Call releasing' state.</w:t>
      </w:r>
    </w:p>
    <w:p w14:paraId="6EB24453" w14:textId="77777777" w:rsidR="003902D4" w:rsidRDefault="003902D4" w:rsidP="003902D4">
      <w:r>
        <w:t>[TS 24.581, clause 6.2.4.3.2]</w:t>
      </w:r>
    </w:p>
    <w:p w14:paraId="47F42840" w14:textId="77777777" w:rsidR="003902D4" w:rsidRDefault="003902D4" w:rsidP="003902D4">
      <w:r>
        <w:t>Upon receiving an indication from the user to request permission to send media, the transmission participant:</w:t>
      </w:r>
    </w:p>
    <w:p w14:paraId="7CB90214" w14:textId="77777777" w:rsidR="003902D4" w:rsidRDefault="003902D4" w:rsidP="003902D4">
      <w:pPr>
        <w:ind w:left="568" w:hanging="284"/>
      </w:pPr>
      <w:r>
        <w:t>1.</w:t>
      </w:r>
      <w:r>
        <w:tab/>
        <w:t>void</w:t>
      </w:r>
    </w:p>
    <w:p w14:paraId="6091A982" w14:textId="77777777" w:rsidR="003902D4" w:rsidRDefault="003902D4" w:rsidP="003902D4">
      <w:pPr>
        <w:ind w:left="568" w:hanging="284"/>
      </w:pPr>
      <w:r>
        <w:t>2.</w:t>
      </w:r>
      <w:r>
        <w:tab/>
        <w:t>shall send the Transmission Request message toward the transmission control server; The Transmission Request message:</w:t>
      </w:r>
    </w:p>
    <w:p w14:paraId="4F20BDF6" w14:textId="77777777" w:rsidR="003902D4" w:rsidRDefault="003902D4" w:rsidP="003902D4">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6246920" w14:textId="77777777" w:rsidR="003902D4" w:rsidRDefault="003902D4" w:rsidP="003902D4">
      <w:pPr>
        <w:ind w:left="851" w:hanging="284"/>
      </w:pPr>
      <w:r>
        <w:t>b.</w:t>
      </w:r>
      <w:r>
        <w:tab/>
        <w:t>if the Transmission request is a broadcast group call, system call, emergency call or an imminent peril call, shall include a Transmission Indicator field indicating the relevant call types;</w:t>
      </w:r>
    </w:p>
    <w:p w14:paraId="2DE1B38A" w14:textId="77777777" w:rsidR="003902D4" w:rsidRDefault="003902D4" w:rsidP="003902D4">
      <w:pPr>
        <w:ind w:left="568" w:hanging="284"/>
      </w:pPr>
      <w:r>
        <w:t>3.</w:t>
      </w:r>
      <w:r>
        <w:tab/>
        <w:t>shall start timer T100 (Transmission Request) and initialise counter C100 (Transmission Request) to 1; and</w:t>
      </w:r>
    </w:p>
    <w:p w14:paraId="46B1707A" w14:textId="77777777" w:rsidR="003902D4" w:rsidRDefault="003902D4" w:rsidP="003902D4">
      <w:pPr>
        <w:ind w:left="568" w:hanging="284"/>
      </w:pPr>
      <w:r>
        <w:t>4.</w:t>
      </w:r>
      <w:r>
        <w:tab/>
        <w:t>shall enter the 'U: pending request to transmit' state.</w:t>
      </w:r>
    </w:p>
    <w:p w14:paraId="2034CCC4" w14:textId="77777777" w:rsidR="003902D4" w:rsidRDefault="003902D4" w:rsidP="00E972B2">
      <w:pPr>
        <w:pStyle w:val="H6"/>
      </w:pPr>
      <w:r>
        <w:t>6.8.1.3</w:t>
      </w:r>
      <w:r>
        <w:tab/>
        <w:t>Test description</w:t>
      </w:r>
    </w:p>
    <w:p w14:paraId="24A049E1" w14:textId="77777777" w:rsidR="003902D4" w:rsidRDefault="003902D4" w:rsidP="00E972B2">
      <w:pPr>
        <w:pStyle w:val="H6"/>
      </w:pPr>
      <w:r>
        <w:t>6.8.1.3.1</w:t>
      </w:r>
      <w:r>
        <w:tab/>
        <w:t>Pre-test conditions</w:t>
      </w:r>
    </w:p>
    <w:p w14:paraId="6EB6F70C" w14:textId="77777777" w:rsidR="008866F3" w:rsidRDefault="008866F3" w:rsidP="008866F3">
      <w:pPr>
        <w:pStyle w:val="H6"/>
      </w:pPr>
      <w:r w:rsidRPr="00102CE5">
        <w:t>Test configuration</w:t>
      </w:r>
      <w:r>
        <w:t>:</w:t>
      </w:r>
    </w:p>
    <w:p w14:paraId="7C306F6E" w14:textId="77777777" w:rsidR="008866F3" w:rsidRDefault="008866F3" w:rsidP="008866F3">
      <w:pPr>
        <w:pStyle w:val="B1"/>
      </w:pPr>
      <w:r>
        <w:t>-</w:t>
      </w:r>
      <w:r>
        <w:tab/>
        <w:t xml:space="preserve">Single cell configuration </w:t>
      </w:r>
      <w:r w:rsidRPr="005A5E9B">
        <w:t xml:space="preserve">with MBMS </w:t>
      </w:r>
      <w:r>
        <w:t>according to TS 36.579-1 [2] clause 5.2.2.2.3.</w:t>
      </w:r>
    </w:p>
    <w:p w14:paraId="692FDAB3" w14:textId="77777777" w:rsidR="008866F3" w:rsidRDefault="008866F3" w:rsidP="008866F3">
      <w:pPr>
        <w:pStyle w:val="H6"/>
      </w:pPr>
      <w:r>
        <w:t>Preamble:</w:t>
      </w:r>
    </w:p>
    <w:p w14:paraId="6BE5FC16" w14:textId="77777777" w:rsidR="008866F3" w:rsidRDefault="008866F3" w:rsidP="008866F3">
      <w:pPr>
        <w:pStyle w:val="B1"/>
      </w:pPr>
      <w:r>
        <w:t>-</w:t>
      </w:r>
      <w:r>
        <w:tab/>
        <w:t>The UE has performed procedure 'Initial registration' as described in TS 36.579-1 [2] clause 5.4.2.</w:t>
      </w:r>
    </w:p>
    <w:p w14:paraId="7104C9E1" w14:textId="77777777" w:rsidR="008866F3" w:rsidRDefault="008866F3" w:rsidP="008866F3">
      <w:pPr>
        <w:pStyle w:val="B1"/>
      </w:pPr>
      <w:r>
        <w:t>-</w:t>
      </w:r>
      <w:r>
        <w:tab/>
      </w:r>
      <w:r w:rsidRPr="000573F5">
        <w:t>UE States at the end of the preamble</w:t>
      </w:r>
      <w:r>
        <w:t>:</w:t>
      </w:r>
    </w:p>
    <w:p w14:paraId="5FC1C089" w14:textId="77777777" w:rsidR="008866F3" w:rsidRDefault="008866F3" w:rsidP="008866F3">
      <w:pPr>
        <w:pStyle w:val="B1"/>
        <w:ind w:left="852"/>
      </w:pPr>
      <w:r>
        <w:t>-</w:t>
      </w:r>
      <w:r>
        <w:tab/>
        <w:t>The UE is in RRC_IDLE state.</w:t>
      </w:r>
    </w:p>
    <w:p w14:paraId="27043517" w14:textId="77777777" w:rsidR="008866F3" w:rsidRDefault="008866F3" w:rsidP="008866F3">
      <w:pPr>
        <w:pStyle w:val="B1"/>
        <w:ind w:left="852"/>
      </w:pPr>
      <w:r>
        <w:t>-</w:t>
      </w:r>
      <w:r>
        <w:tab/>
        <w:t>The client is registered for MCVideo.</w:t>
      </w:r>
    </w:p>
    <w:p w14:paraId="580EC74B" w14:textId="77777777" w:rsidR="003902D4" w:rsidRDefault="003902D4" w:rsidP="00E972B2">
      <w:pPr>
        <w:pStyle w:val="H6"/>
      </w:pPr>
      <w:r>
        <w:t>6.8.1.3.2</w:t>
      </w:r>
      <w:r>
        <w:tab/>
        <w:t>Test procedure sequence</w:t>
      </w:r>
    </w:p>
    <w:p w14:paraId="4A006D40" w14:textId="0BB5000A" w:rsidR="003902D4" w:rsidRDefault="003902D4" w:rsidP="00E972B2">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14:paraId="5610537B" w14:textId="77777777" w:rsidTr="003902D4">
        <w:tc>
          <w:tcPr>
            <w:tcW w:w="533" w:type="dxa"/>
            <w:tcBorders>
              <w:top w:val="single" w:sz="4" w:space="0" w:color="auto"/>
              <w:left w:val="single" w:sz="4" w:space="0" w:color="auto"/>
              <w:bottom w:val="nil"/>
              <w:right w:val="single" w:sz="4" w:space="0" w:color="auto"/>
            </w:tcBorders>
            <w:hideMark/>
          </w:tcPr>
          <w:p w14:paraId="0D6C0466" w14:textId="77777777" w:rsidR="003902D4" w:rsidRDefault="003902D4"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03F16FDC" w14:textId="77777777" w:rsidR="003902D4" w:rsidRDefault="003902D4"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05D043E" w14:textId="77777777" w:rsidR="003902D4" w:rsidRDefault="003902D4"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7896A3" w14:textId="77777777" w:rsidR="003902D4" w:rsidRDefault="003902D4"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C37DC6F" w14:textId="77777777" w:rsidR="003902D4" w:rsidRDefault="003902D4" w:rsidP="00E972B2">
            <w:pPr>
              <w:pStyle w:val="TAH"/>
            </w:pPr>
            <w:r>
              <w:t>Verdict</w:t>
            </w:r>
          </w:p>
        </w:tc>
      </w:tr>
      <w:tr w:rsidR="003902D4" w14:paraId="5B874026" w14:textId="77777777" w:rsidTr="003902D4">
        <w:tc>
          <w:tcPr>
            <w:tcW w:w="533" w:type="dxa"/>
            <w:tcBorders>
              <w:top w:val="nil"/>
              <w:left w:val="single" w:sz="4" w:space="0" w:color="auto"/>
              <w:bottom w:val="single" w:sz="4" w:space="0" w:color="auto"/>
              <w:right w:val="single" w:sz="4" w:space="0" w:color="auto"/>
            </w:tcBorders>
          </w:tcPr>
          <w:p w14:paraId="4B5F88A0" w14:textId="77777777" w:rsidR="003902D4" w:rsidRDefault="003902D4" w:rsidP="00E972B2">
            <w:pPr>
              <w:pStyle w:val="TAH"/>
            </w:pPr>
          </w:p>
        </w:tc>
        <w:tc>
          <w:tcPr>
            <w:tcW w:w="3967" w:type="dxa"/>
            <w:tcBorders>
              <w:top w:val="nil"/>
              <w:left w:val="single" w:sz="4" w:space="0" w:color="auto"/>
              <w:bottom w:val="single" w:sz="4" w:space="0" w:color="auto"/>
              <w:right w:val="single" w:sz="4" w:space="0" w:color="auto"/>
            </w:tcBorders>
          </w:tcPr>
          <w:p w14:paraId="2B092E07" w14:textId="77777777" w:rsidR="003902D4" w:rsidRDefault="003902D4"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A379C76" w14:textId="77777777" w:rsidR="003902D4" w:rsidRDefault="003902D4"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27A0D24" w14:textId="77777777" w:rsidR="003902D4" w:rsidRDefault="003902D4" w:rsidP="00E972B2">
            <w:pPr>
              <w:pStyle w:val="TAH"/>
            </w:pPr>
            <w:r>
              <w:t>Message</w:t>
            </w:r>
          </w:p>
        </w:tc>
        <w:tc>
          <w:tcPr>
            <w:tcW w:w="565" w:type="dxa"/>
            <w:tcBorders>
              <w:top w:val="nil"/>
              <w:left w:val="single" w:sz="4" w:space="0" w:color="auto"/>
              <w:bottom w:val="single" w:sz="4" w:space="0" w:color="auto"/>
              <w:right w:val="single" w:sz="4" w:space="0" w:color="auto"/>
            </w:tcBorders>
          </w:tcPr>
          <w:p w14:paraId="7F5719B5" w14:textId="77777777" w:rsidR="003902D4" w:rsidRDefault="003902D4" w:rsidP="00E972B2">
            <w:pPr>
              <w:pStyle w:val="TAH"/>
            </w:pPr>
          </w:p>
        </w:tc>
        <w:tc>
          <w:tcPr>
            <w:tcW w:w="850" w:type="dxa"/>
            <w:tcBorders>
              <w:top w:val="nil"/>
              <w:left w:val="single" w:sz="4" w:space="0" w:color="auto"/>
              <w:bottom w:val="single" w:sz="4" w:space="0" w:color="auto"/>
              <w:right w:val="single" w:sz="4" w:space="0" w:color="auto"/>
            </w:tcBorders>
          </w:tcPr>
          <w:p w14:paraId="4B8229B7" w14:textId="77777777" w:rsidR="003902D4" w:rsidRDefault="003902D4" w:rsidP="00E972B2">
            <w:pPr>
              <w:pStyle w:val="TAH"/>
            </w:pPr>
          </w:p>
        </w:tc>
      </w:tr>
      <w:tr w:rsidR="003902D4" w14:paraId="456401C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EB4D681" w14:textId="77777777" w:rsidR="003902D4" w:rsidRDefault="003902D4"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A9617DD" w14:textId="77777777" w:rsidR="003902D4" w:rsidRDefault="003902D4" w:rsidP="00E972B2">
            <w:pPr>
              <w:pStyle w:val="TAL"/>
              <w:rPr>
                <w:rFonts w:eastAsia="Calibri"/>
              </w:rPr>
            </w:pPr>
            <w:r>
              <w:rPr>
                <w:rFonts w:eastAsia="Calibri"/>
              </w:rPr>
              <w:t>Make the UE (MCVideo client) request the establishment of a group call with automatic commencement mode and implicit transmission request.</w:t>
            </w:r>
          </w:p>
          <w:p w14:paraId="5B1E3CA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2096B1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5E59CD"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4A7DE64" w14:textId="77777777" w:rsidR="003902D4" w:rsidRDefault="003902D4"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0BA91F" w14:textId="77777777" w:rsidR="003902D4" w:rsidRDefault="003902D4" w:rsidP="00E972B2">
            <w:pPr>
              <w:pStyle w:val="TAC"/>
            </w:pPr>
            <w:r>
              <w:rPr>
                <w:rFonts w:eastAsia="Calibri"/>
              </w:rPr>
              <w:t>-</w:t>
            </w:r>
          </w:p>
        </w:tc>
      </w:tr>
      <w:tr w:rsidR="003902D4" w14:paraId="31C5671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28A4D7E8" w14:textId="77777777" w:rsidR="003902D4" w:rsidRDefault="003902D4"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56FBA3FD" w14:textId="5ED6F499" w:rsidR="003902D4" w:rsidRDefault="003902D4"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0ECF106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8B5240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34B807" w14:textId="77777777" w:rsidR="003902D4" w:rsidRDefault="003902D4"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984ABF3" w14:textId="77727F0D" w:rsidR="003902D4" w:rsidRDefault="003902D4" w:rsidP="00E972B2">
            <w:pPr>
              <w:pStyle w:val="TAC"/>
              <w:rPr>
                <w:rFonts w:eastAsia="Calibri"/>
                <w:szCs w:val="22"/>
              </w:rPr>
            </w:pPr>
            <w:r>
              <w:t>P</w:t>
            </w:r>
          </w:p>
        </w:tc>
      </w:tr>
      <w:tr w:rsidR="003902D4" w14:paraId="6EC9B1A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10A0B6" w14:textId="77777777" w:rsidR="003902D4" w:rsidRDefault="003902D4"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01F271A3" w14:textId="77777777" w:rsidR="003902D4" w:rsidRDefault="003902D4" w:rsidP="00E972B2">
            <w:pPr>
              <w:pStyle w:val="TAL"/>
            </w:pPr>
            <w:r>
              <w:t>Check: Does the UE (MCVideo client) provide transmission granted notification to the user?</w:t>
            </w:r>
          </w:p>
          <w:p w14:paraId="4CFE3615" w14:textId="77777777" w:rsidR="003902D4" w:rsidRDefault="003902D4"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F6DA27D"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FF849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48EF710" w14:textId="77777777" w:rsidR="003902D4" w:rsidRDefault="003902D4" w:rsidP="00E972B2">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0BA908F7" w14:textId="77777777" w:rsidR="003902D4" w:rsidRDefault="003902D4" w:rsidP="00E972B2">
            <w:pPr>
              <w:pStyle w:val="TAC"/>
              <w:rPr>
                <w:rFonts w:eastAsia="Calibri"/>
                <w:szCs w:val="22"/>
              </w:rPr>
            </w:pPr>
            <w:r>
              <w:rPr>
                <w:rFonts w:eastAsia="Calibri"/>
              </w:rPr>
              <w:t>P</w:t>
            </w:r>
          </w:p>
        </w:tc>
      </w:tr>
      <w:tr w:rsidR="003902D4" w14:paraId="74201DC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B0A61C" w14:textId="77777777" w:rsidR="003902D4" w:rsidRDefault="003902D4"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75E16F96" w14:textId="77777777" w:rsidR="003902D4" w:rsidRDefault="003902D4" w:rsidP="00E972B2">
            <w:pPr>
              <w:pStyle w:val="TAL"/>
              <w:rPr>
                <w:rFonts w:eastAsia="Calibri"/>
              </w:rPr>
            </w:pPr>
            <w:r>
              <w:rPr>
                <w:rFonts w:eastAsia="Calibri"/>
              </w:rPr>
              <w:t>Make the UE (MCVideo client) request end of transmission.</w:t>
            </w:r>
          </w:p>
          <w:p w14:paraId="6482D184"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9AC90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3F4FC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3E51E32"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C4633E" w14:textId="77777777" w:rsidR="003902D4" w:rsidRDefault="003902D4" w:rsidP="00E972B2">
            <w:pPr>
              <w:pStyle w:val="TAC"/>
              <w:rPr>
                <w:rFonts w:eastAsia="Calibri"/>
              </w:rPr>
            </w:pPr>
            <w:r>
              <w:rPr>
                <w:rFonts w:eastAsia="Calibri"/>
              </w:rPr>
              <w:t>-</w:t>
            </w:r>
          </w:p>
        </w:tc>
      </w:tr>
      <w:tr w:rsidR="003902D4" w14:paraId="4F46426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F228C52" w14:textId="77777777" w:rsidR="003902D4" w:rsidRDefault="003902D4" w:rsidP="00E972B2">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3B6DEE8C" w14:textId="7E80FE05"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36532A7"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C54D03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C49384" w14:textId="77777777" w:rsidR="003902D4" w:rsidRDefault="003902D4" w:rsidP="00E972B2">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C5BF802" w14:textId="359E0007" w:rsidR="003902D4" w:rsidRDefault="003902D4" w:rsidP="00E972B2">
            <w:pPr>
              <w:pStyle w:val="TAC"/>
              <w:rPr>
                <w:rFonts w:eastAsia="Calibri"/>
              </w:rPr>
            </w:pPr>
            <w:r>
              <w:rPr>
                <w:rFonts w:eastAsia="Calibri"/>
              </w:rPr>
              <w:t>P</w:t>
            </w:r>
          </w:p>
        </w:tc>
      </w:tr>
      <w:tr w:rsidR="003902D4" w14:paraId="00EDD19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56DABC0" w14:textId="77777777" w:rsidR="003902D4" w:rsidRDefault="003902D4" w:rsidP="00E972B2">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6B62D225" w14:textId="77777777" w:rsidR="003902D4" w:rsidRDefault="003902D4" w:rsidP="00E972B2">
            <w:pPr>
              <w:pStyle w:val="TAL"/>
              <w:rPr>
                <w:rFonts w:eastAsia="Calibri"/>
              </w:rPr>
            </w:pPr>
            <w:r>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4924B6C6"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84A1F9"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469158"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D42A62C" w14:textId="0973C9EA" w:rsidR="003902D4" w:rsidRDefault="003902D4" w:rsidP="00E972B2">
            <w:pPr>
              <w:pStyle w:val="TAC"/>
              <w:rPr>
                <w:rFonts w:eastAsia="Calibri"/>
              </w:rPr>
            </w:pPr>
            <w:r>
              <w:rPr>
                <w:rFonts w:eastAsia="Calibri"/>
              </w:rPr>
              <w:t>P</w:t>
            </w:r>
          </w:p>
        </w:tc>
      </w:tr>
      <w:tr w:rsidR="003902D4" w14:paraId="7A5F755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8E14AD" w14:textId="77777777" w:rsidR="003902D4" w:rsidRDefault="003902D4" w:rsidP="00E972B2">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6BBBF8A1" w14:textId="3A15C06B" w:rsidR="003902D4" w:rsidRDefault="003902D4" w:rsidP="00E972B2">
            <w:pPr>
              <w:pStyle w:val="TAL"/>
              <w:rPr>
                <w:rFonts w:eastAsia="Calibri"/>
              </w:rPr>
            </w:pPr>
            <w:r>
              <w:t>Check: Does the UE (MCVideo client) correctly perform 'MCX SIP MESSAGE CO' as described in TS 36.579-1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253E1E3E"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1AFDC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86792F"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02E3DB44" w14:textId="6F839B5D" w:rsidR="003902D4" w:rsidRDefault="003902D4" w:rsidP="00E972B2">
            <w:pPr>
              <w:pStyle w:val="TAC"/>
              <w:rPr>
                <w:rFonts w:eastAsia="Calibri"/>
              </w:rPr>
            </w:pPr>
            <w:r>
              <w:rPr>
                <w:rFonts w:eastAsia="Calibri"/>
              </w:rPr>
              <w:t>P</w:t>
            </w:r>
          </w:p>
        </w:tc>
      </w:tr>
      <w:tr w:rsidR="003902D4" w14:paraId="66A77B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B25D9A3" w14:textId="77777777" w:rsidR="003902D4" w:rsidRDefault="003902D4" w:rsidP="00E972B2">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361B07D3" w14:textId="77777777" w:rsidR="003902D4" w:rsidRDefault="003902D4" w:rsidP="00E972B2">
            <w:pPr>
              <w:pStyle w:val="TAL"/>
            </w:pPr>
            <w:r>
              <w:t>Make the UE (MCVideo client) request transmission.</w:t>
            </w:r>
          </w:p>
          <w:p w14:paraId="4607F9AD" w14:textId="77777777" w:rsidR="003902D4" w:rsidRDefault="003902D4" w:rsidP="00E972B2">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3B023B63"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FAD2120" w14:textId="77777777" w:rsidR="003902D4" w:rsidRDefault="003902D4" w:rsidP="00E972B2">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0FDCB280" w14:textId="77777777" w:rsidR="003902D4" w:rsidRDefault="003902D4" w:rsidP="00E972B2">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B8A53B" w14:textId="77777777" w:rsidR="003902D4" w:rsidRDefault="003902D4" w:rsidP="00E972B2">
            <w:pPr>
              <w:pStyle w:val="TAC"/>
              <w:rPr>
                <w:rFonts w:eastAsia="Calibri"/>
                <w:szCs w:val="22"/>
              </w:rPr>
            </w:pPr>
            <w:r>
              <w:rPr>
                <w:rFonts w:eastAsia="Calibri"/>
              </w:rPr>
              <w:t>-</w:t>
            </w:r>
          </w:p>
        </w:tc>
      </w:tr>
      <w:tr w:rsidR="003902D4" w14:paraId="3A6A3E8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496B51" w14:textId="77777777" w:rsidR="003902D4" w:rsidRDefault="003902D4"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5A6DBD1" w14:textId="26EC3E77" w:rsidR="003902D4" w:rsidRDefault="003902D4" w:rsidP="00E972B2">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3D4BAF27"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1B8B36EC" w14:textId="77777777" w:rsidR="003902D4" w:rsidRDefault="003902D4" w:rsidP="00E972B2">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46C6C7B6" w14:textId="77777777" w:rsidR="003902D4" w:rsidRDefault="003902D4" w:rsidP="00E972B2">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2E87200" w14:textId="77777777" w:rsidR="003902D4" w:rsidRDefault="003902D4" w:rsidP="00E972B2">
            <w:pPr>
              <w:pStyle w:val="TAC"/>
              <w:rPr>
                <w:rFonts w:eastAsia="Calibri"/>
                <w:szCs w:val="22"/>
              </w:rPr>
            </w:pPr>
            <w:r>
              <w:rPr>
                <w:rFonts w:eastAsia="Calibri"/>
              </w:rPr>
              <w:t>P</w:t>
            </w:r>
          </w:p>
        </w:tc>
      </w:tr>
      <w:tr w:rsidR="003902D4" w14:paraId="04D066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8ED49F6" w14:textId="77777777" w:rsidR="003902D4" w:rsidRDefault="003902D4"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623B2D72" w14:textId="5025227D" w:rsidR="003902D4" w:rsidRDefault="003902D4" w:rsidP="00E972B2">
            <w:pPr>
              <w:pStyle w:val="TAL"/>
            </w:pPr>
            <w:r>
              <w:t>The SS (MCVideo server) decides that a MBMS subchannel shall be used for the conversation and sends a Map Group To Bearer message over the general purpose MBMS subchannel.</w:t>
            </w:r>
          </w:p>
          <w:p w14:paraId="134B4868" w14:textId="77777777" w:rsidR="003902D4" w:rsidRDefault="003902D4" w:rsidP="00E972B2">
            <w:pPr>
              <w:pStyle w:val="TAL"/>
            </w:pPr>
          </w:p>
          <w:p w14:paraId="4A257707" w14:textId="4C6E91DC" w:rsidR="003902D4" w:rsidRDefault="003902D4" w:rsidP="00E972B2">
            <w:pPr>
              <w:pStyle w:val="TAL"/>
            </w:pPr>
            <w:r>
              <w:t xml:space="preserve">NOTE: The related </w:t>
            </w:r>
            <w:r w:rsidR="008866F3" w:rsidRPr="008866F3">
              <w:t xml:space="preserve">RRC/NAS signalling is </w:t>
            </w:r>
            <w:r>
              <w:t>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A5418B1" w14:textId="77777777" w:rsidR="003902D4" w:rsidRDefault="003902D4" w:rsidP="00E972B2">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27440D47" w14:textId="77777777" w:rsidR="003902D4" w:rsidRDefault="003902D4" w:rsidP="00E972B2">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78BE2180"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181AFF" w14:textId="77777777" w:rsidR="003902D4" w:rsidRDefault="003902D4" w:rsidP="00E972B2">
            <w:pPr>
              <w:pStyle w:val="TAC"/>
              <w:rPr>
                <w:rFonts w:eastAsia="Calibri"/>
                <w:szCs w:val="18"/>
              </w:rPr>
            </w:pPr>
            <w:r>
              <w:t>-</w:t>
            </w:r>
          </w:p>
        </w:tc>
      </w:tr>
      <w:tr w:rsidR="003902D4" w14:paraId="77C5F3B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088395" w14:textId="77777777" w:rsidR="003902D4" w:rsidRDefault="003902D4"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43ACD8E6" w14:textId="1C3450B2" w:rsidR="003902D4" w:rsidRDefault="003902D4" w:rsidP="00E972B2">
            <w:pPr>
              <w:pStyle w:val="TAL"/>
            </w:pPr>
            <w:r>
              <w:t>Check: Does the UE (MCVideo client) correctly perform 'MCX SIP MESSAGE CO' as described in TS 36.579-1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5909CD5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185282" w14:textId="77777777" w:rsidR="003902D4" w:rsidRDefault="003902D4"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222A62" w14:textId="77777777" w:rsidR="003902D4" w:rsidRDefault="003902D4"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1C0AD52" w14:textId="1E088AAB" w:rsidR="003902D4" w:rsidRDefault="003902D4" w:rsidP="00E972B2">
            <w:pPr>
              <w:pStyle w:val="TAC"/>
            </w:pPr>
            <w:r>
              <w:rPr>
                <w:rFonts w:eastAsia="Calibri"/>
              </w:rPr>
              <w:t>P</w:t>
            </w:r>
          </w:p>
        </w:tc>
      </w:tr>
      <w:tr w:rsidR="003902D4" w14:paraId="3CFC9D9A"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0236D8E" w14:textId="77777777" w:rsidR="003902D4" w:rsidRDefault="003902D4"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6A2E8B5E" w14:textId="01799A70" w:rsidR="003902D4" w:rsidRDefault="003902D4" w:rsidP="00E972B2">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16A58A7E"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7BEB081" w14:textId="77777777" w:rsidR="003902D4" w:rsidRDefault="003902D4" w:rsidP="00E972B2">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9862F9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BDB73F7" w14:textId="77777777" w:rsidR="003902D4" w:rsidRDefault="003902D4" w:rsidP="00E972B2">
            <w:pPr>
              <w:pStyle w:val="TAC"/>
              <w:rPr>
                <w:rFonts w:eastAsia="Calibri"/>
              </w:rPr>
            </w:pPr>
            <w:r>
              <w:rPr>
                <w:rFonts w:eastAsia="Calibri"/>
              </w:rPr>
              <w:t>-</w:t>
            </w:r>
          </w:p>
        </w:tc>
      </w:tr>
      <w:tr w:rsidR="003902D4" w14:paraId="37C0E9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36F2BD" w14:textId="77777777" w:rsidR="003902D4" w:rsidRDefault="003902D4"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510B15AD" w14:textId="31267415" w:rsidR="003902D4" w:rsidRDefault="003902D4" w:rsidP="00E972B2">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314B5F98"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9F2A94"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7C3139DE"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785EC25" w14:textId="77777777" w:rsidR="003902D4" w:rsidRDefault="003902D4" w:rsidP="00E972B2">
            <w:pPr>
              <w:pStyle w:val="TAC"/>
              <w:rPr>
                <w:rFonts w:eastAsia="Calibri"/>
                <w:szCs w:val="22"/>
              </w:rPr>
            </w:pPr>
            <w:r>
              <w:rPr>
                <w:rFonts w:eastAsia="Calibri"/>
              </w:rPr>
              <w:t>P</w:t>
            </w:r>
          </w:p>
        </w:tc>
      </w:tr>
      <w:tr w:rsidR="003902D4" w14:paraId="3DA8B38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ECBF90B" w14:textId="77777777" w:rsidR="003902D4" w:rsidRDefault="003902D4"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21E17C0" w14:textId="77777777" w:rsidR="003902D4" w:rsidRDefault="003902D4" w:rsidP="00E972B2">
            <w:pPr>
              <w:pStyle w:val="TAL"/>
            </w:pPr>
            <w:r>
              <w:t>Check: Does the UE (MCVideo client) provide transmission granted notification to the user?</w:t>
            </w:r>
          </w:p>
          <w:p w14:paraId="07820B3A" w14:textId="77777777" w:rsidR="003902D4" w:rsidRDefault="003902D4" w:rsidP="00E972B2">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22F567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F7C0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660F74"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166BB919" w14:textId="77777777" w:rsidR="003902D4" w:rsidRDefault="003902D4" w:rsidP="00E972B2">
            <w:pPr>
              <w:pStyle w:val="TAC"/>
              <w:rPr>
                <w:rFonts w:eastAsia="Calibri"/>
                <w:szCs w:val="22"/>
              </w:rPr>
            </w:pPr>
            <w:r>
              <w:rPr>
                <w:rFonts w:eastAsia="Calibri"/>
              </w:rPr>
              <w:t>P</w:t>
            </w:r>
          </w:p>
        </w:tc>
      </w:tr>
      <w:tr w:rsidR="003902D4" w14:paraId="0CC720D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BFCD5EF" w14:textId="77777777" w:rsidR="003902D4" w:rsidRDefault="003902D4"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7DA7DDA7" w14:textId="77777777" w:rsidR="003902D4" w:rsidRDefault="003902D4" w:rsidP="00E972B2">
            <w:pPr>
              <w:pStyle w:val="TAL"/>
            </w:pPr>
            <w:r>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2BEF59D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563E7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A7E96C" w14:textId="77777777" w:rsidR="003902D4" w:rsidRDefault="003902D4" w:rsidP="00E972B2">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27B2ADED" w14:textId="2B4028B7" w:rsidR="003902D4" w:rsidRDefault="003902D4" w:rsidP="00E972B2">
            <w:pPr>
              <w:pStyle w:val="TAC"/>
              <w:rPr>
                <w:rFonts w:eastAsia="Calibri"/>
              </w:rPr>
            </w:pPr>
            <w:r>
              <w:rPr>
                <w:rFonts w:eastAsia="Calibri"/>
              </w:rPr>
              <w:t>P</w:t>
            </w:r>
          </w:p>
        </w:tc>
      </w:tr>
      <w:tr w:rsidR="003902D4" w14:paraId="2412030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E436D03" w14:textId="77777777" w:rsidR="003902D4" w:rsidRDefault="003902D4" w:rsidP="00E972B2">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BB9D992" w14:textId="77777777" w:rsidR="003902D4" w:rsidRDefault="003902D4" w:rsidP="00E972B2">
            <w:pPr>
              <w:pStyle w:val="TAL"/>
              <w:rPr>
                <w:rFonts w:eastAsia="Calibri"/>
              </w:rPr>
            </w:pPr>
            <w:r>
              <w:rPr>
                <w:rFonts w:eastAsia="Calibri"/>
              </w:rPr>
              <w:t>Make the UE (MCVideo client) request end of transmission.</w:t>
            </w:r>
          </w:p>
          <w:p w14:paraId="73DC627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8BA8AC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6AF7CA"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B0F81E"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2B7AC7" w14:textId="77777777" w:rsidR="003902D4" w:rsidRDefault="003902D4" w:rsidP="00E972B2">
            <w:pPr>
              <w:pStyle w:val="TAC"/>
              <w:rPr>
                <w:rFonts w:eastAsia="Calibri"/>
              </w:rPr>
            </w:pPr>
            <w:r>
              <w:rPr>
                <w:rFonts w:eastAsia="Calibri"/>
              </w:rPr>
              <w:t>-</w:t>
            </w:r>
          </w:p>
        </w:tc>
      </w:tr>
      <w:tr w:rsidR="003902D4" w14:paraId="6ED16C3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20A079E" w14:textId="77777777" w:rsidR="003902D4" w:rsidRDefault="003902D4" w:rsidP="00E972B2">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35D31277" w14:textId="5766C6B7"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7D781F7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5B2572"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7B82F67" w14:textId="77777777" w:rsidR="003902D4" w:rsidRDefault="003902D4" w:rsidP="00E972B2">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2FFF439B" w14:textId="1CE22E97" w:rsidR="003902D4" w:rsidRDefault="003902D4" w:rsidP="00E972B2">
            <w:pPr>
              <w:pStyle w:val="TAC"/>
              <w:rPr>
                <w:rFonts w:eastAsia="Calibri"/>
              </w:rPr>
            </w:pPr>
            <w:r>
              <w:rPr>
                <w:rFonts w:eastAsia="Calibri"/>
              </w:rPr>
              <w:t>P</w:t>
            </w:r>
          </w:p>
        </w:tc>
      </w:tr>
      <w:tr w:rsidR="003902D4" w14:paraId="003A250B"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330A0AA" w14:textId="77777777" w:rsidR="003902D4" w:rsidRDefault="003902D4" w:rsidP="00E972B2">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B90862E" w14:textId="77777777" w:rsidR="003902D4" w:rsidRDefault="003902D4" w:rsidP="00E972B2">
            <w:pPr>
              <w:pStyle w:val="TAL"/>
            </w:pPr>
            <w:r>
              <w:t>The SS (MCVideo server) ends the conversation on the MBMS subchannel and sends an Unmap Group to Bearer message on the MBMS subchannel.</w:t>
            </w:r>
          </w:p>
          <w:p w14:paraId="62786641" w14:textId="77777777" w:rsidR="003902D4" w:rsidRDefault="003902D4" w:rsidP="00E972B2">
            <w:pPr>
              <w:pStyle w:val="TAL"/>
            </w:pPr>
          </w:p>
          <w:p w14:paraId="3FF7B9C2" w14:textId="48DE728C" w:rsidR="003902D4" w:rsidRDefault="003902D4" w:rsidP="00E972B2">
            <w:pPr>
              <w:pStyle w:val="TAL"/>
              <w:rPr>
                <w:rFonts w:eastAsia="Calibri"/>
              </w:rPr>
            </w:pPr>
            <w:r>
              <w:t xml:space="preserve">NOTE: The related </w:t>
            </w:r>
            <w:r w:rsidR="008866F3" w:rsidRPr="008866F3">
              <w:t xml:space="preserve">RRC/NAS signalling is </w:t>
            </w:r>
            <w:r>
              <w:t>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9E21C5" w14:textId="77777777" w:rsidR="003902D4" w:rsidRDefault="003902D4"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56823152" w14:textId="77777777" w:rsidR="003902D4" w:rsidRDefault="003902D4" w:rsidP="00E972B2">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BAAFDD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D80B66" w14:textId="77777777" w:rsidR="003902D4" w:rsidRDefault="003902D4" w:rsidP="00E972B2">
            <w:pPr>
              <w:pStyle w:val="TAC"/>
              <w:rPr>
                <w:rFonts w:eastAsia="Calibri"/>
              </w:rPr>
            </w:pPr>
            <w:r>
              <w:rPr>
                <w:rFonts w:eastAsia="Calibri"/>
              </w:rPr>
              <w:t>-</w:t>
            </w:r>
          </w:p>
        </w:tc>
      </w:tr>
      <w:tr w:rsidR="003902D4" w14:paraId="2627CF9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1ABDA6E" w14:textId="77777777" w:rsidR="003902D4" w:rsidRDefault="003902D4" w:rsidP="00E972B2">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48E79A15" w14:textId="61E3D004" w:rsidR="003902D4" w:rsidRDefault="003902D4" w:rsidP="00E972B2">
            <w:pPr>
              <w:pStyle w:val="TAL"/>
            </w:pPr>
            <w:r>
              <w:t>Check: Does the UE (MCVideo client) correctly perform 'MCX SIP MESSAGE CO' as described in TS 36.579-1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80F03F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85A52"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84DE72A" w14:textId="77777777" w:rsidR="003902D4" w:rsidRDefault="003902D4" w:rsidP="00E972B2">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FA9F4F9" w14:textId="7BB00A42" w:rsidR="003902D4" w:rsidRDefault="003902D4" w:rsidP="00E972B2">
            <w:pPr>
              <w:pStyle w:val="TAC"/>
              <w:rPr>
                <w:rFonts w:eastAsia="Calibri"/>
              </w:rPr>
            </w:pPr>
            <w:r>
              <w:rPr>
                <w:rFonts w:eastAsia="Calibri"/>
              </w:rPr>
              <w:t>P</w:t>
            </w:r>
          </w:p>
        </w:tc>
      </w:tr>
      <w:tr w:rsidR="003902D4" w14:paraId="11E8095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052E915" w14:textId="77777777" w:rsidR="003902D4" w:rsidRDefault="003902D4" w:rsidP="00E972B2">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67C4AAAF" w14:textId="2B8679E4" w:rsidR="003902D4" w:rsidRDefault="003902D4" w:rsidP="00E972B2">
            <w:pPr>
              <w:pStyle w:val="TAL"/>
            </w:pPr>
            <w:r>
              <w:t xml:space="preserve">Check: Does the UE (MCVideo client) correctly perform 'MCX SIP MESSAGE CT' as described in TS 36.579-1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7ED4F687"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B029C04"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E2832C6"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2730B04C" w14:textId="60FEF9AA" w:rsidR="003902D4" w:rsidRDefault="003902D4" w:rsidP="00E972B2">
            <w:pPr>
              <w:pStyle w:val="TAC"/>
              <w:rPr>
                <w:rFonts w:eastAsia="Calibri"/>
              </w:rPr>
            </w:pPr>
            <w:r>
              <w:rPr>
                <w:rFonts w:eastAsia="Calibri"/>
              </w:rPr>
              <w:t>P</w:t>
            </w:r>
          </w:p>
        </w:tc>
      </w:tr>
      <w:tr w:rsidR="003902D4" w14:paraId="48FECFE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DBAE4CA" w14:textId="77777777" w:rsidR="003902D4" w:rsidRDefault="003902D4" w:rsidP="00E972B2">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5E7C3DE" w14:textId="77777777" w:rsidR="003902D4" w:rsidRDefault="003902D4" w:rsidP="00E972B2">
            <w:pPr>
              <w:pStyle w:val="TAL"/>
            </w:pPr>
            <w:r>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3751F51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E352EBA"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4E8391"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41A1E08" w14:textId="30BCE6CB" w:rsidR="003902D4" w:rsidRDefault="003902D4" w:rsidP="00E972B2">
            <w:pPr>
              <w:pStyle w:val="TAC"/>
              <w:rPr>
                <w:rFonts w:eastAsia="Calibri"/>
                <w:szCs w:val="22"/>
              </w:rPr>
            </w:pPr>
            <w:r>
              <w:t>P</w:t>
            </w:r>
          </w:p>
        </w:tc>
      </w:tr>
      <w:tr w:rsidR="003902D4" w14:paraId="7F56C29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27AB731" w14:textId="77777777" w:rsidR="003902D4" w:rsidRDefault="003902D4" w:rsidP="00E972B2">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68D2D0AE" w14:textId="3A26B3F1" w:rsidR="003902D4" w:rsidRDefault="003902D4" w:rsidP="00E972B2">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7A9C830A"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15C230C" w14:textId="77777777" w:rsidR="003902D4" w:rsidRDefault="003902D4" w:rsidP="00E972B2">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26B96C7C"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283A4D1" w14:textId="77777777" w:rsidR="003902D4" w:rsidRDefault="003902D4" w:rsidP="00E972B2">
            <w:pPr>
              <w:pStyle w:val="TAC"/>
              <w:rPr>
                <w:rFonts w:eastAsia="Calibri"/>
              </w:rPr>
            </w:pPr>
            <w:r>
              <w:rPr>
                <w:rFonts w:eastAsia="Calibri"/>
              </w:rPr>
              <w:t>-</w:t>
            </w:r>
          </w:p>
        </w:tc>
      </w:tr>
      <w:tr w:rsidR="003902D4" w14:paraId="7B8F0F8F"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74CEF6" w14:textId="77777777" w:rsidR="003902D4" w:rsidRDefault="003902D4" w:rsidP="00E972B2">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2234899D" w14:textId="496B5A18" w:rsidR="003902D4" w:rsidRDefault="003902D4" w:rsidP="00E972B2">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54900222"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AEB1BD"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4FE55BE7" w14:textId="77777777" w:rsidR="003902D4" w:rsidRDefault="003902D4" w:rsidP="00E972B2">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2D038842" w14:textId="77777777" w:rsidR="003902D4" w:rsidRDefault="003902D4" w:rsidP="00E972B2">
            <w:pPr>
              <w:pStyle w:val="TAC"/>
              <w:rPr>
                <w:rFonts w:eastAsia="Calibri"/>
                <w:szCs w:val="22"/>
              </w:rPr>
            </w:pPr>
            <w:r>
              <w:rPr>
                <w:rFonts w:eastAsia="Calibri"/>
              </w:rPr>
              <w:t>P</w:t>
            </w:r>
          </w:p>
        </w:tc>
      </w:tr>
      <w:tr w:rsidR="003902D4" w14:paraId="16F10B1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A54DB02" w14:textId="77777777" w:rsidR="003902D4" w:rsidRDefault="003902D4" w:rsidP="00E972B2">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6462B184" w14:textId="77777777" w:rsidR="003902D4" w:rsidRDefault="003902D4" w:rsidP="00E972B2">
            <w:pPr>
              <w:pStyle w:val="TAL"/>
            </w:pPr>
            <w:r>
              <w:t>Check: Does the UE (MCVideo client) provide media transmission notification to the user?</w:t>
            </w:r>
          </w:p>
          <w:p w14:paraId="3941145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0B5D2A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5E247C" w14:textId="77777777" w:rsidR="003902D4" w:rsidRDefault="003902D4" w:rsidP="00E972B2">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AA7326" w14:textId="77777777" w:rsidR="003902D4" w:rsidRDefault="003902D4" w:rsidP="00E972B2">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3E106B4C" w14:textId="77777777" w:rsidR="003902D4" w:rsidRDefault="003902D4" w:rsidP="00E972B2">
            <w:pPr>
              <w:pStyle w:val="TAC"/>
              <w:rPr>
                <w:rFonts w:eastAsia="Calibri"/>
              </w:rPr>
            </w:pPr>
            <w:r>
              <w:rPr>
                <w:rFonts w:eastAsia="Calibri"/>
              </w:rPr>
              <w:t>P</w:t>
            </w:r>
          </w:p>
        </w:tc>
      </w:tr>
      <w:tr w:rsidR="003902D4" w14:paraId="4384F5C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8425774" w14:textId="77777777" w:rsidR="003902D4" w:rsidRDefault="003902D4" w:rsidP="00E972B2">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6421D388" w14:textId="77777777" w:rsidR="003902D4" w:rsidRDefault="003902D4" w:rsidP="00E972B2">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0BCF2CF"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BBB9FFA" w14:textId="77777777" w:rsidR="003902D4" w:rsidRDefault="003902D4" w:rsidP="00E972B2">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7F51D2E"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6D272F" w14:textId="77777777" w:rsidR="003902D4" w:rsidRDefault="003902D4" w:rsidP="00E972B2">
            <w:pPr>
              <w:pStyle w:val="TAC"/>
              <w:rPr>
                <w:rFonts w:eastAsia="Calibri"/>
                <w:szCs w:val="18"/>
              </w:rPr>
            </w:pPr>
            <w:r>
              <w:t>-</w:t>
            </w:r>
          </w:p>
        </w:tc>
      </w:tr>
      <w:tr w:rsidR="003902D4" w14:paraId="51DBEF2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ED522D0" w14:textId="77777777" w:rsidR="003902D4" w:rsidRDefault="003902D4" w:rsidP="00E972B2">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31A571C3" w14:textId="77777777" w:rsidR="003902D4" w:rsidRDefault="003902D4" w:rsidP="00E972B2">
            <w:pPr>
              <w:pStyle w:val="TAL"/>
            </w:pPr>
            <w:r>
              <w:t>Check: Does the UE (MCVideo client) notify the user about the media transmission ended by another user?</w:t>
            </w:r>
          </w:p>
          <w:p w14:paraId="330A046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257D6F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DE524B"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207C031" w14:textId="77777777" w:rsidR="003902D4" w:rsidRDefault="003902D4" w:rsidP="00E972B2">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0E64F371" w14:textId="77777777" w:rsidR="003902D4" w:rsidRDefault="003902D4" w:rsidP="00E972B2">
            <w:pPr>
              <w:pStyle w:val="TAC"/>
            </w:pPr>
            <w:r>
              <w:rPr>
                <w:rFonts w:eastAsia="Calibri"/>
              </w:rPr>
              <w:t>P</w:t>
            </w:r>
          </w:p>
        </w:tc>
      </w:tr>
      <w:tr w:rsidR="003902D4" w14:paraId="4E25879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724803" w14:textId="77777777" w:rsidR="003902D4" w:rsidRDefault="003902D4" w:rsidP="00E972B2">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244198AC" w14:textId="366C2D2D" w:rsidR="003902D4" w:rsidRDefault="003902D4" w:rsidP="00E972B2">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38AC273"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7D525F95" w14:textId="77777777" w:rsidR="003902D4" w:rsidRDefault="003902D4" w:rsidP="00E972B2">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5C29E4F7" w14:textId="77777777" w:rsidR="003902D4" w:rsidRDefault="003902D4" w:rsidP="00E972B2">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E41D216" w14:textId="77777777" w:rsidR="003902D4" w:rsidRDefault="003902D4" w:rsidP="00E972B2">
            <w:pPr>
              <w:pStyle w:val="TAC"/>
              <w:rPr>
                <w:rFonts w:eastAsia="Calibri"/>
                <w:szCs w:val="18"/>
              </w:rPr>
            </w:pPr>
            <w:r>
              <w:rPr>
                <w:rFonts w:eastAsia="Calibri"/>
              </w:rPr>
              <w:t>-</w:t>
            </w:r>
          </w:p>
        </w:tc>
      </w:tr>
      <w:tr w:rsidR="003902D4" w14:paraId="07AB16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0CF470F" w14:textId="77777777" w:rsidR="003902D4" w:rsidRDefault="003902D4" w:rsidP="00E972B2">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7AE5BB73" w14:textId="77777777" w:rsidR="003902D4" w:rsidRDefault="003902D4" w:rsidP="00E972B2">
            <w:pPr>
              <w:pStyle w:val="TAL"/>
              <w:rPr>
                <w:rFonts w:eastAsia="Calibri"/>
              </w:rPr>
            </w:pPr>
            <w:r>
              <w:rPr>
                <w:rFonts w:eastAsia="Calibri"/>
              </w:rPr>
              <w:t>Make the UE (MCVideo client) release the call.</w:t>
            </w:r>
          </w:p>
          <w:p w14:paraId="5A552309"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2DFEA4"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28EA26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4F95EE6"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DBA85C8" w14:textId="77777777" w:rsidR="003902D4" w:rsidRDefault="003902D4" w:rsidP="00E972B2">
            <w:pPr>
              <w:pStyle w:val="TAC"/>
              <w:rPr>
                <w:rFonts w:eastAsia="Calibri"/>
              </w:rPr>
            </w:pPr>
            <w:r>
              <w:rPr>
                <w:rFonts w:eastAsia="Calibri"/>
              </w:rPr>
              <w:t>-</w:t>
            </w:r>
          </w:p>
        </w:tc>
      </w:tr>
      <w:tr w:rsidR="003902D4" w14:paraId="27D66C2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98C472F" w14:textId="77777777" w:rsidR="003902D4" w:rsidRDefault="003902D4" w:rsidP="00E972B2">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25939F82" w14:textId="33FEB1B6" w:rsidR="003902D4" w:rsidRDefault="003902D4"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B5AF201"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02D78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713DEC4" w14:textId="77777777" w:rsidR="003902D4" w:rsidRDefault="003902D4" w:rsidP="00E972B2">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7055D4ED" w14:textId="4CF46FE1" w:rsidR="003902D4" w:rsidRDefault="003902D4" w:rsidP="00E972B2">
            <w:pPr>
              <w:pStyle w:val="TAC"/>
              <w:rPr>
                <w:rFonts w:eastAsia="Calibri"/>
                <w:szCs w:val="22"/>
              </w:rPr>
            </w:pPr>
            <w:r>
              <w:rPr>
                <w:rFonts w:eastAsia="Calibri"/>
              </w:rPr>
              <w:t>P</w:t>
            </w:r>
          </w:p>
        </w:tc>
      </w:tr>
      <w:tr w:rsidR="003902D4" w14:paraId="3AF0C350" w14:textId="77777777" w:rsidTr="003902D4">
        <w:tc>
          <w:tcPr>
            <w:tcW w:w="9600" w:type="dxa"/>
            <w:gridSpan w:val="6"/>
            <w:tcBorders>
              <w:top w:val="single" w:sz="4" w:space="0" w:color="auto"/>
              <w:left w:val="single" w:sz="4" w:space="0" w:color="auto"/>
              <w:bottom w:val="single" w:sz="4" w:space="0" w:color="auto"/>
              <w:right w:val="single" w:sz="4" w:space="0" w:color="auto"/>
            </w:tcBorders>
            <w:hideMark/>
          </w:tcPr>
          <w:p w14:paraId="67FEF458" w14:textId="77777777" w:rsidR="003902D4" w:rsidRDefault="003902D4" w:rsidP="00E972B2">
            <w:pPr>
              <w:pStyle w:val="TAN"/>
            </w:pPr>
            <w:r>
              <w:t>NOTE 1:</w:t>
            </w:r>
            <w:r>
              <w:tab/>
              <w:t>This is expected to be done via a suitable implementation dependent MMI.</w:t>
            </w:r>
          </w:p>
        </w:tc>
      </w:tr>
    </w:tbl>
    <w:p w14:paraId="4181AAC1" w14:textId="77777777" w:rsidR="003902D4" w:rsidRDefault="003902D4" w:rsidP="003902D4"/>
    <w:p w14:paraId="26808E06" w14:textId="77777777" w:rsidR="003902D4" w:rsidRDefault="003902D4" w:rsidP="00E972B2">
      <w:pPr>
        <w:pStyle w:val="H6"/>
      </w:pPr>
      <w:r>
        <w:t>6.8.1.3.3</w:t>
      </w:r>
      <w:r>
        <w:tab/>
        <w:t>Specific message contents</w:t>
      </w:r>
    </w:p>
    <w:p w14:paraId="2CD542D7" w14:textId="77777777" w:rsidR="003902D4" w:rsidRDefault="003902D4" w:rsidP="00E972B2">
      <w:pPr>
        <w:pStyle w:val="TH"/>
      </w:pPr>
      <w:r>
        <w:t>Table 6.8.1.3.3-1: SIP INVITE from the UE (Step 2, Table 6.8.1.3.2-1;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902D4" w14:paraId="0A27E3CB"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C71F099" w14:textId="77777777" w:rsidR="003902D4" w:rsidRDefault="003902D4" w:rsidP="00E972B2">
            <w:pPr>
              <w:pStyle w:val="TAL"/>
            </w:pPr>
            <w:r>
              <w:t>Derivation Path: TS 36.579-1 [2], Table 5.5.2.5.1-1</w:t>
            </w:r>
          </w:p>
        </w:tc>
      </w:tr>
      <w:tr w:rsidR="003902D4" w14:paraId="46A14953" w14:textId="77777777" w:rsidTr="003902D4">
        <w:trPr>
          <w:tblHeader/>
        </w:trPr>
        <w:tc>
          <w:tcPr>
            <w:tcW w:w="2973" w:type="dxa"/>
            <w:tcBorders>
              <w:top w:val="single" w:sz="4" w:space="0" w:color="auto"/>
              <w:left w:val="single" w:sz="4" w:space="0" w:color="auto"/>
              <w:bottom w:val="single" w:sz="4" w:space="0" w:color="auto"/>
              <w:right w:val="single" w:sz="4" w:space="0" w:color="auto"/>
            </w:tcBorders>
            <w:hideMark/>
          </w:tcPr>
          <w:p w14:paraId="375A9DCA" w14:textId="77777777" w:rsidR="003902D4" w:rsidRDefault="003902D4"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A642D52" w14:textId="77777777" w:rsidR="003902D4" w:rsidRDefault="003902D4"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02B5B95" w14:textId="77777777" w:rsidR="003902D4" w:rsidRDefault="003902D4"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A655731" w14:textId="77777777" w:rsidR="003902D4" w:rsidRDefault="003902D4"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CCEDA81" w14:textId="77777777" w:rsidR="003902D4" w:rsidRDefault="003902D4" w:rsidP="00E972B2">
            <w:pPr>
              <w:pStyle w:val="TAH"/>
            </w:pPr>
            <w:r>
              <w:t>Condition</w:t>
            </w:r>
          </w:p>
        </w:tc>
      </w:tr>
      <w:tr w:rsidR="003902D4" w14:paraId="5C6189C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3486D36A" w14:textId="77777777" w:rsidR="003902D4" w:rsidRPr="003902D4" w:rsidRDefault="003902D4"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695051"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6A3AFFDA"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76328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7D20D5" w14:textId="77777777" w:rsidR="003902D4" w:rsidRDefault="003902D4" w:rsidP="00E972B2">
            <w:pPr>
              <w:pStyle w:val="TAL"/>
            </w:pPr>
          </w:p>
        </w:tc>
      </w:tr>
      <w:tr w:rsidR="003902D4" w14:paraId="71A006A1" w14:textId="77777777" w:rsidTr="003902D4">
        <w:tc>
          <w:tcPr>
            <w:tcW w:w="2973" w:type="dxa"/>
            <w:tcBorders>
              <w:top w:val="single" w:sz="4" w:space="0" w:color="auto"/>
              <w:left w:val="single" w:sz="4" w:space="0" w:color="auto"/>
              <w:bottom w:val="single" w:sz="4" w:space="0" w:color="auto"/>
              <w:right w:val="single" w:sz="4" w:space="0" w:color="auto"/>
            </w:tcBorders>
            <w:hideMark/>
          </w:tcPr>
          <w:p w14:paraId="24EFA7FB"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90C185C"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00F428A" w14:textId="77777777" w:rsidR="003902D4" w:rsidRPr="003902D4" w:rsidRDefault="003902D4"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7855B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77C2B8F" w14:textId="77777777" w:rsidR="003902D4" w:rsidRDefault="003902D4" w:rsidP="00E972B2">
            <w:pPr>
              <w:pStyle w:val="TAL"/>
            </w:pPr>
          </w:p>
        </w:tc>
      </w:tr>
      <w:tr w:rsidR="003902D4" w14:paraId="02E95FC7"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63AA35E"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A1980" w14:textId="77777777" w:rsidR="003902D4" w:rsidRDefault="003902D4" w:rsidP="00E972B2">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7CD120DB"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E67E32"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E84421F" w14:textId="77777777" w:rsidR="003902D4" w:rsidRDefault="003902D4" w:rsidP="00E972B2">
            <w:pPr>
              <w:pStyle w:val="TAL"/>
            </w:pPr>
          </w:p>
        </w:tc>
      </w:tr>
      <w:tr w:rsidR="003902D4" w14:paraId="3CA575D4"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E0C17D4"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0FB053F"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9051B93" w14:textId="5874F6A2" w:rsidR="003902D4" w:rsidRPr="003902D4" w:rsidRDefault="003902D4"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3FFC08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588D022" w14:textId="77777777" w:rsidR="003902D4" w:rsidRDefault="003902D4" w:rsidP="00E972B2">
            <w:pPr>
              <w:pStyle w:val="TAL"/>
            </w:pPr>
          </w:p>
        </w:tc>
      </w:tr>
      <w:tr w:rsidR="003902D4" w14:paraId="097F966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617F5AC3"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C9C4AD" w14:textId="77777777" w:rsidR="003902D4" w:rsidRDefault="003902D4" w:rsidP="00E972B2">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708B18E1"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3466FA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35C2D0" w14:textId="77777777" w:rsidR="003902D4" w:rsidRDefault="003902D4" w:rsidP="00E972B2">
            <w:pPr>
              <w:pStyle w:val="TAL"/>
            </w:pPr>
          </w:p>
        </w:tc>
      </w:tr>
    </w:tbl>
    <w:p w14:paraId="7EB9DC62" w14:textId="77777777" w:rsidR="003902D4" w:rsidRDefault="003902D4" w:rsidP="003902D4"/>
    <w:p w14:paraId="3B489C2E" w14:textId="77777777" w:rsidR="003902D4" w:rsidRDefault="003902D4" w:rsidP="00E972B2">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8F00911"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6B9C5EDC" w14:textId="77777777" w:rsidR="003902D4" w:rsidRDefault="003902D4" w:rsidP="00E972B2">
            <w:pPr>
              <w:pStyle w:val="TAL"/>
            </w:pPr>
            <w:r>
              <w:t>Derivation Path: TS 36.579-1 [2], Table 5.5.3.1.1-2, condition INITIAL_SDP_OFFER, IMPLICIT_GRANT_REQUESTED</w:t>
            </w:r>
          </w:p>
        </w:tc>
      </w:tr>
    </w:tbl>
    <w:p w14:paraId="5B98C7C9" w14:textId="77777777" w:rsidR="003902D4" w:rsidRDefault="003902D4" w:rsidP="003902D4"/>
    <w:p w14:paraId="0F355878" w14:textId="77777777" w:rsidR="003902D4" w:rsidRDefault="003902D4" w:rsidP="00E972B2">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C88008A"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0C8F9D08" w14:textId="77777777" w:rsidR="003902D4" w:rsidRDefault="003902D4" w:rsidP="00E972B2">
            <w:pPr>
              <w:pStyle w:val="TAL"/>
            </w:pPr>
            <w:r>
              <w:t>Derivation Path: TS 36.579-1 [2], Table 5.5.3.2.1-2, condition GROUP-CALL, INVITE_REFER</w:t>
            </w:r>
          </w:p>
        </w:tc>
      </w:tr>
    </w:tbl>
    <w:p w14:paraId="088996A9" w14:textId="77777777" w:rsidR="003902D4" w:rsidRDefault="003902D4" w:rsidP="003902D4"/>
    <w:p w14:paraId="216593DC" w14:textId="77777777" w:rsidR="003902D4" w:rsidRDefault="003902D4" w:rsidP="00E972B2">
      <w:pPr>
        <w:pStyle w:val="TH"/>
      </w:pPr>
      <w:r>
        <w:t>Table 6.8.1.3.3-4: SIP 200 (OK) from the SS (Step 2, Table 6.8.1.3.2-1;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6063D1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0E616D1" w14:textId="77777777" w:rsidR="003902D4" w:rsidRDefault="003902D4" w:rsidP="00E972B2">
            <w:pPr>
              <w:pStyle w:val="TAL"/>
            </w:pPr>
            <w:r>
              <w:t>Derivation Path: TS 36.579-1 [2], Table 5.5.2.17.1.2-1, condition INVITE-RSP</w:t>
            </w:r>
          </w:p>
        </w:tc>
      </w:tr>
      <w:tr w:rsidR="003902D4" w14:paraId="521A043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62B48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DB3C38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46200B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EC350E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03FD52" w14:textId="77777777" w:rsidR="003902D4" w:rsidRDefault="003902D4" w:rsidP="00E972B2">
            <w:pPr>
              <w:pStyle w:val="TAH"/>
            </w:pPr>
            <w:r>
              <w:t>Condition</w:t>
            </w:r>
          </w:p>
        </w:tc>
      </w:tr>
      <w:tr w:rsidR="003902D4" w14:paraId="5D3202A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B215CA5"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9EC008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DDD2C0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EF2BD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09C89" w14:textId="77777777" w:rsidR="003902D4" w:rsidRDefault="003902D4" w:rsidP="00E972B2">
            <w:pPr>
              <w:pStyle w:val="TAL"/>
            </w:pPr>
          </w:p>
        </w:tc>
      </w:tr>
      <w:tr w:rsidR="003902D4" w14:paraId="20FB85E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9D3E39"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69045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D7A20A"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3705B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66F615" w14:textId="77777777" w:rsidR="003902D4" w:rsidRDefault="003902D4" w:rsidP="00E972B2">
            <w:pPr>
              <w:pStyle w:val="TAL"/>
            </w:pPr>
          </w:p>
        </w:tc>
      </w:tr>
      <w:tr w:rsidR="003902D4" w14:paraId="6D4BA0C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9D7CA1"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C2E164" w14:textId="77777777" w:rsidR="003902D4" w:rsidRDefault="003902D4" w:rsidP="00E972B2">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094D75F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B29C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339E46" w14:textId="77777777" w:rsidR="003902D4" w:rsidRDefault="003902D4" w:rsidP="00E972B2">
            <w:pPr>
              <w:pStyle w:val="TAL"/>
            </w:pPr>
          </w:p>
        </w:tc>
      </w:tr>
    </w:tbl>
    <w:p w14:paraId="096482E3" w14:textId="77777777" w:rsidR="003902D4" w:rsidRDefault="003902D4" w:rsidP="003902D4"/>
    <w:p w14:paraId="6FFDEABF" w14:textId="77777777" w:rsidR="003902D4" w:rsidRDefault="003902D4" w:rsidP="00E972B2">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1D3DBABF"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7B2388A2" w14:textId="77777777" w:rsidR="003902D4" w:rsidRDefault="003902D4" w:rsidP="00E972B2">
            <w:pPr>
              <w:pStyle w:val="TAL"/>
            </w:pPr>
            <w:r>
              <w:t>Derivation Path: TS 36.579-1 [2], Table 5.5.3.1.2-2, condition SDP_ANSWER, IMPLICIT_GRANT_REQUESTED</w:t>
            </w:r>
          </w:p>
        </w:tc>
      </w:tr>
    </w:tbl>
    <w:p w14:paraId="6431E9A8" w14:textId="77777777" w:rsidR="003902D4" w:rsidRDefault="003902D4" w:rsidP="003902D4"/>
    <w:p w14:paraId="69DDBBAE" w14:textId="77777777" w:rsidR="003902D4" w:rsidRDefault="003902D4" w:rsidP="00E972B2">
      <w:pPr>
        <w:pStyle w:val="TH"/>
      </w:pPr>
      <w:r>
        <w:t>Table 6.8.1.3.3-6: SIP MESSAGE from the SS (Step 6,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72E68E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A75E064" w14:textId="77777777" w:rsidR="003902D4" w:rsidRDefault="003902D4" w:rsidP="00E972B2">
            <w:pPr>
              <w:pStyle w:val="TAL"/>
            </w:pPr>
            <w:r>
              <w:t>Derivation Path: TS 36.579-1 [2], Table 5.5.2.7.2-1</w:t>
            </w:r>
          </w:p>
        </w:tc>
      </w:tr>
      <w:tr w:rsidR="003902D4" w14:paraId="61906B0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A7AE9BD"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865DB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6A6FBB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F13619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5949E78" w14:textId="77777777" w:rsidR="003902D4" w:rsidRDefault="003902D4" w:rsidP="00E972B2">
            <w:pPr>
              <w:pStyle w:val="TAH"/>
            </w:pPr>
            <w:r>
              <w:t>Condition</w:t>
            </w:r>
          </w:p>
        </w:tc>
      </w:tr>
      <w:tr w:rsidR="003902D4" w14:paraId="0A02384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C663105"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773925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C1E17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3F314D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73D6BF" w14:textId="77777777" w:rsidR="003902D4" w:rsidRDefault="003902D4" w:rsidP="00E972B2">
            <w:pPr>
              <w:pStyle w:val="TAL"/>
            </w:pPr>
          </w:p>
        </w:tc>
      </w:tr>
      <w:tr w:rsidR="003902D4" w14:paraId="172E0F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35BBEF"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327785E2"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2E5802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16782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FB5663" w14:textId="77777777" w:rsidR="003902D4" w:rsidRDefault="003902D4" w:rsidP="00E972B2">
            <w:pPr>
              <w:pStyle w:val="TAL"/>
            </w:pPr>
          </w:p>
        </w:tc>
      </w:tr>
      <w:tr w:rsidR="003902D4" w14:paraId="427468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051BB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048D0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1A307B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D2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46D55F" w14:textId="77777777" w:rsidR="003902D4" w:rsidRDefault="003902D4" w:rsidP="00E972B2">
            <w:pPr>
              <w:pStyle w:val="TAL"/>
            </w:pPr>
          </w:p>
        </w:tc>
      </w:tr>
      <w:tr w:rsidR="003902D4" w14:paraId="5553A9C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DA62F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313CE3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9D9D836"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2548621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8E2DA" w14:textId="77777777" w:rsidR="003902D4" w:rsidRDefault="003902D4" w:rsidP="00E972B2">
            <w:pPr>
              <w:pStyle w:val="TAL"/>
            </w:pPr>
          </w:p>
        </w:tc>
      </w:tr>
      <w:tr w:rsidR="003902D4" w14:paraId="6CBFA01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A3FB74"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EF236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D1A2B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0E11E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D10BD5" w14:textId="77777777" w:rsidR="003902D4" w:rsidRDefault="003902D4" w:rsidP="00E972B2">
            <w:pPr>
              <w:pStyle w:val="TAL"/>
            </w:pPr>
          </w:p>
        </w:tc>
      </w:tr>
      <w:tr w:rsidR="003902D4" w14:paraId="6E03C7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DE85B"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77958B" w14:textId="77777777" w:rsidR="003902D4" w:rsidRDefault="003902D4" w:rsidP="00E972B2">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6BB0CE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0088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83C405" w14:textId="77777777" w:rsidR="003902D4" w:rsidRDefault="003902D4" w:rsidP="00E972B2">
            <w:pPr>
              <w:pStyle w:val="TAL"/>
            </w:pPr>
          </w:p>
        </w:tc>
      </w:tr>
      <w:tr w:rsidR="003902D4" w14:paraId="609A10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FE42D4" w14:textId="77777777" w:rsidR="003902D4" w:rsidRDefault="003902D4" w:rsidP="00E972B2">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2567B2F" w14:textId="77777777" w:rsidR="003902D4" w:rsidRDefault="003902D4" w:rsidP="00E972B2">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3AC08E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25732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BE3F96" w14:textId="77777777" w:rsidR="003902D4" w:rsidRDefault="003902D4" w:rsidP="00E972B2">
            <w:pPr>
              <w:pStyle w:val="TAL"/>
            </w:pPr>
          </w:p>
        </w:tc>
      </w:tr>
      <w:tr w:rsidR="003902D4" w14:paraId="60DA2F3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172CCCE"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C27A877" w14:textId="77777777" w:rsidR="003902D4" w:rsidRDefault="003902D4" w:rsidP="00E972B2">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1876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0E936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D1B359" w14:textId="77777777" w:rsidR="003902D4" w:rsidRDefault="003902D4" w:rsidP="00E972B2">
            <w:pPr>
              <w:pStyle w:val="TAL"/>
            </w:pPr>
          </w:p>
        </w:tc>
      </w:tr>
      <w:tr w:rsidR="003902D4" w14:paraId="313A9B2C"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2D52B25E"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891820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3579F7"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B94E08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5A4A7" w14:textId="77777777" w:rsidR="003902D4" w:rsidRDefault="003902D4" w:rsidP="00E972B2">
            <w:pPr>
              <w:pStyle w:val="TAL"/>
            </w:pPr>
          </w:p>
        </w:tc>
      </w:tr>
      <w:tr w:rsidR="003902D4" w14:paraId="76F59B8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05FAE3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1AC506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9524A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AC257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4FC74" w14:textId="77777777" w:rsidR="003902D4" w:rsidRDefault="003902D4" w:rsidP="00E972B2">
            <w:pPr>
              <w:pStyle w:val="TAL"/>
            </w:pPr>
          </w:p>
        </w:tc>
      </w:tr>
      <w:tr w:rsidR="003902D4" w14:paraId="51463B8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75D268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9C96D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154532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0617B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C7C10E" w14:textId="77777777" w:rsidR="003902D4" w:rsidRDefault="003902D4" w:rsidP="00E972B2">
            <w:pPr>
              <w:pStyle w:val="TAL"/>
            </w:pPr>
          </w:p>
        </w:tc>
      </w:tr>
      <w:tr w:rsidR="003902D4" w14:paraId="444F434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6BD9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1683A332" w14:textId="77777777" w:rsidR="003902D4" w:rsidRDefault="003902D4" w:rsidP="00E972B2">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5318732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59B2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1DB255" w14:textId="77777777" w:rsidR="003902D4" w:rsidRDefault="003902D4" w:rsidP="00E972B2">
            <w:pPr>
              <w:pStyle w:val="TAL"/>
            </w:pPr>
          </w:p>
        </w:tc>
      </w:tr>
      <w:tr w:rsidR="003902D4" w14:paraId="563CEB6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D4601F"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17845A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E13E616" w14:textId="1A269446" w:rsidR="003902D4" w:rsidRPr="003902D4" w:rsidRDefault="003902D4"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C6EC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E6EDC9" w14:textId="77777777" w:rsidR="003902D4" w:rsidRDefault="003902D4" w:rsidP="00E972B2">
            <w:pPr>
              <w:pStyle w:val="TAL"/>
            </w:pPr>
          </w:p>
        </w:tc>
      </w:tr>
      <w:tr w:rsidR="003902D4" w14:paraId="2903777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A2058EF"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600C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B9BCE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8FD3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9EFAAB" w14:textId="77777777" w:rsidR="003902D4" w:rsidRDefault="003902D4" w:rsidP="00E972B2">
            <w:pPr>
              <w:pStyle w:val="TAL"/>
            </w:pPr>
          </w:p>
        </w:tc>
      </w:tr>
      <w:tr w:rsidR="003902D4" w14:paraId="2FC36D0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0C02E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82180" w14:textId="77777777" w:rsidR="003902D4" w:rsidRDefault="003902D4" w:rsidP="00E972B2">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5689ED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45E15E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BC864" w14:textId="77777777" w:rsidR="003902D4" w:rsidRDefault="003902D4" w:rsidP="00E972B2">
            <w:pPr>
              <w:pStyle w:val="TAL"/>
            </w:pPr>
          </w:p>
        </w:tc>
      </w:tr>
      <w:tr w:rsidR="003902D4" w14:paraId="517AD0F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39C6E8"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E90A2AC" w14:textId="77777777" w:rsidR="003902D4" w:rsidRDefault="003902D4" w:rsidP="00E972B2">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0DBD8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B0F56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25D1D" w14:textId="77777777" w:rsidR="003902D4" w:rsidRDefault="003902D4" w:rsidP="00E972B2">
            <w:pPr>
              <w:pStyle w:val="TAL"/>
            </w:pPr>
          </w:p>
        </w:tc>
      </w:tr>
    </w:tbl>
    <w:p w14:paraId="6FAF6CBE" w14:textId="77777777" w:rsidR="003902D4" w:rsidRDefault="003902D4" w:rsidP="003902D4"/>
    <w:p w14:paraId="37EBAD22" w14:textId="77777777" w:rsidR="003902D4" w:rsidRDefault="003902D4" w:rsidP="00E972B2">
      <w:pPr>
        <w:pStyle w:val="TH"/>
      </w:pPr>
      <w:r>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545DD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75DD1C8" w14:textId="77777777" w:rsidR="003902D4" w:rsidRDefault="003902D4" w:rsidP="00E972B2">
            <w:pPr>
              <w:pStyle w:val="TAL"/>
            </w:pPr>
            <w:r>
              <w:t>Derivation Path: TS 36.579-1 [2], Table 5.5.3.1.2-2</w:t>
            </w:r>
          </w:p>
        </w:tc>
      </w:tr>
      <w:tr w:rsidR="003902D4" w14:paraId="053968A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3FA9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95F0D6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91F12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DE0D22"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AABD9F" w14:textId="77777777" w:rsidR="003902D4" w:rsidRDefault="003902D4" w:rsidP="00E972B2">
            <w:pPr>
              <w:pStyle w:val="TAH"/>
            </w:pPr>
            <w:r>
              <w:t>Condition</w:t>
            </w:r>
          </w:p>
        </w:tc>
      </w:tr>
      <w:tr w:rsidR="003902D4" w14:paraId="5954828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670E474" w14:textId="77777777" w:rsidR="003902D4" w:rsidRPr="003902D4" w:rsidRDefault="003902D4" w:rsidP="00E972B2">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33F8ED7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FB9BD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3A6B8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DFB3606" w14:textId="77777777" w:rsidR="003902D4" w:rsidRDefault="003902D4" w:rsidP="00E972B2">
            <w:pPr>
              <w:pStyle w:val="TAL"/>
            </w:pPr>
          </w:p>
        </w:tc>
      </w:tr>
      <w:tr w:rsidR="003902D4" w14:paraId="475AE4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1F98A9" w14:textId="77777777" w:rsidR="003902D4" w:rsidRPr="003902D4" w:rsidRDefault="003902D4" w:rsidP="00E972B2">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4930404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1F603A" w14:textId="77777777" w:rsidR="003902D4" w:rsidRDefault="003902D4" w:rsidP="00E972B2">
            <w:pPr>
              <w:pStyle w:val="TAL"/>
            </w:pPr>
            <w:r>
              <w:t>m= line</w:t>
            </w:r>
          </w:p>
          <w:p w14:paraId="5DBB68E3" w14:textId="77777777" w:rsidR="003902D4" w:rsidRDefault="003902D4" w:rsidP="00E972B2">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79B3A1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5357C4" w14:textId="77777777" w:rsidR="003902D4" w:rsidRDefault="003902D4" w:rsidP="00E972B2">
            <w:pPr>
              <w:pStyle w:val="TAL"/>
            </w:pPr>
          </w:p>
        </w:tc>
      </w:tr>
      <w:tr w:rsidR="003902D4" w14:paraId="584012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5095EC7" w14:textId="77777777" w:rsidR="003902D4" w:rsidRDefault="003902D4" w:rsidP="00E972B2">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385AFE4" w14:textId="77777777" w:rsidR="003902D4" w:rsidRDefault="003902D4" w:rsidP="00E972B2">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4AB98F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B49B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BFB999" w14:textId="77777777" w:rsidR="003902D4" w:rsidRDefault="003902D4" w:rsidP="00E972B2">
            <w:pPr>
              <w:pStyle w:val="TAL"/>
            </w:pPr>
          </w:p>
        </w:tc>
      </w:tr>
      <w:tr w:rsidR="003902D4" w14:paraId="3C82DCF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D1F063D" w14:textId="77777777" w:rsidR="003902D4" w:rsidRDefault="003902D4" w:rsidP="00E972B2">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A3F26FB" w14:textId="77777777" w:rsidR="003902D4" w:rsidRDefault="003902D4" w:rsidP="00E972B2">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3C736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7C62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D01A04" w14:textId="77777777" w:rsidR="003902D4" w:rsidRDefault="003902D4" w:rsidP="00E972B2">
            <w:pPr>
              <w:pStyle w:val="TAL"/>
            </w:pPr>
          </w:p>
        </w:tc>
      </w:tr>
      <w:tr w:rsidR="003902D4" w14:paraId="74E00B6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642E47" w14:textId="77777777" w:rsidR="003902D4" w:rsidRDefault="003902D4" w:rsidP="00E972B2">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55009E6" w14:textId="77777777" w:rsidR="003902D4" w:rsidRDefault="003902D4" w:rsidP="00E972B2">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5A98878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954B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904CD4" w14:textId="77777777" w:rsidR="003902D4" w:rsidRDefault="003902D4" w:rsidP="00E972B2">
            <w:pPr>
              <w:pStyle w:val="TAL"/>
            </w:pPr>
          </w:p>
        </w:tc>
      </w:tr>
      <w:tr w:rsidR="003902D4" w14:paraId="79E7BC1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223271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299FB40A"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6ECAA1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AEEC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AE044C" w14:textId="77777777" w:rsidR="003902D4" w:rsidRDefault="003902D4" w:rsidP="00E972B2">
            <w:pPr>
              <w:pStyle w:val="TAL"/>
            </w:pPr>
          </w:p>
        </w:tc>
      </w:tr>
      <w:tr w:rsidR="003902D4" w14:paraId="6DE2626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A278816"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699C83A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47307A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F8E8F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0ECD2F" w14:textId="77777777" w:rsidR="003902D4" w:rsidRDefault="003902D4" w:rsidP="00E972B2">
            <w:pPr>
              <w:pStyle w:val="TAL"/>
            </w:pPr>
          </w:p>
        </w:tc>
      </w:tr>
      <w:tr w:rsidR="003902D4" w14:paraId="7BEFEC0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0E623EC"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7FCDD31"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ABE6D1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E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810D82" w14:textId="77777777" w:rsidR="003902D4" w:rsidRDefault="003902D4" w:rsidP="00E972B2">
            <w:pPr>
              <w:pStyle w:val="TAL"/>
            </w:pPr>
          </w:p>
        </w:tc>
      </w:tr>
      <w:tr w:rsidR="003902D4" w14:paraId="65BA71C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E3F6E90"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815ADD"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57878D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65AB00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20CF38" w14:textId="77777777" w:rsidR="003902D4" w:rsidRDefault="003902D4" w:rsidP="00E972B2">
            <w:pPr>
              <w:pStyle w:val="TAL"/>
            </w:pPr>
          </w:p>
        </w:tc>
      </w:tr>
      <w:tr w:rsidR="003902D4" w14:paraId="310F47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ABE8B6"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0B6CE7"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135DAB2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B7B5A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3958C5" w14:textId="77777777" w:rsidR="003902D4" w:rsidRDefault="003902D4" w:rsidP="00E972B2">
            <w:pPr>
              <w:pStyle w:val="TAL"/>
            </w:pPr>
          </w:p>
        </w:tc>
      </w:tr>
      <w:tr w:rsidR="003902D4" w14:paraId="0CD22FB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265EA6" w14:textId="77777777" w:rsidR="003902D4" w:rsidRPr="003902D4" w:rsidRDefault="003902D4" w:rsidP="00E972B2">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0509C95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7EE46D" w14:textId="77777777" w:rsidR="003902D4" w:rsidRDefault="003902D4" w:rsidP="00E972B2">
            <w:pPr>
              <w:pStyle w:val="TAL"/>
            </w:pPr>
            <w:r>
              <w:t>m= line</w:t>
            </w:r>
          </w:p>
          <w:p w14:paraId="160E1C2A" w14:textId="77777777" w:rsidR="003902D4" w:rsidRDefault="003902D4" w:rsidP="00E972B2">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365B46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6B36FBA" w14:textId="77777777" w:rsidR="003902D4" w:rsidRDefault="003902D4" w:rsidP="00E972B2">
            <w:pPr>
              <w:pStyle w:val="TAL"/>
            </w:pPr>
          </w:p>
        </w:tc>
      </w:tr>
      <w:tr w:rsidR="003902D4" w14:paraId="2826174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7CCCE7"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CCDA2D2" w14:textId="77777777" w:rsidR="003902D4" w:rsidRDefault="003902D4" w:rsidP="00E972B2">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67EC11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5AEE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971A725" w14:textId="77777777" w:rsidR="003902D4" w:rsidRDefault="003902D4" w:rsidP="00E972B2">
            <w:pPr>
              <w:pStyle w:val="TAL"/>
            </w:pPr>
          </w:p>
        </w:tc>
      </w:tr>
      <w:tr w:rsidR="003902D4" w14:paraId="10B6EDA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56BFCD"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308F53D"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59B4EF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62CEC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A435F6" w14:textId="77777777" w:rsidR="003902D4" w:rsidRDefault="003902D4" w:rsidP="00E972B2">
            <w:pPr>
              <w:pStyle w:val="TAL"/>
            </w:pPr>
          </w:p>
        </w:tc>
      </w:tr>
      <w:tr w:rsidR="003902D4" w14:paraId="5C777FA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C78D29"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67F3CE8" w14:textId="77777777" w:rsidR="003902D4" w:rsidRDefault="003902D4" w:rsidP="00E972B2">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5A50500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61BA5F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DB9D042" w14:textId="77777777" w:rsidR="003902D4" w:rsidRDefault="003902D4" w:rsidP="00E972B2">
            <w:pPr>
              <w:pStyle w:val="TAL"/>
            </w:pPr>
          </w:p>
        </w:tc>
      </w:tr>
      <w:tr w:rsidR="003902D4" w14:paraId="5BC838C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F68A69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CCC0444" w14:textId="77777777" w:rsidR="003902D4" w:rsidRDefault="003902D4" w:rsidP="00E972B2">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59CC5FA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07F21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8331C0E" w14:textId="77777777" w:rsidR="003902D4" w:rsidRDefault="003902D4" w:rsidP="00E972B2">
            <w:pPr>
              <w:pStyle w:val="TAL"/>
            </w:pPr>
          </w:p>
        </w:tc>
      </w:tr>
      <w:tr w:rsidR="003902D4" w14:paraId="75DCFC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6EF27" w14:textId="77777777" w:rsidR="003902D4" w:rsidRPr="003902D4" w:rsidRDefault="003902D4" w:rsidP="00E972B2">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581823B" w14:textId="77777777" w:rsidR="003902D4" w:rsidRDefault="003902D4" w:rsidP="00E972B2">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046E14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09279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03FAD03" w14:textId="77777777" w:rsidR="003902D4" w:rsidRDefault="003902D4" w:rsidP="00E972B2">
            <w:pPr>
              <w:pStyle w:val="TAL"/>
            </w:pPr>
          </w:p>
        </w:tc>
      </w:tr>
      <w:tr w:rsidR="003902D4" w14:paraId="626675F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9D23485"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035B73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7C3B9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9F78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2CF3665" w14:textId="77777777" w:rsidR="003902D4" w:rsidRDefault="003902D4" w:rsidP="00E972B2">
            <w:pPr>
              <w:pStyle w:val="TAL"/>
            </w:pPr>
          </w:p>
        </w:tc>
      </w:tr>
      <w:tr w:rsidR="003902D4" w14:paraId="21629A7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FC86432"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15B88604"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62FA159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F1BA01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51D988D1" w14:textId="77777777" w:rsidR="003902D4" w:rsidRDefault="003902D4" w:rsidP="00E972B2">
            <w:pPr>
              <w:pStyle w:val="TAL"/>
            </w:pPr>
          </w:p>
        </w:tc>
      </w:tr>
      <w:tr w:rsidR="003902D4" w14:paraId="458D842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ECB6C5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091609"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09F20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ADAD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8E7F422" w14:textId="77777777" w:rsidR="003902D4" w:rsidRDefault="003902D4" w:rsidP="00E972B2">
            <w:pPr>
              <w:pStyle w:val="TAL"/>
            </w:pPr>
          </w:p>
        </w:tc>
      </w:tr>
      <w:tr w:rsidR="003902D4" w14:paraId="359A9DC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112E6A3"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26F6B3"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4AD2F1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EE3C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9C4FFEB" w14:textId="77777777" w:rsidR="003902D4" w:rsidRDefault="003902D4" w:rsidP="00E972B2">
            <w:pPr>
              <w:pStyle w:val="TAL"/>
            </w:pPr>
          </w:p>
        </w:tc>
      </w:tr>
      <w:tr w:rsidR="003902D4" w14:paraId="12EEA7D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7A4D3F6" w14:textId="77777777" w:rsidR="003902D4" w:rsidRPr="003902D4" w:rsidRDefault="003902D4" w:rsidP="00E972B2">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59643BF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55D4406" w14:textId="77777777" w:rsidR="003902D4" w:rsidRDefault="003902D4" w:rsidP="00E972B2">
            <w:pPr>
              <w:pStyle w:val="TAL"/>
            </w:pPr>
            <w:r>
              <w:t>m= line</w:t>
            </w:r>
          </w:p>
          <w:p w14:paraId="16079D75"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3D304D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12C1357" w14:textId="77777777" w:rsidR="003902D4" w:rsidRDefault="003902D4" w:rsidP="00E972B2">
            <w:pPr>
              <w:pStyle w:val="TAL"/>
            </w:pPr>
          </w:p>
        </w:tc>
      </w:tr>
      <w:tr w:rsidR="003902D4" w14:paraId="2A7FF14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A944D5"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40C29C6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04F6BE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F0B5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56DA5D7" w14:textId="77777777" w:rsidR="003902D4" w:rsidRDefault="003902D4" w:rsidP="00E972B2">
            <w:pPr>
              <w:pStyle w:val="TAL"/>
            </w:pPr>
          </w:p>
        </w:tc>
      </w:tr>
      <w:tr w:rsidR="003902D4" w14:paraId="3D50CD6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576E1C"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A27E8AF"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68166A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FF89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C3EB91F" w14:textId="77777777" w:rsidR="003902D4" w:rsidRDefault="003902D4" w:rsidP="00E972B2">
            <w:pPr>
              <w:pStyle w:val="TAL"/>
            </w:pPr>
          </w:p>
        </w:tc>
      </w:tr>
      <w:tr w:rsidR="003902D4" w14:paraId="4E57B5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FE5AF7A"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989D635"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7EB5E8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9678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6A6F6D3" w14:textId="77777777" w:rsidR="003902D4" w:rsidRDefault="003902D4" w:rsidP="00E972B2">
            <w:pPr>
              <w:pStyle w:val="TAL"/>
            </w:pPr>
          </w:p>
        </w:tc>
      </w:tr>
      <w:tr w:rsidR="003902D4" w14:paraId="5EF597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ECE993"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3CC97742"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7F0E4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F69FF6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078A241" w14:textId="77777777" w:rsidR="003902D4" w:rsidRDefault="003902D4" w:rsidP="00E972B2">
            <w:pPr>
              <w:pStyle w:val="TAL"/>
            </w:pPr>
          </w:p>
        </w:tc>
      </w:tr>
      <w:tr w:rsidR="003902D4" w14:paraId="44D0EDF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EC27F31"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696454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CA3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534A0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84CC93C" w14:textId="77777777" w:rsidR="003902D4" w:rsidRDefault="003902D4" w:rsidP="00E972B2">
            <w:pPr>
              <w:pStyle w:val="TAL"/>
            </w:pPr>
          </w:p>
        </w:tc>
      </w:tr>
      <w:tr w:rsidR="003902D4" w14:paraId="2BE567D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E452D04"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5EDCAC99"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2D6419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0A05B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D04B4C" w14:textId="77777777" w:rsidR="003902D4" w:rsidRDefault="003902D4" w:rsidP="00E972B2">
            <w:pPr>
              <w:pStyle w:val="TAL"/>
            </w:pPr>
          </w:p>
        </w:tc>
      </w:tr>
      <w:tr w:rsidR="003902D4" w14:paraId="1F42882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CDA885"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C6A662"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05E9D84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1BEA4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4F75347" w14:textId="77777777" w:rsidR="003902D4" w:rsidRDefault="003902D4" w:rsidP="00E972B2">
            <w:pPr>
              <w:pStyle w:val="TAL"/>
            </w:pPr>
          </w:p>
        </w:tc>
      </w:tr>
      <w:tr w:rsidR="003902D4" w14:paraId="4C75815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66E5DAB"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C3B9E"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6757F5B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47A34B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F460688" w14:textId="77777777" w:rsidR="003902D4" w:rsidRDefault="003902D4" w:rsidP="00E972B2">
            <w:pPr>
              <w:pStyle w:val="TAL"/>
            </w:pPr>
          </w:p>
        </w:tc>
      </w:tr>
      <w:tr w:rsidR="003902D4" w14:paraId="39B4BE6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0FDEA" w14:textId="77777777" w:rsidR="003902D4" w:rsidRPr="003902D4" w:rsidRDefault="003902D4" w:rsidP="00E972B2">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249E32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79B631F" w14:textId="77777777" w:rsidR="003902D4" w:rsidRDefault="003902D4" w:rsidP="00E972B2">
            <w:pPr>
              <w:pStyle w:val="TAL"/>
            </w:pPr>
            <w:r>
              <w:t>m= line</w:t>
            </w:r>
          </w:p>
          <w:p w14:paraId="4F3678F3"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77CAE7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14A96E" w14:textId="77777777" w:rsidR="003902D4" w:rsidRDefault="003902D4" w:rsidP="00E972B2">
            <w:pPr>
              <w:pStyle w:val="TAL"/>
            </w:pPr>
          </w:p>
        </w:tc>
      </w:tr>
      <w:tr w:rsidR="003902D4" w14:paraId="22A4DDA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5F915EF"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FCB6B9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59EB135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51AC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5DFC4D" w14:textId="77777777" w:rsidR="003902D4" w:rsidRDefault="003902D4" w:rsidP="00E972B2">
            <w:pPr>
              <w:pStyle w:val="TAL"/>
            </w:pPr>
          </w:p>
        </w:tc>
      </w:tr>
      <w:tr w:rsidR="003902D4" w14:paraId="0E39CE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9D92F88"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014DA6" w14:textId="77777777" w:rsidR="003902D4" w:rsidRDefault="003902D4" w:rsidP="00E972B2">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290C99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36D303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EDF7935" w14:textId="77777777" w:rsidR="003902D4" w:rsidRDefault="003902D4" w:rsidP="00E972B2">
            <w:pPr>
              <w:pStyle w:val="TAL"/>
            </w:pPr>
          </w:p>
        </w:tc>
      </w:tr>
      <w:tr w:rsidR="003902D4" w14:paraId="13A5AA8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AA79227"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9EBB08"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97A0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2E43D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EE6501" w14:textId="77777777" w:rsidR="003902D4" w:rsidRDefault="003902D4" w:rsidP="00E972B2">
            <w:pPr>
              <w:pStyle w:val="TAL"/>
            </w:pPr>
          </w:p>
        </w:tc>
      </w:tr>
      <w:tr w:rsidR="003902D4" w14:paraId="5B0F497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8C1512"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11426E"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032E6F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7B066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0CF59" w14:textId="77777777" w:rsidR="003902D4" w:rsidRDefault="003902D4" w:rsidP="00E972B2">
            <w:pPr>
              <w:pStyle w:val="TAL"/>
            </w:pPr>
          </w:p>
        </w:tc>
      </w:tr>
      <w:tr w:rsidR="003902D4" w14:paraId="448EA2F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826D03"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4A9D05E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4F91610" w14:textId="77777777" w:rsidR="003902D4" w:rsidRDefault="003902D4" w:rsidP="00E972B2">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62D029C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E0439C" w14:textId="77777777" w:rsidR="003902D4" w:rsidRDefault="003902D4" w:rsidP="00E972B2">
            <w:pPr>
              <w:pStyle w:val="TAL"/>
            </w:pPr>
          </w:p>
        </w:tc>
      </w:tr>
      <w:tr w:rsidR="003902D4" w14:paraId="36EB920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0EE221"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05E440"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22126A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88D4A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51C47C" w14:textId="77777777" w:rsidR="003902D4" w:rsidRDefault="003902D4" w:rsidP="00E972B2">
            <w:pPr>
              <w:pStyle w:val="TAL"/>
            </w:pPr>
          </w:p>
        </w:tc>
      </w:tr>
      <w:tr w:rsidR="003902D4" w14:paraId="4229C7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4DED3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92F6B4" w14:textId="77777777" w:rsidR="003902D4" w:rsidRDefault="003902D4" w:rsidP="00E972B2">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7F0F44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7C0551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8C8726" w14:textId="77777777" w:rsidR="003902D4" w:rsidRDefault="003902D4" w:rsidP="00E972B2">
            <w:pPr>
              <w:pStyle w:val="TAL"/>
            </w:pPr>
          </w:p>
        </w:tc>
      </w:tr>
      <w:tr w:rsidR="003902D4" w14:paraId="3A92F8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D45592"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E3ABFE" w14:textId="77777777" w:rsidR="003902D4" w:rsidRDefault="003902D4" w:rsidP="00E972B2">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4449DC9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A0FC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16A98" w14:textId="77777777" w:rsidR="003902D4" w:rsidRDefault="003902D4" w:rsidP="00E972B2">
            <w:pPr>
              <w:pStyle w:val="TAL"/>
            </w:pPr>
          </w:p>
        </w:tc>
      </w:tr>
      <w:tr w:rsidR="003902D4" w14:paraId="54BB091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35CB131" w14:textId="77777777" w:rsidR="003902D4" w:rsidRPr="003902D4" w:rsidRDefault="003902D4" w:rsidP="00E972B2">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0606726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060A055" w14:textId="77777777" w:rsidR="003902D4" w:rsidRDefault="003902D4" w:rsidP="00E972B2">
            <w:pPr>
              <w:pStyle w:val="TAL"/>
            </w:pPr>
            <w:r>
              <w:t>a= line</w:t>
            </w:r>
          </w:p>
          <w:p w14:paraId="55F3A376" w14:textId="77777777" w:rsidR="003902D4" w:rsidRDefault="003902D4" w:rsidP="00E972B2">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7ED2C3C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6AC8D70" w14:textId="77777777" w:rsidR="003902D4" w:rsidRDefault="003902D4" w:rsidP="00E972B2">
            <w:pPr>
              <w:pStyle w:val="TAL"/>
            </w:pPr>
          </w:p>
        </w:tc>
      </w:tr>
      <w:tr w:rsidR="003902D4" w14:paraId="7F41D4B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584D29" w14:textId="77777777" w:rsidR="003902D4" w:rsidRDefault="003902D4" w:rsidP="00E972B2">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2494F24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1EE26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8E0A97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D21378" w14:textId="77777777" w:rsidR="003902D4" w:rsidRDefault="003902D4" w:rsidP="00E972B2">
            <w:pPr>
              <w:pStyle w:val="TAL"/>
            </w:pPr>
          </w:p>
        </w:tc>
      </w:tr>
      <w:tr w:rsidR="003902D4" w14:paraId="0AA52A0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8B8612" w14:textId="77777777" w:rsidR="003902D4" w:rsidRDefault="003902D4" w:rsidP="00E972B2">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2A31C8E" w14:textId="77777777" w:rsidR="003902D4" w:rsidRDefault="003902D4" w:rsidP="00E972B2">
            <w:pPr>
              <w:pStyle w:val="TAL"/>
            </w:pPr>
            <w:r>
              <w:t>MIKEY-SAKKE I_MESSAGE as specified in TS 36.579-1 [2], Table 5.5.9.1-2</w:t>
            </w:r>
          </w:p>
        </w:tc>
        <w:tc>
          <w:tcPr>
            <w:tcW w:w="2186" w:type="dxa"/>
            <w:tcBorders>
              <w:top w:val="single" w:sz="4" w:space="0" w:color="auto"/>
              <w:left w:val="single" w:sz="4" w:space="0" w:color="auto"/>
              <w:bottom w:val="single" w:sz="4" w:space="0" w:color="auto"/>
              <w:right w:val="single" w:sz="4" w:space="0" w:color="auto"/>
            </w:tcBorders>
            <w:hideMark/>
          </w:tcPr>
          <w:p w14:paraId="568B6061" w14:textId="77777777" w:rsidR="003902D4" w:rsidRDefault="003902D4" w:rsidP="00E972B2">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3BFD5F8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776CC" w14:textId="77777777" w:rsidR="003902D4" w:rsidRDefault="003902D4" w:rsidP="00E972B2">
            <w:pPr>
              <w:pStyle w:val="TAL"/>
            </w:pPr>
          </w:p>
        </w:tc>
      </w:tr>
    </w:tbl>
    <w:p w14:paraId="7D4A380A" w14:textId="77777777" w:rsidR="003902D4" w:rsidRDefault="003902D4" w:rsidP="003902D4"/>
    <w:p w14:paraId="2354E53D" w14:textId="77777777" w:rsidR="003902D4" w:rsidRDefault="003902D4" w:rsidP="00E972B2">
      <w:pPr>
        <w:pStyle w:val="TH"/>
      </w:pPr>
      <w:r>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AECEAE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EB2B68" w14:textId="77777777" w:rsidR="003902D4" w:rsidRDefault="003902D4" w:rsidP="00E972B2">
            <w:pPr>
              <w:pStyle w:val="TAL"/>
            </w:pPr>
            <w:r>
              <w:t>Derivation Path: TS 24.281 [26], clause F.2</w:t>
            </w:r>
          </w:p>
        </w:tc>
      </w:tr>
      <w:tr w:rsidR="003902D4" w14:paraId="49B8C3B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DFB991F"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2E1CF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C192BE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B73641"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A951ED" w14:textId="77777777" w:rsidR="003902D4" w:rsidRDefault="003902D4" w:rsidP="00E972B2">
            <w:pPr>
              <w:pStyle w:val="TAH"/>
            </w:pPr>
            <w:r>
              <w:t>Condition</w:t>
            </w:r>
          </w:p>
        </w:tc>
      </w:tr>
      <w:tr w:rsidR="003902D4" w14:paraId="0AACAA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03A3746"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4675DC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C869E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387C9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3EFE41" w14:textId="77777777" w:rsidR="003902D4" w:rsidRDefault="003902D4" w:rsidP="00E972B2">
            <w:pPr>
              <w:pStyle w:val="TAL"/>
            </w:pPr>
          </w:p>
        </w:tc>
      </w:tr>
      <w:tr w:rsidR="003902D4" w14:paraId="2A06C0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1E745E"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6308F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65C15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5B539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F39BC" w14:textId="77777777" w:rsidR="003902D4" w:rsidRDefault="003902D4" w:rsidP="00E972B2">
            <w:pPr>
              <w:pStyle w:val="TAL"/>
            </w:pPr>
          </w:p>
        </w:tc>
      </w:tr>
      <w:tr w:rsidR="003902D4" w14:paraId="1BFB88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000D6FB"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443540"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2BB987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D4DA4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C5E554" w14:textId="77777777" w:rsidR="003902D4" w:rsidRDefault="003902D4" w:rsidP="00E972B2">
            <w:pPr>
              <w:pStyle w:val="TAL"/>
            </w:pPr>
          </w:p>
        </w:tc>
      </w:tr>
      <w:tr w:rsidR="003902D4" w14:paraId="0521871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B83C4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05ED56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D1467A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D9DE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3D2E2E" w14:textId="77777777" w:rsidR="003902D4" w:rsidRDefault="003902D4" w:rsidP="00E972B2">
            <w:pPr>
              <w:pStyle w:val="TAL"/>
            </w:pPr>
          </w:p>
        </w:tc>
      </w:tr>
      <w:tr w:rsidR="003902D4" w14:paraId="05161FE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4716F3"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C48539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BB0C6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D8FC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6CF595" w14:textId="77777777" w:rsidR="003902D4" w:rsidRDefault="003902D4" w:rsidP="00E972B2">
            <w:pPr>
              <w:pStyle w:val="TAL"/>
            </w:pPr>
          </w:p>
        </w:tc>
      </w:tr>
      <w:tr w:rsidR="003902D4" w14:paraId="45C9228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D2EBC3"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02AB6193" w14:textId="77777777" w:rsidR="003902D4" w:rsidRDefault="003902D4" w:rsidP="00E972B2">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03CAEDB1" w14:textId="77777777" w:rsidR="003902D4" w:rsidRDefault="003902D4" w:rsidP="00E972B2">
            <w:pPr>
              <w:pStyle w:val="TAL"/>
            </w:pPr>
            <w:r>
              <w:rPr>
                <w:rFonts w:eastAsia="MS PGothic"/>
              </w:rPr>
              <w:t>The selected value is randomly chosen - a</w:t>
            </w:r>
            <w:r>
              <w:t xml:space="preserve"> 6 digit hexadecimal number between 000000 and</w:t>
            </w:r>
          </w:p>
          <w:p w14:paraId="1B0D5601" w14:textId="77777777" w:rsidR="003902D4" w:rsidRDefault="003902D4" w:rsidP="00E972B2">
            <w:pPr>
              <w:pStyle w:val="TAL"/>
            </w:pPr>
            <w:r>
              <w:t>FFFFFF (see TS 23.003 [X] clause 15.2.</w:t>
            </w:r>
          </w:p>
          <w:p w14:paraId="69A91F65" w14:textId="77777777" w:rsidR="003902D4" w:rsidRDefault="003902D4" w:rsidP="00E972B2">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18265B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9A555A" w14:textId="77777777" w:rsidR="003902D4" w:rsidRDefault="003902D4" w:rsidP="00E972B2">
            <w:pPr>
              <w:pStyle w:val="TAL"/>
            </w:pPr>
          </w:p>
        </w:tc>
      </w:tr>
      <w:tr w:rsidR="003902D4" w14:paraId="6116793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3F78A7"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2E047B0E"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CF1A07F" w14:textId="77777777" w:rsidR="003902D4" w:rsidRDefault="003902D4" w:rsidP="00E972B2">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5CA7353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1CD1C" w14:textId="77777777" w:rsidR="003902D4" w:rsidRDefault="003902D4" w:rsidP="00E972B2">
            <w:pPr>
              <w:pStyle w:val="TAL"/>
            </w:pPr>
          </w:p>
        </w:tc>
      </w:tr>
      <w:tr w:rsidR="003902D4" w14:paraId="75ED9D4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6364A1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5BC44265"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333FCD4" w14:textId="77777777" w:rsidR="003902D4" w:rsidRDefault="003902D4" w:rsidP="00E972B2">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4C7706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D364479" w14:textId="77777777" w:rsidR="003902D4" w:rsidRDefault="003902D4" w:rsidP="00E972B2">
            <w:pPr>
              <w:pStyle w:val="TAL"/>
            </w:pPr>
          </w:p>
        </w:tc>
      </w:tr>
      <w:tr w:rsidR="003902D4" w14:paraId="7976646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7B7F6BA"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7810521"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1BAE886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B285F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CB472E" w14:textId="77777777" w:rsidR="003902D4" w:rsidRDefault="003902D4" w:rsidP="00E972B2">
            <w:pPr>
              <w:pStyle w:val="TAL"/>
            </w:pPr>
          </w:p>
        </w:tc>
      </w:tr>
      <w:tr w:rsidR="003902D4" w14:paraId="69A215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F5F80A" w14:textId="77777777" w:rsidR="003902D4" w:rsidRDefault="003902D4" w:rsidP="00E972B2">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397BF6" w14:textId="77777777" w:rsidR="003902D4" w:rsidRDefault="003902D4" w:rsidP="00E972B2">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68556E85" w14:textId="77777777" w:rsidR="003902D4" w:rsidRDefault="003902D4" w:rsidP="00E972B2">
            <w:pPr>
              <w:pStyle w:val="TAL"/>
              <w:rPr>
                <w:rFonts w:eastAsia="MS PGothic"/>
              </w:rPr>
            </w:pPr>
            <w:r>
              <w:rPr>
                <w:rFonts w:eastAsia="MS PGothic"/>
              </w:rPr>
              <w:t>The selected value is randomly chosen.</w:t>
            </w:r>
          </w:p>
          <w:p w14:paraId="307DE2B9" w14:textId="77777777" w:rsidR="003902D4" w:rsidRDefault="003902D4" w:rsidP="00E972B2">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686F971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043CED" w14:textId="77777777" w:rsidR="003902D4" w:rsidRDefault="003902D4" w:rsidP="00E972B2">
            <w:pPr>
              <w:pStyle w:val="TAL"/>
            </w:pPr>
          </w:p>
        </w:tc>
      </w:tr>
      <w:tr w:rsidR="003902D4" w14:paraId="1121B6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19316D"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9EA62" w14:textId="77777777" w:rsidR="003902D4" w:rsidRDefault="003902D4" w:rsidP="00E972B2">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5CF1658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D0C1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8F28EB" w14:textId="77777777" w:rsidR="003902D4" w:rsidRDefault="003902D4" w:rsidP="00E972B2">
            <w:pPr>
              <w:pStyle w:val="TAL"/>
            </w:pPr>
          </w:p>
        </w:tc>
      </w:tr>
      <w:tr w:rsidR="003902D4" w14:paraId="56035A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57EC3D"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0EC9F6"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766A8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4CB195" w14:textId="77777777" w:rsidR="003902D4" w:rsidRDefault="003902D4" w:rsidP="00E972B2">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314598CA" w14:textId="77777777" w:rsidR="003902D4" w:rsidRDefault="003902D4" w:rsidP="00E972B2">
            <w:pPr>
              <w:pStyle w:val="TAL"/>
            </w:pPr>
          </w:p>
        </w:tc>
      </w:tr>
    </w:tbl>
    <w:p w14:paraId="59AEB1F2" w14:textId="77777777" w:rsidR="003902D4" w:rsidRDefault="003902D4" w:rsidP="003902D4"/>
    <w:p w14:paraId="1DED7D0A" w14:textId="77777777" w:rsidR="003902D4" w:rsidRDefault="003902D4" w:rsidP="00E972B2">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329C8B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2A03B" w14:textId="77777777" w:rsidR="003902D4" w:rsidRDefault="003902D4" w:rsidP="00E972B2">
            <w:pPr>
              <w:pStyle w:val="TAL"/>
            </w:pPr>
            <w:r>
              <w:t>Derivation Path: TS 24.281 [26], clause F.2</w:t>
            </w:r>
          </w:p>
        </w:tc>
      </w:tr>
      <w:tr w:rsidR="003902D4" w14:paraId="4714A6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68AD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09634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334AD9"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0CB6A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6CC4F8C" w14:textId="77777777" w:rsidR="003902D4" w:rsidRDefault="003902D4" w:rsidP="00E972B2">
            <w:pPr>
              <w:pStyle w:val="TAH"/>
            </w:pPr>
            <w:r>
              <w:t>Condition</w:t>
            </w:r>
          </w:p>
        </w:tc>
      </w:tr>
      <w:tr w:rsidR="003902D4" w14:paraId="19D4584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3E5ACD" w14:textId="77777777" w:rsidR="003902D4" w:rsidRDefault="003902D4" w:rsidP="00E972B2">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392E6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50CDD2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DF27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9CC23B" w14:textId="77777777" w:rsidR="003902D4" w:rsidRDefault="003902D4" w:rsidP="00E972B2">
            <w:pPr>
              <w:pStyle w:val="TAL"/>
            </w:pPr>
          </w:p>
        </w:tc>
      </w:tr>
      <w:tr w:rsidR="003902D4" w14:paraId="0A3A3B5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4C8061" w14:textId="77777777" w:rsidR="003902D4" w:rsidRDefault="003902D4" w:rsidP="00E972B2">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4BE5C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9FB0D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4E809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8F7E1" w14:textId="77777777" w:rsidR="003902D4" w:rsidRDefault="003902D4" w:rsidP="00E972B2">
            <w:pPr>
              <w:pStyle w:val="TAL"/>
            </w:pPr>
          </w:p>
        </w:tc>
      </w:tr>
      <w:tr w:rsidR="003902D4" w14:paraId="31486F6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703792E" w14:textId="77777777" w:rsidR="003902D4" w:rsidRDefault="003902D4" w:rsidP="00E972B2">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4CCE3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904BE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BDC0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8FD76E" w14:textId="77777777" w:rsidR="003902D4" w:rsidRDefault="003902D4" w:rsidP="00E972B2">
            <w:pPr>
              <w:pStyle w:val="TAL"/>
            </w:pPr>
          </w:p>
        </w:tc>
      </w:tr>
    </w:tbl>
    <w:p w14:paraId="42E59C9A" w14:textId="77777777" w:rsidR="003902D4" w:rsidRDefault="003902D4" w:rsidP="003902D4"/>
    <w:p w14:paraId="7DB59AE8" w14:textId="77777777" w:rsidR="003902D4" w:rsidRDefault="003902D4" w:rsidP="00E972B2">
      <w:pPr>
        <w:pStyle w:val="TH"/>
      </w:pPr>
      <w:r>
        <w:t>Table 6.8.1.3.3-10: SIP MESSAGE from the UE (Step 7,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C0AE52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04A3C1" w14:textId="77777777" w:rsidR="003902D4" w:rsidRDefault="003902D4" w:rsidP="00E972B2">
            <w:pPr>
              <w:pStyle w:val="TAL"/>
            </w:pPr>
            <w:r>
              <w:t>Derivation Path: TS 36.579-1 [2], Table 5.5.2.7.1-1</w:t>
            </w:r>
          </w:p>
        </w:tc>
      </w:tr>
      <w:tr w:rsidR="003902D4" w14:paraId="6D6C2A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04D77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C9C33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532BE2"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C7768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81C36B8" w14:textId="77777777" w:rsidR="003902D4" w:rsidRDefault="003902D4" w:rsidP="00E972B2">
            <w:pPr>
              <w:pStyle w:val="TAH"/>
            </w:pPr>
            <w:r>
              <w:t>Condition</w:t>
            </w:r>
          </w:p>
        </w:tc>
      </w:tr>
      <w:tr w:rsidR="003902D4" w14:paraId="6D62FCD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B3D5C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31C967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AC46F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04C3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D6CC29" w14:textId="77777777" w:rsidR="003902D4" w:rsidRDefault="003902D4" w:rsidP="00E972B2">
            <w:pPr>
              <w:pStyle w:val="TAL"/>
            </w:pPr>
          </w:p>
        </w:tc>
      </w:tr>
      <w:tr w:rsidR="003902D4" w14:paraId="452EBE5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A8393"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1E64C3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05803E"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D158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6FCD95" w14:textId="77777777" w:rsidR="003902D4" w:rsidRDefault="003902D4" w:rsidP="00E972B2">
            <w:pPr>
              <w:pStyle w:val="TAL"/>
            </w:pPr>
          </w:p>
        </w:tc>
      </w:tr>
      <w:tr w:rsidR="003902D4" w14:paraId="7D9349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49217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996AB5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438679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EB32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FD0AC6" w14:textId="77777777" w:rsidR="003902D4" w:rsidRDefault="003902D4" w:rsidP="00E972B2">
            <w:pPr>
              <w:pStyle w:val="TAL"/>
            </w:pPr>
          </w:p>
        </w:tc>
      </w:tr>
      <w:tr w:rsidR="003902D4" w14:paraId="010A57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679E7EA"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DC2C450"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3F215C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939DE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26A164" w14:textId="77777777" w:rsidR="003902D4" w:rsidRDefault="003902D4" w:rsidP="00E972B2">
            <w:pPr>
              <w:pStyle w:val="TAL"/>
            </w:pPr>
          </w:p>
        </w:tc>
      </w:tr>
      <w:tr w:rsidR="003902D4" w14:paraId="42D42E9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4CC22CC"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65F964C" w14:textId="77777777" w:rsidR="003902D4" w:rsidRDefault="003902D4" w:rsidP="00E972B2">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C15AAB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425B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B73E0C" w14:textId="77777777" w:rsidR="003902D4" w:rsidRDefault="003902D4" w:rsidP="00E972B2">
            <w:pPr>
              <w:pStyle w:val="TAL"/>
            </w:pPr>
          </w:p>
        </w:tc>
      </w:tr>
    </w:tbl>
    <w:p w14:paraId="610C6E0F" w14:textId="77777777" w:rsidR="003902D4" w:rsidRDefault="003902D4" w:rsidP="003902D4"/>
    <w:p w14:paraId="34E7246B" w14:textId="77777777" w:rsidR="003902D4" w:rsidRDefault="003902D4" w:rsidP="00E972B2">
      <w:pPr>
        <w:pStyle w:val="TH"/>
      </w:pPr>
      <w:r>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494FD52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6CF716" w14:textId="77777777" w:rsidR="003902D4" w:rsidRDefault="003902D4" w:rsidP="00E972B2">
            <w:pPr>
              <w:pStyle w:val="TAL"/>
            </w:pPr>
            <w:r>
              <w:t>Derivation Path: TS 24.281 [26], clause F.2</w:t>
            </w:r>
          </w:p>
        </w:tc>
      </w:tr>
      <w:tr w:rsidR="003902D4" w14:paraId="4553D4D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B0B1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38BCE2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571282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D5208"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CE0C0DE" w14:textId="77777777" w:rsidR="003902D4" w:rsidRDefault="003902D4" w:rsidP="00E972B2">
            <w:pPr>
              <w:pStyle w:val="TAH"/>
            </w:pPr>
            <w:r>
              <w:t>Condition</w:t>
            </w:r>
          </w:p>
        </w:tc>
      </w:tr>
      <w:tr w:rsidR="003902D4" w14:paraId="43457E8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1863C4"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0EB82A2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34D1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764B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D303CD" w14:textId="77777777" w:rsidR="003902D4" w:rsidRDefault="003902D4" w:rsidP="00E972B2">
            <w:pPr>
              <w:pStyle w:val="TAL"/>
            </w:pPr>
          </w:p>
        </w:tc>
      </w:tr>
      <w:tr w:rsidR="003902D4" w14:paraId="083207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13DD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01285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89266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1C925951"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57943FD" w14:textId="77777777" w:rsidR="003902D4" w:rsidRDefault="003902D4" w:rsidP="00E972B2">
            <w:pPr>
              <w:pStyle w:val="TAL"/>
            </w:pPr>
          </w:p>
        </w:tc>
      </w:tr>
      <w:tr w:rsidR="003902D4" w14:paraId="6CDC212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439B77"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AFDF7F"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541DFEF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DCBA6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C6C764" w14:textId="77777777" w:rsidR="003902D4" w:rsidRDefault="003902D4" w:rsidP="00E972B2">
            <w:pPr>
              <w:pStyle w:val="TAL"/>
            </w:pPr>
          </w:p>
        </w:tc>
      </w:tr>
      <w:tr w:rsidR="003902D4" w14:paraId="34DDE4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3F1404B"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3C56C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ADA392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D0839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54DE38" w14:textId="77777777" w:rsidR="003902D4" w:rsidRDefault="003902D4" w:rsidP="00E972B2">
            <w:pPr>
              <w:pStyle w:val="TAL"/>
            </w:pPr>
          </w:p>
        </w:tc>
      </w:tr>
      <w:tr w:rsidR="003902D4" w14:paraId="1F5260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F87B0BF"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39468C6"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7F84688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AA8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4CB897" w14:textId="77777777" w:rsidR="003902D4" w:rsidRDefault="003902D4" w:rsidP="00E972B2">
            <w:pPr>
              <w:pStyle w:val="TAL"/>
            </w:pPr>
          </w:p>
        </w:tc>
      </w:tr>
      <w:tr w:rsidR="003902D4" w14:paraId="42F6826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654D027"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C23E2F"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2CD87E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8CC2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EFB2C" w14:textId="77777777" w:rsidR="003902D4" w:rsidRDefault="003902D4" w:rsidP="00E972B2">
            <w:pPr>
              <w:pStyle w:val="TAL"/>
            </w:pPr>
          </w:p>
        </w:tc>
      </w:tr>
      <w:tr w:rsidR="003902D4" w14:paraId="174A6E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F584D6"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5A9E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985056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2CF02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05B055" w14:textId="77777777" w:rsidR="003902D4" w:rsidRDefault="003902D4" w:rsidP="00E972B2">
            <w:pPr>
              <w:pStyle w:val="TAL"/>
            </w:pPr>
          </w:p>
        </w:tc>
      </w:tr>
      <w:tr w:rsidR="003902D4" w14:paraId="6A945D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703CF0"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DE7F34"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3C2DAA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4C61E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4141D" w14:textId="77777777" w:rsidR="003902D4" w:rsidRDefault="003902D4" w:rsidP="00E972B2">
            <w:pPr>
              <w:pStyle w:val="TAL"/>
            </w:pPr>
          </w:p>
        </w:tc>
      </w:tr>
      <w:tr w:rsidR="003902D4" w14:paraId="1A62A4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D0DD9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D2A0A8"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E6A3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BF16D33"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7F70409" w14:textId="77777777" w:rsidR="003902D4" w:rsidRDefault="003902D4" w:rsidP="00E972B2">
            <w:pPr>
              <w:pStyle w:val="TAL"/>
            </w:pPr>
          </w:p>
        </w:tc>
      </w:tr>
    </w:tbl>
    <w:p w14:paraId="554193E3" w14:textId="77777777" w:rsidR="003902D4" w:rsidRDefault="003902D4" w:rsidP="003902D4"/>
    <w:p w14:paraId="4FD34C1F" w14:textId="77777777" w:rsidR="003902D4" w:rsidRDefault="003902D4" w:rsidP="00E972B2">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02D4" w14:paraId="6B1A312A"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81C273C" w14:textId="77777777" w:rsidR="003902D4" w:rsidRDefault="003902D4" w:rsidP="00E972B2">
            <w:pPr>
              <w:pStyle w:val="TAL"/>
              <w:rPr>
                <w:rFonts w:eastAsia="MS Mincho"/>
              </w:rPr>
            </w:pPr>
            <w:r>
              <w:rPr>
                <w:rFonts w:eastAsia="MS Mincho"/>
              </w:rPr>
              <w:t>Derivation Path: TS 24.581 [27], Table 9.3.4-1.</w:t>
            </w:r>
          </w:p>
        </w:tc>
      </w:tr>
      <w:tr w:rsidR="003902D4" w14:paraId="6F86B702"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DD0893"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9ED408"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390E93"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7F0E4CE" w14:textId="77777777" w:rsidR="003902D4" w:rsidRDefault="003902D4" w:rsidP="00E972B2">
            <w:pPr>
              <w:pStyle w:val="TAH"/>
              <w:rPr>
                <w:rFonts w:eastAsia="MS Mincho"/>
              </w:rPr>
            </w:pPr>
            <w:r>
              <w:rPr>
                <w:rFonts w:eastAsia="MS Mincho"/>
              </w:rPr>
              <w:t>Condition</w:t>
            </w:r>
          </w:p>
        </w:tc>
      </w:tr>
      <w:tr w:rsidR="003902D4" w14:paraId="43D4F75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27B174"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73CF6E01"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77BC0569"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288077" w14:textId="77777777" w:rsidR="003902D4" w:rsidRDefault="003902D4" w:rsidP="00E972B2">
            <w:pPr>
              <w:pStyle w:val="TAL"/>
              <w:rPr>
                <w:rFonts w:eastAsia="MS Mincho"/>
              </w:rPr>
            </w:pPr>
          </w:p>
        </w:tc>
      </w:tr>
      <w:tr w:rsidR="003902D4" w14:paraId="53DA5C65"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20F76E"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7C1245A" w14:textId="77777777" w:rsidR="003902D4" w:rsidRDefault="003902D4" w:rsidP="00E972B2">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79C9864"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5D8F0C5E" w14:textId="77777777" w:rsidR="003902D4" w:rsidRDefault="003902D4" w:rsidP="00E972B2">
            <w:pPr>
              <w:pStyle w:val="TAL"/>
              <w:rPr>
                <w:rFonts w:eastAsia="MS Mincho"/>
              </w:rPr>
            </w:pPr>
          </w:p>
        </w:tc>
      </w:tr>
      <w:tr w:rsidR="003902D4" w14:paraId="52346A52"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B177E42"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F53959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549DFBF2"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BD7610F" w14:textId="77777777" w:rsidR="003902D4" w:rsidRDefault="003902D4" w:rsidP="00E972B2">
            <w:pPr>
              <w:pStyle w:val="TAL"/>
              <w:rPr>
                <w:rFonts w:eastAsia="MS PGothic"/>
              </w:rPr>
            </w:pPr>
          </w:p>
          <w:p w14:paraId="20B356BD"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B1365C8" w14:textId="77777777" w:rsidR="003902D4" w:rsidRDefault="003902D4" w:rsidP="00E972B2">
            <w:pPr>
              <w:pStyle w:val="TAL"/>
              <w:rPr>
                <w:rFonts w:eastAsia="MS Mincho"/>
              </w:rPr>
            </w:pPr>
          </w:p>
        </w:tc>
      </w:tr>
      <w:tr w:rsidR="003902D4" w14:paraId="21A530A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DF9C43"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007A9354"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972C0F3"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2611666" w14:textId="77777777" w:rsidR="003902D4" w:rsidRDefault="003902D4" w:rsidP="00E972B2">
            <w:pPr>
              <w:pStyle w:val="TAL"/>
              <w:rPr>
                <w:rFonts w:eastAsia="MS Mincho"/>
              </w:rPr>
            </w:pPr>
          </w:p>
        </w:tc>
      </w:tr>
      <w:tr w:rsidR="003902D4" w14:paraId="2BEC775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94767B4"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3624EB7"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0D7292A8"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7F70F824" w14:textId="77777777" w:rsidR="003902D4" w:rsidRDefault="003902D4" w:rsidP="00E972B2">
            <w:pPr>
              <w:pStyle w:val="TAL"/>
              <w:rPr>
                <w:rFonts w:eastAsia="MS Mincho"/>
              </w:rPr>
            </w:pPr>
          </w:p>
        </w:tc>
      </w:tr>
      <w:tr w:rsidR="003902D4" w14:paraId="4AAE2B0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ABEF0C" w14:textId="77777777" w:rsidR="003902D4" w:rsidRDefault="003902D4" w:rsidP="00E972B2">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43FE650B"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1772DF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42C1855" w14:textId="77777777" w:rsidR="003902D4" w:rsidRDefault="003902D4" w:rsidP="00E972B2">
            <w:pPr>
              <w:pStyle w:val="TAL"/>
              <w:rPr>
                <w:rFonts w:eastAsia="MS Mincho"/>
              </w:rPr>
            </w:pPr>
          </w:p>
        </w:tc>
      </w:tr>
      <w:tr w:rsidR="003902D4" w14:paraId="0761E31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6B67814" w14:textId="77777777" w:rsidR="003902D4" w:rsidRDefault="003902D4" w:rsidP="00E972B2">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71294F62" w14:textId="77777777" w:rsidR="003902D4" w:rsidRDefault="003902D4" w:rsidP="00E972B2">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58D764AD" w14:textId="77777777" w:rsidR="003902D4" w:rsidRDefault="003902D4" w:rsidP="00E972B2">
            <w:pPr>
              <w:pStyle w:val="TAL"/>
            </w:pPr>
            <w:r>
              <w:rPr>
                <w:rFonts w:eastAsia="MS PGothic"/>
              </w:rPr>
              <w:t>The selected value is randomly chosen - a</w:t>
            </w:r>
            <w:r>
              <w:t xml:space="preserve"> 6 digit hexadecimal number between 000000 and</w:t>
            </w:r>
          </w:p>
          <w:p w14:paraId="5A3E2746" w14:textId="77777777" w:rsidR="003902D4" w:rsidRDefault="003902D4" w:rsidP="00E972B2">
            <w:pPr>
              <w:pStyle w:val="TAL"/>
            </w:pPr>
            <w:r>
              <w:t>FFFFFF (see TS 23.003 [69] clause 15.2.</w:t>
            </w:r>
          </w:p>
          <w:p w14:paraId="1D758DE3" w14:textId="77777777" w:rsidR="003902D4" w:rsidRDefault="003902D4" w:rsidP="00E972B2">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1D0EEB1" w14:textId="77777777" w:rsidR="003902D4" w:rsidRDefault="003902D4" w:rsidP="00E972B2">
            <w:pPr>
              <w:pStyle w:val="TAL"/>
              <w:rPr>
                <w:rFonts w:eastAsia="MS Mincho"/>
              </w:rPr>
            </w:pPr>
          </w:p>
        </w:tc>
      </w:tr>
      <w:tr w:rsidR="003902D4" w14:paraId="29C4DB26"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523E60" w14:textId="77777777" w:rsidR="003902D4" w:rsidRDefault="003902D4" w:rsidP="00E972B2">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5B2FD239"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54A0BD62" w14:textId="77777777" w:rsidR="003902D4" w:rsidRDefault="003902D4" w:rsidP="00E972B2">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358E28ED" w14:textId="77777777" w:rsidR="003902D4" w:rsidRDefault="003902D4" w:rsidP="00E972B2">
            <w:pPr>
              <w:pStyle w:val="TAL"/>
              <w:rPr>
                <w:rFonts w:eastAsia="MS Mincho"/>
              </w:rPr>
            </w:pPr>
          </w:p>
        </w:tc>
      </w:tr>
      <w:tr w:rsidR="003902D4" w14:paraId="23269A2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0180C7D" w14:textId="77777777" w:rsidR="003902D4" w:rsidRDefault="003902D4" w:rsidP="00E972B2">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35A3B60F"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648C1C17" w14:textId="77777777" w:rsidR="003902D4" w:rsidRDefault="003902D4" w:rsidP="00E972B2">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6E1E8022" w14:textId="77777777" w:rsidR="003902D4" w:rsidRDefault="003902D4" w:rsidP="00E972B2">
            <w:pPr>
              <w:pStyle w:val="TAL"/>
              <w:rPr>
                <w:rFonts w:eastAsia="MS Mincho"/>
              </w:rPr>
            </w:pPr>
          </w:p>
        </w:tc>
      </w:tr>
      <w:tr w:rsidR="003902D4" w14:paraId="6F06F580"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AF3AE8B" w14:textId="77777777" w:rsidR="003902D4" w:rsidRDefault="003902D4" w:rsidP="00E972B2">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117BDA13"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769BAA1"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E29A761" w14:textId="77777777" w:rsidR="003902D4" w:rsidRDefault="003902D4" w:rsidP="00E972B2">
            <w:pPr>
              <w:pStyle w:val="TAL"/>
              <w:rPr>
                <w:rFonts w:eastAsia="MS Mincho"/>
              </w:rPr>
            </w:pPr>
          </w:p>
        </w:tc>
      </w:tr>
      <w:tr w:rsidR="003902D4" w14:paraId="2CABFE8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905115A" w14:textId="77777777" w:rsidR="003902D4" w:rsidRDefault="003902D4" w:rsidP="00E972B2">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5277B297" w14:textId="77777777" w:rsidR="003902D4" w:rsidRDefault="003902D4" w:rsidP="00E972B2">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50B1F4C"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6BC9BA6" w14:textId="77777777" w:rsidR="003902D4" w:rsidRDefault="003902D4" w:rsidP="00E972B2">
            <w:pPr>
              <w:pStyle w:val="TAL"/>
              <w:rPr>
                <w:rFonts w:eastAsia="MS Mincho"/>
              </w:rPr>
            </w:pPr>
          </w:p>
        </w:tc>
      </w:tr>
      <w:tr w:rsidR="003902D4" w14:paraId="02C47B8C"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D4F747A" w14:textId="77777777" w:rsidR="003902D4" w:rsidRDefault="003902D4" w:rsidP="00E972B2">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C344F73" w14:textId="77777777" w:rsidR="003902D4" w:rsidRDefault="003902D4" w:rsidP="00E972B2">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0DD8D489" w14:textId="77777777" w:rsidR="003902D4" w:rsidRDefault="003902D4" w:rsidP="00E972B2">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525E3282" w14:textId="77777777" w:rsidR="003902D4" w:rsidRDefault="003902D4" w:rsidP="00E972B2">
            <w:pPr>
              <w:pStyle w:val="TAL"/>
              <w:rPr>
                <w:rFonts w:eastAsia="MS Mincho"/>
              </w:rPr>
            </w:pPr>
          </w:p>
        </w:tc>
      </w:tr>
      <w:tr w:rsidR="003902D4" w14:paraId="5CCEC79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6C466ED" w14:textId="77777777" w:rsidR="003902D4" w:rsidRDefault="003902D4" w:rsidP="00E972B2">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77AD6D5C" w14:textId="77777777" w:rsidR="003902D4" w:rsidRDefault="003902D4" w:rsidP="00E972B2">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53495C67"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06AD088" w14:textId="77777777" w:rsidR="003902D4" w:rsidRDefault="003902D4" w:rsidP="00E972B2">
            <w:pPr>
              <w:pStyle w:val="TAL"/>
              <w:rPr>
                <w:rFonts w:eastAsia="MS Mincho"/>
              </w:rPr>
            </w:pPr>
          </w:p>
        </w:tc>
      </w:tr>
      <w:tr w:rsidR="003902D4" w14:paraId="6E4F93E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CB27E6" w14:textId="77777777" w:rsidR="003902D4" w:rsidRDefault="003902D4" w:rsidP="00E972B2">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23C65FB3"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0C5211E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3855D0D" w14:textId="77777777" w:rsidR="003902D4" w:rsidRDefault="003902D4" w:rsidP="00E972B2">
            <w:pPr>
              <w:pStyle w:val="TAL"/>
              <w:rPr>
                <w:rFonts w:eastAsia="MS Mincho"/>
              </w:rPr>
            </w:pPr>
          </w:p>
        </w:tc>
      </w:tr>
      <w:tr w:rsidR="003902D4" w14:paraId="60E6DD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DEA49D3" w14:textId="77777777" w:rsidR="003902D4" w:rsidRDefault="003902D4" w:rsidP="00E972B2">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201F3158"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67B4C306" w14:textId="77777777" w:rsidR="003902D4" w:rsidRDefault="003902D4" w:rsidP="00E972B2">
            <w:pPr>
              <w:pStyle w:val="TAL"/>
              <w:rPr>
                <w:lang w:val="fr-FR"/>
              </w:rPr>
            </w:pPr>
            <w:r>
              <w:rPr>
                <w:lang w:val="fr-FR"/>
              </w:rPr>
              <w:t>'0' = IP version 4</w:t>
            </w:r>
          </w:p>
          <w:p w14:paraId="1CAAB704" w14:textId="77777777" w:rsidR="003902D4" w:rsidRDefault="003902D4" w:rsidP="00E972B2">
            <w:pPr>
              <w:pStyle w:val="TAL"/>
              <w:rPr>
                <w:lang w:val="fr-FR"/>
              </w:rPr>
            </w:pPr>
            <w:r>
              <w:rPr>
                <w:lang w:val="fr-FR"/>
              </w:rPr>
              <w:t>'1' = IP version 6</w:t>
            </w:r>
          </w:p>
          <w:p w14:paraId="5C3BD544" w14:textId="77777777" w:rsidR="003902D4" w:rsidRDefault="003902D4" w:rsidP="00E972B2">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7E71701C" w14:textId="77777777" w:rsidR="003902D4" w:rsidRDefault="003902D4" w:rsidP="00E972B2">
            <w:pPr>
              <w:pStyle w:val="TAL"/>
              <w:rPr>
                <w:rFonts w:eastAsia="MS Mincho"/>
              </w:rPr>
            </w:pPr>
          </w:p>
        </w:tc>
      </w:tr>
      <w:tr w:rsidR="003902D4" w14:paraId="2A11199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3C3D76B" w14:textId="77777777" w:rsidR="003902D4" w:rsidRDefault="003902D4" w:rsidP="00E972B2">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5B2BE98E"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3EABC394" w14:textId="77777777" w:rsidR="003902D4" w:rsidRDefault="003902D4" w:rsidP="00E972B2">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5E7ADA2F" w14:textId="77777777" w:rsidR="003902D4" w:rsidRDefault="003902D4" w:rsidP="00E972B2">
            <w:pPr>
              <w:pStyle w:val="TAL"/>
              <w:rPr>
                <w:rFonts w:eastAsia="MS Mincho"/>
              </w:rPr>
            </w:pPr>
          </w:p>
        </w:tc>
      </w:tr>
      <w:tr w:rsidR="003902D4" w14:paraId="75B5D628"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D105C06" w14:textId="77777777" w:rsidR="003902D4" w:rsidRDefault="003902D4" w:rsidP="00E972B2">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27A730A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02C58B"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96152E5" w14:textId="77777777" w:rsidR="003902D4" w:rsidRDefault="003902D4" w:rsidP="00E972B2">
            <w:pPr>
              <w:pStyle w:val="TAL"/>
              <w:rPr>
                <w:rFonts w:eastAsia="MS Mincho"/>
              </w:rPr>
            </w:pPr>
          </w:p>
        </w:tc>
      </w:tr>
      <w:tr w:rsidR="003902D4" w14:paraId="0C36A05E"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BE5BADC" w14:textId="77777777" w:rsidR="003902D4" w:rsidRDefault="003902D4" w:rsidP="00E972B2">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173E6D5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0F5F0F5"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629C9FD" w14:textId="77777777" w:rsidR="003902D4" w:rsidRDefault="003902D4" w:rsidP="00E972B2">
            <w:pPr>
              <w:pStyle w:val="TAL"/>
              <w:rPr>
                <w:rFonts w:eastAsia="MS Mincho"/>
              </w:rPr>
            </w:pPr>
          </w:p>
        </w:tc>
      </w:tr>
      <w:tr w:rsidR="003902D4" w14:paraId="2AB1F02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6B2E521" w14:textId="77777777" w:rsidR="003902D4" w:rsidRDefault="003902D4" w:rsidP="00E972B2">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380CF88F" w14:textId="77777777" w:rsidR="003902D4" w:rsidRDefault="003902D4" w:rsidP="00E972B2">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64A84A0F"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72DFF90" w14:textId="77777777" w:rsidR="003902D4" w:rsidRDefault="003902D4" w:rsidP="00E972B2">
            <w:pPr>
              <w:pStyle w:val="TAL"/>
              <w:rPr>
                <w:rFonts w:eastAsia="MS Mincho"/>
              </w:rPr>
            </w:pPr>
          </w:p>
        </w:tc>
      </w:tr>
      <w:tr w:rsidR="003902D4" w14:paraId="488D7B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580FBF" w14:textId="77777777" w:rsidR="003902D4" w:rsidRDefault="003902D4" w:rsidP="00E972B2">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5860CF9A" w14:textId="77777777" w:rsidR="003902D4" w:rsidRDefault="003902D4" w:rsidP="00E972B2">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1509302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1C88D62F" w14:textId="77777777" w:rsidR="003902D4" w:rsidRDefault="003902D4" w:rsidP="00E972B2">
            <w:pPr>
              <w:pStyle w:val="TAL"/>
              <w:rPr>
                <w:rFonts w:eastAsia="MS Mincho"/>
              </w:rPr>
            </w:pPr>
          </w:p>
        </w:tc>
      </w:tr>
    </w:tbl>
    <w:p w14:paraId="76BF2117" w14:textId="77777777" w:rsidR="003902D4" w:rsidRDefault="003902D4" w:rsidP="003902D4"/>
    <w:p w14:paraId="1D656871" w14:textId="77777777" w:rsidR="003902D4" w:rsidRDefault="003902D4" w:rsidP="00E972B2">
      <w:pPr>
        <w:pStyle w:val="TH"/>
      </w:pPr>
      <w:r>
        <w:t>Table 6.8.1.3.3-13: SIP MESSAGE from the UE (Step 11,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68656B8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647EE8" w14:textId="77777777" w:rsidR="003902D4" w:rsidRDefault="003902D4" w:rsidP="00E972B2">
            <w:pPr>
              <w:pStyle w:val="TAL"/>
            </w:pPr>
            <w:r>
              <w:t>Derivation Path: TS 36.579-1 [2], Table 5.5.2.7.1-1</w:t>
            </w:r>
          </w:p>
        </w:tc>
      </w:tr>
      <w:tr w:rsidR="003902D4" w14:paraId="10344E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DB5E2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B6FF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6706C47"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F6CE8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5E4971" w14:textId="77777777" w:rsidR="003902D4" w:rsidRDefault="003902D4" w:rsidP="00E972B2">
            <w:pPr>
              <w:pStyle w:val="TAH"/>
            </w:pPr>
            <w:r>
              <w:t>Condition</w:t>
            </w:r>
          </w:p>
        </w:tc>
      </w:tr>
      <w:tr w:rsidR="003902D4" w14:paraId="3B66A4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B6D456"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FCC1E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A7B2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8634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8BDB3E" w14:textId="77777777" w:rsidR="003902D4" w:rsidRDefault="003902D4" w:rsidP="00E972B2">
            <w:pPr>
              <w:pStyle w:val="TAL"/>
            </w:pPr>
          </w:p>
        </w:tc>
      </w:tr>
      <w:tr w:rsidR="003902D4" w14:paraId="6B47FE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BD1016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C3034F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06DED48"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4434CA6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45DD4F" w14:textId="77777777" w:rsidR="003902D4" w:rsidRDefault="003902D4" w:rsidP="00E972B2">
            <w:pPr>
              <w:pStyle w:val="TAL"/>
            </w:pPr>
          </w:p>
        </w:tc>
      </w:tr>
      <w:tr w:rsidR="003902D4" w14:paraId="0E08A7D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F20CA8"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7DC6B6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1187F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98F8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4821913" w14:textId="77777777" w:rsidR="003902D4" w:rsidRDefault="003902D4" w:rsidP="00E972B2">
            <w:pPr>
              <w:pStyle w:val="TAL"/>
            </w:pPr>
          </w:p>
        </w:tc>
      </w:tr>
      <w:tr w:rsidR="003902D4" w14:paraId="0D73783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1B0CC9"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C671A2"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5021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F94F7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6B7BA6" w14:textId="77777777" w:rsidR="003902D4" w:rsidRDefault="003902D4" w:rsidP="00E972B2">
            <w:pPr>
              <w:pStyle w:val="TAL"/>
            </w:pPr>
          </w:p>
        </w:tc>
      </w:tr>
      <w:tr w:rsidR="003902D4" w14:paraId="010A3B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D7481F"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AF68FF2" w14:textId="77777777" w:rsidR="003902D4" w:rsidRDefault="003902D4" w:rsidP="00E972B2">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3FFD2A1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442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DC0074" w14:textId="77777777" w:rsidR="003902D4" w:rsidRDefault="003902D4" w:rsidP="00E972B2">
            <w:pPr>
              <w:pStyle w:val="TAL"/>
            </w:pPr>
          </w:p>
        </w:tc>
      </w:tr>
    </w:tbl>
    <w:p w14:paraId="00ABDDDC" w14:textId="77777777" w:rsidR="003902D4" w:rsidRDefault="003902D4" w:rsidP="003902D4"/>
    <w:p w14:paraId="5C6AF3F3" w14:textId="77777777" w:rsidR="003902D4" w:rsidRDefault="003902D4" w:rsidP="00E972B2">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E6A68C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E1D8B01" w14:textId="77777777" w:rsidR="003902D4" w:rsidRDefault="003902D4" w:rsidP="00E972B2">
            <w:pPr>
              <w:pStyle w:val="TAL"/>
            </w:pPr>
            <w:r>
              <w:t>Derivation Path: TS 24.281 [26], clause F.2</w:t>
            </w:r>
          </w:p>
        </w:tc>
      </w:tr>
      <w:tr w:rsidR="003902D4" w14:paraId="653A509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34346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6EA23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F5CAB2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1E48A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1D576C6" w14:textId="77777777" w:rsidR="003902D4" w:rsidRDefault="003902D4" w:rsidP="00E972B2">
            <w:pPr>
              <w:pStyle w:val="TAH"/>
            </w:pPr>
            <w:r>
              <w:t>Condition</w:t>
            </w:r>
          </w:p>
        </w:tc>
      </w:tr>
      <w:tr w:rsidR="003902D4" w14:paraId="3C2FAF1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326F59"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EE66F8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951E28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6CA7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21655" w14:textId="77777777" w:rsidR="003902D4" w:rsidRDefault="003902D4" w:rsidP="00E972B2">
            <w:pPr>
              <w:pStyle w:val="TAL"/>
            </w:pPr>
          </w:p>
        </w:tc>
      </w:tr>
      <w:tr w:rsidR="003902D4" w14:paraId="557124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C5CFAFF"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6615C2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E12A9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2AE2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4BC27D" w14:textId="77777777" w:rsidR="003902D4" w:rsidRDefault="003902D4" w:rsidP="00E972B2">
            <w:pPr>
              <w:pStyle w:val="TAL"/>
            </w:pPr>
          </w:p>
        </w:tc>
      </w:tr>
      <w:tr w:rsidR="003902D4" w14:paraId="4AB85B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0905752"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2D52E"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0C69313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A9297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C8E9A6" w14:textId="77777777" w:rsidR="003902D4" w:rsidRDefault="003902D4" w:rsidP="00E972B2">
            <w:pPr>
              <w:pStyle w:val="TAL"/>
            </w:pPr>
          </w:p>
        </w:tc>
      </w:tr>
      <w:tr w:rsidR="003902D4" w14:paraId="38FADA8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8BA71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963BD5"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B8214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5470F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7F1950" w14:textId="77777777" w:rsidR="003902D4" w:rsidRDefault="003902D4" w:rsidP="00E972B2">
            <w:pPr>
              <w:pStyle w:val="TAL"/>
            </w:pPr>
          </w:p>
        </w:tc>
      </w:tr>
      <w:tr w:rsidR="003902D4" w14:paraId="34349DF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9DEC99"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8A599C"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419CA0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B5A9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3B5B91" w14:textId="77777777" w:rsidR="003902D4" w:rsidRDefault="003902D4" w:rsidP="00E972B2">
            <w:pPr>
              <w:pStyle w:val="TAL"/>
            </w:pPr>
          </w:p>
        </w:tc>
      </w:tr>
      <w:tr w:rsidR="003902D4" w14:paraId="196994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19D1A31"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2C79B"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CB05E2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19A8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54EF36" w14:textId="77777777" w:rsidR="003902D4" w:rsidRDefault="003902D4" w:rsidP="00E972B2">
            <w:pPr>
              <w:pStyle w:val="TAL"/>
            </w:pPr>
          </w:p>
        </w:tc>
      </w:tr>
      <w:tr w:rsidR="003902D4" w14:paraId="6934A16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75C0D2"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72DD9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3AC485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35F476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443868" w14:textId="77777777" w:rsidR="003902D4" w:rsidRDefault="003902D4" w:rsidP="00E972B2">
            <w:pPr>
              <w:pStyle w:val="TAL"/>
            </w:pPr>
          </w:p>
        </w:tc>
      </w:tr>
      <w:tr w:rsidR="003902D4" w14:paraId="0A6FE80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320F264"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1FFB77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A2E92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AF325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2A3CEB" w14:textId="77777777" w:rsidR="003902D4" w:rsidRDefault="003902D4" w:rsidP="00E972B2">
            <w:pPr>
              <w:pStyle w:val="TAL"/>
            </w:pPr>
          </w:p>
        </w:tc>
      </w:tr>
      <w:tr w:rsidR="003902D4" w14:paraId="03A6953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241FA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DFAA8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59DDAD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E1DDE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0B82D1" w14:textId="77777777" w:rsidR="003902D4" w:rsidRDefault="003902D4" w:rsidP="00E972B2">
            <w:pPr>
              <w:pStyle w:val="TAL"/>
            </w:pPr>
          </w:p>
        </w:tc>
      </w:tr>
    </w:tbl>
    <w:p w14:paraId="28B67003" w14:textId="77777777" w:rsidR="003902D4" w:rsidRDefault="003902D4" w:rsidP="003902D4"/>
    <w:p w14:paraId="79F3FC8D" w14:textId="77777777" w:rsidR="003902D4" w:rsidRDefault="003902D4" w:rsidP="00E972B2">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C53C85C"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02CA8C8" w14:textId="77777777" w:rsidR="003902D4" w:rsidRDefault="003902D4" w:rsidP="00E972B2">
            <w:pPr>
              <w:pStyle w:val="TAL"/>
            </w:pPr>
            <w:r>
              <w:t>Derivation Path: TS 36.579-1 [2], Table 5.5.11.2.1-1, condition ACK</w:t>
            </w:r>
          </w:p>
        </w:tc>
      </w:tr>
    </w:tbl>
    <w:p w14:paraId="653A6B1A" w14:textId="77777777" w:rsidR="003902D4" w:rsidRDefault="003902D4" w:rsidP="003902D4"/>
    <w:p w14:paraId="0D2BC40D" w14:textId="77777777" w:rsidR="003902D4" w:rsidRDefault="003902D4" w:rsidP="003902D4">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01073217"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630CE702" w14:textId="77777777" w:rsidR="003902D4" w:rsidRDefault="003902D4">
            <w:pPr>
              <w:pStyle w:val="TAL"/>
            </w:pPr>
            <w:r>
              <w:t>Derivation Path: TS 36.579-1 [2], Table 5.5.11.3.5-1, condition UPLINK</w:t>
            </w:r>
          </w:p>
        </w:tc>
      </w:tr>
    </w:tbl>
    <w:p w14:paraId="0C194139" w14:textId="77777777" w:rsidR="003902D4" w:rsidRDefault="003902D4" w:rsidP="003902D4"/>
    <w:p w14:paraId="3FE7E945" w14:textId="77777777" w:rsidR="003902D4" w:rsidRDefault="003902D4" w:rsidP="00E972B2">
      <w:pPr>
        <w:pStyle w:val="TH"/>
      </w:pPr>
      <w:r>
        <w:t>Table 6.8.1.3.3-16: SIP MESSAGE from the SS (Step 15,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031575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EECDEEF" w14:textId="77777777" w:rsidR="003902D4" w:rsidRDefault="003902D4" w:rsidP="00E972B2">
            <w:pPr>
              <w:pStyle w:val="TAL"/>
            </w:pPr>
            <w:r>
              <w:t>Derivation Path: TS 36.579-1 [2], Table 5.5.2.7.2-1, condition MIKEY</w:t>
            </w:r>
          </w:p>
        </w:tc>
      </w:tr>
      <w:tr w:rsidR="003902D4" w14:paraId="0CB6D6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FF02FEC"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6B34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7CE80F8"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8366F5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B59BD10" w14:textId="77777777" w:rsidR="003902D4" w:rsidRDefault="003902D4" w:rsidP="00E972B2">
            <w:pPr>
              <w:pStyle w:val="TAH"/>
            </w:pPr>
            <w:r>
              <w:t>Condition</w:t>
            </w:r>
          </w:p>
        </w:tc>
      </w:tr>
      <w:tr w:rsidR="003902D4" w14:paraId="1AF74B2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D535F82"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6283D35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64FBDF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38B0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C8FF4F" w14:textId="77777777" w:rsidR="003902D4" w:rsidRDefault="003902D4" w:rsidP="00E972B2">
            <w:pPr>
              <w:pStyle w:val="TAL"/>
            </w:pPr>
          </w:p>
        </w:tc>
      </w:tr>
      <w:tr w:rsidR="003902D4" w14:paraId="477B1F4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C0AB54B"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61D9B278"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77A0969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BDCF0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BC5E52" w14:textId="77777777" w:rsidR="003902D4" w:rsidRDefault="003902D4" w:rsidP="00E972B2">
            <w:pPr>
              <w:pStyle w:val="TAL"/>
            </w:pPr>
          </w:p>
        </w:tc>
      </w:tr>
      <w:tr w:rsidR="003902D4" w14:paraId="3A88FD3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96C603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DB4851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6171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3FDE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4DB0EB" w14:textId="77777777" w:rsidR="003902D4" w:rsidRDefault="003902D4" w:rsidP="00E972B2">
            <w:pPr>
              <w:pStyle w:val="TAL"/>
            </w:pPr>
          </w:p>
        </w:tc>
      </w:tr>
      <w:tr w:rsidR="003902D4" w14:paraId="0034BCCE"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4667D2C"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ADCCD2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B879DC"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727DB7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1A54D2" w14:textId="77777777" w:rsidR="003902D4" w:rsidRDefault="003902D4" w:rsidP="00E972B2">
            <w:pPr>
              <w:pStyle w:val="TAL"/>
            </w:pPr>
          </w:p>
        </w:tc>
      </w:tr>
      <w:tr w:rsidR="003902D4" w14:paraId="69BD460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3BED60"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00E3AB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F05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09801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328B3" w14:textId="77777777" w:rsidR="003902D4" w:rsidRDefault="003902D4" w:rsidP="00E972B2">
            <w:pPr>
              <w:pStyle w:val="TAL"/>
            </w:pPr>
          </w:p>
        </w:tc>
      </w:tr>
      <w:tr w:rsidR="003902D4" w14:paraId="216DDF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43CB5"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809AE23"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66A72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CB271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B9A7F9" w14:textId="77777777" w:rsidR="003902D4" w:rsidRDefault="003902D4" w:rsidP="00E972B2">
            <w:pPr>
              <w:pStyle w:val="TAL"/>
            </w:pPr>
          </w:p>
        </w:tc>
      </w:tr>
      <w:tr w:rsidR="003902D4" w14:paraId="0409B1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F18053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78CBB1D" w14:textId="77777777" w:rsidR="003902D4" w:rsidRDefault="003902D4" w:rsidP="00E972B2">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5CF320D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4012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10BC04" w14:textId="77777777" w:rsidR="003902D4" w:rsidRDefault="003902D4" w:rsidP="00E972B2">
            <w:pPr>
              <w:pStyle w:val="TAL"/>
            </w:pPr>
          </w:p>
        </w:tc>
      </w:tr>
    </w:tbl>
    <w:p w14:paraId="02E00A3C" w14:textId="77777777" w:rsidR="003902D4" w:rsidRDefault="003902D4" w:rsidP="003902D4"/>
    <w:p w14:paraId="67F55A50" w14:textId="77777777" w:rsidR="003902D4" w:rsidRDefault="003902D4" w:rsidP="00E972B2">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102959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96A9F2" w14:textId="77777777" w:rsidR="003902D4" w:rsidRDefault="003902D4" w:rsidP="00E972B2">
            <w:pPr>
              <w:pStyle w:val="TAL"/>
            </w:pPr>
            <w:r>
              <w:t>Derivation Path: TS 24.281 [26], clause F.2</w:t>
            </w:r>
          </w:p>
        </w:tc>
      </w:tr>
      <w:tr w:rsidR="003902D4" w14:paraId="35326DC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0775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D5E85F6"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E46344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64FDEF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293711" w14:textId="77777777" w:rsidR="003902D4" w:rsidRDefault="003902D4" w:rsidP="00E972B2">
            <w:pPr>
              <w:pStyle w:val="TAH"/>
            </w:pPr>
            <w:r>
              <w:t>Condition</w:t>
            </w:r>
          </w:p>
        </w:tc>
      </w:tr>
      <w:tr w:rsidR="003902D4" w14:paraId="7BFA2FA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AA95223"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CC0FE6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ED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CD2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E4E38C" w14:textId="77777777" w:rsidR="003902D4" w:rsidRDefault="003902D4" w:rsidP="00E972B2">
            <w:pPr>
              <w:pStyle w:val="TAL"/>
            </w:pPr>
          </w:p>
        </w:tc>
      </w:tr>
      <w:tr w:rsidR="003902D4" w14:paraId="4C7422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803D411"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5EB704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0624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067CD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EFBEB7" w14:textId="77777777" w:rsidR="003902D4" w:rsidRDefault="003902D4" w:rsidP="00E972B2">
            <w:pPr>
              <w:pStyle w:val="TAL"/>
            </w:pPr>
          </w:p>
        </w:tc>
      </w:tr>
      <w:tr w:rsidR="003902D4" w14:paraId="3B0CC7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6DFEDA"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CD6AF9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31BD94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6B37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4E9091" w14:textId="77777777" w:rsidR="003902D4" w:rsidRDefault="003902D4" w:rsidP="00E972B2">
            <w:pPr>
              <w:pStyle w:val="TAL"/>
            </w:pPr>
          </w:p>
        </w:tc>
      </w:tr>
      <w:tr w:rsidR="003902D4" w14:paraId="4C2116A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40A051"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3475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BE602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0511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8749A4" w14:textId="77777777" w:rsidR="003902D4" w:rsidRDefault="003902D4" w:rsidP="00E972B2">
            <w:pPr>
              <w:pStyle w:val="TAL"/>
            </w:pPr>
          </w:p>
        </w:tc>
      </w:tr>
      <w:tr w:rsidR="003902D4" w14:paraId="48D3EF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C7005F3"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A114F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1EAE31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BA73A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F374C7" w14:textId="77777777" w:rsidR="003902D4" w:rsidRDefault="003902D4" w:rsidP="00E972B2">
            <w:pPr>
              <w:pStyle w:val="TAL"/>
            </w:pPr>
          </w:p>
        </w:tc>
      </w:tr>
      <w:tr w:rsidR="003902D4" w14:paraId="1329BC2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9603F8" w14:textId="77777777" w:rsidR="003902D4" w:rsidRDefault="003902D4" w:rsidP="00E972B2">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6722F7D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8BD10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DE90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61DB60" w14:textId="77777777" w:rsidR="003902D4" w:rsidRDefault="003902D4" w:rsidP="00E972B2">
            <w:pPr>
              <w:pStyle w:val="TAL"/>
            </w:pPr>
          </w:p>
        </w:tc>
      </w:tr>
      <w:tr w:rsidR="003902D4" w14:paraId="29A37CF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23180D" w14:textId="77777777" w:rsidR="003902D4" w:rsidRDefault="003902D4" w:rsidP="00E972B2">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345E91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F9040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E1B43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F394E2" w14:textId="77777777" w:rsidR="003902D4" w:rsidRDefault="003902D4" w:rsidP="00E972B2">
            <w:pPr>
              <w:pStyle w:val="TAL"/>
            </w:pPr>
          </w:p>
        </w:tc>
      </w:tr>
      <w:tr w:rsidR="003902D4" w14:paraId="2E683A8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FFEDC69" w14:textId="77777777" w:rsidR="003902D4" w:rsidRDefault="003902D4" w:rsidP="00E972B2">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F5A9490" w14:textId="77777777" w:rsidR="003902D4" w:rsidRDefault="003902D4" w:rsidP="00E972B2">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0102523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191C9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9A192" w14:textId="77777777" w:rsidR="003902D4" w:rsidRDefault="003902D4" w:rsidP="00E972B2">
            <w:pPr>
              <w:pStyle w:val="TAL"/>
            </w:pPr>
          </w:p>
        </w:tc>
      </w:tr>
    </w:tbl>
    <w:p w14:paraId="6F991FE2" w14:textId="77777777" w:rsidR="003902D4" w:rsidRDefault="003902D4" w:rsidP="003902D4"/>
    <w:p w14:paraId="606903B5" w14:textId="77777777" w:rsidR="003902D4" w:rsidRDefault="003902D4" w:rsidP="00E972B2">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14:paraId="5E82E64D"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C01218" w14:textId="77777777" w:rsidR="003902D4" w:rsidRDefault="003902D4" w:rsidP="00E972B2">
            <w:pPr>
              <w:pStyle w:val="TAL"/>
              <w:rPr>
                <w:rFonts w:eastAsia="MS Mincho"/>
              </w:rPr>
            </w:pPr>
            <w:r>
              <w:rPr>
                <w:rFonts w:eastAsia="MS Mincho"/>
              </w:rPr>
              <w:t>Derivation Path: TS 24.581 [27], Table 9.3.5-1.</w:t>
            </w:r>
          </w:p>
        </w:tc>
      </w:tr>
      <w:tr w:rsidR="003902D4" w14:paraId="07A72A2F"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5ECA1207"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292A1"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5FD62D"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DA82BDB" w14:textId="77777777" w:rsidR="003902D4" w:rsidRDefault="003902D4" w:rsidP="00E972B2">
            <w:pPr>
              <w:pStyle w:val="TAH"/>
              <w:rPr>
                <w:rFonts w:eastAsia="MS Mincho"/>
              </w:rPr>
            </w:pPr>
            <w:r>
              <w:rPr>
                <w:rFonts w:eastAsia="MS Mincho"/>
              </w:rPr>
              <w:t>Condition</w:t>
            </w:r>
          </w:p>
        </w:tc>
      </w:tr>
      <w:tr w:rsidR="003902D4" w14:paraId="296E5BA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09F456"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1FEF67FA"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3E74A867"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C6D554E" w14:textId="77777777" w:rsidR="003902D4" w:rsidRDefault="003902D4" w:rsidP="00E972B2">
            <w:pPr>
              <w:pStyle w:val="TAL"/>
              <w:rPr>
                <w:rFonts w:eastAsia="MS Mincho"/>
              </w:rPr>
            </w:pPr>
          </w:p>
        </w:tc>
      </w:tr>
      <w:tr w:rsidR="003902D4" w14:paraId="0A30200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9BF69CB"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0F4A4CD8" w14:textId="77777777" w:rsidR="003902D4" w:rsidRDefault="003902D4" w:rsidP="00E972B2">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3072A182"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38AAC40E" w14:textId="77777777" w:rsidR="003902D4" w:rsidRDefault="003902D4" w:rsidP="00E972B2">
            <w:pPr>
              <w:pStyle w:val="TAL"/>
              <w:rPr>
                <w:rFonts w:eastAsia="MS Mincho"/>
              </w:rPr>
            </w:pPr>
          </w:p>
        </w:tc>
      </w:tr>
      <w:tr w:rsidR="003902D4" w14:paraId="07B1847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349AFAA"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6CE5080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97153A7"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7BA2EB2E" w14:textId="77777777" w:rsidR="003902D4" w:rsidRDefault="003902D4" w:rsidP="00E972B2">
            <w:pPr>
              <w:pStyle w:val="TAL"/>
              <w:rPr>
                <w:rFonts w:eastAsia="MS PGothic"/>
              </w:rPr>
            </w:pPr>
          </w:p>
          <w:p w14:paraId="342548C9"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5661147" w14:textId="77777777" w:rsidR="003902D4" w:rsidRDefault="003902D4" w:rsidP="00E972B2">
            <w:pPr>
              <w:pStyle w:val="TAL"/>
              <w:rPr>
                <w:rFonts w:eastAsia="MS Mincho"/>
              </w:rPr>
            </w:pPr>
          </w:p>
        </w:tc>
      </w:tr>
      <w:tr w:rsidR="003902D4" w14:paraId="1EEEDDC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034BC5A"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422A95B9"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6BEA98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B7B9424" w14:textId="77777777" w:rsidR="003902D4" w:rsidRDefault="003902D4" w:rsidP="00E972B2">
            <w:pPr>
              <w:pStyle w:val="TAL"/>
              <w:rPr>
                <w:rFonts w:eastAsia="MS Mincho"/>
              </w:rPr>
            </w:pPr>
          </w:p>
        </w:tc>
      </w:tr>
      <w:tr w:rsidR="003902D4" w14:paraId="675E9AF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CBE0330"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308D2C9E"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32F57D9E"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0EE0F689" w14:textId="77777777" w:rsidR="003902D4" w:rsidRDefault="003902D4" w:rsidP="00E972B2">
            <w:pPr>
              <w:pStyle w:val="TAL"/>
              <w:rPr>
                <w:rFonts w:eastAsia="MS Mincho"/>
              </w:rPr>
            </w:pPr>
          </w:p>
        </w:tc>
      </w:tr>
    </w:tbl>
    <w:p w14:paraId="336BF496" w14:textId="77777777" w:rsidR="003902D4" w:rsidRDefault="003902D4" w:rsidP="003902D4"/>
    <w:p w14:paraId="4F92E5D3" w14:textId="77777777" w:rsidR="003902D4" w:rsidRDefault="003902D4" w:rsidP="00E972B2">
      <w:pPr>
        <w:pStyle w:val="TH"/>
      </w:pPr>
      <w:r>
        <w:t>Table 6.8.1.3.3-19: SIP MESSAGE from the UE (Step 19,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C0B1D9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187A67E" w14:textId="77777777" w:rsidR="003902D4" w:rsidRDefault="003902D4" w:rsidP="00E972B2">
            <w:pPr>
              <w:pStyle w:val="TAL"/>
            </w:pPr>
            <w:r>
              <w:t>Derivation Path: TS 36.579-1 [2], Table 5.5.2.7.1-1</w:t>
            </w:r>
          </w:p>
        </w:tc>
      </w:tr>
      <w:tr w:rsidR="003902D4" w14:paraId="1BA69DE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17C1B2E"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2B72F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E5B9C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A15F26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00FAEA" w14:textId="77777777" w:rsidR="003902D4" w:rsidRDefault="003902D4" w:rsidP="00E972B2">
            <w:pPr>
              <w:pStyle w:val="TAH"/>
            </w:pPr>
            <w:r>
              <w:t>Condition</w:t>
            </w:r>
          </w:p>
        </w:tc>
      </w:tr>
      <w:tr w:rsidR="003902D4" w14:paraId="50CEC9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0477E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79336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4B6101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945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EC358B" w14:textId="77777777" w:rsidR="003902D4" w:rsidRDefault="003902D4" w:rsidP="00E972B2">
            <w:pPr>
              <w:pStyle w:val="TAL"/>
            </w:pPr>
          </w:p>
        </w:tc>
      </w:tr>
      <w:tr w:rsidR="003902D4" w14:paraId="377B7A1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81D88D6"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017504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96FD27D"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1EAFAA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9F7C97" w14:textId="77777777" w:rsidR="003902D4" w:rsidRDefault="003902D4" w:rsidP="00E972B2">
            <w:pPr>
              <w:pStyle w:val="TAL"/>
            </w:pPr>
          </w:p>
        </w:tc>
      </w:tr>
      <w:tr w:rsidR="003902D4" w14:paraId="53D1F1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7085912"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64DB3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447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95BC4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64BDCC" w14:textId="77777777" w:rsidR="003902D4" w:rsidRDefault="003902D4" w:rsidP="00E972B2">
            <w:pPr>
              <w:pStyle w:val="TAL"/>
            </w:pPr>
          </w:p>
        </w:tc>
      </w:tr>
      <w:tr w:rsidR="003902D4" w14:paraId="7A0765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3C1C5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183BB9"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DB82DA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DBC4C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DCA089" w14:textId="77777777" w:rsidR="003902D4" w:rsidRDefault="003902D4" w:rsidP="00E972B2">
            <w:pPr>
              <w:pStyle w:val="TAL"/>
            </w:pPr>
          </w:p>
        </w:tc>
      </w:tr>
      <w:tr w:rsidR="003902D4" w14:paraId="0906C5A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8D6BF7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17B9D2F" w14:textId="77777777" w:rsidR="003902D4" w:rsidRDefault="003902D4" w:rsidP="00E972B2">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6E49D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EEC1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84E9B6" w14:textId="77777777" w:rsidR="003902D4" w:rsidRDefault="003902D4" w:rsidP="00E972B2">
            <w:pPr>
              <w:pStyle w:val="TAL"/>
            </w:pPr>
          </w:p>
        </w:tc>
      </w:tr>
    </w:tbl>
    <w:p w14:paraId="63D89B83" w14:textId="77777777" w:rsidR="003902D4" w:rsidRDefault="003902D4" w:rsidP="003902D4"/>
    <w:p w14:paraId="07D2CB42" w14:textId="77777777" w:rsidR="003902D4" w:rsidRDefault="003902D4" w:rsidP="00E972B2">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04E1400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CCC4E36" w14:textId="77777777" w:rsidR="003902D4" w:rsidRDefault="003902D4" w:rsidP="00E972B2">
            <w:pPr>
              <w:pStyle w:val="TAL"/>
            </w:pPr>
            <w:r>
              <w:t>Derivation Path: TS 24.281 [26], clause F.2</w:t>
            </w:r>
          </w:p>
        </w:tc>
      </w:tr>
      <w:tr w:rsidR="003902D4" w14:paraId="60EB2D4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6291F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7158F"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95304D1"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0EC6EC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9620875" w14:textId="77777777" w:rsidR="003902D4" w:rsidRDefault="003902D4" w:rsidP="00E972B2">
            <w:pPr>
              <w:pStyle w:val="TAH"/>
            </w:pPr>
            <w:r>
              <w:t>Condition</w:t>
            </w:r>
          </w:p>
        </w:tc>
      </w:tr>
      <w:tr w:rsidR="003902D4" w14:paraId="037C6E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93495D2"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164666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B8E0A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8EF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9B00DA" w14:textId="77777777" w:rsidR="003902D4" w:rsidRDefault="003902D4" w:rsidP="00E972B2">
            <w:pPr>
              <w:pStyle w:val="TAL"/>
            </w:pPr>
          </w:p>
        </w:tc>
      </w:tr>
      <w:tr w:rsidR="003902D4" w14:paraId="1BF6B2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B2C25A"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7FD6CC6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E6CD08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F89AD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2FB12" w14:textId="77777777" w:rsidR="003902D4" w:rsidRDefault="003902D4" w:rsidP="00E972B2">
            <w:pPr>
              <w:pStyle w:val="TAL"/>
            </w:pPr>
          </w:p>
        </w:tc>
      </w:tr>
      <w:tr w:rsidR="003902D4" w14:paraId="6B6D516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17FA13"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CE194B3"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0512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E26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61FE81" w14:textId="77777777" w:rsidR="003902D4" w:rsidRDefault="003902D4" w:rsidP="00E972B2">
            <w:pPr>
              <w:pStyle w:val="TAL"/>
            </w:pPr>
          </w:p>
        </w:tc>
      </w:tr>
      <w:tr w:rsidR="003902D4" w14:paraId="3D4D07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BD90BF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AD3FC7"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0174737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7F2C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E466EB" w14:textId="77777777" w:rsidR="003902D4" w:rsidRDefault="003902D4" w:rsidP="00E972B2">
            <w:pPr>
              <w:pStyle w:val="TAL"/>
            </w:pPr>
          </w:p>
        </w:tc>
      </w:tr>
      <w:tr w:rsidR="003902D4" w14:paraId="05A444A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81461"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572B22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C29E8C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D4B76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8C7D01" w14:textId="77777777" w:rsidR="003902D4" w:rsidRDefault="003902D4" w:rsidP="00E972B2">
            <w:pPr>
              <w:pStyle w:val="TAL"/>
            </w:pPr>
          </w:p>
        </w:tc>
      </w:tr>
      <w:tr w:rsidR="003902D4" w14:paraId="01E52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EA00AE"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128BB8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2B014D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81BD7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31505E" w14:textId="77777777" w:rsidR="003902D4" w:rsidRDefault="003902D4" w:rsidP="00E972B2">
            <w:pPr>
              <w:pStyle w:val="TAL"/>
            </w:pPr>
          </w:p>
        </w:tc>
      </w:tr>
      <w:tr w:rsidR="003902D4" w14:paraId="371918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E5C239C"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EF1A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19D7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75A2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E8E800" w14:textId="77777777" w:rsidR="003902D4" w:rsidRDefault="003902D4" w:rsidP="00E972B2">
            <w:pPr>
              <w:pStyle w:val="TAL"/>
            </w:pPr>
          </w:p>
        </w:tc>
      </w:tr>
      <w:tr w:rsidR="003902D4" w14:paraId="60EF7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E5797"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93313E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78F227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29124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AE3336" w14:textId="77777777" w:rsidR="003902D4" w:rsidRDefault="003902D4" w:rsidP="00E972B2">
            <w:pPr>
              <w:pStyle w:val="TAL"/>
            </w:pPr>
          </w:p>
        </w:tc>
      </w:tr>
      <w:tr w:rsidR="003902D4" w14:paraId="230EDD1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FB7D0A"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8C2E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5AACD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1A60E3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C712E" w14:textId="77777777" w:rsidR="003902D4" w:rsidRDefault="003902D4" w:rsidP="00E972B2">
            <w:pPr>
              <w:pStyle w:val="TAL"/>
            </w:pPr>
          </w:p>
        </w:tc>
      </w:tr>
    </w:tbl>
    <w:p w14:paraId="0C4453A3" w14:textId="77777777" w:rsidR="003902D4" w:rsidRDefault="003902D4" w:rsidP="003902D4"/>
    <w:p w14:paraId="344941FF" w14:textId="77777777" w:rsidR="003902D4" w:rsidRDefault="003902D4" w:rsidP="00E972B2">
      <w:pPr>
        <w:pStyle w:val="TH"/>
      </w:pPr>
      <w:r>
        <w:t>Table 6.8.1.3.3-21: SIP MESSAGE from the SS (Step 20,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273142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975ACCC" w14:textId="77777777" w:rsidR="003902D4" w:rsidRDefault="003902D4" w:rsidP="00E972B2">
            <w:pPr>
              <w:pStyle w:val="TAL"/>
            </w:pPr>
            <w:r>
              <w:t>Derivation Path: TS 36.579-1 [2], Table 5.5.2.7.2-1</w:t>
            </w:r>
          </w:p>
        </w:tc>
      </w:tr>
      <w:tr w:rsidR="003902D4" w14:paraId="0CF93D0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D91A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AE2FD08"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111DCD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531CF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8C2F24" w14:textId="77777777" w:rsidR="003902D4" w:rsidRDefault="003902D4" w:rsidP="00E972B2">
            <w:pPr>
              <w:pStyle w:val="TAH"/>
            </w:pPr>
            <w:r>
              <w:t>Condition</w:t>
            </w:r>
          </w:p>
        </w:tc>
      </w:tr>
      <w:tr w:rsidR="003902D4" w14:paraId="32348D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A67A20"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1DA7F5E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91049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96B04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9C74AA" w14:textId="77777777" w:rsidR="003902D4" w:rsidRDefault="003902D4" w:rsidP="00E972B2">
            <w:pPr>
              <w:pStyle w:val="TAL"/>
            </w:pPr>
          </w:p>
        </w:tc>
      </w:tr>
      <w:tr w:rsidR="003902D4" w14:paraId="3EDF72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515F524"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566A1F9F"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404C03C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39F4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60BCD" w14:textId="77777777" w:rsidR="003902D4" w:rsidRDefault="003902D4" w:rsidP="00E972B2">
            <w:pPr>
              <w:pStyle w:val="TAL"/>
            </w:pPr>
          </w:p>
        </w:tc>
      </w:tr>
      <w:tr w:rsidR="003902D4" w14:paraId="19F8B9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910E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149B3A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7C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175C5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ED186" w14:textId="77777777" w:rsidR="003902D4" w:rsidRDefault="003902D4" w:rsidP="00E972B2">
            <w:pPr>
              <w:pStyle w:val="TAL"/>
            </w:pPr>
          </w:p>
        </w:tc>
      </w:tr>
      <w:tr w:rsidR="003902D4" w14:paraId="23DD8244"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5F42992"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2EBB8D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81E815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6554EF1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667685" w14:textId="77777777" w:rsidR="003902D4" w:rsidRDefault="003902D4" w:rsidP="00E972B2">
            <w:pPr>
              <w:pStyle w:val="TAL"/>
            </w:pPr>
          </w:p>
        </w:tc>
      </w:tr>
      <w:tr w:rsidR="003902D4" w14:paraId="2A6D382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3DB3C27"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C9F68A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A7EA94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83013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6CF7D9" w14:textId="77777777" w:rsidR="003902D4" w:rsidRDefault="003902D4" w:rsidP="00E972B2">
            <w:pPr>
              <w:pStyle w:val="TAL"/>
            </w:pPr>
          </w:p>
        </w:tc>
      </w:tr>
      <w:tr w:rsidR="003902D4" w14:paraId="1A7C4E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B1098A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BDCA2A"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A01724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4897FB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516E7" w14:textId="77777777" w:rsidR="003902D4" w:rsidRDefault="003902D4" w:rsidP="00E972B2">
            <w:pPr>
              <w:pStyle w:val="TAL"/>
            </w:pPr>
          </w:p>
        </w:tc>
      </w:tr>
      <w:tr w:rsidR="003902D4" w14:paraId="2A3717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E4C88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EDBB29" w14:textId="77777777" w:rsidR="003902D4" w:rsidRDefault="003902D4" w:rsidP="00E972B2">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731DEC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F3B30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CD475A" w14:textId="77777777" w:rsidR="003902D4" w:rsidRDefault="003902D4" w:rsidP="00E972B2">
            <w:pPr>
              <w:pStyle w:val="TAL"/>
            </w:pPr>
          </w:p>
        </w:tc>
      </w:tr>
    </w:tbl>
    <w:p w14:paraId="1E95C763" w14:textId="77777777" w:rsidR="003902D4" w:rsidRDefault="003902D4" w:rsidP="003902D4"/>
    <w:p w14:paraId="730ED6C3" w14:textId="77777777" w:rsidR="003902D4" w:rsidRDefault="003902D4" w:rsidP="00E972B2">
      <w:pPr>
        <w:pStyle w:val="TH"/>
      </w:pPr>
      <w:r>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F26994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51E0B7" w14:textId="77777777" w:rsidR="003902D4" w:rsidRDefault="003902D4" w:rsidP="00E972B2">
            <w:pPr>
              <w:pStyle w:val="TAL"/>
            </w:pPr>
            <w:r>
              <w:t>Derivation Path: TS 24.281 [26], clause F.2</w:t>
            </w:r>
          </w:p>
        </w:tc>
      </w:tr>
      <w:tr w:rsidR="003902D4" w14:paraId="49879B9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D33FF6"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149B44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39607F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BD934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C91716" w14:textId="77777777" w:rsidR="003902D4" w:rsidRDefault="003902D4" w:rsidP="00E972B2">
            <w:pPr>
              <w:pStyle w:val="TAH"/>
            </w:pPr>
            <w:r>
              <w:t>Condition</w:t>
            </w:r>
          </w:p>
        </w:tc>
      </w:tr>
      <w:tr w:rsidR="003902D4" w14:paraId="47ED449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686EE1" w14:textId="77777777" w:rsidR="003902D4" w:rsidRDefault="003902D4" w:rsidP="00E972B2">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B72A01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77400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83C46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58C793" w14:textId="77777777" w:rsidR="003902D4" w:rsidRDefault="003902D4" w:rsidP="00E972B2">
            <w:pPr>
              <w:pStyle w:val="TAL"/>
            </w:pPr>
          </w:p>
        </w:tc>
      </w:tr>
      <w:tr w:rsidR="003902D4" w14:paraId="12154CE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6D4E29"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C7E0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75B5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B989F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EF36C7" w14:textId="77777777" w:rsidR="003902D4" w:rsidRDefault="003902D4" w:rsidP="00E972B2">
            <w:pPr>
              <w:pStyle w:val="TAL"/>
            </w:pPr>
          </w:p>
        </w:tc>
      </w:tr>
      <w:tr w:rsidR="003902D4" w14:paraId="21CCAB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634273D" w14:textId="77777777" w:rsidR="003902D4" w:rsidRDefault="003902D4" w:rsidP="00E972B2">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D2298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E8FD5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08A3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663A05" w14:textId="77777777" w:rsidR="003902D4" w:rsidRDefault="003902D4" w:rsidP="00E972B2">
            <w:pPr>
              <w:pStyle w:val="TAL"/>
            </w:pPr>
          </w:p>
        </w:tc>
      </w:tr>
      <w:tr w:rsidR="003902D4" w14:paraId="663D4B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D69E3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1B80B43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8E95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F9A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D33E9" w14:textId="77777777" w:rsidR="003902D4" w:rsidRDefault="003902D4" w:rsidP="00E972B2">
            <w:pPr>
              <w:pStyle w:val="TAL"/>
            </w:pPr>
          </w:p>
        </w:tc>
      </w:tr>
      <w:tr w:rsidR="003902D4" w14:paraId="103D26E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7A263C"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6119B5A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25B54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A75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38DB2D" w14:textId="77777777" w:rsidR="003902D4" w:rsidRDefault="003902D4" w:rsidP="00E972B2">
            <w:pPr>
              <w:pStyle w:val="TAL"/>
            </w:pPr>
          </w:p>
        </w:tc>
      </w:tr>
      <w:tr w:rsidR="003902D4" w14:paraId="4F1F625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9AEA1"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2F7D1A00" w14:textId="77777777" w:rsidR="003902D4" w:rsidRDefault="003902D4" w:rsidP="00E972B2">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6D5B3EB9" w14:textId="77777777" w:rsidR="003902D4" w:rsidRDefault="003902D4" w:rsidP="00E972B2">
            <w:pPr>
              <w:pStyle w:val="TAL"/>
            </w:pPr>
            <w:r>
              <w:rPr>
                <w:rFonts w:eastAsia="MS PGothic"/>
              </w:rPr>
              <w:t>The selected value is randomly chosen - a</w:t>
            </w:r>
            <w:r>
              <w:t xml:space="preserve"> 6 digit hexadecimal number between 000000 and</w:t>
            </w:r>
          </w:p>
          <w:p w14:paraId="60823F68" w14:textId="77777777" w:rsidR="003902D4" w:rsidRDefault="003902D4" w:rsidP="00E972B2">
            <w:pPr>
              <w:pStyle w:val="TAL"/>
            </w:pPr>
            <w:r>
              <w:t>FFFFFF (see TS 23.003 [X] clause 15.2.</w:t>
            </w:r>
          </w:p>
          <w:p w14:paraId="7FC770E3" w14:textId="77777777" w:rsidR="003902D4" w:rsidRDefault="003902D4" w:rsidP="00E972B2">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142BB3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3EAB2" w14:textId="77777777" w:rsidR="003902D4" w:rsidRDefault="003902D4" w:rsidP="00E972B2">
            <w:pPr>
              <w:pStyle w:val="TAL"/>
            </w:pPr>
          </w:p>
        </w:tc>
      </w:tr>
      <w:tr w:rsidR="003902D4" w14:paraId="42041AA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0D705E"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589C6CCF"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40736EB" w14:textId="77777777" w:rsidR="003902D4" w:rsidRDefault="003902D4" w:rsidP="00E972B2">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23D2873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998159" w14:textId="77777777" w:rsidR="003902D4" w:rsidRDefault="003902D4" w:rsidP="00E972B2">
            <w:pPr>
              <w:pStyle w:val="TAL"/>
            </w:pPr>
          </w:p>
        </w:tc>
      </w:tr>
      <w:tr w:rsidR="003902D4" w14:paraId="5B5F2D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7F8B6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212D4BD"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77841F6" w14:textId="77777777" w:rsidR="003902D4" w:rsidRDefault="003902D4" w:rsidP="00E972B2">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2B87320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9781E5" w14:textId="77777777" w:rsidR="003902D4" w:rsidRDefault="003902D4" w:rsidP="00E972B2">
            <w:pPr>
              <w:pStyle w:val="TAL"/>
            </w:pPr>
          </w:p>
        </w:tc>
      </w:tr>
      <w:tr w:rsidR="003902D4" w14:paraId="118D60D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D5B6C3F"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54A093"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34A112A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2545B3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B4331" w14:textId="77777777" w:rsidR="003902D4" w:rsidRDefault="003902D4" w:rsidP="00E972B2">
            <w:pPr>
              <w:pStyle w:val="TAL"/>
            </w:pPr>
          </w:p>
        </w:tc>
      </w:tr>
      <w:tr w:rsidR="003902D4" w14:paraId="496CAEB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C971EB" w14:textId="77777777" w:rsidR="003902D4" w:rsidRDefault="003902D4" w:rsidP="00E972B2">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2445B4" w14:textId="77777777" w:rsidR="003902D4" w:rsidRDefault="003902D4" w:rsidP="00E972B2">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3892AB4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DC1DF6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3F14B" w14:textId="77777777" w:rsidR="003902D4" w:rsidRDefault="003902D4" w:rsidP="00E972B2">
            <w:pPr>
              <w:pStyle w:val="TAL"/>
            </w:pPr>
          </w:p>
        </w:tc>
      </w:tr>
      <w:tr w:rsidR="003902D4" w14:paraId="29B184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77DF4C"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BE5C9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FF41C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02950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1D2216" w14:textId="77777777" w:rsidR="003902D4" w:rsidRDefault="003902D4" w:rsidP="00E972B2">
            <w:pPr>
              <w:pStyle w:val="TAL"/>
            </w:pPr>
          </w:p>
        </w:tc>
      </w:tr>
      <w:tr w:rsidR="003902D4" w14:paraId="748E7D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A2E584B"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FDFD8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0F4EEE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7ED8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4D67A8" w14:textId="77777777" w:rsidR="003902D4" w:rsidRDefault="003902D4" w:rsidP="00E972B2">
            <w:pPr>
              <w:pStyle w:val="TAL"/>
            </w:pPr>
          </w:p>
        </w:tc>
      </w:tr>
    </w:tbl>
    <w:p w14:paraId="19683607" w14:textId="77777777" w:rsidR="003902D4" w:rsidRDefault="003902D4" w:rsidP="003902D4"/>
    <w:p w14:paraId="4DED777E" w14:textId="77777777" w:rsidR="003902D4" w:rsidRDefault="003902D4" w:rsidP="00E972B2">
      <w:pPr>
        <w:pStyle w:val="TH"/>
      </w:pPr>
      <w:r>
        <w:t>Table 6.8.1.3.3-23: SIP MESSAGE from the UE (Step 21,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7DCB29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A0E0B85" w14:textId="77777777" w:rsidR="003902D4" w:rsidRDefault="003902D4" w:rsidP="00E972B2">
            <w:pPr>
              <w:pStyle w:val="TAL"/>
            </w:pPr>
            <w:r>
              <w:t>Derivation Path: TS 36.579-1 [2], Table 5.5.2.7.1-1</w:t>
            </w:r>
          </w:p>
        </w:tc>
      </w:tr>
      <w:tr w:rsidR="003902D4" w14:paraId="5DC550D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BD7EA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8B01D3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75E87D3"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D7B3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BE18AB" w14:textId="77777777" w:rsidR="003902D4" w:rsidRDefault="003902D4" w:rsidP="00E972B2">
            <w:pPr>
              <w:pStyle w:val="TAH"/>
            </w:pPr>
            <w:r>
              <w:t>Condition</w:t>
            </w:r>
          </w:p>
        </w:tc>
      </w:tr>
      <w:tr w:rsidR="003902D4" w14:paraId="6DDEEC4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5BAC6D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96AAFD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CE8E2F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58BE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91365A" w14:textId="77777777" w:rsidR="003902D4" w:rsidRDefault="003902D4" w:rsidP="00E972B2">
            <w:pPr>
              <w:pStyle w:val="TAL"/>
            </w:pPr>
          </w:p>
        </w:tc>
      </w:tr>
      <w:tr w:rsidR="003902D4" w14:paraId="3E177C6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C1BCBAB"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61317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8B393F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C4087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8BF3DF" w14:textId="77777777" w:rsidR="003902D4" w:rsidRDefault="003902D4" w:rsidP="00E972B2">
            <w:pPr>
              <w:pStyle w:val="TAL"/>
            </w:pPr>
          </w:p>
        </w:tc>
      </w:tr>
      <w:tr w:rsidR="003902D4" w14:paraId="335030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0CD683"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8E178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72ABD1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DA4E3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BEAF19" w14:textId="77777777" w:rsidR="003902D4" w:rsidRDefault="003902D4" w:rsidP="00E972B2">
            <w:pPr>
              <w:pStyle w:val="TAL"/>
            </w:pPr>
          </w:p>
        </w:tc>
      </w:tr>
      <w:tr w:rsidR="003902D4" w14:paraId="79231C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69C622"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E2BE2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FA6843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229F5F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CEA881" w14:textId="77777777" w:rsidR="003902D4" w:rsidRDefault="003902D4" w:rsidP="00E972B2">
            <w:pPr>
              <w:pStyle w:val="TAL"/>
            </w:pPr>
          </w:p>
        </w:tc>
      </w:tr>
      <w:tr w:rsidR="003902D4" w14:paraId="1ECDDC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CEDD9"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C3D6F47" w14:textId="77777777" w:rsidR="003902D4" w:rsidRDefault="003902D4" w:rsidP="00E972B2">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6BE2E1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F72B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FDB54" w14:textId="77777777" w:rsidR="003902D4" w:rsidRDefault="003902D4" w:rsidP="00E972B2">
            <w:pPr>
              <w:pStyle w:val="TAL"/>
            </w:pPr>
          </w:p>
        </w:tc>
      </w:tr>
    </w:tbl>
    <w:p w14:paraId="5A9A137A" w14:textId="77777777" w:rsidR="003902D4" w:rsidRDefault="003902D4" w:rsidP="003902D4"/>
    <w:p w14:paraId="63EA20D6" w14:textId="77777777" w:rsidR="003902D4" w:rsidRDefault="003902D4" w:rsidP="00E972B2">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2DAB88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7FA92B4" w14:textId="77777777" w:rsidR="003902D4" w:rsidRDefault="003902D4" w:rsidP="00E972B2">
            <w:pPr>
              <w:pStyle w:val="TAL"/>
            </w:pPr>
            <w:r>
              <w:t>Derivation Path: TS 24.281 [26], clause F.2</w:t>
            </w:r>
          </w:p>
        </w:tc>
      </w:tr>
      <w:tr w:rsidR="003902D4" w14:paraId="74E1C75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E5717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3F20C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D9226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096E0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1D00879" w14:textId="77777777" w:rsidR="003902D4" w:rsidRDefault="003902D4" w:rsidP="00E972B2">
            <w:pPr>
              <w:pStyle w:val="TAH"/>
            </w:pPr>
            <w:r>
              <w:t>Condition</w:t>
            </w:r>
          </w:p>
        </w:tc>
      </w:tr>
      <w:tr w:rsidR="003902D4" w14:paraId="62687B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4A88BEE"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10CD5B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70C1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37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3AF8D3" w14:textId="77777777" w:rsidR="003902D4" w:rsidRDefault="003902D4" w:rsidP="00E972B2">
            <w:pPr>
              <w:pStyle w:val="TAL"/>
            </w:pPr>
          </w:p>
        </w:tc>
      </w:tr>
      <w:tr w:rsidR="003902D4" w14:paraId="2BE058B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4BA82C"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3A7F8C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4B84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E260AC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78083A" w14:textId="77777777" w:rsidR="003902D4" w:rsidRDefault="003902D4" w:rsidP="00E972B2">
            <w:pPr>
              <w:pStyle w:val="TAL"/>
            </w:pPr>
          </w:p>
        </w:tc>
      </w:tr>
      <w:tr w:rsidR="003902D4" w14:paraId="6E3C533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713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770516"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2B0ADB2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876A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1077" w14:textId="77777777" w:rsidR="003902D4" w:rsidRDefault="003902D4" w:rsidP="00E972B2">
            <w:pPr>
              <w:pStyle w:val="TAL"/>
            </w:pPr>
          </w:p>
        </w:tc>
      </w:tr>
      <w:tr w:rsidR="003902D4" w14:paraId="3789CE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5212DE"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AA20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7603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D28D6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883C9A" w14:textId="77777777" w:rsidR="003902D4" w:rsidRDefault="003902D4" w:rsidP="00E972B2">
            <w:pPr>
              <w:pStyle w:val="TAL"/>
            </w:pPr>
          </w:p>
        </w:tc>
      </w:tr>
      <w:tr w:rsidR="003902D4" w14:paraId="5D15FA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B142C6"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5B7F2B" w14:textId="77777777" w:rsidR="003902D4" w:rsidRDefault="003902D4" w:rsidP="00E972B2">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0C2A7B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4C800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AE092" w14:textId="77777777" w:rsidR="003902D4" w:rsidRDefault="003902D4" w:rsidP="00E972B2">
            <w:pPr>
              <w:pStyle w:val="TAL"/>
            </w:pPr>
          </w:p>
        </w:tc>
      </w:tr>
      <w:tr w:rsidR="003902D4" w14:paraId="5289B5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32738A"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873FF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08AE91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C23A93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20A5E8" w14:textId="77777777" w:rsidR="003902D4" w:rsidRDefault="003902D4" w:rsidP="00E972B2">
            <w:pPr>
              <w:pStyle w:val="TAL"/>
            </w:pPr>
          </w:p>
        </w:tc>
      </w:tr>
      <w:tr w:rsidR="003902D4" w14:paraId="1439C3A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F8A851"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5DCF8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EEFD01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0F4F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6FD48C" w14:textId="77777777" w:rsidR="003902D4" w:rsidRDefault="003902D4" w:rsidP="00E972B2">
            <w:pPr>
              <w:pStyle w:val="TAL"/>
            </w:pPr>
          </w:p>
        </w:tc>
      </w:tr>
      <w:tr w:rsidR="003902D4" w14:paraId="44C2B65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13610B"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7E9D2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D5F461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B11D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779602" w14:textId="77777777" w:rsidR="003902D4" w:rsidRDefault="003902D4" w:rsidP="00E972B2">
            <w:pPr>
              <w:pStyle w:val="TAL"/>
            </w:pPr>
          </w:p>
        </w:tc>
      </w:tr>
      <w:tr w:rsidR="003902D4" w14:paraId="0CAE6F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D961B2"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85D7CF"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BB4FA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00224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F8FDB" w14:textId="77777777" w:rsidR="003902D4" w:rsidRDefault="003902D4" w:rsidP="00E972B2">
            <w:pPr>
              <w:pStyle w:val="TAL"/>
            </w:pPr>
          </w:p>
        </w:tc>
      </w:tr>
    </w:tbl>
    <w:p w14:paraId="1AF531D1" w14:textId="77777777" w:rsidR="003902D4" w:rsidRDefault="003902D4" w:rsidP="003902D4"/>
    <w:p w14:paraId="4B84DF83" w14:textId="77777777" w:rsidR="003902D4" w:rsidRDefault="003902D4" w:rsidP="00E972B2">
      <w:pPr>
        <w:pStyle w:val="TH"/>
      </w:pPr>
      <w:r>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06F2D9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37F9475" w14:textId="77777777" w:rsidR="003902D4" w:rsidRDefault="003902D4" w:rsidP="00E972B2">
            <w:pPr>
              <w:pStyle w:val="TAL"/>
            </w:pPr>
            <w:r>
              <w:t>Derivation Path: TS 36.579-1 [2], Table 5.5.11.2.7-1, condition ACK</w:t>
            </w:r>
          </w:p>
        </w:tc>
      </w:tr>
      <w:tr w:rsidR="003902D4" w14:paraId="446A15E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35A31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BEBF5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8C01EFC"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D719F5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FA6E67" w14:textId="77777777" w:rsidR="003902D4" w:rsidRDefault="003902D4" w:rsidP="00E972B2">
            <w:pPr>
              <w:pStyle w:val="TAH"/>
            </w:pPr>
            <w:r>
              <w:t>Condition</w:t>
            </w:r>
          </w:p>
        </w:tc>
      </w:tr>
      <w:tr w:rsidR="003902D4" w14:paraId="3E24806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D6E00A"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25D9E0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8517F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F51DE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8B8C0" w14:textId="77777777" w:rsidR="003902D4" w:rsidRDefault="003902D4" w:rsidP="00E972B2">
            <w:pPr>
              <w:pStyle w:val="TAL"/>
            </w:pPr>
          </w:p>
        </w:tc>
      </w:tr>
      <w:tr w:rsidR="003902D4" w14:paraId="0F90F83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95FDE45"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DEBC89"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34F381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BAF7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666C2" w14:textId="77777777" w:rsidR="003902D4" w:rsidRDefault="003902D4" w:rsidP="00E972B2">
            <w:pPr>
              <w:pStyle w:val="TAL"/>
            </w:pPr>
          </w:p>
        </w:tc>
      </w:tr>
    </w:tbl>
    <w:p w14:paraId="478F4AB8" w14:textId="77777777" w:rsidR="003902D4" w:rsidRDefault="003902D4" w:rsidP="003902D4"/>
    <w:p w14:paraId="5F324E88" w14:textId="77777777" w:rsidR="003902D4" w:rsidRDefault="003902D4" w:rsidP="003902D4">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B6FB37E"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7FBA182" w14:textId="77777777" w:rsidR="003902D4" w:rsidRDefault="003902D4">
            <w:pPr>
              <w:pStyle w:val="TAL"/>
            </w:pPr>
            <w:r>
              <w:t>Derivation Path: TS 36.579-1 [2], Table 5.5.11.3.5-1, condition UPLINK</w:t>
            </w:r>
          </w:p>
        </w:tc>
      </w:tr>
    </w:tbl>
    <w:p w14:paraId="0745DC9E" w14:textId="77777777" w:rsidR="003902D4" w:rsidRDefault="003902D4" w:rsidP="003902D4"/>
    <w:p w14:paraId="1E2D45FC" w14:textId="77777777" w:rsidR="003902D4" w:rsidRDefault="003902D4" w:rsidP="00E972B2">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2F93AD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E28AF2" w14:textId="77777777" w:rsidR="003902D4" w:rsidRDefault="003902D4" w:rsidP="00E972B2">
            <w:pPr>
              <w:pStyle w:val="TAL"/>
            </w:pPr>
            <w:r>
              <w:t>Derivation Path: TS 36.579-1 [2], Table 5.5.11.2.15-1</w:t>
            </w:r>
          </w:p>
        </w:tc>
      </w:tr>
      <w:tr w:rsidR="003902D4" w14:paraId="3D2ED8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51E95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70CBA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D40951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1A35B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04E0C0" w14:textId="77777777" w:rsidR="003902D4" w:rsidRDefault="003902D4" w:rsidP="00E972B2">
            <w:pPr>
              <w:pStyle w:val="TAH"/>
            </w:pPr>
            <w:r>
              <w:t>Condition</w:t>
            </w:r>
          </w:p>
        </w:tc>
      </w:tr>
      <w:tr w:rsidR="003902D4" w14:paraId="12D01C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92539AF"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422B90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2216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CD5E8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AFBC1B" w14:textId="77777777" w:rsidR="003902D4" w:rsidRDefault="003902D4" w:rsidP="00E972B2">
            <w:pPr>
              <w:pStyle w:val="TAL"/>
            </w:pPr>
          </w:p>
        </w:tc>
      </w:tr>
      <w:tr w:rsidR="003902D4" w14:paraId="23FB95C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E5C351"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82DAF0"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7015D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7A3A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246321" w14:textId="77777777" w:rsidR="003902D4" w:rsidRDefault="003902D4" w:rsidP="00E972B2">
            <w:pPr>
              <w:pStyle w:val="TAL"/>
            </w:pPr>
          </w:p>
        </w:tc>
      </w:tr>
    </w:tbl>
    <w:p w14:paraId="05AE7E6B" w14:textId="77777777" w:rsidR="003902D4" w:rsidRDefault="003902D4" w:rsidP="003902D4"/>
    <w:p w14:paraId="1234710B" w14:textId="77777777" w:rsidR="003902D4" w:rsidRDefault="003902D4" w:rsidP="00E972B2">
      <w:pPr>
        <w:pStyle w:val="TH"/>
      </w:pPr>
      <w:r>
        <w:t>Table 6.8.1.3.3-27: Void</w:t>
      </w:r>
    </w:p>
    <w:p w14:paraId="5B561BA8" w14:textId="5B734918" w:rsidR="00AD62C6" w:rsidRDefault="00AD62C6" w:rsidP="00784A32"/>
    <w:p w14:paraId="31C7B0D6" w14:textId="77777777" w:rsidR="00C16E65" w:rsidRPr="00201E3B" w:rsidRDefault="00C16E65" w:rsidP="00C16E65">
      <w:pPr>
        <w:pStyle w:val="Heading2"/>
      </w:pPr>
      <w:bookmarkStart w:id="840" w:name="_Toc171440769"/>
      <w:r>
        <w:t>6.9</w:t>
      </w:r>
      <w:r w:rsidRPr="00201E3B">
        <w:tab/>
      </w:r>
      <w:r>
        <w:t>Location</w:t>
      </w:r>
      <w:bookmarkEnd w:id="840"/>
    </w:p>
    <w:p w14:paraId="54D7C46D" w14:textId="77777777" w:rsidR="00C16E65" w:rsidRDefault="00C16E65" w:rsidP="00C16E65">
      <w:pPr>
        <w:keepNext/>
        <w:keepLines/>
        <w:spacing w:before="120"/>
        <w:ind w:left="1134" w:hanging="1134"/>
        <w:outlineLvl w:val="2"/>
        <w:rPr>
          <w:rFonts w:ascii="Arial" w:hAnsi="Arial"/>
          <w:sz w:val="28"/>
        </w:rPr>
      </w:pPr>
      <w:r>
        <w:rPr>
          <w:rFonts w:ascii="Arial" w:hAnsi="Arial"/>
          <w:sz w:val="28"/>
        </w:rPr>
        <w:t>6.9.1</w:t>
      </w:r>
      <w:r>
        <w:rPr>
          <w:rFonts w:ascii="Arial" w:hAnsi="Arial"/>
          <w:sz w:val="28"/>
        </w:rPr>
        <w:tab/>
      </w:r>
      <w:r w:rsidRPr="00AC0629">
        <w:rPr>
          <w:rFonts w:ascii="Arial" w:hAnsi="Arial"/>
          <w:sz w:val="28"/>
        </w:rPr>
        <w:t>On-network / Location/ Location Information Request</w:t>
      </w:r>
    </w:p>
    <w:p w14:paraId="74977CC2" w14:textId="77777777" w:rsidR="00C16E65" w:rsidRDefault="00C16E65" w:rsidP="00C16E65">
      <w:pPr>
        <w:pStyle w:val="H6"/>
      </w:pPr>
      <w:r>
        <w:t>6.9.1.1</w:t>
      </w:r>
      <w:r>
        <w:tab/>
        <w:t>Test Purpose (TP)</w:t>
      </w:r>
    </w:p>
    <w:p w14:paraId="729A25A5" w14:textId="77777777" w:rsidR="00C16E65" w:rsidRDefault="00C16E65" w:rsidP="00C16E65">
      <w:pPr>
        <w:pStyle w:val="H6"/>
      </w:pPr>
      <w:r>
        <w:t>(1)</w:t>
      </w:r>
    </w:p>
    <w:p w14:paraId="1EA31EDC" w14:textId="77777777" w:rsidR="00C16E65" w:rsidRDefault="00C16E65" w:rsidP="00C16E65">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both NonEmergencyLocationInformation and EmergencyLocationInformation }</w:t>
      </w:r>
    </w:p>
    <w:p w14:paraId="72E39165" w14:textId="77777777" w:rsidR="00C16E65" w:rsidRDefault="00C16E65" w:rsidP="00C16E65">
      <w:pPr>
        <w:pStyle w:val="PL"/>
      </w:pPr>
      <w:r>
        <w:rPr>
          <w:noProof w:val="0"/>
        </w:rPr>
        <w:t>ensure that {</w:t>
      </w:r>
    </w:p>
    <w:p w14:paraId="1F4DC7BB" w14:textId="77777777" w:rsidR="00C16E65" w:rsidRDefault="00C16E65" w:rsidP="00C16E65">
      <w:pPr>
        <w:pStyle w:val="PL"/>
      </w:pPr>
      <w:r>
        <w:rPr>
          <w:noProof w:val="0"/>
        </w:rPr>
        <w:br/>
        <w:t xml:space="preserve">  </w:t>
      </w:r>
      <w:r>
        <w:rPr>
          <w:b/>
          <w:noProof w:val="0"/>
        </w:rPr>
        <w:t>when</w:t>
      </w:r>
      <w:r>
        <w:rPr>
          <w:noProof w:val="0"/>
        </w:rPr>
        <w:t xml:space="preserve"> { UE (MCVideo Client) receives a location information request before the minimumReportInterval timer has expired </w:t>
      </w:r>
      <w:r>
        <w:rPr>
          <w:b/>
          <w:noProof w:val="0"/>
        </w:rPr>
        <w:t xml:space="preserve"> </w:t>
      </w:r>
      <w:r>
        <w:rPr>
          <w:noProof w:val="0"/>
        </w:rPr>
        <w:t>}</w:t>
      </w:r>
    </w:p>
    <w:p w14:paraId="05F4041D" w14:textId="77777777" w:rsidR="00C16E65" w:rsidRDefault="00C16E65" w:rsidP="00C16E65">
      <w:pPr>
        <w:pStyle w:val="PL"/>
      </w:pPr>
      <w:r>
        <w:rPr>
          <w:noProof w:val="0"/>
        </w:rPr>
        <w:t xml:space="preserve">    </w:t>
      </w:r>
      <w:r>
        <w:rPr>
          <w:b/>
          <w:noProof w:val="0"/>
        </w:rPr>
        <w:t>then</w:t>
      </w:r>
      <w:r>
        <w:rPr>
          <w:noProof w:val="0"/>
        </w:rPr>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Pr>
          <w:b/>
          <w:noProof w:val="0"/>
        </w:rPr>
        <w:t>and</w:t>
      </w:r>
      <w:r>
        <w:rPr>
          <w:noProof w:val="0"/>
        </w:rPr>
        <w:t xml:space="preserve">, </w:t>
      </w:r>
      <w:r>
        <w:rPr>
          <w:rFonts w:eastAsia="Malgun Gothic"/>
          <w:noProof w:val="0"/>
        </w:rPr>
        <w:t xml:space="preserve">resets the </w:t>
      </w:r>
      <w:r>
        <w:rPr>
          <w:rFonts w:eastAsia="Malgun Gothic"/>
          <w:i/>
          <w:noProof w:val="0"/>
        </w:rPr>
        <w:t>minimumReportInterval</w:t>
      </w:r>
      <w:r>
        <w:rPr>
          <w:rFonts w:eastAsia="Malgun Gothic"/>
          <w:noProof w:val="0"/>
        </w:rPr>
        <w:t xml:space="preserve"> timer</w:t>
      </w:r>
      <w:r>
        <w:rPr>
          <w:noProof w:val="0"/>
        </w:rPr>
        <w:t xml:space="preserve"> }</w:t>
      </w:r>
    </w:p>
    <w:p w14:paraId="7D4E8255" w14:textId="77777777" w:rsidR="00C16E65" w:rsidRDefault="00C16E65" w:rsidP="00C16E65">
      <w:pPr>
        <w:pStyle w:val="PL"/>
      </w:pPr>
      <w:r>
        <w:rPr>
          <w:noProof w:val="0"/>
        </w:rPr>
        <w:t xml:space="preserve">            }</w:t>
      </w:r>
    </w:p>
    <w:p w14:paraId="47EAE0C1" w14:textId="77777777" w:rsidR="00C16E65" w:rsidRDefault="00C16E65" w:rsidP="00C16E65">
      <w:pPr>
        <w:pStyle w:val="PL"/>
      </w:pPr>
    </w:p>
    <w:p w14:paraId="022D856F" w14:textId="77777777" w:rsidR="00795872" w:rsidRDefault="00795872" w:rsidP="00795872">
      <w:pPr>
        <w:pStyle w:val="H6"/>
      </w:pPr>
      <w:r>
        <w:t>(2)</w:t>
      </w:r>
    </w:p>
    <w:p w14:paraId="27649BDD" w14:textId="77777777" w:rsidR="00795872" w:rsidRDefault="00795872" w:rsidP="00795872">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both NonEmergencyLocationInformation and EmergencyLocationInformation }</w:t>
      </w:r>
    </w:p>
    <w:p w14:paraId="59BC2B07" w14:textId="77777777" w:rsidR="00795872" w:rsidRDefault="00795872" w:rsidP="00795872">
      <w:pPr>
        <w:pStyle w:val="PL"/>
      </w:pPr>
      <w:r>
        <w:rPr>
          <w:noProof w:val="0"/>
        </w:rPr>
        <w:t>ensure that {</w:t>
      </w:r>
    </w:p>
    <w:p w14:paraId="22CB8FCD" w14:textId="77777777" w:rsidR="00795872" w:rsidRDefault="00795872" w:rsidP="00795872">
      <w:pPr>
        <w:pStyle w:val="PL"/>
      </w:pPr>
      <w:r>
        <w:rPr>
          <w:noProof w:val="0"/>
        </w:rPr>
        <w:t xml:space="preserve">  </w:t>
      </w:r>
      <w:r>
        <w:rPr>
          <w:b/>
          <w:noProof w:val="0"/>
        </w:rPr>
        <w:t>when</w:t>
      </w:r>
      <w:r>
        <w:rPr>
          <w:noProof w:val="0"/>
        </w:rPr>
        <w:t xml:space="preserve"> { UE (MCVideo Client) determines that the periodic </w:t>
      </w:r>
      <w:r w:rsidRPr="0073469F">
        <w:t xml:space="preserve">location reporting trigger </w:t>
      </w:r>
      <w:r>
        <w:t xml:space="preserve">has </w:t>
      </w:r>
      <w:r w:rsidRPr="0073469F">
        <w:t>fire</w:t>
      </w:r>
      <w:r>
        <w:t xml:space="preserve">d </w:t>
      </w:r>
      <w:r w:rsidRPr="002B4261">
        <w:rPr>
          <w:b/>
          <w:bCs/>
        </w:rPr>
        <w:t>and</w:t>
      </w:r>
      <w:r>
        <w:t xml:space="preserve"> the minimumReportInterval timer has expired</w:t>
      </w:r>
      <w:r>
        <w:rPr>
          <w:noProof w:val="0"/>
        </w:rPr>
        <w:t xml:space="preserve"> }</w:t>
      </w:r>
    </w:p>
    <w:p w14:paraId="7658604B" w14:textId="3287587B" w:rsidR="00795872" w:rsidRDefault="00795872" w:rsidP="00795872">
      <w:pPr>
        <w:pStyle w:val="PL"/>
      </w:pPr>
      <w:r>
        <w:rPr>
          <w:noProof w:val="0"/>
        </w:rPr>
        <w:t xml:space="preserve">    </w:t>
      </w:r>
      <w:r>
        <w:rPr>
          <w:b/>
          <w:noProof w:val="0"/>
        </w:rPr>
        <w:t>then</w:t>
      </w:r>
      <w:r>
        <w:rPr>
          <w:noProof w:val="0"/>
        </w:rPr>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Pr>
          <w:b/>
          <w:noProof w:val="0"/>
        </w:rPr>
        <w:t>and</w:t>
      </w:r>
      <w:r>
        <w:rPr>
          <w:noProof w:val="0"/>
        </w:rPr>
        <w:t xml:space="preserve"> </w:t>
      </w:r>
      <w:r>
        <w:rPr>
          <w:rFonts w:eastAsia="Malgun Gothic"/>
          <w:noProof w:val="0"/>
        </w:rPr>
        <w:t xml:space="preserve">resets the </w:t>
      </w:r>
      <w:r>
        <w:rPr>
          <w:rFonts w:eastAsia="Malgun Gothic"/>
          <w:i/>
          <w:noProof w:val="0"/>
        </w:rPr>
        <w:t>minimumReportInterval</w:t>
      </w:r>
      <w:r>
        <w:rPr>
          <w:rFonts w:eastAsia="Malgun Gothic"/>
          <w:noProof w:val="0"/>
        </w:rPr>
        <w:t xml:space="preserve"> timer</w:t>
      </w:r>
      <w:r>
        <w:rPr>
          <w:noProof w:val="0"/>
        </w:rPr>
        <w:t xml:space="preserve"> }</w:t>
      </w:r>
    </w:p>
    <w:p w14:paraId="37731F9F" w14:textId="77777777" w:rsidR="00795872" w:rsidRDefault="00795872" w:rsidP="00795872">
      <w:pPr>
        <w:pStyle w:val="PL"/>
      </w:pPr>
      <w:r>
        <w:rPr>
          <w:noProof w:val="0"/>
        </w:rPr>
        <w:t xml:space="preserve">            }</w:t>
      </w:r>
    </w:p>
    <w:p w14:paraId="5690F2B3" w14:textId="77777777" w:rsidR="00795872" w:rsidRDefault="00795872" w:rsidP="00795872">
      <w:pPr>
        <w:pStyle w:val="PL"/>
      </w:pPr>
    </w:p>
    <w:p w14:paraId="18BD18EB" w14:textId="18DD4598" w:rsidR="00C16E65" w:rsidRDefault="00C16E65" w:rsidP="00C16E65">
      <w:pPr>
        <w:pStyle w:val="H6"/>
      </w:pPr>
      <w:r>
        <w:t>(</w:t>
      </w:r>
      <w:r w:rsidR="00795872" w:rsidRPr="00795872">
        <w:t>3</w:t>
      </w:r>
      <w:r>
        <w:t>)</w:t>
      </w:r>
    </w:p>
    <w:p w14:paraId="2971A9D1" w14:textId="77777777" w:rsidR="00C16E65" w:rsidRDefault="00C16E65" w:rsidP="00C16E65">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w:t>
      </w:r>
    </w:p>
    <w:p w14:paraId="088C847B" w14:textId="77777777" w:rsidR="00C16E65" w:rsidRDefault="00C16E65" w:rsidP="00C16E65">
      <w:pPr>
        <w:pStyle w:val="PL"/>
      </w:pPr>
      <w:r>
        <w:rPr>
          <w:noProof w:val="0"/>
        </w:rPr>
        <w:t>ensure that {</w:t>
      </w:r>
    </w:p>
    <w:p w14:paraId="11C31616" w14:textId="77777777" w:rsidR="00C16E65" w:rsidRDefault="00C16E65" w:rsidP="00C16E65">
      <w:pPr>
        <w:pStyle w:val="PL"/>
      </w:pPr>
      <w:r>
        <w:rPr>
          <w:noProof w:val="0"/>
        </w:rPr>
        <w:t xml:space="preserve">  </w:t>
      </w:r>
      <w:r>
        <w:rPr>
          <w:b/>
          <w:noProof w:val="0"/>
        </w:rPr>
        <w:t>when</w:t>
      </w:r>
      <w:r>
        <w:rPr>
          <w:noProof w:val="0"/>
        </w:rPr>
        <w:t xml:space="preserve"> { UE (MCVideo Client) receives a new location information configuration message and ConfigScope set to 'Full' }</w:t>
      </w:r>
    </w:p>
    <w:p w14:paraId="043314B3" w14:textId="77777777" w:rsidR="00C16E65" w:rsidRDefault="00C16E65" w:rsidP="00C16E65">
      <w:pPr>
        <w:pStyle w:val="PL"/>
      </w:pPr>
      <w:r>
        <w:rPr>
          <w:noProof w:val="0"/>
        </w:rPr>
        <w:t xml:space="preserve">    </w:t>
      </w:r>
      <w:r>
        <w:rPr>
          <w:b/>
          <w:noProof w:val="0"/>
        </w:rPr>
        <w:t>then</w:t>
      </w:r>
      <w:r>
        <w:rPr>
          <w:noProof w:val="0"/>
        </w:rPr>
        <w:t xml:space="preserve"> { UE (MCVideo Client) stores the contents of the &lt;Configuration&gt; elements thereby overriding the previous configuration }</w:t>
      </w:r>
    </w:p>
    <w:p w14:paraId="36ADCE2D" w14:textId="77777777" w:rsidR="00C16E65" w:rsidRDefault="00C16E65" w:rsidP="00C16E65">
      <w:pPr>
        <w:pStyle w:val="PL"/>
      </w:pPr>
      <w:r>
        <w:rPr>
          <w:noProof w:val="0"/>
        </w:rPr>
        <w:t xml:space="preserve">            }</w:t>
      </w:r>
    </w:p>
    <w:p w14:paraId="44CB6233" w14:textId="77777777" w:rsidR="00C16E65" w:rsidRDefault="00C16E65" w:rsidP="00C16E65">
      <w:pPr>
        <w:pStyle w:val="PL"/>
      </w:pPr>
    </w:p>
    <w:p w14:paraId="49830DCD" w14:textId="77777777" w:rsidR="00C16E65" w:rsidRDefault="00C16E65" w:rsidP="00C16E65">
      <w:pPr>
        <w:pStyle w:val="H6"/>
      </w:pPr>
      <w:r>
        <w:t>6.9.1.2</w:t>
      </w:r>
      <w:r>
        <w:tab/>
        <w:t>Conformance requirements</w:t>
      </w:r>
    </w:p>
    <w:p w14:paraId="43B5520E" w14:textId="77777777" w:rsidR="00C16E65" w:rsidRDefault="00C16E65" w:rsidP="00C16E65">
      <w:r>
        <w:t xml:space="preserve">References: The conformance requirements covered in the current TC are specified in: TS 24.281, clauses </w:t>
      </w:r>
      <w:r>
        <w:rPr>
          <w:rFonts w:eastAsia="Malgun Gothic"/>
        </w:rPr>
        <w:t xml:space="preserve">18.3.1, </w:t>
      </w:r>
      <w:r>
        <w:t>18.3.2, 18.3.3, 18.3.4.2. Unless otherwise stated, these are Rel-16 requirements.</w:t>
      </w:r>
    </w:p>
    <w:p w14:paraId="1E19C219" w14:textId="77777777" w:rsidR="00C16E65" w:rsidRDefault="00C16E65" w:rsidP="00C16E65">
      <w:r>
        <w:t>[TS 24.281 clause 18.3.1]</w:t>
      </w:r>
    </w:p>
    <w:p w14:paraId="5D37F8D8" w14:textId="77777777" w:rsidR="00C16E65" w:rsidRPr="0073469F" w:rsidRDefault="00C16E65" w:rsidP="00C16E65">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47526669" w14:textId="77777777" w:rsidR="00C16E65" w:rsidRDefault="00C16E65" w:rsidP="00C16E65">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F2FB238" w14:textId="77777777" w:rsidR="00C16E65" w:rsidRDefault="00C16E65" w:rsidP="00C16E65">
      <w:r>
        <w:t>[TS 24.281 clause 18.3.2]</w:t>
      </w:r>
    </w:p>
    <w:p w14:paraId="23D4F3A6" w14:textId="77777777" w:rsidR="00C16E65" w:rsidRPr="0073469F" w:rsidRDefault="00C16E65" w:rsidP="00C16E65">
      <w:r w:rsidRPr="0073469F">
        <w:t>Upon receiving a SIP MESSAGE request containing</w:t>
      </w:r>
      <w:r>
        <w:t>:</w:t>
      </w:r>
    </w:p>
    <w:p w14:paraId="3B93F0F6" w14:textId="77777777" w:rsidR="00C16E65" w:rsidRPr="0073469F" w:rsidRDefault="00C16E65" w:rsidP="00C16E65">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58FD60C" w14:textId="77777777" w:rsidR="00C16E65" w:rsidRPr="0073469F" w:rsidRDefault="00C16E65" w:rsidP="00C16E65">
      <w:pPr>
        <w:pStyle w:val="B1"/>
      </w:pPr>
      <w:r w:rsidRPr="0073469F">
        <w:t>2)</w:t>
      </w:r>
      <w:r w:rsidRPr="0073469F">
        <w:tab/>
        <w:t>a Content-Type header field set to "application/vnd.3gpp.</w:t>
      </w:r>
      <w:r>
        <w:t>mcvideo</w:t>
      </w:r>
      <w:r w:rsidRPr="0073469F">
        <w:t>-location-info+xml"; and</w:t>
      </w:r>
    </w:p>
    <w:p w14:paraId="6A136B8A" w14:textId="77777777" w:rsidR="00C16E65" w:rsidRPr="0073469F" w:rsidRDefault="00C16E65" w:rsidP="00C16E65">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06117D87" w14:textId="77777777" w:rsidR="00C16E65" w:rsidRPr="0073469F" w:rsidRDefault="00C16E65" w:rsidP="00C16E65">
      <w:r w:rsidRPr="0073469F">
        <w:t xml:space="preserve">then the </w:t>
      </w:r>
      <w:r>
        <w:t>MCVideo</w:t>
      </w:r>
      <w:r w:rsidRPr="0073469F">
        <w:t xml:space="preserve"> client:</w:t>
      </w:r>
    </w:p>
    <w:p w14:paraId="68096933" w14:textId="77777777" w:rsidR="00C16E65" w:rsidRDefault="00C16E65" w:rsidP="00C16E65">
      <w:pPr>
        <w:pStyle w:val="B1"/>
        <w:tabs>
          <w:tab w:val="left" w:pos="5954"/>
        </w:tabs>
      </w:pPr>
      <w:r w:rsidRPr="0073469F">
        <w:t>1)</w:t>
      </w:r>
      <w:r w:rsidRPr="0073469F">
        <w:tab/>
        <w:t>shall store the contents of the &lt;Configuration&gt; elements</w:t>
      </w:r>
      <w:r>
        <w:t>;</w:t>
      </w:r>
    </w:p>
    <w:p w14:paraId="4C15BC78" w14:textId="77777777" w:rsidR="00C16E65" w:rsidRDefault="00C16E65" w:rsidP="00C16E65">
      <w:pPr>
        <w:pStyle w:val="B1"/>
      </w:pPr>
      <w:r>
        <w:t>2)</w:t>
      </w:r>
      <w:r>
        <w:tab/>
        <w:t>shall</w:t>
      </w:r>
      <w:r w:rsidRPr="0073469F">
        <w:t xml:space="preserve"> set the location reporting triggers accordingly</w:t>
      </w:r>
      <w:r>
        <w:t>; and</w:t>
      </w:r>
    </w:p>
    <w:p w14:paraId="78EC137E" w14:textId="77777777" w:rsidR="00C16E65" w:rsidRDefault="00C16E65" w:rsidP="00C16E65">
      <w:pPr>
        <w:pStyle w:val="B1"/>
      </w:pPr>
      <w:r>
        <w:t>3)</w:t>
      </w:r>
      <w:r>
        <w:tab/>
        <w:t>shall start</w:t>
      </w:r>
      <w:r>
        <w:rPr>
          <w:lang w:val="en-US"/>
        </w:rPr>
        <w:t xml:space="preserve"> </w:t>
      </w:r>
      <w:r>
        <w:t>the minimumReportInterval</w:t>
      </w:r>
      <w:r>
        <w:rPr>
          <w:lang w:val="en-US"/>
        </w:rPr>
        <w:t xml:space="preserve"> t</w:t>
      </w:r>
      <w:r>
        <w:t>imer</w:t>
      </w:r>
      <w:r w:rsidRPr="0073469F">
        <w:t>.</w:t>
      </w:r>
    </w:p>
    <w:p w14:paraId="13B4C90E" w14:textId="77777777" w:rsidR="00C16E65" w:rsidRDefault="00C16E65" w:rsidP="00C16E65">
      <w:r>
        <w:t>[TS  24.281 clause 18.3.3]</w:t>
      </w:r>
    </w:p>
    <w:p w14:paraId="1991D05E" w14:textId="77777777" w:rsidR="00C16E65" w:rsidRPr="0073469F" w:rsidRDefault="00C16E65" w:rsidP="00C16E65">
      <w:r w:rsidRPr="0073469F">
        <w:t>Upon receiving a SIP MESSAGE request containing</w:t>
      </w:r>
    </w:p>
    <w:p w14:paraId="09F3550F" w14:textId="77777777" w:rsidR="00C16E65" w:rsidRPr="0073469F" w:rsidRDefault="00C16E65" w:rsidP="00C16E65">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5712C8AF" w14:textId="77777777" w:rsidR="00C16E65" w:rsidRPr="0073469F" w:rsidRDefault="00C16E65" w:rsidP="00C16E65">
      <w:pPr>
        <w:pStyle w:val="B1"/>
      </w:pPr>
      <w:r w:rsidRPr="0073469F">
        <w:t>2)</w:t>
      </w:r>
      <w:r w:rsidRPr="0073469F">
        <w:tab/>
        <w:t>a Content-Type header field set to "application/vnd.3gpp.</w:t>
      </w:r>
      <w:r>
        <w:t>mcvideo</w:t>
      </w:r>
      <w:r w:rsidRPr="0073469F">
        <w:t>-location-info+xml"; and</w:t>
      </w:r>
    </w:p>
    <w:p w14:paraId="06A9D02C" w14:textId="77777777" w:rsidR="00C16E65" w:rsidRPr="0073469F" w:rsidRDefault="00C16E65" w:rsidP="00C16E65">
      <w:pPr>
        <w:pStyle w:val="B1"/>
      </w:pPr>
      <w:r w:rsidRPr="0073469F">
        <w:t>3)</w:t>
      </w:r>
      <w:r>
        <w:tab/>
      </w:r>
      <w:r w:rsidRPr="0073469F">
        <w:t xml:space="preserve">an </w:t>
      </w:r>
      <w:r>
        <w:t>application/vnd.3gpp.mcvideo-location-info+xml</w:t>
      </w:r>
      <w:r w:rsidRPr="0073469F">
        <w:t xml:space="preserve"> MIME body with a &lt;Request&gt; element included in the &lt;location-info&gt; root element;</w:t>
      </w:r>
    </w:p>
    <w:p w14:paraId="3BA3DF5B" w14:textId="77777777" w:rsidR="00C16E65" w:rsidRPr="0073469F" w:rsidRDefault="00C16E65" w:rsidP="00C16E65">
      <w:r w:rsidRPr="0073469F">
        <w:t xml:space="preserve">then the </w:t>
      </w:r>
      <w:r>
        <w:t>MCVideo</w:t>
      </w:r>
      <w:r w:rsidRPr="0073469F">
        <w:t xml:space="preserve"> client:</w:t>
      </w:r>
    </w:p>
    <w:p w14:paraId="18BC88D1" w14:textId="77777777" w:rsidR="00C16E65" w:rsidRDefault="00C16E65" w:rsidP="00C16E65">
      <w:pPr>
        <w:pStyle w:val="B1"/>
      </w:pPr>
      <w:r w:rsidRPr="0073469F">
        <w:t>1)</w:t>
      </w:r>
      <w:r w:rsidRPr="0073469F">
        <w:tab/>
        <w:t xml:space="preserve">shall send a location report as specified in </w:t>
      </w:r>
      <w:r>
        <w:t>clause</w:t>
      </w:r>
      <w:r w:rsidRPr="0073469F">
        <w:t> 1</w:t>
      </w:r>
      <w:r>
        <w:t>8</w:t>
      </w:r>
      <w:r w:rsidRPr="0073469F">
        <w:t>.3.4</w:t>
      </w:r>
      <w:r>
        <w:t>; and</w:t>
      </w:r>
    </w:p>
    <w:p w14:paraId="13D97CD7" w14:textId="77777777" w:rsidR="00C16E65" w:rsidRDefault="00C16E65" w:rsidP="00C16E65">
      <w:pPr>
        <w:pStyle w:val="B1"/>
      </w:pPr>
      <w:r>
        <w:t>2)</w:t>
      </w:r>
      <w:r>
        <w:tab/>
        <w:t>shall reset the minimumReportInterval timer</w:t>
      </w:r>
      <w:r w:rsidRPr="0073469F">
        <w:t>.</w:t>
      </w:r>
    </w:p>
    <w:p w14:paraId="1996FF74" w14:textId="77777777" w:rsidR="00C16E65" w:rsidRDefault="00C16E65" w:rsidP="00C16E65">
      <w:r>
        <w:t>[TS 24.281 clause 18.3.4.2]</w:t>
      </w:r>
    </w:p>
    <w:p w14:paraId="50D2B339" w14:textId="77777777" w:rsidR="00C16E65" w:rsidRPr="0073469F" w:rsidRDefault="00C16E65" w:rsidP="00C16E65">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3E326062" w14:textId="77777777" w:rsidR="00C16E65" w:rsidRPr="0073469F" w:rsidRDefault="00C16E65" w:rsidP="00C16E65">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DA85ECD" w14:textId="77777777" w:rsidR="00C16E65" w:rsidRPr="0073469F" w:rsidRDefault="00C16E65" w:rsidP="00C16E65">
      <w:pPr>
        <w:pStyle w:val="B1"/>
      </w:pPr>
      <w:r w:rsidRPr="0073469F">
        <w:t>2)</w:t>
      </w:r>
      <w:r w:rsidRPr="0073469F">
        <w:tab/>
        <w:t>shall include a Content-Type header field set to "application/vnd.3gpp.</w:t>
      </w:r>
      <w:r>
        <w:t>mcvideo</w:t>
      </w:r>
      <w:r w:rsidRPr="0073469F">
        <w:t>-location-info+xml";</w:t>
      </w:r>
    </w:p>
    <w:p w14:paraId="2F49B817" w14:textId="77777777" w:rsidR="00C16E65" w:rsidRDefault="00C16E65" w:rsidP="00C16E65">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A28071F" w14:textId="77777777" w:rsidR="00C16E65" w:rsidRDefault="00C16E65" w:rsidP="00C16E65">
      <w:pPr>
        <w:pStyle w:val="B2"/>
      </w:pPr>
      <w:r>
        <w:t>a)</w:t>
      </w:r>
      <w:r>
        <w:tab/>
        <w:t>a &lt;Report&gt; element and if the Report was triggered by a location request include the &lt;ReportID&gt; attribute set to the value of the &lt;RequestID&gt; attribute in the received Request</w:t>
      </w:r>
      <w:r w:rsidRPr="0073469F">
        <w:t>;</w:t>
      </w:r>
    </w:p>
    <w:p w14:paraId="2CA61604" w14:textId="77777777" w:rsidR="00C16E65" w:rsidRDefault="00C16E65" w:rsidP="00C16E65">
      <w:pPr>
        <w:pStyle w:val="B2"/>
      </w:pPr>
      <w:r>
        <w:t>b)</w:t>
      </w:r>
      <w:r>
        <w:tab/>
        <w:t xml:space="preserve">a &lt;TriggerId&gt; child element set to the value of each &lt;Trigger-Id&gt; value of the triggers that have fired; </w:t>
      </w:r>
      <w:r w:rsidRPr="0073469F">
        <w:t>and</w:t>
      </w:r>
    </w:p>
    <w:p w14:paraId="7AA7648D" w14:textId="77777777" w:rsidR="00C16E65" w:rsidRPr="0073469F" w:rsidRDefault="00C16E65" w:rsidP="00C16E65">
      <w:pPr>
        <w:pStyle w:val="B2"/>
      </w:pPr>
      <w:r>
        <w:t>c)</w:t>
      </w:r>
      <w:r>
        <w:tab/>
        <w:t>the location reporting elements corresponding to the triggers that have fired;</w:t>
      </w:r>
    </w:p>
    <w:p w14:paraId="02C971E8" w14:textId="77777777" w:rsidR="00C16E65" w:rsidRDefault="00C16E65" w:rsidP="00C16E65">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5238E5A" w14:textId="77777777" w:rsidR="00C16E65" w:rsidRPr="00436CF9" w:rsidRDefault="00C16E65" w:rsidP="00C16E65">
      <w:pPr>
        <w:pStyle w:val="B1"/>
      </w:pPr>
      <w:r w:rsidRPr="00AD1139">
        <w:t>5)</w:t>
      </w:r>
      <w:r w:rsidRPr="00AD1139">
        <w:tab/>
      </w:r>
      <w:r>
        <w:t>shall set the minimumReportInterval timer to the minimumReportInterval time and start the timer;</w:t>
      </w:r>
    </w:p>
    <w:p w14:paraId="4018C799" w14:textId="77777777" w:rsidR="00C16E65" w:rsidRPr="0073469F" w:rsidRDefault="00C16E65" w:rsidP="00C16E65">
      <w:pPr>
        <w:pStyle w:val="B1"/>
      </w:pPr>
      <w:r>
        <w:t>6)</w:t>
      </w:r>
      <w:r>
        <w:tab/>
        <w:t>shall reset all triggers; and</w:t>
      </w:r>
    </w:p>
    <w:p w14:paraId="11AE0C32" w14:textId="77777777" w:rsidR="00C16E65" w:rsidRPr="00D80019" w:rsidRDefault="00C16E65" w:rsidP="00C16E65">
      <w:pPr>
        <w:pStyle w:val="B1"/>
        <w:rPr>
          <w:noProof/>
        </w:rPr>
      </w:pPr>
      <w:r>
        <w:t>7)</w:t>
      </w:r>
      <w:r>
        <w:tab/>
      </w:r>
      <w:r w:rsidRPr="0073469F">
        <w:t>shall send the SIP MESSAGE request as specified in 3GPP TS 24.229 </w:t>
      </w:r>
      <w:r>
        <w:t>[11]</w:t>
      </w:r>
      <w:r w:rsidRPr="0073469F">
        <w:t>.</w:t>
      </w:r>
    </w:p>
    <w:p w14:paraId="5D1699A0" w14:textId="77777777" w:rsidR="00C16E65" w:rsidRDefault="00C16E65" w:rsidP="00C16E65">
      <w:pPr>
        <w:pStyle w:val="H6"/>
      </w:pPr>
      <w:r>
        <w:t>6.9.1.3</w:t>
      </w:r>
      <w:r>
        <w:tab/>
        <w:t>Test description</w:t>
      </w:r>
    </w:p>
    <w:p w14:paraId="4710898F" w14:textId="77777777" w:rsidR="00C16E65" w:rsidRDefault="00C16E65" w:rsidP="00C16E65">
      <w:pPr>
        <w:pStyle w:val="H6"/>
      </w:pPr>
      <w:r>
        <w:t>6.9.1.3.1</w:t>
      </w:r>
      <w:r>
        <w:tab/>
        <w:t>Pre-test conditions</w:t>
      </w:r>
    </w:p>
    <w:p w14:paraId="2883A0A3" w14:textId="77777777" w:rsidR="008866F3" w:rsidRDefault="008866F3" w:rsidP="008866F3">
      <w:pPr>
        <w:pStyle w:val="H6"/>
      </w:pPr>
      <w:r w:rsidRPr="00102CE5">
        <w:t>Test configuration</w:t>
      </w:r>
      <w:r>
        <w:t>:</w:t>
      </w:r>
    </w:p>
    <w:p w14:paraId="5CB643E9" w14:textId="77777777" w:rsidR="008866F3" w:rsidRDefault="008866F3" w:rsidP="008866F3">
      <w:pPr>
        <w:pStyle w:val="B1"/>
      </w:pPr>
      <w:r>
        <w:t>-</w:t>
      </w:r>
      <w:r>
        <w:tab/>
        <w:t>Single cell configuration according to TS 36.579-1 [2] clause 5.2.2.2.1.</w:t>
      </w:r>
    </w:p>
    <w:p w14:paraId="57583269" w14:textId="77777777" w:rsidR="008866F3" w:rsidRDefault="008866F3" w:rsidP="008866F3">
      <w:pPr>
        <w:pStyle w:val="H6"/>
      </w:pPr>
      <w:r>
        <w:t>Preamble:</w:t>
      </w:r>
    </w:p>
    <w:p w14:paraId="6D92CE24" w14:textId="77777777" w:rsidR="008866F3" w:rsidRDefault="008866F3" w:rsidP="008866F3">
      <w:pPr>
        <w:pStyle w:val="B1"/>
      </w:pPr>
      <w:r>
        <w:t>-</w:t>
      </w:r>
      <w:r>
        <w:tab/>
        <w:t>The UE has performed procedure 'Initial registration' as described in TS 36.579-1 [2] clause 5.4.2.</w:t>
      </w:r>
    </w:p>
    <w:p w14:paraId="33FB3FC7" w14:textId="77777777" w:rsidR="008866F3" w:rsidRDefault="008866F3" w:rsidP="008866F3">
      <w:pPr>
        <w:pStyle w:val="B1"/>
      </w:pPr>
      <w:r>
        <w:t>-</w:t>
      </w:r>
      <w:r>
        <w:tab/>
      </w:r>
      <w:r w:rsidRPr="000573F5">
        <w:t>UE States at the end of the preamble</w:t>
      </w:r>
      <w:r>
        <w:t>:</w:t>
      </w:r>
    </w:p>
    <w:p w14:paraId="48CA8325" w14:textId="77777777" w:rsidR="008866F3" w:rsidRDefault="008866F3" w:rsidP="008866F3">
      <w:pPr>
        <w:pStyle w:val="B1"/>
        <w:ind w:left="852"/>
      </w:pPr>
      <w:r>
        <w:t>-</w:t>
      </w:r>
      <w:r>
        <w:tab/>
        <w:t>The UE is in RRC_IDLE state.</w:t>
      </w:r>
    </w:p>
    <w:p w14:paraId="1C15F1B8" w14:textId="77777777" w:rsidR="008866F3" w:rsidRDefault="008866F3" w:rsidP="008866F3">
      <w:pPr>
        <w:pStyle w:val="B1"/>
        <w:ind w:left="852"/>
      </w:pPr>
      <w:r>
        <w:t>-</w:t>
      </w:r>
      <w:r>
        <w:tab/>
        <w:t>The client is registered for MCVideo.</w:t>
      </w:r>
    </w:p>
    <w:p w14:paraId="3AEC45DC" w14:textId="77777777" w:rsidR="00C16E65" w:rsidRDefault="00C16E65" w:rsidP="00C16E65">
      <w:pPr>
        <w:pStyle w:val="H6"/>
      </w:pPr>
      <w:r>
        <w:t>6.9.1.3.2</w:t>
      </w:r>
      <w:r>
        <w:tab/>
        <w:t>Test procedure sequence</w:t>
      </w:r>
    </w:p>
    <w:p w14:paraId="1540E982" w14:textId="77777777" w:rsidR="00C16E65" w:rsidRDefault="00C16E65" w:rsidP="00C16E65">
      <w:pPr>
        <w:pStyle w:val="TH"/>
      </w:pPr>
      <w:r>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16E65" w14:paraId="734E7B77" w14:textId="77777777" w:rsidTr="0021209C">
        <w:tc>
          <w:tcPr>
            <w:tcW w:w="649" w:type="dxa"/>
            <w:tcBorders>
              <w:top w:val="single" w:sz="4" w:space="0" w:color="auto"/>
              <w:left w:val="single" w:sz="4" w:space="0" w:color="auto"/>
              <w:bottom w:val="nil"/>
              <w:right w:val="single" w:sz="4" w:space="0" w:color="auto"/>
            </w:tcBorders>
            <w:shd w:val="clear" w:color="auto" w:fill="auto"/>
            <w:hideMark/>
          </w:tcPr>
          <w:p w14:paraId="764AD8DF" w14:textId="77777777" w:rsidR="00C16E65" w:rsidRDefault="00C16E65" w:rsidP="0021209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306EC924" w14:textId="77777777" w:rsidR="00C16E65" w:rsidRDefault="00C16E65" w:rsidP="0021209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52733BC" w14:textId="77777777" w:rsidR="00C16E65" w:rsidRDefault="00C16E65" w:rsidP="0021209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7BFA" w14:textId="77777777" w:rsidR="00C16E65" w:rsidRDefault="00C16E65" w:rsidP="0021209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36B90701" w14:textId="77777777" w:rsidR="00C16E65" w:rsidRDefault="00C16E65" w:rsidP="0021209C">
            <w:pPr>
              <w:pStyle w:val="TAH"/>
            </w:pPr>
            <w:r>
              <w:t>Verdict</w:t>
            </w:r>
          </w:p>
        </w:tc>
      </w:tr>
      <w:tr w:rsidR="00C16E65" w14:paraId="677ACAD1"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24E376B9" w14:textId="77777777" w:rsidR="00C16E65" w:rsidRDefault="00C16E65" w:rsidP="0021209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54E5FAA" w14:textId="77777777" w:rsidR="00C16E65" w:rsidRDefault="00C16E65" w:rsidP="0021209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AB8C908" w14:textId="77777777" w:rsidR="00C16E65" w:rsidRDefault="00C16E65" w:rsidP="0021209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E0534A9" w14:textId="77777777" w:rsidR="00C16E65" w:rsidRDefault="00C16E65" w:rsidP="0021209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38C221CB" w14:textId="77777777" w:rsidR="00C16E65" w:rsidRDefault="00C16E65" w:rsidP="0021209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A973FE4" w14:textId="77777777" w:rsidR="00C16E65" w:rsidRDefault="00C16E65" w:rsidP="0021209C">
            <w:pPr>
              <w:pStyle w:val="TAH"/>
            </w:pPr>
          </w:p>
        </w:tc>
      </w:tr>
      <w:tr w:rsidR="00C16E65" w14:paraId="08B97824"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6CC3AE95" w14:textId="77777777" w:rsidR="00C16E65" w:rsidRDefault="00C16E65" w:rsidP="0021209C">
            <w:pPr>
              <w:pStyle w:val="TAC"/>
            </w:pPr>
            <w:r>
              <w:t>1-3</w:t>
            </w:r>
          </w:p>
        </w:tc>
        <w:tc>
          <w:tcPr>
            <w:tcW w:w="3970" w:type="dxa"/>
            <w:tcBorders>
              <w:top w:val="nil"/>
              <w:left w:val="single" w:sz="4" w:space="0" w:color="auto"/>
              <w:bottom w:val="single" w:sz="4" w:space="0" w:color="auto"/>
              <w:right w:val="single" w:sz="4" w:space="0" w:color="auto"/>
            </w:tcBorders>
            <w:shd w:val="clear" w:color="auto" w:fill="auto"/>
          </w:tcPr>
          <w:p w14:paraId="2A0D713B" w14:textId="77777777" w:rsidR="00C16E65" w:rsidRDefault="00C16E65" w:rsidP="0021209C">
            <w:pPr>
              <w:pStyle w:val="TAL"/>
              <w:rPr>
                <w:szCs w:val="18"/>
              </w:rPr>
            </w:pPr>
            <w:r>
              <w:rPr>
                <w:szCs w:val="18"/>
              </w:rPr>
              <w:t xml:space="preserve">Steps 1a1-3 of </w:t>
            </w:r>
            <w:r>
              <w:t xml:space="preserve">procedure 'MCX SIP MESSAGE CT' </w:t>
            </w:r>
            <w:r>
              <w:rPr>
                <w:lang w:eastAsia="ko-KR"/>
              </w:rPr>
              <w:t>as described in TS 36.579-1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60BDBBE0" w14:textId="77777777" w:rsidR="00C16E65" w:rsidRDefault="00C16E65" w:rsidP="0021209C">
            <w:pPr>
              <w:pStyle w:val="TAL"/>
              <w:rPr>
                <w:szCs w:val="18"/>
              </w:rPr>
            </w:pPr>
          </w:p>
          <w:p w14:paraId="69DD593D" w14:textId="77777777" w:rsidR="00C16E65" w:rsidRDefault="00C16E65" w:rsidP="0021209C">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B5635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B09C7B"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A6FE40A"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18C26CD" w14:textId="77777777" w:rsidR="00C16E65" w:rsidRDefault="00C16E65" w:rsidP="0021209C">
            <w:pPr>
              <w:pStyle w:val="TAC"/>
            </w:pPr>
            <w:r>
              <w:t>-</w:t>
            </w:r>
          </w:p>
        </w:tc>
      </w:tr>
      <w:tr w:rsidR="00C16E65" w14:paraId="01EF31E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E42C59C" w14:textId="77777777" w:rsidR="00C16E65" w:rsidRDefault="00C16E65" w:rsidP="0021209C">
            <w:pPr>
              <w:pStyle w:val="TAC"/>
            </w:pPr>
            <w:r>
              <w:t>4</w:t>
            </w:r>
          </w:p>
        </w:tc>
        <w:tc>
          <w:tcPr>
            <w:tcW w:w="3970" w:type="dxa"/>
            <w:tcBorders>
              <w:top w:val="nil"/>
              <w:left w:val="single" w:sz="4" w:space="0" w:color="auto"/>
              <w:bottom w:val="single" w:sz="4" w:space="0" w:color="auto"/>
              <w:right w:val="single" w:sz="4" w:space="0" w:color="auto"/>
            </w:tcBorders>
            <w:shd w:val="clear" w:color="auto" w:fill="auto"/>
            <w:hideMark/>
          </w:tcPr>
          <w:p w14:paraId="72A3C4EA" w14:textId="77777777" w:rsidR="00C16E65" w:rsidRDefault="00C16E65" w:rsidP="0021209C">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C63DA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37A780"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921BB0E"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E11F4F5" w14:textId="77777777" w:rsidR="00C16E65" w:rsidRDefault="00C16E65" w:rsidP="0021209C">
            <w:pPr>
              <w:pStyle w:val="TAC"/>
            </w:pPr>
            <w:r>
              <w:t>-</w:t>
            </w:r>
          </w:p>
        </w:tc>
      </w:tr>
      <w:tr w:rsidR="00C16E65" w14:paraId="49A3834C"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505AF92F" w14:textId="77777777" w:rsidR="00C16E65" w:rsidRDefault="00C16E65" w:rsidP="0021209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4D1660BC" w14:textId="77777777" w:rsidR="00C16E65" w:rsidRDefault="00C16E65" w:rsidP="0021209C">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89E2E9"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D303F3"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C4B4C21"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FB4796F" w14:textId="77777777" w:rsidR="00C16E65" w:rsidRDefault="00C16E65" w:rsidP="0021209C">
            <w:pPr>
              <w:pStyle w:val="TAC"/>
            </w:pPr>
            <w:r>
              <w:t>-</w:t>
            </w:r>
          </w:p>
        </w:tc>
      </w:tr>
      <w:tr w:rsidR="008866F3" w:rsidDel="008866F3" w14:paraId="36DB04A2"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9348504" w14:textId="25B0EB49" w:rsidR="008866F3" w:rsidDel="008866F3" w:rsidRDefault="008866F3" w:rsidP="008866F3">
            <w:pPr>
              <w:pStyle w:val="TAC"/>
            </w:pPr>
            <w:r>
              <w:t>5A</w:t>
            </w:r>
          </w:p>
        </w:tc>
        <w:tc>
          <w:tcPr>
            <w:tcW w:w="3970" w:type="dxa"/>
            <w:tcBorders>
              <w:top w:val="nil"/>
              <w:left w:val="single" w:sz="4" w:space="0" w:color="auto"/>
              <w:bottom w:val="single" w:sz="4" w:space="0" w:color="auto"/>
              <w:right w:val="single" w:sz="4" w:space="0" w:color="auto"/>
            </w:tcBorders>
            <w:shd w:val="clear" w:color="auto" w:fill="auto"/>
          </w:tcPr>
          <w:p w14:paraId="7EDFB514" w14:textId="0F3F0984" w:rsidR="008866F3" w:rsidDel="008866F3" w:rsidRDefault="008866F3" w:rsidP="008866F3">
            <w:pPr>
              <w:pStyle w:val="TAL"/>
            </w:pPr>
            <w:r w:rsidRPr="00CF052E">
              <w:t xml:space="preserve">The </w:t>
            </w:r>
            <w:r>
              <w:t xml:space="preserve">procedure 'MCX communication release' </w:t>
            </w:r>
            <w:r w:rsidRPr="00CF052E">
              <w:t>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32BD2B" w14:textId="005CD710" w:rsidR="008866F3" w:rsidDel="008866F3" w:rsidRDefault="008866F3" w:rsidP="008866F3">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0901308" w14:textId="04B32695" w:rsidR="008866F3" w:rsidDel="008866F3" w:rsidRDefault="008866F3" w:rsidP="008866F3">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5236EFC6" w14:textId="67DBC438" w:rsidR="008866F3" w:rsidDel="008866F3" w:rsidRDefault="008866F3" w:rsidP="008866F3">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20995EEA" w14:textId="7503995A" w:rsidR="008866F3" w:rsidDel="008866F3" w:rsidRDefault="008866F3" w:rsidP="008866F3">
            <w:pPr>
              <w:pStyle w:val="TAC"/>
            </w:pPr>
            <w:r w:rsidRPr="00CF052E">
              <w:t>-</w:t>
            </w:r>
          </w:p>
        </w:tc>
      </w:tr>
      <w:tr w:rsidR="00C16E65" w14:paraId="3F85E055"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5411B1BA" w14:textId="77777777" w:rsidR="00C16E65" w:rsidRDefault="00C16E65" w:rsidP="0021209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45DC073C" w14:textId="77777777" w:rsidR="00C16E65" w:rsidRDefault="00C16E65" w:rsidP="0021209C">
            <w:pPr>
              <w:pStyle w:val="TAL"/>
            </w:pPr>
            <w:r>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0E5A6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2AEA71D"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14DD5E1"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2130A7B" w14:textId="77777777" w:rsidR="00C16E65" w:rsidRDefault="00C16E65" w:rsidP="0021209C">
            <w:pPr>
              <w:pStyle w:val="TAC"/>
            </w:pPr>
            <w:r>
              <w:t>-</w:t>
            </w:r>
          </w:p>
        </w:tc>
      </w:tr>
      <w:tr w:rsidR="00C16E65" w14:paraId="3BFDA6AC"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DFBF9F1" w14:textId="77777777" w:rsidR="00C16E65" w:rsidRDefault="00C16E65" w:rsidP="0021209C">
            <w:pPr>
              <w:pStyle w:val="TAC"/>
            </w:pPr>
            <w:r>
              <w:t>7-9</w:t>
            </w:r>
          </w:p>
        </w:tc>
        <w:tc>
          <w:tcPr>
            <w:tcW w:w="3970" w:type="dxa"/>
            <w:tcBorders>
              <w:top w:val="nil"/>
              <w:left w:val="single" w:sz="4" w:space="0" w:color="auto"/>
              <w:bottom w:val="single" w:sz="4" w:space="0" w:color="auto"/>
              <w:right w:val="single" w:sz="4" w:space="0" w:color="auto"/>
            </w:tcBorders>
            <w:shd w:val="clear" w:color="auto" w:fill="auto"/>
            <w:hideMark/>
          </w:tcPr>
          <w:p w14:paraId="16B05CF5" w14:textId="77777777" w:rsidR="00C16E65" w:rsidRDefault="00C16E65" w:rsidP="0021209C">
            <w:pPr>
              <w:pStyle w:val="TAL"/>
            </w:pPr>
            <w:r>
              <w:rPr>
                <w:szCs w:val="18"/>
              </w:rPr>
              <w:t xml:space="preserve">Steps 1a1-3 of </w:t>
            </w:r>
            <w:r>
              <w:t xml:space="preserve">procedure 'MCX SIP MESSAGE CT' </w:t>
            </w:r>
            <w:r>
              <w:rPr>
                <w:lang w:eastAsia="ko-KR"/>
              </w:rPr>
              <w:t>as described in TS 36.579-1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EAE4A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C5245E9"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B50EFC8"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B0BBA79" w14:textId="77777777" w:rsidR="00C16E65" w:rsidRDefault="00C16E65" w:rsidP="0021209C">
            <w:pPr>
              <w:pStyle w:val="TAC"/>
            </w:pPr>
            <w:r>
              <w:t>-</w:t>
            </w:r>
          </w:p>
        </w:tc>
      </w:tr>
      <w:tr w:rsidR="00C16E65" w14:paraId="6D3415F7"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CEFF1EC" w14:textId="77777777" w:rsidR="00C16E65" w:rsidRDefault="00C16E65" w:rsidP="0021209C">
            <w:pPr>
              <w:pStyle w:val="TAC"/>
            </w:pPr>
            <w:r>
              <w:t>10-11</w:t>
            </w:r>
          </w:p>
        </w:tc>
        <w:tc>
          <w:tcPr>
            <w:tcW w:w="3970" w:type="dxa"/>
            <w:tcBorders>
              <w:top w:val="nil"/>
              <w:left w:val="single" w:sz="4" w:space="0" w:color="auto"/>
              <w:bottom w:val="single" w:sz="4" w:space="0" w:color="auto"/>
              <w:right w:val="single" w:sz="4" w:space="0" w:color="auto"/>
            </w:tcBorders>
            <w:shd w:val="clear" w:color="auto" w:fill="auto"/>
            <w:hideMark/>
          </w:tcPr>
          <w:p w14:paraId="6C20B19D" w14:textId="77777777" w:rsidR="00C16E65" w:rsidRDefault="00C16E65" w:rsidP="0021209C">
            <w:pPr>
              <w:pStyle w:val="TAL"/>
            </w:pPr>
            <w:r>
              <w:t xml:space="preserve">Check: Does the UE (MCVideo Client) correctly perform steps 2-3 of procedure 'MCX SIP MESSAGE CO' </w:t>
            </w:r>
            <w:r>
              <w:rPr>
                <w:lang w:eastAsia="ko-KR"/>
              </w:rPr>
              <w:t>as described in TS 36.579-1 [2] Table 5.3.32.3-1</w:t>
            </w:r>
            <w:r>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4ACDCB"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C5C507"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3324870B" w14:textId="77777777" w:rsidR="00C16E65" w:rsidRDefault="00C16E65" w:rsidP="0021209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1B5D813F" w14:textId="77777777" w:rsidR="00C16E65" w:rsidRDefault="00C16E65" w:rsidP="0021209C">
            <w:pPr>
              <w:pStyle w:val="TAC"/>
            </w:pPr>
            <w:r>
              <w:t>P</w:t>
            </w:r>
          </w:p>
        </w:tc>
      </w:tr>
      <w:tr w:rsidR="00C16E65" w14:paraId="4DE1300B"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023B9AE6" w14:textId="77777777" w:rsidR="00C16E65" w:rsidRDefault="00C16E65" w:rsidP="0021209C">
            <w:pPr>
              <w:pStyle w:val="TAC"/>
            </w:pPr>
            <w:r>
              <w:t>12</w:t>
            </w:r>
          </w:p>
        </w:tc>
        <w:tc>
          <w:tcPr>
            <w:tcW w:w="3970" w:type="dxa"/>
            <w:tcBorders>
              <w:top w:val="nil"/>
              <w:left w:val="single" w:sz="4" w:space="0" w:color="auto"/>
              <w:bottom w:val="single" w:sz="4" w:space="0" w:color="auto"/>
              <w:right w:val="single" w:sz="4" w:space="0" w:color="auto"/>
            </w:tcBorders>
            <w:shd w:val="clear" w:color="auto" w:fill="auto"/>
            <w:hideMark/>
          </w:tcPr>
          <w:p w14:paraId="43B207E7" w14:textId="77777777" w:rsidR="00C16E65" w:rsidRDefault="00C16E65" w:rsidP="0021209C">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E5F20D"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83B1FD"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E502BDF"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4AFF89B" w14:textId="77777777" w:rsidR="00C16E65" w:rsidRDefault="00C16E65" w:rsidP="0021209C">
            <w:pPr>
              <w:pStyle w:val="TAC"/>
            </w:pPr>
            <w:r>
              <w:t>-</w:t>
            </w:r>
          </w:p>
        </w:tc>
      </w:tr>
      <w:tr w:rsidR="00C16E65" w14:paraId="2237A687"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52FCF8C0" w14:textId="77777777" w:rsidR="00C16E65" w:rsidRDefault="00C16E65" w:rsidP="0021209C">
            <w:pPr>
              <w:pStyle w:val="TAC"/>
            </w:pPr>
            <w:r>
              <w:t>13</w:t>
            </w:r>
          </w:p>
        </w:tc>
        <w:tc>
          <w:tcPr>
            <w:tcW w:w="3970" w:type="dxa"/>
            <w:tcBorders>
              <w:top w:val="nil"/>
              <w:left w:val="single" w:sz="4" w:space="0" w:color="auto"/>
              <w:bottom w:val="single" w:sz="4" w:space="0" w:color="auto"/>
              <w:right w:val="single" w:sz="4" w:space="0" w:color="auto"/>
            </w:tcBorders>
            <w:shd w:val="clear" w:color="auto" w:fill="auto"/>
            <w:hideMark/>
          </w:tcPr>
          <w:p w14:paraId="4DDFC706" w14:textId="77777777" w:rsidR="00C16E65" w:rsidRDefault="00C16E65" w:rsidP="0021209C">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E312E3"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E5862E9"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FD75352"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2A43FFC" w14:textId="77777777" w:rsidR="00C16E65" w:rsidRDefault="00C16E65" w:rsidP="0021209C">
            <w:pPr>
              <w:pStyle w:val="TAC"/>
            </w:pPr>
            <w:r>
              <w:t>-</w:t>
            </w:r>
          </w:p>
        </w:tc>
      </w:tr>
      <w:tr w:rsidR="008866F3" w:rsidDel="008866F3" w14:paraId="12288772"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303D3BEA" w14:textId="691EF8FB" w:rsidR="008866F3" w:rsidDel="008866F3" w:rsidRDefault="008866F3" w:rsidP="008866F3">
            <w:pPr>
              <w:pStyle w:val="TAC"/>
            </w:pPr>
            <w:r w:rsidRPr="00CF052E">
              <w:t>1</w:t>
            </w:r>
            <w:r>
              <w:t>3A</w:t>
            </w:r>
          </w:p>
        </w:tc>
        <w:tc>
          <w:tcPr>
            <w:tcW w:w="3970" w:type="dxa"/>
            <w:tcBorders>
              <w:top w:val="nil"/>
              <w:left w:val="single" w:sz="4" w:space="0" w:color="auto"/>
              <w:bottom w:val="single" w:sz="4" w:space="0" w:color="auto"/>
              <w:right w:val="single" w:sz="4" w:space="0" w:color="auto"/>
            </w:tcBorders>
            <w:shd w:val="clear" w:color="auto" w:fill="auto"/>
          </w:tcPr>
          <w:p w14:paraId="38305F05" w14:textId="6442B48F" w:rsidR="008866F3" w:rsidDel="008866F3" w:rsidRDefault="008866F3" w:rsidP="008866F3">
            <w:pPr>
              <w:pStyle w:val="TAL"/>
            </w:pPr>
            <w:r w:rsidRPr="00CF052E">
              <w:t xml:space="preserve">The </w:t>
            </w:r>
            <w:r>
              <w:t xml:space="preserve">procedure 'MCX communication release' </w:t>
            </w:r>
            <w:r w:rsidRPr="00CF052E">
              <w:t>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A0295" w14:textId="6E15CA0F" w:rsidR="008866F3" w:rsidDel="008866F3" w:rsidRDefault="008866F3" w:rsidP="008866F3">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501D7B6" w14:textId="54F581CE" w:rsidR="008866F3" w:rsidDel="008866F3" w:rsidRDefault="008866F3" w:rsidP="008866F3">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52BD22D4" w14:textId="6981AC73" w:rsidR="008866F3" w:rsidDel="008866F3" w:rsidRDefault="008866F3" w:rsidP="008866F3">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3CEE0452" w14:textId="2EC1B835" w:rsidR="008866F3" w:rsidDel="008866F3" w:rsidRDefault="008866F3" w:rsidP="008866F3">
            <w:pPr>
              <w:pStyle w:val="TAC"/>
            </w:pPr>
            <w:r w:rsidRPr="00CF052E">
              <w:t>-</w:t>
            </w:r>
          </w:p>
        </w:tc>
      </w:tr>
      <w:tr w:rsidR="00C16E65" w14:paraId="4E5F4D4F"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5765F1DB" w14:textId="77777777" w:rsidR="00C16E65" w:rsidRDefault="00C16E65" w:rsidP="0021209C">
            <w:pPr>
              <w:pStyle w:val="TAC"/>
            </w:pPr>
            <w:r>
              <w:t>14</w:t>
            </w:r>
          </w:p>
        </w:tc>
        <w:tc>
          <w:tcPr>
            <w:tcW w:w="3970" w:type="dxa"/>
            <w:tcBorders>
              <w:top w:val="nil"/>
              <w:left w:val="single" w:sz="4" w:space="0" w:color="auto"/>
              <w:bottom w:val="single" w:sz="4" w:space="0" w:color="auto"/>
              <w:right w:val="single" w:sz="4" w:space="0" w:color="auto"/>
            </w:tcBorders>
            <w:shd w:val="clear" w:color="auto" w:fill="auto"/>
            <w:hideMark/>
          </w:tcPr>
          <w:p w14:paraId="7CFC3ADE" w14:textId="77777777" w:rsidR="00C16E65" w:rsidRDefault="00C16E65" w:rsidP="0021209C">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6B4E7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ADC96C"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4153C3C"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DB470FC" w14:textId="77777777" w:rsidR="00C16E65" w:rsidRDefault="00C16E65" w:rsidP="0021209C">
            <w:pPr>
              <w:pStyle w:val="TAC"/>
            </w:pPr>
            <w:r>
              <w:t>-</w:t>
            </w:r>
          </w:p>
        </w:tc>
      </w:tr>
      <w:tr w:rsidR="00C16E65" w14:paraId="755FB6CE"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3925C0C4" w14:textId="77777777" w:rsidR="00C16E65" w:rsidRDefault="00C16E65" w:rsidP="0021209C">
            <w:pPr>
              <w:pStyle w:val="TAC"/>
            </w:pPr>
            <w:r>
              <w:t>15-17</w:t>
            </w:r>
          </w:p>
        </w:tc>
        <w:tc>
          <w:tcPr>
            <w:tcW w:w="3970" w:type="dxa"/>
            <w:tcBorders>
              <w:top w:val="nil"/>
              <w:left w:val="single" w:sz="4" w:space="0" w:color="auto"/>
              <w:bottom w:val="single" w:sz="4" w:space="0" w:color="auto"/>
              <w:right w:val="single" w:sz="4" w:space="0" w:color="auto"/>
            </w:tcBorders>
            <w:shd w:val="clear" w:color="auto" w:fill="auto"/>
            <w:hideMark/>
          </w:tcPr>
          <w:p w14:paraId="7860FCB6" w14:textId="77777777" w:rsidR="00C16E65" w:rsidRDefault="00C16E65" w:rsidP="0021209C">
            <w:pPr>
              <w:pStyle w:val="TAL"/>
              <w:rPr>
                <w:szCs w:val="18"/>
              </w:rPr>
            </w:pPr>
            <w:r>
              <w:t xml:space="preserve">Check: Does the UE (MCVideo Client) correctly perform steps 1a1-3 of procedure 'MCX SIP MESSAGE CO' </w:t>
            </w:r>
            <w:r>
              <w:rPr>
                <w:lang w:eastAsia="ko-KR"/>
              </w:rPr>
              <w:t>as described in TS 36.579-1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CBC65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847A3B"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C51EA9F" w14:textId="3062A70E" w:rsidR="00C16E65" w:rsidRDefault="00795872" w:rsidP="0021209C">
            <w:pPr>
              <w:pStyle w:val="TAC"/>
            </w:pPr>
            <w:r w:rsidRPr="00795872">
              <w:t>2</w:t>
            </w:r>
          </w:p>
        </w:tc>
        <w:tc>
          <w:tcPr>
            <w:tcW w:w="892" w:type="dxa"/>
            <w:tcBorders>
              <w:top w:val="nil"/>
              <w:left w:val="single" w:sz="4" w:space="0" w:color="auto"/>
              <w:bottom w:val="single" w:sz="4" w:space="0" w:color="auto"/>
              <w:right w:val="single" w:sz="4" w:space="0" w:color="auto"/>
            </w:tcBorders>
            <w:shd w:val="clear" w:color="auto" w:fill="auto"/>
            <w:hideMark/>
          </w:tcPr>
          <w:p w14:paraId="4DA2B0A6" w14:textId="77777777" w:rsidR="00C16E65" w:rsidRDefault="00C16E65" w:rsidP="0021209C">
            <w:pPr>
              <w:pStyle w:val="TAC"/>
            </w:pPr>
            <w:r>
              <w:t>P</w:t>
            </w:r>
          </w:p>
        </w:tc>
      </w:tr>
      <w:tr w:rsidR="00C16E65" w14:paraId="5C2ACFB8"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3F4E941" w14:textId="77777777" w:rsidR="00C16E65" w:rsidRDefault="00C16E65" w:rsidP="0021209C">
            <w:pPr>
              <w:pStyle w:val="TAC"/>
            </w:pPr>
            <w:r>
              <w:t>18-19</w:t>
            </w:r>
          </w:p>
        </w:tc>
        <w:tc>
          <w:tcPr>
            <w:tcW w:w="3970" w:type="dxa"/>
            <w:tcBorders>
              <w:top w:val="nil"/>
              <w:left w:val="single" w:sz="4" w:space="0" w:color="auto"/>
              <w:bottom w:val="single" w:sz="4" w:space="0" w:color="auto"/>
              <w:right w:val="single" w:sz="4" w:space="0" w:color="auto"/>
            </w:tcBorders>
            <w:shd w:val="clear" w:color="auto" w:fill="auto"/>
            <w:hideMark/>
          </w:tcPr>
          <w:p w14:paraId="15A55C86" w14:textId="44816E13" w:rsidR="00C16E65" w:rsidRDefault="00795872" w:rsidP="0021209C">
            <w:pPr>
              <w:pStyle w:val="TAL"/>
            </w:pPr>
            <w:r w:rsidRPr="00795872">
              <w:rPr>
                <w:szCs w:val="18"/>
              </w:rPr>
              <w:t>Check: Does the UE (MCVideo Client) correctly perform step 2-3 of procedure 'MCX SIP MESSAGE CT' as described in TS 36.579-1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DB488A"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7A9108"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F1A8A8B" w14:textId="3468ADB0" w:rsidR="00C16E65" w:rsidRDefault="00795872" w:rsidP="0021209C">
            <w:pPr>
              <w:pStyle w:val="TAC"/>
            </w:pPr>
            <w:r w:rsidRPr="00795872">
              <w:t>3</w:t>
            </w:r>
          </w:p>
        </w:tc>
        <w:tc>
          <w:tcPr>
            <w:tcW w:w="892" w:type="dxa"/>
            <w:tcBorders>
              <w:top w:val="nil"/>
              <w:left w:val="single" w:sz="4" w:space="0" w:color="auto"/>
              <w:bottom w:val="single" w:sz="4" w:space="0" w:color="auto"/>
              <w:right w:val="single" w:sz="4" w:space="0" w:color="auto"/>
            </w:tcBorders>
            <w:shd w:val="clear" w:color="auto" w:fill="auto"/>
            <w:hideMark/>
          </w:tcPr>
          <w:p w14:paraId="0841B78A" w14:textId="2EDC0A29" w:rsidR="00C16E65" w:rsidRDefault="00795872" w:rsidP="0021209C">
            <w:pPr>
              <w:pStyle w:val="TAC"/>
            </w:pPr>
            <w:r>
              <w:t xml:space="preserve"> </w:t>
            </w:r>
            <w:r w:rsidRPr="00795872">
              <w:t>P</w:t>
            </w:r>
          </w:p>
        </w:tc>
      </w:tr>
      <w:tr w:rsidR="00C16E65" w14:paraId="05A112CE"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16FB496" w14:textId="77777777" w:rsidR="00C16E65" w:rsidRDefault="00C16E65" w:rsidP="0021209C">
            <w:pPr>
              <w:pStyle w:val="TAC"/>
            </w:pPr>
            <w:r>
              <w:t>20-21</w:t>
            </w:r>
          </w:p>
        </w:tc>
        <w:tc>
          <w:tcPr>
            <w:tcW w:w="3970" w:type="dxa"/>
            <w:tcBorders>
              <w:top w:val="nil"/>
              <w:left w:val="single" w:sz="4" w:space="0" w:color="auto"/>
              <w:bottom w:val="single" w:sz="4" w:space="0" w:color="auto"/>
              <w:right w:val="single" w:sz="4" w:space="0" w:color="auto"/>
            </w:tcBorders>
            <w:shd w:val="clear" w:color="auto" w:fill="auto"/>
            <w:hideMark/>
          </w:tcPr>
          <w:p w14:paraId="656FCA2A" w14:textId="77777777" w:rsidR="00C16E65" w:rsidRDefault="00C16E65" w:rsidP="0021209C">
            <w:pPr>
              <w:pStyle w:val="TAL"/>
            </w:pPr>
            <w:r>
              <w:t xml:space="preserve">Steps 2-3 of procedure 'MCX SIP MESSAGE CT' </w:t>
            </w:r>
            <w:r>
              <w:rPr>
                <w:lang w:eastAsia="ko-KR"/>
              </w:rPr>
              <w:t>as described in TS 36.579-1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AB87D9"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875A76"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2A6376A"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DA8891E" w14:textId="77777777" w:rsidR="00C16E65" w:rsidRDefault="00C16E65" w:rsidP="0021209C">
            <w:pPr>
              <w:pStyle w:val="TAC"/>
            </w:pPr>
            <w:r>
              <w:t>-</w:t>
            </w:r>
          </w:p>
        </w:tc>
      </w:tr>
      <w:tr w:rsidR="00C16E65" w14:paraId="76C6C18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0F5B1738" w14:textId="77777777" w:rsidR="00C16E65" w:rsidRDefault="00C16E65" w:rsidP="0021209C">
            <w:pPr>
              <w:pStyle w:val="TAC"/>
            </w:pPr>
            <w:r>
              <w:t>22-23</w:t>
            </w:r>
          </w:p>
        </w:tc>
        <w:tc>
          <w:tcPr>
            <w:tcW w:w="3970" w:type="dxa"/>
            <w:tcBorders>
              <w:top w:val="nil"/>
              <w:left w:val="single" w:sz="4" w:space="0" w:color="auto"/>
              <w:bottom w:val="single" w:sz="4" w:space="0" w:color="auto"/>
              <w:right w:val="single" w:sz="4" w:space="0" w:color="auto"/>
            </w:tcBorders>
            <w:shd w:val="clear" w:color="auto" w:fill="auto"/>
            <w:hideMark/>
          </w:tcPr>
          <w:p w14:paraId="34968388" w14:textId="4A7E9CD6" w:rsidR="00C16E65" w:rsidRDefault="00C16E65" w:rsidP="0021209C">
            <w:pPr>
              <w:pStyle w:val="TAL"/>
              <w:rPr>
                <w:szCs w:val="18"/>
              </w:rPr>
            </w:pPr>
            <w:r>
              <w:t xml:space="preserve">Check: Does the UE (MCVideo Client) correctly perform steps 2-3 of procedure 'MCX SIP MESSAGE CO' </w:t>
            </w:r>
            <w:r>
              <w:rPr>
                <w:lang w:eastAsia="ko-KR"/>
              </w:rPr>
              <w:t xml:space="preserve">as described in TS 36.579-1 [2] Table 5.3.32.3-1 to provide location information for the configuration done at steps </w:t>
            </w:r>
            <w:r w:rsidR="00795872" w:rsidRPr="00795872">
              <w:rPr>
                <w:lang w:eastAsia="ko-KR"/>
              </w:rPr>
              <w:t>18-19</w:t>
            </w:r>
            <w:r>
              <w:rPr>
                <w:lang w:eastAsia="ko-K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0B72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BDFB61"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16166EB" w14:textId="7653A4B1" w:rsidR="00C16E65" w:rsidRDefault="00795872" w:rsidP="0021209C">
            <w:pPr>
              <w:pStyle w:val="TAC"/>
            </w:pPr>
            <w:r w:rsidRPr="00795872">
              <w:t>1</w:t>
            </w:r>
          </w:p>
        </w:tc>
        <w:tc>
          <w:tcPr>
            <w:tcW w:w="892" w:type="dxa"/>
            <w:tcBorders>
              <w:top w:val="nil"/>
              <w:left w:val="single" w:sz="4" w:space="0" w:color="auto"/>
              <w:bottom w:val="single" w:sz="4" w:space="0" w:color="auto"/>
              <w:right w:val="single" w:sz="4" w:space="0" w:color="auto"/>
            </w:tcBorders>
            <w:shd w:val="clear" w:color="auto" w:fill="auto"/>
            <w:hideMark/>
          </w:tcPr>
          <w:p w14:paraId="50B6256E" w14:textId="77777777" w:rsidR="00C16E65" w:rsidRDefault="00C16E65" w:rsidP="0021209C">
            <w:pPr>
              <w:pStyle w:val="TAC"/>
            </w:pPr>
            <w:r>
              <w:t>P</w:t>
            </w:r>
          </w:p>
        </w:tc>
      </w:tr>
      <w:tr w:rsidR="00C16E65" w14:paraId="24CE769B"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1FC4133" w14:textId="77777777" w:rsidR="00C16E65" w:rsidRDefault="00C16E65" w:rsidP="0021209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055E087D" w14:textId="77777777" w:rsidR="00C16E65" w:rsidRDefault="00C16E65" w:rsidP="0021209C">
            <w:pPr>
              <w:pStyle w:val="TAL"/>
              <w:rPr>
                <w:szCs w:val="18"/>
              </w:rPr>
            </w:pPr>
            <w:r>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78576A" w14:textId="77777777" w:rsidR="00C16E65" w:rsidRDefault="00C16E65" w:rsidP="0021209C">
            <w:pPr>
              <w:pStyle w:val="TAC"/>
            </w:pPr>
            <w:r>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BE333B" w14:textId="77777777" w:rsidR="00C16E65" w:rsidRDefault="00C16E65" w:rsidP="0021209C">
            <w:pPr>
              <w:pStyle w:val="TAL"/>
            </w:pPr>
            <w:r>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2DC04157" w14:textId="77777777" w:rsidR="00C16E65" w:rsidRDefault="00C16E65" w:rsidP="0021209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43977774" w14:textId="77777777" w:rsidR="00C16E65" w:rsidRDefault="00C16E65" w:rsidP="0021209C">
            <w:pPr>
              <w:pStyle w:val="TAC"/>
            </w:pPr>
            <w:r>
              <w:t>F</w:t>
            </w:r>
          </w:p>
        </w:tc>
      </w:tr>
      <w:tr w:rsidR="008866F3" w:rsidDel="008866F3" w14:paraId="5F0E521A" w14:textId="77777777" w:rsidTr="0021209C">
        <w:tc>
          <w:tcPr>
            <w:tcW w:w="649" w:type="dxa"/>
            <w:tcBorders>
              <w:top w:val="single" w:sz="4" w:space="0" w:color="auto"/>
              <w:left w:val="single" w:sz="4" w:space="0" w:color="auto"/>
              <w:bottom w:val="single" w:sz="4" w:space="0" w:color="auto"/>
              <w:right w:val="single" w:sz="4" w:space="0" w:color="auto"/>
            </w:tcBorders>
            <w:shd w:val="clear" w:color="auto" w:fill="auto"/>
          </w:tcPr>
          <w:p w14:paraId="383C4888" w14:textId="43EB6CD5" w:rsidR="008866F3" w:rsidDel="008866F3" w:rsidRDefault="008866F3" w:rsidP="008866F3">
            <w:pPr>
              <w:pStyle w:val="TAC"/>
            </w:pPr>
            <w:r>
              <w:t>25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BB7608B" w14:textId="39BB00FE" w:rsidR="008866F3" w:rsidDel="008866F3" w:rsidRDefault="008866F3" w:rsidP="008866F3">
            <w:pPr>
              <w:pStyle w:val="TAL"/>
            </w:pPr>
            <w:r w:rsidRPr="00CF052E">
              <w:t xml:space="preserve">The </w:t>
            </w:r>
            <w:r>
              <w:t xml:space="preserve">procedure 'MCX communication release' </w:t>
            </w:r>
            <w:r w:rsidRPr="00CF052E">
              <w:t>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FBE37" w14:textId="5621F367" w:rsidR="008866F3" w:rsidDel="008866F3" w:rsidRDefault="008866F3" w:rsidP="008866F3">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231186D" w14:textId="6F839C2B" w:rsidR="008866F3" w:rsidDel="008866F3" w:rsidRDefault="008866F3" w:rsidP="008866F3">
            <w:pPr>
              <w:pStyle w:val="TAL"/>
            </w:pPr>
            <w:r w:rsidRPr="00CF052E">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82DC46" w14:textId="270B1116" w:rsidR="008866F3" w:rsidDel="008866F3" w:rsidRDefault="008866F3" w:rsidP="008866F3">
            <w:pPr>
              <w:pStyle w:val="TAC"/>
            </w:pPr>
            <w:r w:rsidRPr="00CF052E">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4938A1" w14:textId="6E9B4F62" w:rsidR="008866F3" w:rsidDel="008866F3" w:rsidRDefault="008866F3" w:rsidP="008866F3">
            <w:pPr>
              <w:pStyle w:val="TAC"/>
            </w:pPr>
            <w:r w:rsidRPr="00CF052E">
              <w:t>-</w:t>
            </w:r>
          </w:p>
        </w:tc>
      </w:tr>
      <w:tr w:rsidR="00C16E65" w14:paraId="04C83309" w14:textId="77777777" w:rsidTr="0021209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42C5BBE" w14:textId="01E20A2C" w:rsidR="00C16E65" w:rsidRDefault="00C16E65" w:rsidP="0021209C">
            <w:pPr>
              <w:pStyle w:val="TAN"/>
            </w:pPr>
            <w:r>
              <w:t>NOTE 1:</w:t>
            </w:r>
            <w:r>
              <w:tab/>
              <w:t>The value of 10s is arbitrary chosen.</w:t>
            </w:r>
          </w:p>
        </w:tc>
      </w:tr>
    </w:tbl>
    <w:p w14:paraId="0F5A9DCA" w14:textId="77777777" w:rsidR="00C16E65" w:rsidRDefault="00C16E65" w:rsidP="00C16E65"/>
    <w:p w14:paraId="226406BB" w14:textId="77777777" w:rsidR="00C16E65" w:rsidRDefault="00C16E65" w:rsidP="00C16E65">
      <w:pPr>
        <w:pStyle w:val="H6"/>
      </w:pPr>
      <w:r>
        <w:t>6.9.1.3.3</w:t>
      </w:r>
      <w:r>
        <w:tab/>
        <w:t>Specific message contents</w:t>
      </w:r>
    </w:p>
    <w:p w14:paraId="7262FE2F" w14:textId="77777777" w:rsidR="00C16E65" w:rsidRDefault="00C16E65" w:rsidP="00C16E65">
      <w:pPr>
        <w:pStyle w:val="TH"/>
      </w:pPr>
      <w:r>
        <w:t>Table 6.9.1.3.3-1: SIP MESSAGE from the SS (Step 2, Table 6.9.1.3.2-1;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5249823A"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5ABE5180" w14:textId="77777777" w:rsidR="00C16E65" w:rsidRDefault="00C16E65" w:rsidP="0021209C">
            <w:pPr>
              <w:pStyle w:val="TAL"/>
              <w:rPr>
                <w:szCs w:val="18"/>
              </w:rPr>
            </w:pPr>
            <w:r>
              <w:t>Derivation Path: TS 36.579-1 [2], Table 5.5.2.7.2-1, condition LOCATION-CONFIG</w:t>
            </w:r>
          </w:p>
        </w:tc>
      </w:tr>
      <w:tr w:rsidR="00C16E65" w14:paraId="607A484E"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6915C608"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5B0E61"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743612D"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F3CF31"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A606E74" w14:textId="77777777" w:rsidR="00C16E65" w:rsidRDefault="00C16E65" w:rsidP="0021209C">
            <w:pPr>
              <w:pStyle w:val="TAH"/>
            </w:pPr>
            <w:r>
              <w:t>Condition</w:t>
            </w:r>
          </w:p>
        </w:tc>
      </w:tr>
      <w:tr w:rsidR="00C16E65" w14:paraId="6A52CAB1"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E34D564" w14:textId="77777777" w:rsidR="00C16E65" w:rsidRPr="00303ED7" w:rsidRDefault="00C16E65" w:rsidP="0021209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5BEB3D3C"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6A9913D1"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0D9A1DC8"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547DD" w14:textId="77777777" w:rsidR="00C16E65" w:rsidRDefault="00C16E65" w:rsidP="0021209C">
            <w:pPr>
              <w:pStyle w:val="TAL"/>
            </w:pPr>
          </w:p>
        </w:tc>
      </w:tr>
      <w:tr w:rsidR="00C16E65" w14:paraId="3B41E5F9"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536C73D" w14:textId="77777777" w:rsidR="00C16E65" w:rsidRDefault="00C16E65" w:rsidP="0021209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8627F5"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7AFB5" w14:textId="77777777" w:rsidR="00C16E65" w:rsidRPr="00303ED7" w:rsidRDefault="00C16E65" w:rsidP="0021209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4BDC7417"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5E7F2E" w14:textId="77777777" w:rsidR="00C16E65" w:rsidRDefault="00C16E65" w:rsidP="0021209C">
            <w:pPr>
              <w:pStyle w:val="TAL"/>
            </w:pPr>
          </w:p>
        </w:tc>
      </w:tr>
      <w:tr w:rsidR="00C16E65" w14:paraId="52D45205"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A204843" w14:textId="77777777" w:rsidR="00C16E65" w:rsidRDefault="00C16E65" w:rsidP="0021209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812521" w14:textId="77777777" w:rsidR="00C16E65" w:rsidRDefault="00C16E65" w:rsidP="0021209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7A4751"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A0ED0A8"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679BE3" w14:textId="77777777" w:rsidR="00C16E65" w:rsidRDefault="00C16E65" w:rsidP="0021209C">
            <w:pPr>
              <w:pStyle w:val="TAL"/>
            </w:pPr>
          </w:p>
        </w:tc>
      </w:tr>
      <w:tr w:rsidR="00C16E65" w14:paraId="6E98A08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65B5BA4" w14:textId="77777777" w:rsidR="00C16E65" w:rsidRDefault="00C16E65" w:rsidP="0021209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7638A"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712917C" w14:textId="77777777" w:rsidR="00C16E65" w:rsidRPr="00303ED7" w:rsidRDefault="00C16E65" w:rsidP="0021209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6E63E82F" w14:textId="77777777" w:rsidR="00C16E65" w:rsidRDefault="00C16E65" w:rsidP="0021209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9CF3E60" w14:textId="77777777" w:rsidR="00C16E65" w:rsidRDefault="00C16E65" w:rsidP="0021209C">
            <w:pPr>
              <w:pStyle w:val="TAL"/>
            </w:pPr>
          </w:p>
        </w:tc>
      </w:tr>
      <w:tr w:rsidR="00C16E65" w14:paraId="679D749F"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053F31F" w14:textId="77777777" w:rsidR="00C16E65" w:rsidRDefault="00C16E65" w:rsidP="0021209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A2EB90" w14:textId="77777777" w:rsidR="00C16E65" w:rsidRDefault="00C16E65" w:rsidP="0021209C">
            <w:pPr>
              <w:pStyle w:val="TAL"/>
            </w:pPr>
            <w:r>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0833E488"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9D2FA7D"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07962" w14:textId="77777777" w:rsidR="00C16E65" w:rsidRDefault="00C16E65" w:rsidP="0021209C">
            <w:pPr>
              <w:pStyle w:val="TAL"/>
            </w:pPr>
          </w:p>
        </w:tc>
      </w:tr>
    </w:tbl>
    <w:p w14:paraId="1E8FF7AB" w14:textId="77777777" w:rsidR="00C16E65" w:rsidRDefault="00C16E65" w:rsidP="00C16E65"/>
    <w:p w14:paraId="141D10EC" w14:textId="77777777" w:rsidR="00C16E65" w:rsidRDefault="00C16E65" w:rsidP="00C16E65">
      <w:pPr>
        <w:pStyle w:val="TH"/>
      </w:pPr>
      <w:r>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5019CA9D"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3A1EF13F" w14:textId="77777777" w:rsidR="00C16E65" w:rsidRDefault="00C16E65" w:rsidP="0021209C">
            <w:pPr>
              <w:pStyle w:val="TAL"/>
              <w:rPr>
                <w:szCs w:val="18"/>
              </w:rPr>
            </w:pPr>
            <w:r>
              <w:t>Derivation Path: TS 36.579-1 [2], Table 5.5.3.2.2-2</w:t>
            </w:r>
          </w:p>
        </w:tc>
      </w:tr>
      <w:tr w:rsidR="00C16E65" w14:paraId="298556AE"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87EC2E1"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06DD0D"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C5AEEBF"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78609FB"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399E93" w14:textId="77777777" w:rsidR="00C16E65" w:rsidRDefault="00C16E65" w:rsidP="0021209C">
            <w:pPr>
              <w:pStyle w:val="TAH"/>
            </w:pPr>
            <w:r>
              <w:t>Condition</w:t>
            </w:r>
          </w:p>
        </w:tc>
      </w:tr>
      <w:tr w:rsidR="00C16E65" w14:paraId="6B34B736"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7B5B0C8D" w14:textId="77777777" w:rsidR="00C16E65" w:rsidRDefault="00C16E65" w:rsidP="0021209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6EFD7807"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CF299A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1FD9846"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791E5" w14:textId="77777777" w:rsidR="00C16E65" w:rsidRDefault="00C16E65" w:rsidP="0021209C">
            <w:pPr>
              <w:pStyle w:val="TAL"/>
            </w:pPr>
          </w:p>
        </w:tc>
      </w:tr>
      <w:tr w:rsidR="00C16E65" w14:paraId="1A29E8D7"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0657539" w14:textId="77777777" w:rsidR="00C16E65" w:rsidRDefault="00C16E65" w:rsidP="0021209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F4EE70C"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1027AF3"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733699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675B64" w14:textId="77777777" w:rsidR="00C16E65" w:rsidRDefault="00C16E65" w:rsidP="0021209C">
            <w:pPr>
              <w:pStyle w:val="TAL"/>
            </w:pPr>
          </w:p>
        </w:tc>
      </w:tr>
      <w:tr w:rsidR="00C16E65" w14:paraId="266D210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4D64DF4" w14:textId="77777777" w:rsidR="00C16E65" w:rsidRDefault="00C16E65" w:rsidP="0021209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C797F47"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C14A76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F65ECE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3D803A" w14:textId="77777777" w:rsidR="00C16E65" w:rsidRDefault="00C16E65" w:rsidP="0021209C">
            <w:pPr>
              <w:pStyle w:val="TAL"/>
            </w:pPr>
          </w:p>
        </w:tc>
      </w:tr>
    </w:tbl>
    <w:p w14:paraId="4398582A" w14:textId="77777777" w:rsidR="00C16E65" w:rsidRDefault="00C16E65" w:rsidP="00C16E65"/>
    <w:p w14:paraId="467B2890" w14:textId="77777777" w:rsidR="00C16E65" w:rsidRDefault="00C16E65" w:rsidP="00C16E65">
      <w:pPr>
        <w:pStyle w:val="TH"/>
      </w:pPr>
      <w:r>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2BB623C7"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7DCFE5F7" w14:textId="57ACF4CD" w:rsidR="00C16E65" w:rsidRDefault="00C16E65" w:rsidP="0021209C">
            <w:pPr>
              <w:pStyle w:val="TAL"/>
              <w:rPr>
                <w:szCs w:val="18"/>
              </w:rPr>
            </w:pPr>
            <w:r>
              <w:t>Derivation Path: TS 36.579-1 [2], Table 5.5.3.4.2-</w:t>
            </w:r>
            <w:r w:rsidR="00795872" w:rsidRPr="00795872">
              <w:t>2</w:t>
            </w:r>
          </w:p>
        </w:tc>
      </w:tr>
      <w:tr w:rsidR="00C16E65" w14:paraId="67080607"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05874444"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52964F"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85D119E"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79A7BA"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7244F6F" w14:textId="77777777" w:rsidR="00C16E65" w:rsidRDefault="00C16E65" w:rsidP="0021209C">
            <w:pPr>
              <w:pStyle w:val="TAH"/>
            </w:pPr>
            <w:r>
              <w:t>Condition</w:t>
            </w:r>
          </w:p>
        </w:tc>
      </w:tr>
      <w:tr w:rsidR="00C16E65" w14:paraId="6743C58D"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9DC16EE" w14:textId="77777777" w:rsidR="00C16E65" w:rsidRDefault="00C16E65" w:rsidP="0021209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B6880E0"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0324F81B"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C4ED86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D0FB41" w14:textId="77777777" w:rsidR="00C16E65" w:rsidRDefault="00C16E65" w:rsidP="0021209C">
            <w:pPr>
              <w:pStyle w:val="TAL"/>
            </w:pPr>
          </w:p>
        </w:tc>
      </w:tr>
      <w:tr w:rsidR="00C16E65" w14:paraId="17FAA7B9"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DFEA35E" w14:textId="77777777" w:rsidR="00C16E65" w:rsidRDefault="00C16E65" w:rsidP="0021209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CCE0B44"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2792F96F"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C77E6F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E4BB85" w14:textId="77777777" w:rsidR="00C16E65" w:rsidRDefault="00C16E65" w:rsidP="0021209C">
            <w:pPr>
              <w:pStyle w:val="TAL"/>
            </w:pPr>
          </w:p>
        </w:tc>
      </w:tr>
      <w:tr w:rsidR="00C16E65" w14:paraId="11C19F45"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60125D9" w14:textId="77777777" w:rsidR="00C16E65" w:rsidRDefault="00C16E65" w:rsidP="0021209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515ADCD"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5BB9859C"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747A07D"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E4CE0E" w14:textId="77777777" w:rsidR="00C16E65" w:rsidRDefault="00C16E65" w:rsidP="0021209C">
            <w:pPr>
              <w:pStyle w:val="TAL"/>
            </w:pPr>
          </w:p>
        </w:tc>
      </w:tr>
      <w:tr w:rsidR="00C16E65" w14:paraId="490FE1A9"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C07C5AD" w14:textId="77777777" w:rsidR="00C16E65" w:rsidRDefault="00C16E65" w:rsidP="0021209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374CBF"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1881F7E"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E2CF205"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4DB470" w14:textId="77777777" w:rsidR="00C16E65" w:rsidRDefault="00C16E65" w:rsidP="0021209C">
            <w:pPr>
              <w:pStyle w:val="TAL"/>
            </w:pPr>
          </w:p>
        </w:tc>
      </w:tr>
      <w:tr w:rsidR="00C16E65" w14:paraId="5F2B8D9D"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150FA59" w14:textId="77777777" w:rsidR="00C16E65" w:rsidRDefault="00C16E65" w:rsidP="0021209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AA0D5AB"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2731B07B" w14:textId="21384CDF"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84C15D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EFCA2A" w14:textId="77777777" w:rsidR="00C16E65" w:rsidRDefault="00C16E65" w:rsidP="0021209C">
            <w:pPr>
              <w:pStyle w:val="TAL"/>
            </w:pPr>
          </w:p>
        </w:tc>
      </w:tr>
      <w:tr w:rsidR="00C16E65" w14:paraId="33284104"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4E4B081" w14:textId="77777777" w:rsidR="00C16E65" w:rsidRDefault="00C16E65" w:rsidP="0021209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5410FD"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81CA8BA"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E81DA4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9FFFE2" w14:textId="77777777" w:rsidR="00C16E65" w:rsidRDefault="00C16E65" w:rsidP="0021209C">
            <w:pPr>
              <w:pStyle w:val="TAL"/>
            </w:pPr>
          </w:p>
        </w:tc>
      </w:tr>
      <w:tr w:rsidR="00C16E65" w14:paraId="65D10456"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A530DF9" w14:textId="77777777" w:rsidR="00C16E65" w:rsidRDefault="00C16E65" w:rsidP="0021209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F4BC2ED"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881E427"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A1A6EC8"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18B47E" w14:textId="77777777" w:rsidR="00C16E65" w:rsidRDefault="00C16E65" w:rsidP="0021209C">
            <w:pPr>
              <w:pStyle w:val="TAL"/>
            </w:pPr>
          </w:p>
        </w:tc>
      </w:tr>
      <w:tr w:rsidR="00C16E65" w14:paraId="00E67C62"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1EA04AC9" w14:textId="77777777" w:rsidR="00C16E65" w:rsidRDefault="00C16E65" w:rsidP="0021209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61CEF3"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714CF027" w14:textId="77777777" w:rsidR="00C16E65" w:rsidRDefault="00C16E65" w:rsidP="0021209C">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FA60AF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0091CF" w14:textId="77777777" w:rsidR="00C16E65" w:rsidRDefault="00C16E65" w:rsidP="0021209C">
            <w:pPr>
              <w:pStyle w:val="TAL"/>
            </w:pPr>
          </w:p>
        </w:tc>
      </w:tr>
      <w:tr w:rsidR="00C16E65" w14:paraId="42C54103"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53E6856" w14:textId="77777777" w:rsidR="00C16E65" w:rsidRDefault="00C16E65" w:rsidP="0021209C">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356F93" w14:textId="77777777" w:rsidR="00C16E65" w:rsidRDefault="00C16E65" w:rsidP="0021209C">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2B0658EC"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D8E10E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2C40F8" w14:textId="77777777" w:rsidR="00C16E65" w:rsidRDefault="00C16E65" w:rsidP="0021209C">
            <w:pPr>
              <w:pStyle w:val="TAL"/>
            </w:pPr>
          </w:p>
        </w:tc>
      </w:tr>
      <w:tr w:rsidR="00C16E65" w14:paraId="6593DE52"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45BDE8B" w14:textId="77777777" w:rsidR="00C16E65" w:rsidRDefault="00C16E65" w:rsidP="0021209C">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37534CA"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72770F5C"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C951E80"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C00BDC" w14:textId="77777777" w:rsidR="00C16E65" w:rsidRDefault="00C16E65" w:rsidP="0021209C">
            <w:pPr>
              <w:pStyle w:val="TAL"/>
            </w:pPr>
          </w:p>
        </w:tc>
      </w:tr>
      <w:tr w:rsidR="00C16E65" w14:paraId="167457BB"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74C4E31A" w14:textId="77777777" w:rsidR="00C16E65" w:rsidRDefault="00C16E65" w:rsidP="0021209C">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40494B31"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56D65C42"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89E386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E78F60" w14:textId="77777777" w:rsidR="00C16E65" w:rsidRDefault="00C16E65" w:rsidP="0021209C">
            <w:pPr>
              <w:pStyle w:val="TAL"/>
            </w:pPr>
          </w:p>
        </w:tc>
      </w:tr>
      <w:tr w:rsidR="00C16E65" w14:paraId="7BD90761"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08564C19" w14:textId="77777777" w:rsidR="00C16E65" w:rsidRDefault="00C16E65" w:rsidP="0021209C">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71B2002B" w14:textId="77777777" w:rsidR="00C16E65" w:rsidRDefault="00C16E65" w:rsidP="0021209C">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54BD6E73" w14:textId="77777777" w:rsidR="00C16E65" w:rsidRDefault="00C16E65" w:rsidP="0021209C">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0243234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DD534" w14:textId="77777777" w:rsidR="00C16E65" w:rsidRDefault="00C16E65" w:rsidP="0021209C">
            <w:pPr>
              <w:pStyle w:val="TAL"/>
            </w:pPr>
          </w:p>
        </w:tc>
      </w:tr>
      <w:tr w:rsidR="00C16E65" w14:paraId="03DF1E8E"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4FFCFCC3" w14:textId="77777777" w:rsidR="00C16E65" w:rsidRDefault="00C16E65" w:rsidP="0021209C">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3779ADAA" w14:textId="77777777" w:rsidR="00C16E65" w:rsidRDefault="00C16E65" w:rsidP="0021209C">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52083104"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F4D53A0"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8DED8D" w14:textId="77777777" w:rsidR="00C16E65" w:rsidRDefault="00C16E65" w:rsidP="0021209C">
            <w:pPr>
              <w:pStyle w:val="TAL"/>
            </w:pPr>
          </w:p>
        </w:tc>
      </w:tr>
    </w:tbl>
    <w:p w14:paraId="21A3E975" w14:textId="77777777" w:rsidR="00C16E65" w:rsidRDefault="00C16E65" w:rsidP="00C16E65"/>
    <w:p w14:paraId="283FE600" w14:textId="77777777" w:rsidR="00C16E65" w:rsidRDefault="00C16E65" w:rsidP="00C16E65">
      <w:pPr>
        <w:pStyle w:val="TH"/>
      </w:pPr>
      <w:r>
        <w:t>Table 6.9.1.3.3-4: SIP MESSAGE from the SS (Step 8, Table 6.9.1.3.2-1;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37C837A0"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36676631" w14:textId="77777777" w:rsidR="00C16E65" w:rsidRDefault="00C16E65" w:rsidP="0021209C">
            <w:pPr>
              <w:pStyle w:val="TAL"/>
              <w:rPr>
                <w:szCs w:val="18"/>
              </w:rPr>
            </w:pPr>
            <w:r>
              <w:t>Derivation Path: TS 36.579-1 [2], Table 5.5.2.7.2-1, condition LOCATION-INFO</w:t>
            </w:r>
          </w:p>
        </w:tc>
      </w:tr>
      <w:tr w:rsidR="00C16E65" w14:paraId="209E2EBD"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170AB617"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F85657"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5141C"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DB13B1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33558D8" w14:textId="77777777" w:rsidR="00C16E65" w:rsidRDefault="00C16E65" w:rsidP="0021209C">
            <w:pPr>
              <w:pStyle w:val="TAH"/>
            </w:pPr>
            <w:r>
              <w:t>Condition</w:t>
            </w:r>
          </w:p>
        </w:tc>
      </w:tr>
      <w:tr w:rsidR="00C16E65" w14:paraId="56DD2CC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F73BB16"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5DD1E3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EDC50E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517DD7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97351C" w14:textId="77777777" w:rsidR="00C16E65" w:rsidRDefault="00C16E65" w:rsidP="0021209C">
            <w:pPr>
              <w:pStyle w:val="TAL"/>
            </w:pPr>
          </w:p>
        </w:tc>
      </w:tr>
      <w:tr w:rsidR="00C16E65" w14:paraId="23084B1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E0C355E"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685E3F"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45D8A"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5CB5825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567D0E" w14:textId="77777777" w:rsidR="00C16E65" w:rsidRDefault="00C16E65" w:rsidP="0021209C">
            <w:pPr>
              <w:pStyle w:val="TAL"/>
            </w:pPr>
          </w:p>
        </w:tc>
      </w:tr>
      <w:tr w:rsidR="00C16E65" w14:paraId="5338AFB6"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034A1DF" w14:textId="77777777" w:rsidR="00C16E65" w:rsidRDefault="00C16E65" w:rsidP="0021209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E32A18E" w14:textId="77777777" w:rsidR="00C16E65" w:rsidRDefault="00C16E65" w:rsidP="0021209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076CB19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FE66C2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04D76" w14:textId="77777777" w:rsidR="00C16E65" w:rsidRDefault="00C16E65" w:rsidP="0021209C">
            <w:pPr>
              <w:pStyle w:val="TAL"/>
            </w:pPr>
          </w:p>
        </w:tc>
      </w:tr>
      <w:tr w:rsidR="00C16E65" w14:paraId="50EEE4A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0B9BF18"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0E4DDB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1AF286"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FD6E33C"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1D8457F" w14:textId="77777777" w:rsidR="00C16E65" w:rsidRDefault="00C16E65" w:rsidP="0021209C">
            <w:pPr>
              <w:pStyle w:val="TAL"/>
            </w:pPr>
          </w:p>
        </w:tc>
      </w:tr>
      <w:tr w:rsidR="00C16E65" w14:paraId="5E932590"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7C72B31"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D0E40C" w14:textId="77777777" w:rsidR="00C16E65" w:rsidRDefault="00C16E65" w:rsidP="0021209C">
            <w:pPr>
              <w:pStyle w:val="TAL"/>
            </w:pPr>
            <w:r>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1EC973E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170531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2F671A" w14:textId="77777777" w:rsidR="00C16E65" w:rsidRDefault="00C16E65" w:rsidP="0021209C">
            <w:pPr>
              <w:pStyle w:val="TAL"/>
            </w:pPr>
          </w:p>
        </w:tc>
      </w:tr>
    </w:tbl>
    <w:p w14:paraId="4E14EC57" w14:textId="77777777" w:rsidR="00C16E65" w:rsidRDefault="00C16E65" w:rsidP="00C16E65"/>
    <w:p w14:paraId="13BB9615" w14:textId="77777777" w:rsidR="00C16E65" w:rsidRDefault="00C16E65" w:rsidP="00C16E65">
      <w:pPr>
        <w:pStyle w:val="TH"/>
      </w:pPr>
      <w:r>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3088330D" w14:textId="77777777" w:rsidTr="0021209C">
        <w:tc>
          <w:tcPr>
            <w:tcW w:w="9639" w:type="dxa"/>
            <w:tcBorders>
              <w:top w:val="single" w:sz="4" w:space="0" w:color="auto"/>
              <w:left w:val="single" w:sz="4" w:space="0" w:color="auto"/>
              <w:bottom w:val="single" w:sz="4" w:space="0" w:color="auto"/>
              <w:right w:val="single" w:sz="4" w:space="0" w:color="auto"/>
            </w:tcBorders>
            <w:hideMark/>
          </w:tcPr>
          <w:p w14:paraId="1E795A41" w14:textId="77777777" w:rsidR="00C16E65" w:rsidRDefault="00C16E65" w:rsidP="0021209C">
            <w:pPr>
              <w:pStyle w:val="TAL"/>
              <w:rPr>
                <w:szCs w:val="18"/>
              </w:rPr>
            </w:pPr>
            <w:r>
              <w:t>Derivation Path: TS 36.579-1 [2], Table 5.5.3.4.3-2</w:t>
            </w:r>
          </w:p>
        </w:tc>
      </w:tr>
    </w:tbl>
    <w:p w14:paraId="741B3F7A" w14:textId="77777777" w:rsidR="00C16E65" w:rsidRDefault="00C16E65" w:rsidP="00C16E65"/>
    <w:p w14:paraId="545F2FA5" w14:textId="77777777" w:rsidR="00C16E65" w:rsidRDefault="00C16E65" w:rsidP="00C16E65">
      <w:pPr>
        <w:pStyle w:val="TH"/>
      </w:pPr>
      <w:r>
        <w:t>Table 6.9.1.3.3-6: SIP MESSAGE from the UE (Step 10, Table 6.9.1.3.2-1;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1FD026D1"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62B39E63" w14:textId="07E9BCD0" w:rsidR="00C16E65" w:rsidRDefault="00C16E65" w:rsidP="0021209C">
            <w:pPr>
              <w:pStyle w:val="TAL"/>
              <w:rPr>
                <w:szCs w:val="18"/>
              </w:rPr>
            </w:pPr>
            <w:r>
              <w:t>Derivation Path: TS 36.579-1 [2], Table 5.5.2.7.1-1, condition</w:t>
            </w:r>
            <w:r w:rsidR="00AA3E2C" w:rsidRPr="00AA3E2C">
              <w:t xml:space="preserve"> LOCATION-INFO</w:t>
            </w:r>
          </w:p>
        </w:tc>
      </w:tr>
      <w:tr w:rsidR="00C16E65" w14:paraId="7848EC6C"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F6DD427"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70A6CD"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3BBB6A8"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5AF6A4"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3B4C07A" w14:textId="77777777" w:rsidR="00C16E65" w:rsidRDefault="00C16E65" w:rsidP="0021209C">
            <w:pPr>
              <w:pStyle w:val="TAH"/>
            </w:pPr>
            <w:r>
              <w:t>Condition</w:t>
            </w:r>
          </w:p>
        </w:tc>
      </w:tr>
      <w:tr w:rsidR="00AA3E2C" w14:paraId="29F9352C" w14:textId="77777777" w:rsidTr="00041046">
        <w:tc>
          <w:tcPr>
            <w:tcW w:w="2837" w:type="dxa"/>
            <w:tcBorders>
              <w:top w:val="single" w:sz="4" w:space="0" w:color="auto"/>
              <w:left w:val="single" w:sz="4" w:space="0" w:color="auto"/>
              <w:bottom w:val="single" w:sz="4" w:space="0" w:color="auto"/>
              <w:right w:val="single" w:sz="4" w:space="0" w:color="auto"/>
            </w:tcBorders>
          </w:tcPr>
          <w:p w14:paraId="3F9BE0E5" w14:textId="30CBEF95" w:rsidR="00AA3E2C" w:rsidRPr="00AA3E2C" w:rsidRDefault="00AA3E2C" w:rsidP="00AA3E2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0F8E40" w14:textId="1AB2E3F0" w:rsidR="00AA3E2C" w:rsidRDefault="00AA3E2C" w:rsidP="00AA3E2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21D11E05" w14:textId="5BDF1DE1" w:rsidR="00AA3E2C" w:rsidRDefault="00AA3E2C" w:rsidP="00AA3E2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796773" w14:textId="77777777" w:rsidR="00AA3E2C" w:rsidRDefault="00AA3E2C" w:rsidP="00AA3E2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82AB7A" w14:textId="77777777" w:rsidR="00AA3E2C" w:rsidRDefault="00AA3E2C" w:rsidP="00AA3E2C">
            <w:pPr>
              <w:pStyle w:val="TAL"/>
            </w:pPr>
          </w:p>
        </w:tc>
      </w:tr>
      <w:tr w:rsidR="00C16E65" w14:paraId="32BB1AC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0A2DEDA"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34C0F2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7EE7A0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2CD1C9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CF8F59" w14:textId="77777777" w:rsidR="00C16E65" w:rsidRDefault="00C16E65" w:rsidP="0021209C">
            <w:pPr>
              <w:pStyle w:val="TAL"/>
            </w:pPr>
          </w:p>
        </w:tc>
      </w:tr>
      <w:tr w:rsidR="00C16E65" w14:paraId="2975263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EFF2F24"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2EC052AB"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33034C0"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0B64804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9A8F38" w14:textId="77777777" w:rsidR="00C16E65" w:rsidRDefault="00C16E65" w:rsidP="0021209C">
            <w:pPr>
              <w:pStyle w:val="TAL"/>
            </w:pPr>
          </w:p>
        </w:tc>
      </w:tr>
      <w:tr w:rsidR="00C16E65" w14:paraId="3FD06F4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E48FCA2"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1079B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1B2BEB"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D708B31"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198D92D" w14:textId="77777777" w:rsidR="00C16E65" w:rsidRDefault="00C16E65" w:rsidP="0021209C">
            <w:pPr>
              <w:pStyle w:val="TAL"/>
            </w:pPr>
          </w:p>
        </w:tc>
      </w:tr>
      <w:tr w:rsidR="00C16E65" w14:paraId="3019B64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A4A187D"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9A4C80" w14:textId="77777777" w:rsidR="00C16E65" w:rsidRDefault="00C16E65" w:rsidP="0021209C">
            <w:pPr>
              <w:pStyle w:val="TAL"/>
            </w:pPr>
            <w:r>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0575A33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D03513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4F9BD2" w14:textId="77777777" w:rsidR="00C16E65" w:rsidRDefault="00C16E65" w:rsidP="0021209C">
            <w:pPr>
              <w:pStyle w:val="TAL"/>
            </w:pPr>
          </w:p>
        </w:tc>
      </w:tr>
    </w:tbl>
    <w:p w14:paraId="6571DC30" w14:textId="77777777" w:rsidR="00C16E65" w:rsidRDefault="00C16E65" w:rsidP="00C16E65"/>
    <w:p w14:paraId="5C1911F3" w14:textId="77777777" w:rsidR="00C16E65" w:rsidRDefault="00C16E65" w:rsidP="00C16E65">
      <w:pPr>
        <w:pStyle w:val="TH"/>
      </w:pPr>
      <w:r>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EE25FB2"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48D2826D" w14:textId="2CFD3B13" w:rsidR="00C16E65" w:rsidRDefault="00C16E65" w:rsidP="0021209C">
            <w:pPr>
              <w:pStyle w:val="TAL"/>
              <w:rPr>
                <w:szCs w:val="18"/>
              </w:rPr>
            </w:pPr>
            <w:r>
              <w:t>Derivation Path: TS 36.579-1 [2], Table 5.5.3.4.1-2</w:t>
            </w:r>
          </w:p>
        </w:tc>
      </w:tr>
      <w:tr w:rsidR="00C16E65" w14:paraId="5C40C01A"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5D7E102C"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3F4006"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D88106E"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7EB152B"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097D7DC" w14:textId="77777777" w:rsidR="00C16E65" w:rsidRDefault="00C16E65" w:rsidP="0021209C">
            <w:pPr>
              <w:pStyle w:val="TAH"/>
            </w:pPr>
            <w:r>
              <w:t>Condition</w:t>
            </w:r>
          </w:p>
        </w:tc>
      </w:tr>
      <w:tr w:rsidR="00C16E65" w14:paraId="2BF23C74"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B169397" w14:textId="77777777" w:rsidR="00C16E65" w:rsidRDefault="00C16E65" w:rsidP="0021209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6C28ED9B"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793046C5"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C17F052"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B6443" w14:textId="77777777" w:rsidR="00C16E65" w:rsidRDefault="00C16E65" w:rsidP="0021209C">
            <w:pPr>
              <w:pStyle w:val="TAL"/>
            </w:pPr>
          </w:p>
        </w:tc>
      </w:tr>
      <w:tr w:rsidR="00C16E65" w14:paraId="03A4AD8C"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705E704" w14:textId="77777777" w:rsidR="00C16E65" w:rsidRDefault="00C16E65" w:rsidP="0021209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087C32C3"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1FB4200F"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C3EA24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E4A541" w14:textId="77777777" w:rsidR="00C16E65" w:rsidRDefault="00C16E65" w:rsidP="0021209C">
            <w:pPr>
              <w:pStyle w:val="TAL"/>
            </w:pPr>
          </w:p>
        </w:tc>
      </w:tr>
      <w:tr w:rsidR="00C16E65" w14:paraId="756C91E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FA27BCB" w14:textId="77777777" w:rsidR="00C16E65" w:rsidRDefault="00C16E65" w:rsidP="0021209C">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777413D4" w14:textId="77777777" w:rsidR="00C16E65" w:rsidRDefault="00C16E65" w:rsidP="0021209C">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3B299A3C" w14:textId="77777777" w:rsidR="00C16E65" w:rsidRDefault="00C16E65" w:rsidP="0021209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60ED121"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79B6F4" w14:textId="77777777" w:rsidR="00C16E65" w:rsidRDefault="00C16E65" w:rsidP="0021209C">
            <w:pPr>
              <w:pStyle w:val="TAL"/>
            </w:pPr>
          </w:p>
        </w:tc>
      </w:tr>
      <w:tr w:rsidR="00C16E65" w14:paraId="526DDFB8"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126D80F" w14:textId="77777777" w:rsidR="00C16E65" w:rsidRDefault="00C16E65" w:rsidP="0021209C">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2A3BA2AC" w14:textId="77777777" w:rsidR="00C16E65" w:rsidRDefault="00C16E65" w:rsidP="0021209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4CDC778D"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0E3389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FF9116" w14:textId="77777777" w:rsidR="00C16E65" w:rsidRDefault="00C16E65" w:rsidP="0021209C">
            <w:pPr>
              <w:pStyle w:val="TAL"/>
            </w:pPr>
          </w:p>
        </w:tc>
      </w:tr>
      <w:tr w:rsidR="00C16E65" w14:paraId="6A73C99C"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C2C70CE" w14:textId="77777777" w:rsidR="00C16E65" w:rsidRDefault="00C16E65" w:rsidP="0021209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FF07C4F"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DDA4A3" w14:textId="77777777" w:rsidR="00C16E65" w:rsidRDefault="00C16E65" w:rsidP="0021209C">
            <w:pPr>
              <w:pStyle w:val="TAL"/>
            </w:pPr>
            <w:r>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4D01D50F"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57841A" w14:textId="77777777" w:rsidR="00C16E65" w:rsidRDefault="00C16E65" w:rsidP="0021209C">
            <w:pPr>
              <w:pStyle w:val="TAL"/>
            </w:pPr>
          </w:p>
        </w:tc>
      </w:tr>
      <w:tr w:rsidR="00C16E65" w14:paraId="2D2BD89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70A62A6" w14:textId="77777777" w:rsidR="00C16E65" w:rsidRDefault="00C16E65" w:rsidP="0021209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6477799B"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6812086"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2C9A021"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10D798" w14:textId="77777777" w:rsidR="00C16E65" w:rsidRDefault="00C16E65" w:rsidP="0021209C">
            <w:pPr>
              <w:pStyle w:val="TAL"/>
            </w:pPr>
          </w:p>
        </w:tc>
      </w:tr>
      <w:tr w:rsidR="00C16E65" w14:paraId="7391908E"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6218BDA" w14:textId="77777777" w:rsidR="00C16E65" w:rsidRDefault="00C16E65" w:rsidP="0021209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4FFEDFFE"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FE3FD25"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68736787"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57A63F" w14:textId="77777777" w:rsidR="00C16E65" w:rsidRDefault="00C16E65" w:rsidP="0021209C">
            <w:pPr>
              <w:pStyle w:val="TAL"/>
            </w:pPr>
          </w:p>
        </w:tc>
      </w:tr>
      <w:tr w:rsidR="00C16E65" w14:paraId="708F18F1"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2639757" w14:textId="77777777" w:rsidR="00C16E65" w:rsidRDefault="00C16E65" w:rsidP="0021209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31B1B2E8"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9294101"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0EAF8B3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7CC499" w14:textId="77777777" w:rsidR="00C16E65" w:rsidRDefault="00C16E65" w:rsidP="0021209C">
            <w:pPr>
              <w:pStyle w:val="TAL"/>
            </w:pPr>
          </w:p>
        </w:tc>
      </w:tr>
      <w:tr w:rsidR="00C16E65" w14:paraId="42242D13"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CBCBD07" w14:textId="77777777" w:rsidR="00C16E65" w:rsidRDefault="00C16E65" w:rsidP="0021209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2FAC898A"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9253E5D"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4D63758"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1628B2" w14:textId="77777777" w:rsidR="00C16E65" w:rsidRDefault="00C16E65" w:rsidP="0021209C">
            <w:pPr>
              <w:pStyle w:val="TAL"/>
            </w:pPr>
          </w:p>
        </w:tc>
      </w:tr>
      <w:tr w:rsidR="00C16E65" w14:paraId="41943506"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0E207C6" w14:textId="77777777" w:rsidR="00C16E65" w:rsidRDefault="00C16E65" w:rsidP="0021209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A50F08C"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0E291EDA"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A91571A"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C76C58" w14:textId="77777777" w:rsidR="00C16E65" w:rsidRDefault="00C16E65" w:rsidP="0021209C">
            <w:pPr>
              <w:pStyle w:val="TAL"/>
            </w:pPr>
          </w:p>
        </w:tc>
      </w:tr>
      <w:tr w:rsidR="00C16E65" w14:paraId="03FBA0F6"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DC304D6" w14:textId="77777777" w:rsidR="00C16E65" w:rsidRDefault="00C16E65" w:rsidP="0021209C">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D9D87E4" w14:textId="77777777" w:rsidR="00C16E65" w:rsidRDefault="00C16E65" w:rsidP="0021209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F73234C" w14:textId="77777777" w:rsidR="00C16E65" w:rsidRDefault="00C16E65" w:rsidP="0021209C">
            <w:pPr>
              <w:pStyle w:val="TAL"/>
            </w:pPr>
            <w:r>
              <w:t xml:space="preserve">Encryption according to NOTE 1 in TS 36.579-1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0F1E02FD"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65585D" w14:textId="77777777" w:rsidR="00C16E65" w:rsidRDefault="00C16E65" w:rsidP="0021209C">
            <w:pPr>
              <w:pStyle w:val="TAL"/>
            </w:pPr>
          </w:p>
        </w:tc>
      </w:tr>
      <w:tr w:rsidR="00C16E65" w14:paraId="1583AD88"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75AA12E" w14:textId="77777777" w:rsidR="00C16E65" w:rsidRDefault="00C16E65" w:rsidP="0021209C">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1AE65B2C" w14:textId="77777777" w:rsidR="00C16E65" w:rsidRDefault="00C16E65" w:rsidP="0021209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446B52" w14:textId="77777777" w:rsidR="00C16E65" w:rsidRDefault="00C16E65" w:rsidP="0021209C">
            <w:pPr>
              <w:pStyle w:val="TAL"/>
            </w:pPr>
            <w:r>
              <w:t xml:space="preserve">Encryption according to NOTE 1 in TS 36.579-1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65D5F570"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35C2EC" w14:textId="77777777" w:rsidR="00C16E65" w:rsidRDefault="00C16E65" w:rsidP="0021209C">
            <w:pPr>
              <w:pStyle w:val="TAL"/>
            </w:pPr>
          </w:p>
        </w:tc>
      </w:tr>
    </w:tbl>
    <w:p w14:paraId="77A4ED0E" w14:textId="77777777" w:rsidR="00C16E65" w:rsidRDefault="00C16E65" w:rsidP="00C16E65"/>
    <w:p w14:paraId="0D272A33" w14:textId="77777777" w:rsidR="00C16E65" w:rsidRDefault="00C16E65" w:rsidP="00C16E65">
      <w:pPr>
        <w:pStyle w:val="TH"/>
      </w:pPr>
      <w:r>
        <w:t>Table 6.9.1.3.3-8: SIP MESSAGE from the UE (Step 16, Table 6.9.1.3.2-1;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0B3FDEA8"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328AA099" w14:textId="77777777" w:rsidR="00C16E65" w:rsidRDefault="00C16E65" w:rsidP="0021209C">
            <w:pPr>
              <w:pStyle w:val="TAL"/>
              <w:rPr>
                <w:szCs w:val="18"/>
              </w:rPr>
            </w:pPr>
            <w:r>
              <w:t>Derivation Path: TS 36.579-1 [2], Table 5.5.2.7.1-1, condition LOCATION-INFO</w:t>
            </w:r>
          </w:p>
        </w:tc>
      </w:tr>
      <w:tr w:rsidR="00C16E65" w14:paraId="3BB88FB9"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C4D9B0A"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419777"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75C78FC"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9A43B3"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23EFEF" w14:textId="77777777" w:rsidR="00C16E65" w:rsidRDefault="00C16E65" w:rsidP="0021209C">
            <w:pPr>
              <w:pStyle w:val="TAH"/>
            </w:pPr>
            <w:r>
              <w:t>Condition</w:t>
            </w:r>
          </w:p>
        </w:tc>
      </w:tr>
      <w:tr w:rsidR="00AA3E2C" w14:paraId="2446551B" w14:textId="77777777" w:rsidTr="00041046">
        <w:tc>
          <w:tcPr>
            <w:tcW w:w="2837" w:type="dxa"/>
            <w:tcBorders>
              <w:top w:val="single" w:sz="4" w:space="0" w:color="auto"/>
              <w:left w:val="single" w:sz="4" w:space="0" w:color="auto"/>
              <w:bottom w:val="single" w:sz="4" w:space="0" w:color="auto"/>
              <w:right w:val="single" w:sz="4" w:space="0" w:color="auto"/>
            </w:tcBorders>
          </w:tcPr>
          <w:p w14:paraId="0B2329BA" w14:textId="6A83F4E0" w:rsidR="00AA3E2C" w:rsidRPr="00AA3E2C" w:rsidRDefault="00AA3E2C" w:rsidP="00AA3E2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F04751F" w14:textId="63562385" w:rsidR="00AA3E2C" w:rsidRDefault="00AA3E2C" w:rsidP="00AA3E2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490E1B13" w14:textId="7A9D7F9A" w:rsidR="00AA3E2C" w:rsidRDefault="00AA3E2C" w:rsidP="00AA3E2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3D31888F" w14:textId="77777777" w:rsidR="00AA3E2C" w:rsidRDefault="00AA3E2C" w:rsidP="00AA3E2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50BBEE" w14:textId="77777777" w:rsidR="00AA3E2C" w:rsidRDefault="00AA3E2C" w:rsidP="00AA3E2C">
            <w:pPr>
              <w:pStyle w:val="TAL"/>
            </w:pPr>
          </w:p>
        </w:tc>
      </w:tr>
      <w:tr w:rsidR="00C16E65" w14:paraId="06CC5313"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26E7543"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2956900"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8EA00C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2D0C6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421FD7" w14:textId="77777777" w:rsidR="00C16E65" w:rsidRDefault="00C16E65" w:rsidP="0021209C">
            <w:pPr>
              <w:pStyle w:val="TAL"/>
            </w:pPr>
          </w:p>
        </w:tc>
      </w:tr>
      <w:tr w:rsidR="00C16E65" w14:paraId="4F7F300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79BBCD1"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CA7919D"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38A1F42"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04DDFE0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67C862" w14:textId="77777777" w:rsidR="00C16E65" w:rsidRDefault="00C16E65" w:rsidP="0021209C">
            <w:pPr>
              <w:pStyle w:val="TAL"/>
            </w:pPr>
          </w:p>
        </w:tc>
      </w:tr>
      <w:tr w:rsidR="00C16E65" w14:paraId="6095695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D61F02E"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47EFA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C286F5"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4C026F1"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4AA2BF65" w14:textId="77777777" w:rsidR="00C16E65" w:rsidRDefault="00C16E65" w:rsidP="0021209C">
            <w:pPr>
              <w:pStyle w:val="TAL"/>
            </w:pPr>
          </w:p>
        </w:tc>
      </w:tr>
      <w:tr w:rsidR="00C16E65" w14:paraId="754E30D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EF74523"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42655" w14:textId="77777777" w:rsidR="00C16E65" w:rsidRDefault="00C16E65" w:rsidP="0021209C">
            <w:pPr>
              <w:pStyle w:val="TAL"/>
            </w:pPr>
            <w:r>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38DF63D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D053A1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9182A7" w14:textId="77777777" w:rsidR="00C16E65" w:rsidRDefault="00C16E65" w:rsidP="0021209C">
            <w:pPr>
              <w:pStyle w:val="TAL"/>
            </w:pPr>
          </w:p>
        </w:tc>
      </w:tr>
    </w:tbl>
    <w:p w14:paraId="53B4586F" w14:textId="77777777" w:rsidR="00C16E65" w:rsidRDefault="00C16E65" w:rsidP="00C16E65"/>
    <w:p w14:paraId="48B17A4F" w14:textId="77777777" w:rsidR="00C16E65" w:rsidRDefault="00C16E65" w:rsidP="00C16E65">
      <w:pPr>
        <w:pStyle w:val="TH"/>
      </w:pPr>
      <w:r>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3BCFAEE3"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5BADF653" w14:textId="77777777" w:rsidR="00C16E65" w:rsidRDefault="00C16E65" w:rsidP="0021209C">
            <w:pPr>
              <w:pStyle w:val="TAL"/>
              <w:rPr>
                <w:szCs w:val="18"/>
              </w:rPr>
            </w:pPr>
            <w:r>
              <w:t>Derivation Path: TS 36.579-1 [2], Table 5.5.3.4.1-2</w:t>
            </w:r>
          </w:p>
        </w:tc>
      </w:tr>
      <w:tr w:rsidR="00C16E65" w14:paraId="2603DE43"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975010D"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B60740"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40C637"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2010D04"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5D0E8B" w14:textId="77777777" w:rsidR="00C16E65" w:rsidRDefault="00C16E65" w:rsidP="0021209C">
            <w:pPr>
              <w:pStyle w:val="TAH"/>
            </w:pPr>
            <w:r>
              <w:t>Condition</w:t>
            </w:r>
          </w:p>
        </w:tc>
      </w:tr>
      <w:tr w:rsidR="00C16E65" w14:paraId="1CD70D1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D727C3D"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C153070"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3F0115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BD598C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3259E" w14:textId="77777777" w:rsidR="00C16E65" w:rsidRDefault="00C16E65" w:rsidP="0021209C">
            <w:pPr>
              <w:pStyle w:val="TAL"/>
            </w:pPr>
          </w:p>
        </w:tc>
      </w:tr>
      <w:tr w:rsidR="00C16E65" w14:paraId="13380D53"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11D29F5" w14:textId="77777777" w:rsidR="00C16E65" w:rsidRDefault="00C16E65" w:rsidP="0021209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56DF5B3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1BC3F0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DCBBFB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87DD0D" w14:textId="77777777" w:rsidR="00C16E65" w:rsidRDefault="00C16E65" w:rsidP="0021209C">
            <w:pPr>
              <w:pStyle w:val="TAL"/>
            </w:pPr>
          </w:p>
        </w:tc>
      </w:tr>
      <w:tr w:rsidR="00C16E65" w14:paraId="2EB7925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863D535" w14:textId="77777777" w:rsidR="00C16E65" w:rsidRDefault="00C16E65" w:rsidP="0021209C">
            <w:pPr>
              <w:pStyle w:val="TAL"/>
            </w:pPr>
            <w:r>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58F74AF6" w14:textId="77777777" w:rsidR="00C16E65" w:rsidRDefault="00C16E65" w:rsidP="0021209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2203B11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2AE4EA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0CEB9B" w14:textId="77777777" w:rsidR="00C16E65" w:rsidRDefault="00C16E65" w:rsidP="0021209C">
            <w:pPr>
              <w:pStyle w:val="TAL"/>
            </w:pPr>
          </w:p>
        </w:tc>
      </w:tr>
      <w:tr w:rsidR="00C16E65" w14:paraId="3864A37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3752BAE"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51198E86" w14:textId="77777777" w:rsidR="00C16E65" w:rsidRDefault="00C16E65" w:rsidP="0021209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5C7D7C20"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50FC27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A4768B" w14:textId="77777777" w:rsidR="00C16E65" w:rsidRDefault="00C16E65" w:rsidP="0021209C">
            <w:pPr>
              <w:pStyle w:val="TAL"/>
            </w:pPr>
          </w:p>
        </w:tc>
      </w:tr>
      <w:tr w:rsidR="00C16E65" w14:paraId="60648C5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7E0C8F5" w14:textId="77777777" w:rsidR="00C16E65" w:rsidRDefault="00C16E65" w:rsidP="0021209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558A0A9C"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C5F7F0" w14:textId="77777777" w:rsidR="00C16E65" w:rsidRDefault="00C16E65" w:rsidP="0021209C">
            <w:pPr>
              <w:pStyle w:val="TAL"/>
            </w:pPr>
            <w:r>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64C56FE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63CAB7" w14:textId="77777777" w:rsidR="00C16E65" w:rsidRDefault="00C16E65" w:rsidP="0021209C">
            <w:pPr>
              <w:pStyle w:val="TAL"/>
            </w:pPr>
          </w:p>
        </w:tc>
      </w:tr>
      <w:tr w:rsidR="00C16E65" w14:paraId="53C81EA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C69F3B4" w14:textId="77777777" w:rsidR="00C16E65" w:rsidRDefault="00C16E65" w:rsidP="0021209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7B6F60A"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109B99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D20EB0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E484D1" w14:textId="77777777" w:rsidR="00C16E65" w:rsidRDefault="00C16E65" w:rsidP="0021209C">
            <w:pPr>
              <w:pStyle w:val="TAL"/>
            </w:pPr>
          </w:p>
        </w:tc>
      </w:tr>
      <w:tr w:rsidR="00C16E65" w14:paraId="5D1369D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F4C55D1" w14:textId="77777777" w:rsidR="00C16E65" w:rsidRDefault="00C16E65" w:rsidP="0021209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6E84FD67"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EFA476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2917B4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241D0" w14:textId="77777777" w:rsidR="00C16E65" w:rsidRDefault="00C16E65" w:rsidP="0021209C">
            <w:pPr>
              <w:pStyle w:val="TAL"/>
            </w:pPr>
          </w:p>
        </w:tc>
      </w:tr>
      <w:tr w:rsidR="00C16E65" w14:paraId="1EE705D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CCFDCBC"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D53E64C"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6B6CED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E2926A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BBCE52" w14:textId="77777777" w:rsidR="00C16E65" w:rsidRDefault="00C16E65" w:rsidP="0021209C">
            <w:pPr>
              <w:pStyle w:val="TAL"/>
            </w:pPr>
          </w:p>
        </w:tc>
      </w:tr>
      <w:tr w:rsidR="00C16E65" w14:paraId="46DC17F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FD7F23B"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74953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58CC89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4F7A3B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F938B" w14:textId="77777777" w:rsidR="00C16E65" w:rsidRDefault="00C16E65" w:rsidP="0021209C">
            <w:pPr>
              <w:pStyle w:val="TAL"/>
            </w:pPr>
          </w:p>
        </w:tc>
      </w:tr>
      <w:tr w:rsidR="00C16E65" w14:paraId="5A2B430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48FF164" w14:textId="77777777" w:rsidR="00C16E65" w:rsidRDefault="00C16E65" w:rsidP="0021209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212C4593"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A75CD6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54C5D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360359" w14:textId="77777777" w:rsidR="00C16E65" w:rsidRDefault="00C16E65" w:rsidP="0021209C">
            <w:pPr>
              <w:pStyle w:val="TAL"/>
            </w:pPr>
          </w:p>
        </w:tc>
      </w:tr>
      <w:tr w:rsidR="00C16E65" w14:paraId="3C47730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8B81BC5" w14:textId="77777777" w:rsidR="00C16E65" w:rsidRDefault="00C16E65" w:rsidP="0021209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A0E2A6F" w14:textId="77777777" w:rsidR="00C16E65" w:rsidRDefault="00C16E65" w:rsidP="0021209C">
            <w:pPr>
              <w:pStyle w:val="TAL"/>
            </w:pPr>
            <w:r>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6C7EC44E"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63DD85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A0C8E3" w14:textId="77777777" w:rsidR="00C16E65" w:rsidRDefault="00C16E65" w:rsidP="0021209C">
            <w:pPr>
              <w:pStyle w:val="TAL"/>
            </w:pPr>
          </w:p>
        </w:tc>
      </w:tr>
      <w:tr w:rsidR="00C16E65" w14:paraId="78E8E7E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C15713F" w14:textId="77777777" w:rsidR="00C16E65" w:rsidRDefault="00C16E65" w:rsidP="0021209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7DA64836" w14:textId="77777777" w:rsidR="00C16E65" w:rsidRDefault="00C16E65" w:rsidP="0021209C">
            <w:pPr>
              <w:pStyle w:val="TAL"/>
            </w:pPr>
            <w:r>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6F2D4703"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70A209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924835" w14:textId="77777777" w:rsidR="00C16E65" w:rsidRDefault="00C16E65" w:rsidP="0021209C">
            <w:pPr>
              <w:pStyle w:val="TAL"/>
            </w:pPr>
          </w:p>
        </w:tc>
      </w:tr>
    </w:tbl>
    <w:p w14:paraId="1A1664AA" w14:textId="77777777" w:rsidR="00C16E65" w:rsidRDefault="00C16E65" w:rsidP="00C16E65"/>
    <w:p w14:paraId="68208115" w14:textId="77777777" w:rsidR="00C16E65" w:rsidRDefault="00C16E65" w:rsidP="00C16E65">
      <w:pPr>
        <w:pStyle w:val="TH"/>
      </w:pPr>
      <w:r>
        <w:t>Table 6.9.1.3.3-10: SIP MESSAGE from the SS (Step 18, Table 6.9.1.3.2-1;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51FA7D33"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204ECBA" w14:textId="77777777" w:rsidR="00C16E65" w:rsidRDefault="00C16E65" w:rsidP="0021209C">
            <w:pPr>
              <w:pStyle w:val="TAL"/>
              <w:rPr>
                <w:szCs w:val="18"/>
              </w:rPr>
            </w:pPr>
            <w:r>
              <w:t>Derivation Path: TS 36.579-1 [2], Table 5.5.2.7.2-1, condition LOCATION-CONFIG</w:t>
            </w:r>
          </w:p>
        </w:tc>
      </w:tr>
      <w:tr w:rsidR="00C16E65" w14:paraId="58A8DF90"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11A2015F"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1B45F3"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45723BE"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E02E6C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5CF17C" w14:textId="77777777" w:rsidR="00C16E65" w:rsidRDefault="00C16E65" w:rsidP="0021209C">
            <w:pPr>
              <w:pStyle w:val="TAH"/>
            </w:pPr>
            <w:r>
              <w:t>Condition</w:t>
            </w:r>
          </w:p>
        </w:tc>
      </w:tr>
      <w:tr w:rsidR="00C16E65" w14:paraId="254A36F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1957605"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DDD8E6F"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7AE1263"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C04468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130F98" w14:textId="77777777" w:rsidR="00C16E65" w:rsidRDefault="00C16E65" w:rsidP="0021209C">
            <w:pPr>
              <w:pStyle w:val="TAL"/>
            </w:pPr>
          </w:p>
        </w:tc>
      </w:tr>
      <w:tr w:rsidR="00C16E65" w14:paraId="3452389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B2BD8EF"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C2E009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D8C047"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555121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42CAA" w14:textId="77777777" w:rsidR="00C16E65" w:rsidRDefault="00C16E65" w:rsidP="0021209C">
            <w:pPr>
              <w:pStyle w:val="TAL"/>
            </w:pPr>
          </w:p>
        </w:tc>
      </w:tr>
      <w:tr w:rsidR="00C16E65" w14:paraId="5523AEC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151F9F5" w14:textId="77777777" w:rsidR="00C16E65" w:rsidRDefault="00C16E65" w:rsidP="0021209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EF0492" w14:textId="77777777" w:rsidR="00C16E65" w:rsidRDefault="00C16E65" w:rsidP="0021209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7C8F2356"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A4B9354"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5FC55F" w14:textId="77777777" w:rsidR="00C16E65" w:rsidRDefault="00C16E65" w:rsidP="0021209C">
            <w:pPr>
              <w:pStyle w:val="TAL"/>
            </w:pPr>
          </w:p>
        </w:tc>
      </w:tr>
      <w:tr w:rsidR="00C16E65" w14:paraId="370FCF5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4F48C90"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C157B7"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4ED46F"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3386EB5"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6FBDB0F" w14:textId="77777777" w:rsidR="00C16E65" w:rsidRDefault="00C16E65" w:rsidP="0021209C">
            <w:pPr>
              <w:pStyle w:val="TAL"/>
            </w:pPr>
          </w:p>
        </w:tc>
      </w:tr>
      <w:tr w:rsidR="00C16E65" w14:paraId="2F5C486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4918D2C"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E1D204" w14:textId="77777777" w:rsidR="00C16E65" w:rsidRDefault="00C16E65" w:rsidP="0021209C">
            <w:pPr>
              <w:pStyle w:val="TAL"/>
            </w:pPr>
            <w:r>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08428ED7"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C6E881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68178D" w14:textId="77777777" w:rsidR="00C16E65" w:rsidRDefault="00C16E65" w:rsidP="0021209C">
            <w:pPr>
              <w:pStyle w:val="TAL"/>
            </w:pPr>
          </w:p>
        </w:tc>
      </w:tr>
    </w:tbl>
    <w:p w14:paraId="02534D07" w14:textId="77777777" w:rsidR="00C16E65" w:rsidRDefault="00C16E65" w:rsidP="00C16E65"/>
    <w:p w14:paraId="50BEA756" w14:textId="77777777" w:rsidR="00C16E65" w:rsidRDefault="00C16E65" w:rsidP="00C16E65">
      <w:pPr>
        <w:pStyle w:val="TH"/>
      </w:pPr>
      <w:r>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04FDFB9C"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3D266503" w14:textId="77777777" w:rsidR="00C16E65" w:rsidRDefault="00C16E65" w:rsidP="0021209C">
            <w:pPr>
              <w:pStyle w:val="TAL"/>
              <w:rPr>
                <w:szCs w:val="18"/>
              </w:rPr>
            </w:pPr>
            <w:r>
              <w:t>Derivation Path: TS 36.579-1 [2], Table 5.5.3.4.2-2</w:t>
            </w:r>
          </w:p>
        </w:tc>
      </w:tr>
      <w:tr w:rsidR="00C16E65" w14:paraId="3414EFB3"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1EAA4925"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C4D022"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A716AF6"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214B91"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45CB83E" w14:textId="77777777" w:rsidR="00C16E65" w:rsidRDefault="00C16E65" w:rsidP="0021209C">
            <w:pPr>
              <w:pStyle w:val="TAH"/>
            </w:pPr>
            <w:r>
              <w:t>Condition</w:t>
            </w:r>
          </w:p>
        </w:tc>
      </w:tr>
      <w:tr w:rsidR="00C16E65" w14:paraId="468F22F7"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23C8351" w14:textId="77777777" w:rsidR="00C16E65" w:rsidRDefault="00C16E65" w:rsidP="0021209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06867360"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6F04DF25"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8F19444"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D1B810" w14:textId="77777777" w:rsidR="00C16E65" w:rsidRDefault="00C16E65" w:rsidP="0021209C">
            <w:pPr>
              <w:pStyle w:val="TAL"/>
            </w:pPr>
          </w:p>
        </w:tc>
      </w:tr>
      <w:tr w:rsidR="00C16E65" w14:paraId="4A045EE0"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C3D3FCF" w14:textId="77777777" w:rsidR="00C16E65" w:rsidRDefault="00C16E65" w:rsidP="0021209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4C5DF7C"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461B787B"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6E9D7C2"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06F57B" w14:textId="77777777" w:rsidR="00C16E65" w:rsidRDefault="00C16E65" w:rsidP="0021209C">
            <w:pPr>
              <w:pStyle w:val="TAL"/>
            </w:pPr>
          </w:p>
        </w:tc>
      </w:tr>
      <w:tr w:rsidR="00C16E65" w14:paraId="62B3025A"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4B8A67F" w14:textId="77777777" w:rsidR="00C16E65" w:rsidRDefault="00C16E65" w:rsidP="0021209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AD817EC"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2F1AA502"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C390343"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3EEA66" w14:textId="77777777" w:rsidR="00C16E65" w:rsidRDefault="00C16E65" w:rsidP="0021209C">
            <w:pPr>
              <w:pStyle w:val="TAL"/>
            </w:pPr>
          </w:p>
        </w:tc>
      </w:tr>
      <w:tr w:rsidR="00C16E65" w14:paraId="635C0392"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86E127C" w14:textId="77777777" w:rsidR="00C16E65" w:rsidRDefault="00C16E65" w:rsidP="0021209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01C7E615"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CD26E98" w14:textId="77777777" w:rsidR="00C16E65" w:rsidRDefault="00C16E65" w:rsidP="0021209C">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5FE9BB8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CCE438" w14:textId="77777777" w:rsidR="00C16E65" w:rsidRDefault="00C16E65" w:rsidP="0021209C">
            <w:pPr>
              <w:pStyle w:val="TAL"/>
            </w:pPr>
          </w:p>
        </w:tc>
      </w:tr>
      <w:tr w:rsidR="00C16E65" w14:paraId="5433A0B8"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C01DFF7" w14:textId="77777777" w:rsidR="00C16E65" w:rsidRDefault="00C16E65" w:rsidP="0021209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4EF9DE19"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2CA36FA"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02AC031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0057C3" w14:textId="77777777" w:rsidR="00C16E65" w:rsidRDefault="00C16E65" w:rsidP="0021209C">
            <w:pPr>
              <w:pStyle w:val="TAL"/>
            </w:pPr>
          </w:p>
        </w:tc>
      </w:tr>
      <w:tr w:rsidR="00C16E65" w14:paraId="6AFEBFC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BA98B42" w14:textId="77777777" w:rsidR="00C16E65" w:rsidRDefault="00C16E65" w:rsidP="0021209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25049B5"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D28595B"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FF8BF2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A9690" w14:textId="77777777" w:rsidR="00C16E65" w:rsidRDefault="00C16E65" w:rsidP="0021209C">
            <w:pPr>
              <w:pStyle w:val="TAL"/>
            </w:pPr>
          </w:p>
        </w:tc>
      </w:tr>
      <w:tr w:rsidR="00C16E65" w14:paraId="4CAFCF01"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A10B267" w14:textId="77777777" w:rsidR="00C16E65" w:rsidRDefault="00C16E65" w:rsidP="0021209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D98E35E"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D579810"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4719506"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6EE0B9" w14:textId="77777777" w:rsidR="00C16E65" w:rsidRDefault="00C16E65" w:rsidP="0021209C">
            <w:pPr>
              <w:pStyle w:val="TAL"/>
            </w:pPr>
          </w:p>
        </w:tc>
      </w:tr>
      <w:tr w:rsidR="00C16E65" w14:paraId="31C039DE"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FA5433D" w14:textId="77777777" w:rsidR="00C16E65" w:rsidRDefault="00C16E65" w:rsidP="0021209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521147E3"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BFFA94D"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A0EE703"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C11144" w14:textId="77777777" w:rsidR="00C16E65" w:rsidRDefault="00C16E65" w:rsidP="0021209C">
            <w:pPr>
              <w:pStyle w:val="TAL"/>
            </w:pPr>
          </w:p>
        </w:tc>
      </w:tr>
    </w:tbl>
    <w:p w14:paraId="3678BD29" w14:textId="77777777" w:rsidR="00C16E65" w:rsidRDefault="00C16E65" w:rsidP="00C16E65"/>
    <w:p w14:paraId="50FD9A9F" w14:textId="77777777" w:rsidR="00C16E65" w:rsidRDefault="00C16E65" w:rsidP="00C16E65">
      <w:pPr>
        <w:pStyle w:val="TH"/>
      </w:pPr>
      <w:r>
        <w:t>Table 6.9.1.3.3-12: SIP MESSAGE from the SS (Step 20, Table 6.9.1.3.2-1;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20F4A89F"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2C219F9A" w14:textId="77777777" w:rsidR="00C16E65" w:rsidRDefault="00C16E65" w:rsidP="0021209C">
            <w:pPr>
              <w:pStyle w:val="TAL"/>
              <w:rPr>
                <w:szCs w:val="18"/>
              </w:rPr>
            </w:pPr>
            <w:r>
              <w:t>Derivation Path: TS 36.579-1 [2], Table 5.5.2.7.2-1, condition LOCATION-INFO</w:t>
            </w:r>
          </w:p>
        </w:tc>
      </w:tr>
      <w:tr w:rsidR="00C16E65" w14:paraId="4FF2CB1D"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64F58EC9"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B73A99C"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F3E916C"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E5DCE92"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FCABE48" w14:textId="77777777" w:rsidR="00C16E65" w:rsidRDefault="00C16E65" w:rsidP="0021209C">
            <w:pPr>
              <w:pStyle w:val="TAH"/>
            </w:pPr>
            <w:r>
              <w:t>Condition</w:t>
            </w:r>
          </w:p>
        </w:tc>
      </w:tr>
      <w:tr w:rsidR="00C16E65" w14:paraId="62A04337"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066F439" w14:textId="77777777" w:rsidR="00C16E65" w:rsidRPr="00303ED7" w:rsidRDefault="00C16E65" w:rsidP="0021209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78B3FCA1"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2BEFA918"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436DA42"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5FD5F7" w14:textId="77777777" w:rsidR="00C16E65" w:rsidRDefault="00C16E65" w:rsidP="0021209C">
            <w:pPr>
              <w:pStyle w:val="TAL"/>
            </w:pPr>
          </w:p>
        </w:tc>
      </w:tr>
      <w:tr w:rsidR="00C16E65" w14:paraId="29304E15"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93F70B2" w14:textId="77777777" w:rsidR="00C16E65" w:rsidRDefault="00C16E65" w:rsidP="0021209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1D31CBA"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01F106" w14:textId="77777777" w:rsidR="00C16E65" w:rsidRPr="00303ED7" w:rsidRDefault="00C16E65" w:rsidP="0021209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04884AC6"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A94E5D" w14:textId="77777777" w:rsidR="00C16E65" w:rsidRDefault="00C16E65" w:rsidP="0021209C">
            <w:pPr>
              <w:pStyle w:val="TAL"/>
            </w:pPr>
          </w:p>
        </w:tc>
      </w:tr>
      <w:tr w:rsidR="00C16E65" w14:paraId="06462B6F"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D303EB1" w14:textId="77777777" w:rsidR="00C16E65" w:rsidRDefault="00C16E65" w:rsidP="0021209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E1D594" w14:textId="77777777" w:rsidR="00C16E65" w:rsidRDefault="00C16E65" w:rsidP="0021209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8CB8155"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22D6960"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307D5D" w14:textId="77777777" w:rsidR="00C16E65" w:rsidRDefault="00C16E65" w:rsidP="0021209C">
            <w:pPr>
              <w:pStyle w:val="TAL"/>
            </w:pPr>
          </w:p>
        </w:tc>
      </w:tr>
      <w:tr w:rsidR="00C16E65" w14:paraId="7727EB0A"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CFD0236" w14:textId="77777777" w:rsidR="00C16E65" w:rsidRDefault="00C16E65" w:rsidP="0021209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4AB6FF"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B2542" w14:textId="77777777" w:rsidR="00C16E65" w:rsidRPr="00303ED7" w:rsidRDefault="00C16E65" w:rsidP="0021209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25B13FE7" w14:textId="77777777" w:rsidR="00C16E65" w:rsidRDefault="00C16E65" w:rsidP="0021209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1BED3C1D" w14:textId="77777777" w:rsidR="00C16E65" w:rsidRDefault="00C16E65" w:rsidP="0021209C">
            <w:pPr>
              <w:pStyle w:val="TAL"/>
            </w:pPr>
          </w:p>
        </w:tc>
      </w:tr>
      <w:tr w:rsidR="00C16E65" w14:paraId="46EC0B8D"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170DBEA" w14:textId="77777777" w:rsidR="00C16E65" w:rsidRDefault="00C16E65" w:rsidP="0021209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16E74" w14:textId="77777777" w:rsidR="00C16E65" w:rsidRDefault="00C16E65" w:rsidP="0021209C">
            <w:pPr>
              <w:pStyle w:val="TAL"/>
            </w:pPr>
            <w:r>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3EE75F29"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D3A8E05"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6745C2" w14:textId="77777777" w:rsidR="00C16E65" w:rsidRDefault="00C16E65" w:rsidP="0021209C">
            <w:pPr>
              <w:pStyle w:val="TAL"/>
            </w:pPr>
          </w:p>
        </w:tc>
      </w:tr>
    </w:tbl>
    <w:p w14:paraId="68840586" w14:textId="77777777" w:rsidR="00C16E65" w:rsidRDefault="00C16E65" w:rsidP="00C16E65"/>
    <w:p w14:paraId="2BD4D5B3" w14:textId="77777777" w:rsidR="00C16E65" w:rsidRDefault="00C16E65" w:rsidP="00C16E65">
      <w:pPr>
        <w:pStyle w:val="TH"/>
      </w:pPr>
      <w:r>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FE98CEF"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1F16FCB6" w14:textId="77777777" w:rsidR="00C16E65" w:rsidRDefault="00C16E65" w:rsidP="0021209C">
            <w:pPr>
              <w:pStyle w:val="TAL"/>
              <w:rPr>
                <w:szCs w:val="18"/>
              </w:rPr>
            </w:pPr>
            <w:r>
              <w:t>Derivation Path: TS 36.579-1 [2], Table 5.5.3.4.3-2</w:t>
            </w:r>
          </w:p>
        </w:tc>
      </w:tr>
      <w:tr w:rsidR="00C16E65" w14:paraId="5C16233A"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4DD09D37"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2C3280"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59A4B70"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B4CF9F5"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31DDF8D" w14:textId="77777777" w:rsidR="00C16E65" w:rsidRDefault="00C16E65" w:rsidP="0021209C">
            <w:pPr>
              <w:pStyle w:val="TAH"/>
            </w:pPr>
            <w:r>
              <w:t>Condition</w:t>
            </w:r>
          </w:p>
        </w:tc>
      </w:tr>
      <w:tr w:rsidR="00C16E65" w14:paraId="07506754"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8523D6A" w14:textId="77777777" w:rsidR="00C16E65" w:rsidRDefault="00C16E65" w:rsidP="0021209C">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60AE113"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4A698060"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C6EC0F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tcPr>
          <w:p w14:paraId="4FEE62C8" w14:textId="77777777" w:rsidR="00C16E65" w:rsidRDefault="00C16E65" w:rsidP="0021209C">
            <w:pPr>
              <w:pStyle w:val="TAL"/>
            </w:pPr>
          </w:p>
        </w:tc>
      </w:tr>
      <w:tr w:rsidR="00C16E65" w14:paraId="203805FE"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298BEBC" w14:textId="77777777" w:rsidR="00C16E65" w:rsidRDefault="00C16E65" w:rsidP="0021209C">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28D9F522"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4C9DF417"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62A9EEEB"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tcPr>
          <w:p w14:paraId="2C3FA209" w14:textId="77777777" w:rsidR="00C16E65" w:rsidRDefault="00C16E65" w:rsidP="0021209C">
            <w:pPr>
              <w:pStyle w:val="TAL"/>
            </w:pPr>
          </w:p>
        </w:tc>
      </w:tr>
      <w:tr w:rsidR="00C16E65" w14:paraId="3D122B33"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04AA922" w14:textId="77777777" w:rsidR="00C16E65" w:rsidRDefault="00C16E65" w:rsidP="0021209C">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47383E" w14:textId="77777777" w:rsidR="00C16E65" w:rsidRDefault="00C16E65" w:rsidP="0021209C">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264599E3" w14:textId="77777777" w:rsidR="00C16E65" w:rsidRDefault="00C16E65" w:rsidP="0021209C">
            <w:pPr>
              <w:pStyle w:val="TAL"/>
            </w:pPr>
            <w:r>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572D5A94"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tcPr>
          <w:p w14:paraId="01F8B3B0" w14:textId="77777777" w:rsidR="00C16E65" w:rsidRDefault="00C16E65" w:rsidP="0021209C">
            <w:pPr>
              <w:pStyle w:val="TAL"/>
            </w:pPr>
          </w:p>
        </w:tc>
      </w:tr>
    </w:tbl>
    <w:p w14:paraId="7D100936" w14:textId="77777777" w:rsidR="00C16E65" w:rsidRDefault="00C16E65" w:rsidP="00C16E65"/>
    <w:p w14:paraId="6B3E4A9C" w14:textId="77777777" w:rsidR="00C16E65" w:rsidRDefault="00C16E65" w:rsidP="00C16E65">
      <w:pPr>
        <w:pStyle w:val="TH"/>
      </w:pPr>
      <w:r>
        <w:t>Table 6.9.1.3.3-14: SIP MESSAGE from the UE (Step 22, Table 6.9.1.3.2-1;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229F467"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FC13563" w14:textId="09D014A2" w:rsidR="00C16E65" w:rsidRDefault="00C16E65" w:rsidP="0021209C">
            <w:pPr>
              <w:pStyle w:val="TAL"/>
              <w:rPr>
                <w:szCs w:val="18"/>
              </w:rPr>
            </w:pPr>
            <w:r>
              <w:t>Derivation Path: TS 36.579-1 [2], Table 5.5.2.7.1-1, condition</w:t>
            </w:r>
            <w:r w:rsidR="00AA3E2C" w:rsidRPr="00AA3E2C">
              <w:t xml:space="preserve"> LOCATION-INFO</w:t>
            </w:r>
          </w:p>
        </w:tc>
      </w:tr>
      <w:tr w:rsidR="00C16E65" w14:paraId="0C7CF3C8"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E91DA4C"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08F5F"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538E95C"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5D2A98"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37B739" w14:textId="77777777" w:rsidR="00C16E65" w:rsidRDefault="00C16E65" w:rsidP="0021209C">
            <w:pPr>
              <w:pStyle w:val="TAH"/>
            </w:pPr>
            <w:r>
              <w:t>Condition</w:t>
            </w:r>
          </w:p>
        </w:tc>
      </w:tr>
      <w:tr w:rsidR="00AA3E2C" w14:paraId="335D507C" w14:textId="77777777" w:rsidTr="00041046">
        <w:tc>
          <w:tcPr>
            <w:tcW w:w="2837" w:type="dxa"/>
            <w:tcBorders>
              <w:top w:val="single" w:sz="4" w:space="0" w:color="auto"/>
              <w:left w:val="single" w:sz="4" w:space="0" w:color="auto"/>
              <w:bottom w:val="single" w:sz="4" w:space="0" w:color="auto"/>
              <w:right w:val="single" w:sz="4" w:space="0" w:color="auto"/>
            </w:tcBorders>
          </w:tcPr>
          <w:p w14:paraId="66F46C47" w14:textId="2460EB50" w:rsidR="00AA3E2C" w:rsidRPr="00AA3E2C" w:rsidRDefault="00AA3E2C" w:rsidP="00AA3E2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49EAD55B" w14:textId="353014EF" w:rsidR="00AA3E2C" w:rsidRDefault="00AA3E2C" w:rsidP="00AA3E2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5107DDAC" w14:textId="109FE97F" w:rsidR="00AA3E2C" w:rsidRDefault="00AA3E2C" w:rsidP="00AA3E2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35CFF29E" w14:textId="77777777" w:rsidR="00AA3E2C" w:rsidRDefault="00AA3E2C" w:rsidP="00AA3E2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9B56CB" w14:textId="77777777" w:rsidR="00AA3E2C" w:rsidRDefault="00AA3E2C" w:rsidP="00AA3E2C">
            <w:pPr>
              <w:pStyle w:val="TAL"/>
            </w:pPr>
          </w:p>
        </w:tc>
      </w:tr>
      <w:tr w:rsidR="00C16E65" w14:paraId="25AB8987"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0A0ECB0"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8A4FC26"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C69F9F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8A799D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521BA" w14:textId="77777777" w:rsidR="00C16E65" w:rsidRDefault="00C16E65" w:rsidP="0021209C">
            <w:pPr>
              <w:pStyle w:val="TAL"/>
            </w:pPr>
          </w:p>
        </w:tc>
      </w:tr>
      <w:tr w:rsidR="00C16E65" w14:paraId="0897872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0C7D949"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DE7914F"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7BE664E"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E6799A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7F4570" w14:textId="77777777" w:rsidR="00C16E65" w:rsidRDefault="00C16E65" w:rsidP="0021209C">
            <w:pPr>
              <w:pStyle w:val="TAL"/>
            </w:pPr>
          </w:p>
        </w:tc>
      </w:tr>
      <w:tr w:rsidR="00C16E65" w14:paraId="7DA7E4F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8296047"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65F4D99"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30BD33"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5D72678"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9EB9460" w14:textId="77777777" w:rsidR="00C16E65" w:rsidRDefault="00C16E65" w:rsidP="0021209C">
            <w:pPr>
              <w:pStyle w:val="TAL"/>
            </w:pPr>
          </w:p>
        </w:tc>
      </w:tr>
      <w:tr w:rsidR="00C16E65" w14:paraId="40E7F0D7"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D08AE01"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1082C03" w14:textId="77777777" w:rsidR="00C16E65" w:rsidRDefault="00C16E65" w:rsidP="0021209C">
            <w:pPr>
              <w:pStyle w:val="TAL"/>
            </w:pPr>
            <w:r>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718D4C26"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AF3E9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004F1D" w14:textId="77777777" w:rsidR="00C16E65" w:rsidRDefault="00C16E65" w:rsidP="0021209C">
            <w:pPr>
              <w:pStyle w:val="TAL"/>
            </w:pPr>
          </w:p>
        </w:tc>
      </w:tr>
    </w:tbl>
    <w:p w14:paraId="1D0F31C3" w14:textId="77777777" w:rsidR="00C16E65" w:rsidRDefault="00C16E65" w:rsidP="00C16E65"/>
    <w:p w14:paraId="6AF4CE85" w14:textId="77777777" w:rsidR="00C16E65" w:rsidRDefault="00C16E65" w:rsidP="00C16E65">
      <w:pPr>
        <w:pStyle w:val="TH"/>
      </w:pPr>
      <w:r>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3D10E99B"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4CA3A57F" w14:textId="77777777" w:rsidR="00C16E65" w:rsidRDefault="00C16E65" w:rsidP="0021209C">
            <w:pPr>
              <w:pStyle w:val="TAL"/>
              <w:rPr>
                <w:szCs w:val="18"/>
              </w:rPr>
            </w:pPr>
            <w:r>
              <w:t>Derivation Path: TS 36.579-1 [2], Table 5.5.3.4.1-2</w:t>
            </w:r>
          </w:p>
        </w:tc>
      </w:tr>
      <w:tr w:rsidR="00C16E65" w14:paraId="543F714E"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4CDEAB6F"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63B025"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C6947B8"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DF1343C"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96DCC33" w14:textId="77777777" w:rsidR="00C16E65" w:rsidRDefault="00C16E65" w:rsidP="0021209C">
            <w:pPr>
              <w:pStyle w:val="TAH"/>
            </w:pPr>
            <w:r>
              <w:t>Condition</w:t>
            </w:r>
          </w:p>
        </w:tc>
      </w:tr>
      <w:tr w:rsidR="00C16E65" w14:paraId="35E026C9"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0EAA0B1" w14:textId="77777777" w:rsidR="00C16E65" w:rsidRDefault="00C16E65" w:rsidP="0021209C">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64237A98"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40230052"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9D0213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97AD4C" w14:textId="77777777" w:rsidR="00C16E65" w:rsidRDefault="00C16E65" w:rsidP="0021209C">
            <w:pPr>
              <w:pStyle w:val="TAL"/>
            </w:pPr>
          </w:p>
        </w:tc>
      </w:tr>
      <w:tr w:rsidR="00C16E65" w14:paraId="0FF0053F"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33CAF41" w14:textId="77777777" w:rsidR="00C16E65" w:rsidRDefault="00C16E65" w:rsidP="0021209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7A1C4054"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28DCD020"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A292DF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D574D5" w14:textId="77777777" w:rsidR="00C16E65" w:rsidRDefault="00C16E65" w:rsidP="0021209C">
            <w:pPr>
              <w:pStyle w:val="TAL"/>
            </w:pPr>
          </w:p>
        </w:tc>
      </w:tr>
      <w:tr w:rsidR="00C16E65" w14:paraId="4227087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605EAA7" w14:textId="77777777" w:rsidR="00C16E65" w:rsidRDefault="00C16E65" w:rsidP="0021209C">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2C07B4F4" w14:textId="77777777" w:rsidR="00C16E65" w:rsidRDefault="00C16E65" w:rsidP="0021209C">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3EB5B587" w14:textId="77777777" w:rsidR="00C16E65" w:rsidRDefault="00C16E65" w:rsidP="0021209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5C01E16B"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BCDB" w14:textId="77777777" w:rsidR="00C16E65" w:rsidRDefault="00C16E65" w:rsidP="0021209C">
            <w:pPr>
              <w:pStyle w:val="TAL"/>
            </w:pPr>
          </w:p>
        </w:tc>
      </w:tr>
      <w:tr w:rsidR="00C16E65" w14:paraId="3C6984A0"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E7D383D" w14:textId="77777777" w:rsidR="00C16E65" w:rsidRDefault="00C16E65" w:rsidP="0021209C">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54E36908" w14:textId="77777777" w:rsidR="00C16E65" w:rsidRDefault="00C16E65" w:rsidP="0021209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33412EE6"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66B102F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CBE6FF" w14:textId="77777777" w:rsidR="00C16E65" w:rsidRDefault="00C16E65" w:rsidP="0021209C">
            <w:pPr>
              <w:pStyle w:val="TAL"/>
            </w:pPr>
          </w:p>
        </w:tc>
      </w:tr>
      <w:tr w:rsidR="00C16E65" w14:paraId="11576CB1"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711CC9C" w14:textId="77777777" w:rsidR="00C16E65" w:rsidRDefault="00C16E65" w:rsidP="0021209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0E35862"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CC28E07" w14:textId="77777777" w:rsidR="00C16E65" w:rsidRDefault="00C16E65" w:rsidP="0021209C">
            <w:pPr>
              <w:pStyle w:val="TAL"/>
            </w:pPr>
            <w:r>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7ECF87F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A11960" w14:textId="77777777" w:rsidR="00C16E65" w:rsidRDefault="00C16E65" w:rsidP="0021209C">
            <w:pPr>
              <w:pStyle w:val="TAL"/>
            </w:pPr>
          </w:p>
        </w:tc>
      </w:tr>
      <w:tr w:rsidR="00C16E65" w14:paraId="75662DB3"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1F17CAB" w14:textId="77777777" w:rsidR="00C16E65" w:rsidRDefault="00C16E65" w:rsidP="0021209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8489912" w14:textId="77777777" w:rsidR="00C16E65" w:rsidRDefault="00C16E65" w:rsidP="0021209C">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424FF0F" w14:textId="77777777" w:rsidR="00C16E65" w:rsidRDefault="00C16E65" w:rsidP="0021209C">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7A59D323"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05ED1C" w14:textId="77777777" w:rsidR="00C16E65" w:rsidRDefault="00C16E65" w:rsidP="0021209C">
            <w:pPr>
              <w:pStyle w:val="TAL"/>
            </w:pPr>
          </w:p>
        </w:tc>
      </w:tr>
      <w:tr w:rsidR="00C16E65" w14:paraId="15632666"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BF426C2" w14:textId="77777777" w:rsidR="00C16E65" w:rsidRDefault="00C16E65" w:rsidP="0021209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7FCEB3"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2296400"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8EE059A"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59C83A" w14:textId="77777777" w:rsidR="00C16E65" w:rsidRDefault="00C16E65" w:rsidP="0021209C">
            <w:pPr>
              <w:pStyle w:val="TAL"/>
            </w:pPr>
          </w:p>
        </w:tc>
      </w:tr>
      <w:tr w:rsidR="00C16E65" w14:paraId="1EAD40F8"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17C4DBEB" w14:textId="77777777" w:rsidR="00C16E65" w:rsidRDefault="00C16E65" w:rsidP="0021209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76357712"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C25F049"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6801F5F"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06D49" w14:textId="77777777" w:rsidR="00C16E65" w:rsidRDefault="00C16E65" w:rsidP="0021209C">
            <w:pPr>
              <w:pStyle w:val="TAL"/>
            </w:pPr>
          </w:p>
        </w:tc>
      </w:tr>
      <w:tr w:rsidR="00C16E65" w14:paraId="52AC95BD"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7A22D74" w14:textId="77777777" w:rsidR="00C16E65" w:rsidRDefault="00C16E65" w:rsidP="0021209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23B6A04C"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303F7A"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6000A2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935EE8" w14:textId="77777777" w:rsidR="00C16E65" w:rsidRDefault="00C16E65" w:rsidP="0021209C">
            <w:pPr>
              <w:pStyle w:val="TAL"/>
            </w:pPr>
          </w:p>
        </w:tc>
      </w:tr>
      <w:tr w:rsidR="00C16E65" w14:paraId="1AF9BFA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1F95AFD" w14:textId="77777777" w:rsidR="00C16E65" w:rsidRDefault="00C16E65" w:rsidP="0021209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162461E5"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CCC5AB2"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6C0239A"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22829D" w14:textId="77777777" w:rsidR="00C16E65" w:rsidRDefault="00C16E65" w:rsidP="0021209C">
            <w:pPr>
              <w:pStyle w:val="TAL"/>
            </w:pPr>
          </w:p>
        </w:tc>
      </w:tr>
    </w:tbl>
    <w:p w14:paraId="7A3AB58B" w14:textId="77777777" w:rsidR="00C16E65" w:rsidRDefault="00C16E65" w:rsidP="00C16E65"/>
    <w:p w14:paraId="6858F6F8" w14:textId="77777777" w:rsidR="00C16E65" w:rsidRDefault="00C16E65" w:rsidP="00C16E65">
      <w:pPr>
        <w:keepNext/>
        <w:keepLines/>
        <w:spacing w:before="120"/>
        <w:ind w:left="1134" w:hanging="1134"/>
        <w:outlineLvl w:val="2"/>
        <w:rPr>
          <w:rFonts w:ascii="Arial" w:hAnsi="Arial"/>
          <w:sz w:val="28"/>
        </w:rPr>
      </w:pPr>
      <w:r>
        <w:rPr>
          <w:rFonts w:ascii="Arial" w:hAnsi="Arial"/>
          <w:sz w:val="28"/>
        </w:rPr>
        <w:t>6.9.2</w:t>
      </w:r>
      <w:r>
        <w:rPr>
          <w:rFonts w:ascii="Arial" w:hAnsi="Arial"/>
          <w:sz w:val="28"/>
        </w:rPr>
        <w:tab/>
        <w:t xml:space="preserve">On-network / Location / </w:t>
      </w:r>
      <w:r w:rsidRPr="00D92C1C">
        <w:rPr>
          <w:rFonts w:ascii="Arial" w:hAnsi="Arial"/>
          <w:sz w:val="28"/>
        </w:rPr>
        <w:t>Report triggering</w:t>
      </w:r>
    </w:p>
    <w:p w14:paraId="3807769D" w14:textId="77777777" w:rsidR="00C16E65" w:rsidRDefault="00C16E65" w:rsidP="00C16E65">
      <w:pPr>
        <w:pStyle w:val="H6"/>
      </w:pPr>
      <w:r>
        <w:t>6.9.2.1</w:t>
      </w:r>
      <w:r>
        <w:tab/>
        <w:t>Test Purpose (TP)</w:t>
      </w:r>
    </w:p>
    <w:p w14:paraId="115E3BCE" w14:textId="77777777" w:rsidR="00C16E65" w:rsidRDefault="00C16E65" w:rsidP="00C16E65">
      <w:pPr>
        <w:pStyle w:val="H6"/>
      </w:pPr>
      <w:r>
        <w:t>(1)</w:t>
      </w:r>
    </w:p>
    <w:p w14:paraId="67290E59" w14:textId="180980D4" w:rsidR="00C16E65" w:rsidRDefault="00C16E65" w:rsidP="00C16E65">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w:t>
      </w:r>
      <w:r w:rsidR="00795872" w:rsidRPr="00795872">
        <w:rPr>
          <w:noProof w:val="0"/>
        </w:rPr>
        <w:t>“CellChange”</w:t>
      </w:r>
      <w:r>
        <w:rPr>
          <w:noProof w:val="0"/>
        </w:rPr>
        <w:t xml:space="preserve">, and, a none zero </w:t>
      </w:r>
      <w:r w:rsidR="00795872" w:rsidRPr="00795872">
        <w:rPr>
          <w:noProof w:val="0"/>
        </w:rPr>
        <w:t xml:space="preserve">minimumIntervalLength </w:t>
      </w:r>
      <w:r>
        <w:rPr>
          <w:noProof w:val="0"/>
        </w:rPr>
        <w:t>timer }</w:t>
      </w:r>
    </w:p>
    <w:p w14:paraId="2D18553C" w14:textId="77777777" w:rsidR="00C16E65" w:rsidRDefault="00C16E65" w:rsidP="00C16E65">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UE moves to a different cell }</w:t>
      </w:r>
    </w:p>
    <w:p w14:paraId="198A9DAA" w14:textId="7B0EFD46" w:rsidR="00C16E65" w:rsidRDefault="00C16E65" w:rsidP="00C16E65">
      <w:pPr>
        <w:pStyle w:val="PL"/>
      </w:pPr>
      <w:r>
        <w:rPr>
          <w:noProof w:val="0"/>
        </w:rPr>
        <w:t xml:space="preserve">    </w:t>
      </w:r>
      <w:r>
        <w:rPr>
          <w:b/>
          <w:noProof w:val="0"/>
        </w:rPr>
        <w:t>then</w:t>
      </w:r>
      <w:r>
        <w:rPr>
          <w:noProof w:val="0"/>
        </w:rPr>
        <w:t xml:space="preserve"> { UE (MCVideo Client) sends location report obeying the set in the location configuration parameters for </w:t>
      </w:r>
      <w:r>
        <w:rPr>
          <w:i/>
          <w:noProof w:val="0"/>
        </w:rPr>
        <w:t>NonEmergencyLocationInformation</w:t>
      </w:r>
      <w:r>
        <w:rPr>
          <w:noProof w:val="0"/>
        </w:rPr>
        <w:t xml:space="preserve"> including waiting for the expiry of </w:t>
      </w:r>
      <w:r w:rsidR="00795872" w:rsidRPr="00795872">
        <w:rPr>
          <w:noProof w:val="0"/>
        </w:rPr>
        <w:t xml:space="preserve">minimumReportInterval </w:t>
      </w:r>
      <w:r>
        <w:rPr>
          <w:noProof w:val="0"/>
        </w:rPr>
        <w:t>timer for before reporting }</w:t>
      </w:r>
    </w:p>
    <w:p w14:paraId="75CF4571" w14:textId="77777777" w:rsidR="00C16E65" w:rsidRDefault="00C16E65" w:rsidP="00C16E65">
      <w:pPr>
        <w:pStyle w:val="PL"/>
      </w:pPr>
      <w:r>
        <w:rPr>
          <w:noProof w:val="0"/>
        </w:rPr>
        <w:t xml:space="preserve">            }</w:t>
      </w:r>
    </w:p>
    <w:p w14:paraId="2BA7F338" w14:textId="77777777" w:rsidR="00C16E65" w:rsidRDefault="00C16E65" w:rsidP="00C16E65">
      <w:pPr>
        <w:pStyle w:val="PL"/>
      </w:pPr>
    </w:p>
    <w:p w14:paraId="652A65DC" w14:textId="77777777" w:rsidR="00C16E65" w:rsidRDefault="00C16E65" w:rsidP="00C16E65">
      <w:pPr>
        <w:pStyle w:val="H6"/>
      </w:pPr>
      <w:r>
        <w:t>(2)</w:t>
      </w:r>
    </w:p>
    <w:p w14:paraId="2692A3CE" w14:textId="091758C6" w:rsidR="00C16E65" w:rsidRDefault="00C16E65" w:rsidP="00C16E65">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w:t>
      </w:r>
      <w:r w:rsidR="00795872" w:rsidRPr="00795872">
        <w:rPr>
          <w:noProof w:val="0"/>
        </w:rPr>
        <w:t>“PlmnChange” and “PeriodicReport”</w:t>
      </w:r>
      <w:r>
        <w:rPr>
          <w:noProof w:val="0"/>
        </w:rPr>
        <w:t xml:space="preserve">, and, a none zero </w:t>
      </w:r>
      <w:r>
        <w:rPr>
          <w:i/>
          <w:noProof w:val="0"/>
        </w:rPr>
        <w:t>minimumReportInterval</w:t>
      </w:r>
      <w:r>
        <w:rPr>
          <w:noProof w:val="0"/>
        </w:rPr>
        <w:t xml:space="preserve"> timer }</w:t>
      </w:r>
    </w:p>
    <w:p w14:paraId="62A2EB7A" w14:textId="4BFAF60A" w:rsidR="00C16E65" w:rsidRDefault="00C16E65" w:rsidP="00C16E65">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UE moves to a cell belonging to different </w:t>
      </w:r>
      <w:r w:rsidR="00795872" w:rsidRPr="00795872">
        <w:rPr>
          <w:noProof w:val="0"/>
        </w:rPr>
        <w:t xml:space="preserve">PLMN </w:t>
      </w:r>
      <w:r>
        <w:rPr>
          <w:noProof w:val="0"/>
        </w:rPr>
        <w:t>however allowed for communication}</w:t>
      </w:r>
    </w:p>
    <w:p w14:paraId="1F3098C4" w14:textId="77777777" w:rsidR="00C16E65" w:rsidRDefault="00C16E65" w:rsidP="00C16E65">
      <w:pPr>
        <w:pStyle w:val="PL"/>
      </w:pPr>
      <w:r>
        <w:rPr>
          <w:noProof w:val="0"/>
        </w:rPr>
        <w:t xml:space="preserve">    </w:t>
      </w:r>
      <w:r>
        <w:rPr>
          <w:b/>
          <w:noProof w:val="0"/>
        </w:rPr>
        <w:t>then</w:t>
      </w:r>
      <w:r>
        <w:rPr>
          <w:noProof w:val="0"/>
        </w:rPr>
        <w:t xml:space="preserve"> { UE (MCVideo Client) sends location report obeying the set in the location configuration parameters for </w:t>
      </w:r>
      <w:r>
        <w:rPr>
          <w:i/>
          <w:noProof w:val="0"/>
        </w:rPr>
        <w:t>NonEmergencyLocationInformation and</w:t>
      </w:r>
      <w:r>
        <w:rPr>
          <w:noProof w:val="0"/>
        </w:rPr>
        <w:t xml:space="preserve"> resets all triggers }</w:t>
      </w:r>
    </w:p>
    <w:p w14:paraId="26614AD5" w14:textId="77777777" w:rsidR="00C16E65" w:rsidRDefault="00C16E65" w:rsidP="00C16E65">
      <w:pPr>
        <w:pStyle w:val="PL"/>
      </w:pPr>
      <w:r>
        <w:rPr>
          <w:noProof w:val="0"/>
        </w:rPr>
        <w:t xml:space="preserve">            }</w:t>
      </w:r>
    </w:p>
    <w:p w14:paraId="7D80869F" w14:textId="77777777" w:rsidR="00C16E65" w:rsidRDefault="00C16E65" w:rsidP="00C16E65">
      <w:pPr>
        <w:pStyle w:val="PL"/>
      </w:pPr>
    </w:p>
    <w:p w14:paraId="46B97946" w14:textId="77777777" w:rsidR="00C16E65" w:rsidRDefault="00C16E65" w:rsidP="00C16E65">
      <w:pPr>
        <w:pStyle w:val="H6"/>
      </w:pPr>
      <w:r>
        <w:t>(3)</w:t>
      </w:r>
    </w:p>
    <w:p w14:paraId="546E417A" w14:textId="1B77574F" w:rsidR="00C16E65" w:rsidRDefault="00C16E65" w:rsidP="00C16E65">
      <w:pPr>
        <w:pStyle w:val="PL"/>
      </w:pPr>
      <w:r>
        <w:rPr>
          <w:b/>
          <w:noProof w:val="0"/>
        </w:rPr>
        <w:t>with</w:t>
      </w:r>
      <w:r>
        <w:rPr>
          <w:noProof w:val="0"/>
        </w:rPr>
        <w:t xml:space="preserve"> { UE (MCVideo Client) registered and authorized for MCVideo service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w:t>
      </w:r>
      <w:r w:rsidR="003675AC" w:rsidRPr="003675AC">
        <w:rPr>
          <w:noProof w:val="0"/>
        </w:rPr>
        <w:t>“PlmnChange” and “PeriodicReport”</w:t>
      </w:r>
      <w:r>
        <w:rPr>
          <w:noProof w:val="0"/>
        </w:rPr>
        <w:t xml:space="preserve">, and, a none zero </w:t>
      </w:r>
      <w:r w:rsidR="003675AC" w:rsidRPr="003675AC">
        <w:rPr>
          <w:noProof w:val="0"/>
        </w:rPr>
        <w:t xml:space="preserve">minimumIntervalLength </w:t>
      </w:r>
      <w:r>
        <w:rPr>
          <w:noProof w:val="0"/>
        </w:rPr>
        <w:t>timer }</w:t>
      </w:r>
    </w:p>
    <w:p w14:paraId="24D2D75D" w14:textId="77777777" w:rsidR="00C16E65" w:rsidRDefault="00C16E65" w:rsidP="00C16E65">
      <w:pPr>
        <w:pStyle w:val="PL"/>
      </w:pPr>
      <w:r>
        <w:rPr>
          <w:noProof w:val="0"/>
        </w:rPr>
        <w:t>ensure that {</w:t>
      </w:r>
    </w:p>
    <w:p w14:paraId="479CCFCB" w14:textId="2BAA498E" w:rsidR="00C16E65" w:rsidRDefault="00C16E65" w:rsidP="00C16E65">
      <w:pPr>
        <w:pStyle w:val="PL"/>
      </w:pPr>
      <w:r>
        <w:rPr>
          <w:noProof w:val="0"/>
        </w:rPr>
        <w:t xml:space="preserve">  </w:t>
      </w:r>
      <w:r>
        <w:rPr>
          <w:b/>
          <w:noProof w:val="0"/>
        </w:rPr>
        <w:t>when</w:t>
      </w:r>
      <w:r>
        <w:rPr>
          <w:noProof w:val="0"/>
        </w:rPr>
        <w:t xml:space="preserve"> { when the </w:t>
      </w:r>
      <w:r w:rsidR="003675AC" w:rsidRPr="003675AC">
        <w:rPr>
          <w:noProof w:val="0"/>
        </w:rPr>
        <w:t xml:space="preserve">PeriodicReport </w:t>
      </w:r>
      <w:r>
        <w:rPr>
          <w:noProof w:val="0"/>
        </w:rPr>
        <w:t>trigger fires }</w:t>
      </w:r>
    </w:p>
    <w:p w14:paraId="65DC83BF" w14:textId="77777777" w:rsidR="00C16E65" w:rsidRDefault="00C16E65" w:rsidP="00C16E65">
      <w:pPr>
        <w:pStyle w:val="PL"/>
      </w:pPr>
      <w:r>
        <w:rPr>
          <w:noProof w:val="0"/>
        </w:rPr>
        <w:t xml:space="preserve">    </w:t>
      </w:r>
      <w:r>
        <w:rPr>
          <w:b/>
          <w:noProof w:val="0"/>
        </w:rPr>
        <w:t>then</w:t>
      </w:r>
      <w:r>
        <w:rPr>
          <w:noProof w:val="0"/>
        </w:rPr>
        <w:t xml:space="preserve"> { UE (MCVideo Client) sends location report obeying the set in the location configuration parameters for </w:t>
      </w:r>
      <w:r>
        <w:rPr>
          <w:i/>
          <w:noProof w:val="0"/>
        </w:rPr>
        <w:t>NonEmergencyLocationInformation</w:t>
      </w:r>
      <w:r>
        <w:rPr>
          <w:noProof w:val="0"/>
        </w:rPr>
        <w:t xml:space="preserve"> }</w:t>
      </w:r>
    </w:p>
    <w:p w14:paraId="57B730E5" w14:textId="77777777" w:rsidR="00C16E65" w:rsidRDefault="00C16E65" w:rsidP="00C16E65">
      <w:pPr>
        <w:pStyle w:val="PL"/>
      </w:pPr>
      <w:r>
        <w:rPr>
          <w:noProof w:val="0"/>
        </w:rPr>
        <w:t xml:space="preserve">            }</w:t>
      </w:r>
    </w:p>
    <w:p w14:paraId="29DB9A5C" w14:textId="77777777" w:rsidR="00C16E65" w:rsidRDefault="00C16E65" w:rsidP="00C16E65">
      <w:pPr>
        <w:pStyle w:val="PL"/>
      </w:pPr>
    </w:p>
    <w:p w14:paraId="68BD74BD" w14:textId="77777777" w:rsidR="00C16E65" w:rsidRDefault="00C16E65" w:rsidP="00C16E65">
      <w:pPr>
        <w:pStyle w:val="H6"/>
      </w:pPr>
      <w:r>
        <w:t>6.9.2.2</w:t>
      </w:r>
      <w:r>
        <w:tab/>
        <w:t>Conformance requirements</w:t>
      </w:r>
    </w:p>
    <w:p w14:paraId="47347524" w14:textId="77777777" w:rsidR="00C16E65" w:rsidRDefault="00C16E65" w:rsidP="00C16E65">
      <w:r>
        <w:t xml:space="preserve">References: The conformance requirements covered in the current TC are specified in: TS 24.281, clause </w:t>
      </w:r>
      <w:r>
        <w:rPr>
          <w:rFonts w:eastAsia="Malgun Gothic"/>
        </w:rPr>
        <w:t xml:space="preserve">18.3.2, </w:t>
      </w:r>
      <w:r>
        <w:t>18.3.4.1, 18.3.4.2. Unless otherwise stated, these are Rel-16 requirements.</w:t>
      </w:r>
    </w:p>
    <w:p w14:paraId="427EB0EF" w14:textId="77777777" w:rsidR="00C16E65" w:rsidRDefault="00C16E65" w:rsidP="00C16E65">
      <w:r>
        <w:t xml:space="preserve">[TS24.281 clause </w:t>
      </w:r>
      <w:r>
        <w:rPr>
          <w:rFonts w:eastAsia="Malgun Gothic"/>
        </w:rPr>
        <w:t>18.3.2</w:t>
      </w:r>
      <w:r>
        <w:t>]</w:t>
      </w:r>
    </w:p>
    <w:p w14:paraId="115685E9" w14:textId="77777777" w:rsidR="00C16E65" w:rsidRPr="0073469F" w:rsidRDefault="00C16E65" w:rsidP="00C16E65">
      <w:r w:rsidRPr="0073469F">
        <w:t>Upon receiving a SIP MESSAGE request containing</w:t>
      </w:r>
      <w:r>
        <w:t>:</w:t>
      </w:r>
    </w:p>
    <w:p w14:paraId="3F5C0141" w14:textId="77777777" w:rsidR="00C16E65" w:rsidRPr="0073469F" w:rsidRDefault="00C16E65" w:rsidP="00C16E65">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7A8EAA3" w14:textId="77777777" w:rsidR="00C16E65" w:rsidRPr="0073469F" w:rsidRDefault="00C16E65" w:rsidP="00C16E65">
      <w:pPr>
        <w:pStyle w:val="B1"/>
      </w:pPr>
      <w:r w:rsidRPr="0073469F">
        <w:t>2)</w:t>
      </w:r>
      <w:r w:rsidRPr="0073469F">
        <w:tab/>
        <w:t>a Content-Type header field set to "application/vnd.3gpp.</w:t>
      </w:r>
      <w:r>
        <w:t>mcvideo</w:t>
      </w:r>
      <w:r w:rsidRPr="0073469F">
        <w:t>-location-info+xml"; and</w:t>
      </w:r>
    </w:p>
    <w:p w14:paraId="363E48C1" w14:textId="77777777" w:rsidR="00C16E65" w:rsidRPr="0073469F" w:rsidRDefault="00C16E65" w:rsidP="00C16E65">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0E79F047" w14:textId="77777777" w:rsidR="00C16E65" w:rsidRPr="0073469F" w:rsidRDefault="00C16E65" w:rsidP="00C16E65">
      <w:r w:rsidRPr="0073469F">
        <w:t xml:space="preserve">then the </w:t>
      </w:r>
      <w:r>
        <w:t>MCVideo</w:t>
      </w:r>
      <w:r w:rsidRPr="0073469F">
        <w:t xml:space="preserve"> client:</w:t>
      </w:r>
    </w:p>
    <w:p w14:paraId="7703974D" w14:textId="77777777" w:rsidR="00C16E65" w:rsidRDefault="00C16E65" w:rsidP="00C16E65">
      <w:pPr>
        <w:pStyle w:val="B1"/>
        <w:tabs>
          <w:tab w:val="left" w:pos="5954"/>
        </w:tabs>
      </w:pPr>
      <w:r w:rsidRPr="0073469F">
        <w:t>1)</w:t>
      </w:r>
      <w:r w:rsidRPr="0073469F">
        <w:tab/>
        <w:t>shall store the contents of the &lt;Configuration&gt; elements</w:t>
      </w:r>
      <w:r>
        <w:t>;</w:t>
      </w:r>
    </w:p>
    <w:p w14:paraId="5FD05810" w14:textId="77777777" w:rsidR="00C16E65" w:rsidRDefault="00C16E65" w:rsidP="00C16E65">
      <w:pPr>
        <w:pStyle w:val="B1"/>
      </w:pPr>
      <w:r>
        <w:t>2)</w:t>
      </w:r>
      <w:r>
        <w:tab/>
        <w:t>shall</w:t>
      </w:r>
      <w:r w:rsidRPr="0073469F">
        <w:t xml:space="preserve"> set the location reporting triggers accordingly</w:t>
      </w:r>
      <w:r>
        <w:t>; and</w:t>
      </w:r>
    </w:p>
    <w:p w14:paraId="56CF37A7" w14:textId="77777777" w:rsidR="00C16E65" w:rsidRDefault="00C16E65" w:rsidP="00C16E65">
      <w:pPr>
        <w:pStyle w:val="B1"/>
      </w:pPr>
      <w:r>
        <w:t>3)</w:t>
      </w:r>
      <w:r>
        <w:tab/>
        <w:t>shall start</w:t>
      </w:r>
      <w:r>
        <w:rPr>
          <w:lang w:val="en-US"/>
        </w:rPr>
        <w:t xml:space="preserve"> </w:t>
      </w:r>
      <w:r>
        <w:t>the minimumReportInterval</w:t>
      </w:r>
      <w:r>
        <w:rPr>
          <w:lang w:val="en-US"/>
        </w:rPr>
        <w:t xml:space="preserve"> t</w:t>
      </w:r>
      <w:r>
        <w:t>imer</w:t>
      </w:r>
      <w:r w:rsidRPr="0073469F">
        <w:t>.</w:t>
      </w:r>
    </w:p>
    <w:p w14:paraId="6696D356" w14:textId="77777777" w:rsidR="00C16E65" w:rsidRDefault="00C16E65" w:rsidP="00C16E65">
      <w:r>
        <w:t>[TS 24.281 clause 18.3.4.1]</w:t>
      </w:r>
    </w:p>
    <w:p w14:paraId="433689FF" w14:textId="77777777" w:rsidR="00C16E65" w:rsidRDefault="00C16E65" w:rsidP="00C16E65">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1E58C9DD" w14:textId="77777777" w:rsidR="00C16E65" w:rsidRDefault="00C16E65" w:rsidP="00C16E65">
      <w:pPr>
        <w:pStyle w:val="B1"/>
      </w:pPr>
      <w:r>
        <w:t>1)</w:t>
      </w:r>
      <w:r>
        <w:tab/>
        <w:t>shall, if any of the reporting triggers are still true, send a location information report as specified in clause 18.3.4.2.</w:t>
      </w:r>
    </w:p>
    <w:p w14:paraId="4F44EF09" w14:textId="77777777" w:rsidR="00C16E65" w:rsidRDefault="00C16E65" w:rsidP="00C16E65">
      <w:r>
        <w:t>If the</w:t>
      </w:r>
      <w:r w:rsidRPr="0073469F">
        <w:t xml:space="preserve"> </w:t>
      </w:r>
      <w:r>
        <w:t>MCVideo</w:t>
      </w:r>
      <w:r w:rsidRPr="0073469F">
        <w:t xml:space="preserve"> client receives a location information request as specified in </w:t>
      </w:r>
      <w:r>
        <w:t>clause</w:t>
      </w:r>
      <w:r w:rsidRPr="0073469F">
        <w:t> 1</w:t>
      </w:r>
      <w:r>
        <w:t>8</w:t>
      </w:r>
      <w:r w:rsidRPr="0073469F">
        <w:t xml:space="preserve">.3.3, the </w:t>
      </w:r>
      <w:r>
        <w:t>MCVideo</w:t>
      </w:r>
      <w:r w:rsidRPr="0073469F">
        <w:t xml:space="preserve"> client shall send a location report</w:t>
      </w:r>
      <w:r w:rsidRPr="00FD03D6">
        <w:t xml:space="preserve"> </w:t>
      </w:r>
      <w:r>
        <w:t>as specified in clause 18.3.4.2</w:t>
      </w:r>
      <w:r w:rsidRPr="0073469F">
        <w:t>.</w:t>
      </w:r>
    </w:p>
    <w:p w14:paraId="22931E9D" w14:textId="77777777" w:rsidR="00C16E65" w:rsidRDefault="00C16E65" w:rsidP="00C16E65">
      <w:r>
        <w:t>[TS 24.281 clause 18.3.4.2]</w:t>
      </w:r>
    </w:p>
    <w:p w14:paraId="010A278F" w14:textId="77777777" w:rsidR="00C16E65" w:rsidRPr="0073469F" w:rsidRDefault="00C16E65" w:rsidP="00C16E65">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7D9C471A" w14:textId="77777777" w:rsidR="00C16E65" w:rsidRDefault="00C16E65" w:rsidP="00C16E65">
      <w:pPr>
        <w:pStyle w:val="B1"/>
      </w:pPr>
      <w:r>
        <w:t>1</w:t>
      </w:r>
      <w:r w:rsidRPr="0073469F">
        <w:t>)</w:t>
      </w:r>
      <w:r>
        <w:tab/>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F60AC73" w14:textId="77777777" w:rsidR="00C16E65" w:rsidRDefault="00C16E65" w:rsidP="00C16E65">
      <w:pPr>
        <w:pStyle w:val="B2"/>
      </w:pPr>
      <w:r>
        <w:t>a)</w:t>
      </w:r>
      <w:r>
        <w:tab/>
        <w:t>a &lt;Report&gt; element and if the Report was triggered by a location request include the &lt;ReportID&gt; attribute set to the value of the &lt;RequestID&gt; attribute in the received Request</w:t>
      </w:r>
      <w:r w:rsidRPr="0073469F">
        <w:t>;</w:t>
      </w:r>
    </w:p>
    <w:p w14:paraId="6AC4B4D5" w14:textId="77777777" w:rsidR="00C16E65" w:rsidRDefault="00C16E65" w:rsidP="00C16E65">
      <w:pPr>
        <w:pStyle w:val="B2"/>
      </w:pPr>
      <w:r>
        <w:t>b)</w:t>
      </w:r>
      <w:r>
        <w:tab/>
        <w:t xml:space="preserve">&lt;TriggerId&gt; child elements, where each element is set to the value of the &lt;Trigger-Id&gt; attribute associated with the trigger that have fired; </w:t>
      </w:r>
      <w:r w:rsidRPr="0073469F">
        <w:t>and</w:t>
      </w:r>
    </w:p>
    <w:p w14:paraId="175A2F5D" w14:textId="77777777" w:rsidR="00C16E65" w:rsidRPr="0073469F" w:rsidRDefault="00C16E65" w:rsidP="00C16E65">
      <w:pPr>
        <w:pStyle w:val="B2"/>
      </w:pPr>
      <w:r>
        <w:t>c)</w:t>
      </w:r>
      <w:r>
        <w:tab/>
        <w:t>the location reporting elements corresponding to the triggers that have fired;</w:t>
      </w:r>
    </w:p>
    <w:p w14:paraId="79D7D07C" w14:textId="77777777" w:rsidR="00C16E65" w:rsidRDefault="00C16E65" w:rsidP="00C16E65">
      <w:pPr>
        <w:pStyle w:val="B1"/>
      </w:pPr>
      <w:r>
        <w:t>2</w:t>
      </w:r>
      <w:r w:rsidRPr="0073469F">
        <w:t>)</w:t>
      </w:r>
      <w:r w:rsidRPr="0073469F">
        <w:tab/>
      </w:r>
      <w:r>
        <w:t>shall set the minimumReportInterval timer to the minimumReportInterval time and start the timer; and</w:t>
      </w:r>
    </w:p>
    <w:p w14:paraId="67660CBF" w14:textId="77777777" w:rsidR="00C16E65" w:rsidRPr="0073469F" w:rsidRDefault="00C16E65" w:rsidP="00C16E65">
      <w:pPr>
        <w:pStyle w:val="B1"/>
      </w:pPr>
      <w:r>
        <w:t>3)</w:t>
      </w:r>
      <w:r>
        <w:tab/>
        <w:t>shall reset all triggers</w:t>
      </w:r>
      <w:r w:rsidRPr="0073469F">
        <w:t>.</w:t>
      </w:r>
    </w:p>
    <w:p w14:paraId="5103E436" w14:textId="77777777" w:rsidR="00C16E65" w:rsidRPr="0073469F" w:rsidRDefault="00C16E65" w:rsidP="00C16E65">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D56C9E1" w14:textId="77777777" w:rsidR="00C16E65" w:rsidRPr="0073469F" w:rsidRDefault="00C16E65" w:rsidP="00C16E65">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58B838C" w14:textId="77777777" w:rsidR="00C16E65" w:rsidRPr="0073469F" w:rsidRDefault="00C16E65" w:rsidP="00C16E65">
      <w:pPr>
        <w:pStyle w:val="B1"/>
      </w:pPr>
      <w:r w:rsidRPr="0073469F">
        <w:t>2)</w:t>
      </w:r>
      <w:r w:rsidRPr="0073469F">
        <w:tab/>
        <w:t>shall include a Content-Type header field set to "application/vnd.3gpp.</w:t>
      </w:r>
      <w:r>
        <w:t>mcvideo</w:t>
      </w:r>
      <w:r w:rsidRPr="0073469F">
        <w:t>-location-info+xml";</w:t>
      </w:r>
    </w:p>
    <w:p w14:paraId="74425E49" w14:textId="77777777" w:rsidR="00C16E65" w:rsidRDefault="00C16E65" w:rsidP="00C16E65">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127FADA" w14:textId="77777777" w:rsidR="00C16E65" w:rsidRDefault="00C16E65" w:rsidP="00C16E65">
      <w:pPr>
        <w:pStyle w:val="B2"/>
      </w:pPr>
      <w:r>
        <w:t>a)</w:t>
      </w:r>
      <w:r>
        <w:tab/>
        <w:t>a &lt;Report&gt; element and if the Report was triggered by a location request include the &lt;ReportID&gt; attribute set to the value of the &lt;RequestID&gt; attribute in the received Request</w:t>
      </w:r>
      <w:r w:rsidRPr="0073469F">
        <w:t>;</w:t>
      </w:r>
    </w:p>
    <w:p w14:paraId="65CF3910" w14:textId="77777777" w:rsidR="00C16E65" w:rsidRDefault="00C16E65" w:rsidP="00C16E65">
      <w:pPr>
        <w:pStyle w:val="B2"/>
      </w:pPr>
      <w:r>
        <w:t>b)</w:t>
      </w:r>
      <w:r>
        <w:tab/>
        <w:t xml:space="preserve">a &lt;TriggerId&gt; child element set to the value of each &lt;Trigger-Id&gt; value of the triggers that have fired; </w:t>
      </w:r>
      <w:r w:rsidRPr="0073469F">
        <w:t>and</w:t>
      </w:r>
    </w:p>
    <w:p w14:paraId="59CCF9AC" w14:textId="77777777" w:rsidR="00C16E65" w:rsidRPr="0073469F" w:rsidRDefault="00C16E65" w:rsidP="00C16E65">
      <w:pPr>
        <w:pStyle w:val="B2"/>
      </w:pPr>
      <w:r>
        <w:t>c)</w:t>
      </w:r>
      <w:r>
        <w:tab/>
        <w:t>the location reporting elements corresponding to the triggers that have fired;</w:t>
      </w:r>
    </w:p>
    <w:p w14:paraId="279313AD" w14:textId="77777777" w:rsidR="00C16E65" w:rsidRDefault="00C16E65" w:rsidP="00C16E65">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5066A5AB" w14:textId="77777777" w:rsidR="00C16E65" w:rsidRPr="00436CF9" w:rsidRDefault="00C16E65" w:rsidP="00C16E65">
      <w:pPr>
        <w:pStyle w:val="B1"/>
      </w:pPr>
      <w:r w:rsidRPr="00AD1139">
        <w:t>5)</w:t>
      </w:r>
      <w:r w:rsidRPr="00AD1139">
        <w:tab/>
      </w:r>
      <w:r>
        <w:t>shall set the minimumReportInterval timer to the minimumReportInterval time and start the timer;</w:t>
      </w:r>
    </w:p>
    <w:p w14:paraId="0CEE7873" w14:textId="77777777" w:rsidR="00C16E65" w:rsidRPr="0073469F" w:rsidRDefault="00C16E65" w:rsidP="00C16E65">
      <w:pPr>
        <w:pStyle w:val="B1"/>
      </w:pPr>
      <w:r>
        <w:t>6)</w:t>
      </w:r>
      <w:r>
        <w:tab/>
        <w:t>shall reset all triggers; and</w:t>
      </w:r>
    </w:p>
    <w:p w14:paraId="338F99C3" w14:textId="77777777" w:rsidR="00C16E65" w:rsidRPr="00D80019" w:rsidRDefault="00C16E65" w:rsidP="00C16E65">
      <w:pPr>
        <w:pStyle w:val="B1"/>
        <w:rPr>
          <w:noProof/>
        </w:rPr>
      </w:pPr>
      <w:r>
        <w:t>7)</w:t>
      </w:r>
      <w:r>
        <w:tab/>
      </w:r>
      <w:r w:rsidRPr="0073469F">
        <w:t>shall send the SIP MESSAGE request as specified in 3GPP TS 24.229 </w:t>
      </w:r>
      <w:r>
        <w:t>[11]</w:t>
      </w:r>
      <w:r w:rsidRPr="0073469F">
        <w:t>.</w:t>
      </w:r>
    </w:p>
    <w:p w14:paraId="270A9A58" w14:textId="77777777" w:rsidR="00C16E65" w:rsidRDefault="00C16E65" w:rsidP="00C16E65">
      <w:pPr>
        <w:pStyle w:val="H6"/>
      </w:pPr>
      <w:r>
        <w:t>6.9.2.3</w:t>
      </w:r>
      <w:r>
        <w:tab/>
        <w:t>Test description</w:t>
      </w:r>
    </w:p>
    <w:p w14:paraId="5CCFE6E7" w14:textId="77777777" w:rsidR="00C16E65" w:rsidRDefault="00C16E65" w:rsidP="00C16E65">
      <w:pPr>
        <w:pStyle w:val="H6"/>
      </w:pPr>
      <w:r>
        <w:t>6.9.2.3.1</w:t>
      </w:r>
      <w:r>
        <w:tab/>
        <w:t>Pre-test conditions</w:t>
      </w:r>
    </w:p>
    <w:p w14:paraId="76FE44B6" w14:textId="77777777" w:rsidR="008866F3" w:rsidRDefault="008866F3" w:rsidP="008866F3">
      <w:pPr>
        <w:pStyle w:val="H6"/>
      </w:pPr>
      <w:r w:rsidRPr="00102CE5">
        <w:t>Test configuration</w:t>
      </w:r>
      <w:r>
        <w:t>:</w:t>
      </w:r>
    </w:p>
    <w:p w14:paraId="139EF947" w14:textId="77777777" w:rsidR="008866F3" w:rsidRDefault="008866F3" w:rsidP="008866F3">
      <w:pPr>
        <w:pStyle w:val="B1"/>
      </w:pPr>
      <w:r>
        <w:t>-</w:t>
      </w:r>
      <w:r>
        <w:tab/>
        <w:t>Multi-</w:t>
      </w:r>
      <w:r w:rsidRPr="00050A85">
        <w:t xml:space="preserve">cell </w:t>
      </w:r>
      <w:r>
        <w:t>configuration according to TS 36.579-1 [2] clause 5.2.2.2.2 with 3 cells according to the i</w:t>
      </w:r>
      <w:r w:rsidRPr="00592E3B">
        <w:t>nitial conditions</w:t>
      </w:r>
      <w:r>
        <w:t xml:space="preserve"> of procedure 'MCX communication in E-UTRA / Change of cells' as described in TS 36.579-1 [2] clause 5.4.9.</w:t>
      </w:r>
    </w:p>
    <w:p w14:paraId="54CDC646" w14:textId="77777777" w:rsidR="008866F3" w:rsidRDefault="008866F3" w:rsidP="008866F3">
      <w:pPr>
        <w:pStyle w:val="B1"/>
      </w:pPr>
      <w:r>
        <w:t>-</w:t>
      </w:r>
      <w:r>
        <w:tab/>
        <w:t>GNSS simulator to simulate a location.</w:t>
      </w:r>
    </w:p>
    <w:p w14:paraId="753C4F15" w14:textId="77777777" w:rsidR="008866F3" w:rsidRDefault="008866F3" w:rsidP="008866F3">
      <w:pPr>
        <w:pStyle w:val="H6"/>
      </w:pPr>
      <w:r>
        <w:t>Preamble:</w:t>
      </w:r>
    </w:p>
    <w:p w14:paraId="25B2C8CC" w14:textId="77777777" w:rsidR="008866F3" w:rsidRDefault="008866F3" w:rsidP="008866F3">
      <w:pPr>
        <w:pStyle w:val="B1"/>
      </w:pPr>
      <w:r>
        <w:t>-</w:t>
      </w:r>
      <w:r>
        <w:tab/>
        <w:t>The UE has performed procedure 'Initial registration' as described in TS 36.579-1 [2] clause 5.4.2.</w:t>
      </w:r>
    </w:p>
    <w:p w14:paraId="56CE10CD" w14:textId="77777777" w:rsidR="008866F3" w:rsidRDefault="008866F3" w:rsidP="008866F3">
      <w:pPr>
        <w:pStyle w:val="B1"/>
      </w:pPr>
      <w:r>
        <w:t>-</w:t>
      </w:r>
      <w:r>
        <w:tab/>
        <w:t xml:space="preserve">The GNSS simulator is configured to simulate a location in the centre of </w:t>
      </w:r>
      <w:r>
        <w:rPr>
          <w:color w:val="000000"/>
        </w:rPr>
        <w:t xml:space="preserve">Geographical </w:t>
      </w:r>
      <w:r>
        <w:t>area #1 to provide a location, as defined in TS 36.508 [24] Table 4.11.2-2, step 1 of scenario #4.</w:t>
      </w:r>
    </w:p>
    <w:p w14:paraId="3A676862" w14:textId="77777777" w:rsidR="008866F3" w:rsidRDefault="008866F3" w:rsidP="008866F3">
      <w:pPr>
        <w:pStyle w:val="B1"/>
      </w:pPr>
      <w:r>
        <w:t>-</w:t>
      </w:r>
      <w:r>
        <w:tab/>
      </w:r>
      <w:r w:rsidRPr="000573F5">
        <w:t>UE States at the end of the preamble</w:t>
      </w:r>
      <w:r>
        <w:t>:</w:t>
      </w:r>
    </w:p>
    <w:p w14:paraId="2C1C3E43" w14:textId="77777777" w:rsidR="008866F3" w:rsidRDefault="008866F3" w:rsidP="008866F3">
      <w:pPr>
        <w:pStyle w:val="B1"/>
        <w:ind w:left="852"/>
      </w:pPr>
      <w:r>
        <w:t>-</w:t>
      </w:r>
      <w:r>
        <w:tab/>
        <w:t>The UE is in RRC_IDLE state.</w:t>
      </w:r>
    </w:p>
    <w:p w14:paraId="528D4ED4" w14:textId="77777777" w:rsidR="008866F3" w:rsidRDefault="008866F3" w:rsidP="008866F3">
      <w:pPr>
        <w:pStyle w:val="B1"/>
        <w:ind w:left="852"/>
      </w:pPr>
      <w:r>
        <w:t>-</w:t>
      </w:r>
      <w:r>
        <w:tab/>
        <w:t>The client is registered for MCVideo.</w:t>
      </w:r>
    </w:p>
    <w:p w14:paraId="0FD48780" w14:textId="77777777" w:rsidR="00C16E65" w:rsidRDefault="00C16E65" w:rsidP="00C16E65">
      <w:pPr>
        <w:pStyle w:val="H6"/>
      </w:pPr>
      <w:r>
        <w:t>6.9.2.3.2</w:t>
      </w:r>
      <w:r>
        <w:tab/>
        <w:t>Test procedure sequence</w:t>
      </w:r>
    </w:p>
    <w:p w14:paraId="675EEF72" w14:textId="77777777" w:rsidR="00C16E65" w:rsidRDefault="00C16E65" w:rsidP="00C16E65">
      <w:pPr>
        <w:pStyle w:val="TH"/>
      </w:pPr>
      <w:r>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16E65" w14:paraId="067B5B86" w14:textId="77777777" w:rsidTr="0021209C">
        <w:tc>
          <w:tcPr>
            <w:tcW w:w="649" w:type="dxa"/>
            <w:tcBorders>
              <w:top w:val="single" w:sz="4" w:space="0" w:color="auto"/>
              <w:left w:val="single" w:sz="4" w:space="0" w:color="auto"/>
              <w:bottom w:val="nil"/>
              <w:right w:val="single" w:sz="4" w:space="0" w:color="auto"/>
            </w:tcBorders>
            <w:shd w:val="clear" w:color="auto" w:fill="auto"/>
            <w:hideMark/>
          </w:tcPr>
          <w:p w14:paraId="4014E03A" w14:textId="77777777" w:rsidR="00C16E65" w:rsidRDefault="00C16E65" w:rsidP="0021209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7BEAD58D" w14:textId="77777777" w:rsidR="00C16E65" w:rsidRDefault="00C16E65" w:rsidP="0021209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B0F832C" w14:textId="77777777" w:rsidR="00C16E65" w:rsidRDefault="00C16E65" w:rsidP="0021209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D28200E" w14:textId="77777777" w:rsidR="00C16E65" w:rsidRDefault="00C16E65" w:rsidP="0021209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2762704F" w14:textId="77777777" w:rsidR="00C16E65" w:rsidRDefault="00C16E65" w:rsidP="0021209C">
            <w:pPr>
              <w:pStyle w:val="TAH"/>
            </w:pPr>
            <w:r>
              <w:t>Verdict</w:t>
            </w:r>
          </w:p>
        </w:tc>
      </w:tr>
      <w:tr w:rsidR="00C16E65" w14:paraId="2EBF6CE1"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572C878" w14:textId="77777777" w:rsidR="00C16E65" w:rsidRDefault="00C16E65" w:rsidP="0021209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F81848D" w14:textId="77777777" w:rsidR="00C16E65" w:rsidRDefault="00C16E65" w:rsidP="0021209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C6F0B7" w14:textId="77777777" w:rsidR="00C16E65" w:rsidRDefault="00C16E65" w:rsidP="0021209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0D47A4" w14:textId="77777777" w:rsidR="00C16E65" w:rsidRDefault="00C16E65" w:rsidP="0021209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D822A08" w14:textId="77777777" w:rsidR="00C16E65" w:rsidRDefault="00C16E65" w:rsidP="0021209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75934B5F" w14:textId="77777777" w:rsidR="00C16E65" w:rsidRDefault="00C16E65" w:rsidP="0021209C">
            <w:pPr>
              <w:pStyle w:val="TAH"/>
            </w:pPr>
          </w:p>
        </w:tc>
      </w:tr>
      <w:tr w:rsidR="00C16E65" w14:paraId="3E76A732"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0C0C6D7" w14:textId="77777777" w:rsidR="00C16E65" w:rsidRDefault="00C16E65" w:rsidP="0021209C">
            <w:pPr>
              <w:pStyle w:val="TAC"/>
            </w:pPr>
            <w:r>
              <w:t>1</w:t>
            </w:r>
          </w:p>
        </w:tc>
        <w:tc>
          <w:tcPr>
            <w:tcW w:w="3970" w:type="dxa"/>
            <w:tcBorders>
              <w:top w:val="nil"/>
              <w:left w:val="single" w:sz="4" w:space="0" w:color="auto"/>
              <w:bottom w:val="single" w:sz="4" w:space="0" w:color="auto"/>
              <w:right w:val="single" w:sz="4" w:space="0" w:color="auto"/>
            </w:tcBorders>
            <w:shd w:val="clear" w:color="auto" w:fill="auto"/>
          </w:tcPr>
          <w:p w14:paraId="7E98C413" w14:textId="77777777" w:rsidR="00C16E65" w:rsidRDefault="00C16E65" w:rsidP="0021209C">
            <w:pPr>
              <w:pStyle w:val="TAL"/>
              <w:rPr>
                <w:lang w:eastAsia="en-US"/>
              </w:rPr>
            </w:pPr>
            <w:r>
              <w:rPr>
                <w:lang w:eastAsia="en-US"/>
              </w:rPr>
              <w:t>Trigger the UE to reset UTC time and location.</w:t>
            </w:r>
          </w:p>
          <w:p w14:paraId="45A6FFEB" w14:textId="77777777" w:rsidR="00C16E65" w:rsidRDefault="00C16E65" w:rsidP="0021209C">
            <w:pPr>
              <w:pStyle w:val="TAL"/>
              <w:rPr>
                <w:lang w:eastAsia="en-US"/>
              </w:rPr>
            </w:pPr>
          </w:p>
          <w:p w14:paraId="32B4B8DB" w14:textId="77777777" w:rsidR="00C16E65" w:rsidRDefault="00C16E65" w:rsidP="0021209C">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24854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198E7E"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D7C5D3A"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71151AA" w14:textId="77777777" w:rsidR="00C16E65" w:rsidRDefault="00C16E65" w:rsidP="0021209C">
            <w:pPr>
              <w:pStyle w:val="TAC"/>
            </w:pPr>
            <w:r>
              <w:t>-</w:t>
            </w:r>
          </w:p>
        </w:tc>
      </w:tr>
      <w:tr w:rsidR="00C16E65" w14:paraId="7EB87237"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68F90B18" w14:textId="77777777" w:rsidR="00C16E65" w:rsidRDefault="00C16E65" w:rsidP="0021209C">
            <w:pPr>
              <w:pStyle w:val="TAC"/>
            </w:pPr>
            <w:r>
              <w:t>2-4</w:t>
            </w:r>
          </w:p>
        </w:tc>
        <w:tc>
          <w:tcPr>
            <w:tcW w:w="3970" w:type="dxa"/>
            <w:tcBorders>
              <w:top w:val="nil"/>
              <w:left w:val="single" w:sz="4" w:space="0" w:color="auto"/>
              <w:bottom w:val="single" w:sz="4" w:space="0" w:color="auto"/>
              <w:right w:val="single" w:sz="4" w:space="0" w:color="auto"/>
            </w:tcBorders>
            <w:shd w:val="clear" w:color="auto" w:fill="auto"/>
          </w:tcPr>
          <w:p w14:paraId="352B8112" w14:textId="6E6F552D" w:rsidR="00C16E65" w:rsidRDefault="00C16E65" w:rsidP="0021209C">
            <w:pPr>
              <w:pStyle w:val="TAL"/>
              <w:rPr>
                <w:szCs w:val="18"/>
              </w:rPr>
            </w:pPr>
            <w:r>
              <w:rPr>
                <w:szCs w:val="18"/>
              </w:rPr>
              <w:t xml:space="preserve">Steps 1a1-3 of </w:t>
            </w:r>
            <w:r>
              <w:t xml:space="preserve">procedure 'MCX SIP MESSAGE CT' </w:t>
            </w:r>
            <w:r>
              <w:rPr>
                <w:lang w:eastAsia="ko-KR"/>
              </w:rPr>
              <w:t>as described in TS 36.579-1 [2] Table 5.3.33.3-1</w:t>
            </w:r>
            <w:r>
              <w:t xml:space="preserve"> </w:t>
            </w:r>
            <w:r>
              <w:rPr>
                <w:szCs w:val="18"/>
              </w:rPr>
              <w:t xml:space="preserve">are performed to configure location reporting with </w:t>
            </w:r>
            <w:r w:rsidR="003675AC" w:rsidRPr="003675AC">
              <w:rPr>
                <w:szCs w:val="18"/>
              </w:rPr>
              <w:t xml:space="preserve">minimumIntervalLength </w:t>
            </w:r>
            <w:r>
              <w:t>timer set to 25s</w:t>
            </w:r>
            <w:r>
              <w:rPr>
                <w:szCs w:val="18"/>
              </w:rPr>
              <w:t>.</w:t>
            </w:r>
          </w:p>
          <w:p w14:paraId="610351D9" w14:textId="77777777" w:rsidR="00C16E65" w:rsidRDefault="00C16E65" w:rsidP="0021209C">
            <w:pPr>
              <w:pStyle w:val="TAL"/>
              <w:rPr>
                <w:szCs w:val="18"/>
              </w:rPr>
            </w:pPr>
          </w:p>
          <w:p w14:paraId="5767E884" w14:textId="77777777" w:rsidR="00C16E65" w:rsidRPr="00BF3613" w:rsidRDefault="00C16E65" w:rsidP="0021209C">
            <w:pPr>
              <w:pStyle w:val="TAL"/>
              <w:rPr>
                <w:rFonts w:eastAsia="Malgun Gothic"/>
              </w:rPr>
            </w:pPr>
            <w:r>
              <w:rPr>
                <w:szCs w:val="18"/>
              </w:rPr>
              <w:t xml:space="preserve">NOTE: </w:t>
            </w:r>
            <w:r>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50055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0EAB2D4"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06DB3407"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2267AF2F" w14:textId="77777777" w:rsidR="00C16E65" w:rsidRDefault="00C16E65" w:rsidP="0021209C">
            <w:pPr>
              <w:pStyle w:val="TAC"/>
            </w:pPr>
            <w:r>
              <w:t>-</w:t>
            </w:r>
          </w:p>
        </w:tc>
      </w:tr>
      <w:tr w:rsidR="00C16E65" w14:paraId="63386942"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502A783" w14:textId="77777777" w:rsidR="00C16E65" w:rsidRDefault="00C16E65" w:rsidP="0021209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51E1060F" w14:textId="39007F25" w:rsidR="00C16E65" w:rsidRDefault="00C16E65" w:rsidP="0021209C">
            <w:pPr>
              <w:pStyle w:val="TAL"/>
            </w:pPr>
            <w:r>
              <w:t xml:space="preserve">SS starts timer=25 sec (the non-emergency </w:t>
            </w:r>
            <w:r>
              <w:rPr>
                <w:rFonts w:eastAsia="Malgun Gothic"/>
                <w:i/>
              </w:rPr>
              <w:t>minimumReportInterval</w:t>
            </w:r>
            <w:r>
              <w:t xml:space="preserve"> interval length defined in the SIP MESSAGE sent in step 3</w:t>
            </w:r>
            <w:r w:rsidR="003675AC" w:rsidRPr="003675AC">
              <w:t xml:space="preserve"> as minimumIntervalLength</w:t>
            </w:r>
            <w: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B2538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43A3E7A"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97B9428"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4EF8119" w14:textId="77777777" w:rsidR="00C16E65" w:rsidRDefault="00C16E65" w:rsidP="0021209C">
            <w:pPr>
              <w:pStyle w:val="TAC"/>
            </w:pPr>
            <w:r>
              <w:t>-</w:t>
            </w:r>
          </w:p>
        </w:tc>
      </w:tr>
      <w:tr w:rsidR="00C16E65" w14:paraId="7B2959B0"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62AE644" w14:textId="77777777" w:rsidR="00C16E65" w:rsidRDefault="00C16E65" w:rsidP="0021209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36D077A6" w14:textId="77777777" w:rsidR="00C16E65" w:rsidRDefault="00C16E65" w:rsidP="0021209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8AF6F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305B02"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6204573"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F1531EE" w14:textId="77777777" w:rsidR="00C16E65" w:rsidRDefault="00C16E65" w:rsidP="0021209C">
            <w:pPr>
              <w:pStyle w:val="TAC"/>
            </w:pPr>
            <w:r>
              <w:t>-</w:t>
            </w:r>
          </w:p>
        </w:tc>
      </w:tr>
      <w:tr w:rsidR="00C16E65" w14:paraId="217FF07F"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C62BA28" w14:textId="77777777" w:rsidR="00C16E65" w:rsidRDefault="00C16E65" w:rsidP="0021209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728C8F3B" w14:textId="77777777" w:rsidR="00C16E65" w:rsidRDefault="00C16E65" w:rsidP="0021209C">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FD0A2"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D3969E"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B45F4FB"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5D402E6" w14:textId="77777777" w:rsidR="00C16E65" w:rsidRDefault="00C16E65" w:rsidP="0021209C">
            <w:pPr>
              <w:pStyle w:val="TAC"/>
            </w:pPr>
            <w:r>
              <w:t>-</w:t>
            </w:r>
          </w:p>
        </w:tc>
      </w:tr>
      <w:tr w:rsidR="00C16E65" w14:paraId="607F521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43A01CB" w14:textId="77777777" w:rsidR="00C16E65" w:rsidRDefault="00C16E65" w:rsidP="0021209C">
            <w:pPr>
              <w:pStyle w:val="TAC"/>
            </w:pPr>
            <w:r>
              <w:t>7</w:t>
            </w:r>
          </w:p>
        </w:tc>
        <w:tc>
          <w:tcPr>
            <w:tcW w:w="3970" w:type="dxa"/>
            <w:tcBorders>
              <w:top w:val="nil"/>
              <w:left w:val="single" w:sz="4" w:space="0" w:color="auto"/>
              <w:bottom w:val="single" w:sz="4" w:space="0" w:color="auto"/>
              <w:right w:val="single" w:sz="4" w:space="0" w:color="auto"/>
            </w:tcBorders>
            <w:shd w:val="clear" w:color="auto" w:fill="auto"/>
            <w:hideMark/>
          </w:tcPr>
          <w:p w14:paraId="0063916E" w14:textId="77777777" w:rsidR="00C16E65" w:rsidRDefault="00C16E65" w:rsidP="0021209C">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CEE3C9"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0539B0"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582E879"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A1D48D1" w14:textId="77777777" w:rsidR="00C16E65" w:rsidRDefault="00C16E65" w:rsidP="0021209C">
            <w:pPr>
              <w:pStyle w:val="TAC"/>
            </w:pPr>
            <w:r>
              <w:t>-</w:t>
            </w:r>
          </w:p>
        </w:tc>
      </w:tr>
      <w:tr w:rsidR="00C16E65" w14:paraId="5D35C1E0"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0F7E1AB9" w14:textId="77777777" w:rsidR="00C16E65" w:rsidRDefault="00C16E65" w:rsidP="0021209C">
            <w:pPr>
              <w:pStyle w:val="TAC"/>
            </w:pPr>
            <w:r>
              <w:t>8</w:t>
            </w:r>
          </w:p>
        </w:tc>
        <w:tc>
          <w:tcPr>
            <w:tcW w:w="3970" w:type="dxa"/>
            <w:tcBorders>
              <w:top w:val="nil"/>
              <w:left w:val="single" w:sz="4" w:space="0" w:color="auto"/>
              <w:bottom w:val="single" w:sz="4" w:space="0" w:color="auto"/>
              <w:right w:val="single" w:sz="4" w:space="0" w:color="auto"/>
            </w:tcBorders>
            <w:shd w:val="clear" w:color="auto" w:fill="auto"/>
            <w:hideMark/>
          </w:tcPr>
          <w:p w14:paraId="73D3EC2B" w14:textId="402389AC" w:rsidR="00C16E65" w:rsidRDefault="00C16E65" w:rsidP="0021209C">
            <w:pPr>
              <w:pStyle w:val="TAL"/>
            </w:pPr>
            <w:r>
              <w:t>Make the SS simulate cell change (same PLMN)</w:t>
            </w:r>
            <w:r w:rsidR="00EE17EB" w:rsidRPr="00EE17EB">
              <w:t xml:space="preserve"> as</w:t>
            </w:r>
            <w:r>
              <w:t xml:space="preserve"> described in TS 36.579-1 [2], clause 5.4.9 'MCX communication in E-UTRA / Change of cells' steps 1 and 2. The test sequence below shows only the MCVideo relevant messages exchanged.</w:t>
            </w:r>
          </w:p>
          <w:p w14:paraId="241819F8" w14:textId="77777777" w:rsidR="00C16E65" w:rsidRDefault="00C16E65" w:rsidP="0021209C">
            <w:pPr>
              <w:pStyle w:val="TAL"/>
              <w:rPr>
                <w:szCs w:val="18"/>
              </w:rPr>
            </w:pPr>
            <w:r>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A90BBF"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347142"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9E9C6C6"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87B4C94" w14:textId="77777777" w:rsidR="00C16E65" w:rsidRDefault="00C16E65" w:rsidP="0021209C">
            <w:pPr>
              <w:pStyle w:val="TAC"/>
            </w:pPr>
            <w:r>
              <w:t>-</w:t>
            </w:r>
          </w:p>
        </w:tc>
      </w:tr>
      <w:tr w:rsidR="00C16E65" w14:paraId="28B12A6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25B8EBB" w14:textId="77777777" w:rsidR="00C16E65" w:rsidRDefault="00C16E65" w:rsidP="0021209C">
            <w:pPr>
              <w:pStyle w:val="TAC"/>
            </w:pPr>
            <w:r>
              <w:t>9</w:t>
            </w:r>
          </w:p>
        </w:tc>
        <w:tc>
          <w:tcPr>
            <w:tcW w:w="3970" w:type="dxa"/>
            <w:tcBorders>
              <w:top w:val="nil"/>
              <w:left w:val="single" w:sz="4" w:space="0" w:color="auto"/>
              <w:bottom w:val="single" w:sz="4" w:space="0" w:color="auto"/>
              <w:right w:val="single" w:sz="4" w:space="0" w:color="auto"/>
            </w:tcBorders>
            <w:shd w:val="clear" w:color="auto" w:fill="auto"/>
            <w:hideMark/>
          </w:tcPr>
          <w:p w14:paraId="3D7F8C67" w14:textId="77777777" w:rsidR="00C16E65" w:rsidRDefault="00C16E65" w:rsidP="0021209C">
            <w:pPr>
              <w:pStyle w:val="TAL"/>
            </w:pPr>
            <w:r>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A179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A8FE30"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A2C3F98"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E9080FD" w14:textId="77777777" w:rsidR="00C16E65" w:rsidRDefault="00C16E65" w:rsidP="0021209C">
            <w:pPr>
              <w:pStyle w:val="TAC"/>
            </w:pPr>
            <w:r>
              <w:t>-</w:t>
            </w:r>
          </w:p>
        </w:tc>
      </w:tr>
      <w:tr w:rsidR="00C16E65" w14:paraId="69B0AC38"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2FB55A23" w14:textId="77777777" w:rsidR="00C16E65" w:rsidRDefault="00C16E65" w:rsidP="0021209C">
            <w:pPr>
              <w:pStyle w:val="TAC"/>
            </w:pPr>
            <w:r>
              <w:t>10-12</w:t>
            </w:r>
          </w:p>
        </w:tc>
        <w:tc>
          <w:tcPr>
            <w:tcW w:w="3970" w:type="dxa"/>
            <w:tcBorders>
              <w:top w:val="nil"/>
              <w:left w:val="single" w:sz="4" w:space="0" w:color="auto"/>
              <w:bottom w:val="single" w:sz="4" w:space="0" w:color="auto"/>
              <w:right w:val="single" w:sz="4" w:space="0" w:color="auto"/>
            </w:tcBorders>
            <w:shd w:val="clear" w:color="auto" w:fill="auto"/>
          </w:tcPr>
          <w:p w14:paraId="5B4FAF94" w14:textId="77777777" w:rsidR="00C16E65" w:rsidRDefault="00C16E65" w:rsidP="0021209C">
            <w:pPr>
              <w:pStyle w:val="TAL"/>
            </w:pPr>
            <w:r>
              <w:t xml:space="preserve">Check: Does the UE (MCVideo Client) correctly perform steps 1a1-3 of procedure 'MCX SIP MESSAGE CO' </w:t>
            </w:r>
            <w:r>
              <w:rPr>
                <w:lang w:eastAsia="ko-KR"/>
              </w:rPr>
              <w:t>as described in TS 36.579-1 [2] Table 5.3.32.3-1</w:t>
            </w:r>
            <w:r>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0FA9D1"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2F283BA"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6CB45760" w14:textId="77777777" w:rsidR="00C16E65" w:rsidRDefault="00C16E65" w:rsidP="0021209C">
            <w:pPr>
              <w:pStyle w:val="TAC"/>
            </w:pPr>
            <w:r>
              <w:t>1</w:t>
            </w:r>
          </w:p>
        </w:tc>
        <w:tc>
          <w:tcPr>
            <w:tcW w:w="892" w:type="dxa"/>
            <w:tcBorders>
              <w:top w:val="nil"/>
              <w:left w:val="single" w:sz="4" w:space="0" w:color="auto"/>
              <w:bottom w:val="single" w:sz="4" w:space="0" w:color="auto"/>
              <w:right w:val="single" w:sz="4" w:space="0" w:color="auto"/>
            </w:tcBorders>
            <w:shd w:val="clear" w:color="auto" w:fill="auto"/>
          </w:tcPr>
          <w:p w14:paraId="5D88F1CA" w14:textId="77777777" w:rsidR="00C16E65" w:rsidRDefault="00C16E65" w:rsidP="0021209C">
            <w:pPr>
              <w:pStyle w:val="TAC"/>
            </w:pPr>
            <w:r>
              <w:t>P</w:t>
            </w:r>
          </w:p>
        </w:tc>
      </w:tr>
      <w:tr w:rsidR="00C16E65" w14:paraId="66B92EAC"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39CBD861" w14:textId="77777777" w:rsidR="00C16E65" w:rsidRDefault="00C16E65" w:rsidP="0021209C">
            <w:pPr>
              <w:pStyle w:val="TAC"/>
            </w:pPr>
            <w:r>
              <w:t>13-14</w:t>
            </w:r>
          </w:p>
        </w:tc>
        <w:tc>
          <w:tcPr>
            <w:tcW w:w="3970" w:type="dxa"/>
            <w:tcBorders>
              <w:top w:val="nil"/>
              <w:left w:val="single" w:sz="4" w:space="0" w:color="auto"/>
              <w:bottom w:val="single" w:sz="4" w:space="0" w:color="auto"/>
              <w:right w:val="single" w:sz="4" w:space="0" w:color="auto"/>
            </w:tcBorders>
            <w:shd w:val="clear" w:color="auto" w:fill="auto"/>
          </w:tcPr>
          <w:p w14:paraId="5C38DAA0" w14:textId="77777777" w:rsidR="00C16E65" w:rsidRDefault="00C16E65" w:rsidP="0021209C">
            <w:pPr>
              <w:pStyle w:val="TAL"/>
              <w:rPr>
                <w:szCs w:val="18"/>
              </w:rPr>
            </w:pPr>
            <w:r>
              <w:rPr>
                <w:szCs w:val="18"/>
              </w:rPr>
              <w:t xml:space="preserve">Steps 2-3 of </w:t>
            </w:r>
            <w:r>
              <w:t xml:space="preserve">procedure 'MCX SIP MESSAGE CT' </w:t>
            </w:r>
            <w:r>
              <w:rPr>
                <w:lang w:eastAsia="ko-KR"/>
              </w:rPr>
              <w:t>as described in TS 36.579-1 [2] Table 5.3.33.3-1</w:t>
            </w:r>
            <w:r>
              <w:t xml:space="preserve"> </w:t>
            </w:r>
            <w:r>
              <w:rPr>
                <w:szCs w:val="18"/>
              </w:rPr>
              <w:t>are performed to configure location reporting.</w:t>
            </w:r>
          </w:p>
          <w:p w14:paraId="0C2820B8" w14:textId="77777777" w:rsidR="00C16E65" w:rsidRDefault="00C16E65" w:rsidP="0021209C">
            <w:pPr>
              <w:pStyle w:val="TAL"/>
              <w:rPr>
                <w:szCs w:val="18"/>
              </w:rPr>
            </w:pPr>
          </w:p>
          <w:p w14:paraId="7A7BD83B" w14:textId="77777777" w:rsidR="00C16E65" w:rsidRDefault="00C16E65" w:rsidP="0021209C">
            <w:pPr>
              <w:pStyle w:val="TAL"/>
            </w:pPr>
            <w:r>
              <w:rPr>
                <w:szCs w:val="18"/>
              </w:rPr>
              <w:t xml:space="preserve">NOTE: </w:t>
            </w: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2341C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F9F29F6"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819A4E6"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1AD7E000" w14:textId="77777777" w:rsidR="00C16E65" w:rsidRDefault="00C16E65" w:rsidP="0021209C">
            <w:pPr>
              <w:pStyle w:val="TAC"/>
            </w:pPr>
            <w:r>
              <w:t>-</w:t>
            </w:r>
          </w:p>
        </w:tc>
      </w:tr>
      <w:tr w:rsidR="00C16E65" w14:paraId="364936A7"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6940720B" w14:textId="77777777" w:rsidR="00C16E65" w:rsidRDefault="00C16E65" w:rsidP="0021209C">
            <w:pPr>
              <w:pStyle w:val="TAC"/>
            </w:pPr>
            <w:r>
              <w:t>15</w:t>
            </w:r>
          </w:p>
        </w:tc>
        <w:tc>
          <w:tcPr>
            <w:tcW w:w="3970" w:type="dxa"/>
            <w:tcBorders>
              <w:top w:val="nil"/>
              <w:left w:val="single" w:sz="4" w:space="0" w:color="auto"/>
              <w:bottom w:val="single" w:sz="4" w:space="0" w:color="auto"/>
              <w:right w:val="single" w:sz="4" w:space="0" w:color="auto"/>
            </w:tcBorders>
            <w:shd w:val="clear" w:color="auto" w:fill="auto"/>
            <w:hideMark/>
          </w:tcPr>
          <w:p w14:paraId="68640FF9" w14:textId="77777777" w:rsidR="00C16E65" w:rsidRDefault="00C16E65" w:rsidP="0021209C">
            <w:pPr>
              <w:pStyle w:val="TAL"/>
            </w:pPr>
            <w:r>
              <w:t xml:space="preserve">SS starts timer=60 sec (the </w:t>
            </w:r>
            <w:r>
              <w:rPr>
                <w:i/>
              </w:rPr>
              <w:t>PeriodicReport</w:t>
            </w:r>
            <w:r>
              <w:t xml:space="preserve"> </w:t>
            </w:r>
            <w:r>
              <w:rPr>
                <w:szCs w:val="18"/>
              </w:rPr>
              <w:t xml:space="preserve">interval </w:t>
            </w:r>
            <w:r>
              <w:t>defined in the SIP MESSAGE sent in step 13).</w:t>
            </w:r>
          </w:p>
          <w:p w14:paraId="61C5A696" w14:textId="77777777" w:rsidR="00C16E65" w:rsidRDefault="00C16E65" w:rsidP="0021209C">
            <w:pPr>
              <w:pStyle w:val="TAL"/>
            </w:pPr>
            <w:r>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94AE3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0ED73FD"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087874D"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A5E7F60" w14:textId="77777777" w:rsidR="00C16E65" w:rsidRDefault="00C16E65" w:rsidP="0021209C">
            <w:pPr>
              <w:pStyle w:val="TAC"/>
            </w:pPr>
            <w:r>
              <w:t>-</w:t>
            </w:r>
          </w:p>
        </w:tc>
      </w:tr>
      <w:tr w:rsidR="00C16E65" w14:paraId="6F70568E"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31C28806" w14:textId="77777777" w:rsidR="00C16E65" w:rsidRDefault="00C16E65" w:rsidP="0021209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0EE9227A" w14:textId="77777777" w:rsidR="00C16E65" w:rsidRDefault="00C16E65" w:rsidP="0021209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DC631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10DE4"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C0EBCB2"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C69BC7A" w14:textId="77777777" w:rsidR="00C16E65" w:rsidRDefault="00C16E65" w:rsidP="0021209C">
            <w:pPr>
              <w:pStyle w:val="TAC"/>
            </w:pPr>
            <w:r>
              <w:t>-</w:t>
            </w:r>
          </w:p>
        </w:tc>
      </w:tr>
      <w:tr w:rsidR="00C16E65" w14:paraId="4536D232"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3B5754E" w14:textId="77777777" w:rsidR="00C16E65" w:rsidRDefault="00C16E65" w:rsidP="0021209C">
            <w:pPr>
              <w:pStyle w:val="TAC"/>
            </w:pPr>
            <w:r>
              <w:t>16</w:t>
            </w:r>
          </w:p>
        </w:tc>
        <w:tc>
          <w:tcPr>
            <w:tcW w:w="3970" w:type="dxa"/>
            <w:tcBorders>
              <w:top w:val="nil"/>
              <w:left w:val="single" w:sz="4" w:space="0" w:color="auto"/>
              <w:bottom w:val="single" w:sz="4" w:space="0" w:color="auto"/>
              <w:right w:val="single" w:sz="4" w:space="0" w:color="auto"/>
            </w:tcBorders>
            <w:shd w:val="clear" w:color="auto" w:fill="auto"/>
            <w:hideMark/>
          </w:tcPr>
          <w:p w14:paraId="23620495" w14:textId="77777777" w:rsidR="00C16E65" w:rsidRDefault="00C16E65" w:rsidP="0021209C">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569A67"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6E25D4"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FAE09A3"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2B497F7" w14:textId="77777777" w:rsidR="00C16E65" w:rsidRDefault="00C16E65" w:rsidP="0021209C">
            <w:pPr>
              <w:pStyle w:val="TAC"/>
            </w:pPr>
            <w:r>
              <w:t>-</w:t>
            </w:r>
          </w:p>
        </w:tc>
      </w:tr>
      <w:tr w:rsidR="00C16E65" w14:paraId="62EC037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632A9E7B" w14:textId="77777777" w:rsidR="00C16E65" w:rsidRDefault="00C16E65" w:rsidP="0021209C">
            <w:pPr>
              <w:pStyle w:val="TAC"/>
            </w:pPr>
            <w:r>
              <w:t>17</w:t>
            </w:r>
          </w:p>
        </w:tc>
        <w:tc>
          <w:tcPr>
            <w:tcW w:w="3970" w:type="dxa"/>
            <w:tcBorders>
              <w:top w:val="nil"/>
              <w:left w:val="single" w:sz="4" w:space="0" w:color="auto"/>
              <w:bottom w:val="single" w:sz="4" w:space="0" w:color="auto"/>
              <w:right w:val="single" w:sz="4" w:space="0" w:color="auto"/>
            </w:tcBorders>
            <w:shd w:val="clear" w:color="auto" w:fill="auto"/>
            <w:hideMark/>
          </w:tcPr>
          <w:p w14:paraId="750EB81C" w14:textId="77777777" w:rsidR="00C16E65" w:rsidRDefault="00C16E65" w:rsidP="0021209C">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BA0BCC"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63743E"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E6F2DE9"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A41371B" w14:textId="77777777" w:rsidR="00C16E65" w:rsidRDefault="00C16E65" w:rsidP="0021209C">
            <w:pPr>
              <w:pStyle w:val="TAC"/>
            </w:pPr>
            <w:r>
              <w:t>-</w:t>
            </w:r>
          </w:p>
        </w:tc>
      </w:tr>
      <w:tr w:rsidR="00C16E65" w14:paraId="1E629BCF"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134EB5D8" w14:textId="77777777" w:rsidR="00C16E65" w:rsidRDefault="00C16E65" w:rsidP="0021209C">
            <w:pPr>
              <w:pStyle w:val="TAC"/>
            </w:pPr>
            <w:r>
              <w:t>18</w:t>
            </w:r>
          </w:p>
        </w:tc>
        <w:tc>
          <w:tcPr>
            <w:tcW w:w="3970" w:type="dxa"/>
            <w:tcBorders>
              <w:top w:val="nil"/>
              <w:left w:val="single" w:sz="4" w:space="0" w:color="auto"/>
              <w:bottom w:val="single" w:sz="4" w:space="0" w:color="auto"/>
              <w:right w:val="single" w:sz="4" w:space="0" w:color="auto"/>
            </w:tcBorders>
            <w:shd w:val="clear" w:color="auto" w:fill="auto"/>
            <w:hideMark/>
          </w:tcPr>
          <w:p w14:paraId="4DA2D45E" w14:textId="2E655BBC" w:rsidR="00C16E65" w:rsidRDefault="00C16E65" w:rsidP="0021209C">
            <w:pPr>
              <w:pStyle w:val="TAL"/>
            </w:pPr>
            <w:r>
              <w:t>Make the SS simulate PLMN change</w:t>
            </w:r>
            <w:r w:rsidR="00EE17EB" w:rsidRPr="00EE17EB">
              <w:t xml:space="preserve"> as</w:t>
            </w:r>
            <w:r>
              <w:t xml:space="preserve"> described in TS 36.579-1 [2], clause 5.4.9 'MCX communication in E-UTRA / Change of cells' steps 3 and 4. The test sequence below shows only the MCVideo relevant messages exchanged.</w:t>
            </w:r>
          </w:p>
          <w:p w14:paraId="7AB9FD20" w14:textId="77777777" w:rsidR="00C16E65" w:rsidRDefault="00C16E65" w:rsidP="0021209C">
            <w:pPr>
              <w:pStyle w:val="TAL"/>
              <w:rPr>
                <w:szCs w:val="18"/>
              </w:rPr>
            </w:pPr>
            <w:r>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30B2C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485E2F"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A51E048"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215EE46" w14:textId="77777777" w:rsidR="00C16E65" w:rsidRDefault="00C16E65" w:rsidP="0021209C">
            <w:pPr>
              <w:pStyle w:val="TAC"/>
            </w:pPr>
            <w:r>
              <w:t>-</w:t>
            </w:r>
          </w:p>
        </w:tc>
      </w:tr>
      <w:tr w:rsidR="00C16E65" w14:paraId="16160CF8"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8001B1D" w14:textId="77777777" w:rsidR="00C16E65" w:rsidRDefault="00C16E65" w:rsidP="0021209C">
            <w:pPr>
              <w:pStyle w:val="TAC"/>
            </w:pPr>
            <w:r>
              <w:t>19-21</w:t>
            </w:r>
          </w:p>
        </w:tc>
        <w:tc>
          <w:tcPr>
            <w:tcW w:w="3970" w:type="dxa"/>
            <w:tcBorders>
              <w:top w:val="nil"/>
              <w:left w:val="single" w:sz="4" w:space="0" w:color="auto"/>
              <w:bottom w:val="single" w:sz="4" w:space="0" w:color="auto"/>
              <w:right w:val="single" w:sz="4" w:space="0" w:color="auto"/>
            </w:tcBorders>
            <w:shd w:val="clear" w:color="auto" w:fill="auto"/>
          </w:tcPr>
          <w:p w14:paraId="471CF2FD" w14:textId="77777777" w:rsidR="00C16E65" w:rsidRDefault="00C16E65" w:rsidP="0021209C">
            <w:pPr>
              <w:pStyle w:val="TAL"/>
            </w:pPr>
            <w:r>
              <w:t xml:space="preserve">Check: Does the UE (MCVideo Client) correctly perform steps 1a1-3 of procedure 'MCX SIP MESSAGE CO' </w:t>
            </w:r>
            <w:r>
              <w:rPr>
                <w:lang w:eastAsia="ko-KR"/>
              </w:rPr>
              <w:t>as described in TS 36.579-1 [2] Table 5.3.32.3-1</w:t>
            </w:r>
            <w:r>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3CA2AA61" w14:textId="3691F445" w:rsidR="00C16E65" w:rsidRDefault="003675AC" w:rsidP="0021209C">
            <w:pPr>
              <w:pStyle w:val="TAL"/>
            </w:pPr>
            <w:r w:rsidRPr="003675AC">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6F163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BB51B8C"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3DEE873A" w14:textId="77777777" w:rsidR="00C16E65" w:rsidRDefault="00C16E65" w:rsidP="0021209C">
            <w:pPr>
              <w:pStyle w:val="TAC"/>
            </w:pPr>
            <w:r>
              <w:t>2</w:t>
            </w:r>
          </w:p>
        </w:tc>
        <w:tc>
          <w:tcPr>
            <w:tcW w:w="892" w:type="dxa"/>
            <w:tcBorders>
              <w:top w:val="nil"/>
              <w:left w:val="single" w:sz="4" w:space="0" w:color="auto"/>
              <w:bottom w:val="single" w:sz="4" w:space="0" w:color="auto"/>
              <w:right w:val="single" w:sz="4" w:space="0" w:color="auto"/>
            </w:tcBorders>
            <w:shd w:val="clear" w:color="auto" w:fill="auto"/>
          </w:tcPr>
          <w:p w14:paraId="02C68CD9" w14:textId="77777777" w:rsidR="00C16E65" w:rsidRDefault="00C16E65" w:rsidP="0021209C">
            <w:pPr>
              <w:pStyle w:val="TAC"/>
            </w:pPr>
            <w:r>
              <w:t>P</w:t>
            </w:r>
          </w:p>
        </w:tc>
      </w:tr>
      <w:tr w:rsidR="00C16E65" w14:paraId="627292E7"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66FC390C" w14:textId="77777777" w:rsidR="00C16E65" w:rsidRDefault="00C16E65" w:rsidP="0021209C">
            <w:pPr>
              <w:pStyle w:val="TAC"/>
            </w:pPr>
            <w:r>
              <w:t>22</w:t>
            </w:r>
          </w:p>
        </w:tc>
        <w:tc>
          <w:tcPr>
            <w:tcW w:w="3970" w:type="dxa"/>
            <w:tcBorders>
              <w:top w:val="nil"/>
              <w:left w:val="single" w:sz="4" w:space="0" w:color="auto"/>
              <w:bottom w:val="single" w:sz="4" w:space="0" w:color="auto"/>
              <w:right w:val="single" w:sz="4" w:space="0" w:color="auto"/>
            </w:tcBorders>
            <w:shd w:val="clear" w:color="auto" w:fill="auto"/>
            <w:hideMark/>
          </w:tcPr>
          <w:p w14:paraId="75255F9E" w14:textId="77777777" w:rsidR="00C16E65" w:rsidRDefault="00C16E65" w:rsidP="0021209C">
            <w:pPr>
              <w:pStyle w:val="TAL"/>
            </w:pPr>
            <w:r>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D21D92"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C5368A"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0CA376F"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8BD5500" w14:textId="77777777" w:rsidR="00C16E65" w:rsidRDefault="00C16E65" w:rsidP="0021209C">
            <w:pPr>
              <w:pStyle w:val="TAC"/>
            </w:pPr>
            <w:r>
              <w:t>-</w:t>
            </w:r>
          </w:p>
        </w:tc>
      </w:tr>
      <w:tr w:rsidR="00C16E65" w14:paraId="67DED207"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607A80B5" w14:textId="77777777" w:rsidR="00C16E65" w:rsidRDefault="00C16E65" w:rsidP="0021209C">
            <w:pPr>
              <w:pStyle w:val="TAC"/>
            </w:pPr>
            <w:r>
              <w:t>23</w:t>
            </w:r>
          </w:p>
        </w:tc>
        <w:tc>
          <w:tcPr>
            <w:tcW w:w="3970" w:type="dxa"/>
            <w:tcBorders>
              <w:top w:val="nil"/>
              <w:left w:val="single" w:sz="4" w:space="0" w:color="auto"/>
              <w:bottom w:val="single" w:sz="4" w:space="0" w:color="auto"/>
              <w:right w:val="single" w:sz="4" w:space="0" w:color="auto"/>
            </w:tcBorders>
            <w:shd w:val="clear" w:color="auto" w:fill="auto"/>
            <w:hideMark/>
          </w:tcPr>
          <w:p w14:paraId="56A882F5" w14:textId="77777777" w:rsidR="00C16E65" w:rsidRDefault="00C16E65" w:rsidP="0021209C">
            <w:pPr>
              <w:pStyle w:val="TAL"/>
            </w:pPr>
            <w:r>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9B4DDBA"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AAF18D"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B0184EB"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454E4EB" w14:textId="77777777" w:rsidR="00C16E65" w:rsidRDefault="00C16E65" w:rsidP="0021209C">
            <w:pPr>
              <w:pStyle w:val="TAC"/>
            </w:pPr>
            <w:r>
              <w:t>-</w:t>
            </w:r>
          </w:p>
        </w:tc>
      </w:tr>
      <w:tr w:rsidR="00C16E65" w14:paraId="5947B885"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6A2C3B65" w14:textId="77777777" w:rsidR="00C16E65" w:rsidRDefault="00C16E65" w:rsidP="0021209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3DEF7E43" w14:textId="77777777" w:rsidR="00C16E65" w:rsidRDefault="00C16E65" w:rsidP="0021209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CBB1C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6ECB52"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17AE7F2"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32122FA" w14:textId="77777777" w:rsidR="00C16E65" w:rsidRDefault="00C16E65" w:rsidP="0021209C">
            <w:pPr>
              <w:pStyle w:val="TAC"/>
            </w:pPr>
            <w:r>
              <w:t>-</w:t>
            </w:r>
          </w:p>
        </w:tc>
      </w:tr>
      <w:tr w:rsidR="00C16E65" w14:paraId="6E4F4B0A"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2F7EAF24" w14:textId="77777777" w:rsidR="00C16E65" w:rsidRDefault="00C16E65" w:rsidP="0021209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2A11D657" w14:textId="77777777" w:rsidR="00C16E65" w:rsidRDefault="00C16E65" w:rsidP="0021209C">
            <w:pPr>
              <w:pStyle w:val="TAL"/>
            </w:pPr>
            <w:r>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588E6B"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5C44F0"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FCD6927"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647DF52" w14:textId="77777777" w:rsidR="00C16E65" w:rsidRDefault="00C16E65" w:rsidP="0021209C">
            <w:pPr>
              <w:pStyle w:val="TAC"/>
            </w:pPr>
            <w:r>
              <w:t>-</w:t>
            </w:r>
          </w:p>
        </w:tc>
      </w:tr>
      <w:tr w:rsidR="00C16E65" w14:paraId="12BE0CB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2FEC14E" w14:textId="77777777" w:rsidR="00C16E65" w:rsidRDefault="00C16E65" w:rsidP="0021209C">
            <w:pPr>
              <w:pStyle w:val="TAC"/>
            </w:pPr>
            <w:r>
              <w:t>25</w:t>
            </w:r>
          </w:p>
        </w:tc>
        <w:tc>
          <w:tcPr>
            <w:tcW w:w="3970" w:type="dxa"/>
            <w:tcBorders>
              <w:top w:val="nil"/>
              <w:left w:val="single" w:sz="4" w:space="0" w:color="auto"/>
              <w:bottom w:val="single" w:sz="4" w:space="0" w:color="auto"/>
              <w:right w:val="single" w:sz="4" w:space="0" w:color="auto"/>
            </w:tcBorders>
            <w:shd w:val="clear" w:color="auto" w:fill="auto"/>
          </w:tcPr>
          <w:p w14:paraId="324AC526" w14:textId="77777777" w:rsidR="00C16E65" w:rsidRDefault="00C16E65" w:rsidP="0021209C">
            <w:pPr>
              <w:pStyle w:val="TAL"/>
            </w:pPr>
            <w:r>
              <w:t xml:space="preserve">Check: Does the UE (MCVideo Client) correctly perform the procedure 'MCX SIP MESSAGE CO' </w:t>
            </w:r>
            <w:r>
              <w:rPr>
                <w:lang w:eastAsia="ko-KR"/>
              </w:rPr>
              <w:t>as described in TS 36.579-1 [2] Table 5.3.32.3-1</w:t>
            </w:r>
            <w:r>
              <w:t xml:space="preserve"> to send a SIP MESSAGE containing the periodic trigger identification along with location information report after the non-emergency minimum interval length expired?</w:t>
            </w:r>
          </w:p>
          <w:p w14:paraId="797A075C" w14:textId="730637BB" w:rsidR="00C16E65" w:rsidRDefault="003675AC" w:rsidP="0021209C">
            <w:pPr>
              <w:pStyle w:val="TAL"/>
            </w:pPr>
            <w:r w:rsidRPr="003675AC">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95C57"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FD862A1"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B4C78FA" w14:textId="77777777" w:rsidR="00C16E65" w:rsidRDefault="00C16E65" w:rsidP="0021209C">
            <w:pPr>
              <w:pStyle w:val="TAC"/>
            </w:pPr>
            <w:r>
              <w:t>3</w:t>
            </w:r>
          </w:p>
        </w:tc>
        <w:tc>
          <w:tcPr>
            <w:tcW w:w="892" w:type="dxa"/>
            <w:tcBorders>
              <w:top w:val="nil"/>
              <w:left w:val="single" w:sz="4" w:space="0" w:color="auto"/>
              <w:bottom w:val="single" w:sz="4" w:space="0" w:color="auto"/>
              <w:right w:val="single" w:sz="4" w:space="0" w:color="auto"/>
            </w:tcBorders>
            <w:shd w:val="clear" w:color="auto" w:fill="auto"/>
          </w:tcPr>
          <w:p w14:paraId="4FC9FB64" w14:textId="77777777" w:rsidR="00C16E65" w:rsidRDefault="00C16E65" w:rsidP="0021209C">
            <w:pPr>
              <w:pStyle w:val="TAC"/>
            </w:pPr>
            <w:r>
              <w:t>P</w:t>
            </w:r>
          </w:p>
        </w:tc>
      </w:tr>
    </w:tbl>
    <w:p w14:paraId="1FFB673C" w14:textId="77777777" w:rsidR="00C16E65" w:rsidRDefault="00C16E65" w:rsidP="00C16E65"/>
    <w:p w14:paraId="0AB42199" w14:textId="77777777" w:rsidR="00C16E65" w:rsidRDefault="00C16E65" w:rsidP="00C16E65">
      <w:pPr>
        <w:pStyle w:val="H6"/>
      </w:pPr>
      <w:r>
        <w:t>6.9.2.3.3</w:t>
      </w:r>
      <w:r>
        <w:tab/>
        <w:t>Specific message contents</w:t>
      </w:r>
    </w:p>
    <w:p w14:paraId="3B7991EC" w14:textId="77777777" w:rsidR="00C16E65" w:rsidRDefault="00C16E65" w:rsidP="00C16E65">
      <w:pPr>
        <w:pStyle w:val="TH"/>
      </w:pPr>
      <w:r>
        <w:t>Table 6.9.2.3.3-1: SIP MESSAGE from the SS (Step 3, Table 6.9.2.3.2-1;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1A4B75D"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1DFCC12" w14:textId="77777777" w:rsidR="00C16E65" w:rsidRDefault="00C16E65" w:rsidP="0021209C">
            <w:pPr>
              <w:pStyle w:val="TAL"/>
              <w:rPr>
                <w:szCs w:val="18"/>
              </w:rPr>
            </w:pPr>
            <w:r>
              <w:t>Derivation Path: TS 36.579-1 [2], Table 5.5.2.7.2-1</w:t>
            </w:r>
          </w:p>
        </w:tc>
      </w:tr>
      <w:tr w:rsidR="00C16E65" w14:paraId="4C5168C2"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71B490B"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CE182B"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81F60D"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C90EAF"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455818" w14:textId="77777777" w:rsidR="00C16E65" w:rsidRDefault="00C16E65" w:rsidP="0021209C">
            <w:pPr>
              <w:pStyle w:val="TAH"/>
            </w:pPr>
            <w:r>
              <w:t>Condition</w:t>
            </w:r>
          </w:p>
        </w:tc>
      </w:tr>
      <w:tr w:rsidR="00C16E65" w14:paraId="0CB39C8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A2CC4B9"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283DCC6" w14:textId="77777777" w:rsidR="00C16E65" w:rsidRDefault="00C16E65" w:rsidP="0021209C">
            <w:pPr>
              <w:pStyle w:val="TAL"/>
            </w:pPr>
            <w:r>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7B98387" w14:textId="77777777" w:rsidR="00C16E65" w:rsidRDefault="00C16E65" w:rsidP="0021209C">
            <w:pPr>
              <w:pStyle w:val="TAL"/>
            </w:pPr>
            <w:r>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12F7A59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859A3" w14:textId="77777777" w:rsidR="00C16E65" w:rsidRDefault="00C16E65" w:rsidP="0021209C">
            <w:pPr>
              <w:pStyle w:val="TAL"/>
            </w:pPr>
          </w:p>
        </w:tc>
      </w:tr>
      <w:tr w:rsidR="00C16E65" w14:paraId="75EB2689"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187D5FB" w14:textId="77777777" w:rsidR="00C16E65" w:rsidRPr="002C79AA" w:rsidRDefault="00C16E65" w:rsidP="0021209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328E536"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2EE1917" w14:textId="77777777" w:rsidR="00C16E65" w:rsidRDefault="00C16E65" w:rsidP="0021209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345645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274767" w14:textId="77777777" w:rsidR="00C16E65" w:rsidRDefault="00C16E65" w:rsidP="0021209C">
            <w:pPr>
              <w:pStyle w:val="TAL"/>
            </w:pPr>
          </w:p>
        </w:tc>
      </w:tr>
      <w:tr w:rsidR="00C16E65" w14:paraId="081D4AE7"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59325A17" w14:textId="77777777" w:rsidR="00C16E65" w:rsidRPr="002C79AA" w:rsidRDefault="00C16E65" w:rsidP="0021209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BB71C2A" w14:textId="77777777" w:rsidR="00C16E65" w:rsidRDefault="00C16E65" w:rsidP="0021209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3AC0621B"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180808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D0536D" w14:textId="77777777" w:rsidR="00C16E65" w:rsidRDefault="00C16E65" w:rsidP="0021209C">
            <w:pPr>
              <w:pStyle w:val="TAL"/>
            </w:pPr>
          </w:p>
        </w:tc>
      </w:tr>
      <w:tr w:rsidR="00C16E65" w14:paraId="2FBDDE15"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6CF37BD"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9A33D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4C475D5" w14:textId="77777777" w:rsidR="00C16E65" w:rsidRDefault="00C16E65" w:rsidP="0021209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0FE95056"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4BBB28F" w14:textId="77777777" w:rsidR="00C16E65" w:rsidRDefault="00C16E65" w:rsidP="0021209C">
            <w:pPr>
              <w:pStyle w:val="TAL"/>
            </w:pPr>
          </w:p>
        </w:tc>
      </w:tr>
      <w:tr w:rsidR="00C16E65" w14:paraId="4D745C59"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21FDA612"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AD8BD3C" w14:textId="77777777" w:rsidR="00C16E65" w:rsidRDefault="00C16E65" w:rsidP="0021209C">
            <w:pPr>
              <w:pStyle w:val="TAL"/>
            </w:pPr>
            <w:r>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07E05F3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5B1B89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02689E" w14:textId="77777777" w:rsidR="00C16E65" w:rsidRDefault="00C16E65" w:rsidP="0021209C">
            <w:pPr>
              <w:pStyle w:val="TAL"/>
            </w:pPr>
          </w:p>
        </w:tc>
      </w:tr>
    </w:tbl>
    <w:p w14:paraId="0407B234" w14:textId="77777777" w:rsidR="00C16E65" w:rsidRDefault="00C16E65" w:rsidP="00C16E65"/>
    <w:p w14:paraId="364C2FA3" w14:textId="77777777" w:rsidR="00C16E65" w:rsidRDefault="00C16E65" w:rsidP="00C16E65">
      <w:pPr>
        <w:pStyle w:val="TH"/>
      </w:pPr>
      <w:r>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6E3DC412"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23CC4347" w14:textId="77777777" w:rsidR="00C16E65" w:rsidRDefault="00C16E65" w:rsidP="0021209C">
            <w:pPr>
              <w:pStyle w:val="TAL"/>
              <w:rPr>
                <w:szCs w:val="18"/>
              </w:rPr>
            </w:pPr>
            <w:r>
              <w:t>Derivation Path: TS 36.579-1 [2], Table 5.5.3.2.2-2</w:t>
            </w:r>
          </w:p>
        </w:tc>
      </w:tr>
      <w:tr w:rsidR="00C16E65" w14:paraId="0281614E"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297D91B"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70B04F"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2895D3"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C08924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FE154DB" w14:textId="77777777" w:rsidR="00C16E65" w:rsidRDefault="00C16E65" w:rsidP="0021209C">
            <w:pPr>
              <w:pStyle w:val="TAH"/>
            </w:pPr>
            <w:r>
              <w:t>Condition</w:t>
            </w:r>
          </w:p>
        </w:tc>
      </w:tr>
      <w:tr w:rsidR="00C16E65" w14:paraId="1664B50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387E97AC" w14:textId="77777777" w:rsidR="00C16E65" w:rsidRDefault="00C16E65" w:rsidP="0021209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6B8D6D03"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B9C008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ACD1F6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3961AB" w14:textId="77777777" w:rsidR="00C16E65" w:rsidRDefault="00C16E65" w:rsidP="0021209C">
            <w:pPr>
              <w:pStyle w:val="TAL"/>
            </w:pPr>
          </w:p>
        </w:tc>
      </w:tr>
      <w:tr w:rsidR="00C16E65" w14:paraId="46062220"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30811067" w14:textId="77777777" w:rsidR="00C16E65" w:rsidRDefault="00C16E65" w:rsidP="0021209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25F10D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416D92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B94C7F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C73342" w14:textId="77777777" w:rsidR="00C16E65" w:rsidRDefault="00C16E65" w:rsidP="0021209C">
            <w:pPr>
              <w:pStyle w:val="TAL"/>
            </w:pPr>
          </w:p>
        </w:tc>
      </w:tr>
      <w:tr w:rsidR="00C16E65" w14:paraId="41461397"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7457F379" w14:textId="77777777" w:rsidR="00C16E65" w:rsidRDefault="00C16E65" w:rsidP="0021209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245E98"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74DCDF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EE2D04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DD877" w14:textId="77777777" w:rsidR="00C16E65" w:rsidRDefault="00C16E65" w:rsidP="0021209C">
            <w:pPr>
              <w:pStyle w:val="TAL"/>
            </w:pPr>
          </w:p>
        </w:tc>
      </w:tr>
    </w:tbl>
    <w:p w14:paraId="386A50D6" w14:textId="77777777" w:rsidR="00C16E65" w:rsidRDefault="00C16E65" w:rsidP="00C16E65"/>
    <w:p w14:paraId="61ABF86F" w14:textId="77777777" w:rsidR="00C16E65" w:rsidRDefault="00C16E65" w:rsidP="00C16E65">
      <w:pPr>
        <w:pStyle w:val="TH"/>
      </w:pPr>
      <w:r>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0437B675"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1D669A3C" w14:textId="77777777" w:rsidR="00C16E65" w:rsidRDefault="00C16E65" w:rsidP="0021209C">
            <w:pPr>
              <w:pStyle w:val="TAL"/>
              <w:rPr>
                <w:szCs w:val="18"/>
              </w:rPr>
            </w:pPr>
            <w:r>
              <w:t>Derivation Path: TS 36.579-1 [2], Table 5.5.3.4.2-2</w:t>
            </w:r>
          </w:p>
        </w:tc>
      </w:tr>
      <w:tr w:rsidR="00C16E65" w14:paraId="7A09019F"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85F64FE"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250D9"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9D44FE1"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109234F"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69C6CDC" w14:textId="77777777" w:rsidR="00C16E65" w:rsidRDefault="00C16E65" w:rsidP="0021209C">
            <w:pPr>
              <w:pStyle w:val="TAH"/>
            </w:pPr>
            <w:r>
              <w:t>Condition</w:t>
            </w:r>
          </w:p>
        </w:tc>
      </w:tr>
      <w:tr w:rsidR="00C16E65" w14:paraId="1911374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6901876"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1074FB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0891790"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659B61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C8FB1" w14:textId="77777777" w:rsidR="00C16E65" w:rsidRDefault="00C16E65" w:rsidP="0021209C">
            <w:pPr>
              <w:pStyle w:val="TAL"/>
            </w:pPr>
          </w:p>
        </w:tc>
      </w:tr>
      <w:tr w:rsidR="00C16E65" w14:paraId="399E2D4E"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4820DDC" w14:textId="77777777" w:rsidR="00C16E65" w:rsidRDefault="00C16E65" w:rsidP="0021209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C5A88D0"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83F6FE0"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4B3B5D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532423" w14:textId="77777777" w:rsidR="00C16E65" w:rsidRDefault="00C16E65" w:rsidP="0021209C">
            <w:pPr>
              <w:pStyle w:val="TAL"/>
            </w:pPr>
          </w:p>
        </w:tc>
      </w:tr>
      <w:tr w:rsidR="00C16E65" w14:paraId="6D0E43A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43CD3F8" w14:textId="77777777" w:rsidR="00C16E65" w:rsidRDefault="00C16E65" w:rsidP="0021209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C9C8146"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B182C6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96C3A5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061989" w14:textId="77777777" w:rsidR="00C16E65" w:rsidRDefault="00C16E65" w:rsidP="0021209C">
            <w:pPr>
              <w:pStyle w:val="TAL"/>
            </w:pPr>
          </w:p>
        </w:tc>
      </w:tr>
      <w:tr w:rsidR="00C16E65" w14:paraId="1FCAA330"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7466849"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1B93DB"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4042283"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DACA8EB"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93B73" w14:textId="77777777" w:rsidR="00C16E65" w:rsidRDefault="00C16E65" w:rsidP="0021209C">
            <w:pPr>
              <w:pStyle w:val="TAL"/>
            </w:pPr>
          </w:p>
        </w:tc>
      </w:tr>
      <w:tr w:rsidR="00C16E65" w14:paraId="49829AB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BE33E4E"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7DA1652"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497156B"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31D643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9B651C" w14:textId="77777777" w:rsidR="00C16E65" w:rsidRDefault="00C16E65" w:rsidP="0021209C">
            <w:pPr>
              <w:pStyle w:val="TAL"/>
            </w:pPr>
          </w:p>
        </w:tc>
      </w:tr>
      <w:tr w:rsidR="00C16E65" w14:paraId="769C06A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27568FE" w14:textId="77777777" w:rsidR="00C16E65" w:rsidRDefault="00C16E65" w:rsidP="0021209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D49B94E" w14:textId="77777777" w:rsidR="00C16E65" w:rsidRDefault="00C16E65" w:rsidP="0021209C">
            <w:pPr>
              <w:pStyle w:val="TAL"/>
            </w:pPr>
            <w:r>
              <w:t>"25"</w:t>
            </w:r>
          </w:p>
        </w:tc>
        <w:tc>
          <w:tcPr>
            <w:tcW w:w="2127" w:type="dxa"/>
            <w:tcBorders>
              <w:top w:val="single" w:sz="4" w:space="0" w:color="auto"/>
              <w:left w:val="single" w:sz="4" w:space="0" w:color="auto"/>
              <w:bottom w:val="single" w:sz="4" w:space="0" w:color="auto"/>
              <w:right w:val="single" w:sz="4" w:space="0" w:color="auto"/>
            </w:tcBorders>
            <w:hideMark/>
          </w:tcPr>
          <w:p w14:paraId="7056C7CA" w14:textId="77777777" w:rsidR="00C16E65" w:rsidRDefault="00C16E65" w:rsidP="0021209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4C3B8426"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4971B6" w14:textId="77777777" w:rsidR="00C16E65" w:rsidRDefault="00C16E65" w:rsidP="0021209C">
            <w:pPr>
              <w:pStyle w:val="TAL"/>
            </w:pPr>
          </w:p>
        </w:tc>
      </w:tr>
      <w:tr w:rsidR="00C16E65" w14:paraId="71A5986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AB8A6C3" w14:textId="77777777" w:rsidR="00C16E65" w:rsidRDefault="00C16E65" w:rsidP="0021209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25C2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1EF74CA5"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0441A34"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AE0294" w14:textId="77777777" w:rsidR="00C16E65" w:rsidRDefault="00C16E65" w:rsidP="0021209C">
            <w:pPr>
              <w:pStyle w:val="TAL"/>
            </w:pPr>
          </w:p>
        </w:tc>
      </w:tr>
      <w:tr w:rsidR="00C16E65" w14:paraId="0ED5C587"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8D4301B"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F467EB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E77CC2E"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4E0E63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ED90B9" w14:textId="77777777" w:rsidR="00C16E65" w:rsidRDefault="00C16E65" w:rsidP="0021209C">
            <w:pPr>
              <w:pStyle w:val="TAL"/>
            </w:pPr>
          </w:p>
        </w:tc>
      </w:tr>
      <w:tr w:rsidR="00C16E65" w14:paraId="7E7C378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A0787FC"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F8B460"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92C9AF1"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F41081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E0FDFB" w14:textId="77777777" w:rsidR="00C16E65" w:rsidRDefault="00C16E65" w:rsidP="0021209C">
            <w:pPr>
              <w:pStyle w:val="TAL"/>
            </w:pPr>
          </w:p>
        </w:tc>
      </w:tr>
      <w:tr w:rsidR="00C16E65" w14:paraId="2FE9B41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E6C5DAF" w14:textId="77777777" w:rsidR="00C16E65" w:rsidRDefault="00C16E65" w:rsidP="0021209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E5302C7" w14:textId="77777777" w:rsidR="00C16E65" w:rsidRDefault="00C16E65" w:rsidP="0021209C">
            <w:pPr>
              <w:pStyle w:val="TAL"/>
            </w:pPr>
            <w:r>
              <w:t>"30"</w:t>
            </w:r>
          </w:p>
        </w:tc>
        <w:tc>
          <w:tcPr>
            <w:tcW w:w="2127" w:type="dxa"/>
            <w:tcBorders>
              <w:top w:val="single" w:sz="4" w:space="0" w:color="auto"/>
              <w:left w:val="single" w:sz="4" w:space="0" w:color="auto"/>
              <w:bottom w:val="single" w:sz="4" w:space="0" w:color="auto"/>
              <w:right w:val="single" w:sz="4" w:space="0" w:color="auto"/>
            </w:tcBorders>
            <w:hideMark/>
          </w:tcPr>
          <w:p w14:paraId="719E5E09" w14:textId="77777777" w:rsidR="00C16E65" w:rsidRDefault="00C16E65" w:rsidP="0021209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638A85F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32B87" w14:textId="77777777" w:rsidR="00C16E65" w:rsidRDefault="00C16E65" w:rsidP="0021209C">
            <w:pPr>
              <w:pStyle w:val="TAL"/>
            </w:pPr>
          </w:p>
        </w:tc>
      </w:tr>
      <w:tr w:rsidR="00C16E65" w14:paraId="397579DB"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3AF5663" w14:textId="77777777" w:rsidR="00C16E65" w:rsidRDefault="00C16E65" w:rsidP="0021209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6891E0F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F713F9F"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6A29E4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A03DF3" w14:textId="77777777" w:rsidR="00C16E65" w:rsidRDefault="00C16E65" w:rsidP="0021209C">
            <w:pPr>
              <w:pStyle w:val="TAL"/>
            </w:pPr>
          </w:p>
        </w:tc>
      </w:tr>
      <w:tr w:rsidR="00C16E65" w14:paraId="089CFAA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AD09395" w14:textId="77777777" w:rsidR="00C16E65" w:rsidRDefault="00C16E65" w:rsidP="0021209C">
            <w:pPr>
              <w:pStyle w:val="TAL"/>
            </w:pPr>
            <w:r>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5EBAB0D7"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B1F0FBB"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1AB5ACB"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C6D9C4" w14:textId="77777777" w:rsidR="00C16E65" w:rsidRDefault="00C16E65" w:rsidP="0021209C">
            <w:pPr>
              <w:pStyle w:val="TAL"/>
            </w:pPr>
          </w:p>
        </w:tc>
      </w:tr>
      <w:tr w:rsidR="00C16E65" w14:paraId="284AEF6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9480F2B" w14:textId="77777777" w:rsidR="00C16E65" w:rsidRDefault="00C16E65" w:rsidP="0021209C">
            <w:pPr>
              <w:pStyle w:val="TAL"/>
            </w:pPr>
            <w:r>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2C7A90D5"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512F54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3594E1B"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6586C" w14:textId="77777777" w:rsidR="00C16E65" w:rsidRDefault="00C16E65" w:rsidP="0021209C">
            <w:pPr>
              <w:pStyle w:val="TAL"/>
            </w:pPr>
          </w:p>
        </w:tc>
      </w:tr>
      <w:tr w:rsidR="00C16E65" w14:paraId="47C64E85"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DCEA618"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5BC6CD98" w14:textId="77777777" w:rsidR="00C16E65" w:rsidRDefault="00C16E65" w:rsidP="0021209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74CA291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A98492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A39C1" w14:textId="77777777" w:rsidR="00C16E65" w:rsidRDefault="00C16E65" w:rsidP="0021209C">
            <w:pPr>
              <w:pStyle w:val="TAL"/>
            </w:pPr>
          </w:p>
        </w:tc>
      </w:tr>
    </w:tbl>
    <w:p w14:paraId="1DBF2101" w14:textId="77777777" w:rsidR="00C16E65" w:rsidRDefault="00C16E65" w:rsidP="00C16E65"/>
    <w:p w14:paraId="4861F14A" w14:textId="77777777" w:rsidR="00C16E65" w:rsidRDefault="00C16E65" w:rsidP="00C16E65">
      <w:pPr>
        <w:pStyle w:val="TH"/>
      </w:pPr>
      <w:r>
        <w:t>Table 6.9.2.3.3-4: SIP MESSAGE from the UE (Step 11, Table 6.9.2.3.2-1;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72C3FA15"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70727A1F" w14:textId="77777777" w:rsidR="00C16E65" w:rsidRDefault="00C16E65" w:rsidP="0021209C">
            <w:pPr>
              <w:pStyle w:val="TAL"/>
              <w:rPr>
                <w:szCs w:val="18"/>
              </w:rPr>
            </w:pPr>
            <w:r>
              <w:t>Derivation Path: TS 36.579-1 [2], Table 5.5.2.7.1-1</w:t>
            </w:r>
          </w:p>
        </w:tc>
      </w:tr>
      <w:tr w:rsidR="00C16E65" w14:paraId="6A1D857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35DFD86"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3EE4C"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869B3AD"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A1EB40F"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6EE96D6" w14:textId="77777777" w:rsidR="00C16E65" w:rsidRDefault="00C16E65" w:rsidP="0021209C">
            <w:pPr>
              <w:pStyle w:val="TAH"/>
            </w:pPr>
            <w:r>
              <w:t>Condition</w:t>
            </w:r>
          </w:p>
        </w:tc>
      </w:tr>
      <w:tr w:rsidR="00C16E65" w14:paraId="5F0BA14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9959AB2"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B5C5330"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FF03EF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EAB699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F5925" w14:textId="77777777" w:rsidR="00C16E65" w:rsidRDefault="00C16E65" w:rsidP="0021209C">
            <w:pPr>
              <w:pStyle w:val="TAL"/>
            </w:pPr>
          </w:p>
        </w:tc>
      </w:tr>
      <w:tr w:rsidR="00C16E65" w14:paraId="03CE7CE4"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5C361906"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26ADB6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86F477E" w14:textId="77777777" w:rsidR="00C16E65" w:rsidRPr="002C79AA"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016A78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24EE15" w14:textId="77777777" w:rsidR="00C16E65" w:rsidRDefault="00C16E65" w:rsidP="0021209C">
            <w:pPr>
              <w:pStyle w:val="TAL"/>
            </w:pPr>
          </w:p>
        </w:tc>
      </w:tr>
      <w:tr w:rsidR="00C16E65" w14:paraId="0AD21000"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399E177"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6B5344"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D664B04" w14:textId="77777777" w:rsidR="00C16E65" w:rsidRPr="004D4C32" w:rsidRDefault="00C16E65" w:rsidP="0021209C">
            <w:pPr>
              <w:pStyle w:val="TAL"/>
              <w:rPr>
                <w:b/>
                <w:bCs/>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858C733"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50DEB4FC" w14:textId="77777777" w:rsidR="00C16E65" w:rsidRDefault="00C16E65" w:rsidP="0021209C">
            <w:pPr>
              <w:pStyle w:val="TAL"/>
            </w:pPr>
          </w:p>
        </w:tc>
      </w:tr>
      <w:tr w:rsidR="00C16E65" w14:paraId="38B2F90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7BC8B6B"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73D6348" w14:textId="77777777" w:rsidR="00C16E65" w:rsidRDefault="00C16E65" w:rsidP="0021209C">
            <w:pPr>
              <w:pStyle w:val="TAL"/>
            </w:pPr>
            <w:r>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6916B21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6BA527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FAE869" w14:textId="77777777" w:rsidR="00C16E65" w:rsidRDefault="00C16E65" w:rsidP="0021209C">
            <w:pPr>
              <w:pStyle w:val="TAL"/>
            </w:pPr>
          </w:p>
        </w:tc>
      </w:tr>
    </w:tbl>
    <w:p w14:paraId="45088F88" w14:textId="77777777" w:rsidR="00C16E65" w:rsidRDefault="00C16E65" w:rsidP="00C16E65"/>
    <w:p w14:paraId="74773642" w14:textId="77777777" w:rsidR="00C16E65" w:rsidRDefault="00C16E65" w:rsidP="00C16E65">
      <w:pPr>
        <w:pStyle w:val="TH"/>
      </w:pPr>
      <w:r>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17FBA1B8"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1C698AB9" w14:textId="77777777" w:rsidR="00C16E65" w:rsidRDefault="00C16E65" w:rsidP="0021209C">
            <w:pPr>
              <w:pStyle w:val="TAL"/>
              <w:rPr>
                <w:szCs w:val="18"/>
              </w:rPr>
            </w:pPr>
            <w:r>
              <w:t>Derivation Path: TS 36.579-1 [2], Table 5.5.3.4.1-2</w:t>
            </w:r>
          </w:p>
        </w:tc>
      </w:tr>
      <w:tr w:rsidR="00C16E65" w14:paraId="1AD3CE92"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B77C066"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1CD782"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9845085"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11E44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D6FF341" w14:textId="77777777" w:rsidR="00C16E65" w:rsidRDefault="00C16E65" w:rsidP="0021209C">
            <w:pPr>
              <w:pStyle w:val="TAH"/>
            </w:pPr>
            <w:r>
              <w:t>Condition</w:t>
            </w:r>
          </w:p>
        </w:tc>
      </w:tr>
      <w:tr w:rsidR="00C16E65" w14:paraId="0459C0B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AA8753B"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3BA6292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084C8E0"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11B3D2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6AE4D" w14:textId="77777777" w:rsidR="00C16E65" w:rsidRDefault="00C16E65" w:rsidP="0021209C">
            <w:pPr>
              <w:pStyle w:val="TAL"/>
            </w:pPr>
          </w:p>
        </w:tc>
      </w:tr>
      <w:tr w:rsidR="00C16E65" w14:paraId="64EDFFD6"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2426F45" w14:textId="77777777" w:rsidR="00C16E65" w:rsidRDefault="00C16E65" w:rsidP="0021209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49B34E2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ECB29A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30AE96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9E61E" w14:textId="77777777" w:rsidR="00C16E65" w:rsidRDefault="00C16E65" w:rsidP="0021209C">
            <w:pPr>
              <w:pStyle w:val="TAL"/>
            </w:pPr>
          </w:p>
        </w:tc>
      </w:tr>
      <w:tr w:rsidR="00C16E65" w14:paraId="5EE09472"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197CA703" w14:textId="77777777" w:rsidR="00C16E65" w:rsidRDefault="00C16E65" w:rsidP="0021209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5E1FD1A4" w14:textId="77777777" w:rsidR="00C16E65" w:rsidRDefault="00C16E65" w:rsidP="0021209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05BA593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8FD8E9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4EBA3" w14:textId="77777777" w:rsidR="00C16E65" w:rsidRDefault="00C16E65" w:rsidP="0021209C">
            <w:pPr>
              <w:pStyle w:val="TAL"/>
            </w:pPr>
          </w:p>
        </w:tc>
      </w:tr>
      <w:tr w:rsidR="00C16E65" w14:paraId="67E83B63"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8ABB726"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1E9E0F90" w14:textId="77777777" w:rsidR="00C16E65" w:rsidRDefault="00C16E65" w:rsidP="0021209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30C7CA3A"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BA5CE6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EC8CF4" w14:textId="77777777" w:rsidR="00C16E65" w:rsidRDefault="00C16E65" w:rsidP="0021209C">
            <w:pPr>
              <w:pStyle w:val="TAL"/>
            </w:pPr>
          </w:p>
        </w:tc>
      </w:tr>
      <w:tr w:rsidR="00C16E65" w14:paraId="04ADC367"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33B417F" w14:textId="77777777" w:rsidR="00C16E65" w:rsidRDefault="00C16E65" w:rsidP="0021209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4C7AA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80955F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934D38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A2DAB8" w14:textId="77777777" w:rsidR="00C16E65" w:rsidRDefault="00C16E65" w:rsidP="0021209C">
            <w:pPr>
              <w:pStyle w:val="TAL"/>
            </w:pPr>
          </w:p>
        </w:tc>
      </w:tr>
      <w:tr w:rsidR="00C16E65" w14:paraId="2C58830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92DF1E1" w14:textId="77777777" w:rsidR="00C16E65" w:rsidRDefault="00C16E65" w:rsidP="0021209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2A505B4" w14:textId="77777777" w:rsidR="00C16E65" w:rsidRDefault="00C16E65" w:rsidP="0021209C">
            <w:pPr>
              <w:pStyle w:val="TAL"/>
            </w:pPr>
            <w:r>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5FD8905F" w14:textId="77777777" w:rsidR="00C16E65" w:rsidRDefault="00C16E65" w:rsidP="0021209C">
            <w:pPr>
              <w:pStyle w:val="TAL"/>
            </w:pPr>
            <w:r>
              <w:t xml:space="preserve">Encryption according to NOTE 2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2277F6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4E712D" w14:textId="77777777" w:rsidR="00C16E65" w:rsidRDefault="00C16E65" w:rsidP="0021209C">
            <w:pPr>
              <w:pStyle w:val="TAL"/>
            </w:pPr>
          </w:p>
        </w:tc>
      </w:tr>
      <w:tr w:rsidR="00C16E65" w14:paraId="5BAEC37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AA72F15" w14:textId="77777777" w:rsidR="00C16E65" w:rsidRDefault="00C16E65" w:rsidP="0021209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5AC6116B" w14:textId="77777777" w:rsidR="00C16E65" w:rsidRDefault="00C16E65" w:rsidP="0021209C">
            <w:pPr>
              <w:pStyle w:val="TAL"/>
            </w:pPr>
            <w:r>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7B971913" w14:textId="77777777" w:rsidR="00C16E65" w:rsidRDefault="00C16E65" w:rsidP="0021209C">
            <w:pPr>
              <w:pStyle w:val="TAL"/>
            </w:pPr>
            <w:r>
              <w:t xml:space="preserve">Encryption according to NOTE 2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6EA9DA9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34F52F" w14:textId="77777777" w:rsidR="00C16E65" w:rsidRDefault="00C16E65" w:rsidP="0021209C">
            <w:pPr>
              <w:pStyle w:val="TAL"/>
            </w:pPr>
          </w:p>
        </w:tc>
      </w:tr>
      <w:tr w:rsidR="00C16E65" w14:paraId="7BFE550B"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A8CCF2B" w14:textId="77777777" w:rsidR="00C16E65" w:rsidRDefault="00C16E65" w:rsidP="0021209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6F48DE5"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EF46BE6" w14:textId="77777777" w:rsidR="00C16E65" w:rsidRDefault="00C16E65" w:rsidP="0021209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11DC2B0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A6DAD" w14:textId="77777777" w:rsidR="00C16E65" w:rsidRDefault="00C16E65" w:rsidP="0021209C">
            <w:pPr>
              <w:pStyle w:val="TAL"/>
            </w:pPr>
          </w:p>
        </w:tc>
      </w:tr>
      <w:tr w:rsidR="00C16E65" w14:paraId="2656CA8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71186F9" w14:textId="77777777" w:rsidR="00C16E65" w:rsidRDefault="00C16E65" w:rsidP="0021209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2673E197" w14:textId="77777777" w:rsidR="00C16E65" w:rsidRDefault="00C16E65" w:rsidP="0021209C">
            <w:pPr>
              <w:pStyle w:val="TAL"/>
            </w:pPr>
            <w:r>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6A21D3F"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448C6F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6AE3B" w14:textId="77777777" w:rsidR="00C16E65" w:rsidRDefault="00C16E65" w:rsidP="0021209C">
            <w:pPr>
              <w:pStyle w:val="TAL"/>
            </w:pPr>
          </w:p>
        </w:tc>
      </w:tr>
      <w:tr w:rsidR="00C16E65" w14:paraId="567922A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AA36BC3" w14:textId="77777777" w:rsidR="00C16E65" w:rsidRDefault="00C16E65" w:rsidP="0021209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A69FAD3" w14:textId="77777777" w:rsidR="00C16E65" w:rsidRDefault="00C16E65" w:rsidP="0021209C">
            <w:pPr>
              <w:pStyle w:val="TAL"/>
            </w:pPr>
            <w:r>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6EC8221A"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ED13B2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D71CD1" w14:textId="77777777" w:rsidR="00C16E65" w:rsidRDefault="00C16E65" w:rsidP="0021209C">
            <w:pPr>
              <w:pStyle w:val="TAL"/>
            </w:pPr>
          </w:p>
        </w:tc>
      </w:tr>
    </w:tbl>
    <w:p w14:paraId="0032C792" w14:textId="77777777" w:rsidR="00C16E65" w:rsidRDefault="00C16E65" w:rsidP="00C16E65"/>
    <w:p w14:paraId="371EE549" w14:textId="77777777" w:rsidR="00C16E65" w:rsidRDefault="00C16E65" w:rsidP="00C16E65">
      <w:pPr>
        <w:pStyle w:val="TH"/>
      </w:pPr>
      <w:r>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6AC0677B"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374EF2AB" w14:textId="77777777" w:rsidR="00C16E65" w:rsidRDefault="00C16E65" w:rsidP="0021209C">
            <w:pPr>
              <w:pStyle w:val="TAL"/>
              <w:rPr>
                <w:szCs w:val="18"/>
              </w:rPr>
            </w:pPr>
            <w:r>
              <w:t>Derivation Path: TS 36.579-1 [2], Table 5.5.2.7.2-1</w:t>
            </w:r>
          </w:p>
        </w:tc>
      </w:tr>
      <w:tr w:rsidR="00C16E65" w14:paraId="7971F29A"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724EBFF5"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2717E2"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0CC18EF"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0E56EE0"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DB705A" w14:textId="77777777" w:rsidR="00C16E65" w:rsidRDefault="00C16E65" w:rsidP="0021209C">
            <w:pPr>
              <w:pStyle w:val="TAH"/>
            </w:pPr>
            <w:r>
              <w:t>Condition</w:t>
            </w:r>
          </w:p>
        </w:tc>
      </w:tr>
      <w:tr w:rsidR="00C16E65" w14:paraId="5AE2528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374E9D8"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73BCC86"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C220E57"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18CFB65"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518BA" w14:textId="77777777" w:rsidR="00C16E65" w:rsidRDefault="00C16E65" w:rsidP="0021209C">
            <w:pPr>
              <w:pStyle w:val="TAL"/>
            </w:pPr>
          </w:p>
        </w:tc>
      </w:tr>
      <w:tr w:rsidR="00C16E65" w14:paraId="0A3D2C04"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37855019" w14:textId="77777777" w:rsidR="00C16E65" w:rsidRPr="002C79AA" w:rsidRDefault="00C16E65" w:rsidP="0021209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EB25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1BED671D" w14:textId="77777777" w:rsidR="00C16E65" w:rsidRDefault="00C16E65" w:rsidP="0021209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D998864"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1261C3" w14:textId="77777777" w:rsidR="00C16E65" w:rsidRDefault="00C16E65" w:rsidP="0021209C">
            <w:pPr>
              <w:pStyle w:val="TAL"/>
            </w:pPr>
          </w:p>
        </w:tc>
      </w:tr>
      <w:tr w:rsidR="00C16E65" w14:paraId="2F5DE6DE"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7CE5571" w14:textId="77777777" w:rsidR="00C16E65" w:rsidRPr="002C79AA" w:rsidRDefault="00C16E65" w:rsidP="0021209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1B0AE88" w14:textId="77777777" w:rsidR="00C16E65" w:rsidRDefault="00C16E65" w:rsidP="0021209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224997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120EA1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C219A1" w14:textId="77777777" w:rsidR="00C16E65" w:rsidRDefault="00C16E65" w:rsidP="0021209C">
            <w:pPr>
              <w:pStyle w:val="TAL"/>
            </w:pPr>
          </w:p>
        </w:tc>
      </w:tr>
      <w:tr w:rsidR="00C16E65" w14:paraId="7F55740A"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406EA106" w14:textId="77777777" w:rsidR="00C16E65" w:rsidRPr="002C79AA" w:rsidRDefault="00C16E65" w:rsidP="0021209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243CD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C3FFABF" w14:textId="77777777" w:rsidR="00C16E65" w:rsidRDefault="00C16E65" w:rsidP="0021209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1D835305"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5214B44B" w14:textId="77777777" w:rsidR="00C16E65" w:rsidRDefault="00C16E65" w:rsidP="0021209C">
            <w:pPr>
              <w:pStyle w:val="TAL"/>
            </w:pPr>
          </w:p>
        </w:tc>
      </w:tr>
      <w:tr w:rsidR="00C16E65" w14:paraId="57FD5EE0"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0C5198D3" w14:textId="77777777" w:rsidR="00C16E65" w:rsidRPr="002C79AA" w:rsidRDefault="00C16E65" w:rsidP="0021209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1608D6D" w14:textId="77777777" w:rsidR="00C16E65" w:rsidRDefault="00C16E65" w:rsidP="0021209C">
            <w:pPr>
              <w:pStyle w:val="TAL"/>
            </w:pPr>
            <w:r>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01E5FF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85490F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A7F2B" w14:textId="77777777" w:rsidR="00C16E65" w:rsidRDefault="00C16E65" w:rsidP="0021209C">
            <w:pPr>
              <w:pStyle w:val="TAL"/>
            </w:pPr>
          </w:p>
        </w:tc>
      </w:tr>
    </w:tbl>
    <w:p w14:paraId="2E2D9171" w14:textId="77777777" w:rsidR="00C16E65" w:rsidRDefault="00C16E65" w:rsidP="00C16E65"/>
    <w:p w14:paraId="25315C44" w14:textId="77777777" w:rsidR="00C16E65" w:rsidRDefault="00C16E65" w:rsidP="00C16E65">
      <w:pPr>
        <w:pStyle w:val="TH"/>
      </w:pPr>
      <w:r>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24BDFA49"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71AD69BA" w14:textId="77777777" w:rsidR="00C16E65" w:rsidRDefault="00C16E65" w:rsidP="0021209C">
            <w:pPr>
              <w:pStyle w:val="TAL"/>
              <w:rPr>
                <w:szCs w:val="18"/>
              </w:rPr>
            </w:pPr>
            <w:r>
              <w:t>Derivation Path: TS 36.579-1 [2], Table 5.5.3.4.2-2</w:t>
            </w:r>
          </w:p>
        </w:tc>
      </w:tr>
      <w:tr w:rsidR="00C16E65" w14:paraId="622D8CDD"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73783C9"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77184"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95A90F8"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7866E5"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01008C6" w14:textId="77777777" w:rsidR="00C16E65" w:rsidRDefault="00C16E65" w:rsidP="0021209C">
            <w:pPr>
              <w:pStyle w:val="TAH"/>
            </w:pPr>
            <w:r>
              <w:t>Condition</w:t>
            </w:r>
          </w:p>
        </w:tc>
      </w:tr>
      <w:tr w:rsidR="00C16E65" w14:paraId="649E60A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881F193"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7C1D4E78"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B58490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F6801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BC95" w14:textId="77777777" w:rsidR="00C16E65" w:rsidRDefault="00C16E65" w:rsidP="0021209C">
            <w:pPr>
              <w:pStyle w:val="TAL"/>
            </w:pPr>
          </w:p>
        </w:tc>
      </w:tr>
      <w:tr w:rsidR="00C16E65" w14:paraId="3ED8BD4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AEE5C7B" w14:textId="77777777" w:rsidR="00C16E65" w:rsidRDefault="00C16E65" w:rsidP="0021209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55E998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93578E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36C4F7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30A939" w14:textId="77777777" w:rsidR="00C16E65" w:rsidRDefault="00C16E65" w:rsidP="0021209C">
            <w:pPr>
              <w:pStyle w:val="TAL"/>
            </w:pPr>
          </w:p>
        </w:tc>
      </w:tr>
      <w:tr w:rsidR="00C16E65" w14:paraId="5F343D7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BE166BE" w14:textId="77777777" w:rsidR="00C16E65" w:rsidRDefault="00C16E65" w:rsidP="0021209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2F51B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F5F2A1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0DE357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B67F08" w14:textId="77777777" w:rsidR="00C16E65" w:rsidRDefault="00C16E65" w:rsidP="0021209C">
            <w:pPr>
              <w:pStyle w:val="TAL"/>
            </w:pPr>
          </w:p>
        </w:tc>
      </w:tr>
      <w:tr w:rsidR="00C16E65" w14:paraId="25318B0E"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22697DA"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9C8B0B"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098F00C9"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4E1DE60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0F620D" w14:textId="77777777" w:rsidR="00C16E65" w:rsidRDefault="00C16E65" w:rsidP="0021209C">
            <w:pPr>
              <w:pStyle w:val="TAL"/>
            </w:pPr>
          </w:p>
        </w:tc>
      </w:tr>
      <w:tr w:rsidR="00C16E65" w14:paraId="35A9BDB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8B05526"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BF946F"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3AE2318"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A850F1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7245" w14:textId="77777777" w:rsidR="00C16E65" w:rsidRDefault="00C16E65" w:rsidP="0021209C">
            <w:pPr>
              <w:pStyle w:val="TAL"/>
            </w:pPr>
          </w:p>
        </w:tc>
      </w:tr>
      <w:tr w:rsidR="00C16E65" w14:paraId="2278B0B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BE12BD1" w14:textId="77777777" w:rsidR="00C16E65" w:rsidRDefault="00C16E65" w:rsidP="0021209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185ACC31"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E58306A"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84650B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924548" w14:textId="77777777" w:rsidR="00C16E65" w:rsidRDefault="00C16E65" w:rsidP="0021209C">
            <w:pPr>
              <w:pStyle w:val="TAL"/>
            </w:pPr>
          </w:p>
        </w:tc>
      </w:tr>
      <w:tr w:rsidR="00C16E65" w14:paraId="5FCE863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B2093AF"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CE5851"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61F2106"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2B7E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96C349" w14:textId="77777777" w:rsidR="00C16E65" w:rsidRDefault="00C16E65" w:rsidP="0021209C">
            <w:pPr>
              <w:pStyle w:val="TAL"/>
            </w:pPr>
          </w:p>
        </w:tc>
      </w:tr>
      <w:tr w:rsidR="00C16E65" w14:paraId="038FD25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10086EA"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C446DB0"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830D8FF"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501833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144B0B" w14:textId="77777777" w:rsidR="00C16E65" w:rsidRDefault="00C16E65" w:rsidP="0021209C">
            <w:pPr>
              <w:pStyle w:val="TAL"/>
            </w:pPr>
          </w:p>
        </w:tc>
      </w:tr>
      <w:tr w:rsidR="00C16E65" w14:paraId="4691F64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F8447DD" w14:textId="77777777" w:rsidR="00C16E65" w:rsidRDefault="00C16E65" w:rsidP="0021209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C5CC57" w14:textId="77777777" w:rsidR="00C16E65" w:rsidRDefault="00C16E65" w:rsidP="0021209C">
            <w:pPr>
              <w:pStyle w:val="TAL"/>
            </w:pPr>
            <w:r>
              <w:t>"70"</w:t>
            </w:r>
          </w:p>
        </w:tc>
        <w:tc>
          <w:tcPr>
            <w:tcW w:w="2127" w:type="dxa"/>
            <w:tcBorders>
              <w:top w:val="single" w:sz="4" w:space="0" w:color="auto"/>
              <w:left w:val="single" w:sz="4" w:space="0" w:color="auto"/>
              <w:bottom w:val="single" w:sz="4" w:space="0" w:color="auto"/>
              <w:right w:val="single" w:sz="4" w:space="0" w:color="auto"/>
            </w:tcBorders>
            <w:hideMark/>
          </w:tcPr>
          <w:p w14:paraId="4F3D0464" w14:textId="77777777" w:rsidR="00C16E65" w:rsidRDefault="00C16E65" w:rsidP="0021209C">
            <w:pPr>
              <w:pStyle w:val="TAL"/>
            </w:pPr>
            <w:r>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2DE418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85942A" w14:textId="77777777" w:rsidR="00C16E65" w:rsidRDefault="00C16E65" w:rsidP="0021209C">
            <w:pPr>
              <w:pStyle w:val="TAL"/>
            </w:pPr>
          </w:p>
        </w:tc>
      </w:tr>
      <w:tr w:rsidR="00C16E65" w14:paraId="41B836D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8A21EFE" w14:textId="77777777" w:rsidR="00C16E65" w:rsidRDefault="00C16E65" w:rsidP="0021209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2E8BD343"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53474C6"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870BC0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EB1CAE" w14:textId="77777777" w:rsidR="00C16E65" w:rsidRDefault="00C16E65" w:rsidP="0021209C">
            <w:pPr>
              <w:pStyle w:val="TAL"/>
            </w:pPr>
          </w:p>
        </w:tc>
      </w:tr>
      <w:tr w:rsidR="00C16E65" w14:paraId="652BC7FD"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31DE5EC" w14:textId="77777777" w:rsidR="00C16E65" w:rsidRDefault="00C16E65" w:rsidP="0021209C">
            <w:pPr>
              <w:pStyle w:val="TAL"/>
            </w:pPr>
            <w:r>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3D0A7191"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4B3918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7E3D22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02B6CE" w14:textId="77777777" w:rsidR="00C16E65" w:rsidRDefault="00C16E65" w:rsidP="0021209C">
            <w:pPr>
              <w:pStyle w:val="TAL"/>
            </w:pPr>
          </w:p>
        </w:tc>
      </w:tr>
      <w:tr w:rsidR="00C16E65" w14:paraId="538570DE"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BA415DE" w14:textId="77777777" w:rsidR="00C16E65" w:rsidRDefault="00C16E65" w:rsidP="0021209C">
            <w:pPr>
              <w:pStyle w:val="TAL"/>
            </w:pPr>
            <w:r>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0E7C123"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15E92D3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D79489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38581" w14:textId="77777777" w:rsidR="00C16E65" w:rsidRDefault="00C16E65" w:rsidP="0021209C">
            <w:pPr>
              <w:pStyle w:val="TAL"/>
            </w:pPr>
          </w:p>
        </w:tc>
      </w:tr>
      <w:tr w:rsidR="00C16E65" w14:paraId="3EA2F606"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4147C7AB"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9C3CED9" w14:textId="77777777" w:rsidR="00C16E65" w:rsidRDefault="00C16E65" w:rsidP="0021209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67E351F7"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6CC69B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015EE9" w14:textId="77777777" w:rsidR="00C16E65" w:rsidRDefault="00C16E65" w:rsidP="0021209C">
            <w:pPr>
              <w:pStyle w:val="TAL"/>
            </w:pPr>
          </w:p>
        </w:tc>
      </w:tr>
      <w:tr w:rsidR="00C16E65" w14:paraId="31B51A13"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CC514CE" w14:textId="77777777" w:rsidR="00C16E65" w:rsidRDefault="00C16E65" w:rsidP="0021209C">
            <w:pPr>
              <w:pStyle w:val="TAL"/>
            </w:pPr>
            <w:r>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7FBBE764"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6A8EF3F"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9EF30E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341922" w14:textId="77777777" w:rsidR="00C16E65" w:rsidRDefault="00C16E65" w:rsidP="0021209C">
            <w:pPr>
              <w:pStyle w:val="TAL"/>
            </w:pPr>
          </w:p>
        </w:tc>
      </w:tr>
      <w:tr w:rsidR="00C16E65" w14:paraId="0D3AB2F5"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BB613E3" w14:textId="77777777" w:rsidR="00C16E65" w:rsidRDefault="00C16E65" w:rsidP="0021209C">
            <w:pPr>
              <w:pStyle w:val="TAL"/>
            </w:pPr>
            <w:r>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63259BCB" w14:textId="77777777" w:rsidR="00C16E65" w:rsidRDefault="00C16E65" w:rsidP="0021209C">
            <w:pPr>
              <w:pStyle w:val="TAL"/>
            </w:pPr>
            <w:r>
              <w:t>"60"</w:t>
            </w:r>
          </w:p>
        </w:tc>
        <w:tc>
          <w:tcPr>
            <w:tcW w:w="2127" w:type="dxa"/>
            <w:tcBorders>
              <w:top w:val="single" w:sz="4" w:space="0" w:color="auto"/>
              <w:left w:val="single" w:sz="4" w:space="0" w:color="auto"/>
              <w:bottom w:val="single" w:sz="4" w:space="0" w:color="auto"/>
              <w:right w:val="single" w:sz="4" w:space="0" w:color="auto"/>
            </w:tcBorders>
            <w:hideMark/>
          </w:tcPr>
          <w:p w14:paraId="34D69AA8" w14:textId="77777777" w:rsidR="00C16E65" w:rsidRDefault="00C16E65" w:rsidP="0021209C">
            <w:pPr>
              <w:pStyle w:val="TAL"/>
            </w:pPr>
            <w:r>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27F7E5B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3375CA" w14:textId="77777777" w:rsidR="00C16E65" w:rsidRDefault="00C16E65" w:rsidP="0021209C">
            <w:pPr>
              <w:pStyle w:val="TAL"/>
            </w:pPr>
          </w:p>
        </w:tc>
      </w:tr>
      <w:tr w:rsidR="00C16E65" w14:paraId="3D01E768"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1FF01C20" w14:textId="77777777" w:rsidR="00C16E65" w:rsidRDefault="00C16E65" w:rsidP="0021209C">
            <w:pPr>
              <w:pStyle w:val="TAL"/>
            </w:pPr>
            <w:r>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5973B72A" w14:textId="77777777" w:rsidR="00C16E65" w:rsidRDefault="00C16E65" w:rsidP="0021209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4746A14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BA6AEA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8853C1" w14:textId="77777777" w:rsidR="00C16E65" w:rsidRDefault="00C16E65" w:rsidP="0021209C">
            <w:pPr>
              <w:pStyle w:val="TAL"/>
            </w:pPr>
          </w:p>
        </w:tc>
      </w:tr>
    </w:tbl>
    <w:p w14:paraId="0D1767E3" w14:textId="77777777" w:rsidR="00C16E65" w:rsidRDefault="00C16E65" w:rsidP="00C16E65"/>
    <w:p w14:paraId="55F9208B" w14:textId="77777777" w:rsidR="00C16E65" w:rsidRDefault="00C16E65" w:rsidP="00C16E65">
      <w:pPr>
        <w:pStyle w:val="TH"/>
      </w:pPr>
      <w:r>
        <w:t>Table 6.9.2.3.3-8: SIP MESSAGE from the UE (Step 20, Table 6.9.2.3.2-1;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33EAC98"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51624D5C" w14:textId="77777777" w:rsidR="00C16E65" w:rsidRDefault="00C16E65" w:rsidP="0021209C">
            <w:pPr>
              <w:pStyle w:val="TAL"/>
              <w:rPr>
                <w:szCs w:val="18"/>
              </w:rPr>
            </w:pPr>
            <w:r>
              <w:t>Derivation Path: TS 36.579-1 [2], Table 5.5.2.7.1-1</w:t>
            </w:r>
          </w:p>
        </w:tc>
      </w:tr>
      <w:tr w:rsidR="00C16E65" w14:paraId="7E615C75"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6702BD1"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4DE0A5"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EAFED1C"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283CD6"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B2CCA2" w14:textId="77777777" w:rsidR="00C16E65" w:rsidRDefault="00C16E65" w:rsidP="0021209C">
            <w:pPr>
              <w:pStyle w:val="TAH"/>
            </w:pPr>
            <w:r>
              <w:t>Condition</w:t>
            </w:r>
          </w:p>
        </w:tc>
      </w:tr>
      <w:tr w:rsidR="00C16E65" w14:paraId="454E313D"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7824ED36" w14:textId="77777777" w:rsidR="00C16E65" w:rsidRDefault="00C16E65" w:rsidP="0021209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BAD226F"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C0ED2D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FBC609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D382CF" w14:textId="77777777" w:rsidR="00C16E65" w:rsidRDefault="00C16E65" w:rsidP="0021209C">
            <w:pPr>
              <w:pStyle w:val="TAL"/>
            </w:pPr>
          </w:p>
        </w:tc>
      </w:tr>
      <w:tr w:rsidR="00C16E65" w14:paraId="187555E0"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3C3DC88"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BF03268"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8CABA49" w14:textId="77777777" w:rsidR="00C16E65" w:rsidRDefault="00C16E65" w:rsidP="0021209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459822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E1C5FD" w14:textId="77777777" w:rsidR="00C16E65" w:rsidRDefault="00C16E65" w:rsidP="0021209C">
            <w:pPr>
              <w:pStyle w:val="TAL"/>
            </w:pPr>
          </w:p>
        </w:tc>
      </w:tr>
      <w:tr w:rsidR="00C16E65" w14:paraId="221B9151"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86C397B"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AE60BF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6669665" w14:textId="77777777" w:rsidR="00C16E65" w:rsidRDefault="00C16E65" w:rsidP="0021209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28A45DFC"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44B6565A" w14:textId="77777777" w:rsidR="00C16E65" w:rsidRDefault="00C16E65" w:rsidP="0021209C">
            <w:pPr>
              <w:pStyle w:val="TAL"/>
            </w:pPr>
          </w:p>
        </w:tc>
      </w:tr>
      <w:tr w:rsidR="00C16E65" w14:paraId="022AFCE1"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16A28301"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3888824" w14:textId="77777777" w:rsidR="00C16E65" w:rsidRDefault="00C16E65" w:rsidP="0021209C">
            <w:pPr>
              <w:pStyle w:val="TAL"/>
            </w:pPr>
            <w:r>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57DBB18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23784C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ECB6BB" w14:textId="77777777" w:rsidR="00C16E65" w:rsidRDefault="00C16E65" w:rsidP="0021209C">
            <w:pPr>
              <w:pStyle w:val="TAL"/>
            </w:pPr>
          </w:p>
        </w:tc>
      </w:tr>
    </w:tbl>
    <w:p w14:paraId="4633E827" w14:textId="77777777" w:rsidR="00C16E65" w:rsidRDefault="00C16E65" w:rsidP="00C16E65"/>
    <w:p w14:paraId="505E04A6" w14:textId="77777777" w:rsidR="00C16E65" w:rsidRDefault="00C16E65" w:rsidP="00C16E65">
      <w:pPr>
        <w:pStyle w:val="TH"/>
      </w:pPr>
      <w:r>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11308738"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1E5350A" w14:textId="77777777" w:rsidR="00C16E65" w:rsidRDefault="00C16E65" w:rsidP="0021209C">
            <w:pPr>
              <w:pStyle w:val="TAL"/>
              <w:rPr>
                <w:szCs w:val="18"/>
              </w:rPr>
            </w:pPr>
            <w:r>
              <w:t>Derivation Path: TS 36.579-1 [2], Table 5.5.3.4.1-2</w:t>
            </w:r>
          </w:p>
        </w:tc>
      </w:tr>
      <w:tr w:rsidR="00C16E65" w14:paraId="741C8670"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DC026DE"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FDCFB"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ED43DA"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0E4A6"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160A813" w14:textId="77777777" w:rsidR="00C16E65" w:rsidRDefault="00C16E65" w:rsidP="0021209C">
            <w:pPr>
              <w:pStyle w:val="TAH"/>
            </w:pPr>
            <w:r>
              <w:t>Condition</w:t>
            </w:r>
          </w:p>
        </w:tc>
      </w:tr>
      <w:tr w:rsidR="00C16E65" w14:paraId="2D3F47D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55E76F8"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1406C5E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2E34FD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57BB16B"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2316F" w14:textId="77777777" w:rsidR="00C16E65" w:rsidRDefault="00C16E65" w:rsidP="0021209C">
            <w:pPr>
              <w:pStyle w:val="TAL"/>
            </w:pPr>
          </w:p>
        </w:tc>
      </w:tr>
      <w:tr w:rsidR="00C16E65" w14:paraId="591C1AC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FB2E441" w14:textId="77777777" w:rsidR="00C16E65" w:rsidRDefault="00C16E65" w:rsidP="0021209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3CEB8ED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3D2D5D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A62AB3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4F3E76" w14:textId="77777777" w:rsidR="00C16E65" w:rsidRDefault="00C16E65" w:rsidP="0021209C">
            <w:pPr>
              <w:pStyle w:val="TAL"/>
            </w:pPr>
          </w:p>
        </w:tc>
      </w:tr>
      <w:tr w:rsidR="00C16E65" w14:paraId="739960DC"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263BD29B" w14:textId="77777777" w:rsidR="00C16E65" w:rsidRDefault="00C16E65" w:rsidP="0021209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600B5262" w14:textId="77777777" w:rsidR="00C16E65" w:rsidRDefault="00C16E65" w:rsidP="0021209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2D645DC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E6E95D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89281" w14:textId="77777777" w:rsidR="00C16E65" w:rsidRDefault="00C16E65" w:rsidP="0021209C">
            <w:pPr>
              <w:pStyle w:val="TAL"/>
            </w:pPr>
          </w:p>
        </w:tc>
      </w:tr>
      <w:tr w:rsidR="00C16E65" w14:paraId="386612A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E25DDD1"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DBB8B8A" w14:textId="77777777" w:rsidR="00C16E65" w:rsidRDefault="00C16E65" w:rsidP="0021209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4EE52D8F"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911ADA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40A0CF" w14:textId="77777777" w:rsidR="00C16E65" w:rsidRDefault="00C16E65" w:rsidP="0021209C">
            <w:pPr>
              <w:pStyle w:val="TAL"/>
            </w:pPr>
          </w:p>
        </w:tc>
      </w:tr>
      <w:tr w:rsidR="00C16E65" w14:paraId="7C6FB8B0"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EE7126C" w14:textId="77777777" w:rsidR="00C16E65" w:rsidRDefault="00C16E65" w:rsidP="0021209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41BA8D14"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CC31BE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12F68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88E2BF" w14:textId="77777777" w:rsidR="00C16E65" w:rsidRDefault="00C16E65" w:rsidP="0021209C">
            <w:pPr>
              <w:pStyle w:val="TAL"/>
            </w:pPr>
          </w:p>
        </w:tc>
      </w:tr>
      <w:tr w:rsidR="00C16E65" w14:paraId="6307F06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50D2927" w14:textId="77777777" w:rsidR="00C16E65" w:rsidRDefault="00C16E65" w:rsidP="0021209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4F0A8B1" w14:textId="77777777" w:rsidR="00C16E65" w:rsidRDefault="00C16E65" w:rsidP="0021209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5F845AE0" w14:textId="77777777" w:rsidR="00C16E65" w:rsidRDefault="00C16E65" w:rsidP="0021209C">
            <w:pPr>
              <w:pStyle w:val="TAL"/>
            </w:pPr>
            <w:r>
              <w:t xml:space="preserve">Encryption according to NOTE 2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739F35A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D9AE7E" w14:textId="77777777" w:rsidR="00C16E65" w:rsidRDefault="00C16E65" w:rsidP="0021209C">
            <w:pPr>
              <w:pStyle w:val="TAL"/>
            </w:pPr>
          </w:p>
        </w:tc>
      </w:tr>
      <w:tr w:rsidR="00C16E65" w14:paraId="3D2E2E4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29EE7C7" w14:textId="77777777" w:rsidR="00C16E65" w:rsidRDefault="00C16E65" w:rsidP="0021209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652E8BE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5B9986C" w14:textId="77777777" w:rsidR="00C16E65" w:rsidRDefault="00C16E65" w:rsidP="0021209C">
            <w:pPr>
              <w:pStyle w:val="TAL"/>
            </w:pPr>
            <w:r>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7C1944F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77C0D9" w14:textId="77777777" w:rsidR="00C16E65" w:rsidRDefault="00C16E65" w:rsidP="0021209C">
            <w:pPr>
              <w:pStyle w:val="TAL"/>
            </w:pPr>
          </w:p>
        </w:tc>
      </w:tr>
      <w:tr w:rsidR="00C16E65" w14:paraId="66DE2A13"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FB16355" w14:textId="77777777" w:rsidR="00C16E65" w:rsidRDefault="00C16E65" w:rsidP="0021209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33C870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15C908" w14:textId="77777777" w:rsidR="00C16E65" w:rsidRDefault="00C16E65" w:rsidP="0021209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52CDDA1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3DE26" w14:textId="77777777" w:rsidR="00C16E65" w:rsidRDefault="00C16E65" w:rsidP="0021209C">
            <w:pPr>
              <w:pStyle w:val="TAL"/>
            </w:pPr>
          </w:p>
        </w:tc>
      </w:tr>
      <w:tr w:rsidR="00C16E65" w14:paraId="776521C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40105AC" w14:textId="77777777" w:rsidR="00C16E65" w:rsidRDefault="00C16E65" w:rsidP="0021209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66439177" w14:textId="77777777" w:rsidR="00C16E65" w:rsidRDefault="00C16E65" w:rsidP="0021209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9307758"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635F412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52B135" w14:textId="77777777" w:rsidR="00C16E65" w:rsidRDefault="00C16E65" w:rsidP="0021209C">
            <w:pPr>
              <w:pStyle w:val="TAL"/>
            </w:pPr>
          </w:p>
        </w:tc>
      </w:tr>
      <w:tr w:rsidR="00C16E65" w14:paraId="2C1FDE16"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DCCF1B4" w14:textId="77777777" w:rsidR="00C16E65" w:rsidRDefault="00C16E65" w:rsidP="0021209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3A618BB0" w14:textId="77777777" w:rsidR="00C16E65" w:rsidRDefault="00C16E65" w:rsidP="0021209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B38BE2C"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AE472A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0F5440" w14:textId="77777777" w:rsidR="00C16E65" w:rsidRDefault="00C16E65" w:rsidP="0021209C">
            <w:pPr>
              <w:pStyle w:val="TAL"/>
            </w:pPr>
          </w:p>
        </w:tc>
      </w:tr>
    </w:tbl>
    <w:p w14:paraId="5D97CCBB" w14:textId="77777777" w:rsidR="00C16E65" w:rsidRDefault="00C16E65" w:rsidP="00C16E65"/>
    <w:p w14:paraId="2395FA80" w14:textId="77777777" w:rsidR="00C16E65" w:rsidRDefault="00C16E65" w:rsidP="00C16E65">
      <w:pPr>
        <w:pStyle w:val="TH"/>
      </w:pPr>
      <w:r>
        <w:t>Table 6.9.2.3.3-10: SIP MESSAGE from the UE (Step 25, Table 6.9.2.3.2-1;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65856131"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BB7CECD" w14:textId="77777777" w:rsidR="00C16E65" w:rsidRDefault="00C16E65" w:rsidP="0021209C">
            <w:pPr>
              <w:pStyle w:val="TAL"/>
              <w:rPr>
                <w:szCs w:val="18"/>
              </w:rPr>
            </w:pPr>
            <w:r>
              <w:t>Derivation Path: TS 36.579-1 [2], Table 5.5.2.7.1-1</w:t>
            </w:r>
          </w:p>
        </w:tc>
      </w:tr>
      <w:tr w:rsidR="00C16E65" w14:paraId="413125A5"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48EE8305"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253814"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BE501E7"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B86BBF4"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AE57E75" w14:textId="77777777" w:rsidR="00C16E65" w:rsidRDefault="00C16E65" w:rsidP="0021209C">
            <w:pPr>
              <w:pStyle w:val="TAH"/>
            </w:pPr>
            <w:r>
              <w:t>Condition</w:t>
            </w:r>
          </w:p>
        </w:tc>
      </w:tr>
      <w:tr w:rsidR="00C16E65" w14:paraId="41375326"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157E0E4D" w14:textId="77777777" w:rsidR="00C16E65" w:rsidRDefault="00C16E65" w:rsidP="0021209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1FF74DE8"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D747E0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9135D4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85EA" w14:textId="77777777" w:rsidR="00C16E65" w:rsidRDefault="00C16E65" w:rsidP="0021209C">
            <w:pPr>
              <w:pStyle w:val="TAL"/>
            </w:pPr>
          </w:p>
        </w:tc>
      </w:tr>
      <w:tr w:rsidR="00C16E65" w14:paraId="333B9CE8"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027DBD4A"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CD36340"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44935DE7" w14:textId="77777777" w:rsidR="00C16E65" w:rsidRDefault="00C16E65" w:rsidP="0021209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486349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9D791A" w14:textId="77777777" w:rsidR="00C16E65" w:rsidRDefault="00C16E65" w:rsidP="0021209C">
            <w:pPr>
              <w:pStyle w:val="TAL"/>
            </w:pPr>
          </w:p>
        </w:tc>
      </w:tr>
      <w:tr w:rsidR="00C16E65" w14:paraId="03C8A322"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10FF4E8B"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D74F14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A5A09C2" w14:textId="77777777" w:rsidR="00C16E65" w:rsidRDefault="00C16E65" w:rsidP="0021209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35622B"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A03EDD9" w14:textId="77777777" w:rsidR="00C16E65" w:rsidRDefault="00C16E65" w:rsidP="0021209C">
            <w:pPr>
              <w:pStyle w:val="TAL"/>
            </w:pPr>
          </w:p>
        </w:tc>
      </w:tr>
      <w:tr w:rsidR="00C16E65" w14:paraId="4B681489"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43270839"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734760" w14:textId="77777777" w:rsidR="00C16E65" w:rsidRDefault="00C16E65" w:rsidP="0021209C">
            <w:pPr>
              <w:pStyle w:val="TAL"/>
            </w:pPr>
            <w:r>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0861175"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258785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D7C58" w14:textId="77777777" w:rsidR="00C16E65" w:rsidRDefault="00C16E65" w:rsidP="0021209C">
            <w:pPr>
              <w:pStyle w:val="TAL"/>
            </w:pPr>
          </w:p>
        </w:tc>
      </w:tr>
    </w:tbl>
    <w:p w14:paraId="72E89A11" w14:textId="77777777" w:rsidR="00C16E65" w:rsidRDefault="00C16E65" w:rsidP="00C16E65"/>
    <w:p w14:paraId="606B7742" w14:textId="77777777" w:rsidR="00C16E65" w:rsidRDefault="00C16E65" w:rsidP="00C16E65">
      <w:pPr>
        <w:pStyle w:val="TH"/>
      </w:pPr>
      <w:r>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29C6186C"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15CB0D33" w14:textId="77777777" w:rsidR="00C16E65" w:rsidRDefault="00C16E65" w:rsidP="0021209C">
            <w:pPr>
              <w:pStyle w:val="TAL"/>
              <w:rPr>
                <w:szCs w:val="18"/>
              </w:rPr>
            </w:pPr>
            <w:r>
              <w:t>Derivation Path: TS 36.579-1 [2], Table 5.5.3.4.1-2</w:t>
            </w:r>
          </w:p>
        </w:tc>
      </w:tr>
      <w:tr w:rsidR="00C16E65" w14:paraId="6886D0A2"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FA3B83C"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DF96D6"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AAA5CB2"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B2E10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D704EAB" w14:textId="77777777" w:rsidR="00C16E65" w:rsidRDefault="00C16E65" w:rsidP="0021209C">
            <w:pPr>
              <w:pStyle w:val="TAH"/>
            </w:pPr>
            <w:r>
              <w:t>Condition</w:t>
            </w:r>
          </w:p>
        </w:tc>
      </w:tr>
      <w:tr w:rsidR="00C16E65" w14:paraId="507DF8B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6FEC0E1"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463A2C0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0B84D3B"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977A2D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F7DE7" w14:textId="77777777" w:rsidR="00C16E65" w:rsidRDefault="00C16E65" w:rsidP="0021209C">
            <w:pPr>
              <w:pStyle w:val="TAL"/>
            </w:pPr>
          </w:p>
        </w:tc>
      </w:tr>
      <w:tr w:rsidR="00C16E65" w14:paraId="4DDC0F9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BBC1AD8" w14:textId="77777777" w:rsidR="00C16E65" w:rsidRDefault="00C16E65" w:rsidP="0021209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4A5E7C14"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5CADA2B"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220615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43FA09" w14:textId="77777777" w:rsidR="00C16E65" w:rsidRDefault="00C16E65" w:rsidP="0021209C">
            <w:pPr>
              <w:pStyle w:val="TAL"/>
            </w:pPr>
          </w:p>
        </w:tc>
      </w:tr>
      <w:tr w:rsidR="00C16E65" w14:paraId="515B5D9A"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0E4F42BE" w14:textId="77777777" w:rsidR="00C16E65" w:rsidRDefault="00C16E65" w:rsidP="0021209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1C0248E" w14:textId="77777777" w:rsidR="00C16E65" w:rsidRDefault="00C16E65" w:rsidP="0021209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1347118A"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878863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C1D6D4" w14:textId="77777777" w:rsidR="00C16E65" w:rsidRDefault="00C16E65" w:rsidP="0021209C">
            <w:pPr>
              <w:pStyle w:val="TAL"/>
            </w:pPr>
          </w:p>
        </w:tc>
      </w:tr>
      <w:tr w:rsidR="00C16E65" w14:paraId="69C78B2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922CDF0"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74346BC" w14:textId="77777777" w:rsidR="00C16E65" w:rsidRDefault="00C16E65" w:rsidP="0021209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3AFD45E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16FA42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FA5CD0" w14:textId="77777777" w:rsidR="00C16E65" w:rsidRDefault="00C16E65" w:rsidP="0021209C">
            <w:pPr>
              <w:pStyle w:val="TAL"/>
            </w:pPr>
          </w:p>
        </w:tc>
      </w:tr>
      <w:tr w:rsidR="00C16E65" w14:paraId="6ED8E04E"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733219B" w14:textId="77777777" w:rsidR="00C16E65" w:rsidRDefault="00C16E65" w:rsidP="0021209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F9CEC21"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21BB05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B49BBB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37D40" w14:textId="77777777" w:rsidR="00C16E65" w:rsidRDefault="00C16E65" w:rsidP="0021209C">
            <w:pPr>
              <w:pStyle w:val="TAL"/>
            </w:pPr>
          </w:p>
        </w:tc>
      </w:tr>
      <w:tr w:rsidR="00C16E65" w14:paraId="408128AE"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1220B4C" w14:textId="77777777" w:rsidR="00C16E65" w:rsidRDefault="00C16E65" w:rsidP="0021209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621818EE" w14:textId="77777777" w:rsidR="00C16E65" w:rsidRDefault="00C16E65" w:rsidP="0021209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518156C0" w14:textId="77777777" w:rsidR="00C16E65" w:rsidRDefault="00C16E65" w:rsidP="0021209C">
            <w:pPr>
              <w:pStyle w:val="TAL"/>
            </w:pPr>
            <w:r>
              <w:t xml:space="preserve">Encryption according to NOTE 2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69E9D9F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CC1BC" w14:textId="77777777" w:rsidR="00C16E65" w:rsidRDefault="00C16E65" w:rsidP="0021209C">
            <w:pPr>
              <w:pStyle w:val="TAL"/>
            </w:pPr>
          </w:p>
        </w:tc>
      </w:tr>
      <w:tr w:rsidR="00C16E65" w14:paraId="1E2A721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6027DD1" w14:textId="77777777" w:rsidR="00C16E65" w:rsidRDefault="00C16E65" w:rsidP="0021209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18A1964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A0E724B" w14:textId="77777777" w:rsidR="00C16E65" w:rsidRDefault="00C16E65" w:rsidP="0021209C">
            <w:pPr>
              <w:pStyle w:val="TAL"/>
            </w:pPr>
            <w:r>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6743549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10877C" w14:textId="77777777" w:rsidR="00C16E65" w:rsidRDefault="00C16E65" w:rsidP="0021209C">
            <w:pPr>
              <w:pStyle w:val="TAL"/>
            </w:pPr>
          </w:p>
        </w:tc>
      </w:tr>
      <w:tr w:rsidR="00C16E65" w14:paraId="57824F5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D67D896" w14:textId="77777777" w:rsidR="00C16E65" w:rsidRDefault="00C16E65" w:rsidP="0021209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3ECD279"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535FF2" w14:textId="77777777" w:rsidR="00C16E65" w:rsidRDefault="00C16E65" w:rsidP="0021209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1C94A7A6"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51E4" w14:textId="77777777" w:rsidR="00C16E65" w:rsidRDefault="00C16E65" w:rsidP="0021209C">
            <w:pPr>
              <w:pStyle w:val="TAL"/>
            </w:pPr>
          </w:p>
        </w:tc>
      </w:tr>
      <w:tr w:rsidR="00C16E65" w14:paraId="52A24B3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D2AFA06" w14:textId="77777777" w:rsidR="00C16E65" w:rsidRDefault="00C16E65" w:rsidP="0021209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4C69936" w14:textId="77777777" w:rsidR="00C16E65" w:rsidRDefault="00C16E65" w:rsidP="0021209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1F08F13"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44AD994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DF112A" w14:textId="77777777" w:rsidR="00C16E65" w:rsidRDefault="00C16E65" w:rsidP="0021209C">
            <w:pPr>
              <w:pStyle w:val="TAL"/>
            </w:pPr>
          </w:p>
        </w:tc>
      </w:tr>
      <w:tr w:rsidR="00C16E65" w14:paraId="77E94E7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72BE6A7" w14:textId="77777777" w:rsidR="00C16E65" w:rsidRDefault="00C16E65" w:rsidP="0021209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A3C6990" w14:textId="77777777" w:rsidR="00C16E65" w:rsidRDefault="00C16E65" w:rsidP="0021209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6AAA8B6E"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2BB3FE2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2A46C2" w14:textId="77777777" w:rsidR="00C16E65" w:rsidRDefault="00C16E65" w:rsidP="0021209C">
            <w:pPr>
              <w:pStyle w:val="TAL"/>
            </w:pPr>
          </w:p>
        </w:tc>
      </w:tr>
    </w:tbl>
    <w:p w14:paraId="7456A917" w14:textId="77777777" w:rsidR="00C16E65" w:rsidRPr="00201E3B" w:rsidRDefault="00C16E65" w:rsidP="00784A32"/>
    <w:p w14:paraId="555D8D8C" w14:textId="77777777" w:rsidR="00784A32" w:rsidRPr="00201E3B" w:rsidRDefault="00784A32" w:rsidP="00784A32">
      <w:pPr>
        <w:pStyle w:val="Heading1"/>
      </w:pPr>
      <w:bookmarkStart w:id="841" w:name="_Toc52787597"/>
      <w:bookmarkStart w:id="842" w:name="_Toc52787779"/>
      <w:bookmarkStart w:id="843" w:name="_Toc75907001"/>
      <w:bookmarkStart w:id="844" w:name="_Toc75907338"/>
      <w:bookmarkStart w:id="845" w:name="_Toc84345742"/>
      <w:bookmarkStart w:id="846" w:name="_Toc99871307"/>
      <w:bookmarkStart w:id="847" w:name="_Toc171440770"/>
      <w:r w:rsidRPr="00201E3B">
        <w:t>7</w:t>
      </w:r>
      <w:r w:rsidRPr="00201E3B">
        <w:tab/>
        <w:t>Off-Network Test Scenarios</w:t>
      </w:r>
      <w:bookmarkEnd w:id="841"/>
      <w:bookmarkEnd w:id="842"/>
      <w:bookmarkEnd w:id="843"/>
      <w:bookmarkEnd w:id="844"/>
      <w:bookmarkEnd w:id="845"/>
      <w:bookmarkEnd w:id="846"/>
      <w:bookmarkEnd w:id="847"/>
    </w:p>
    <w:p w14:paraId="7EAEAEC1" w14:textId="77777777" w:rsidR="003902D4" w:rsidRPr="00A27491" w:rsidRDefault="003902D4" w:rsidP="003902D4">
      <w:pPr>
        <w:pStyle w:val="Heading2"/>
      </w:pPr>
      <w:bookmarkStart w:id="848" w:name="_Toc171440771"/>
      <w:r w:rsidRPr="00A27491">
        <w:t>7.1</w:t>
      </w:r>
      <w:r w:rsidRPr="00A27491">
        <w:tab/>
        <w:t>Group Calls</w:t>
      </w:r>
      <w:bookmarkEnd w:id="848"/>
    </w:p>
    <w:p w14:paraId="0E731CA0" w14:textId="77777777" w:rsidR="003902D4" w:rsidRPr="00A27491" w:rsidRDefault="003902D4" w:rsidP="003902D4">
      <w:pPr>
        <w:pStyle w:val="Heading3"/>
      </w:pPr>
      <w:bookmarkStart w:id="849" w:name="_Toc171440772"/>
      <w:r w:rsidRPr="00A27491">
        <w:t>7.1.1</w:t>
      </w:r>
      <w:r w:rsidRPr="00A27491">
        <w:tab/>
        <w:t>Basic Group Calls</w:t>
      </w:r>
      <w:bookmarkEnd w:id="849"/>
    </w:p>
    <w:p w14:paraId="711DD900" w14:textId="77777777" w:rsidR="003902D4" w:rsidRPr="00A27491" w:rsidRDefault="003902D4" w:rsidP="003902D4">
      <w:pPr>
        <w:pStyle w:val="Heading4"/>
      </w:pPr>
      <w:bookmarkStart w:id="850" w:name="_Toc171440773"/>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50"/>
    </w:p>
    <w:p w14:paraId="211ABBA7" w14:textId="77777777" w:rsidR="003902D4" w:rsidRPr="00A27491" w:rsidRDefault="003902D4" w:rsidP="003902D4">
      <w:pPr>
        <w:pStyle w:val="H6"/>
      </w:pPr>
      <w:r w:rsidRPr="00A27491">
        <w:t>7.1.1.1.1</w:t>
      </w:r>
      <w:r w:rsidRPr="00A27491">
        <w:tab/>
        <w:t>Test Purpose (TP)</w:t>
      </w:r>
    </w:p>
    <w:p w14:paraId="199DC9D1" w14:textId="77777777" w:rsidR="003902D4" w:rsidRPr="00A27491" w:rsidRDefault="003902D4" w:rsidP="003902D4">
      <w:pPr>
        <w:pStyle w:val="H6"/>
      </w:pPr>
      <w:r w:rsidRPr="00A27491">
        <w:t>(1)</w:t>
      </w:r>
    </w:p>
    <w:p w14:paraId="555409BA"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group calls in off-network environment, and the UE (MCVideo Client) is in an off-network environment }</w:t>
      </w:r>
    </w:p>
    <w:p w14:paraId="140604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DE09B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group call </w:t>
      </w:r>
      <w:r w:rsidRPr="00A27491">
        <w:rPr>
          <w:noProof w:val="0"/>
        </w:rPr>
        <w:t>}</w:t>
      </w:r>
    </w:p>
    <w:p w14:paraId="722815C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 group call by sending a GROUP CALL PROBE message </w:t>
      </w:r>
      <w:r w:rsidRPr="00A27491">
        <w:rPr>
          <w:b/>
          <w:noProof w:val="0"/>
        </w:rPr>
        <w:t>and,</w:t>
      </w:r>
      <w:r w:rsidRPr="00A27491">
        <w:rPr>
          <w:noProof w:val="0"/>
        </w:rPr>
        <w:t xml:space="preserve"> upon not receiving a response to the GROUP CALL PROBE, sends a GROUP CALL ANNOUNCEMENT message }</w:t>
      </w:r>
    </w:p>
    <w:p w14:paraId="06D8AB78" w14:textId="77777777" w:rsidR="003902D4" w:rsidRPr="00A27491" w:rsidRDefault="003902D4" w:rsidP="003902D4">
      <w:pPr>
        <w:pStyle w:val="PL"/>
        <w:rPr>
          <w:noProof w:val="0"/>
        </w:rPr>
      </w:pPr>
      <w:r w:rsidRPr="00A27491">
        <w:rPr>
          <w:noProof w:val="0"/>
        </w:rPr>
        <w:t xml:space="preserve">            }</w:t>
      </w:r>
    </w:p>
    <w:p w14:paraId="4136E05A" w14:textId="77777777" w:rsidR="003902D4" w:rsidRPr="00A27491" w:rsidRDefault="003902D4" w:rsidP="003902D4">
      <w:pPr>
        <w:pStyle w:val="PL"/>
        <w:rPr>
          <w:noProof w:val="0"/>
        </w:rPr>
      </w:pPr>
    </w:p>
    <w:p w14:paraId="7149BAA7" w14:textId="77777777" w:rsidR="003902D4" w:rsidRPr="00A27491" w:rsidRDefault="003902D4" w:rsidP="003902D4">
      <w:pPr>
        <w:pStyle w:val="H6"/>
      </w:pPr>
      <w:r w:rsidRPr="00A27491">
        <w:t>(2)</w:t>
      </w:r>
    </w:p>
    <w:p w14:paraId="348A905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MCVideo </w:t>
      </w:r>
      <w:r w:rsidRPr="00A27491">
        <w:rPr>
          <w:noProof w:val="0"/>
          <w:lang w:eastAsia="ko-KR"/>
        </w:rPr>
        <w:t xml:space="preserve">Pre-arranged Group Call </w:t>
      </w:r>
      <w:r w:rsidRPr="00A27491">
        <w:rPr>
          <w:noProof w:val="0"/>
        </w:rPr>
        <w:t>}</w:t>
      </w:r>
    </w:p>
    <w:p w14:paraId="42CFC38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78BEF4D"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engages in communication with the invited MCVideo User(s) }</w:t>
      </w:r>
    </w:p>
    <w:p w14:paraId="0E6822BC" w14:textId="77777777" w:rsidR="003902D4" w:rsidRPr="00A27491" w:rsidRDefault="003902D4" w:rsidP="003902D4">
      <w:pPr>
        <w:pStyle w:val="PL"/>
        <w:rPr>
          <w:noProof w:val="0"/>
        </w:rPr>
      </w:pPr>
      <w:r w:rsidRPr="00A27491">
        <w:rPr>
          <w:b/>
          <w:bCs/>
          <w:noProof w:val="0"/>
        </w:rPr>
        <w:t xml:space="preserve">    then </w:t>
      </w:r>
      <w:r w:rsidRPr="00A27491">
        <w:rPr>
          <w:noProof w:val="0"/>
        </w:rPr>
        <w:t>{ UE (MCVideo Client) respects the transmission control imposed by the transmission control entity/arbitrator (Transmission Granted, Transmission Arbitration Release, Transmission Request }</w:t>
      </w:r>
    </w:p>
    <w:p w14:paraId="4C093DE5" w14:textId="77777777" w:rsidR="003902D4" w:rsidRPr="00A27491" w:rsidRDefault="003902D4" w:rsidP="003902D4">
      <w:pPr>
        <w:pStyle w:val="PL"/>
        <w:rPr>
          <w:noProof w:val="0"/>
        </w:rPr>
      </w:pPr>
      <w:r w:rsidRPr="00A27491">
        <w:rPr>
          <w:noProof w:val="0"/>
        </w:rPr>
        <w:t xml:space="preserve">            }</w:t>
      </w:r>
    </w:p>
    <w:p w14:paraId="19984B7E" w14:textId="77777777" w:rsidR="003902D4" w:rsidRPr="00A27491" w:rsidRDefault="003902D4" w:rsidP="003902D4">
      <w:pPr>
        <w:pStyle w:val="PL"/>
        <w:rPr>
          <w:b/>
          <w:noProof w:val="0"/>
        </w:rPr>
      </w:pPr>
    </w:p>
    <w:p w14:paraId="0294D753" w14:textId="77777777" w:rsidR="003902D4" w:rsidRPr="00A27491" w:rsidRDefault="003902D4" w:rsidP="003902D4">
      <w:pPr>
        <w:pStyle w:val="H6"/>
      </w:pPr>
      <w:r w:rsidRPr="00A27491">
        <w:t>(3)</w:t>
      </w:r>
    </w:p>
    <w:p w14:paraId="2315479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emergency group call }</w:t>
      </w:r>
    </w:p>
    <w:p w14:paraId="026968A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E0502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emergency group call }</w:t>
      </w:r>
    </w:p>
    <w:p w14:paraId="58704D6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67553EDA" w14:textId="77777777" w:rsidR="003902D4" w:rsidRPr="00A27491" w:rsidRDefault="003902D4" w:rsidP="003902D4">
      <w:pPr>
        <w:pStyle w:val="PL"/>
        <w:rPr>
          <w:noProof w:val="0"/>
        </w:rPr>
      </w:pPr>
      <w:r w:rsidRPr="00A27491">
        <w:rPr>
          <w:noProof w:val="0"/>
        </w:rPr>
        <w:t xml:space="preserve">            }</w:t>
      </w:r>
    </w:p>
    <w:p w14:paraId="4C592F60" w14:textId="77777777" w:rsidR="003902D4" w:rsidRPr="00A27491" w:rsidRDefault="003902D4" w:rsidP="003902D4">
      <w:pPr>
        <w:pStyle w:val="PL"/>
        <w:rPr>
          <w:noProof w:val="0"/>
        </w:rPr>
      </w:pPr>
    </w:p>
    <w:p w14:paraId="147B4B39" w14:textId="77777777" w:rsidR="003902D4" w:rsidRPr="00A27491" w:rsidRDefault="003902D4" w:rsidP="003902D4">
      <w:pPr>
        <w:pStyle w:val="H6"/>
      </w:pPr>
      <w:r w:rsidRPr="00A27491">
        <w:t>(4)</w:t>
      </w:r>
    </w:p>
    <w:p w14:paraId="590178E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w:t>
      </w:r>
    </w:p>
    <w:p w14:paraId="28886D1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4CEF60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62C089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0F79770A" w14:textId="77777777" w:rsidR="003902D4" w:rsidRPr="00A27491" w:rsidRDefault="003902D4" w:rsidP="003902D4">
      <w:pPr>
        <w:pStyle w:val="PL"/>
        <w:rPr>
          <w:noProof w:val="0"/>
        </w:rPr>
      </w:pPr>
      <w:r w:rsidRPr="00A27491">
        <w:rPr>
          <w:noProof w:val="0"/>
        </w:rPr>
        <w:t xml:space="preserve">            }</w:t>
      </w:r>
    </w:p>
    <w:p w14:paraId="41D877D9" w14:textId="77777777" w:rsidR="003902D4" w:rsidRPr="00A27491" w:rsidRDefault="003902D4" w:rsidP="003902D4">
      <w:pPr>
        <w:pStyle w:val="PL"/>
        <w:rPr>
          <w:noProof w:val="0"/>
        </w:rPr>
      </w:pPr>
    </w:p>
    <w:p w14:paraId="287AA908" w14:textId="77777777" w:rsidR="003902D4" w:rsidRPr="00A27491" w:rsidRDefault="003902D4" w:rsidP="003902D4">
      <w:pPr>
        <w:pStyle w:val="H6"/>
      </w:pPr>
      <w:r w:rsidRPr="00A27491">
        <w:t>(5)</w:t>
      </w:r>
    </w:p>
    <w:p w14:paraId="04B372A6"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and the MCVideo User being authorised for cancelling an MCVideo emergency state }</w:t>
      </w:r>
    </w:p>
    <w:p w14:paraId="7341FC8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80D58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Emergency state }</w:t>
      </w:r>
    </w:p>
    <w:p w14:paraId="7A8C6E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EMERGENCY END</w:t>
      </w:r>
      <w:r w:rsidRPr="00A27491">
        <w:rPr>
          <w:noProof w:val="0"/>
        </w:rPr>
        <w:t xml:space="preserve"> message }</w:t>
      </w:r>
    </w:p>
    <w:p w14:paraId="7884FCED" w14:textId="77777777" w:rsidR="003902D4" w:rsidRPr="00A27491" w:rsidRDefault="003902D4" w:rsidP="003902D4">
      <w:pPr>
        <w:pStyle w:val="PL"/>
        <w:rPr>
          <w:noProof w:val="0"/>
        </w:rPr>
      </w:pPr>
      <w:r w:rsidRPr="00A27491">
        <w:rPr>
          <w:noProof w:val="0"/>
        </w:rPr>
        <w:t xml:space="preserve">            }</w:t>
      </w:r>
    </w:p>
    <w:p w14:paraId="20E81399" w14:textId="77777777" w:rsidR="003902D4" w:rsidRPr="00A27491" w:rsidRDefault="003902D4" w:rsidP="003902D4">
      <w:pPr>
        <w:pStyle w:val="PL"/>
        <w:rPr>
          <w:b/>
          <w:noProof w:val="0"/>
        </w:rPr>
      </w:pPr>
    </w:p>
    <w:p w14:paraId="0244A608" w14:textId="77777777" w:rsidR="003902D4" w:rsidRPr="00A27491" w:rsidRDefault="003902D4" w:rsidP="003902D4">
      <w:pPr>
        <w:pStyle w:val="H6"/>
      </w:pPr>
      <w:r w:rsidRPr="00A27491">
        <w:t>(6)</w:t>
      </w:r>
    </w:p>
    <w:p w14:paraId="1EA2456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imminent peril group call }</w:t>
      </w:r>
    </w:p>
    <w:p w14:paraId="524CE7E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B6A040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imminent peril group call }</w:t>
      </w:r>
    </w:p>
    <w:p w14:paraId="5D2867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7224760C" w14:textId="77777777" w:rsidR="003902D4" w:rsidRPr="00A27491" w:rsidRDefault="003902D4" w:rsidP="003902D4">
      <w:pPr>
        <w:pStyle w:val="PL"/>
        <w:rPr>
          <w:noProof w:val="0"/>
        </w:rPr>
      </w:pPr>
      <w:r w:rsidRPr="00A27491">
        <w:rPr>
          <w:noProof w:val="0"/>
        </w:rPr>
        <w:t xml:space="preserve">            }</w:t>
      </w:r>
    </w:p>
    <w:p w14:paraId="7BD1AD7B" w14:textId="77777777" w:rsidR="003902D4" w:rsidRPr="00A27491" w:rsidRDefault="003902D4" w:rsidP="003902D4">
      <w:pPr>
        <w:pStyle w:val="PL"/>
        <w:rPr>
          <w:noProof w:val="0"/>
        </w:rPr>
      </w:pPr>
    </w:p>
    <w:p w14:paraId="35F94317" w14:textId="77777777" w:rsidR="003902D4" w:rsidRPr="00A27491" w:rsidRDefault="003902D4" w:rsidP="003902D4">
      <w:pPr>
        <w:pStyle w:val="H6"/>
      </w:pPr>
      <w:r w:rsidRPr="00A27491">
        <w:t>(7)</w:t>
      </w:r>
    </w:p>
    <w:p w14:paraId="368FA97D"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w:t>
      </w:r>
    </w:p>
    <w:p w14:paraId="4065FBF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38057F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0DBACC9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52485383" w14:textId="77777777" w:rsidR="003902D4" w:rsidRPr="00A27491" w:rsidRDefault="003902D4" w:rsidP="003902D4">
      <w:pPr>
        <w:pStyle w:val="PL"/>
        <w:rPr>
          <w:noProof w:val="0"/>
        </w:rPr>
      </w:pPr>
      <w:r w:rsidRPr="00A27491">
        <w:rPr>
          <w:noProof w:val="0"/>
        </w:rPr>
        <w:t xml:space="preserve">            }</w:t>
      </w:r>
    </w:p>
    <w:p w14:paraId="3BB8B66F" w14:textId="77777777" w:rsidR="003902D4" w:rsidRPr="00A27491" w:rsidRDefault="003902D4" w:rsidP="003902D4">
      <w:pPr>
        <w:pStyle w:val="PL"/>
        <w:rPr>
          <w:noProof w:val="0"/>
        </w:rPr>
      </w:pPr>
    </w:p>
    <w:p w14:paraId="383BA51B" w14:textId="77777777" w:rsidR="003902D4" w:rsidRPr="00A27491" w:rsidRDefault="003902D4" w:rsidP="003902D4">
      <w:pPr>
        <w:pStyle w:val="H6"/>
      </w:pPr>
      <w:r w:rsidRPr="00A27491">
        <w:t>(8)</w:t>
      </w:r>
    </w:p>
    <w:p w14:paraId="6339BC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and the MCVideo User being authorised for cancelling an MCVideo imminent peril state }</w:t>
      </w:r>
    </w:p>
    <w:p w14:paraId="38EFFDE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9EBCC0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imminent peril state }</w:t>
      </w:r>
    </w:p>
    <w:p w14:paraId="15FEE4D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IMMINENT PERIL END</w:t>
      </w:r>
      <w:r w:rsidRPr="00A27491">
        <w:rPr>
          <w:noProof w:val="0"/>
        </w:rPr>
        <w:t xml:space="preserve"> message }</w:t>
      </w:r>
    </w:p>
    <w:p w14:paraId="6E9EAE3A" w14:textId="77777777" w:rsidR="003902D4" w:rsidRPr="00A27491" w:rsidRDefault="003902D4" w:rsidP="003902D4">
      <w:pPr>
        <w:pStyle w:val="PL"/>
        <w:rPr>
          <w:noProof w:val="0"/>
        </w:rPr>
      </w:pPr>
      <w:r w:rsidRPr="00A27491">
        <w:rPr>
          <w:noProof w:val="0"/>
        </w:rPr>
        <w:t xml:space="preserve">            }</w:t>
      </w:r>
    </w:p>
    <w:p w14:paraId="588ECCE6" w14:textId="77777777" w:rsidR="003902D4" w:rsidRPr="00A27491" w:rsidRDefault="003902D4" w:rsidP="003902D4">
      <w:pPr>
        <w:pStyle w:val="PL"/>
        <w:rPr>
          <w:b/>
          <w:noProof w:val="0"/>
        </w:rPr>
      </w:pPr>
    </w:p>
    <w:p w14:paraId="795767B2" w14:textId="77777777" w:rsidR="003902D4" w:rsidRPr="00A27491" w:rsidRDefault="003902D4" w:rsidP="003902D4">
      <w:pPr>
        <w:pStyle w:val="H6"/>
      </w:pPr>
      <w:r w:rsidRPr="00A27491">
        <w:t>7.1.1.1.2</w:t>
      </w:r>
      <w:r w:rsidRPr="00A27491">
        <w:tab/>
        <w:t>Conformance requirements</w:t>
      </w:r>
    </w:p>
    <w:p w14:paraId="29321732" w14:textId="77777777" w:rsidR="003902D4" w:rsidRPr="00A27491" w:rsidRDefault="003902D4" w:rsidP="003902D4">
      <w:r w:rsidRPr="00A27491">
        <w:t xml:space="preserve">References: The conformance requirements covered in the current TC are specified in: </w:t>
      </w:r>
    </w:p>
    <w:p w14:paraId="01B092A3"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6DF636E7" w14:textId="77777777" w:rsidR="003902D4" w:rsidRPr="00A27491" w:rsidRDefault="003902D4" w:rsidP="003902D4">
      <w:r w:rsidRPr="00A27491">
        <w:t xml:space="preserve">[TS 24.281, clause </w:t>
      </w:r>
      <w:r w:rsidRPr="00A27491">
        <w:rPr>
          <w:lang w:eastAsia="zh-CN"/>
        </w:rPr>
        <w:t>9.3.2.4.2.1</w:t>
      </w:r>
      <w:r w:rsidRPr="00A27491">
        <w:t>]</w:t>
      </w:r>
    </w:p>
    <w:p w14:paraId="19A524E6" w14:textId="77777777" w:rsidR="003902D4" w:rsidRPr="00A27491" w:rsidRDefault="003902D4" w:rsidP="003902D4">
      <w:r w:rsidRPr="00A27491">
        <w:t>When in the "S1: start-stop" state, upon an indication from an MCVideo user to initiate a group call for an MCVideo group ID, the MCVideo client:</w:t>
      </w:r>
    </w:p>
    <w:p w14:paraId="6F854206"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6642E26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EF47DEF"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48FFE9B"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32776C5"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C04442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AB744D0"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23D7C5B1"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27C7E0E2" w14:textId="77777777" w:rsidR="003902D4" w:rsidRPr="00A27491" w:rsidRDefault="003902D4" w:rsidP="003902D4">
      <w:r w:rsidRPr="00A27491">
        <w:t xml:space="preserve">[TS 24.281, clause </w:t>
      </w:r>
      <w:r w:rsidRPr="00A27491">
        <w:rPr>
          <w:lang w:eastAsia="zh-CN"/>
        </w:rPr>
        <w:t>9.3.2.4.2.2</w:t>
      </w:r>
      <w:r w:rsidRPr="00A27491">
        <w:t>]</w:t>
      </w:r>
    </w:p>
    <w:p w14:paraId="3A0AFFD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5304B3DD"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675154D"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04BF1A05"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3255ECC9"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569B2FD"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30450D3" w14:textId="77777777" w:rsidR="003902D4" w:rsidRPr="00A27491" w:rsidRDefault="003902D4" w:rsidP="003902D4">
      <w:r w:rsidRPr="00A27491">
        <w:t xml:space="preserve">[TS 24.281, clause </w:t>
      </w:r>
      <w:r w:rsidRPr="00A27491">
        <w:rPr>
          <w:lang w:eastAsia="zh-CN"/>
        </w:rPr>
        <w:t>9.3.2.4.3.1</w:t>
      </w:r>
      <w:r w:rsidRPr="00A27491">
        <w:t>]</w:t>
      </w:r>
    </w:p>
    <w:p w14:paraId="379DA258"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3569CED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7307215"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58956C0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5DADDE"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5FE40460"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988B1EA"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1C1E2C16"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4C8E05CF" w14:textId="77777777" w:rsidR="003902D4" w:rsidRPr="00A27491" w:rsidRDefault="003902D4" w:rsidP="003902D4">
      <w:pPr>
        <w:pStyle w:val="B2"/>
      </w:pPr>
      <w:r w:rsidRPr="00A27491">
        <w:t>a)</w:t>
      </w:r>
      <w:r w:rsidRPr="00A27491">
        <w:tab/>
        <w:t>shall set the Call identifier IE to the stored call identifier of the call;</w:t>
      </w:r>
    </w:p>
    <w:p w14:paraId="7F81AA6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C73AB01" w14:textId="77777777" w:rsidR="003902D4" w:rsidRPr="00A27491" w:rsidRDefault="003902D4" w:rsidP="003902D4">
      <w:pPr>
        <w:pStyle w:val="B2"/>
      </w:pPr>
      <w:r w:rsidRPr="00A27491">
        <w:t>c)</w:t>
      </w:r>
      <w:r w:rsidRPr="00A27491">
        <w:tab/>
        <w:t>shall set the Refresh interval IE to the stored refresh interval of the call;</w:t>
      </w:r>
    </w:p>
    <w:p w14:paraId="6C742100"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E22DC76"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A705E3A"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23DBBC3A"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3FD0B8CA"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454DEE4E"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59BC06C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1D5C84A4"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01594F97"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5A4EF652"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24C96E9"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6F4635E5"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738E7671"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3B62CEC1"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58A285C6" w14:textId="77777777" w:rsidR="003902D4" w:rsidRPr="00A27491" w:rsidRDefault="003902D4" w:rsidP="003902D4">
      <w:r w:rsidRPr="00A27491">
        <w:t xml:space="preserve">[TS 24.281, clause </w:t>
      </w:r>
      <w:r w:rsidRPr="00A27491">
        <w:rPr>
          <w:lang w:eastAsia="zh-CN"/>
        </w:rPr>
        <w:t>9.3.2.4.3.6</w:t>
      </w:r>
      <w:r w:rsidRPr="00A27491">
        <w:t>]</w:t>
      </w:r>
    </w:p>
    <w:p w14:paraId="6DF2D797" w14:textId="77777777" w:rsidR="003902D4" w:rsidRPr="00A27491" w:rsidRDefault="003902D4" w:rsidP="003902D4">
      <w:r w:rsidRPr="00A27491">
        <w:t>When in the "S3: part of ongoing call" state, upon receiving a GROUP CALL ACCEPT message with the MCVideo group ID IE matching the stored MCVideo group ID of the call, the MCVideo client:</w:t>
      </w:r>
    </w:p>
    <w:p w14:paraId="1845B3D2" w14:textId="77777777" w:rsidR="003902D4" w:rsidRPr="00A27491" w:rsidRDefault="003902D4" w:rsidP="003902D4">
      <w:pPr>
        <w:pStyle w:val="B1"/>
        <w:rPr>
          <w:lang w:eastAsia="ko-KR"/>
        </w:rPr>
      </w:pPr>
      <w:r w:rsidRPr="00A27491">
        <w:rPr>
          <w:lang w:eastAsia="ko-KR"/>
        </w:rPr>
        <w:t>1)</w:t>
      </w:r>
      <w:r w:rsidRPr="00A27491">
        <w:rPr>
          <w:lang w:eastAsia="ko-KR"/>
        </w:rPr>
        <w:tab/>
        <w:t>can inform the MCVideo user about the call acceptance; and</w:t>
      </w:r>
    </w:p>
    <w:p w14:paraId="45102B6C"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185EA78D" w14:textId="77777777" w:rsidR="003902D4" w:rsidRPr="00A27491" w:rsidRDefault="003902D4" w:rsidP="003902D4">
      <w:r w:rsidRPr="00A27491">
        <w:t>[TS 24.281, clause 9.3.3.4.7.1]</w:t>
      </w:r>
    </w:p>
    <w:p w14:paraId="024E937C" w14:textId="77777777" w:rsidR="003902D4" w:rsidRPr="00A27491" w:rsidRDefault="003902D4" w:rsidP="003902D4">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1B7CA58F" w14:textId="77777777" w:rsidR="003902D4" w:rsidRPr="00A27491" w:rsidRDefault="003902D4" w:rsidP="003902D4">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17E82A8F"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0B55EA1"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08FC268D"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4C5F9D7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0B2847C1" w14:textId="77777777" w:rsidR="003902D4" w:rsidRPr="00A27491" w:rsidRDefault="003902D4" w:rsidP="003902D4">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3557E13" w14:textId="77777777" w:rsidR="003902D4" w:rsidRPr="00A27491" w:rsidRDefault="003902D4" w:rsidP="003902D4">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21D252E8"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CC34402"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A14BD46"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58ADD0EA" w14:textId="77777777" w:rsidR="003902D4" w:rsidRPr="00A27491" w:rsidRDefault="003902D4" w:rsidP="003902D4">
      <w:pPr>
        <w:pStyle w:val="B2"/>
        <w:rPr>
          <w:lang w:eastAsia="ko-KR"/>
        </w:rPr>
      </w:pPr>
      <w:r w:rsidRPr="00A27491">
        <w:rPr>
          <w:lang w:eastAsia="ko-KR"/>
        </w:rPr>
        <w:t>d)</w:t>
      </w:r>
      <w:r w:rsidRPr="00A27491">
        <w:rPr>
          <w:lang w:eastAsia="ko-KR"/>
        </w:rPr>
        <w:tab/>
        <w:t>shall enter "T3: in-progress imminent peril group call" state;</w:t>
      </w:r>
    </w:p>
    <w:p w14:paraId="1F347A79" w14:textId="77777777" w:rsidR="003902D4" w:rsidRPr="00A27491" w:rsidRDefault="003902D4" w:rsidP="003902D4">
      <w:pPr>
        <w:pStyle w:val="B1"/>
      </w:pPr>
      <w:r w:rsidRPr="00A27491">
        <w:t>3)</w:t>
      </w:r>
      <w:r w:rsidRPr="00A27491">
        <w:tab/>
        <w:t>shall store the current UTC time as last call type change time of the call;</w:t>
      </w:r>
    </w:p>
    <w:p w14:paraId="3B4B4927" w14:textId="77777777" w:rsidR="003902D4" w:rsidRPr="00A27491" w:rsidRDefault="003902D4" w:rsidP="003902D4">
      <w:pPr>
        <w:pStyle w:val="B1"/>
      </w:pPr>
      <w:r w:rsidRPr="00A27491">
        <w:t>4)</w:t>
      </w:r>
      <w:r w:rsidRPr="00A27491">
        <w:tab/>
        <w:t>shall store own MCVideo user ID as last user to change call type of the call;</w:t>
      </w:r>
    </w:p>
    <w:p w14:paraId="524224CC" w14:textId="77777777" w:rsidR="003902D4" w:rsidRPr="00A27491" w:rsidRDefault="003902D4" w:rsidP="003902D4">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E8A98D3"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615B404"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w:t>
      </w:r>
    </w:p>
    <w:p w14:paraId="79A7BD5D" w14:textId="77777777" w:rsidR="003902D4" w:rsidRPr="00A27491" w:rsidRDefault="003902D4" w:rsidP="003902D4">
      <w:pPr>
        <w:pStyle w:val="B2"/>
      </w:pPr>
      <w:r w:rsidRPr="00A27491">
        <w:t>c)</w:t>
      </w:r>
      <w:r w:rsidRPr="00A27491">
        <w:tab/>
        <w:t>shall set the Refresh interval IE to the stored refresh interval of the call associated with the basic call control state machine;</w:t>
      </w:r>
    </w:p>
    <w:p w14:paraId="331896AA" w14:textId="77777777" w:rsidR="003902D4" w:rsidRPr="00A27491" w:rsidRDefault="003902D4" w:rsidP="003902D4">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5158D797"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853A1E8" w14:textId="77777777" w:rsidR="003902D4" w:rsidRPr="00A27491" w:rsidRDefault="003902D4" w:rsidP="003902D4">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1B772A42" w14:textId="77777777" w:rsidR="003902D4" w:rsidRPr="00A27491" w:rsidRDefault="003902D4" w:rsidP="003902D4">
      <w:pPr>
        <w:pStyle w:val="B2"/>
        <w:rPr>
          <w:lang w:eastAsia="ko-KR"/>
        </w:rPr>
      </w:pPr>
      <w:r w:rsidRPr="00A27491">
        <w:rPr>
          <w:lang w:eastAsia="ko-KR"/>
        </w:rPr>
        <w:t>g)</w:t>
      </w:r>
      <w:r w:rsidRPr="00A27491">
        <w:rPr>
          <w:lang w:eastAsia="ko-KR"/>
        </w:rPr>
        <w:tab/>
        <w:t>shall set the call start time IE to the stored call start time of the call;</w:t>
      </w:r>
    </w:p>
    <w:p w14:paraId="459CEBCF" w14:textId="77777777" w:rsidR="003902D4" w:rsidRPr="00A27491" w:rsidRDefault="003902D4" w:rsidP="003902D4">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300F4921"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5575442A"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0EC4DC8C" w14:textId="77777777" w:rsidR="003902D4" w:rsidRPr="00A27491" w:rsidRDefault="003902D4" w:rsidP="003902D4">
      <w:r w:rsidRPr="00A27491">
        <w:t>[TS 24.281, clause 9.3.3.4.8.1]</w:t>
      </w:r>
    </w:p>
    <w:p w14:paraId="314D9FCE"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an indication from:</w:t>
      </w:r>
    </w:p>
    <w:p w14:paraId="09F87D7A" w14:textId="77777777" w:rsidR="003902D4" w:rsidRPr="00A27491" w:rsidRDefault="003902D4" w:rsidP="003902D4">
      <w:pPr>
        <w:pStyle w:val="B1"/>
      </w:pPr>
      <w:r w:rsidRPr="00A27491">
        <w:t>1)</w:t>
      </w:r>
      <w:r w:rsidRPr="00A27491">
        <w:tab/>
        <w:t>the MCVideo user who upgraded the MCVideo group call; or</w:t>
      </w:r>
    </w:p>
    <w:p w14:paraId="1CF26A6B" w14:textId="77777777" w:rsidR="003902D4" w:rsidRPr="00A27491" w:rsidRDefault="003902D4" w:rsidP="003902D4">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1AE94E16" w14:textId="77777777" w:rsidR="003902D4" w:rsidRPr="00A27491" w:rsidRDefault="003902D4" w:rsidP="003902D4">
      <w:r w:rsidRPr="00A27491">
        <w:t>to downgrade "EMERGENCY GROUP CALL", the MCVideo client:</w:t>
      </w:r>
    </w:p>
    <w:p w14:paraId="036552D9"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12812CA"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965C5EB" w14:textId="77777777" w:rsidR="003902D4" w:rsidRPr="00A27491" w:rsidRDefault="003902D4" w:rsidP="003902D4">
      <w:pPr>
        <w:pStyle w:val="B1"/>
      </w:pPr>
      <w:r w:rsidRPr="00A27491">
        <w:t>3)</w:t>
      </w:r>
      <w:r w:rsidRPr="00A27491">
        <w:tab/>
        <w:t>shall set current UTC time as last call type change time of the call;</w:t>
      </w:r>
    </w:p>
    <w:p w14:paraId="3066AFD9" w14:textId="77777777" w:rsidR="003902D4" w:rsidRPr="00A27491" w:rsidRDefault="003902D4" w:rsidP="003902D4">
      <w:pPr>
        <w:pStyle w:val="B1"/>
      </w:pPr>
      <w:r w:rsidRPr="00A27491">
        <w:t>4)</w:t>
      </w:r>
      <w:r w:rsidRPr="00A27491">
        <w:tab/>
        <w:t>shall store own MCVideo user ID as last user to change call type of the call;</w:t>
      </w:r>
    </w:p>
    <w:p w14:paraId="6E74EBC0" w14:textId="77777777" w:rsidR="003902D4" w:rsidRPr="00A27491" w:rsidRDefault="003902D4" w:rsidP="003902D4">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16850F60"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09AB9BA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77E73D0"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92DC3DC"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1BBFABD6"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32FED36"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00ABFA80"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60B5B7B8"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CFG11 (emergency end retransmission) with value set to 1;</w:t>
      </w:r>
    </w:p>
    <w:p w14:paraId="36560907"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TFG11 (emergency end retransmission); and</w:t>
      </w:r>
    </w:p>
    <w:p w14:paraId="1DA5282A" w14:textId="77777777" w:rsidR="003902D4" w:rsidRPr="00A27491" w:rsidRDefault="003902D4" w:rsidP="003902D4">
      <w:pPr>
        <w:pStyle w:val="B1"/>
      </w:pPr>
      <w:r w:rsidRPr="00A27491">
        <w:rPr>
          <w:lang w:eastAsia="ko-KR"/>
        </w:rPr>
        <w:t>10)</w:t>
      </w:r>
      <w:r w:rsidRPr="00A27491">
        <w:rPr>
          <w:lang w:eastAsia="ko-KR"/>
        </w:rPr>
        <w:tab/>
        <w:t>shall enter the "T2: in-progress basic group call" state</w:t>
      </w:r>
      <w:r w:rsidRPr="00A27491">
        <w:t>.</w:t>
      </w:r>
    </w:p>
    <w:p w14:paraId="640285D5" w14:textId="77777777" w:rsidR="003902D4" w:rsidRPr="00A27491" w:rsidRDefault="003902D4" w:rsidP="003902D4">
      <w:r w:rsidRPr="00A27491">
        <w:t>[TS 24.281, clause 9.3.3.4.8.4]</w:t>
      </w:r>
    </w:p>
    <w:p w14:paraId="4FD52D85"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an indication from:</w:t>
      </w:r>
    </w:p>
    <w:p w14:paraId="40402BCC" w14:textId="77777777" w:rsidR="003902D4" w:rsidRPr="00A27491" w:rsidRDefault="003902D4" w:rsidP="003902D4">
      <w:pPr>
        <w:pStyle w:val="B1"/>
      </w:pPr>
      <w:r w:rsidRPr="00A27491">
        <w:t>1)</w:t>
      </w:r>
      <w:r w:rsidRPr="00A27491">
        <w:tab/>
        <w:t>the MCVideo user who upgraded the call; or</w:t>
      </w:r>
    </w:p>
    <w:p w14:paraId="78DCFAD6" w14:textId="77777777" w:rsidR="003902D4" w:rsidRPr="00A27491" w:rsidRDefault="003902D4" w:rsidP="003902D4">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08FD9C1" w14:textId="77777777" w:rsidR="003902D4" w:rsidRPr="00A27491" w:rsidRDefault="003902D4" w:rsidP="003902D4">
      <w:r w:rsidRPr="00A27491">
        <w:t>to downgrade "IMMINENT PERIL GROUP CALL", the MCVideo client:</w:t>
      </w:r>
    </w:p>
    <w:p w14:paraId="39A19E40"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840CEA0"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9438DA4" w14:textId="77777777" w:rsidR="003902D4" w:rsidRPr="00A27491" w:rsidRDefault="003902D4" w:rsidP="003902D4">
      <w:pPr>
        <w:pStyle w:val="B1"/>
      </w:pPr>
      <w:r w:rsidRPr="00A27491">
        <w:t>3)</w:t>
      </w:r>
      <w:r w:rsidRPr="00A27491">
        <w:tab/>
        <w:t>shall set current UTC time as last call type change time of the call;</w:t>
      </w:r>
    </w:p>
    <w:p w14:paraId="6F9DAB49" w14:textId="77777777" w:rsidR="003902D4" w:rsidRPr="00A27491" w:rsidRDefault="003902D4" w:rsidP="003902D4">
      <w:pPr>
        <w:pStyle w:val="B1"/>
      </w:pPr>
      <w:r w:rsidRPr="00A27491">
        <w:t>4)</w:t>
      </w:r>
      <w:r w:rsidRPr="00A27491">
        <w:tab/>
        <w:t>shall store own MCVideo user ID as last user to change call type of the call;</w:t>
      </w:r>
    </w:p>
    <w:p w14:paraId="0EC10024" w14:textId="77777777" w:rsidR="003902D4" w:rsidRPr="00A27491" w:rsidRDefault="003902D4" w:rsidP="003902D4">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D2F18DB"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2D950BE"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5FB51ED"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2582E730"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29EBDA1B"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581B0417"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F78CEBC"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789FB6BE"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22329CEC"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TFG12 (imminent peril end retransmission); and</w:t>
      </w:r>
    </w:p>
    <w:p w14:paraId="0ABAD3FE" w14:textId="77777777" w:rsidR="003902D4" w:rsidRPr="00A27491" w:rsidRDefault="003902D4" w:rsidP="003902D4">
      <w:pPr>
        <w:pStyle w:val="B1"/>
        <w:rPr>
          <w:lang w:eastAsia="zh-CN"/>
        </w:rPr>
      </w:pPr>
      <w:r w:rsidRPr="00A27491">
        <w:rPr>
          <w:lang w:eastAsia="ko-KR"/>
        </w:rPr>
        <w:t>10)</w:t>
      </w:r>
      <w:r w:rsidRPr="00A27491">
        <w:rPr>
          <w:lang w:eastAsia="ko-KR"/>
        </w:rPr>
        <w:tab/>
        <w:t>shall enter the "T2: in-progress basic group call" state</w:t>
      </w:r>
      <w:r w:rsidRPr="00A27491">
        <w:t>.</w:t>
      </w:r>
    </w:p>
    <w:p w14:paraId="3C636AF9"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4D0BB909"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5C65B4B"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5A941F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9543B8E"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6F7D917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F42B57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3835EC"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70799891"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03DEDA02" w14:textId="77777777" w:rsidR="003902D4" w:rsidRPr="00A27491" w:rsidRDefault="003902D4" w:rsidP="003902D4">
      <w:r w:rsidRPr="00A27491">
        <w:t>Upon receiving encoded media from the user or if encoded media is already buffered the transmission participant:</w:t>
      </w:r>
    </w:p>
    <w:p w14:paraId="175E1E6D"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10C1E8B5"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7A09289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4C66211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05101DBD"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6519FD8" w14:textId="77777777" w:rsidR="003902D4" w:rsidRPr="00A27491" w:rsidRDefault="003902D4" w:rsidP="003902D4">
      <w:pPr>
        <w:pStyle w:val="B1"/>
      </w:pPr>
      <w:r w:rsidRPr="00A27491">
        <w:t>1.</w:t>
      </w:r>
      <w:r w:rsidRPr="00A27491">
        <w:tab/>
        <w:t>shall stop timer T206 (Stop talking warning), if running;</w:t>
      </w:r>
    </w:p>
    <w:p w14:paraId="146E068D" w14:textId="77777777" w:rsidR="003902D4" w:rsidRPr="00A27491" w:rsidRDefault="003902D4" w:rsidP="003902D4">
      <w:pPr>
        <w:pStyle w:val="B1"/>
      </w:pPr>
      <w:r w:rsidRPr="00A27491">
        <w:t>2.</w:t>
      </w:r>
      <w:r w:rsidRPr="00A27491">
        <w:tab/>
        <w:t>shall stop timer T207 (Stop talking), if running;</w:t>
      </w:r>
    </w:p>
    <w:p w14:paraId="5BFE03F9"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3AEB3C8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6D7CDA8E"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9D9748B"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658D52E"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8F73A00"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2F78E83E" w14:textId="77777777" w:rsidR="003902D4" w:rsidRPr="00A27491" w:rsidRDefault="003902D4" w:rsidP="003902D4">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4C726EFC"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5D1898EE"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3AFC512" w14:textId="77777777" w:rsidR="003902D4" w:rsidRPr="00A27491" w:rsidRDefault="003902D4" w:rsidP="003902D4">
      <w:pPr>
        <w:pStyle w:val="B2"/>
      </w:pPr>
      <w:r w:rsidRPr="00A27491">
        <w:t>b.</w:t>
      </w:r>
      <w:r w:rsidRPr="00A27491">
        <w:tab/>
        <w:t>shall include the MCVideo ID of the MCVideo user in the &lt;User ID&gt; value of the User ID field; and</w:t>
      </w:r>
    </w:p>
    <w:p w14:paraId="5927F883"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D75A389"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550FB8D4" w14:textId="77777777" w:rsidR="003902D4" w:rsidRPr="00A27491" w:rsidRDefault="003902D4" w:rsidP="003902D4">
      <w:pPr>
        <w:pStyle w:val="B1"/>
        <w:rPr>
          <w:lang w:eastAsia="ko-KR"/>
        </w:rPr>
      </w:pPr>
      <w:r w:rsidRPr="00A27491">
        <w:rPr>
          <w:lang w:eastAsia="ko-KR"/>
        </w:rPr>
        <w:t>3.</w:t>
      </w:r>
      <w:r w:rsidRPr="00A27491">
        <w:rPr>
          <w:lang w:eastAsia="ko-KR"/>
        </w:rPr>
        <w:tab/>
        <w:t>shall stop timer T230 (Inactivity);</w:t>
      </w:r>
    </w:p>
    <w:p w14:paraId="573272CF" w14:textId="77777777" w:rsidR="003902D4" w:rsidRPr="00A27491" w:rsidRDefault="003902D4" w:rsidP="003902D4">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456B4837" w14:textId="77777777" w:rsidR="003902D4" w:rsidRPr="00A27491" w:rsidRDefault="003902D4" w:rsidP="003902D4">
      <w:pPr>
        <w:pStyle w:val="B1"/>
        <w:rPr>
          <w:lang w:eastAsia="ko-KR"/>
        </w:rPr>
      </w:pPr>
      <w:r w:rsidRPr="00A27491">
        <w:rPr>
          <w:lang w:eastAsia="ko-KR"/>
        </w:rPr>
        <w:t>5.</w:t>
      </w:r>
      <w:r w:rsidRPr="00A27491">
        <w:rPr>
          <w:lang w:eastAsia="ko-KR"/>
        </w:rPr>
        <w:tab/>
        <w:t>shall enter 'O: pending request' state.</w:t>
      </w:r>
    </w:p>
    <w:p w14:paraId="3FBE37B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.7.7]</w:t>
      </w:r>
    </w:p>
    <w:p w14:paraId="7F6CBAED"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4C0692" w14:textId="77777777" w:rsidR="003902D4" w:rsidRPr="00A27491" w:rsidRDefault="003902D4" w:rsidP="003902D4">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4A4B4E1" w14:textId="77777777" w:rsidR="003902D4" w:rsidRPr="00A27491" w:rsidRDefault="003902D4" w:rsidP="003902D4">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DBBEB29" w14:textId="77777777" w:rsidR="003902D4" w:rsidRPr="00A27491" w:rsidRDefault="003902D4" w:rsidP="003902D4">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2D39726A" w14:textId="77777777" w:rsidR="003902D4" w:rsidRPr="00A27491" w:rsidRDefault="003902D4" w:rsidP="003902D4">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0FE7235A" w14:textId="77777777" w:rsidR="003902D4" w:rsidRPr="00A27491" w:rsidRDefault="003902D4" w:rsidP="003902D4">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3143FB2E" w14:textId="77777777" w:rsidR="003902D4" w:rsidRPr="00A27491" w:rsidRDefault="003902D4" w:rsidP="003902D4">
      <w:pPr>
        <w:pStyle w:val="B1"/>
      </w:pPr>
      <w:r w:rsidRPr="00A27491">
        <w:t>2.</w:t>
      </w:r>
      <w:r w:rsidRPr="00A27491">
        <w:tab/>
        <w:t>shall stop timer T201 (Transmission Request);</w:t>
      </w:r>
    </w:p>
    <w:p w14:paraId="1807D221" w14:textId="77777777" w:rsidR="003902D4" w:rsidRPr="00A27491" w:rsidRDefault="003902D4" w:rsidP="003902D4">
      <w:pPr>
        <w:pStyle w:val="B1"/>
      </w:pPr>
      <w:r w:rsidRPr="00A27491">
        <w:t>3.</w:t>
      </w:r>
      <w:r w:rsidRPr="00A27491">
        <w:tab/>
        <w:t>may provide a transmission granted notification to the MCVideo user; and</w:t>
      </w:r>
    </w:p>
    <w:p w14:paraId="7F14FB39" w14:textId="77777777" w:rsidR="003902D4" w:rsidRPr="00A27491" w:rsidRDefault="003902D4" w:rsidP="003902D4">
      <w:pPr>
        <w:pStyle w:val="B1"/>
      </w:pPr>
      <w:r w:rsidRPr="00A27491">
        <w:t>4.</w:t>
      </w:r>
      <w:r w:rsidRPr="00A27491">
        <w:tab/>
        <w:t>shall enter 'O: has permission' state.</w:t>
      </w:r>
    </w:p>
    <w:p w14:paraId="62F6C599" w14:textId="77777777" w:rsidR="003902D4" w:rsidRPr="00A27491" w:rsidRDefault="003902D4" w:rsidP="003902D4">
      <w:pPr>
        <w:pStyle w:val="H6"/>
      </w:pPr>
      <w:r w:rsidRPr="00A27491">
        <w:t>7.1.1.1.3</w:t>
      </w:r>
      <w:r w:rsidRPr="00A27491">
        <w:tab/>
        <w:t>Test description</w:t>
      </w:r>
    </w:p>
    <w:p w14:paraId="30075D38" w14:textId="77777777" w:rsidR="003902D4" w:rsidRPr="00A27491" w:rsidRDefault="003902D4" w:rsidP="003902D4">
      <w:pPr>
        <w:pStyle w:val="H6"/>
      </w:pPr>
      <w:r w:rsidRPr="00A27491">
        <w:t>7.1.1.1.3.1</w:t>
      </w:r>
      <w:r w:rsidRPr="00A27491">
        <w:tab/>
        <w:t>Pre-test conditions</w:t>
      </w:r>
    </w:p>
    <w:p w14:paraId="258FF0A2" w14:textId="77777777" w:rsidR="003902D4" w:rsidRPr="00A27491" w:rsidRDefault="003902D4" w:rsidP="003902D4">
      <w:pPr>
        <w:pStyle w:val="H6"/>
      </w:pPr>
      <w:r w:rsidRPr="00A27491">
        <w:t>System Simulator:</w:t>
      </w:r>
    </w:p>
    <w:p w14:paraId="1E0F2EAD" w14:textId="77777777" w:rsidR="003902D4" w:rsidRPr="00A27491" w:rsidRDefault="003902D4" w:rsidP="003902D4">
      <w:pPr>
        <w:pStyle w:val="B1"/>
      </w:pPr>
      <w:r w:rsidRPr="00A27491">
        <w:t>-</w:t>
      </w:r>
      <w:r w:rsidRPr="00A27491">
        <w:tab/>
      </w:r>
      <w:r w:rsidRPr="00A27491">
        <w:rPr>
          <w:color w:val="000000"/>
        </w:rPr>
        <w:t>SS-UE1 (MCVideo client)</w:t>
      </w:r>
    </w:p>
    <w:p w14:paraId="477E62B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69CCA7C"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810DB0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9AE74AE" w14:textId="77777777" w:rsidR="003902D4" w:rsidRPr="00A27491" w:rsidRDefault="003902D4" w:rsidP="003902D4">
      <w:pPr>
        <w:pStyle w:val="B1"/>
      </w:pPr>
      <w:r w:rsidRPr="00A27491">
        <w:t>-</w:t>
      </w:r>
      <w:r w:rsidRPr="00A27491">
        <w:tab/>
      </w:r>
      <w:r w:rsidRPr="00A27491">
        <w:rPr>
          <w:color w:val="000000"/>
        </w:rPr>
        <w:t>SS-NW (MCVideo server)</w:t>
      </w:r>
    </w:p>
    <w:p w14:paraId="54BEFD5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09F36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98B5388" w14:textId="77777777" w:rsidR="003902D4" w:rsidRPr="00A27491" w:rsidRDefault="003902D4" w:rsidP="003902D4">
      <w:pPr>
        <w:pStyle w:val="H6"/>
      </w:pPr>
      <w:r w:rsidRPr="00A27491">
        <w:t>IUT:</w:t>
      </w:r>
    </w:p>
    <w:p w14:paraId="41103344" w14:textId="77777777" w:rsidR="003902D4" w:rsidRPr="00A27491" w:rsidRDefault="003902D4" w:rsidP="003902D4">
      <w:pPr>
        <w:pStyle w:val="B1"/>
      </w:pPr>
      <w:r w:rsidRPr="00A27491">
        <w:t>-</w:t>
      </w:r>
      <w:r w:rsidRPr="00A27491">
        <w:tab/>
        <w:t>UE (MCVideo client)</w:t>
      </w:r>
    </w:p>
    <w:p w14:paraId="258B8DA6" w14:textId="59A53774" w:rsidR="003902D4" w:rsidRPr="00A27491" w:rsidRDefault="003902D4" w:rsidP="003902D4">
      <w:pPr>
        <w:pStyle w:val="B1"/>
      </w:pPr>
      <w:r w:rsidRPr="00A27491">
        <w:t>-</w:t>
      </w:r>
      <w:r w:rsidRPr="00A27491">
        <w:tab/>
        <w:t>The test USIM set as defined in TS 36.579-1 [2] clause 5.5.10 is inserted.</w:t>
      </w:r>
    </w:p>
    <w:p w14:paraId="75C5D9E4"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244EFB2" w14:textId="77777777" w:rsidR="003902D4" w:rsidRPr="00A27491" w:rsidRDefault="003902D4" w:rsidP="003902D4">
      <w:pPr>
        <w:pStyle w:val="H6"/>
      </w:pPr>
      <w:r w:rsidRPr="00A27491">
        <w:t>Preamble:</w:t>
      </w:r>
    </w:p>
    <w:p w14:paraId="69AC60D8"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50C2EDD"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503EBA2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1792A44" w14:textId="77777777" w:rsidR="003902D4" w:rsidRPr="00A27491" w:rsidRDefault="003902D4" w:rsidP="003902D4">
      <w:pPr>
        <w:pStyle w:val="B1"/>
      </w:pPr>
      <w:r w:rsidRPr="00A27491">
        <w:t>-</w:t>
      </w:r>
      <w:r w:rsidRPr="00A27491">
        <w:tab/>
        <w:t>The UE is switched-off.</w:t>
      </w:r>
    </w:p>
    <w:p w14:paraId="705724FA" w14:textId="77777777" w:rsidR="003902D4" w:rsidRPr="00A27491" w:rsidRDefault="003902D4" w:rsidP="003902D4">
      <w:pPr>
        <w:pStyle w:val="B1"/>
      </w:pPr>
      <w:r w:rsidRPr="00A27491">
        <w:t>-</w:t>
      </w:r>
      <w:r w:rsidRPr="00A27491">
        <w:tab/>
        <w:t>UE States at the end of the preamble</w:t>
      </w:r>
    </w:p>
    <w:p w14:paraId="5A328673" w14:textId="77777777" w:rsidR="003902D4" w:rsidRPr="00A27491" w:rsidRDefault="003902D4" w:rsidP="003902D4">
      <w:pPr>
        <w:pStyle w:val="B2"/>
      </w:pPr>
      <w:r w:rsidRPr="00A27491">
        <w:t>-</w:t>
      </w:r>
      <w:r w:rsidRPr="00A27491">
        <w:tab/>
        <w:t>The UE is in state 'switched-off'.</w:t>
      </w:r>
    </w:p>
    <w:p w14:paraId="5F5CDEE4" w14:textId="77777777" w:rsidR="003902D4" w:rsidRPr="00A27491" w:rsidRDefault="003902D4" w:rsidP="003902D4">
      <w:pPr>
        <w:pStyle w:val="H6"/>
      </w:pPr>
      <w:r w:rsidRPr="00A27491">
        <w:t>7.1.1.1.3.2</w:t>
      </w:r>
      <w:r w:rsidRPr="00A27491">
        <w:tab/>
        <w:t>Test procedure sequence</w:t>
      </w:r>
    </w:p>
    <w:p w14:paraId="08DFA700" w14:textId="77777777" w:rsidR="003902D4" w:rsidRPr="00A27491" w:rsidRDefault="003902D4" w:rsidP="003902D4">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127A4545" w14:textId="77777777" w:rsidTr="00D508ED">
        <w:tc>
          <w:tcPr>
            <w:tcW w:w="648" w:type="dxa"/>
            <w:tcBorders>
              <w:top w:val="single" w:sz="4" w:space="0" w:color="auto"/>
              <w:left w:val="single" w:sz="4" w:space="0" w:color="auto"/>
              <w:bottom w:val="nil"/>
              <w:right w:val="single" w:sz="4" w:space="0" w:color="auto"/>
            </w:tcBorders>
            <w:hideMark/>
          </w:tcPr>
          <w:p w14:paraId="07165A2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F8C877D"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D36CF01"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AB0384C"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56C9AC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FCD5CC3" w14:textId="77777777" w:rsidTr="00D508ED">
        <w:tc>
          <w:tcPr>
            <w:tcW w:w="648" w:type="dxa"/>
            <w:tcBorders>
              <w:top w:val="nil"/>
              <w:left w:val="single" w:sz="4" w:space="0" w:color="auto"/>
              <w:bottom w:val="single" w:sz="4" w:space="0" w:color="auto"/>
              <w:right w:val="single" w:sz="4" w:space="0" w:color="auto"/>
            </w:tcBorders>
          </w:tcPr>
          <w:p w14:paraId="77C02967"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2013D3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9751DC"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C2C32B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26A1C55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1C3296" w14:textId="77777777" w:rsidR="003902D4" w:rsidRPr="00A27491" w:rsidRDefault="003902D4" w:rsidP="00D508ED">
            <w:pPr>
              <w:pStyle w:val="TAH"/>
              <w:spacing w:line="256" w:lineRule="auto"/>
              <w:rPr>
                <w:lang w:eastAsia="en-US"/>
              </w:rPr>
            </w:pPr>
          </w:p>
        </w:tc>
      </w:tr>
      <w:tr w:rsidR="003902D4" w:rsidRPr="00A27491" w14:paraId="3CA5ADA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6C8E7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3A32F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66B8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20939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C9E0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A3D81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DFD26B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B034AC3"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858010C" w14:textId="77777777" w:rsidR="003902D4" w:rsidRPr="00A27491" w:rsidRDefault="003902D4" w:rsidP="00E972B2">
            <w:pPr>
              <w:pStyle w:val="TAL"/>
              <w:rPr>
                <w:lang w:eastAsia="en-US"/>
              </w:rPr>
            </w:pPr>
            <w:r w:rsidRPr="00A27491">
              <w:rPr>
                <w:lang w:eastAsia="en-US"/>
              </w:rPr>
              <w:t>Trigger the UE to reset UTC time and location.</w:t>
            </w:r>
          </w:p>
          <w:p w14:paraId="332CD38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BC5F7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6A4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FFE2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A661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F46C5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C365FE"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A2C927F"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5AFCE814"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3602E3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D9E3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06DCF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56CC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38FC6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EEC2BA0"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5528EF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group call with </w:t>
            </w:r>
            <w:r w:rsidRPr="00A27491">
              <w:rPr>
                <w:lang w:eastAsia="ko-KR"/>
              </w:rPr>
              <w:t>an explicit transmission request.</w:t>
            </w:r>
          </w:p>
          <w:p w14:paraId="6B444F0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698DEE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1AC9E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30F3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ABF0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4EAF0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382D2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28DEF3" w14:textId="7BFBE091"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5FDE9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F173B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F1CB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56C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2946E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2760C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5B8439A"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2906434A"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70502746"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FFADE0"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4BE57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3162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A4245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6D5D11"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5980DAC"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5516EA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700FD1F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9F6D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EB1C2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D918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713EB1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2F7D84"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22EF23D2"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3DF44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2D1EC9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6F172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C94C02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C29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ADFFC92"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4DE9118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52537F"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4E59CE6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64F55A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9AE4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9B862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59F85"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9756AA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8C754"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253D2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C83B6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288C6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31BBA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F85C1E"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F2D28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3409C"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5528A06"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A85E17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0B54B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79ECE9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2675C4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724BF44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66E6EB2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D853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09D88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C5B0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3E8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D0F0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F540C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7C2DA9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949044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1364328"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9BB18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3D6C33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DC606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26A136C"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A77FA2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7C5E9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CEA1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DEF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EEFE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0C59A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10CF63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94D996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102077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E42E6E"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DD5E42A"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19EED8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D39C68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9D8E3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009661DE" w14:textId="77777777" w:rsidR="003902D4" w:rsidRPr="00A27491" w:rsidRDefault="003902D4" w:rsidP="00D508ED">
            <w:pPr>
              <w:pStyle w:val="TAL"/>
              <w:spacing w:line="256" w:lineRule="auto"/>
              <w:rPr>
                <w:lang w:eastAsia="en-US"/>
              </w:rPr>
            </w:pPr>
            <w:r w:rsidRPr="00A27491">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24352C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F0AD8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A3F1F6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489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DC502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8253BC"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7ED2FE3A"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emergency call.</w:t>
            </w:r>
          </w:p>
          <w:p w14:paraId="7F6FFA5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E3E4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CD566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79782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0340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6B78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2FCABC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025704E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F63E550"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6610E47"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6D669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405ED40" w14:textId="77777777" w:rsidR="003902D4" w:rsidRPr="00A27491" w:rsidRDefault="003902D4" w:rsidP="00D508ED">
            <w:pPr>
              <w:pStyle w:val="TAC"/>
              <w:spacing w:line="256" w:lineRule="auto"/>
              <w:rPr>
                <w:lang w:eastAsia="en-US"/>
              </w:rPr>
            </w:pPr>
            <w:r w:rsidRPr="00A27491">
              <w:rPr>
                <w:lang w:eastAsia="en-US"/>
              </w:rPr>
              <w:t xml:space="preserve">P </w:t>
            </w:r>
          </w:p>
        </w:tc>
      </w:tr>
      <w:tr w:rsidR="003902D4" w:rsidRPr="00A27491" w14:paraId="7BBA910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00563E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59D66730"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14187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9ECF63D"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2AF50E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ABFD0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3491E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F5BA99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A85E816"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3E2572D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DB3ED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A6C0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3EC65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C0A5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C767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8CF1C66"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2C812CBA"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29DB3D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08F18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D26D1B0"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5471A4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2BE77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3DCD6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A1C037F" w14:textId="77777777" w:rsidR="003902D4" w:rsidRPr="00A27491" w:rsidRDefault="003902D4" w:rsidP="00D508ED">
            <w:pPr>
              <w:pStyle w:val="TAL"/>
              <w:spacing w:line="256" w:lineRule="auto"/>
              <w:rPr>
                <w:lang w:eastAsia="en-US"/>
              </w:rPr>
            </w:pPr>
            <w:r w:rsidRPr="00A27491">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7FBEF36D"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DAA10"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4C1FF40" w14:textId="77777777" w:rsidR="003902D4" w:rsidRPr="00A27491" w:rsidRDefault="003902D4" w:rsidP="00D508ED">
            <w:pPr>
              <w:pStyle w:val="TAC"/>
              <w:spacing w:line="256" w:lineRule="auto"/>
              <w:rPr>
                <w:lang w:eastAsia="en-US"/>
              </w:rPr>
            </w:pPr>
            <w:r w:rsidRPr="00A27491">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016A397B"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5CEB34C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5CB56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DA6F8B1"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imminent peril call</w:t>
            </w:r>
          </w:p>
          <w:p w14:paraId="199F8FD2"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95D25E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832A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405B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9E5B8B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D05EB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65434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7719810" w14:textId="77777777" w:rsidR="003902D4" w:rsidRPr="00A27491" w:rsidRDefault="003902D4" w:rsidP="00D508ED">
            <w:pPr>
              <w:pStyle w:val="TAL"/>
              <w:spacing w:line="256" w:lineRule="auto"/>
              <w:rPr>
                <w:lang w:eastAsia="en-US"/>
              </w:rPr>
            </w:pPr>
            <w:r w:rsidRPr="00A27491">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BE35B2E"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2DC47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2D79B8B" w14:textId="77777777" w:rsidR="003902D4" w:rsidRPr="00A27491" w:rsidRDefault="003902D4" w:rsidP="00D508ED">
            <w:pPr>
              <w:pStyle w:val="TAC"/>
              <w:spacing w:line="256" w:lineRule="auto"/>
              <w:rPr>
                <w:lang w:eastAsia="en-US"/>
              </w:rPr>
            </w:pPr>
            <w:r w:rsidRPr="00A27491">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1476FCE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EEBFED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BCD78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74837D0F"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361AFB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9E144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C7C04A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5CCBBBA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8056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E9B746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7CCCD95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9BB0DF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128B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7F7D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035D5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069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CC77CF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88125E9" w14:textId="77777777" w:rsidR="003902D4" w:rsidRPr="00A27491" w:rsidRDefault="003902D4" w:rsidP="00D508ED">
            <w:pPr>
              <w:pStyle w:val="TAC"/>
              <w:spacing w:line="256" w:lineRule="auto"/>
              <w:rPr>
                <w:lang w:eastAsia="en-US"/>
              </w:rPr>
            </w:pPr>
            <w:r w:rsidRPr="00A27491">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6D9834F5"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33488A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16A3214"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20FD57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247D7A3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C82B6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119414" w14:textId="77777777" w:rsidR="003902D4" w:rsidRPr="00A27491" w:rsidRDefault="003902D4" w:rsidP="00D508ED">
            <w:pPr>
              <w:pStyle w:val="TAC"/>
              <w:spacing w:line="256" w:lineRule="auto"/>
              <w:rPr>
                <w:lang w:eastAsia="en-US"/>
              </w:rPr>
            </w:pPr>
            <w:r w:rsidRPr="00A27491">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196A8B6D" w14:textId="77777777" w:rsidR="003902D4" w:rsidRPr="00A27491" w:rsidRDefault="003902D4" w:rsidP="00D508ED">
            <w:pPr>
              <w:pStyle w:val="TAL"/>
              <w:spacing w:line="256" w:lineRule="auto"/>
              <w:rPr>
                <w:lang w:eastAsia="en-US"/>
              </w:rPr>
            </w:pPr>
            <w:r w:rsidRPr="00A27491">
              <w:rPr>
                <w:lang w:eastAsia="en-US"/>
              </w:rPr>
              <w:t>Make the UE (MCVideo Client) downgrade the off-network group call from an imminent peril call</w:t>
            </w:r>
          </w:p>
          <w:p w14:paraId="2773850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C237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6754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2DE3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838D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6B986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436FBC6" w14:textId="77777777" w:rsidR="003902D4" w:rsidRPr="00A27491" w:rsidRDefault="003902D4" w:rsidP="00D508ED">
            <w:pPr>
              <w:pStyle w:val="TAC"/>
              <w:spacing w:line="256" w:lineRule="auto"/>
              <w:rPr>
                <w:lang w:eastAsia="en-US"/>
              </w:rPr>
            </w:pPr>
            <w:r w:rsidRPr="00A27491">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C65821E" w14:textId="77777777" w:rsidR="003902D4" w:rsidRPr="00A27491" w:rsidRDefault="003902D4" w:rsidP="00D508ED">
            <w:pPr>
              <w:pStyle w:val="TAL"/>
              <w:spacing w:line="256" w:lineRule="auto"/>
              <w:rPr>
                <w:lang w:eastAsia="en-US"/>
              </w:rPr>
            </w:pPr>
            <w:r w:rsidRPr="00A27491">
              <w:rPr>
                <w:rFonts w:cs="Arial"/>
                <w:szCs w:val="18"/>
                <w:lang w:eastAsia="en-US"/>
              </w:rPr>
              <w:t>Check: Does the UE (</w:t>
            </w:r>
            <w:r w:rsidRPr="00A27491">
              <w:rPr>
                <w:lang w:eastAsia="en-US"/>
              </w:rPr>
              <w:t xml:space="preserve">MCVideo </w:t>
            </w:r>
            <w:r w:rsidRPr="00A27491">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D3D92A9"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304E75"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4E3EE274" w14:textId="77777777" w:rsidR="003902D4" w:rsidRPr="00A27491" w:rsidRDefault="003902D4" w:rsidP="00D508ED">
            <w:pPr>
              <w:pStyle w:val="TAC"/>
              <w:spacing w:line="256" w:lineRule="auto"/>
              <w:rPr>
                <w:lang w:eastAsia="en-US"/>
              </w:rPr>
            </w:pPr>
            <w:r w:rsidRPr="00A27491">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5D825108"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0A8EB13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9C2112B" w14:textId="77777777" w:rsidR="003902D4" w:rsidRPr="00A27491" w:rsidRDefault="003902D4" w:rsidP="00D508ED">
            <w:pPr>
              <w:pStyle w:val="TAC"/>
              <w:spacing w:line="256" w:lineRule="auto"/>
              <w:rPr>
                <w:lang w:eastAsia="en-US"/>
              </w:rPr>
            </w:pPr>
            <w:r w:rsidRPr="00A27491">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5195432" w14:textId="77777777" w:rsidR="003902D4" w:rsidRPr="00A27491" w:rsidRDefault="003902D4" w:rsidP="00D508ED">
            <w:pPr>
              <w:pStyle w:val="TAL"/>
              <w:spacing w:line="256" w:lineRule="auto"/>
              <w:rPr>
                <w:lang w:eastAsia="en-US"/>
              </w:rPr>
            </w:pPr>
            <w:r w:rsidRPr="00A27491">
              <w:rPr>
                <w:lang w:eastAsia="en-US"/>
              </w:rPr>
              <w:t>Make the UE (MCVideo Client) release the group call.</w:t>
            </w:r>
          </w:p>
          <w:p w14:paraId="77BFD72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AD0C7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C323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B42D25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D8B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6F5A7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3161D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482A322" w14:textId="6081E378"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2B9342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11BB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5675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E20F3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A955A2"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EDA5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8F6C4C8"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5DE82391"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446E72A" w14:textId="77777777" w:rsidR="003902D4" w:rsidRPr="00A27491" w:rsidRDefault="003902D4" w:rsidP="003902D4"/>
    <w:p w14:paraId="3F1F22C1" w14:textId="77777777" w:rsidR="003902D4" w:rsidRPr="00A27491" w:rsidRDefault="003902D4" w:rsidP="003902D4">
      <w:pPr>
        <w:pStyle w:val="H6"/>
        <w:rPr>
          <w:lang w:eastAsia="ko-KR"/>
        </w:rPr>
      </w:pPr>
      <w:r w:rsidRPr="00A27491">
        <w:t>7.1.1.1.3.3</w:t>
      </w:r>
      <w:r w:rsidRPr="00A27491">
        <w:tab/>
        <w:t>Specific message contents</w:t>
      </w:r>
    </w:p>
    <w:p w14:paraId="2885208E" w14:textId="77777777" w:rsidR="003902D4" w:rsidRPr="00A27491" w:rsidRDefault="003902D4" w:rsidP="003902D4">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C3116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3EA448" w14:textId="77777777" w:rsidR="003902D4" w:rsidRPr="00A27491" w:rsidRDefault="003902D4" w:rsidP="00D508ED">
            <w:pPr>
              <w:pStyle w:val="TAL"/>
              <w:spacing w:line="256" w:lineRule="auto"/>
              <w:rPr>
                <w:lang w:eastAsia="en-US"/>
              </w:rPr>
            </w:pPr>
            <w:r w:rsidRPr="00A27491">
              <w:rPr>
                <w:lang w:eastAsia="en-US"/>
              </w:rPr>
              <w:t>Derivation Path: TS 36.579-1 [2], Table 5.5.14.3-1</w:t>
            </w:r>
          </w:p>
        </w:tc>
      </w:tr>
      <w:tr w:rsidR="003902D4" w:rsidRPr="00A27491" w14:paraId="2BA7F8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3BFCFE" w14:textId="77777777" w:rsidR="003902D4" w:rsidRPr="00A27491" w:rsidRDefault="003902D4" w:rsidP="00D508ED">
            <w:pPr>
              <w:pStyle w:val="TAH"/>
              <w:spacing w:line="256" w:lineRule="auto"/>
              <w:rPr>
                <w:lang w:eastAsia="en-US"/>
              </w:rPr>
            </w:pPr>
            <w:bookmarkStart w:id="851" w:name="_Hlk100232685"/>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654BDA"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1BD12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337F5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BCFAE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E5E7B1"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FF660D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EF103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34F146F" w14:textId="77777777" w:rsidR="003902D4" w:rsidRPr="00A27491" w:rsidRDefault="003902D4" w:rsidP="00D508ED">
            <w:pPr>
              <w:pStyle w:val="TAL"/>
              <w:spacing w:line="256" w:lineRule="auto"/>
              <w:rPr>
                <w:lang w:eastAsia="en-US"/>
              </w:rPr>
            </w:pPr>
          </w:p>
        </w:tc>
      </w:tr>
      <w:bookmarkEnd w:id="851"/>
    </w:tbl>
    <w:p w14:paraId="49571C19" w14:textId="77777777" w:rsidR="003902D4" w:rsidRPr="00A27491" w:rsidRDefault="003902D4" w:rsidP="003902D4"/>
    <w:p w14:paraId="2DDDC034" w14:textId="77777777" w:rsidR="003902D4" w:rsidRPr="00A27491" w:rsidRDefault="003902D4" w:rsidP="003902D4">
      <w:pPr>
        <w:pStyle w:val="TH"/>
      </w:pPr>
      <w:bookmarkStart w:id="852"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816570E"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F234B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0C16B770" w14:textId="77777777" w:rsidR="003902D4" w:rsidRPr="00A27491" w:rsidRDefault="003902D4" w:rsidP="003902D4"/>
    <w:bookmarkEnd w:id="852"/>
    <w:p w14:paraId="5E880732" w14:textId="77777777" w:rsidR="003902D4" w:rsidRPr="00A27491" w:rsidRDefault="003902D4" w:rsidP="003902D4">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42237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388FC4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5956EAD0" w14:textId="77777777" w:rsidR="003902D4" w:rsidRPr="00A27491" w:rsidRDefault="003902D4" w:rsidP="003902D4"/>
    <w:p w14:paraId="767B06F3" w14:textId="77777777" w:rsidR="003902D4" w:rsidRPr="00A27491" w:rsidRDefault="003902D4" w:rsidP="003902D4">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416EC6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8C68CD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1E77F766" w14:textId="77777777" w:rsidR="003902D4" w:rsidRPr="00A27491" w:rsidRDefault="003902D4" w:rsidP="003902D4"/>
    <w:p w14:paraId="7B5ABE92" w14:textId="77777777" w:rsidR="003902D4" w:rsidRPr="00A27491" w:rsidRDefault="003902D4" w:rsidP="003902D4">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DE0F06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34DE1EB"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79728450" w14:textId="77777777" w:rsidR="003902D4" w:rsidRPr="00A27491" w:rsidRDefault="003902D4" w:rsidP="003902D4"/>
    <w:p w14:paraId="394AF16A" w14:textId="77777777" w:rsidR="003902D4" w:rsidRPr="00A27491" w:rsidRDefault="003902D4" w:rsidP="003902D4">
      <w:pPr>
        <w:pStyle w:val="TH"/>
      </w:pPr>
      <w:bookmarkStart w:id="853"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816E2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B1C4F3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010C1C3B" w14:textId="77777777" w:rsidR="003902D4" w:rsidRPr="00A27491" w:rsidRDefault="003902D4" w:rsidP="003902D4"/>
    <w:bookmarkEnd w:id="853"/>
    <w:p w14:paraId="48A3A227" w14:textId="77777777" w:rsidR="003902D4" w:rsidRPr="00A27491" w:rsidRDefault="003902D4" w:rsidP="003902D4">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F0FA690"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909E24"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4675DA33" w14:textId="77777777" w:rsidR="003902D4" w:rsidRPr="00A27491" w:rsidRDefault="003902D4" w:rsidP="003902D4"/>
    <w:p w14:paraId="3240A1FB" w14:textId="77777777" w:rsidR="003902D4" w:rsidRPr="00A27491" w:rsidRDefault="003902D4" w:rsidP="003902D4">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42701A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492F0A6"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2777F695" w14:textId="77777777" w:rsidR="003902D4" w:rsidRPr="00A27491" w:rsidRDefault="003902D4" w:rsidP="003902D4"/>
    <w:p w14:paraId="403B7677" w14:textId="77777777" w:rsidR="003902D4" w:rsidRPr="00A27491" w:rsidRDefault="003902D4" w:rsidP="003902D4">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002D3F8"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43C7FE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678ACD3F" w14:textId="77777777" w:rsidR="003902D4" w:rsidRPr="00A27491" w:rsidRDefault="003902D4" w:rsidP="003902D4"/>
    <w:p w14:paraId="52F0E944" w14:textId="77777777" w:rsidR="003902D4" w:rsidRPr="00A27491" w:rsidRDefault="003902D4" w:rsidP="003902D4">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EF1C72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F31A77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0C7153F9" w14:textId="77777777" w:rsidR="003902D4" w:rsidRPr="00A27491" w:rsidRDefault="003902D4" w:rsidP="003902D4"/>
    <w:p w14:paraId="72AF2B28" w14:textId="77777777" w:rsidR="003902D4" w:rsidRPr="00A27491" w:rsidRDefault="003902D4" w:rsidP="003902D4">
      <w:pPr>
        <w:pStyle w:val="Heading4"/>
      </w:pPr>
      <w:bookmarkStart w:id="854" w:name="_Toc171440774"/>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54"/>
    </w:p>
    <w:p w14:paraId="4517841C" w14:textId="77777777" w:rsidR="003902D4" w:rsidRPr="00A27491" w:rsidRDefault="003902D4" w:rsidP="003902D4">
      <w:pPr>
        <w:pStyle w:val="H6"/>
      </w:pPr>
      <w:r w:rsidRPr="00A27491">
        <w:t>7.1.1.2.1</w:t>
      </w:r>
      <w:r w:rsidRPr="00A27491">
        <w:tab/>
        <w:t>Test Purpose (TP)</w:t>
      </w:r>
    </w:p>
    <w:p w14:paraId="3233F346" w14:textId="77777777" w:rsidR="003902D4" w:rsidRPr="00A27491" w:rsidRDefault="003902D4" w:rsidP="003902D4">
      <w:pPr>
        <w:pStyle w:val="H6"/>
      </w:pPr>
      <w:r w:rsidRPr="00A27491">
        <w:t>(1)</w:t>
      </w:r>
    </w:p>
    <w:p w14:paraId="0E089AC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group calls in off-network environment, and the UE (MCVideo Client) is in an off-network environment }</w:t>
      </w:r>
    </w:p>
    <w:p w14:paraId="7B2574D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6FF51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with Confirm mode indication present </w:t>
      </w:r>
      <w:r w:rsidRPr="00A27491">
        <w:rPr>
          <w:noProof w:val="0"/>
        </w:rPr>
        <w:t>}</w:t>
      </w:r>
    </w:p>
    <w:p w14:paraId="6BDA819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w:t>
      </w:r>
    </w:p>
    <w:p w14:paraId="38A97D6E" w14:textId="77777777" w:rsidR="003902D4" w:rsidRPr="00A27491" w:rsidRDefault="003902D4" w:rsidP="003902D4">
      <w:pPr>
        <w:pStyle w:val="PL"/>
        <w:rPr>
          <w:noProof w:val="0"/>
        </w:rPr>
      </w:pPr>
      <w:r w:rsidRPr="00A27491">
        <w:rPr>
          <w:noProof w:val="0"/>
        </w:rPr>
        <w:t xml:space="preserve">            }</w:t>
      </w:r>
    </w:p>
    <w:p w14:paraId="593DB236" w14:textId="77777777" w:rsidR="003902D4" w:rsidRPr="00A27491" w:rsidRDefault="003902D4" w:rsidP="003902D4">
      <w:pPr>
        <w:pStyle w:val="PL"/>
        <w:rPr>
          <w:b/>
          <w:noProof w:val="0"/>
        </w:rPr>
      </w:pPr>
    </w:p>
    <w:p w14:paraId="2EEAA5DF" w14:textId="77777777" w:rsidR="003902D4" w:rsidRPr="00A27491" w:rsidRDefault="003902D4" w:rsidP="003902D4">
      <w:pPr>
        <w:pStyle w:val="H6"/>
      </w:pPr>
      <w:r w:rsidRPr="00A27491">
        <w:t>(2)</w:t>
      </w:r>
    </w:p>
    <w:p w14:paraId="7AEA373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off-network MCVideo </w:t>
      </w:r>
      <w:r w:rsidRPr="00A27491">
        <w:rPr>
          <w:noProof w:val="0"/>
          <w:lang w:eastAsia="ko-KR"/>
        </w:rPr>
        <w:t xml:space="preserve">Pre-arranged Group Call </w:t>
      </w:r>
      <w:r w:rsidRPr="00A27491">
        <w:rPr>
          <w:noProof w:val="0"/>
        </w:rPr>
        <w:t>}</w:t>
      </w:r>
    </w:p>
    <w:p w14:paraId="06547B8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214391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(MCVideo Client) engages in communication with the MCVideo User(s) }</w:t>
      </w:r>
    </w:p>
    <w:p w14:paraId="0CDE3C8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44C42077" w14:textId="77777777" w:rsidR="003902D4" w:rsidRPr="00A27491" w:rsidRDefault="003902D4" w:rsidP="003902D4">
      <w:pPr>
        <w:pStyle w:val="PL"/>
        <w:rPr>
          <w:noProof w:val="0"/>
        </w:rPr>
      </w:pPr>
      <w:r w:rsidRPr="00A27491">
        <w:rPr>
          <w:noProof w:val="0"/>
        </w:rPr>
        <w:t xml:space="preserve">            }</w:t>
      </w:r>
    </w:p>
    <w:p w14:paraId="331E5BE2" w14:textId="77777777" w:rsidR="003902D4" w:rsidRPr="00A27491" w:rsidRDefault="003902D4" w:rsidP="003902D4">
      <w:pPr>
        <w:pStyle w:val="PL"/>
        <w:rPr>
          <w:b/>
          <w:noProof w:val="0"/>
        </w:rPr>
      </w:pPr>
    </w:p>
    <w:p w14:paraId="2EB7C119" w14:textId="77777777" w:rsidR="003902D4" w:rsidRPr="00A27491" w:rsidRDefault="003902D4" w:rsidP="003902D4">
      <w:pPr>
        <w:pStyle w:val="H6"/>
      </w:pPr>
      <w:r w:rsidRPr="00A27491">
        <w:t>(3)</w:t>
      </w:r>
    </w:p>
    <w:p w14:paraId="5A77A7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emergency group call }</w:t>
      </w:r>
    </w:p>
    <w:p w14:paraId="3B5A69A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692F67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1F0711A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6D3DBB6A" w14:textId="77777777" w:rsidR="003902D4" w:rsidRPr="00A27491" w:rsidRDefault="003902D4" w:rsidP="003902D4">
      <w:pPr>
        <w:pStyle w:val="PL"/>
        <w:rPr>
          <w:noProof w:val="0"/>
        </w:rPr>
      </w:pPr>
      <w:r w:rsidRPr="00A27491">
        <w:rPr>
          <w:noProof w:val="0"/>
        </w:rPr>
        <w:t xml:space="preserve">            }</w:t>
      </w:r>
    </w:p>
    <w:p w14:paraId="744BB9BB" w14:textId="77777777" w:rsidR="003902D4" w:rsidRPr="00A27491" w:rsidRDefault="003902D4" w:rsidP="003902D4">
      <w:pPr>
        <w:pStyle w:val="PL"/>
        <w:rPr>
          <w:b/>
          <w:noProof w:val="0"/>
        </w:rPr>
      </w:pPr>
    </w:p>
    <w:p w14:paraId="18212E40" w14:textId="77777777" w:rsidR="003902D4" w:rsidRPr="00A27491" w:rsidRDefault="003902D4" w:rsidP="003902D4">
      <w:pPr>
        <w:pStyle w:val="H6"/>
      </w:pPr>
      <w:r w:rsidRPr="00A27491">
        <w:t>(4)</w:t>
      </w:r>
    </w:p>
    <w:p w14:paraId="4BF815B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imminent peril group call }</w:t>
      </w:r>
    </w:p>
    <w:p w14:paraId="07658D0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DE0424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7F5C480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12434BDF" w14:textId="77777777" w:rsidR="003902D4" w:rsidRPr="00A27491" w:rsidRDefault="003902D4" w:rsidP="003902D4">
      <w:pPr>
        <w:pStyle w:val="PL"/>
        <w:rPr>
          <w:noProof w:val="0"/>
        </w:rPr>
      </w:pPr>
      <w:r w:rsidRPr="00A27491">
        <w:rPr>
          <w:noProof w:val="0"/>
        </w:rPr>
        <w:t xml:space="preserve">            }</w:t>
      </w:r>
    </w:p>
    <w:p w14:paraId="3AC26714" w14:textId="77777777" w:rsidR="003902D4" w:rsidRPr="00A27491" w:rsidRDefault="003902D4" w:rsidP="003902D4">
      <w:pPr>
        <w:pStyle w:val="PL"/>
        <w:rPr>
          <w:b/>
          <w:noProof w:val="0"/>
        </w:rPr>
      </w:pPr>
    </w:p>
    <w:p w14:paraId="4EF94587" w14:textId="77777777" w:rsidR="003902D4" w:rsidRPr="00A27491" w:rsidRDefault="003902D4" w:rsidP="003902D4">
      <w:pPr>
        <w:pStyle w:val="H6"/>
      </w:pPr>
      <w:r w:rsidRPr="00A27491">
        <w:t>7.1.1.2.2</w:t>
      </w:r>
      <w:r w:rsidRPr="00A27491">
        <w:tab/>
        <w:t>Conformance requirements</w:t>
      </w:r>
    </w:p>
    <w:p w14:paraId="4BED2F06"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6531D0FE" w14:textId="77777777" w:rsidR="003902D4" w:rsidRPr="00A27491" w:rsidRDefault="003902D4" w:rsidP="003902D4">
      <w:r w:rsidRPr="00A27491">
        <w:t xml:space="preserve">[TS 24.281, clause </w:t>
      </w:r>
      <w:r w:rsidRPr="00A27491">
        <w:rPr>
          <w:lang w:eastAsia="zh-CN"/>
        </w:rPr>
        <w:t>9.3.2.4.3.3</w:t>
      </w:r>
      <w:r w:rsidRPr="00A27491">
        <w:t>]</w:t>
      </w:r>
    </w:p>
    <w:p w14:paraId="432B9BFB"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7B0BC1C0"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0D14CD3A"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7211E1E4"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313CE08"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19D3D975"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6F4A1B1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8FE4D66"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1EEC0844"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6005D3BF"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5A992552"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403999F3"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7CD3CCF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646B7A85" w14:textId="77777777" w:rsidR="003902D4" w:rsidRPr="00A27491" w:rsidRDefault="003902D4" w:rsidP="003902D4">
      <w:pPr>
        <w:pStyle w:val="B2"/>
      </w:pPr>
      <w:r w:rsidRPr="00A27491">
        <w:t>a)</w:t>
      </w:r>
      <w:r w:rsidRPr="00A27491">
        <w:tab/>
        <w:t>shall establish a media session based on the stored SDP body of the call;</w:t>
      </w:r>
    </w:p>
    <w:p w14:paraId="0A482925"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0D5F285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69B586A"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09BA6EF" w14:textId="77777777" w:rsidR="003902D4" w:rsidRPr="00A27491" w:rsidRDefault="003902D4" w:rsidP="003902D4">
      <w:pPr>
        <w:pStyle w:val="B4"/>
      </w:pPr>
      <w:r w:rsidRPr="00A27491">
        <w:t>A)</w:t>
      </w:r>
      <w:r w:rsidRPr="00A27491">
        <w:tab/>
        <w:t>shall set the Call identifier IE to the stored call identifier of the call;</w:t>
      </w:r>
    </w:p>
    <w:p w14:paraId="4E60032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5465D153"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11C350B"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22BC350"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33F07F26"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2C4A994A"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E78679"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011E9A97" w14:textId="77777777" w:rsidR="003902D4" w:rsidRPr="00A27491" w:rsidRDefault="003902D4" w:rsidP="003902D4">
      <w:r w:rsidRPr="00A27491">
        <w:t>[TS 24.281, clause 9.3.3.4.7.2]</w:t>
      </w:r>
    </w:p>
    <w:p w14:paraId="0E1D430A" w14:textId="77777777" w:rsidR="003902D4" w:rsidRPr="00A27491" w:rsidRDefault="003902D4" w:rsidP="003902D4">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13A1823F" w14:textId="77777777" w:rsidR="003902D4" w:rsidRPr="00A27491" w:rsidRDefault="003902D4" w:rsidP="003902D4">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360E5EED" w14:textId="77777777" w:rsidR="003902D4" w:rsidRPr="00A27491" w:rsidRDefault="003902D4" w:rsidP="003902D4">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605C767C"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63A6709"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198FA501"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36B9DDF2"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13846ACD" w14:textId="77777777" w:rsidR="003902D4" w:rsidRPr="00A27491" w:rsidRDefault="003902D4" w:rsidP="003902D4">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5A0204CD" w14:textId="77777777" w:rsidR="003902D4" w:rsidRPr="00A27491" w:rsidRDefault="003902D4" w:rsidP="003902D4">
      <w:pPr>
        <w:pStyle w:val="B3"/>
        <w:rPr>
          <w:rFonts w:eastAsia="Malgun Gothic"/>
          <w:lang w:eastAsia="ko-KR"/>
        </w:rPr>
      </w:pPr>
      <w:r w:rsidRPr="00A27491">
        <w:rPr>
          <w:lang w:eastAsia="ko-KR"/>
        </w:rPr>
        <w:t>v)</w:t>
      </w:r>
      <w:r w:rsidRPr="00A27491">
        <w:rPr>
          <w:lang w:eastAsia="ko-KR"/>
        </w:rPr>
        <w:tab/>
        <w:t>shall enter "T1: in-progress emergency group call" state;</w:t>
      </w:r>
    </w:p>
    <w:p w14:paraId="1A7F0D82"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735F052"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514732"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4824EEA1"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BE3696F"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6E50A415" w14:textId="77777777" w:rsidR="003902D4" w:rsidRPr="00A27491" w:rsidRDefault="003902D4" w:rsidP="003902D4">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26B3B4E3"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72F3AA9"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9EA4933" w14:textId="77777777" w:rsidR="003902D4" w:rsidRPr="00A27491" w:rsidRDefault="003902D4" w:rsidP="003902D4">
      <w:pPr>
        <w:pStyle w:val="B3"/>
        <w:rPr>
          <w:lang w:eastAsia="ko-KR"/>
        </w:rPr>
      </w:pPr>
      <w:r w:rsidRPr="00A27491">
        <w:rPr>
          <w:lang w:eastAsia="ko-KR"/>
        </w:rPr>
        <w:t>iii)</w:t>
      </w:r>
      <w:r w:rsidRPr="00A27491">
        <w:rPr>
          <w:lang w:eastAsia="ko-KR"/>
        </w:rPr>
        <w:tab/>
        <w:t>shall stop timer TFG13 (implicit downgrade), if running; and</w:t>
      </w:r>
    </w:p>
    <w:p w14:paraId="3C070145"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shall enter "T2: in-progress basic group call" state; and</w:t>
      </w:r>
    </w:p>
    <w:p w14:paraId="73C88270" w14:textId="77777777" w:rsidR="003902D4" w:rsidRPr="00A27491" w:rsidRDefault="003902D4" w:rsidP="003902D4">
      <w:pPr>
        <w:pStyle w:val="B1"/>
      </w:pPr>
      <w:r w:rsidRPr="00A27491">
        <w:t>2)</w:t>
      </w:r>
      <w:r w:rsidRPr="00A27491">
        <w:tab/>
        <w:t>if the stored last user to change call type of the call is different from the Last user to change call type IE of the GROUP CALL ANNOUNCEMENT message and:</w:t>
      </w:r>
    </w:p>
    <w:p w14:paraId="6E4102BD" w14:textId="77777777" w:rsidR="003902D4" w:rsidRPr="00A27491" w:rsidRDefault="003902D4" w:rsidP="003902D4">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F12F6D5"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2594320E"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1511369"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E627231"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1C3B3D9"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BD72A7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18856F54"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20CAE4D"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4B879012" w14:textId="77777777" w:rsidR="003902D4" w:rsidRPr="00A27491" w:rsidRDefault="003902D4" w:rsidP="003902D4">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2AAEE30C" w14:textId="77777777" w:rsidR="003902D4" w:rsidRPr="00A27491" w:rsidRDefault="003902D4" w:rsidP="003902D4">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12491B67"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19AD024E"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1D3E338B"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64C20B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6190797A"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7E912B89"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22402E64" w14:textId="77777777" w:rsidR="003902D4" w:rsidRPr="00A27491" w:rsidRDefault="003902D4" w:rsidP="003902D4">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1340837B" w14:textId="77777777" w:rsidR="003902D4" w:rsidRPr="00A27491" w:rsidRDefault="003902D4" w:rsidP="003902D4">
      <w:r w:rsidRPr="00A27491">
        <w:t>[TS 24.281, clause 9.3.3.4.8.3]</w:t>
      </w:r>
    </w:p>
    <w:p w14:paraId="2D00AE4C"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GROUP CALL EMERGENCY END message, the MCVideo client:</w:t>
      </w:r>
    </w:p>
    <w:p w14:paraId="0E2B5E52"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EMERGENCY END message;</w:t>
      </w:r>
    </w:p>
    <w:p w14:paraId="30CE38EC"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EMERGENCY END message;</w:t>
      </w:r>
    </w:p>
    <w:p w14:paraId="726A73FF"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78F0FBAA"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FF396AD"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TFG13 (implicit downgrade emergency); and</w:t>
      </w:r>
    </w:p>
    <w:p w14:paraId="4EE856AB"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4251C692" w14:textId="77777777" w:rsidR="003902D4" w:rsidRPr="00A27491" w:rsidRDefault="003902D4" w:rsidP="003902D4">
      <w:r w:rsidRPr="00A27491">
        <w:t>[TS 24.281, clause 9.3.3.4.8.6]</w:t>
      </w:r>
    </w:p>
    <w:p w14:paraId="563BB0D2"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GROUP CALL IMMINENT PERIL END message, the MCVideo client:</w:t>
      </w:r>
    </w:p>
    <w:p w14:paraId="4AFB43B4"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IMMINENT PERIL END message;</w:t>
      </w:r>
    </w:p>
    <w:p w14:paraId="24611AF2"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IMMINENT PERIL END message;</w:t>
      </w:r>
    </w:p>
    <w:p w14:paraId="3C53857D"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B34E280"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66E23D63"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TFG14 (implicit downgrade imminent peril); and</w:t>
      </w:r>
    </w:p>
    <w:p w14:paraId="1059E698"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63F010B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BBDF880" w14:textId="77777777" w:rsidR="003902D4" w:rsidRPr="00A27491" w:rsidRDefault="003902D4" w:rsidP="003902D4">
      <w:r w:rsidRPr="00A27491">
        <w:t>When an MCVideo call is established the terminating transmission participant:</w:t>
      </w:r>
    </w:p>
    <w:p w14:paraId="11F30CF0"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3443FCC6" w14:textId="77777777" w:rsidR="003902D4" w:rsidRPr="00A27491" w:rsidRDefault="003902D4" w:rsidP="003902D4">
      <w:pPr>
        <w:pStyle w:val="B1"/>
      </w:pPr>
      <w:r w:rsidRPr="00A27491">
        <w:t>2.</w:t>
      </w:r>
      <w:r w:rsidRPr="00A27491">
        <w:tab/>
        <w:t>shall start timer T230 (Inactivity); and</w:t>
      </w:r>
    </w:p>
    <w:p w14:paraId="2F450A81" w14:textId="77777777" w:rsidR="003902D4" w:rsidRPr="00A27491" w:rsidRDefault="003902D4" w:rsidP="003902D4">
      <w:pPr>
        <w:pStyle w:val="B1"/>
      </w:pPr>
      <w:r w:rsidRPr="00A27491">
        <w:t>3.</w:t>
      </w:r>
      <w:r w:rsidRPr="00A27491">
        <w:tab/>
        <w:t>shall enter 'O: silence' state.</w:t>
      </w:r>
    </w:p>
    <w:p w14:paraId="06B0B0C9" w14:textId="77777777" w:rsidR="003902D4" w:rsidRPr="00A27491" w:rsidRDefault="003902D4" w:rsidP="003902D4">
      <w:r w:rsidRPr="00A27491">
        <w:t>[TS 24.581, clause 7.2.3.3.4]</w:t>
      </w:r>
    </w:p>
    <w:p w14:paraId="437AD228"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9DD18C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20C78BE"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0380BA76" w14:textId="77777777" w:rsidR="003902D4" w:rsidRPr="00A27491" w:rsidRDefault="003902D4" w:rsidP="003902D4">
      <w:pPr>
        <w:pStyle w:val="B1"/>
      </w:pPr>
      <w:r w:rsidRPr="00A27491">
        <w:t>3.</w:t>
      </w:r>
      <w:r w:rsidRPr="00A27491">
        <w:tab/>
        <w:t>shall stop timer T230 (Inactivity);</w:t>
      </w:r>
    </w:p>
    <w:p w14:paraId="7C7E0580"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09A5E807" w14:textId="77777777" w:rsidR="003902D4" w:rsidRPr="00A27491" w:rsidRDefault="003902D4" w:rsidP="003902D4">
      <w:pPr>
        <w:pStyle w:val="B1"/>
      </w:pPr>
      <w:r w:rsidRPr="00A27491">
        <w:t>5.</w:t>
      </w:r>
      <w:r w:rsidRPr="00A27491">
        <w:tab/>
        <w:t>shall enter 'O: has no permission' state.</w:t>
      </w:r>
    </w:p>
    <w:p w14:paraId="3CC31701" w14:textId="77777777" w:rsidR="003902D4" w:rsidRPr="00A27491" w:rsidRDefault="003902D4" w:rsidP="003902D4">
      <w:r w:rsidRPr="00A27491">
        <w:t>[TS 24.581, clause 7.2.3.4.2]</w:t>
      </w:r>
    </w:p>
    <w:p w14:paraId="23565FA0"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439F43EF"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FFDF440"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5C901F94"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01852ED"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031FFA0"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928796F"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0C78F23"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22CAF647"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F56BCFC"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1D9CFC6C"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A8C6BCA"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80FF2D5" w14:textId="77777777" w:rsidR="003902D4" w:rsidRPr="00A27491" w:rsidRDefault="003902D4" w:rsidP="003902D4">
      <w:pPr>
        <w:pStyle w:val="B1"/>
      </w:pPr>
      <w:r w:rsidRPr="00A27491">
        <w:t>2.</w:t>
      </w:r>
      <w:r w:rsidRPr="00A27491">
        <w:tab/>
        <w:t>shall provide transmission deny notification to the user;</w:t>
      </w:r>
    </w:p>
    <w:p w14:paraId="46E3B609"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28CB5D40"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1CC51BE5"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50CBEA25" w14:textId="77777777" w:rsidR="003902D4" w:rsidRPr="00A27491" w:rsidRDefault="003902D4" w:rsidP="003902D4">
      <w:pPr>
        <w:pStyle w:val="B1"/>
      </w:pPr>
      <w:r w:rsidRPr="00A27491">
        <w:t>1.</w:t>
      </w:r>
      <w:r w:rsidRPr="00A27491">
        <w:tab/>
        <w:t>shall stop the timer T201 (Transmission Request);</w:t>
      </w:r>
    </w:p>
    <w:p w14:paraId="39E271FF"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F3C1456" w14:textId="77777777" w:rsidR="003902D4" w:rsidRPr="00A27491" w:rsidRDefault="003902D4" w:rsidP="003902D4">
      <w:pPr>
        <w:pStyle w:val="B1"/>
      </w:pPr>
      <w:r w:rsidRPr="00A27491">
        <w:t>3.</w:t>
      </w:r>
      <w:r w:rsidRPr="00A27491">
        <w:tab/>
        <w:t>shall provide transmission deny notification to the user;</w:t>
      </w:r>
    </w:p>
    <w:p w14:paraId="7EE4F2C4"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30424D01" w14:textId="77777777" w:rsidR="003902D4" w:rsidRPr="00A27491" w:rsidRDefault="003902D4" w:rsidP="003902D4">
      <w:pPr>
        <w:pStyle w:val="B1"/>
      </w:pPr>
      <w:r w:rsidRPr="00A27491">
        <w:t>5.</w:t>
      </w:r>
      <w:r w:rsidRPr="00A27491">
        <w:tab/>
        <w:t>shall enter 'O: has no permission' state.</w:t>
      </w:r>
    </w:p>
    <w:p w14:paraId="7A90E651" w14:textId="77777777" w:rsidR="003902D4" w:rsidRPr="00A27491" w:rsidRDefault="003902D4" w:rsidP="003902D4">
      <w:pPr>
        <w:pStyle w:val="H6"/>
      </w:pPr>
      <w:r w:rsidRPr="00A27491">
        <w:t>7.1.1.2.3</w:t>
      </w:r>
      <w:r w:rsidRPr="00A27491">
        <w:tab/>
        <w:t>Test description</w:t>
      </w:r>
    </w:p>
    <w:p w14:paraId="23E0B228" w14:textId="77777777" w:rsidR="003902D4" w:rsidRPr="00A27491" w:rsidRDefault="003902D4" w:rsidP="003902D4">
      <w:pPr>
        <w:pStyle w:val="H6"/>
      </w:pPr>
      <w:r w:rsidRPr="00A27491">
        <w:t>7.1.1.2.3.1</w:t>
      </w:r>
      <w:r w:rsidRPr="00A27491">
        <w:tab/>
        <w:t>Pre-test conditions</w:t>
      </w:r>
    </w:p>
    <w:p w14:paraId="7E1F5E67" w14:textId="77777777" w:rsidR="003902D4" w:rsidRPr="00A27491" w:rsidRDefault="003902D4" w:rsidP="003902D4">
      <w:pPr>
        <w:pStyle w:val="H6"/>
      </w:pPr>
      <w:r w:rsidRPr="00A27491">
        <w:t>System Simulator:</w:t>
      </w:r>
    </w:p>
    <w:p w14:paraId="14758643" w14:textId="77777777" w:rsidR="003902D4" w:rsidRPr="00A27491" w:rsidRDefault="003902D4" w:rsidP="003902D4">
      <w:pPr>
        <w:pStyle w:val="B1"/>
      </w:pPr>
      <w:r w:rsidRPr="00A27491">
        <w:t>-</w:t>
      </w:r>
      <w:r w:rsidRPr="00A27491">
        <w:tab/>
      </w:r>
      <w:r w:rsidRPr="00A27491">
        <w:rPr>
          <w:color w:val="000000"/>
        </w:rPr>
        <w:t>SS-UE1 (MCVideo client)</w:t>
      </w:r>
    </w:p>
    <w:p w14:paraId="7BAC811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E15DD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7DAFA13"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6B85802" w14:textId="77777777" w:rsidR="003902D4" w:rsidRPr="00A27491" w:rsidRDefault="003902D4" w:rsidP="003902D4">
      <w:pPr>
        <w:pStyle w:val="B1"/>
      </w:pPr>
      <w:r w:rsidRPr="00A27491">
        <w:t>-</w:t>
      </w:r>
      <w:r w:rsidRPr="00A27491">
        <w:tab/>
      </w:r>
      <w:r w:rsidRPr="00A27491">
        <w:rPr>
          <w:color w:val="000000"/>
        </w:rPr>
        <w:t>SS-NW (MCVideo server)</w:t>
      </w:r>
    </w:p>
    <w:p w14:paraId="29152BE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421B5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6C0AE086" w14:textId="77777777" w:rsidR="003902D4" w:rsidRPr="00A27491" w:rsidRDefault="003902D4" w:rsidP="003902D4">
      <w:pPr>
        <w:pStyle w:val="H6"/>
      </w:pPr>
      <w:r w:rsidRPr="00A27491">
        <w:t>IUT:</w:t>
      </w:r>
    </w:p>
    <w:p w14:paraId="785459E8" w14:textId="77777777" w:rsidR="003902D4" w:rsidRPr="00A27491" w:rsidRDefault="003902D4" w:rsidP="003902D4">
      <w:pPr>
        <w:pStyle w:val="B1"/>
      </w:pPr>
      <w:r w:rsidRPr="00A27491">
        <w:t>-</w:t>
      </w:r>
      <w:r w:rsidRPr="00A27491">
        <w:tab/>
        <w:t>UE (MCVideo client)</w:t>
      </w:r>
    </w:p>
    <w:p w14:paraId="570A0268" w14:textId="6DFF5408" w:rsidR="003902D4" w:rsidRPr="00A27491" w:rsidRDefault="003902D4" w:rsidP="003902D4">
      <w:pPr>
        <w:pStyle w:val="B1"/>
      </w:pPr>
      <w:r w:rsidRPr="00A27491">
        <w:t>-</w:t>
      </w:r>
      <w:r w:rsidRPr="00A27491">
        <w:tab/>
        <w:t>The test USIM set as defined in TS 36.579-1 [2] clause 5.5.10 is inserted.</w:t>
      </w:r>
    </w:p>
    <w:p w14:paraId="360B23A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46294C7" w14:textId="77777777" w:rsidR="003902D4" w:rsidRPr="00A27491" w:rsidRDefault="003902D4" w:rsidP="003902D4">
      <w:pPr>
        <w:pStyle w:val="H6"/>
      </w:pPr>
      <w:r w:rsidRPr="00A27491">
        <w:t>Preamble:</w:t>
      </w:r>
    </w:p>
    <w:p w14:paraId="34F28676"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71D337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1DA3C6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C4C9E9B" w14:textId="77777777" w:rsidR="003902D4" w:rsidRPr="00A27491" w:rsidRDefault="003902D4" w:rsidP="003902D4">
      <w:pPr>
        <w:pStyle w:val="B1"/>
      </w:pPr>
      <w:r w:rsidRPr="00A27491">
        <w:t>-</w:t>
      </w:r>
      <w:r w:rsidRPr="00A27491">
        <w:tab/>
        <w:t>The UE is switched-off.</w:t>
      </w:r>
    </w:p>
    <w:p w14:paraId="726D4997" w14:textId="77777777" w:rsidR="003902D4" w:rsidRPr="00A27491" w:rsidRDefault="003902D4" w:rsidP="003902D4">
      <w:pPr>
        <w:pStyle w:val="B1"/>
      </w:pPr>
      <w:r w:rsidRPr="00A27491">
        <w:t>-</w:t>
      </w:r>
      <w:r w:rsidRPr="00A27491">
        <w:tab/>
        <w:t>UE States at the end of the preamble</w:t>
      </w:r>
    </w:p>
    <w:p w14:paraId="65AD2947" w14:textId="77777777" w:rsidR="003902D4" w:rsidRPr="00A27491" w:rsidRDefault="003902D4" w:rsidP="003902D4">
      <w:pPr>
        <w:pStyle w:val="B2"/>
      </w:pPr>
      <w:r w:rsidRPr="00A27491">
        <w:t>-</w:t>
      </w:r>
      <w:r w:rsidRPr="00A27491">
        <w:tab/>
        <w:t>The UE is in state 'switched-off'.</w:t>
      </w:r>
    </w:p>
    <w:p w14:paraId="3F1579B6" w14:textId="77777777" w:rsidR="003902D4" w:rsidRPr="00A27491" w:rsidRDefault="003902D4" w:rsidP="003902D4">
      <w:pPr>
        <w:pStyle w:val="H6"/>
      </w:pPr>
      <w:r w:rsidRPr="00A27491">
        <w:t>7.1.1.2.3.2</w:t>
      </w:r>
      <w:r w:rsidRPr="00A27491">
        <w:tab/>
        <w:t>Test procedure sequence</w:t>
      </w:r>
    </w:p>
    <w:p w14:paraId="35EB0AB1" w14:textId="77777777" w:rsidR="003902D4" w:rsidRPr="00A27491" w:rsidRDefault="003902D4" w:rsidP="003902D4">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1FD4F03" w14:textId="77777777" w:rsidTr="00D508ED">
        <w:tc>
          <w:tcPr>
            <w:tcW w:w="648" w:type="dxa"/>
            <w:tcBorders>
              <w:top w:val="single" w:sz="4" w:space="0" w:color="auto"/>
              <w:left w:val="single" w:sz="4" w:space="0" w:color="auto"/>
              <w:bottom w:val="nil"/>
              <w:right w:val="single" w:sz="4" w:space="0" w:color="auto"/>
            </w:tcBorders>
            <w:hideMark/>
          </w:tcPr>
          <w:p w14:paraId="1505FE65"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1FD373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C20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FBBBC2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202E79A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CBC521A" w14:textId="77777777" w:rsidTr="00D508ED">
        <w:tc>
          <w:tcPr>
            <w:tcW w:w="648" w:type="dxa"/>
            <w:tcBorders>
              <w:top w:val="nil"/>
              <w:left w:val="single" w:sz="4" w:space="0" w:color="auto"/>
              <w:bottom w:val="single" w:sz="4" w:space="0" w:color="auto"/>
              <w:right w:val="single" w:sz="4" w:space="0" w:color="auto"/>
            </w:tcBorders>
          </w:tcPr>
          <w:p w14:paraId="5DCCF60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07B035"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0FF9B2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8F0D07C"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097AF54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D212CB1" w14:textId="77777777" w:rsidR="003902D4" w:rsidRPr="00A27491" w:rsidRDefault="003902D4" w:rsidP="00D508ED">
            <w:pPr>
              <w:pStyle w:val="TAH"/>
              <w:spacing w:line="256" w:lineRule="auto"/>
              <w:rPr>
                <w:lang w:eastAsia="en-US"/>
              </w:rPr>
            </w:pPr>
          </w:p>
        </w:tc>
      </w:tr>
      <w:tr w:rsidR="003902D4" w:rsidRPr="00A27491" w14:paraId="119E54A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FA6741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C00BC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5912D2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7D48A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8ACD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ECB31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6E7C4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22CE2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C4BAA8D" w14:textId="77777777" w:rsidR="003902D4" w:rsidRPr="00A27491" w:rsidRDefault="003902D4" w:rsidP="00E972B2">
            <w:pPr>
              <w:pStyle w:val="TAL"/>
              <w:rPr>
                <w:lang w:eastAsia="en-US"/>
              </w:rPr>
            </w:pPr>
            <w:r w:rsidRPr="00A27491">
              <w:rPr>
                <w:lang w:eastAsia="en-US"/>
              </w:rPr>
              <w:t>Trigger the UE to reset UTC time and location.</w:t>
            </w:r>
          </w:p>
          <w:p w14:paraId="4DDAAAC8" w14:textId="77777777" w:rsidR="003902D4" w:rsidRPr="00A27491" w:rsidRDefault="003902D4" w:rsidP="00E972B2">
            <w:pPr>
              <w:pStyle w:val="TAL"/>
              <w:rPr>
                <w:lang w:eastAsia="en-US"/>
              </w:rPr>
            </w:pPr>
          </w:p>
          <w:p w14:paraId="58D69708"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CFD6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4216A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6D0F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EE84E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C634A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A24CCB"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268C68A"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89557D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45817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7BD15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1A3C3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85B6E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7C85A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DEC3C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08C231" w14:textId="041F8668"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0EAE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3797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AD19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AB5B8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EA75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1FEF1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0254C7C"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3EAD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842F7E"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B1EA6E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F5B34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EBD29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29AE133"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BE464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9C040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52D39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08BFBEE"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54CBC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8BB11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FB77C6"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A2EBD52"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21DD3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F519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6597E1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483F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E14CF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BA54441"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381FF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2A303DD3"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C086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EF9F4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BDA26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0B69A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C8327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3628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3F775A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768C89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E3B1DA"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F2ADB1B"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A24454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81FA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E974676"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C76F26F"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F76CB"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BD4E4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C71798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4FE14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67717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81F894"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92A2F31"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261342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061AB5B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9B985B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4AC63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8A23F6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9BB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79BA27"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2E739AB"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6B9C243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027578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055E3B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0E694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BE1F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D10755"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812FF8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BE29C7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9A403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9DC7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043DA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5D0B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B88CC9" w14:textId="77777777" w:rsidR="003902D4" w:rsidRPr="00A27491" w:rsidRDefault="003902D4" w:rsidP="00D508ED">
            <w:pPr>
              <w:pStyle w:val="TAC"/>
              <w:spacing w:line="256" w:lineRule="auto"/>
              <w:rPr>
                <w:lang w:eastAsia="en-US"/>
              </w:rPr>
            </w:pPr>
            <w:r w:rsidRPr="00A27491">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AFDB490"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204E556"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0DED2B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473C8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919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7B684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3E4DA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985397" w14:textId="77777777" w:rsidR="003902D4" w:rsidRPr="00A27491" w:rsidRDefault="003902D4" w:rsidP="00D508ED">
            <w:pPr>
              <w:pStyle w:val="TAC"/>
              <w:spacing w:line="256" w:lineRule="auto"/>
              <w:rPr>
                <w:lang w:eastAsia="en-US"/>
              </w:rPr>
            </w:pPr>
            <w:r w:rsidRPr="00A27491">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2CB79FC"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3137FE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1DB19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432689D"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CE40D7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14FAC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AA0C5" w14:textId="77777777" w:rsidR="003902D4" w:rsidRPr="00A27491" w:rsidRDefault="003902D4" w:rsidP="00D508ED">
            <w:pPr>
              <w:pStyle w:val="TAC"/>
              <w:spacing w:line="256" w:lineRule="auto"/>
              <w:rPr>
                <w:lang w:eastAsia="en-US"/>
              </w:rPr>
            </w:pPr>
            <w:r w:rsidRPr="00A27491">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0165DC3"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17E48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0A6A4A0"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4064D9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0DB6D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6A2E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E6303C" w14:textId="77777777" w:rsidR="003902D4" w:rsidRPr="00A27491" w:rsidRDefault="003902D4" w:rsidP="00D508ED">
            <w:pPr>
              <w:pStyle w:val="TAC"/>
              <w:spacing w:line="256" w:lineRule="auto"/>
              <w:rPr>
                <w:lang w:eastAsia="en-US"/>
              </w:rPr>
            </w:pPr>
            <w:r w:rsidRPr="00A27491">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1D55C9E"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614EE5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D0D4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8661C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E3F4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AAF00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CD619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2471D45"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3AC824" w14:textId="77777777" w:rsidR="003902D4" w:rsidRPr="00A27491" w:rsidRDefault="003902D4" w:rsidP="00D508ED">
            <w:pPr>
              <w:pStyle w:val="TAL"/>
              <w:spacing w:line="256" w:lineRule="auto"/>
              <w:rPr>
                <w:lang w:eastAsia="en-US"/>
              </w:rPr>
            </w:pPr>
            <w:r w:rsidRPr="00A27491">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131CF26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B6341"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766BA3A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A7245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63E7AC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8D2D1F"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F08C6B8"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EBC4D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E774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273151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FC04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168D7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5F91EF3" w14:textId="77777777" w:rsidR="003902D4" w:rsidRPr="00A27491" w:rsidRDefault="003902D4" w:rsidP="00D508ED">
            <w:pPr>
              <w:pStyle w:val="TAC"/>
              <w:spacing w:line="256" w:lineRule="auto"/>
              <w:rPr>
                <w:lang w:eastAsia="en-US"/>
              </w:rPr>
            </w:pPr>
            <w:r w:rsidRPr="00A27491">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71253760"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3BCA5BA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2BFB26"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B4ED1F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D9156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D15E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F17C1" w14:textId="77777777" w:rsidR="003902D4" w:rsidRPr="00A27491" w:rsidRDefault="003902D4" w:rsidP="00D508ED">
            <w:pPr>
              <w:pStyle w:val="TAC"/>
              <w:spacing w:line="256" w:lineRule="auto"/>
              <w:rPr>
                <w:lang w:eastAsia="en-US"/>
              </w:rPr>
            </w:pPr>
            <w:r w:rsidRPr="00A27491">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37F200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EFD83D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B899C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FBD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649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D841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5E8177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6137C3D" w14:textId="77777777" w:rsidR="003902D4" w:rsidRPr="00A27491" w:rsidRDefault="003902D4" w:rsidP="00D508ED">
            <w:pPr>
              <w:pStyle w:val="TAC"/>
              <w:spacing w:line="256" w:lineRule="auto"/>
              <w:rPr>
                <w:lang w:eastAsia="en-US"/>
              </w:rPr>
            </w:pPr>
            <w:r w:rsidRPr="00A27491">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491E8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C918D7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D81BF"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97631E"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AC22A9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3E269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D98780" w14:textId="77777777" w:rsidR="003902D4" w:rsidRPr="00A27491" w:rsidRDefault="003902D4" w:rsidP="00D508ED">
            <w:pPr>
              <w:pStyle w:val="TAC"/>
              <w:spacing w:line="256" w:lineRule="auto"/>
              <w:rPr>
                <w:lang w:eastAsia="en-US"/>
              </w:rPr>
            </w:pPr>
            <w:r w:rsidRPr="00A27491">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5B300DB8"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8B2B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F22F162"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3A93151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9D0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06D2C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5A5028" w14:textId="77777777" w:rsidR="003902D4" w:rsidRPr="00A27491" w:rsidRDefault="003902D4" w:rsidP="00D508ED">
            <w:pPr>
              <w:pStyle w:val="TAC"/>
              <w:spacing w:line="256" w:lineRule="auto"/>
              <w:rPr>
                <w:lang w:eastAsia="en-US"/>
              </w:rPr>
            </w:pPr>
            <w:r w:rsidRPr="00A27491">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7C1F34F"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76A0036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73AE665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049A24F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88616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30DB88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44365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5F3D5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2BC0A2F2" w14:textId="77777777" w:rsidR="003902D4" w:rsidRPr="00A27491" w:rsidRDefault="003902D4" w:rsidP="00D508ED">
            <w:pPr>
              <w:pStyle w:val="TAL"/>
              <w:spacing w:line="256" w:lineRule="auto"/>
              <w:rPr>
                <w:lang w:eastAsia="en-US"/>
              </w:rPr>
            </w:pPr>
            <w:r w:rsidRPr="00A27491">
              <w:rPr>
                <w:lang w:eastAsia="en-US"/>
              </w:rPr>
              <w:t xml:space="preserve">The SS-UE1 (MCVideo client) sends a </w:t>
            </w:r>
            <w:r w:rsidRPr="00A27491">
              <w:rPr>
                <w:rFonts w:cs="Arial"/>
                <w:szCs w:val="18"/>
                <w:lang w:eastAsia="en-US"/>
              </w:rPr>
              <w:t>GROUP CALL IMMINENT PERIL END</w:t>
            </w:r>
            <w:r w:rsidRPr="00A27491">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837F92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5F1654"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78E86C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790CE3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72C5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E5E5C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ACB6EC" w14:textId="7D4A40F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F234F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7525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E55E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43572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27C9"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20FFC1F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497CFCD2" w14:textId="77777777" w:rsidR="003902D4" w:rsidRPr="00A27491" w:rsidRDefault="003902D4" w:rsidP="003902D4"/>
    <w:p w14:paraId="5AFBE3F9" w14:textId="77777777" w:rsidR="003902D4" w:rsidRPr="00A27491" w:rsidRDefault="003902D4" w:rsidP="003902D4">
      <w:pPr>
        <w:pStyle w:val="H6"/>
      </w:pPr>
      <w:r w:rsidRPr="00A27491">
        <w:t>7.1.1.2.3.3</w:t>
      </w:r>
      <w:r w:rsidRPr="00A27491">
        <w:tab/>
        <w:t>Specific message contents</w:t>
      </w:r>
    </w:p>
    <w:p w14:paraId="0C659F94" w14:textId="77777777" w:rsidR="003902D4" w:rsidRPr="00A27491" w:rsidRDefault="003902D4" w:rsidP="003902D4">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515CA1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A79542" w14:textId="77777777" w:rsidR="003902D4" w:rsidRPr="00A27491" w:rsidRDefault="003902D4" w:rsidP="00D508ED">
            <w:pPr>
              <w:pStyle w:val="TAL"/>
              <w:spacing w:line="256" w:lineRule="auto"/>
              <w:rPr>
                <w:lang w:eastAsia="en-US"/>
              </w:rPr>
            </w:pPr>
            <w:r w:rsidRPr="00A27491">
              <w:rPr>
                <w:lang w:eastAsia="en-US"/>
              </w:rPr>
              <w:t>Derivation Path: TS 36.579-1 [2], Table 5.5.14.2-1</w:t>
            </w:r>
          </w:p>
        </w:tc>
      </w:tr>
      <w:tr w:rsidR="003902D4" w:rsidRPr="00A27491" w14:paraId="4EA733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FF58D6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F3841"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65E158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26C4531"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B983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719C2"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154280E"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4916F3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A653BF1" w14:textId="77777777" w:rsidR="003902D4" w:rsidRPr="00A27491" w:rsidRDefault="003902D4" w:rsidP="00D508ED">
            <w:pPr>
              <w:pStyle w:val="TAL"/>
              <w:spacing w:line="256" w:lineRule="auto"/>
              <w:rPr>
                <w:lang w:eastAsia="en-US"/>
              </w:rPr>
            </w:pPr>
          </w:p>
        </w:tc>
      </w:tr>
      <w:tr w:rsidR="003902D4" w:rsidRPr="00A27491" w14:paraId="3B076FB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E3EA98"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65ABC79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A16091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67612B" w14:textId="77777777" w:rsidR="003902D4" w:rsidRPr="00A27491" w:rsidRDefault="003902D4" w:rsidP="00D508ED">
            <w:pPr>
              <w:pStyle w:val="TAL"/>
              <w:spacing w:line="256" w:lineRule="auto"/>
              <w:rPr>
                <w:lang w:eastAsia="en-US"/>
              </w:rPr>
            </w:pPr>
          </w:p>
        </w:tc>
      </w:tr>
    </w:tbl>
    <w:p w14:paraId="27565338" w14:textId="77777777" w:rsidR="003902D4" w:rsidRPr="00A27491" w:rsidRDefault="003902D4" w:rsidP="003902D4"/>
    <w:p w14:paraId="35C34F9B" w14:textId="77777777" w:rsidR="003902D4" w:rsidRPr="00A27491" w:rsidRDefault="003902D4" w:rsidP="003902D4">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7CC9144"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0D1B2F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2A54DB4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EDB31E"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D88C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5E08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33CD3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5CC086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6DD96A"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3A7313"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5D894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56744ED" w14:textId="77777777" w:rsidR="003902D4" w:rsidRPr="00A27491" w:rsidRDefault="003902D4" w:rsidP="00D508ED">
            <w:pPr>
              <w:pStyle w:val="TAL"/>
              <w:spacing w:line="256" w:lineRule="auto"/>
              <w:rPr>
                <w:lang w:eastAsia="en-US"/>
              </w:rPr>
            </w:pPr>
          </w:p>
        </w:tc>
      </w:tr>
      <w:tr w:rsidR="003902D4" w:rsidRPr="00A27491" w14:paraId="2B6672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BE64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96E4A32"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214BB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3616B83" w14:textId="77777777" w:rsidR="003902D4" w:rsidRPr="00A27491" w:rsidRDefault="003902D4" w:rsidP="00D508ED">
            <w:pPr>
              <w:pStyle w:val="TAL"/>
              <w:spacing w:line="256" w:lineRule="auto"/>
              <w:rPr>
                <w:lang w:eastAsia="en-US"/>
              </w:rPr>
            </w:pPr>
          </w:p>
        </w:tc>
      </w:tr>
    </w:tbl>
    <w:p w14:paraId="1451157A" w14:textId="77777777" w:rsidR="003902D4" w:rsidRPr="00A27491" w:rsidRDefault="003902D4" w:rsidP="003902D4"/>
    <w:p w14:paraId="05B19B9A" w14:textId="77777777" w:rsidR="003902D4" w:rsidRPr="00A27491" w:rsidRDefault="003902D4" w:rsidP="003902D4">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2D8A6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9AB11D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4C83A857" w14:textId="77777777" w:rsidR="003902D4" w:rsidRPr="00A27491" w:rsidRDefault="003902D4" w:rsidP="003902D4"/>
    <w:p w14:paraId="71DDEF57" w14:textId="77777777" w:rsidR="003902D4" w:rsidRPr="00A27491" w:rsidRDefault="003902D4" w:rsidP="003902D4">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1B38E1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A33D65D"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w:t>
            </w:r>
          </w:p>
        </w:tc>
      </w:tr>
    </w:tbl>
    <w:p w14:paraId="405E0BAD" w14:textId="77777777" w:rsidR="003902D4" w:rsidRPr="00A27491" w:rsidRDefault="003902D4" w:rsidP="003902D4"/>
    <w:p w14:paraId="72F2BC18" w14:textId="77777777" w:rsidR="003902D4" w:rsidRPr="00A27491" w:rsidRDefault="003902D4" w:rsidP="003902D4">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7FC23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26D32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43D1C49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A3DD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2A7E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61655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D78F16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E1A2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F122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D18E27F"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EB60B0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8D23D7F" w14:textId="77777777" w:rsidR="003902D4" w:rsidRPr="00A27491" w:rsidRDefault="003902D4" w:rsidP="00D508ED">
            <w:pPr>
              <w:pStyle w:val="TAL"/>
              <w:spacing w:line="256" w:lineRule="auto"/>
              <w:rPr>
                <w:lang w:eastAsia="en-US"/>
              </w:rPr>
            </w:pPr>
          </w:p>
        </w:tc>
      </w:tr>
      <w:tr w:rsidR="003902D4" w:rsidRPr="00A27491" w14:paraId="1DEEC47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A8F703D"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2BD1B4F8"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185BA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C80A2B4" w14:textId="77777777" w:rsidR="003902D4" w:rsidRPr="00A27491" w:rsidRDefault="003902D4" w:rsidP="00D508ED">
            <w:pPr>
              <w:pStyle w:val="TAL"/>
              <w:spacing w:line="256" w:lineRule="auto"/>
              <w:rPr>
                <w:lang w:eastAsia="en-US"/>
              </w:rPr>
            </w:pPr>
          </w:p>
        </w:tc>
      </w:tr>
    </w:tbl>
    <w:p w14:paraId="6BF39A16" w14:textId="77777777" w:rsidR="003902D4" w:rsidRPr="00A27491" w:rsidRDefault="003902D4" w:rsidP="003902D4"/>
    <w:p w14:paraId="7B6B392C" w14:textId="77777777" w:rsidR="003902D4" w:rsidRPr="00A27491" w:rsidRDefault="003902D4" w:rsidP="003902D4">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ED3958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7D3E80"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56D256F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61C64D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563FD6"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DBCE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8E1BE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A286DB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E5F5C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B6511FA"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6F5E0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E7784A5" w14:textId="77777777" w:rsidR="003902D4" w:rsidRPr="00A27491" w:rsidRDefault="003902D4" w:rsidP="00D508ED">
            <w:pPr>
              <w:pStyle w:val="TAL"/>
              <w:spacing w:line="256" w:lineRule="auto"/>
              <w:rPr>
                <w:lang w:eastAsia="en-US"/>
              </w:rPr>
            </w:pPr>
          </w:p>
        </w:tc>
      </w:tr>
      <w:tr w:rsidR="003902D4" w:rsidRPr="00A27491" w14:paraId="1F8595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C05825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65DEF4"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271BF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467DC93" w14:textId="77777777" w:rsidR="003902D4" w:rsidRPr="00A27491" w:rsidRDefault="003902D4" w:rsidP="00D508ED">
            <w:pPr>
              <w:pStyle w:val="TAL"/>
              <w:spacing w:line="256" w:lineRule="auto"/>
              <w:rPr>
                <w:lang w:eastAsia="en-US"/>
              </w:rPr>
            </w:pPr>
          </w:p>
        </w:tc>
      </w:tr>
    </w:tbl>
    <w:p w14:paraId="62D074E5" w14:textId="77777777" w:rsidR="003902D4" w:rsidRPr="00A27491" w:rsidRDefault="003902D4" w:rsidP="003902D4"/>
    <w:p w14:paraId="72216176" w14:textId="77777777" w:rsidR="003902D4" w:rsidRPr="00A27491" w:rsidRDefault="003902D4" w:rsidP="003902D4">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FF6434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5A4D7C5"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457F18A3" w14:textId="77777777" w:rsidR="003902D4" w:rsidRPr="00A27491" w:rsidRDefault="003902D4" w:rsidP="003902D4"/>
    <w:p w14:paraId="37E10101" w14:textId="77777777" w:rsidR="003902D4" w:rsidRPr="00A27491" w:rsidRDefault="003902D4" w:rsidP="003902D4">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662E60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DF04A65"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6B1F4C25" w14:textId="77777777" w:rsidR="003902D4" w:rsidRPr="00A27491" w:rsidRDefault="003902D4" w:rsidP="003902D4"/>
    <w:p w14:paraId="2AB90AB9" w14:textId="77777777" w:rsidR="003902D4" w:rsidRPr="00A27491" w:rsidRDefault="003902D4" w:rsidP="003902D4">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6BB48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DD289C" w14:textId="77777777" w:rsidR="003902D4" w:rsidRPr="00A27491" w:rsidRDefault="003902D4" w:rsidP="00D508ED">
            <w:pPr>
              <w:pStyle w:val="TAL"/>
              <w:spacing w:line="256" w:lineRule="auto"/>
              <w:rPr>
                <w:lang w:eastAsia="en-US"/>
              </w:rPr>
            </w:pPr>
            <w:r w:rsidRPr="00A27491">
              <w:rPr>
                <w:lang w:eastAsia="en-US"/>
              </w:rPr>
              <w:t>Derivation Path: TS 36.579-1 [2], Table 5.5.14.4-1, condition OFF-NETWORK</w:t>
            </w:r>
          </w:p>
        </w:tc>
      </w:tr>
      <w:tr w:rsidR="003902D4" w:rsidRPr="00A27491" w14:paraId="0B4E5CC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0F8657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58A32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778CA3F"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37EA6"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BE676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84A1A27"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DDA3E88"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DC49E"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478CB9BD" w14:textId="77777777" w:rsidR="003902D4" w:rsidRPr="00A27491" w:rsidRDefault="003902D4" w:rsidP="00D508ED">
            <w:pPr>
              <w:pStyle w:val="TAL"/>
              <w:spacing w:line="256" w:lineRule="auto"/>
              <w:rPr>
                <w:rFonts w:eastAsia="MS Mincho"/>
                <w:lang w:eastAsia="en-US"/>
              </w:rPr>
            </w:pPr>
          </w:p>
        </w:tc>
      </w:tr>
    </w:tbl>
    <w:p w14:paraId="2F9252F5" w14:textId="77777777" w:rsidR="003902D4" w:rsidRPr="00A27491" w:rsidRDefault="003902D4" w:rsidP="003902D4"/>
    <w:p w14:paraId="1B8547D0" w14:textId="77777777" w:rsidR="003902D4" w:rsidRPr="00A27491" w:rsidRDefault="003902D4" w:rsidP="003902D4">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AE5483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20C2FD"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53F4571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112E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2AB17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7E70C7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D693E3"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91557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BCD45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B9533"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2507C62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64AA7D5" w14:textId="77777777" w:rsidR="003902D4" w:rsidRPr="00A27491" w:rsidRDefault="003902D4" w:rsidP="00D508ED">
            <w:pPr>
              <w:pStyle w:val="TAL"/>
              <w:spacing w:line="256" w:lineRule="auto"/>
              <w:rPr>
                <w:lang w:eastAsia="en-US"/>
              </w:rPr>
            </w:pPr>
          </w:p>
        </w:tc>
      </w:tr>
      <w:tr w:rsidR="003902D4" w:rsidRPr="00A27491" w14:paraId="4ABC922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B9117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0E00594"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D42E8A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AE3A84E" w14:textId="77777777" w:rsidR="003902D4" w:rsidRPr="00A27491" w:rsidRDefault="003902D4" w:rsidP="00D508ED">
            <w:pPr>
              <w:pStyle w:val="TAL"/>
              <w:spacing w:line="256" w:lineRule="auto"/>
              <w:rPr>
                <w:lang w:eastAsia="en-US"/>
              </w:rPr>
            </w:pPr>
          </w:p>
        </w:tc>
      </w:tr>
    </w:tbl>
    <w:p w14:paraId="3F409A05" w14:textId="77777777" w:rsidR="003902D4" w:rsidRPr="00A27491" w:rsidRDefault="003902D4" w:rsidP="003902D4"/>
    <w:p w14:paraId="2C618B35" w14:textId="77777777" w:rsidR="003902D4" w:rsidRPr="00A27491" w:rsidRDefault="003902D4" w:rsidP="003902D4">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737C07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5263E7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11AB6CB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DE54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2DE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8040E18"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9DAAB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217987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876D62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202E4C0"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0E44FC"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7949F8" w14:textId="77777777" w:rsidR="003902D4" w:rsidRPr="00A27491" w:rsidRDefault="003902D4" w:rsidP="00D508ED">
            <w:pPr>
              <w:pStyle w:val="TAL"/>
              <w:spacing w:line="256" w:lineRule="auto"/>
              <w:rPr>
                <w:lang w:eastAsia="en-US"/>
              </w:rPr>
            </w:pPr>
          </w:p>
        </w:tc>
      </w:tr>
      <w:tr w:rsidR="003902D4" w:rsidRPr="00A27491" w14:paraId="5F1906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400FE0"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AADE2A3"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BDC4E0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DAA089B" w14:textId="77777777" w:rsidR="003902D4" w:rsidRPr="00A27491" w:rsidRDefault="003902D4" w:rsidP="00D508ED">
            <w:pPr>
              <w:pStyle w:val="TAL"/>
              <w:spacing w:line="256" w:lineRule="auto"/>
              <w:rPr>
                <w:lang w:eastAsia="en-US"/>
              </w:rPr>
            </w:pPr>
          </w:p>
        </w:tc>
      </w:tr>
    </w:tbl>
    <w:p w14:paraId="5E207D5F" w14:textId="77777777" w:rsidR="003902D4" w:rsidRPr="00A27491" w:rsidRDefault="003902D4" w:rsidP="003902D4"/>
    <w:p w14:paraId="1F767D68" w14:textId="77777777" w:rsidR="003902D4" w:rsidRPr="00A27491" w:rsidRDefault="003902D4" w:rsidP="003902D4">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E33B6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FB5B4B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6069E316" w14:textId="77777777" w:rsidR="003902D4" w:rsidRPr="00A27491" w:rsidRDefault="003902D4" w:rsidP="003902D4"/>
    <w:p w14:paraId="59399D94" w14:textId="77777777" w:rsidR="003902D4" w:rsidRPr="00A27491" w:rsidRDefault="003902D4" w:rsidP="003902D4">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785140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25F27C3"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775DD5C9" w14:textId="77777777" w:rsidR="003902D4" w:rsidRPr="00A27491" w:rsidRDefault="003902D4" w:rsidP="003902D4"/>
    <w:p w14:paraId="65DF7548" w14:textId="77777777" w:rsidR="003902D4" w:rsidRPr="00A27491" w:rsidRDefault="003902D4" w:rsidP="003902D4">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5BCA76"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8A32F56" w14:textId="77777777" w:rsidR="003902D4" w:rsidRPr="00A27491" w:rsidRDefault="003902D4" w:rsidP="00D508ED">
            <w:pPr>
              <w:pStyle w:val="TAL"/>
              <w:spacing w:line="256" w:lineRule="auto"/>
              <w:rPr>
                <w:lang w:eastAsia="en-US"/>
              </w:rPr>
            </w:pPr>
            <w:r w:rsidRPr="00A27491">
              <w:rPr>
                <w:lang w:eastAsia="en-US"/>
              </w:rPr>
              <w:t>Derivation Path: TS 36.579-1 [2], Table 5.5.14.5-1, condition OFF-NETWORK</w:t>
            </w:r>
          </w:p>
        </w:tc>
      </w:tr>
      <w:tr w:rsidR="003902D4" w:rsidRPr="00A27491" w14:paraId="177E4A5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72F100"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94688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B7C34C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028A3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6513F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F6889A"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6E3611A"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C10DE29"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2E27C22F" w14:textId="77777777" w:rsidR="003902D4" w:rsidRPr="00A27491" w:rsidRDefault="003902D4" w:rsidP="00D508ED">
            <w:pPr>
              <w:pStyle w:val="TAL"/>
              <w:spacing w:line="256" w:lineRule="auto"/>
              <w:rPr>
                <w:rFonts w:eastAsia="MS Mincho"/>
                <w:lang w:eastAsia="en-US"/>
              </w:rPr>
            </w:pPr>
          </w:p>
        </w:tc>
      </w:tr>
    </w:tbl>
    <w:p w14:paraId="35F03F84" w14:textId="77777777" w:rsidR="003902D4" w:rsidRPr="00A27491" w:rsidRDefault="003902D4" w:rsidP="003902D4"/>
    <w:p w14:paraId="5CC172F5" w14:textId="77777777" w:rsidR="003902D4" w:rsidRPr="00A27491" w:rsidRDefault="003902D4" w:rsidP="003902D4">
      <w:pPr>
        <w:pStyle w:val="Heading4"/>
      </w:pPr>
      <w:bookmarkStart w:id="855" w:name="_Toc171440775"/>
      <w:r w:rsidRPr="00A27491">
        <w:t>7.1.1.3</w:t>
      </w:r>
      <w:r w:rsidRPr="00A27491">
        <w:tab/>
        <w:t>Off-network / Group Call / Emergency Call / Client Originated (CO)</w:t>
      </w:r>
      <w:bookmarkEnd w:id="855"/>
    </w:p>
    <w:p w14:paraId="04641034" w14:textId="77777777" w:rsidR="003902D4" w:rsidRPr="00A27491" w:rsidRDefault="003902D4" w:rsidP="003902D4">
      <w:pPr>
        <w:pStyle w:val="H6"/>
      </w:pPr>
      <w:r w:rsidRPr="00A27491">
        <w:t>7.1.1.3.1</w:t>
      </w:r>
      <w:r w:rsidRPr="00A27491">
        <w:tab/>
        <w:t>Test Purpose (TP)</w:t>
      </w:r>
    </w:p>
    <w:p w14:paraId="0DCE3D49" w14:textId="77777777" w:rsidR="003902D4" w:rsidRPr="00A27491" w:rsidRDefault="003902D4" w:rsidP="003902D4">
      <w:pPr>
        <w:pStyle w:val="H6"/>
      </w:pPr>
      <w:r w:rsidRPr="00A27491">
        <w:t>(1)</w:t>
      </w:r>
    </w:p>
    <w:p w14:paraId="3C11DB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emergency group calls in off-network environment, and the UE (MCVideo Client) is in an off-network environment }</w:t>
      </w:r>
    </w:p>
    <w:p w14:paraId="14172B9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7F0C5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emergency group call </w:t>
      </w:r>
      <w:r w:rsidRPr="00A27491">
        <w:rPr>
          <w:noProof w:val="0"/>
        </w:rPr>
        <w:t>}</w:t>
      </w:r>
    </w:p>
    <w:p w14:paraId="4ACA4B4F"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emergency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4DB7F35C" w14:textId="77777777" w:rsidR="003902D4" w:rsidRPr="00A27491" w:rsidRDefault="003902D4" w:rsidP="003902D4">
      <w:pPr>
        <w:pStyle w:val="PL"/>
        <w:rPr>
          <w:noProof w:val="0"/>
        </w:rPr>
      </w:pPr>
      <w:r w:rsidRPr="00A27491">
        <w:rPr>
          <w:noProof w:val="0"/>
        </w:rPr>
        <w:t xml:space="preserve">            }</w:t>
      </w:r>
    </w:p>
    <w:p w14:paraId="24FFEC36" w14:textId="77777777" w:rsidR="003902D4" w:rsidRPr="00A27491" w:rsidRDefault="003902D4" w:rsidP="003902D4">
      <w:pPr>
        <w:pStyle w:val="PL"/>
        <w:rPr>
          <w:b/>
          <w:noProof w:val="0"/>
        </w:rPr>
      </w:pPr>
    </w:p>
    <w:p w14:paraId="09159AA7" w14:textId="77777777" w:rsidR="003902D4" w:rsidRPr="00A27491" w:rsidRDefault="003902D4" w:rsidP="003902D4">
      <w:pPr>
        <w:pStyle w:val="H6"/>
      </w:pPr>
      <w:r w:rsidRPr="00A27491">
        <w:t>7.1.1.3.2</w:t>
      </w:r>
      <w:r w:rsidRPr="00A27491">
        <w:tab/>
        <w:t>Conformance requirements</w:t>
      </w:r>
    </w:p>
    <w:p w14:paraId="1CDAB3A4" w14:textId="77777777" w:rsidR="003902D4" w:rsidRPr="00A27491" w:rsidRDefault="003902D4" w:rsidP="003902D4">
      <w:r w:rsidRPr="00A27491">
        <w:t xml:space="preserve">References: The conformance requirements covered in the current TC are specified in: </w:t>
      </w:r>
    </w:p>
    <w:p w14:paraId="0D2A4C2F"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AB963FE" w14:textId="77777777" w:rsidR="003902D4" w:rsidRPr="00A27491" w:rsidRDefault="003902D4" w:rsidP="003902D4">
      <w:r w:rsidRPr="00A27491">
        <w:t xml:space="preserve">[TS 24.281, clause </w:t>
      </w:r>
      <w:r w:rsidRPr="00A27491">
        <w:rPr>
          <w:lang w:eastAsia="zh-CN"/>
        </w:rPr>
        <w:t>9.3.2.4.2.1</w:t>
      </w:r>
      <w:r w:rsidRPr="00A27491">
        <w:t>]</w:t>
      </w:r>
    </w:p>
    <w:p w14:paraId="253DD49A" w14:textId="77777777" w:rsidR="003902D4" w:rsidRPr="00A27491" w:rsidRDefault="003902D4" w:rsidP="003902D4">
      <w:r w:rsidRPr="00A27491">
        <w:t>When in the "S1: start-stop" state, upon an indication from an MCVideo user to initiate a group call for an MCVideo group ID, the MCVideo client:</w:t>
      </w:r>
    </w:p>
    <w:p w14:paraId="5011DCCE"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5850A1E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85FF74E"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049F43C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F70379"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5B4D3A48"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CC1C9C7"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7166A72A"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0A27E83A" w14:textId="77777777" w:rsidR="003902D4" w:rsidRPr="00A27491" w:rsidRDefault="003902D4" w:rsidP="003902D4">
      <w:r w:rsidRPr="00A27491">
        <w:t xml:space="preserve">[TS 24.281, clause </w:t>
      </w:r>
      <w:r w:rsidRPr="00A27491">
        <w:rPr>
          <w:lang w:eastAsia="zh-CN"/>
        </w:rPr>
        <w:t>9.3.2.4.2.2</w:t>
      </w:r>
      <w:r w:rsidRPr="00A27491">
        <w:t>]</w:t>
      </w:r>
    </w:p>
    <w:p w14:paraId="3804B73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7F4762B"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8661F45"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0CA7721"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6248F764"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4479F55"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AB837D9" w14:textId="77777777" w:rsidR="003902D4" w:rsidRPr="00A27491" w:rsidRDefault="003902D4" w:rsidP="003902D4">
      <w:r w:rsidRPr="00A27491">
        <w:t xml:space="preserve">[TS 24.281, clause </w:t>
      </w:r>
      <w:r w:rsidRPr="00A27491">
        <w:rPr>
          <w:lang w:eastAsia="zh-CN"/>
        </w:rPr>
        <w:t>9.3.2.4.3.1</w:t>
      </w:r>
      <w:r w:rsidRPr="00A27491">
        <w:t>]</w:t>
      </w:r>
    </w:p>
    <w:p w14:paraId="384373F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0EC4DFC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1C9208B"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0BF25322"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6A6C02A3"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CAE0566"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B120042"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0CA0B487"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0C3A5CA3" w14:textId="77777777" w:rsidR="003902D4" w:rsidRPr="00A27491" w:rsidRDefault="003902D4" w:rsidP="003902D4">
      <w:pPr>
        <w:pStyle w:val="B2"/>
      </w:pPr>
      <w:r w:rsidRPr="00A27491">
        <w:t>a)</w:t>
      </w:r>
      <w:r w:rsidRPr="00A27491">
        <w:tab/>
        <w:t>shall set the Call identifier IE to the stored call identifier of the call;</w:t>
      </w:r>
    </w:p>
    <w:p w14:paraId="36009888"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4FE85F8A" w14:textId="77777777" w:rsidR="003902D4" w:rsidRPr="00A27491" w:rsidRDefault="003902D4" w:rsidP="003902D4">
      <w:pPr>
        <w:pStyle w:val="B2"/>
      </w:pPr>
      <w:r w:rsidRPr="00A27491">
        <w:t>c)</w:t>
      </w:r>
      <w:r w:rsidRPr="00A27491">
        <w:tab/>
        <w:t>shall set the Refresh interval IE to the stored refresh interval of the call;</w:t>
      </w:r>
    </w:p>
    <w:p w14:paraId="20A60B93"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1D16C319"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D474E82"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39B7C17"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EF42DEE"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89310C6"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3CF76BF3"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7AF51208"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26C1A50F"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6DE5F681"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A2EACB3"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BA40FFD"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0064942"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4C35357A"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051749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3FF3AF6F"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029E0D9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47C32A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BAFC726"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1177DA2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DF90790"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5A3E509"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B96519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60C557C9" w14:textId="77777777" w:rsidR="003902D4" w:rsidRPr="00A27491" w:rsidRDefault="003902D4" w:rsidP="003902D4">
      <w:r w:rsidRPr="00A27491">
        <w:t>Upon receiving encoded media from the user or if encoded media is already buffered the transmission participant:</w:t>
      </w:r>
    </w:p>
    <w:p w14:paraId="0DC5A7DE"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72C5AE10"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4B3816B"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578A50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506028D4"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40B2FB3" w14:textId="77777777" w:rsidR="003902D4" w:rsidRPr="00A27491" w:rsidRDefault="003902D4" w:rsidP="003902D4">
      <w:pPr>
        <w:pStyle w:val="B1"/>
      </w:pPr>
      <w:r w:rsidRPr="00A27491">
        <w:t>1.</w:t>
      </w:r>
      <w:r w:rsidRPr="00A27491">
        <w:tab/>
        <w:t>shall stop timer T206 (Stop talking warning), if running;</w:t>
      </w:r>
    </w:p>
    <w:p w14:paraId="0C31A1F9" w14:textId="77777777" w:rsidR="003902D4" w:rsidRPr="00A27491" w:rsidRDefault="003902D4" w:rsidP="003902D4">
      <w:pPr>
        <w:pStyle w:val="B1"/>
      </w:pPr>
      <w:r w:rsidRPr="00A27491">
        <w:t>2.</w:t>
      </w:r>
      <w:r w:rsidRPr="00A27491">
        <w:tab/>
        <w:t>shall stop timer T207 (Stop talking), if running;</w:t>
      </w:r>
    </w:p>
    <w:p w14:paraId="671F8CEB"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06E0DC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9146A08"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7F3498B5"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1FD355DC"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991A760" w14:textId="77777777" w:rsidR="003902D4" w:rsidRPr="00A27491" w:rsidRDefault="003902D4" w:rsidP="003902D4">
      <w:pPr>
        <w:pStyle w:val="H6"/>
      </w:pPr>
      <w:r w:rsidRPr="00A27491">
        <w:t>7.1.1.3.3</w:t>
      </w:r>
      <w:r w:rsidRPr="00A27491">
        <w:tab/>
        <w:t>Test description</w:t>
      </w:r>
    </w:p>
    <w:p w14:paraId="33CEC82C" w14:textId="77777777" w:rsidR="003902D4" w:rsidRPr="00A27491" w:rsidRDefault="003902D4" w:rsidP="003902D4">
      <w:pPr>
        <w:pStyle w:val="H6"/>
      </w:pPr>
      <w:r w:rsidRPr="00A27491">
        <w:t>7.1.1.3.3.1</w:t>
      </w:r>
      <w:r w:rsidRPr="00A27491">
        <w:tab/>
        <w:t>Pre-test conditions</w:t>
      </w:r>
    </w:p>
    <w:p w14:paraId="1EE1FF9A" w14:textId="77777777" w:rsidR="003902D4" w:rsidRPr="00A27491" w:rsidRDefault="003902D4" w:rsidP="003902D4">
      <w:pPr>
        <w:pStyle w:val="H6"/>
      </w:pPr>
      <w:r w:rsidRPr="00A27491">
        <w:t>System Simulator:</w:t>
      </w:r>
    </w:p>
    <w:p w14:paraId="5F177296" w14:textId="77777777" w:rsidR="003902D4" w:rsidRPr="00A27491" w:rsidRDefault="003902D4" w:rsidP="003902D4">
      <w:pPr>
        <w:pStyle w:val="B1"/>
      </w:pPr>
      <w:r w:rsidRPr="00A27491">
        <w:t>-</w:t>
      </w:r>
      <w:r w:rsidRPr="00A27491">
        <w:tab/>
      </w:r>
      <w:r w:rsidRPr="00A27491">
        <w:rPr>
          <w:color w:val="000000"/>
        </w:rPr>
        <w:t>SS-UE1 (MCVideo client)</w:t>
      </w:r>
    </w:p>
    <w:p w14:paraId="2193D4D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F57EDC1"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2B48D5D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3F5818" w14:textId="77777777" w:rsidR="003902D4" w:rsidRPr="00A27491" w:rsidRDefault="003902D4" w:rsidP="003902D4">
      <w:pPr>
        <w:pStyle w:val="B1"/>
      </w:pPr>
      <w:r w:rsidRPr="00A27491">
        <w:t>-</w:t>
      </w:r>
      <w:r w:rsidRPr="00A27491">
        <w:tab/>
      </w:r>
      <w:r w:rsidRPr="00A27491">
        <w:rPr>
          <w:color w:val="000000"/>
        </w:rPr>
        <w:t>SS-NW (MCVideo server)</w:t>
      </w:r>
    </w:p>
    <w:p w14:paraId="2D2347CB"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D85FDA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70A9AA4F" w14:textId="77777777" w:rsidR="003902D4" w:rsidRPr="00A27491" w:rsidRDefault="003902D4" w:rsidP="003902D4">
      <w:pPr>
        <w:pStyle w:val="H6"/>
      </w:pPr>
      <w:r w:rsidRPr="00A27491">
        <w:t>IUT:</w:t>
      </w:r>
    </w:p>
    <w:p w14:paraId="37F77B3B" w14:textId="77777777" w:rsidR="003902D4" w:rsidRPr="00A27491" w:rsidRDefault="003902D4" w:rsidP="003902D4">
      <w:pPr>
        <w:pStyle w:val="B1"/>
      </w:pPr>
      <w:r w:rsidRPr="00A27491">
        <w:t>-</w:t>
      </w:r>
      <w:r w:rsidRPr="00A27491">
        <w:tab/>
        <w:t>UE (MCVideo client)</w:t>
      </w:r>
    </w:p>
    <w:p w14:paraId="2C3F5AE1" w14:textId="6136FDED" w:rsidR="003902D4" w:rsidRPr="00A27491" w:rsidRDefault="003902D4" w:rsidP="003902D4">
      <w:pPr>
        <w:pStyle w:val="B1"/>
      </w:pPr>
      <w:r w:rsidRPr="00A27491">
        <w:t>-</w:t>
      </w:r>
      <w:r w:rsidRPr="00A27491">
        <w:tab/>
        <w:t>The test USIM set as defined in TS 36.579-1 [2] clause 5.5.10 is inserted.</w:t>
      </w:r>
    </w:p>
    <w:p w14:paraId="158E386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1709B6" w14:textId="77777777" w:rsidR="003902D4" w:rsidRPr="00A27491" w:rsidRDefault="003902D4" w:rsidP="003902D4">
      <w:pPr>
        <w:pStyle w:val="H6"/>
      </w:pPr>
      <w:r w:rsidRPr="00A27491">
        <w:t>Preamble:</w:t>
      </w:r>
    </w:p>
    <w:p w14:paraId="6ADC3E5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E517F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34B6749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A30F35" w14:textId="77777777" w:rsidR="003902D4" w:rsidRPr="00A27491" w:rsidRDefault="003902D4" w:rsidP="003902D4">
      <w:pPr>
        <w:pStyle w:val="B1"/>
      </w:pPr>
      <w:r w:rsidRPr="00A27491">
        <w:t>-</w:t>
      </w:r>
      <w:r w:rsidRPr="00A27491">
        <w:tab/>
        <w:t>The UE is switched-off.</w:t>
      </w:r>
    </w:p>
    <w:p w14:paraId="488B3BFF" w14:textId="77777777" w:rsidR="003902D4" w:rsidRPr="00A27491" w:rsidRDefault="003902D4" w:rsidP="003902D4">
      <w:pPr>
        <w:pStyle w:val="B1"/>
      </w:pPr>
      <w:r w:rsidRPr="00A27491">
        <w:t>-</w:t>
      </w:r>
      <w:r w:rsidRPr="00A27491">
        <w:tab/>
        <w:t>UE States at the end of the preamble</w:t>
      </w:r>
    </w:p>
    <w:p w14:paraId="20897404" w14:textId="77777777" w:rsidR="003902D4" w:rsidRPr="00A27491" w:rsidRDefault="003902D4" w:rsidP="003902D4">
      <w:pPr>
        <w:pStyle w:val="B2"/>
      </w:pPr>
      <w:r w:rsidRPr="00A27491">
        <w:t>-</w:t>
      </w:r>
      <w:r w:rsidRPr="00A27491">
        <w:tab/>
        <w:t>The UE is in state 'switched-off'.</w:t>
      </w:r>
    </w:p>
    <w:p w14:paraId="543470C7" w14:textId="77777777" w:rsidR="003902D4" w:rsidRPr="00A27491" w:rsidRDefault="003902D4" w:rsidP="003902D4">
      <w:pPr>
        <w:pStyle w:val="H6"/>
      </w:pPr>
      <w:r w:rsidRPr="00A27491">
        <w:t>7.1.1.3.3.2</w:t>
      </w:r>
      <w:r w:rsidRPr="00A27491">
        <w:tab/>
        <w:t>Test procedure sequence</w:t>
      </w:r>
    </w:p>
    <w:p w14:paraId="7AD76C63" w14:textId="77777777" w:rsidR="003902D4" w:rsidRPr="00A27491" w:rsidRDefault="003902D4" w:rsidP="003902D4">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6986073" w14:textId="77777777" w:rsidTr="00D508ED">
        <w:tc>
          <w:tcPr>
            <w:tcW w:w="648" w:type="dxa"/>
            <w:tcBorders>
              <w:top w:val="single" w:sz="4" w:space="0" w:color="auto"/>
              <w:left w:val="single" w:sz="4" w:space="0" w:color="auto"/>
              <w:bottom w:val="nil"/>
              <w:right w:val="single" w:sz="4" w:space="0" w:color="auto"/>
            </w:tcBorders>
            <w:hideMark/>
          </w:tcPr>
          <w:p w14:paraId="356619F6"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8FEBFEB"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1574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2152D6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17C3F6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66863CB" w14:textId="77777777" w:rsidTr="00D508ED">
        <w:tc>
          <w:tcPr>
            <w:tcW w:w="648" w:type="dxa"/>
            <w:tcBorders>
              <w:top w:val="nil"/>
              <w:left w:val="single" w:sz="4" w:space="0" w:color="auto"/>
              <w:bottom w:val="single" w:sz="4" w:space="0" w:color="auto"/>
              <w:right w:val="single" w:sz="4" w:space="0" w:color="auto"/>
            </w:tcBorders>
          </w:tcPr>
          <w:p w14:paraId="4EB9116A"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CDDF03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56411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D0C86B1"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49824FE"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BD0054F" w14:textId="77777777" w:rsidR="003902D4" w:rsidRPr="00A27491" w:rsidRDefault="003902D4" w:rsidP="00D508ED">
            <w:pPr>
              <w:pStyle w:val="TAH"/>
              <w:spacing w:line="256" w:lineRule="auto"/>
              <w:rPr>
                <w:lang w:eastAsia="en-US"/>
              </w:rPr>
            </w:pPr>
          </w:p>
        </w:tc>
      </w:tr>
      <w:tr w:rsidR="003902D4" w:rsidRPr="00A27491" w14:paraId="682D394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DC93026"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48EDA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AD132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698E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7377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BD1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900B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FA4E7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A16C53" w14:textId="77777777" w:rsidR="003902D4" w:rsidRPr="00A27491" w:rsidRDefault="003902D4" w:rsidP="00E972B2">
            <w:pPr>
              <w:pStyle w:val="TAL"/>
              <w:rPr>
                <w:lang w:eastAsia="en-US"/>
              </w:rPr>
            </w:pPr>
            <w:r w:rsidRPr="00A27491">
              <w:rPr>
                <w:lang w:eastAsia="en-US"/>
              </w:rPr>
              <w:t>Trigger the UE to reset UTC time and location.</w:t>
            </w:r>
          </w:p>
          <w:p w14:paraId="05C56301" w14:textId="77777777" w:rsidR="003902D4" w:rsidRPr="00A27491" w:rsidRDefault="003902D4" w:rsidP="00E972B2">
            <w:pPr>
              <w:pStyle w:val="TAL"/>
              <w:rPr>
                <w:lang w:eastAsia="en-US"/>
              </w:rPr>
            </w:pPr>
          </w:p>
          <w:p w14:paraId="0073CF59"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E6335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B4D17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7F3E9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900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2C7A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018A786"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CDF7E18"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4F54453"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4AF0F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AA1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E086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8E1E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A22B2D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72276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65F9B2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emergency group call with </w:t>
            </w:r>
            <w:r w:rsidRPr="00A27491">
              <w:rPr>
                <w:lang w:eastAsia="ko-KR"/>
              </w:rPr>
              <w:t>an explicit transmission request.</w:t>
            </w:r>
          </w:p>
          <w:p w14:paraId="6CD0DC9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ACA05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902F0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69F2D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527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CC87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339D8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2EF92A" w14:textId="18F52922"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19B8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BA2EE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5DD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3567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1549F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66C7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20562B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43A8467E"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9A524F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F8805BA"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507CE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D5471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6C9F4A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C49327"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A4E1F00"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0208290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E1BC0B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BC58D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A9EB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F69E1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C22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87A10AC"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DE44C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301DCF6"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986B2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7D3F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20A5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1B0D3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AD656A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BC86CD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30431EC"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FBFEF3"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70B6C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1F9DB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A7C8B2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F280E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048DB5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127663"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54842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5E1A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31D8E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F286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11D6F4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142CD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DD6D71"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BC3E3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FABF70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FB0D2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A5C24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28232"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1799D9E"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1A08E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79C97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3240D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EDEF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09815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434F8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F2189D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4B1355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578A8A"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226AC4B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09B8F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EDAD5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3EE00"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5BE5874" w14:textId="77777777" w:rsidR="003902D4" w:rsidRPr="00A27491" w:rsidRDefault="003902D4" w:rsidP="00D508ED">
            <w:pPr>
              <w:pStyle w:val="TAL"/>
              <w:spacing w:line="256" w:lineRule="auto"/>
              <w:rPr>
                <w:lang w:eastAsia="en-US"/>
              </w:rPr>
            </w:pPr>
            <w:r w:rsidRPr="00A27491">
              <w:rPr>
                <w:lang w:eastAsia="en-US"/>
              </w:rPr>
              <w:t>Make the UE (MCVideo Client) release the emergency group call.</w:t>
            </w:r>
          </w:p>
          <w:p w14:paraId="22544DE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3D893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C4A9F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BA278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8C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B972D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821041C"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A75D8B" w14:textId="35E9BDE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0BC804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A91008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7CDF6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086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573373"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D76B17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5D83E206"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2782E350"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35DB63E" w14:textId="77777777" w:rsidR="003902D4" w:rsidRPr="00A27491" w:rsidRDefault="003902D4" w:rsidP="003902D4"/>
    <w:p w14:paraId="5D253ED7" w14:textId="77777777" w:rsidR="003902D4" w:rsidRPr="00A27491" w:rsidRDefault="003902D4" w:rsidP="003902D4">
      <w:pPr>
        <w:pStyle w:val="H6"/>
        <w:rPr>
          <w:lang w:eastAsia="ko-KR"/>
        </w:rPr>
      </w:pPr>
      <w:r w:rsidRPr="00A27491">
        <w:t>7.1.1.3.3.3</w:t>
      </w:r>
      <w:r w:rsidRPr="00A27491">
        <w:tab/>
        <w:t>Specific message contents</w:t>
      </w:r>
    </w:p>
    <w:p w14:paraId="78E8A188" w14:textId="77777777" w:rsidR="003902D4" w:rsidRPr="00A27491" w:rsidRDefault="003902D4" w:rsidP="003902D4">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764760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F89E00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24111D06" w14:textId="77777777" w:rsidR="003902D4" w:rsidRPr="00A27491" w:rsidRDefault="003902D4" w:rsidP="003902D4"/>
    <w:p w14:paraId="3F933C48" w14:textId="77777777" w:rsidR="003902D4" w:rsidRPr="00A27491" w:rsidRDefault="003902D4" w:rsidP="003902D4">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65A416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7C6C7A"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r w:rsidR="003902D4" w:rsidRPr="00A27491" w14:paraId="7BA4E0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B4E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44EA0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D3CC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5A9F7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AFA0C6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544EEF"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0652B5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3DC1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4039E5" w14:textId="77777777" w:rsidR="003902D4" w:rsidRPr="00A27491" w:rsidRDefault="003902D4" w:rsidP="00D508ED">
            <w:pPr>
              <w:pStyle w:val="TAL"/>
              <w:spacing w:line="256" w:lineRule="auto"/>
              <w:rPr>
                <w:lang w:eastAsia="en-US"/>
              </w:rPr>
            </w:pPr>
          </w:p>
        </w:tc>
      </w:tr>
    </w:tbl>
    <w:p w14:paraId="15BA1818" w14:textId="77777777" w:rsidR="003902D4" w:rsidRPr="00A27491" w:rsidRDefault="003902D4" w:rsidP="003902D4"/>
    <w:p w14:paraId="1F3B1A60" w14:textId="77777777" w:rsidR="003902D4" w:rsidRPr="00A27491" w:rsidRDefault="003902D4" w:rsidP="003902D4">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9FC31C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96F9D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2B0E1C99" w14:textId="77777777" w:rsidR="003902D4" w:rsidRPr="00A27491" w:rsidRDefault="003902D4" w:rsidP="003902D4"/>
    <w:p w14:paraId="576BDEBD" w14:textId="77777777" w:rsidR="003902D4" w:rsidRPr="00A27491" w:rsidRDefault="003902D4" w:rsidP="003902D4">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1F73ED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04CEB99"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0532E4C0" w14:textId="77777777" w:rsidR="003902D4" w:rsidRPr="00A27491" w:rsidRDefault="003902D4" w:rsidP="003902D4"/>
    <w:p w14:paraId="0C7E4C08" w14:textId="77777777" w:rsidR="003902D4" w:rsidRPr="00A27491" w:rsidRDefault="003902D4" w:rsidP="003902D4">
      <w:pPr>
        <w:pStyle w:val="Heading4"/>
      </w:pPr>
      <w:bookmarkStart w:id="856" w:name="_Toc171440776"/>
      <w:r w:rsidRPr="00A27491">
        <w:t>7.1.1.4</w:t>
      </w:r>
      <w:r w:rsidRPr="00A27491">
        <w:tab/>
        <w:t>Off-network / Group Call / Emergency Call / Client Terminated (CT)</w:t>
      </w:r>
      <w:bookmarkEnd w:id="856"/>
    </w:p>
    <w:p w14:paraId="643794CE" w14:textId="77777777" w:rsidR="003902D4" w:rsidRPr="00A27491" w:rsidRDefault="003902D4" w:rsidP="003902D4">
      <w:pPr>
        <w:pStyle w:val="H6"/>
      </w:pPr>
      <w:r w:rsidRPr="00A27491">
        <w:t>7.1.1.4.1</w:t>
      </w:r>
      <w:r w:rsidRPr="00A27491">
        <w:tab/>
        <w:t>Test Purpose (TP)</w:t>
      </w:r>
    </w:p>
    <w:p w14:paraId="43547F7A" w14:textId="77777777" w:rsidR="003902D4" w:rsidRPr="00A27491" w:rsidRDefault="003902D4" w:rsidP="003902D4">
      <w:pPr>
        <w:pStyle w:val="H6"/>
      </w:pPr>
      <w:r w:rsidRPr="00A27491">
        <w:t>(1)</w:t>
      </w:r>
    </w:p>
    <w:p w14:paraId="1BAB39B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emergency group calls in off-network environment, and the UE (MCVideo Client) is in an off-network environment }</w:t>
      </w:r>
    </w:p>
    <w:p w14:paraId="12D13B5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FDED5C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emergency group call with Confirm mode indication present </w:t>
      </w:r>
      <w:r w:rsidRPr="00A27491">
        <w:rPr>
          <w:noProof w:val="0"/>
        </w:rPr>
        <w:t>}</w:t>
      </w:r>
    </w:p>
    <w:p w14:paraId="22BCAE6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3B7A8CCA" w14:textId="77777777" w:rsidR="003902D4" w:rsidRPr="00A27491" w:rsidRDefault="003902D4" w:rsidP="003902D4">
      <w:pPr>
        <w:pStyle w:val="PL"/>
        <w:rPr>
          <w:noProof w:val="0"/>
        </w:rPr>
      </w:pPr>
      <w:r w:rsidRPr="00A27491">
        <w:rPr>
          <w:noProof w:val="0"/>
        </w:rPr>
        <w:t xml:space="preserve">            }</w:t>
      </w:r>
    </w:p>
    <w:p w14:paraId="6777FB25" w14:textId="77777777" w:rsidR="003902D4" w:rsidRPr="00A27491" w:rsidRDefault="003902D4" w:rsidP="003902D4">
      <w:pPr>
        <w:pStyle w:val="PL"/>
        <w:rPr>
          <w:b/>
          <w:noProof w:val="0"/>
        </w:rPr>
      </w:pPr>
    </w:p>
    <w:p w14:paraId="00EAAB83" w14:textId="77777777" w:rsidR="003902D4" w:rsidRPr="00A27491" w:rsidRDefault="003902D4" w:rsidP="003902D4">
      <w:pPr>
        <w:pStyle w:val="H6"/>
      </w:pPr>
      <w:r w:rsidRPr="00A27491">
        <w:t>7.1.1.4.2</w:t>
      </w:r>
      <w:r w:rsidRPr="00A27491">
        <w:tab/>
        <w:t>Conformance requirements</w:t>
      </w:r>
    </w:p>
    <w:p w14:paraId="45C277BD"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50785B83" w14:textId="77777777" w:rsidR="003902D4" w:rsidRPr="00A27491" w:rsidRDefault="003902D4" w:rsidP="003902D4">
      <w:r w:rsidRPr="00A27491">
        <w:t xml:space="preserve">[TS 24.281, clause </w:t>
      </w:r>
      <w:r w:rsidRPr="00A27491">
        <w:rPr>
          <w:lang w:eastAsia="zh-CN"/>
        </w:rPr>
        <w:t>9.3.2.4.3.3</w:t>
      </w:r>
      <w:r w:rsidRPr="00A27491">
        <w:t>]</w:t>
      </w:r>
    </w:p>
    <w:p w14:paraId="345B8B54"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36FCEE15"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204669EE"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85AA22E"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580CACEE"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95307B7"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015BEED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3EE69595"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F05490D"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78D04771"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6951C471"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0EA0FC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E6BE7E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7CACAC56" w14:textId="77777777" w:rsidR="003902D4" w:rsidRPr="00A27491" w:rsidRDefault="003902D4" w:rsidP="003902D4">
      <w:pPr>
        <w:pStyle w:val="B2"/>
      </w:pPr>
      <w:r w:rsidRPr="00A27491">
        <w:t>a)</w:t>
      </w:r>
      <w:r w:rsidRPr="00A27491">
        <w:tab/>
        <w:t>shall establish a media session based on the stored SDP body of the call;</w:t>
      </w:r>
    </w:p>
    <w:p w14:paraId="075C4AA8"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7AA8BE02"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68E4EA9"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0C6C6DA8" w14:textId="77777777" w:rsidR="003902D4" w:rsidRPr="00A27491" w:rsidRDefault="003902D4" w:rsidP="003902D4">
      <w:pPr>
        <w:pStyle w:val="B4"/>
      </w:pPr>
      <w:r w:rsidRPr="00A27491">
        <w:t>A)</w:t>
      </w:r>
      <w:r w:rsidRPr="00A27491">
        <w:tab/>
        <w:t>shall set the Call identifier IE to the stored call identifier of the call;</w:t>
      </w:r>
    </w:p>
    <w:p w14:paraId="36B78BB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A77C279"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1F6C7161"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E464C6A"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09EE3E80"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13E06CA0"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3B3EB7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85D6762" w14:textId="77777777" w:rsidR="003902D4" w:rsidRPr="00A27491" w:rsidRDefault="003902D4" w:rsidP="003902D4">
      <w:r w:rsidRPr="00A27491">
        <w:t>[TS 24.281, clause 9.3.3.4.5]</w:t>
      </w:r>
    </w:p>
    <w:p w14:paraId="4254000E"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B92F0AE"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3F2803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7D20D93C"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703ABC25"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50C045"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CECCF09"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53CF8068"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5A7E0499"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2F83543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5C42E519"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0D5BDA7C"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17D977D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CD6BD03"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51DCA06"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2DC08EC"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4E4EF6D0"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465F626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44FF0C6" w14:textId="77777777" w:rsidR="003902D4" w:rsidRPr="00A27491" w:rsidRDefault="003902D4" w:rsidP="003902D4">
      <w:r w:rsidRPr="00A27491">
        <w:t>When an MCVideo call is established the terminating transmission participant:</w:t>
      </w:r>
    </w:p>
    <w:p w14:paraId="19D4BB77"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1288E6A" w14:textId="77777777" w:rsidR="003902D4" w:rsidRPr="00A27491" w:rsidRDefault="003902D4" w:rsidP="003902D4">
      <w:pPr>
        <w:pStyle w:val="B1"/>
      </w:pPr>
      <w:r w:rsidRPr="00A27491">
        <w:t>2.</w:t>
      </w:r>
      <w:r w:rsidRPr="00A27491">
        <w:tab/>
        <w:t>shall start timer T230 (Inactivity); and</w:t>
      </w:r>
    </w:p>
    <w:p w14:paraId="5BEC253D" w14:textId="77777777" w:rsidR="003902D4" w:rsidRPr="00A27491" w:rsidRDefault="003902D4" w:rsidP="003902D4">
      <w:pPr>
        <w:pStyle w:val="B1"/>
      </w:pPr>
      <w:r w:rsidRPr="00A27491">
        <w:t>3.</w:t>
      </w:r>
      <w:r w:rsidRPr="00A27491">
        <w:tab/>
        <w:t>shall enter 'O: silence' state.</w:t>
      </w:r>
    </w:p>
    <w:p w14:paraId="0D5D7FDD" w14:textId="77777777" w:rsidR="003902D4" w:rsidRPr="00A27491" w:rsidRDefault="003902D4" w:rsidP="003902D4">
      <w:r w:rsidRPr="00A27491">
        <w:t>[TS 24.581, clause 7.2.3.3.4]</w:t>
      </w:r>
    </w:p>
    <w:p w14:paraId="56FEE793"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06C54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7ACAE438"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54A237B9" w14:textId="77777777" w:rsidR="003902D4" w:rsidRPr="00A27491" w:rsidRDefault="003902D4" w:rsidP="003902D4">
      <w:pPr>
        <w:pStyle w:val="B1"/>
      </w:pPr>
      <w:r w:rsidRPr="00A27491">
        <w:t>3.</w:t>
      </w:r>
      <w:r w:rsidRPr="00A27491">
        <w:tab/>
        <w:t>shall stop timer T230 (Inactivity);</w:t>
      </w:r>
    </w:p>
    <w:p w14:paraId="6E4085F4"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3C5FC200" w14:textId="77777777" w:rsidR="003902D4" w:rsidRPr="00A27491" w:rsidRDefault="003902D4" w:rsidP="003902D4">
      <w:pPr>
        <w:pStyle w:val="B1"/>
      </w:pPr>
      <w:r w:rsidRPr="00A27491">
        <w:t>5.</w:t>
      </w:r>
      <w:r w:rsidRPr="00A27491">
        <w:tab/>
        <w:t>shall enter 'O: has no permission' state.</w:t>
      </w:r>
    </w:p>
    <w:p w14:paraId="40A24441" w14:textId="77777777" w:rsidR="003902D4" w:rsidRPr="00A27491" w:rsidRDefault="003902D4" w:rsidP="003902D4">
      <w:r w:rsidRPr="00A27491">
        <w:t>[TS 24.581, clause 7.2.3.4.2]</w:t>
      </w:r>
    </w:p>
    <w:p w14:paraId="2C214BA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1461126D"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B0CAC9F"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0474579"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9411A9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1A5A7FC"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B2A50E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716F80E4"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5DB0A123"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C22B4B9"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A7C0475"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42C3E1E2"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FBD6BB9" w14:textId="77777777" w:rsidR="003902D4" w:rsidRPr="00A27491" w:rsidRDefault="003902D4" w:rsidP="003902D4">
      <w:pPr>
        <w:pStyle w:val="B1"/>
      </w:pPr>
      <w:r w:rsidRPr="00A27491">
        <w:t>2.</w:t>
      </w:r>
      <w:r w:rsidRPr="00A27491">
        <w:tab/>
        <w:t>shall provide transmission deny notification to the user;</w:t>
      </w:r>
    </w:p>
    <w:p w14:paraId="50DA8321"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9E56A9E"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2138233D"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01ACADF6" w14:textId="77777777" w:rsidR="003902D4" w:rsidRPr="00A27491" w:rsidRDefault="003902D4" w:rsidP="003902D4">
      <w:pPr>
        <w:pStyle w:val="B1"/>
      </w:pPr>
      <w:r w:rsidRPr="00A27491">
        <w:t>1.</w:t>
      </w:r>
      <w:r w:rsidRPr="00A27491">
        <w:tab/>
        <w:t>shall stop the timer T201 (Transmission Request);</w:t>
      </w:r>
    </w:p>
    <w:p w14:paraId="589A5ED4"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534C828" w14:textId="77777777" w:rsidR="003902D4" w:rsidRPr="00A27491" w:rsidRDefault="003902D4" w:rsidP="003902D4">
      <w:pPr>
        <w:pStyle w:val="B1"/>
      </w:pPr>
      <w:r w:rsidRPr="00A27491">
        <w:t>3.</w:t>
      </w:r>
      <w:r w:rsidRPr="00A27491">
        <w:tab/>
        <w:t>shall provide transmission deny notification to the user;</w:t>
      </w:r>
    </w:p>
    <w:p w14:paraId="44EF688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2F8A774F" w14:textId="77777777" w:rsidR="003902D4" w:rsidRPr="00A27491" w:rsidRDefault="003902D4" w:rsidP="003902D4">
      <w:pPr>
        <w:pStyle w:val="B1"/>
      </w:pPr>
      <w:r w:rsidRPr="00A27491">
        <w:t>5.</w:t>
      </w:r>
      <w:r w:rsidRPr="00A27491">
        <w:tab/>
        <w:t>shall enter 'O: has no permission' state.</w:t>
      </w:r>
    </w:p>
    <w:p w14:paraId="6E0FF13B" w14:textId="77777777" w:rsidR="003902D4" w:rsidRPr="00A27491" w:rsidRDefault="003902D4" w:rsidP="003902D4">
      <w:pPr>
        <w:pStyle w:val="H6"/>
      </w:pPr>
      <w:r w:rsidRPr="00A27491">
        <w:t>7.1.1.4.3</w:t>
      </w:r>
      <w:r w:rsidRPr="00A27491">
        <w:tab/>
        <w:t>Test description</w:t>
      </w:r>
    </w:p>
    <w:p w14:paraId="74A654F9" w14:textId="77777777" w:rsidR="003902D4" w:rsidRPr="00A27491" w:rsidRDefault="003902D4" w:rsidP="003902D4">
      <w:pPr>
        <w:pStyle w:val="H6"/>
      </w:pPr>
      <w:r w:rsidRPr="00A27491">
        <w:t>7.1.1.4.3.1</w:t>
      </w:r>
      <w:r w:rsidRPr="00A27491">
        <w:tab/>
        <w:t>Pre-test conditions</w:t>
      </w:r>
    </w:p>
    <w:p w14:paraId="2C16CE11" w14:textId="77777777" w:rsidR="003902D4" w:rsidRPr="00A27491" w:rsidRDefault="003902D4" w:rsidP="003902D4">
      <w:pPr>
        <w:pStyle w:val="H6"/>
      </w:pPr>
      <w:r w:rsidRPr="00A27491">
        <w:t>System Simulator:</w:t>
      </w:r>
    </w:p>
    <w:p w14:paraId="01EC3487" w14:textId="77777777" w:rsidR="003902D4" w:rsidRPr="00A27491" w:rsidRDefault="003902D4" w:rsidP="003902D4">
      <w:pPr>
        <w:pStyle w:val="B1"/>
      </w:pPr>
      <w:r w:rsidRPr="00A27491">
        <w:t>-</w:t>
      </w:r>
      <w:r w:rsidRPr="00A27491">
        <w:tab/>
      </w:r>
      <w:r w:rsidRPr="00A27491">
        <w:rPr>
          <w:color w:val="000000"/>
        </w:rPr>
        <w:t>SS-UE1 (MCVideo client)</w:t>
      </w:r>
    </w:p>
    <w:p w14:paraId="5DA7C40E"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81942F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C2A4A6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5415D" w14:textId="77777777" w:rsidR="003902D4" w:rsidRPr="00A27491" w:rsidRDefault="003902D4" w:rsidP="003902D4">
      <w:pPr>
        <w:pStyle w:val="B1"/>
      </w:pPr>
      <w:r w:rsidRPr="00A27491">
        <w:t>-</w:t>
      </w:r>
      <w:r w:rsidRPr="00A27491">
        <w:tab/>
      </w:r>
      <w:r w:rsidRPr="00A27491">
        <w:rPr>
          <w:color w:val="000000"/>
        </w:rPr>
        <w:t>SS-NW (MCVideo server)</w:t>
      </w:r>
    </w:p>
    <w:p w14:paraId="66594E7F" w14:textId="77777777" w:rsidR="003902D4" w:rsidRPr="00A27491" w:rsidRDefault="003902D4" w:rsidP="00E972B2">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B25437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DFC5B70" w14:textId="77777777" w:rsidR="003902D4" w:rsidRPr="00A27491" w:rsidRDefault="003902D4" w:rsidP="003902D4">
      <w:pPr>
        <w:pStyle w:val="H6"/>
      </w:pPr>
      <w:r w:rsidRPr="00A27491">
        <w:t>IUT:</w:t>
      </w:r>
    </w:p>
    <w:p w14:paraId="754C9281" w14:textId="77777777" w:rsidR="003902D4" w:rsidRPr="00A27491" w:rsidRDefault="003902D4" w:rsidP="003902D4">
      <w:pPr>
        <w:pStyle w:val="B1"/>
      </w:pPr>
      <w:r w:rsidRPr="00A27491">
        <w:t>-</w:t>
      </w:r>
      <w:r w:rsidRPr="00A27491">
        <w:tab/>
        <w:t>UE (MCVideo client)</w:t>
      </w:r>
    </w:p>
    <w:p w14:paraId="159D4F42" w14:textId="7FF17F5A" w:rsidR="003902D4" w:rsidRPr="00A27491" w:rsidRDefault="003902D4" w:rsidP="003902D4">
      <w:pPr>
        <w:pStyle w:val="B1"/>
      </w:pPr>
      <w:r w:rsidRPr="00A27491">
        <w:t>-</w:t>
      </w:r>
      <w:r w:rsidRPr="00A27491">
        <w:tab/>
        <w:t>The test USIM set as defined in TS 36.579-1 [2] clause 5.5.10 is inserted.</w:t>
      </w:r>
    </w:p>
    <w:p w14:paraId="4EF65C2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C39774A" w14:textId="77777777" w:rsidR="003902D4" w:rsidRPr="00A27491" w:rsidRDefault="003902D4" w:rsidP="003902D4">
      <w:pPr>
        <w:pStyle w:val="H6"/>
      </w:pPr>
      <w:r w:rsidRPr="00A27491">
        <w:t>Preamble:</w:t>
      </w:r>
    </w:p>
    <w:p w14:paraId="23A24427"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31D3FB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3C3B207"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5917EC6" w14:textId="77777777" w:rsidR="003902D4" w:rsidRPr="00A27491" w:rsidRDefault="003902D4" w:rsidP="003902D4">
      <w:pPr>
        <w:pStyle w:val="B1"/>
      </w:pPr>
      <w:r w:rsidRPr="00A27491">
        <w:t>-</w:t>
      </w:r>
      <w:r w:rsidRPr="00A27491">
        <w:tab/>
        <w:t>The UE is switched-off.</w:t>
      </w:r>
    </w:p>
    <w:p w14:paraId="49B94FAA" w14:textId="77777777" w:rsidR="003902D4" w:rsidRPr="00A27491" w:rsidRDefault="003902D4" w:rsidP="003902D4">
      <w:pPr>
        <w:pStyle w:val="B1"/>
      </w:pPr>
      <w:r w:rsidRPr="00A27491">
        <w:t>-</w:t>
      </w:r>
      <w:r w:rsidRPr="00A27491">
        <w:tab/>
        <w:t>UE States at the end of the preamble</w:t>
      </w:r>
    </w:p>
    <w:p w14:paraId="65320F83" w14:textId="77777777" w:rsidR="003902D4" w:rsidRPr="00A27491" w:rsidRDefault="003902D4" w:rsidP="003902D4">
      <w:pPr>
        <w:pStyle w:val="B2"/>
      </w:pPr>
      <w:r w:rsidRPr="00A27491">
        <w:t>-</w:t>
      </w:r>
      <w:r w:rsidRPr="00A27491">
        <w:tab/>
        <w:t>The UE is in state 'switched-off'.</w:t>
      </w:r>
    </w:p>
    <w:p w14:paraId="4C89FDDD" w14:textId="77777777" w:rsidR="003902D4" w:rsidRPr="00A27491" w:rsidRDefault="003902D4" w:rsidP="003902D4">
      <w:pPr>
        <w:pStyle w:val="H6"/>
      </w:pPr>
      <w:r w:rsidRPr="00A27491">
        <w:t>7.1.1.4.3.2</w:t>
      </w:r>
      <w:r w:rsidRPr="00A27491">
        <w:tab/>
        <w:t>Test procedure sequence</w:t>
      </w:r>
    </w:p>
    <w:p w14:paraId="64DCE8FD" w14:textId="77777777" w:rsidR="003902D4" w:rsidRPr="00A27491" w:rsidRDefault="003902D4" w:rsidP="003902D4">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5BB83E7A" w14:textId="77777777" w:rsidTr="00D508ED">
        <w:tc>
          <w:tcPr>
            <w:tcW w:w="648" w:type="dxa"/>
            <w:tcBorders>
              <w:top w:val="single" w:sz="4" w:space="0" w:color="auto"/>
              <w:left w:val="single" w:sz="4" w:space="0" w:color="auto"/>
              <w:bottom w:val="nil"/>
              <w:right w:val="single" w:sz="4" w:space="0" w:color="auto"/>
            </w:tcBorders>
            <w:hideMark/>
          </w:tcPr>
          <w:p w14:paraId="09E32CB9"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6B375D84"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60B8684"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3344FA4"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8E030A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F50F996" w14:textId="77777777" w:rsidTr="00D508ED">
        <w:tc>
          <w:tcPr>
            <w:tcW w:w="648" w:type="dxa"/>
            <w:tcBorders>
              <w:top w:val="nil"/>
              <w:left w:val="single" w:sz="4" w:space="0" w:color="auto"/>
              <w:bottom w:val="single" w:sz="4" w:space="0" w:color="auto"/>
              <w:right w:val="single" w:sz="4" w:space="0" w:color="auto"/>
            </w:tcBorders>
          </w:tcPr>
          <w:p w14:paraId="4641C22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3C271B0"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590622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F1142C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43B043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71D6FA5" w14:textId="77777777" w:rsidR="003902D4" w:rsidRPr="00A27491" w:rsidRDefault="003902D4" w:rsidP="00D508ED">
            <w:pPr>
              <w:pStyle w:val="TAH"/>
              <w:spacing w:line="256" w:lineRule="auto"/>
              <w:rPr>
                <w:lang w:eastAsia="en-US"/>
              </w:rPr>
            </w:pPr>
          </w:p>
        </w:tc>
      </w:tr>
      <w:tr w:rsidR="003902D4" w:rsidRPr="00A27491" w14:paraId="6EE599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83D80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D02FA3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45742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6FA1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34A45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924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2DE2B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4E78E0"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28025AE" w14:textId="77777777" w:rsidR="003902D4" w:rsidRPr="00A27491" w:rsidRDefault="003902D4" w:rsidP="00E972B2">
            <w:pPr>
              <w:pStyle w:val="TAL"/>
              <w:rPr>
                <w:lang w:eastAsia="en-US"/>
              </w:rPr>
            </w:pPr>
            <w:r w:rsidRPr="00A27491">
              <w:rPr>
                <w:lang w:eastAsia="en-US"/>
              </w:rPr>
              <w:t>Trigger the UE to reset UTC time and location.</w:t>
            </w:r>
          </w:p>
          <w:p w14:paraId="19326B3D" w14:textId="77777777" w:rsidR="003902D4" w:rsidRPr="00A27491" w:rsidRDefault="003902D4" w:rsidP="00E972B2">
            <w:pPr>
              <w:pStyle w:val="TAL"/>
              <w:rPr>
                <w:lang w:eastAsia="en-US"/>
              </w:rPr>
            </w:pPr>
          </w:p>
          <w:p w14:paraId="3E48D3A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EBCAD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D15D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FE634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3292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F97B17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5EC9F1"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B75DF04"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3F98CB3"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9766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3A7A1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69CFB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519A4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9641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97FF3D4"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B9DE6F" w14:textId="68F0D5E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19741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A6C1B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62ACA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873F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4830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5AC0BB"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4A0B6DA"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9398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5893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A2588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056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5A46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75026F"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EB2635"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25767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3EFB2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355F3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3933B6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603FE4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5B9187"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FEA942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435BA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0500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6AA79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FD571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246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3FB919"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1ACC7DB"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5C7BD2E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55F6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CC57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0B3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0DB9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77699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957547"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1C0EC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13DBDD2"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7FA88"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F42F3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8BC7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6D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1BE0B0"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87974E"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C45D3C"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398EB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6255DC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8C27F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2F28F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B8F795"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9FEE944"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347C34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31A372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FC2C94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AFA6A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398CE4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7E01F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42EF5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E46FCA" w14:textId="7BEC76E1"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A15F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C7E77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86C9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3BCA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42586B"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6C2FA7B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46F696" w14:textId="77777777" w:rsidR="003902D4" w:rsidRPr="00A27491" w:rsidRDefault="003902D4" w:rsidP="003902D4"/>
    <w:p w14:paraId="2C6E99C2" w14:textId="77777777" w:rsidR="003902D4" w:rsidRPr="00A27491" w:rsidRDefault="003902D4" w:rsidP="003902D4">
      <w:pPr>
        <w:pStyle w:val="H6"/>
      </w:pPr>
      <w:r w:rsidRPr="00A27491">
        <w:t>7.1.1.4.3.3</w:t>
      </w:r>
      <w:r w:rsidRPr="00A27491">
        <w:tab/>
        <w:t>Specific message contents</w:t>
      </w:r>
    </w:p>
    <w:p w14:paraId="2A0D62F9" w14:textId="77777777" w:rsidR="003902D4" w:rsidRPr="00A27491" w:rsidRDefault="003902D4" w:rsidP="003902D4">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DF15CC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9AA67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5CF386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028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8DC07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1D2FC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1BDE47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E30F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77BB9E"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5D655797"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3DE28B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CCD3E7D" w14:textId="77777777" w:rsidR="003902D4" w:rsidRPr="00A27491" w:rsidRDefault="003902D4" w:rsidP="00D508ED">
            <w:pPr>
              <w:pStyle w:val="TAL"/>
              <w:spacing w:line="256" w:lineRule="auto"/>
              <w:rPr>
                <w:lang w:eastAsia="en-US"/>
              </w:rPr>
            </w:pPr>
          </w:p>
        </w:tc>
      </w:tr>
      <w:tr w:rsidR="003902D4" w:rsidRPr="00A27491" w14:paraId="5F0015E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9E44B95"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63452E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05CE4C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6C141A5" w14:textId="77777777" w:rsidR="003902D4" w:rsidRPr="00A27491" w:rsidRDefault="003902D4" w:rsidP="00D508ED">
            <w:pPr>
              <w:pStyle w:val="TAL"/>
              <w:spacing w:line="256" w:lineRule="auto"/>
              <w:rPr>
                <w:lang w:eastAsia="en-US"/>
              </w:rPr>
            </w:pPr>
          </w:p>
        </w:tc>
      </w:tr>
    </w:tbl>
    <w:p w14:paraId="215448C2" w14:textId="77777777" w:rsidR="003902D4" w:rsidRPr="00A27491" w:rsidRDefault="003902D4" w:rsidP="003902D4"/>
    <w:p w14:paraId="39780328" w14:textId="77777777" w:rsidR="003902D4" w:rsidRPr="00A27491" w:rsidRDefault="003902D4" w:rsidP="003902D4">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8E948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C1DF6B6"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bl>
    <w:p w14:paraId="5CE42ABF" w14:textId="77777777" w:rsidR="003902D4" w:rsidRPr="00A27491" w:rsidRDefault="003902D4" w:rsidP="003902D4"/>
    <w:p w14:paraId="3848D454" w14:textId="77777777" w:rsidR="003902D4" w:rsidRPr="00A27491" w:rsidRDefault="003902D4" w:rsidP="003902D4">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93F0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D06666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0A3498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8927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353A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B6D6F5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055E4B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25E0A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C29411"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9B71377"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7274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DAFCEE" w14:textId="77777777" w:rsidR="003902D4" w:rsidRPr="00A27491" w:rsidRDefault="003902D4" w:rsidP="00D508ED">
            <w:pPr>
              <w:pStyle w:val="TAL"/>
              <w:spacing w:line="256" w:lineRule="auto"/>
              <w:rPr>
                <w:lang w:eastAsia="en-US"/>
              </w:rPr>
            </w:pPr>
          </w:p>
        </w:tc>
      </w:tr>
      <w:tr w:rsidR="003902D4" w:rsidRPr="00A27491" w14:paraId="27D95F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827FDE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1441FDE"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D8774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7F89E2" w14:textId="77777777" w:rsidR="003902D4" w:rsidRPr="00A27491" w:rsidRDefault="003902D4" w:rsidP="00D508ED">
            <w:pPr>
              <w:pStyle w:val="TAL"/>
              <w:spacing w:line="256" w:lineRule="auto"/>
              <w:rPr>
                <w:lang w:eastAsia="en-US"/>
              </w:rPr>
            </w:pPr>
          </w:p>
        </w:tc>
      </w:tr>
    </w:tbl>
    <w:p w14:paraId="593CCD87" w14:textId="77777777" w:rsidR="003902D4" w:rsidRPr="00A27491" w:rsidRDefault="003902D4" w:rsidP="003902D4"/>
    <w:p w14:paraId="0CA5ABA2" w14:textId="77777777" w:rsidR="003902D4" w:rsidRPr="00A27491" w:rsidRDefault="003902D4" w:rsidP="003902D4">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66103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AB6156E"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12DFF184" w14:textId="77777777" w:rsidR="003902D4" w:rsidRPr="00A27491" w:rsidRDefault="003902D4" w:rsidP="003902D4"/>
    <w:p w14:paraId="34410FB3" w14:textId="77777777" w:rsidR="003902D4" w:rsidRPr="00A27491" w:rsidRDefault="003902D4" w:rsidP="003902D4">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DD80A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F040917"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049CB96C" w14:textId="77777777" w:rsidR="003902D4" w:rsidRPr="00A27491" w:rsidRDefault="003902D4" w:rsidP="003902D4"/>
    <w:p w14:paraId="0B820D4C" w14:textId="77777777" w:rsidR="003902D4" w:rsidRPr="00A27491" w:rsidRDefault="003902D4" w:rsidP="003902D4">
      <w:pPr>
        <w:pStyle w:val="Heading4"/>
      </w:pPr>
      <w:bookmarkStart w:id="857" w:name="_Toc171440777"/>
      <w:r w:rsidRPr="00A27491">
        <w:t>7.1.1.5</w:t>
      </w:r>
      <w:r w:rsidRPr="00A27491">
        <w:tab/>
        <w:t>Off-network / Group Call / Imminent Peril Call / Client Originated (CO)</w:t>
      </w:r>
      <w:bookmarkEnd w:id="857"/>
    </w:p>
    <w:p w14:paraId="1744E4C5" w14:textId="77777777" w:rsidR="003902D4" w:rsidRPr="00A27491" w:rsidRDefault="003902D4" w:rsidP="003902D4">
      <w:pPr>
        <w:pStyle w:val="H6"/>
      </w:pPr>
      <w:r w:rsidRPr="00A27491">
        <w:t>7.1.1.5.1</w:t>
      </w:r>
      <w:r w:rsidRPr="00A27491">
        <w:tab/>
        <w:t>Test Purpose (TP)</w:t>
      </w:r>
    </w:p>
    <w:p w14:paraId="490909F8" w14:textId="77777777" w:rsidR="003902D4" w:rsidRPr="00A27491" w:rsidRDefault="003902D4" w:rsidP="003902D4">
      <w:pPr>
        <w:pStyle w:val="H6"/>
      </w:pPr>
      <w:r w:rsidRPr="00A27491">
        <w:t>(1)</w:t>
      </w:r>
    </w:p>
    <w:p w14:paraId="7AD055F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57EF3F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633C8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imminent peril group call </w:t>
      </w:r>
      <w:r w:rsidRPr="00A27491">
        <w:rPr>
          <w:noProof w:val="0"/>
        </w:rPr>
        <w:t>}</w:t>
      </w:r>
    </w:p>
    <w:p w14:paraId="0414E38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imminent peril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306A6507" w14:textId="77777777" w:rsidR="003902D4" w:rsidRPr="00A27491" w:rsidRDefault="003902D4" w:rsidP="003902D4">
      <w:pPr>
        <w:pStyle w:val="PL"/>
        <w:rPr>
          <w:noProof w:val="0"/>
        </w:rPr>
      </w:pPr>
      <w:r w:rsidRPr="00A27491">
        <w:rPr>
          <w:noProof w:val="0"/>
        </w:rPr>
        <w:t xml:space="preserve">            }</w:t>
      </w:r>
    </w:p>
    <w:p w14:paraId="7CB277FC" w14:textId="77777777" w:rsidR="003902D4" w:rsidRPr="00A27491" w:rsidRDefault="003902D4" w:rsidP="003902D4">
      <w:pPr>
        <w:pStyle w:val="PL"/>
        <w:rPr>
          <w:b/>
          <w:noProof w:val="0"/>
        </w:rPr>
      </w:pPr>
    </w:p>
    <w:p w14:paraId="65B1F275" w14:textId="77777777" w:rsidR="003902D4" w:rsidRPr="00A27491" w:rsidRDefault="003902D4" w:rsidP="003902D4">
      <w:pPr>
        <w:pStyle w:val="H6"/>
      </w:pPr>
      <w:r w:rsidRPr="00A27491">
        <w:t>7.1.1.5.2</w:t>
      </w:r>
      <w:r w:rsidRPr="00A27491">
        <w:tab/>
        <w:t>Conformance requirements</w:t>
      </w:r>
    </w:p>
    <w:p w14:paraId="76AF72B4" w14:textId="77777777" w:rsidR="003902D4" w:rsidRPr="00A27491" w:rsidRDefault="003902D4" w:rsidP="003902D4">
      <w:r w:rsidRPr="00A27491">
        <w:t xml:space="preserve">References: The conformance requirements covered in the current TC are specified in: </w:t>
      </w:r>
    </w:p>
    <w:p w14:paraId="43D05B6D"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B503E23" w14:textId="77777777" w:rsidR="003902D4" w:rsidRPr="00A27491" w:rsidRDefault="003902D4" w:rsidP="003902D4">
      <w:r w:rsidRPr="00A27491">
        <w:t xml:space="preserve">[TS 24.281, clause </w:t>
      </w:r>
      <w:r w:rsidRPr="00A27491">
        <w:rPr>
          <w:lang w:eastAsia="zh-CN"/>
        </w:rPr>
        <w:t>9.3.2.4.2.1</w:t>
      </w:r>
      <w:r w:rsidRPr="00A27491">
        <w:t>]</w:t>
      </w:r>
    </w:p>
    <w:p w14:paraId="406CA0E0" w14:textId="77777777" w:rsidR="003902D4" w:rsidRPr="00A27491" w:rsidRDefault="003902D4" w:rsidP="003902D4">
      <w:r w:rsidRPr="00A27491">
        <w:t>When in the "S1: start-stop" state, upon an indication from an MCVideo user to initiate a group call for an MCVideo group ID, the MCVideo client:</w:t>
      </w:r>
    </w:p>
    <w:p w14:paraId="22649B40"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08A4B2FB"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172FAA9"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2306F712"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D412090"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68B28E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43ACF1AC"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5CC01F76"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5183D2C0" w14:textId="77777777" w:rsidR="003902D4" w:rsidRPr="00A27491" w:rsidRDefault="003902D4" w:rsidP="003902D4">
      <w:r w:rsidRPr="00A27491">
        <w:t xml:space="preserve">[TS 24.281, clause </w:t>
      </w:r>
      <w:r w:rsidRPr="00A27491">
        <w:rPr>
          <w:lang w:eastAsia="zh-CN"/>
        </w:rPr>
        <w:t>9.3.2.4.2.2</w:t>
      </w:r>
      <w:r w:rsidRPr="00A27491">
        <w:t>]</w:t>
      </w:r>
    </w:p>
    <w:p w14:paraId="4938E445"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69A00B6"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D1A113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128527"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1D8B08DB"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79DF6B6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B2786CA" w14:textId="77777777" w:rsidR="003902D4" w:rsidRPr="00A27491" w:rsidRDefault="003902D4" w:rsidP="003902D4">
      <w:r w:rsidRPr="00A27491">
        <w:t xml:space="preserve">[TS 24.281, clause </w:t>
      </w:r>
      <w:r w:rsidRPr="00A27491">
        <w:rPr>
          <w:lang w:eastAsia="zh-CN"/>
        </w:rPr>
        <w:t>9.3.2.4.3.1</w:t>
      </w:r>
      <w:r w:rsidRPr="00A27491">
        <w:t>]</w:t>
      </w:r>
    </w:p>
    <w:p w14:paraId="066AB45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6958051"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70686FED"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19AC26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9207ABA"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E1109E9"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7EB60F66"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2979C181"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3F0138AC" w14:textId="77777777" w:rsidR="003902D4" w:rsidRPr="00A27491" w:rsidRDefault="003902D4" w:rsidP="003902D4">
      <w:pPr>
        <w:pStyle w:val="B2"/>
      </w:pPr>
      <w:r w:rsidRPr="00A27491">
        <w:t>a)</w:t>
      </w:r>
      <w:r w:rsidRPr="00A27491">
        <w:tab/>
        <w:t>shall set the Call identifier IE to the stored call identifier of the call;</w:t>
      </w:r>
    </w:p>
    <w:p w14:paraId="2CE7EAE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2BD0F9" w14:textId="77777777" w:rsidR="003902D4" w:rsidRPr="00A27491" w:rsidRDefault="003902D4" w:rsidP="003902D4">
      <w:pPr>
        <w:pStyle w:val="B2"/>
      </w:pPr>
      <w:r w:rsidRPr="00A27491">
        <w:t>c)</w:t>
      </w:r>
      <w:r w:rsidRPr="00A27491">
        <w:tab/>
        <w:t>shall set the Refresh interval IE to the stored refresh interval of the call;</w:t>
      </w:r>
    </w:p>
    <w:p w14:paraId="23FCC29D"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2C2D8ED"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7808D868"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6630598"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1FDA5CC8"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7261FDA"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CA0B4B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2C41344F"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5C80892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4A1A5776"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6F9A2FD8"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092A537B"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7D13946"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708F16FB"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C71923F"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6C04467D"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B110DD0"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584BCDB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F1EACC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6D75851"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0E63BF05"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23A3E10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0FBDA6C"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8F75320" w14:textId="77777777" w:rsidR="003902D4" w:rsidRPr="00A27491" w:rsidRDefault="003902D4" w:rsidP="003902D4">
      <w:r w:rsidRPr="00A27491">
        <w:t>Upon receiving encoded media from the user or if encoded media is already buffered the transmission participant:</w:t>
      </w:r>
    </w:p>
    <w:p w14:paraId="033CD011"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4F06BCB2"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5081CC1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E7E52A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6F35F6D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044C2B1F" w14:textId="77777777" w:rsidR="003902D4" w:rsidRPr="00A27491" w:rsidRDefault="003902D4" w:rsidP="003902D4">
      <w:pPr>
        <w:pStyle w:val="B1"/>
      </w:pPr>
      <w:r w:rsidRPr="00A27491">
        <w:t>1.</w:t>
      </w:r>
      <w:r w:rsidRPr="00A27491">
        <w:tab/>
        <w:t>shall stop timer T206 (Stop talking warning), if running;</w:t>
      </w:r>
    </w:p>
    <w:p w14:paraId="791EE59A" w14:textId="77777777" w:rsidR="003902D4" w:rsidRPr="00A27491" w:rsidRDefault="003902D4" w:rsidP="003902D4">
      <w:pPr>
        <w:pStyle w:val="B1"/>
      </w:pPr>
      <w:r w:rsidRPr="00A27491">
        <w:t>2.</w:t>
      </w:r>
      <w:r w:rsidRPr="00A27491">
        <w:tab/>
        <w:t>shall stop timer T207 (Stop talking), if running;</w:t>
      </w:r>
    </w:p>
    <w:p w14:paraId="315B3EA1"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47E7FBB"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3F6E939"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425E03B4"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BC0DB9F"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0B62454" w14:textId="77777777" w:rsidR="003902D4" w:rsidRPr="00A27491" w:rsidRDefault="003902D4" w:rsidP="003902D4">
      <w:pPr>
        <w:pStyle w:val="H6"/>
      </w:pPr>
      <w:r w:rsidRPr="00A27491">
        <w:t>7.1.1.5.3</w:t>
      </w:r>
      <w:r w:rsidRPr="00A27491">
        <w:tab/>
        <w:t>Test description</w:t>
      </w:r>
    </w:p>
    <w:p w14:paraId="069C5B86" w14:textId="77777777" w:rsidR="003902D4" w:rsidRPr="00A27491" w:rsidRDefault="003902D4" w:rsidP="003902D4">
      <w:pPr>
        <w:pStyle w:val="H6"/>
      </w:pPr>
      <w:r w:rsidRPr="00A27491">
        <w:t>7.1.1.5.3.1</w:t>
      </w:r>
      <w:r w:rsidRPr="00A27491">
        <w:tab/>
        <w:t>Pre-test conditions</w:t>
      </w:r>
    </w:p>
    <w:p w14:paraId="376FCF37" w14:textId="77777777" w:rsidR="003902D4" w:rsidRPr="00A27491" w:rsidRDefault="003902D4" w:rsidP="003902D4">
      <w:pPr>
        <w:pStyle w:val="H6"/>
      </w:pPr>
      <w:r w:rsidRPr="00A27491">
        <w:t>System Simulator:</w:t>
      </w:r>
    </w:p>
    <w:p w14:paraId="576D38E9" w14:textId="77777777" w:rsidR="003902D4" w:rsidRPr="00A27491" w:rsidRDefault="003902D4" w:rsidP="003902D4">
      <w:pPr>
        <w:pStyle w:val="B1"/>
      </w:pPr>
      <w:r w:rsidRPr="00A27491">
        <w:t>-</w:t>
      </w:r>
      <w:r w:rsidRPr="00A27491">
        <w:tab/>
      </w:r>
      <w:r w:rsidRPr="00A27491">
        <w:rPr>
          <w:color w:val="000000"/>
        </w:rPr>
        <w:t>SS-UE1 (MCVideo client)</w:t>
      </w:r>
    </w:p>
    <w:p w14:paraId="142D2ADF"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D279E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C9AE13D"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CBFD0F4" w14:textId="77777777" w:rsidR="003902D4" w:rsidRPr="00A27491" w:rsidRDefault="003902D4" w:rsidP="003902D4">
      <w:pPr>
        <w:pStyle w:val="B1"/>
      </w:pPr>
      <w:r w:rsidRPr="00A27491">
        <w:t>-</w:t>
      </w:r>
      <w:r w:rsidRPr="00A27491">
        <w:tab/>
      </w:r>
      <w:r w:rsidRPr="00A27491">
        <w:rPr>
          <w:color w:val="000000"/>
        </w:rPr>
        <w:t>SS-NW (MCVideo server)</w:t>
      </w:r>
    </w:p>
    <w:p w14:paraId="25BFFAC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10491D6"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32F78D0" w14:textId="77777777" w:rsidR="003902D4" w:rsidRPr="00A27491" w:rsidRDefault="003902D4" w:rsidP="003902D4">
      <w:pPr>
        <w:pStyle w:val="H6"/>
      </w:pPr>
      <w:r w:rsidRPr="00A27491">
        <w:t>IUT:</w:t>
      </w:r>
    </w:p>
    <w:p w14:paraId="5F3AA797" w14:textId="77777777" w:rsidR="003902D4" w:rsidRPr="00A27491" w:rsidRDefault="003902D4" w:rsidP="003902D4">
      <w:pPr>
        <w:pStyle w:val="B1"/>
      </w:pPr>
      <w:r w:rsidRPr="00A27491">
        <w:t>-</w:t>
      </w:r>
      <w:r w:rsidRPr="00A27491">
        <w:tab/>
        <w:t>UE (MCVideo client)</w:t>
      </w:r>
    </w:p>
    <w:p w14:paraId="683C3880" w14:textId="3007F1A3" w:rsidR="003902D4" w:rsidRPr="00A27491" w:rsidRDefault="003902D4" w:rsidP="003902D4">
      <w:pPr>
        <w:pStyle w:val="B1"/>
      </w:pPr>
      <w:r w:rsidRPr="00A27491">
        <w:t>-</w:t>
      </w:r>
      <w:r w:rsidRPr="00A27491">
        <w:tab/>
        <w:t>The test USIM set as defined in TS 36.579-1 [2] clause 5.5.10 is inserted.</w:t>
      </w:r>
    </w:p>
    <w:p w14:paraId="69506EDF"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DBA6230" w14:textId="77777777" w:rsidR="003902D4" w:rsidRPr="00A27491" w:rsidRDefault="003902D4" w:rsidP="003902D4">
      <w:pPr>
        <w:pStyle w:val="H6"/>
      </w:pPr>
      <w:r w:rsidRPr="00A27491">
        <w:t>Preamble:</w:t>
      </w:r>
    </w:p>
    <w:p w14:paraId="0255AAF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B8CDCA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D52370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614F510" w14:textId="77777777" w:rsidR="003902D4" w:rsidRPr="00A27491" w:rsidRDefault="003902D4" w:rsidP="003902D4">
      <w:pPr>
        <w:pStyle w:val="B1"/>
      </w:pPr>
      <w:r w:rsidRPr="00A27491">
        <w:t>-</w:t>
      </w:r>
      <w:r w:rsidRPr="00A27491">
        <w:tab/>
        <w:t>The UE is switched-off.</w:t>
      </w:r>
    </w:p>
    <w:p w14:paraId="6D0A163D" w14:textId="77777777" w:rsidR="003902D4" w:rsidRPr="00A27491" w:rsidRDefault="003902D4" w:rsidP="003902D4">
      <w:pPr>
        <w:pStyle w:val="B1"/>
      </w:pPr>
      <w:r w:rsidRPr="00A27491">
        <w:t>-</w:t>
      </w:r>
      <w:r w:rsidRPr="00A27491">
        <w:tab/>
        <w:t>UE States at the end of the preamble</w:t>
      </w:r>
    </w:p>
    <w:p w14:paraId="3704218A" w14:textId="77777777" w:rsidR="003902D4" w:rsidRPr="00A27491" w:rsidRDefault="003902D4" w:rsidP="003902D4">
      <w:pPr>
        <w:pStyle w:val="B2"/>
      </w:pPr>
      <w:r w:rsidRPr="00A27491">
        <w:t>-</w:t>
      </w:r>
      <w:r w:rsidRPr="00A27491">
        <w:tab/>
        <w:t>The UE is in state 'switched-off'.</w:t>
      </w:r>
    </w:p>
    <w:p w14:paraId="34877CE1" w14:textId="77777777" w:rsidR="003902D4" w:rsidRPr="00A27491" w:rsidRDefault="003902D4" w:rsidP="003902D4">
      <w:pPr>
        <w:pStyle w:val="H6"/>
      </w:pPr>
      <w:r w:rsidRPr="00A27491">
        <w:t>7.1.1.5.3.2</w:t>
      </w:r>
      <w:r w:rsidRPr="00A27491">
        <w:tab/>
        <w:t>Test procedure sequence</w:t>
      </w:r>
    </w:p>
    <w:p w14:paraId="4CCEA418" w14:textId="77777777" w:rsidR="003902D4" w:rsidRPr="00A27491" w:rsidRDefault="003902D4" w:rsidP="003902D4">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2DF9F923" w14:textId="77777777" w:rsidTr="00D508ED">
        <w:tc>
          <w:tcPr>
            <w:tcW w:w="648" w:type="dxa"/>
            <w:tcBorders>
              <w:top w:val="single" w:sz="4" w:space="0" w:color="auto"/>
              <w:left w:val="single" w:sz="4" w:space="0" w:color="auto"/>
              <w:bottom w:val="nil"/>
              <w:right w:val="single" w:sz="4" w:space="0" w:color="auto"/>
            </w:tcBorders>
            <w:hideMark/>
          </w:tcPr>
          <w:p w14:paraId="2E7A1D30"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1DBE869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3D31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92B1A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DB543E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8BE358E" w14:textId="77777777" w:rsidTr="00D508ED">
        <w:tc>
          <w:tcPr>
            <w:tcW w:w="648" w:type="dxa"/>
            <w:tcBorders>
              <w:top w:val="nil"/>
              <w:left w:val="single" w:sz="4" w:space="0" w:color="auto"/>
              <w:bottom w:val="single" w:sz="4" w:space="0" w:color="auto"/>
              <w:right w:val="single" w:sz="4" w:space="0" w:color="auto"/>
            </w:tcBorders>
          </w:tcPr>
          <w:p w14:paraId="69D78ADB"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CF6D6EB"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9FA34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B48A81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D64B859"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C00E0D6" w14:textId="77777777" w:rsidR="003902D4" w:rsidRPr="00A27491" w:rsidRDefault="003902D4" w:rsidP="00D508ED">
            <w:pPr>
              <w:pStyle w:val="TAH"/>
              <w:spacing w:line="256" w:lineRule="auto"/>
              <w:rPr>
                <w:lang w:eastAsia="en-US"/>
              </w:rPr>
            </w:pPr>
          </w:p>
        </w:tc>
      </w:tr>
      <w:tr w:rsidR="003902D4" w:rsidRPr="00A27491" w14:paraId="3E5EC4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194AD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9584A02"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B1C01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819FD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E83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5CC6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9DAFE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9B1C92"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DA3E0A8" w14:textId="77777777" w:rsidR="003902D4" w:rsidRPr="00A27491" w:rsidRDefault="003902D4" w:rsidP="00E972B2">
            <w:pPr>
              <w:pStyle w:val="TAL"/>
              <w:rPr>
                <w:lang w:eastAsia="en-US"/>
              </w:rPr>
            </w:pPr>
            <w:r w:rsidRPr="00A27491">
              <w:rPr>
                <w:lang w:eastAsia="en-US"/>
              </w:rPr>
              <w:t>Trigger the UE to reset UTC time and location.</w:t>
            </w:r>
          </w:p>
          <w:p w14:paraId="72EE8224" w14:textId="77777777" w:rsidR="003902D4" w:rsidRPr="00A27491" w:rsidRDefault="003902D4" w:rsidP="00E972B2">
            <w:pPr>
              <w:pStyle w:val="TAL"/>
              <w:rPr>
                <w:lang w:eastAsia="en-US"/>
              </w:rPr>
            </w:pPr>
          </w:p>
          <w:p w14:paraId="43039B9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C75855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883F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F9120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347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46CD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6C74ED"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8CE8C20"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6E29446"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D5F03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13E0D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65DD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6A0B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3C6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54DC3A2"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35710DE"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imminent peril group call with </w:t>
            </w:r>
            <w:r w:rsidRPr="00A27491">
              <w:rPr>
                <w:lang w:eastAsia="ko-KR"/>
              </w:rPr>
              <w:t>an explicit transmission request.</w:t>
            </w:r>
          </w:p>
          <w:p w14:paraId="5E2EE785"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874AF1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6E9E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769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B106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CED2C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95141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307ED1" w14:textId="3CF424EA"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7DBDD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3E8B77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D46D9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7DD7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DD1B7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78536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23E0EC"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3E787D0D"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F6221D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2B9A8FF"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79521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3A621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D4110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6E8EEC"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6DDAC3"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66E3B63"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DE928E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44D3A5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66FA9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9A33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9CE9B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BE0A15"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195BF3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D576E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4022AF"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77F8EE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D5AD9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B19C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1C3394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797A562D"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548EB51"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9785CB7"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989AD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BE8C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720A2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AFC0A6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228E16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5BCBD1"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DA6C88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678DF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02E9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E2CA4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1B4DDF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2B494D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4BFC258"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B8F7E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F736E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7B814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B398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7EC4FD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4FC0B431"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2ECD8CA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9995C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137BC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FAF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1E42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C91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3F5D2B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8A2011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A1088D3"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75DECB4"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94E9E5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21841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D8FEFC"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EBAD29B" w14:textId="77777777" w:rsidR="003902D4" w:rsidRPr="00A27491" w:rsidRDefault="003902D4" w:rsidP="00D508ED">
            <w:pPr>
              <w:pStyle w:val="TAL"/>
              <w:spacing w:line="256" w:lineRule="auto"/>
              <w:rPr>
                <w:lang w:eastAsia="en-US"/>
              </w:rPr>
            </w:pPr>
            <w:r w:rsidRPr="00A27491">
              <w:rPr>
                <w:lang w:eastAsia="en-US"/>
              </w:rPr>
              <w:t>Make the UE (MCVideo Client) release the imminent peril group call.</w:t>
            </w:r>
          </w:p>
          <w:p w14:paraId="002E3B9C"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B1851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4BD7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863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542B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95391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0D4886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816D14" w14:textId="61C06BCE"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246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9FF25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219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4628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A8FC5B"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4BC192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3F1E8387"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10A8A405"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DE5ECCC" w14:textId="77777777" w:rsidR="003902D4" w:rsidRPr="00A27491" w:rsidRDefault="003902D4" w:rsidP="003902D4"/>
    <w:p w14:paraId="58BA41B9" w14:textId="77777777" w:rsidR="003902D4" w:rsidRPr="00A27491" w:rsidRDefault="003902D4" w:rsidP="003902D4">
      <w:pPr>
        <w:pStyle w:val="H6"/>
        <w:rPr>
          <w:lang w:eastAsia="ko-KR"/>
        </w:rPr>
      </w:pPr>
      <w:r w:rsidRPr="00A27491">
        <w:t>7.1.1.5.3.3</w:t>
      </w:r>
      <w:r w:rsidRPr="00A27491">
        <w:tab/>
        <w:t>Specific message contents</w:t>
      </w:r>
    </w:p>
    <w:p w14:paraId="7C783A75" w14:textId="77777777" w:rsidR="003902D4" w:rsidRPr="00A27491" w:rsidRDefault="003902D4" w:rsidP="003902D4">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0DAA12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B679C0E"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1E65F7E4" w14:textId="77777777" w:rsidR="003902D4" w:rsidRPr="00A27491" w:rsidRDefault="003902D4" w:rsidP="003902D4"/>
    <w:p w14:paraId="48E3B6AD" w14:textId="77777777" w:rsidR="003902D4" w:rsidRPr="00A27491" w:rsidRDefault="003902D4" w:rsidP="003902D4">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BBAA64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E3E44F"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r w:rsidR="003902D4" w:rsidRPr="00A27491" w14:paraId="25F15C6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288F9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DCA20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409D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BE89D8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B9049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772B329"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64FFA45"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4102C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A139037" w14:textId="77777777" w:rsidR="003902D4" w:rsidRPr="00A27491" w:rsidRDefault="003902D4" w:rsidP="00D508ED">
            <w:pPr>
              <w:pStyle w:val="TAL"/>
              <w:spacing w:line="256" w:lineRule="auto"/>
              <w:rPr>
                <w:lang w:eastAsia="en-US"/>
              </w:rPr>
            </w:pPr>
          </w:p>
        </w:tc>
      </w:tr>
    </w:tbl>
    <w:p w14:paraId="7956E9B9" w14:textId="77777777" w:rsidR="003902D4" w:rsidRPr="00A27491" w:rsidRDefault="003902D4" w:rsidP="003902D4"/>
    <w:p w14:paraId="1651575E" w14:textId="77777777" w:rsidR="003902D4" w:rsidRPr="00A27491" w:rsidRDefault="003902D4" w:rsidP="003902D4">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DEA307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91800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4C52127B" w14:textId="77777777" w:rsidR="003902D4" w:rsidRPr="00A27491" w:rsidRDefault="003902D4" w:rsidP="003902D4"/>
    <w:p w14:paraId="039BDD04" w14:textId="77777777" w:rsidR="003902D4" w:rsidRPr="00A27491" w:rsidRDefault="003902D4" w:rsidP="003902D4">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15AEC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9E40"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3EDEE49B" w14:textId="77777777" w:rsidR="003902D4" w:rsidRPr="00A27491" w:rsidRDefault="003902D4" w:rsidP="003902D4"/>
    <w:p w14:paraId="07F4DFC2" w14:textId="77777777" w:rsidR="003902D4" w:rsidRPr="00A27491" w:rsidRDefault="003902D4" w:rsidP="003902D4">
      <w:pPr>
        <w:pStyle w:val="Heading4"/>
      </w:pPr>
      <w:bookmarkStart w:id="858" w:name="_Toc171440778"/>
      <w:r w:rsidRPr="00A27491">
        <w:t>7.1.1.6</w:t>
      </w:r>
      <w:r w:rsidRPr="00A27491">
        <w:tab/>
        <w:t>Off-network / Group Call / Imminent Peril Call / Client Terminated (CT)</w:t>
      </w:r>
      <w:bookmarkEnd w:id="858"/>
    </w:p>
    <w:p w14:paraId="5838D9F6" w14:textId="77777777" w:rsidR="003902D4" w:rsidRPr="00A27491" w:rsidRDefault="003902D4" w:rsidP="003902D4">
      <w:pPr>
        <w:pStyle w:val="H6"/>
      </w:pPr>
      <w:r w:rsidRPr="00A27491">
        <w:t>7.1.1.6.1</w:t>
      </w:r>
      <w:r w:rsidRPr="00A27491">
        <w:tab/>
        <w:t>Test Purpose (TP)</w:t>
      </w:r>
    </w:p>
    <w:p w14:paraId="180E8CF5" w14:textId="77777777" w:rsidR="003902D4" w:rsidRPr="00A27491" w:rsidRDefault="003902D4" w:rsidP="003902D4">
      <w:pPr>
        <w:pStyle w:val="H6"/>
      </w:pPr>
      <w:r w:rsidRPr="00A27491">
        <w:t>(1)</w:t>
      </w:r>
    </w:p>
    <w:p w14:paraId="01425DA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imminent peril group calls in off-network environment, and the UE (MCVideo Client) is in an off-network environment }</w:t>
      </w:r>
    </w:p>
    <w:p w14:paraId="6A0EE66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8A982A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imminent peril group call with Confirm mode indication present </w:t>
      </w:r>
      <w:r w:rsidRPr="00A27491">
        <w:rPr>
          <w:noProof w:val="0"/>
        </w:rPr>
        <w:t>}</w:t>
      </w:r>
    </w:p>
    <w:p w14:paraId="7A068E1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68871759" w14:textId="77777777" w:rsidR="003902D4" w:rsidRPr="00A27491" w:rsidRDefault="003902D4" w:rsidP="003902D4">
      <w:pPr>
        <w:pStyle w:val="PL"/>
        <w:rPr>
          <w:noProof w:val="0"/>
        </w:rPr>
      </w:pPr>
      <w:r w:rsidRPr="00A27491">
        <w:rPr>
          <w:noProof w:val="0"/>
        </w:rPr>
        <w:t xml:space="preserve">            }</w:t>
      </w:r>
    </w:p>
    <w:p w14:paraId="21979451" w14:textId="77777777" w:rsidR="003902D4" w:rsidRPr="00A27491" w:rsidRDefault="003902D4" w:rsidP="003902D4">
      <w:pPr>
        <w:pStyle w:val="PL"/>
        <w:rPr>
          <w:b/>
          <w:noProof w:val="0"/>
        </w:rPr>
      </w:pPr>
    </w:p>
    <w:p w14:paraId="4F2198E1" w14:textId="77777777" w:rsidR="003902D4" w:rsidRPr="00A27491" w:rsidRDefault="003902D4" w:rsidP="003902D4">
      <w:pPr>
        <w:pStyle w:val="H6"/>
      </w:pPr>
      <w:r w:rsidRPr="00A27491">
        <w:t>7.1.1.6.2</w:t>
      </w:r>
      <w:r w:rsidRPr="00A27491">
        <w:tab/>
        <w:t>Conformance requirements</w:t>
      </w:r>
    </w:p>
    <w:p w14:paraId="56F2C515"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3A7F8C33" w14:textId="77777777" w:rsidR="003902D4" w:rsidRPr="00A27491" w:rsidRDefault="003902D4" w:rsidP="003902D4">
      <w:r w:rsidRPr="00A27491">
        <w:t xml:space="preserve">[TS 24.281, clause </w:t>
      </w:r>
      <w:r w:rsidRPr="00A27491">
        <w:rPr>
          <w:lang w:eastAsia="zh-CN"/>
        </w:rPr>
        <w:t>9.3.2.4.3.3</w:t>
      </w:r>
      <w:r w:rsidRPr="00A27491">
        <w:t>]</w:t>
      </w:r>
    </w:p>
    <w:p w14:paraId="4A3244A3"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057FFF54"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1A72F264"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6C994A2"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E57EE6F"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4E62DB29"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17E8EA2"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2F32B56B"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766982C"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45E8A2B5"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08B6C19D"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662E5EED"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1BFCA176"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5CAECE8" w14:textId="77777777" w:rsidR="003902D4" w:rsidRPr="00A27491" w:rsidRDefault="003902D4" w:rsidP="003902D4">
      <w:pPr>
        <w:pStyle w:val="B2"/>
      </w:pPr>
      <w:r w:rsidRPr="00A27491">
        <w:t>a)</w:t>
      </w:r>
      <w:r w:rsidRPr="00A27491">
        <w:tab/>
        <w:t>shall establish a media session based on the stored SDP body of the call;</w:t>
      </w:r>
    </w:p>
    <w:p w14:paraId="14EF4D3C"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3B72BF2E"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C1D0D05"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1895354" w14:textId="77777777" w:rsidR="003902D4" w:rsidRPr="00A27491" w:rsidRDefault="003902D4" w:rsidP="003902D4">
      <w:pPr>
        <w:pStyle w:val="B4"/>
      </w:pPr>
      <w:r w:rsidRPr="00A27491">
        <w:t>A)</w:t>
      </w:r>
      <w:r w:rsidRPr="00A27491">
        <w:tab/>
        <w:t>shall set the Call identifier IE to the stored call identifier of the call;</w:t>
      </w:r>
    </w:p>
    <w:p w14:paraId="4C4EA78A"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007E33CD"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0495EAB6"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0659F42E"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F94031"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C206A33"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1296F91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4DF145D" w14:textId="77777777" w:rsidR="003902D4" w:rsidRPr="00A27491" w:rsidRDefault="003902D4" w:rsidP="003902D4">
      <w:r w:rsidRPr="00A27491">
        <w:t>[TS 24.281, clause 9.3.3.4.5]</w:t>
      </w:r>
    </w:p>
    <w:p w14:paraId="3D1D1D49"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0F949C5"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168FD2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2690FA1B"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22D7A272"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57FB193"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4ECC3D27"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0C52D877"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6146F1CB"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79B6EB2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79686BBE"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5FA4EF0"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EB30ADA"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15B439D8"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1BD57B"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CD9AA7F"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556EA9AB"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116FF5AB"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F304DDB" w14:textId="77777777" w:rsidR="003902D4" w:rsidRPr="00A27491" w:rsidRDefault="003902D4" w:rsidP="003902D4">
      <w:r w:rsidRPr="00A27491">
        <w:t>When an MCVideo call is established the terminating transmission participant:</w:t>
      </w:r>
    </w:p>
    <w:p w14:paraId="4B278EE5"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47A1B3D8" w14:textId="77777777" w:rsidR="003902D4" w:rsidRPr="00A27491" w:rsidRDefault="003902D4" w:rsidP="003902D4">
      <w:pPr>
        <w:pStyle w:val="B1"/>
      </w:pPr>
      <w:r w:rsidRPr="00A27491">
        <w:t>2.</w:t>
      </w:r>
      <w:r w:rsidRPr="00A27491">
        <w:tab/>
        <w:t>shall start timer T230 (Inactivity); and</w:t>
      </w:r>
    </w:p>
    <w:p w14:paraId="217D3857" w14:textId="77777777" w:rsidR="003902D4" w:rsidRPr="00A27491" w:rsidRDefault="003902D4" w:rsidP="003902D4">
      <w:pPr>
        <w:pStyle w:val="B1"/>
      </w:pPr>
      <w:r w:rsidRPr="00A27491">
        <w:t>3.</w:t>
      </w:r>
      <w:r w:rsidRPr="00A27491">
        <w:tab/>
        <w:t>shall enter 'O: silence' state.</w:t>
      </w:r>
    </w:p>
    <w:p w14:paraId="5BE73766" w14:textId="77777777" w:rsidR="003902D4" w:rsidRPr="00A27491" w:rsidRDefault="003902D4" w:rsidP="003902D4">
      <w:r w:rsidRPr="00A27491">
        <w:t>[TS 24.581, clause 7.2.3.3.4]</w:t>
      </w:r>
    </w:p>
    <w:p w14:paraId="50451D12"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6790D4A"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CFF89E0"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25946D8" w14:textId="77777777" w:rsidR="003902D4" w:rsidRPr="00A27491" w:rsidRDefault="003902D4" w:rsidP="003902D4">
      <w:pPr>
        <w:pStyle w:val="B1"/>
      </w:pPr>
      <w:r w:rsidRPr="00A27491">
        <w:t>3.</w:t>
      </w:r>
      <w:r w:rsidRPr="00A27491">
        <w:tab/>
        <w:t>shall stop timer T230 (Inactivity);</w:t>
      </w:r>
    </w:p>
    <w:p w14:paraId="55FF98AB"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4990CDE8" w14:textId="77777777" w:rsidR="003902D4" w:rsidRPr="00A27491" w:rsidRDefault="003902D4" w:rsidP="003902D4">
      <w:pPr>
        <w:pStyle w:val="B1"/>
      </w:pPr>
      <w:r w:rsidRPr="00A27491">
        <w:t>5.</w:t>
      </w:r>
      <w:r w:rsidRPr="00A27491">
        <w:tab/>
        <w:t>shall enter 'O: has no permission' state.</w:t>
      </w:r>
    </w:p>
    <w:p w14:paraId="53382BCD" w14:textId="77777777" w:rsidR="003902D4" w:rsidRPr="00A27491" w:rsidRDefault="003902D4" w:rsidP="003902D4">
      <w:r w:rsidRPr="00A27491">
        <w:t>[TS 24.581, clause 7.2.3.4.2]</w:t>
      </w:r>
    </w:p>
    <w:p w14:paraId="2CF52E3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4FBC109"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59295F2B"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2334D9DA"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3D9642E2"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890A4E7"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01312B9"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6C2371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03C97A1B"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635E091E"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909D4A"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BEEEE1C"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83173EE" w14:textId="77777777" w:rsidR="003902D4" w:rsidRPr="00A27491" w:rsidRDefault="003902D4" w:rsidP="003902D4">
      <w:pPr>
        <w:pStyle w:val="B1"/>
      </w:pPr>
      <w:r w:rsidRPr="00A27491">
        <w:t>2.</w:t>
      </w:r>
      <w:r w:rsidRPr="00A27491">
        <w:tab/>
        <w:t>shall provide transmission deny notification to the user;</w:t>
      </w:r>
    </w:p>
    <w:p w14:paraId="6C391713"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53714C8"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0D25379E"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67D35EA5" w14:textId="77777777" w:rsidR="003902D4" w:rsidRPr="00A27491" w:rsidRDefault="003902D4" w:rsidP="003902D4">
      <w:pPr>
        <w:pStyle w:val="B1"/>
      </w:pPr>
      <w:r w:rsidRPr="00A27491">
        <w:t>1.</w:t>
      </w:r>
      <w:r w:rsidRPr="00A27491">
        <w:tab/>
        <w:t>shall stop the timer T201 (Transmission Request);</w:t>
      </w:r>
    </w:p>
    <w:p w14:paraId="32E2CD43"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41E95DB4" w14:textId="77777777" w:rsidR="003902D4" w:rsidRPr="00A27491" w:rsidRDefault="003902D4" w:rsidP="003902D4">
      <w:pPr>
        <w:pStyle w:val="B1"/>
      </w:pPr>
      <w:r w:rsidRPr="00A27491">
        <w:t>3.</w:t>
      </w:r>
      <w:r w:rsidRPr="00A27491">
        <w:tab/>
        <w:t>shall provide transmission deny notification to the user;</w:t>
      </w:r>
    </w:p>
    <w:p w14:paraId="30BC9E7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4F18913A" w14:textId="77777777" w:rsidR="003902D4" w:rsidRPr="00A27491" w:rsidRDefault="003902D4" w:rsidP="003902D4">
      <w:pPr>
        <w:pStyle w:val="B1"/>
      </w:pPr>
      <w:r w:rsidRPr="00A27491">
        <w:t>5.</w:t>
      </w:r>
      <w:r w:rsidRPr="00A27491">
        <w:tab/>
        <w:t>shall enter 'O: has no permission' state.</w:t>
      </w:r>
    </w:p>
    <w:p w14:paraId="7C882EEA" w14:textId="77777777" w:rsidR="003902D4" w:rsidRPr="00A27491" w:rsidRDefault="003902D4" w:rsidP="003902D4">
      <w:pPr>
        <w:pStyle w:val="H6"/>
      </w:pPr>
      <w:r w:rsidRPr="00A27491">
        <w:t>7.1.1.6.3</w:t>
      </w:r>
      <w:r w:rsidRPr="00A27491">
        <w:tab/>
        <w:t>Test description</w:t>
      </w:r>
    </w:p>
    <w:p w14:paraId="0F7CC6D7" w14:textId="77777777" w:rsidR="003902D4" w:rsidRPr="00A27491" w:rsidRDefault="003902D4" w:rsidP="003902D4">
      <w:pPr>
        <w:pStyle w:val="H6"/>
      </w:pPr>
      <w:r w:rsidRPr="00A27491">
        <w:t>7.1.1.6.3.1</w:t>
      </w:r>
      <w:r w:rsidRPr="00A27491">
        <w:tab/>
        <w:t>Pre-test conditions</w:t>
      </w:r>
    </w:p>
    <w:p w14:paraId="40E4D516" w14:textId="77777777" w:rsidR="003902D4" w:rsidRPr="00A27491" w:rsidRDefault="003902D4" w:rsidP="003902D4">
      <w:pPr>
        <w:pStyle w:val="H6"/>
      </w:pPr>
      <w:r w:rsidRPr="00A27491">
        <w:t>System Simulator:</w:t>
      </w:r>
    </w:p>
    <w:p w14:paraId="25CF8290" w14:textId="77777777" w:rsidR="003902D4" w:rsidRPr="00A27491" w:rsidRDefault="003902D4" w:rsidP="003902D4">
      <w:pPr>
        <w:pStyle w:val="B1"/>
      </w:pPr>
      <w:r w:rsidRPr="00A27491">
        <w:t>-</w:t>
      </w:r>
      <w:r w:rsidRPr="00A27491">
        <w:tab/>
      </w:r>
      <w:r w:rsidRPr="00A27491">
        <w:rPr>
          <w:color w:val="000000"/>
        </w:rPr>
        <w:t>SS-UE1 (MCVideo client)</w:t>
      </w:r>
    </w:p>
    <w:p w14:paraId="24D0926D"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8E1757"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6226A35"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15121A3" w14:textId="77777777" w:rsidR="003902D4" w:rsidRPr="00A27491" w:rsidRDefault="003902D4" w:rsidP="003902D4">
      <w:pPr>
        <w:pStyle w:val="B1"/>
      </w:pPr>
      <w:r w:rsidRPr="00A27491">
        <w:t>-</w:t>
      </w:r>
      <w:r w:rsidRPr="00A27491">
        <w:tab/>
      </w:r>
      <w:r w:rsidRPr="00A27491">
        <w:rPr>
          <w:color w:val="000000"/>
        </w:rPr>
        <w:t>SS-NW (MCVideo server)</w:t>
      </w:r>
    </w:p>
    <w:p w14:paraId="60842E66"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F4E422"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450F547" w14:textId="77777777" w:rsidR="003902D4" w:rsidRPr="00A27491" w:rsidRDefault="003902D4" w:rsidP="003902D4">
      <w:pPr>
        <w:pStyle w:val="H6"/>
      </w:pPr>
      <w:r w:rsidRPr="00A27491">
        <w:t>IUT:</w:t>
      </w:r>
    </w:p>
    <w:p w14:paraId="00DE5E7E" w14:textId="77777777" w:rsidR="003902D4" w:rsidRPr="00A27491" w:rsidRDefault="003902D4" w:rsidP="003902D4">
      <w:pPr>
        <w:pStyle w:val="B1"/>
      </w:pPr>
      <w:r w:rsidRPr="00A27491">
        <w:t>-</w:t>
      </w:r>
      <w:r w:rsidRPr="00A27491">
        <w:tab/>
        <w:t>UE (MCVideo client)</w:t>
      </w:r>
    </w:p>
    <w:p w14:paraId="6DDBB600" w14:textId="48201EED" w:rsidR="003902D4" w:rsidRPr="00A27491" w:rsidRDefault="003902D4" w:rsidP="003902D4">
      <w:pPr>
        <w:pStyle w:val="B1"/>
      </w:pPr>
      <w:r w:rsidRPr="00A27491">
        <w:t>-</w:t>
      </w:r>
      <w:r w:rsidRPr="00A27491">
        <w:tab/>
        <w:t>The test USIM set as defined in TS 36.579-1 [2] clause 5.5.10 is inserted.</w:t>
      </w:r>
    </w:p>
    <w:p w14:paraId="20E220F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E17E952" w14:textId="77777777" w:rsidR="003902D4" w:rsidRPr="00A27491" w:rsidRDefault="003902D4" w:rsidP="003902D4">
      <w:pPr>
        <w:pStyle w:val="H6"/>
      </w:pPr>
      <w:r w:rsidRPr="00A27491">
        <w:t>Preamble:</w:t>
      </w:r>
    </w:p>
    <w:p w14:paraId="165EA1B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476FBD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2FA40A2"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8E499D" w14:textId="77777777" w:rsidR="003902D4" w:rsidRPr="00A27491" w:rsidRDefault="003902D4" w:rsidP="003902D4">
      <w:pPr>
        <w:pStyle w:val="B1"/>
      </w:pPr>
      <w:r w:rsidRPr="00A27491">
        <w:t>-</w:t>
      </w:r>
      <w:r w:rsidRPr="00A27491">
        <w:tab/>
        <w:t>The UE is switched-off.</w:t>
      </w:r>
    </w:p>
    <w:p w14:paraId="5EAADFCE" w14:textId="77777777" w:rsidR="003902D4" w:rsidRPr="00A27491" w:rsidRDefault="003902D4" w:rsidP="003902D4">
      <w:pPr>
        <w:pStyle w:val="B1"/>
      </w:pPr>
      <w:r w:rsidRPr="00A27491">
        <w:t>-</w:t>
      </w:r>
      <w:r w:rsidRPr="00A27491">
        <w:tab/>
        <w:t>UE States at the end of the preamble</w:t>
      </w:r>
    </w:p>
    <w:p w14:paraId="5C58BE85" w14:textId="77777777" w:rsidR="003902D4" w:rsidRPr="00A27491" w:rsidRDefault="003902D4" w:rsidP="003902D4">
      <w:pPr>
        <w:pStyle w:val="B2"/>
      </w:pPr>
      <w:r w:rsidRPr="00A27491">
        <w:t>-</w:t>
      </w:r>
      <w:r w:rsidRPr="00A27491">
        <w:tab/>
        <w:t>The UE is in state 'switched-off'.</w:t>
      </w:r>
    </w:p>
    <w:p w14:paraId="5391E89B" w14:textId="77777777" w:rsidR="003902D4" w:rsidRPr="00A27491" w:rsidRDefault="003902D4" w:rsidP="003902D4">
      <w:pPr>
        <w:pStyle w:val="H6"/>
      </w:pPr>
      <w:r w:rsidRPr="00A27491">
        <w:t>7.1.1.6.3.2</w:t>
      </w:r>
      <w:r w:rsidRPr="00A27491">
        <w:tab/>
        <w:t>Test procedure sequence</w:t>
      </w:r>
    </w:p>
    <w:p w14:paraId="1F95588E" w14:textId="77777777" w:rsidR="003902D4" w:rsidRPr="00A27491" w:rsidRDefault="003902D4" w:rsidP="003902D4">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021E0B2" w14:textId="77777777" w:rsidTr="00D508ED">
        <w:tc>
          <w:tcPr>
            <w:tcW w:w="648" w:type="dxa"/>
            <w:tcBorders>
              <w:top w:val="single" w:sz="4" w:space="0" w:color="auto"/>
              <w:left w:val="single" w:sz="4" w:space="0" w:color="auto"/>
              <w:bottom w:val="nil"/>
              <w:right w:val="single" w:sz="4" w:space="0" w:color="auto"/>
            </w:tcBorders>
            <w:hideMark/>
          </w:tcPr>
          <w:p w14:paraId="3F72F5AF"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84819F5"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18AE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AEF720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EF5A0A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1172026" w14:textId="77777777" w:rsidTr="00D508ED">
        <w:tc>
          <w:tcPr>
            <w:tcW w:w="648" w:type="dxa"/>
            <w:tcBorders>
              <w:top w:val="nil"/>
              <w:left w:val="single" w:sz="4" w:space="0" w:color="auto"/>
              <w:bottom w:val="single" w:sz="4" w:space="0" w:color="auto"/>
              <w:right w:val="single" w:sz="4" w:space="0" w:color="auto"/>
            </w:tcBorders>
          </w:tcPr>
          <w:p w14:paraId="1EB5CA08"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F1465A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8D96B6"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EDB771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473B4C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5EBC5FB" w14:textId="77777777" w:rsidR="003902D4" w:rsidRPr="00A27491" w:rsidRDefault="003902D4" w:rsidP="00D508ED">
            <w:pPr>
              <w:pStyle w:val="TAH"/>
              <w:spacing w:line="256" w:lineRule="auto"/>
              <w:rPr>
                <w:lang w:eastAsia="en-US"/>
              </w:rPr>
            </w:pPr>
          </w:p>
        </w:tc>
      </w:tr>
      <w:tr w:rsidR="003902D4" w:rsidRPr="00A27491" w14:paraId="6232F34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39363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0E1786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4D3F51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6E0A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8D5C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2172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426F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AC46B5"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7216C04" w14:textId="77777777" w:rsidR="003902D4" w:rsidRPr="00A27491" w:rsidRDefault="003902D4" w:rsidP="00E972B2">
            <w:pPr>
              <w:pStyle w:val="TAL"/>
              <w:rPr>
                <w:lang w:eastAsia="en-US"/>
              </w:rPr>
            </w:pPr>
            <w:r w:rsidRPr="00A27491">
              <w:rPr>
                <w:lang w:eastAsia="en-US"/>
              </w:rPr>
              <w:t>Trigger the UE to reset UTC time and location.</w:t>
            </w:r>
          </w:p>
          <w:p w14:paraId="28399C43" w14:textId="77777777" w:rsidR="003902D4" w:rsidRPr="00A27491" w:rsidRDefault="003902D4" w:rsidP="00E972B2">
            <w:pPr>
              <w:pStyle w:val="TAL"/>
              <w:rPr>
                <w:lang w:eastAsia="en-US"/>
              </w:rPr>
            </w:pPr>
          </w:p>
          <w:p w14:paraId="452C82C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7A17D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9AC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3DE83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01EF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3C4FA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B62118"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02049F2"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1C1938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46120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2EDB9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B98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B0D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192F0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C95DBE"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1DF6D8" w14:textId="6C21B5D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93BED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0D406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6CAAC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DF60D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BC929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D2D8487"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641F986"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E52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7794B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91BE7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4406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0428F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54F6665"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18007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D7A66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17CC4E"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D05B516"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F00E4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6E288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85FAD5"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F47ED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B3E96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90E609A"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9CA6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A48DD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58BA33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942DAB"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EA8D357"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DC0586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70BDF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891B9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F3782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540D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8EBE7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90048B8"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AF2A45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99794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1DF06D"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29D556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8E1EEB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D707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2D9D9E"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2048DD8"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249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9C9945"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5B0C5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8DCBF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CEEF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4FE5C7"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F2EC529"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104E5C6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93BE98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A7BDC6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C24F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6C037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484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B6F19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15E0199" w14:textId="13AAF492"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700D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CB1C1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01984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3CA07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02333C"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03B1186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745C63" w14:textId="77777777" w:rsidR="003902D4" w:rsidRPr="00A27491" w:rsidRDefault="003902D4" w:rsidP="003902D4"/>
    <w:p w14:paraId="7A0928C3" w14:textId="77777777" w:rsidR="003902D4" w:rsidRPr="00A27491" w:rsidRDefault="003902D4" w:rsidP="003902D4">
      <w:pPr>
        <w:pStyle w:val="H6"/>
      </w:pPr>
      <w:r w:rsidRPr="00A27491">
        <w:t>7.1.1.6.3.3</w:t>
      </w:r>
      <w:r w:rsidRPr="00A27491">
        <w:tab/>
        <w:t>Specific message contents</w:t>
      </w:r>
    </w:p>
    <w:p w14:paraId="4C6DC922" w14:textId="77777777" w:rsidR="003902D4" w:rsidRPr="00A27491" w:rsidRDefault="003902D4" w:rsidP="003902D4">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372C9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CA06C7"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6BB51C2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ABD8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A181B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FAD17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4225E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6A9326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06136F"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44830"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CF2427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4ED8236" w14:textId="77777777" w:rsidR="003902D4" w:rsidRPr="00A27491" w:rsidRDefault="003902D4" w:rsidP="00D508ED">
            <w:pPr>
              <w:pStyle w:val="TAL"/>
              <w:spacing w:line="256" w:lineRule="auto"/>
              <w:rPr>
                <w:lang w:eastAsia="en-US"/>
              </w:rPr>
            </w:pPr>
          </w:p>
        </w:tc>
      </w:tr>
      <w:tr w:rsidR="003902D4" w:rsidRPr="00A27491" w14:paraId="2F8F6A9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4004D2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A9C8492"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1969FB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B198A" w14:textId="77777777" w:rsidR="003902D4" w:rsidRPr="00A27491" w:rsidRDefault="003902D4" w:rsidP="00D508ED">
            <w:pPr>
              <w:pStyle w:val="TAL"/>
              <w:spacing w:line="256" w:lineRule="auto"/>
              <w:rPr>
                <w:lang w:eastAsia="en-US"/>
              </w:rPr>
            </w:pPr>
          </w:p>
        </w:tc>
      </w:tr>
    </w:tbl>
    <w:p w14:paraId="2BFA308A" w14:textId="77777777" w:rsidR="003902D4" w:rsidRPr="00A27491" w:rsidRDefault="003902D4" w:rsidP="003902D4"/>
    <w:p w14:paraId="3824E700" w14:textId="77777777" w:rsidR="003902D4" w:rsidRPr="00A27491" w:rsidRDefault="003902D4" w:rsidP="003902D4">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68641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ABECA6B"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bl>
    <w:p w14:paraId="33D535C1" w14:textId="77777777" w:rsidR="003902D4" w:rsidRPr="00A27491" w:rsidRDefault="003902D4" w:rsidP="003902D4"/>
    <w:p w14:paraId="157BEDB4" w14:textId="77777777" w:rsidR="003902D4" w:rsidRPr="00A27491" w:rsidRDefault="003902D4" w:rsidP="003902D4">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EB2C14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E5ADBE5"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7E2C3C1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AE6A0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26A48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83819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10EC1C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B4D853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0B226B"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0341C58"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301BA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A1FC01" w14:textId="77777777" w:rsidR="003902D4" w:rsidRPr="00A27491" w:rsidRDefault="003902D4" w:rsidP="00D508ED">
            <w:pPr>
              <w:pStyle w:val="TAL"/>
              <w:spacing w:line="256" w:lineRule="auto"/>
              <w:rPr>
                <w:lang w:eastAsia="en-US"/>
              </w:rPr>
            </w:pPr>
          </w:p>
        </w:tc>
      </w:tr>
      <w:tr w:rsidR="003902D4" w:rsidRPr="00A27491" w14:paraId="194EA2D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FD2497"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5718DDF"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05C75C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61E73D6" w14:textId="77777777" w:rsidR="003902D4" w:rsidRPr="00A27491" w:rsidRDefault="003902D4" w:rsidP="00D508ED">
            <w:pPr>
              <w:pStyle w:val="TAL"/>
              <w:spacing w:line="256" w:lineRule="auto"/>
              <w:rPr>
                <w:lang w:eastAsia="en-US"/>
              </w:rPr>
            </w:pPr>
          </w:p>
        </w:tc>
      </w:tr>
    </w:tbl>
    <w:p w14:paraId="78CA2AF5" w14:textId="77777777" w:rsidR="003902D4" w:rsidRPr="00A27491" w:rsidRDefault="003902D4" w:rsidP="003902D4"/>
    <w:p w14:paraId="7EDEE7D2" w14:textId="77777777" w:rsidR="003902D4" w:rsidRPr="00A27491" w:rsidRDefault="003902D4" w:rsidP="003902D4">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A041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705601"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57091C5B" w14:textId="77777777" w:rsidR="003902D4" w:rsidRPr="00A27491" w:rsidRDefault="003902D4" w:rsidP="003902D4"/>
    <w:p w14:paraId="1391A275" w14:textId="77777777" w:rsidR="003902D4" w:rsidRPr="00A27491" w:rsidRDefault="003902D4" w:rsidP="003902D4">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2D664D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5121C59"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65E846A7" w14:textId="77777777" w:rsidR="003902D4" w:rsidRPr="00A27491" w:rsidRDefault="003902D4" w:rsidP="003902D4"/>
    <w:p w14:paraId="1AEB62BD" w14:textId="77777777" w:rsidR="003902D4" w:rsidRPr="00A27491" w:rsidRDefault="003902D4" w:rsidP="003902D4">
      <w:pPr>
        <w:pStyle w:val="Heading3"/>
      </w:pPr>
      <w:bookmarkStart w:id="859" w:name="_Toc171440779"/>
      <w:r w:rsidRPr="00A27491">
        <w:t>7.1.2</w:t>
      </w:r>
      <w:r w:rsidRPr="00A27491">
        <w:tab/>
        <w:t>Broadcast Group Calls</w:t>
      </w:r>
      <w:bookmarkEnd w:id="859"/>
    </w:p>
    <w:p w14:paraId="5337BFFB" w14:textId="77777777" w:rsidR="003902D4" w:rsidRPr="00A27491" w:rsidRDefault="003902D4" w:rsidP="003902D4">
      <w:pPr>
        <w:pStyle w:val="Heading4"/>
      </w:pPr>
      <w:bookmarkStart w:id="860" w:name="_Toc171440780"/>
      <w:r w:rsidRPr="00A27491">
        <w:t>7.1.2.1</w:t>
      </w:r>
      <w:r w:rsidRPr="00A27491">
        <w:tab/>
        <w:t>Off-network / Group Call / Broadcast Group Call / Broadcast Group Call Retransmitting / Broadcast Group Call Release / Client Originated (CO)</w:t>
      </w:r>
      <w:bookmarkEnd w:id="860"/>
    </w:p>
    <w:p w14:paraId="1CCCD96D" w14:textId="77777777" w:rsidR="003902D4" w:rsidRPr="00A27491" w:rsidRDefault="003902D4" w:rsidP="003902D4">
      <w:pPr>
        <w:pStyle w:val="H6"/>
      </w:pPr>
      <w:r w:rsidRPr="00A27491">
        <w:t>7.1.2.1.1</w:t>
      </w:r>
      <w:r w:rsidRPr="00A27491">
        <w:tab/>
        <w:t>Test Purpose (TP)</w:t>
      </w:r>
    </w:p>
    <w:p w14:paraId="79BDEAE2" w14:textId="77777777" w:rsidR="003902D4" w:rsidRPr="00A27491" w:rsidRDefault="003902D4" w:rsidP="003902D4">
      <w:pPr>
        <w:pStyle w:val="H6"/>
      </w:pPr>
      <w:r w:rsidRPr="00A27491">
        <w:t>(1)</w:t>
      </w:r>
    </w:p>
    <w:p w14:paraId="05E8DA7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 broadcast calls in off-network environment, and the UE (MCVideo Client) is in an off-network environment }</w:t>
      </w:r>
    </w:p>
    <w:p w14:paraId="5111AC2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E06DC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initiate an MCVideo </w:t>
      </w:r>
      <w:r w:rsidRPr="00A27491">
        <w:rPr>
          <w:noProof w:val="0"/>
          <w:lang w:eastAsia="ko-KR"/>
        </w:rPr>
        <w:t xml:space="preserve">broadcast call </w:t>
      </w:r>
      <w:r w:rsidRPr="00A27491">
        <w:rPr>
          <w:noProof w:val="0"/>
        </w:rPr>
        <w:t>}</w:t>
      </w:r>
    </w:p>
    <w:p w14:paraId="5846873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message and enters the "</w:t>
      </w:r>
      <w:r w:rsidRPr="00A27491">
        <w:rPr>
          <w:noProof w:val="0"/>
          <w:lang w:eastAsia="ko-KR"/>
        </w:rPr>
        <w:t>B2: in-progress broadcast group call</w:t>
      </w:r>
      <w:r w:rsidRPr="00A27491">
        <w:rPr>
          <w:noProof w:val="0"/>
        </w:rPr>
        <w:t>" state }</w:t>
      </w:r>
    </w:p>
    <w:p w14:paraId="24BD81CD" w14:textId="77777777" w:rsidR="003902D4" w:rsidRPr="00A27491" w:rsidRDefault="003902D4" w:rsidP="003902D4">
      <w:pPr>
        <w:pStyle w:val="PL"/>
        <w:rPr>
          <w:noProof w:val="0"/>
        </w:rPr>
      </w:pPr>
      <w:r w:rsidRPr="00A27491">
        <w:rPr>
          <w:noProof w:val="0"/>
        </w:rPr>
        <w:t xml:space="preserve">            }</w:t>
      </w:r>
    </w:p>
    <w:p w14:paraId="152959E3" w14:textId="77777777" w:rsidR="003902D4" w:rsidRPr="00A27491" w:rsidRDefault="003902D4" w:rsidP="003902D4">
      <w:pPr>
        <w:pStyle w:val="PL"/>
        <w:rPr>
          <w:b/>
          <w:noProof w:val="0"/>
        </w:rPr>
      </w:pPr>
    </w:p>
    <w:p w14:paraId="6E6A06B8" w14:textId="77777777" w:rsidR="003902D4" w:rsidRPr="00A27491" w:rsidRDefault="003902D4" w:rsidP="003902D4">
      <w:pPr>
        <w:pStyle w:val="H6"/>
      </w:pPr>
      <w:r w:rsidRPr="00A27491">
        <w:t>(2)</w:t>
      </w:r>
    </w:p>
    <w:p w14:paraId="7490B5F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6EA14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D43A36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timer TFB2 (broadcast retransmission) expires</w:t>
      </w:r>
      <w:r w:rsidRPr="00A27491">
        <w:rPr>
          <w:noProof w:val="0"/>
          <w:lang w:eastAsia="ko-KR"/>
        </w:rPr>
        <w:t xml:space="preserve"> </w:t>
      </w:r>
      <w:r w:rsidRPr="00A27491">
        <w:rPr>
          <w:noProof w:val="0"/>
        </w:rPr>
        <w:t>}</w:t>
      </w:r>
    </w:p>
    <w:p w14:paraId="66E14CA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GROUP CALL BROADCAST message }</w:t>
      </w:r>
    </w:p>
    <w:p w14:paraId="6C46D4D8" w14:textId="77777777" w:rsidR="003902D4" w:rsidRPr="00A27491" w:rsidRDefault="003902D4" w:rsidP="003902D4">
      <w:pPr>
        <w:pStyle w:val="PL"/>
        <w:rPr>
          <w:noProof w:val="0"/>
        </w:rPr>
      </w:pPr>
      <w:r w:rsidRPr="00A27491">
        <w:rPr>
          <w:noProof w:val="0"/>
        </w:rPr>
        <w:t xml:space="preserve">            }</w:t>
      </w:r>
    </w:p>
    <w:p w14:paraId="7460606C" w14:textId="77777777" w:rsidR="003902D4" w:rsidRPr="00A27491" w:rsidRDefault="003902D4" w:rsidP="003902D4">
      <w:pPr>
        <w:pStyle w:val="PL"/>
        <w:rPr>
          <w:noProof w:val="0"/>
        </w:rPr>
      </w:pPr>
    </w:p>
    <w:p w14:paraId="305FF61D" w14:textId="77777777" w:rsidR="003902D4" w:rsidRPr="00A27491" w:rsidRDefault="003902D4" w:rsidP="003902D4">
      <w:pPr>
        <w:pStyle w:val="H6"/>
      </w:pPr>
      <w:r w:rsidRPr="00A27491">
        <w:t>(3)</w:t>
      </w:r>
    </w:p>
    <w:p w14:paraId="6C71792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58416C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0F18E2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MCVideo </w:t>
      </w:r>
      <w:r w:rsidRPr="00A27491">
        <w:rPr>
          <w:noProof w:val="0"/>
          <w:lang w:eastAsia="ko-KR"/>
        </w:rPr>
        <w:t xml:space="preserve">broadcast call </w:t>
      </w:r>
      <w:r w:rsidRPr="00A27491">
        <w:rPr>
          <w:noProof w:val="0"/>
        </w:rPr>
        <w:t>}</w:t>
      </w:r>
    </w:p>
    <w:p w14:paraId="2DE6EE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END message and enters the </w:t>
      </w:r>
      <w:r w:rsidRPr="00A27491">
        <w:rPr>
          <w:noProof w:val="0"/>
          <w:lang w:eastAsia="ko-KR"/>
        </w:rPr>
        <w:t>"B1: start-stop"</w:t>
      </w:r>
      <w:r w:rsidRPr="00A27491">
        <w:rPr>
          <w:noProof w:val="0"/>
        </w:rPr>
        <w:t xml:space="preserve"> state }</w:t>
      </w:r>
    </w:p>
    <w:p w14:paraId="0F5D00B0" w14:textId="77777777" w:rsidR="003902D4" w:rsidRPr="00A27491" w:rsidRDefault="003902D4" w:rsidP="003902D4">
      <w:pPr>
        <w:pStyle w:val="PL"/>
        <w:rPr>
          <w:noProof w:val="0"/>
        </w:rPr>
      </w:pPr>
      <w:r w:rsidRPr="00A27491">
        <w:rPr>
          <w:noProof w:val="0"/>
        </w:rPr>
        <w:t xml:space="preserve">            }</w:t>
      </w:r>
    </w:p>
    <w:p w14:paraId="7DF018E1" w14:textId="77777777" w:rsidR="003902D4" w:rsidRPr="00A27491" w:rsidRDefault="003902D4" w:rsidP="003902D4">
      <w:pPr>
        <w:pStyle w:val="PL"/>
        <w:rPr>
          <w:noProof w:val="0"/>
        </w:rPr>
      </w:pPr>
    </w:p>
    <w:p w14:paraId="7EF771BC" w14:textId="77777777" w:rsidR="003902D4" w:rsidRPr="00A27491" w:rsidRDefault="003902D4" w:rsidP="003902D4">
      <w:pPr>
        <w:pStyle w:val="H6"/>
      </w:pPr>
      <w:r w:rsidRPr="00A27491">
        <w:t>7.1.2.1.2</w:t>
      </w:r>
      <w:r w:rsidRPr="00A27491">
        <w:tab/>
        <w:t>Conformance requirements</w:t>
      </w:r>
    </w:p>
    <w:p w14:paraId="75D33F31" w14:textId="77777777" w:rsidR="003902D4" w:rsidRPr="00A27491" w:rsidRDefault="003902D4" w:rsidP="003902D4">
      <w:r w:rsidRPr="00A27491">
        <w:t>References: The conformance requirements covered in the current TC are specified in: TS 24.281 clauses 9.4.2.4.1, 9.4.2.4.9, 9.4.2.4.7, 9.4.2.4.11, TS 24.581 clause 7.2.3.2.2. Unless otherwise stated these are Rel-15 requirements.</w:t>
      </w:r>
    </w:p>
    <w:p w14:paraId="442C2B6B" w14:textId="77777777" w:rsidR="003902D4" w:rsidRPr="00A27491" w:rsidRDefault="003902D4" w:rsidP="003902D4">
      <w:r w:rsidRPr="00A27491">
        <w:t>[TS 24.281, clause 9.4.2.4.1]</w:t>
      </w:r>
    </w:p>
    <w:p w14:paraId="6D8A8202" w14:textId="77777777" w:rsidR="003902D4" w:rsidRPr="00A27491" w:rsidRDefault="003902D4" w:rsidP="003902D4">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75AA7445" w14:textId="77777777" w:rsidR="003902D4" w:rsidRPr="00A27491" w:rsidRDefault="003902D4" w:rsidP="003902D4">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273B6A7D" w14:textId="77777777" w:rsidR="003902D4" w:rsidRPr="00A27491" w:rsidRDefault="003902D4" w:rsidP="003902D4">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2D70F4C9" w14:textId="77777777" w:rsidR="003902D4" w:rsidRPr="00A27491" w:rsidRDefault="003902D4" w:rsidP="003902D4">
      <w:pPr>
        <w:pStyle w:val="B1"/>
        <w:rPr>
          <w:lang w:eastAsia="ko-KR"/>
        </w:rPr>
      </w:pPr>
      <w:r w:rsidRPr="00A27491">
        <w:t>3)</w:t>
      </w:r>
      <w:r w:rsidRPr="00A27491">
        <w:tab/>
        <w:t>shall store own MCVideo user ID as the originating MCVideo user ID of the call</w:t>
      </w:r>
      <w:r w:rsidRPr="00A27491">
        <w:rPr>
          <w:lang w:eastAsia="ko-KR"/>
        </w:rPr>
        <w:t>;</w:t>
      </w:r>
    </w:p>
    <w:p w14:paraId="616B7F69" w14:textId="77777777" w:rsidR="003902D4" w:rsidRPr="00A27491" w:rsidRDefault="003902D4" w:rsidP="003902D4">
      <w:pPr>
        <w:pStyle w:val="B1"/>
        <w:rPr>
          <w:lang w:eastAsia="ko-KR"/>
        </w:rPr>
      </w:pPr>
      <w:r w:rsidRPr="00A27491">
        <w:rPr>
          <w:lang w:eastAsia="ko-KR"/>
        </w:rPr>
        <w:t>4)</w:t>
      </w:r>
      <w:r w:rsidRPr="00A27491">
        <w:rPr>
          <w:lang w:eastAsia="ko-KR"/>
        </w:rPr>
        <w:tab/>
        <w:t>shall store "BROADCAST GROUP CALL" as the current call type;</w:t>
      </w:r>
    </w:p>
    <w:p w14:paraId="7403C86A" w14:textId="77777777" w:rsidR="003902D4" w:rsidRPr="00A27491" w:rsidRDefault="003902D4" w:rsidP="003902D4">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502C9294" w14:textId="77777777" w:rsidR="003902D4" w:rsidRPr="00A27491" w:rsidRDefault="003902D4" w:rsidP="003902D4">
      <w:pPr>
        <w:pStyle w:val="B2"/>
      </w:pPr>
      <w:r w:rsidRPr="00A27491">
        <w:t>a)</w:t>
      </w:r>
      <w:r w:rsidRPr="00A27491">
        <w:tab/>
        <w:t>shall set the Call identifier IE to the stored call identifier of the call;</w:t>
      </w:r>
    </w:p>
    <w:p w14:paraId="59000C35" w14:textId="77777777" w:rsidR="003902D4" w:rsidRPr="00A27491" w:rsidRDefault="003902D4" w:rsidP="003902D4">
      <w:pPr>
        <w:pStyle w:val="B2"/>
      </w:pPr>
      <w:r w:rsidRPr="00A27491">
        <w:t>b)</w:t>
      </w:r>
      <w:r w:rsidRPr="00A27491">
        <w:tab/>
        <w:t>shall set the Call type IE to the stored current call type;</w:t>
      </w:r>
    </w:p>
    <w:p w14:paraId="71E1424A"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69B90671"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7A391D1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7C1E588A" w14:textId="77777777" w:rsidR="003902D4" w:rsidRPr="00A27491" w:rsidRDefault="003902D4" w:rsidP="003902D4">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337AE21" w14:textId="77777777" w:rsidR="003902D4" w:rsidRPr="00A27491" w:rsidRDefault="003902D4" w:rsidP="003902D4">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7A1FF589" w14:textId="77777777" w:rsidR="003902D4" w:rsidRPr="00A27491" w:rsidRDefault="003902D4" w:rsidP="003902D4">
      <w:pPr>
        <w:pStyle w:val="B1"/>
        <w:rPr>
          <w:lang w:eastAsia="ko-KR"/>
        </w:rPr>
      </w:pPr>
      <w:r w:rsidRPr="00A27491">
        <w:t>8)</w:t>
      </w:r>
      <w:r w:rsidRPr="00A27491">
        <w:tab/>
        <w:t>shall send the GROUP CALL BROADCAST message as specified in clause </w:t>
      </w:r>
      <w:r w:rsidRPr="00A27491">
        <w:rPr>
          <w:lang w:eastAsia="ko-KR"/>
        </w:rPr>
        <w:t>9.3.1.1.1;</w:t>
      </w:r>
    </w:p>
    <w:p w14:paraId="371B88E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365FAA69" w14:textId="77777777" w:rsidR="003902D4" w:rsidRPr="00A27491" w:rsidRDefault="003902D4" w:rsidP="003902D4">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0F19433B" w14:textId="77777777" w:rsidR="003902D4" w:rsidRPr="00A27491" w:rsidRDefault="003902D4" w:rsidP="003902D4">
      <w:pPr>
        <w:pStyle w:val="B1"/>
      </w:pPr>
      <w:r w:rsidRPr="00A27491">
        <w:rPr>
          <w:lang w:eastAsia="ko-KR"/>
        </w:rPr>
        <w:t>11)</w:t>
      </w:r>
      <w:r w:rsidRPr="00A27491">
        <w:rPr>
          <w:lang w:eastAsia="ko-KR"/>
        </w:rPr>
        <w:tab/>
        <w:t>shall enter the "B2: in-progress broadcast group call" state.</w:t>
      </w:r>
    </w:p>
    <w:p w14:paraId="5734F40A" w14:textId="77777777" w:rsidR="003902D4" w:rsidRPr="00A27491" w:rsidRDefault="003902D4" w:rsidP="003902D4">
      <w:r w:rsidRPr="00A27491">
        <w:t>[TS 24.281, clause 9.4.2.4.9]</w:t>
      </w:r>
    </w:p>
    <w:p w14:paraId="25831A05" w14:textId="77777777" w:rsidR="003902D4" w:rsidRPr="00A27491" w:rsidRDefault="003902D4" w:rsidP="003902D4">
      <w:r w:rsidRPr="00A27491">
        <w:t>When in the "B2: in-progress broadcast group call"</w:t>
      </w:r>
      <w:r w:rsidRPr="00A27491">
        <w:rPr>
          <w:lang w:eastAsia="ko-KR"/>
        </w:rPr>
        <w:t xml:space="preserve"> state, upon expiry of timer TFB2 (broadcast retransmission)</w:t>
      </w:r>
      <w:r w:rsidRPr="00A27491">
        <w:t>, the MCVideo client:</w:t>
      </w:r>
    </w:p>
    <w:p w14:paraId="318A0B5B" w14:textId="77777777" w:rsidR="003902D4" w:rsidRPr="00A27491" w:rsidRDefault="003902D4" w:rsidP="003902D4">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7E27E39" w14:textId="77777777" w:rsidR="003902D4" w:rsidRPr="00A27491" w:rsidRDefault="003902D4" w:rsidP="003902D4">
      <w:pPr>
        <w:pStyle w:val="B2"/>
      </w:pPr>
      <w:r w:rsidRPr="00A27491">
        <w:t>a)</w:t>
      </w:r>
      <w:r w:rsidRPr="00A27491">
        <w:tab/>
        <w:t>shall set the Call identifier IE to the stored call identifier of the call;</w:t>
      </w:r>
    </w:p>
    <w:p w14:paraId="67111437" w14:textId="77777777" w:rsidR="003902D4" w:rsidRPr="00A27491" w:rsidRDefault="003902D4" w:rsidP="003902D4">
      <w:pPr>
        <w:pStyle w:val="B2"/>
      </w:pPr>
      <w:r w:rsidRPr="00A27491">
        <w:t>b)</w:t>
      </w:r>
      <w:r w:rsidRPr="00A27491">
        <w:tab/>
        <w:t>shall set the Call type IE to the stored current call type;</w:t>
      </w:r>
    </w:p>
    <w:p w14:paraId="15417513"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B350D62"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0D4F13E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2DBBAB09" w14:textId="77777777" w:rsidR="003902D4" w:rsidRPr="00A27491" w:rsidRDefault="003902D4" w:rsidP="003902D4">
      <w:pPr>
        <w:pStyle w:val="B1"/>
        <w:rPr>
          <w:lang w:eastAsia="ko-KR"/>
        </w:rPr>
      </w:pPr>
      <w:r w:rsidRPr="00A27491">
        <w:t>2)</w:t>
      </w:r>
      <w:r w:rsidRPr="00A27491">
        <w:tab/>
        <w:t>shall send the GROUP CALL BROADCAST message as specified in clause </w:t>
      </w:r>
      <w:r w:rsidRPr="00A27491">
        <w:rPr>
          <w:lang w:eastAsia="ko-KR"/>
        </w:rPr>
        <w:t>9.3.1.1.1;</w:t>
      </w:r>
    </w:p>
    <w:p w14:paraId="139D467F" w14:textId="77777777" w:rsidR="003902D4" w:rsidRPr="00A27491" w:rsidRDefault="003902D4" w:rsidP="003902D4">
      <w:pPr>
        <w:pStyle w:val="B1"/>
        <w:rPr>
          <w:lang w:eastAsia="ko-KR"/>
        </w:rPr>
      </w:pPr>
      <w:r w:rsidRPr="00A27491">
        <w:rPr>
          <w:lang w:eastAsia="ko-KR"/>
        </w:rPr>
        <w:t>3)</w:t>
      </w:r>
      <w:r w:rsidRPr="00A27491">
        <w:rPr>
          <w:lang w:eastAsia="ko-KR"/>
        </w:rPr>
        <w:tab/>
        <w:t>shall restart timer TFB2 (broadcast retransmission); and</w:t>
      </w:r>
    </w:p>
    <w:p w14:paraId="13A641E4" w14:textId="77777777" w:rsidR="003902D4" w:rsidRPr="00A27491" w:rsidRDefault="003902D4" w:rsidP="003902D4">
      <w:pPr>
        <w:pStyle w:val="B1"/>
        <w:rPr>
          <w:lang w:eastAsia="ko-KR"/>
        </w:rPr>
      </w:pPr>
      <w:r w:rsidRPr="00A27491">
        <w:rPr>
          <w:lang w:eastAsia="ko-KR"/>
        </w:rPr>
        <w:t>4)</w:t>
      </w:r>
      <w:r w:rsidRPr="00A27491">
        <w:rPr>
          <w:lang w:eastAsia="ko-KR"/>
        </w:rPr>
        <w:tab/>
        <w:t>shall remain in the "B2: in-progress broadcast group call" state.</w:t>
      </w:r>
    </w:p>
    <w:p w14:paraId="6C3A93CE" w14:textId="77777777" w:rsidR="003902D4" w:rsidRPr="00A27491" w:rsidRDefault="003902D4" w:rsidP="003902D4">
      <w:r w:rsidRPr="00A27491">
        <w:t xml:space="preserve">[TS 24.281, clause </w:t>
      </w:r>
      <w:r w:rsidRPr="00A27491">
        <w:rPr>
          <w:lang w:eastAsia="zh-CN"/>
        </w:rPr>
        <w:t>9.4.2.4.7</w:t>
      </w:r>
      <w:r w:rsidRPr="00A27491">
        <w:t>]</w:t>
      </w:r>
    </w:p>
    <w:p w14:paraId="1E4526B8" w14:textId="77777777" w:rsidR="003902D4" w:rsidRPr="00A27491" w:rsidRDefault="003902D4" w:rsidP="003902D4">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5DEB3570" w14:textId="77777777" w:rsidR="003902D4" w:rsidRPr="00A27491" w:rsidRDefault="003902D4" w:rsidP="003902D4">
      <w:pPr>
        <w:pStyle w:val="B1"/>
      </w:pPr>
      <w:r w:rsidRPr="00A27491">
        <w:t>1)</w:t>
      </w:r>
      <w:r w:rsidRPr="00A27491">
        <w:tab/>
        <w:t>shall release the media session;</w:t>
      </w:r>
    </w:p>
    <w:p w14:paraId="236DE64D" w14:textId="77777777" w:rsidR="003902D4" w:rsidRPr="00A27491" w:rsidRDefault="003902D4" w:rsidP="003902D4">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4A28DEEE" w14:textId="77777777" w:rsidR="003902D4" w:rsidRPr="00A27491" w:rsidRDefault="003902D4" w:rsidP="003902D4">
      <w:pPr>
        <w:pStyle w:val="B2"/>
      </w:pPr>
      <w:r w:rsidRPr="00A27491">
        <w:t>a)</w:t>
      </w:r>
      <w:r w:rsidRPr="00A27491">
        <w:tab/>
        <w:t>shall set the Call identifier IE to the stored call identifier of the call;</w:t>
      </w:r>
    </w:p>
    <w:p w14:paraId="1CFD2AD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3760BCBD" w14:textId="77777777" w:rsidR="003902D4" w:rsidRPr="00A27491" w:rsidRDefault="003902D4" w:rsidP="003902D4">
      <w:pPr>
        <w:pStyle w:val="B2"/>
        <w:rPr>
          <w:lang w:eastAsia="ko-KR"/>
        </w:rPr>
      </w:pPr>
      <w:r w:rsidRPr="00A27491">
        <w:t>c)</w:t>
      </w:r>
      <w:r w:rsidRPr="00A27491">
        <w:tab/>
        <w:t>shall set the MCVideo group ID IE to the stored MCVideo group ID of the call</w:t>
      </w:r>
      <w:r w:rsidRPr="00A27491">
        <w:rPr>
          <w:lang w:eastAsia="ko-KR"/>
        </w:rPr>
        <w:t>;</w:t>
      </w:r>
    </w:p>
    <w:p w14:paraId="15358192" w14:textId="77777777" w:rsidR="003902D4" w:rsidRPr="00A27491" w:rsidRDefault="003902D4" w:rsidP="003902D4">
      <w:pPr>
        <w:pStyle w:val="B1"/>
        <w:rPr>
          <w:lang w:eastAsia="ko-KR"/>
        </w:rPr>
      </w:pPr>
      <w:r w:rsidRPr="00A27491">
        <w:t>3)</w:t>
      </w:r>
      <w:r w:rsidRPr="00A27491">
        <w:tab/>
        <w:t>shall send the GROUP CALL BROADCAST END message as specified in clause </w:t>
      </w:r>
      <w:r w:rsidRPr="00A27491">
        <w:rPr>
          <w:lang w:eastAsia="ko-KR"/>
        </w:rPr>
        <w:t>9.3.1.1.1;</w:t>
      </w:r>
    </w:p>
    <w:p w14:paraId="40B86886" w14:textId="77777777" w:rsidR="003902D4" w:rsidRPr="00A27491" w:rsidRDefault="003902D4" w:rsidP="003902D4">
      <w:pPr>
        <w:pStyle w:val="B1"/>
        <w:rPr>
          <w:lang w:eastAsia="ko-KR"/>
        </w:rPr>
      </w:pPr>
      <w:r w:rsidRPr="00A27491">
        <w:rPr>
          <w:lang w:eastAsia="ko-KR"/>
        </w:rPr>
        <w:t>4)</w:t>
      </w:r>
      <w:r w:rsidRPr="00A27491">
        <w:rPr>
          <w:lang w:eastAsia="ko-KR"/>
        </w:rPr>
        <w:tab/>
        <w:t>shall stop timer TFB2 (broadcast retransmission);</w:t>
      </w:r>
    </w:p>
    <w:p w14:paraId="7D8EB624" w14:textId="77777777" w:rsidR="003902D4" w:rsidRPr="00A27491" w:rsidRDefault="003902D4" w:rsidP="003902D4">
      <w:pPr>
        <w:pStyle w:val="B1"/>
        <w:rPr>
          <w:lang w:eastAsia="ko-KR"/>
        </w:rPr>
      </w:pPr>
      <w:r w:rsidRPr="00A27491">
        <w:rPr>
          <w:lang w:eastAsia="ko-KR"/>
        </w:rPr>
        <w:t>5)</w:t>
      </w:r>
      <w:r w:rsidRPr="00A27491">
        <w:rPr>
          <w:lang w:eastAsia="ko-KR"/>
        </w:rPr>
        <w:tab/>
        <w:t>shall stop transmission control; and</w:t>
      </w:r>
    </w:p>
    <w:p w14:paraId="66EE7EA2" w14:textId="77777777" w:rsidR="003902D4" w:rsidRPr="00A27491" w:rsidRDefault="003902D4" w:rsidP="003902D4">
      <w:pPr>
        <w:pStyle w:val="B1"/>
      </w:pPr>
      <w:r w:rsidRPr="00A27491">
        <w:rPr>
          <w:lang w:eastAsia="ko-KR"/>
        </w:rPr>
        <w:t>6)</w:t>
      </w:r>
      <w:r w:rsidRPr="00A27491">
        <w:rPr>
          <w:lang w:eastAsia="ko-KR"/>
        </w:rPr>
        <w:tab/>
        <w:t>shall enter the "B1: start-stop" state.</w:t>
      </w:r>
    </w:p>
    <w:p w14:paraId="667CFAEB" w14:textId="77777777" w:rsidR="003902D4" w:rsidRPr="00A27491" w:rsidRDefault="003902D4" w:rsidP="003902D4">
      <w:r w:rsidRPr="00A27491">
        <w:t xml:space="preserve">[TS 24.281, clause </w:t>
      </w:r>
      <w:r w:rsidRPr="00A27491">
        <w:rPr>
          <w:lang w:eastAsia="zh-CN"/>
        </w:rPr>
        <w:t>9.4.2.4.7</w:t>
      </w:r>
      <w:r w:rsidRPr="00A27491">
        <w:t>]</w:t>
      </w:r>
    </w:p>
    <w:p w14:paraId="63B3030E" w14:textId="77777777" w:rsidR="003902D4" w:rsidRPr="00A27491" w:rsidRDefault="003902D4" w:rsidP="003902D4">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65890953" w14:textId="77777777" w:rsidR="003902D4" w:rsidRPr="00A27491" w:rsidRDefault="003902D4" w:rsidP="003902D4">
      <w:pPr>
        <w:pStyle w:val="B1"/>
      </w:pPr>
      <w:r w:rsidRPr="00A27491">
        <w:t>1)</w:t>
      </w:r>
      <w:r w:rsidRPr="00A27491">
        <w:tab/>
        <w:t>shall release the media session;</w:t>
      </w:r>
    </w:p>
    <w:p w14:paraId="55379BCE" w14:textId="77777777" w:rsidR="003902D4" w:rsidRPr="00A27491" w:rsidRDefault="003902D4" w:rsidP="003902D4">
      <w:pPr>
        <w:pStyle w:val="B1"/>
      </w:pPr>
      <w:r w:rsidRPr="00A27491">
        <w:t>2)</w:t>
      </w:r>
      <w:r w:rsidRPr="00A27491">
        <w:tab/>
        <w:t>shall clear the stored call identifier;</w:t>
      </w:r>
    </w:p>
    <w:p w14:paraId="516101D4" w14:textId="77777777" w:rsidR="003902D4" w:rsidRPr="00A27491" w:rsidRDefault="003902D4" w:rsidP="003902D4">
      <w:pPr>
        <w:pStyle w:val="B1"/>
        <w:rPr>
          <w:lang w:eastAsia="ko-KR"/>
        </w:rPr>
      </w:pPr>
      <w:r w:rsidRPr="00A27491">
        <w:rPr>
          <w:lang w:eastAsia="ko-KR"/>
        </w:rPr>
        <w:t>3)</w:t>
      </w:r>
      <w:r w:rsidRPr="00A27491">
        <w:rPr>
          <w:lang w:eastAsia="ko-KR"/>
        </w:rPr>
        <w:tab/>
        <w:t>shall stop transmission control, if running; and</w:t>
      </w:r>
    </w:p>
    <w:p w14:paraId="1190139C" w14:textId="77777777" w:rsidR="003902D4" w:rsidRPr="00A27491" w:rsidRDefault="003902D4" w:rsidP="003902D4">
      <w:pPr>
        <w:pStyle w:val="B1"/>
      </w:pPr>
      <w:r w:rsidRPr="00A27491">
        <w:rPr>
          <w:lang w:eastAsia="ko-KR"/>
        </w:rPr>
        <w:t>4)</w:t>
      </w:r>
      <w:r w:rsidRPr="00A27491">
        <w:rPr>
          <w:lang w:eastAsia="ko-KR"/>
        </w:rPr>
        <w:tab/>
        <w:t>shall enter the "B1: start-stop" state.</w:t>
      </w:r>
    </w:p>
    <w:p w14:paraId="5F4D093C" w14:textId="77777777" w:rsidR="003902D4" w:rsidRPr="00A27491" w:rsidRDefault="003902D4" w:rsidP="003902D4">
      <w:r w:rsidRPr="00A27491">
        <w:t>[TS 24.581, clause 7.2.3.2.2]</w:t>
      </w:r>
    </w:p>
    <w:p w14:paraId="29681A2A"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9C08F2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B40B977"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4D17CC1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4FD819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2C618BFF"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5447F11"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FCB8951" w14:textId="77777777" w:rsidR="003902D4" w:rsidRPr="00A27491" w:rsidRDefault="003902D4" w:rsidP="003902D4">
      <w:pPr>
        <w:pStyle w:val="H6"/>
      </w:pPr>
      <w:r w:rsidRPr="00A27491">
        <w:t>7.1.2.1.3</w:t>
      </w:r>
      <w:r w:rsidRPr="00A27491">
        <w:tab/>
        <w:t>Test description</w:t>
      </w:r>
    </w:p>
    <w:p w14:paraId="5E5FAF9B" w14:textId="77777777" w:rsidR="003902D4" w:rsidRPr="00A27491" w:rsidRDefault="003902D4" w:rsidP="003902D4">
      <w:pPr>
        <w:pStyle w:val="H6"/>
      </w:pPr>
      <w:r w:rsidRPr="00A27491">
        <w:t>7.1.2.1.3.1</w:t>
      </w:r>
      <w:r w:rsidRPr="00A27491">
        <w:tab/>
        <w:t>Pre-test conditions</w:t>
      </w:r>
    </w:p>
    <w:p w14:paraId="17E0BC94" w14:textId="77777777" w:rsidR="003902D4" w:rsidRPr="00A27491" w:rsidRDefault="003902D4" w:rsidP="003902D4">
      <w:pPr>
        <w:pStyle w:val="H6"/>
      </w:pPr>
      <w:r w:rsidRPr="00A27491">
        <w:t>System Simulator:</w:t>
      </w:r>
    </w:p>
    <w:p w14:paraId="23AF497E" w14:textId="77777777" w:rsidR="003902D4" w:rsidRPr="00A27491" w:rsidRDefault="003902D4" w:rsidP="003902D4">
      <w:pPr>
        <w:pStyle w:val="B1"/>
      </w:pPr>
      <w:r w:rsidRPr="00A27491">
        <w:t>-</w:t>
      </w:r>
      <w:r w:rsidRPr="00A27491">
        <w:tab/>
      </w:r>
      <w:r w:rsidRPr="00A27491">
        <w:rPr>
          <w:color w:val="000000"/>
        </w:rPr>
        <w:t>SS-UE1 (MCVideo client)</w:t>
      </w:r>
    </w:p>
    <w:p w14:paraId="16A32471"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BB9C956"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716DAA4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7295A6E" w14:textId="77777777" w:rsidR="003902D4" w:rsidRPr="00A27491" w:rsidRDefault="003902D4" w:rsidP="003902D4">
      <w:pPr>
        <w:pStyle w:val="B1"/>
      </w:pPr>
      <w:r w:rsidRPr="00A27491">
        <w:t>-</w:t>
      </w:r>
      <w:r w:rsidRPr="00A27491">
        <w:tab/>
      </w:r>
      <w:r w:rsidRPr="00A27491">
        <w:rPr>
          <w:color w:val="000000"/>
        </w:rPr>
        <w:t>SS-NW (MCVideo server)</w:t>
      </w:r>
    </w:p>
    <w:p w14:paraId="287EE722"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75CD8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BEF233" w14:textId="77777777" w:rsidR="003902D4" w:rsidRPr="00A27491" w:rsidRDefault="003902D4" w:rsidP="003902D4">
      <w:pPr>
        <w:pStyle w:val="H6"/>
      </w:pPr>
      <w:r w:rsidRPr="00A27491">
        <w:t>IUT:</w:t>
      </w:r>
    </w:p>
    <w:p w14:paraId="1A5E5B2E" w14:textId="77777777" w:rsidR="003902D4" w:rsidRPr="00A27491" w:rsidRDefault="003902D4" w:rsidP="003902D4">
      <w:pPr>
        <w:pStyle w:val="B1"/>
      </w:pPr>
      <w:r w:rsidRPr="00A27491">
        <w:t>-</w:t>
      </w:r>
      <w:r w:rsidRPr="00A27491">
        <w:tab/>
        <w:t>UE (MCVideo client)</w:t>
      </w:r>
    </w:p>
    <w:p w14:paraId="30DCC695" w14:textId="111477C5" w:rsidR="003902D4" w:rsidRPr="00A27491" w:rsidRDefault="003902D4" w:rsidP="003902D4">
      <w:pPr>
        <w:pStyle w:val="B1"/>
      </w:pPr>
      <w:r w:rsidRPr="00A27491">
        <w:t>-</w:t>
      </w:r>
      <w:r w:rsidRPr="00A27491">
        <w:tab/>
        <w:t>The test USIM set as defined in TS 36.579-1 [2] clause 5.5.10 is inserted.</w:t>
      </w:r>
    </w:p>
    <w:p w14:paraId="20BB17ED"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49191C0" w14:textId="77777777" w:rsidR="003902D4" w:rsidRPr="00A27491" w:rsidRDefault="003902D4" w:rsidP="003902D4">
      <w:pPr>
        <w:pStyle w:val="H6"/>
      </w:pPr>
      <w:r w:rsidRPr="00A27491">
        <w:t>Preamble:</w:t>
      </w:r>
    </w:p>
    <w:p w14:paraId="1F91448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2FD9C7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649BB2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9C86E7" w14:textId="77777777" w:rsidR="003902D4" w:rsidRPr="00A27491" w:rsidRDefault="003902D4" w:rsidP="003902D4">
      <w:pPr>
        <w:pStyle w:val="B1"/>
      </w:pPr>
      <w:r w:rsidRPr="00A27491">
        <w:t>-</w:t>
      </w:r>
      <w:r w:rsidRPr="00A27491">
        <w:tab/>
        <w:t>The UE is switched-off.</w:t>
      </w:r>
    </w:p>
    <w:p w14:paraId="00F02251" w14:textId="77777777" w:rsidR="003902D4" w:rsidRPr="00A27491" w:rsidRDefault="003902D4" w:rsidP="003902D4">
      <w:pPr>
        <w:pStyle w:val="B1"/>
      </w:pPr>
      <w:r w:rsidRPr="00A27491">
        <w:t>-</w:t>
      </w:r>
      <w:r w:rsidRPr="00A27491">
        <w:tab/>
        <w:t>UE States at the end of the preamble</w:t>
      </w:r>
    </w:p>
    <w:p w14:paraId="17611B1A" w14:textId="77777777" w:rsidR="003902D4" w:rsidRPr="00A27491" w:rsidRDefault="003902D4" w:rsidP="003902D4">
      <w:pPr>
        <w:pStyle w:val="B2"/>
      </w:pPr>
      <w:r w:rsidRPr="00A27491">
        <w:t>-</w:t>
      </w:r>
      <w:r w:rsidRPr="00A27491">
        <w:tab/>
        <w:t>The UE is in state 'switched-off'.</w:t>
      </w:r>
    </w:p>
    <w:p w14:paraId="0359653B" w14:textId="77777777" w:rsidR="003902D4" w:rsidRPr="00A27491" w:rsidRDefault="003902D4" w:rsidP="003902D4">
      <w:pPr>
        <w:pStyle w:val="H6"/>
      </w:pPr>
      <w:r w:rsidRPr="00A27491">
        <w:t>7.1.2.1.3.2</w:t>
      </w:r>
      <w:r w:rsidRPr="00A27491">
        <w:tab/>
        <w:t>Test procedure sequence</w:t>
      </w:r>
    </w:p>
    <w:p w14:paraId="178D2A91" w14:textId="77777777" w:rsidR="003902D4" w:rsidRPr="00A27491" w:rsidRDefault="003902D4" w:rsidP="003902D4">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8146E5B" w14:textId="77777777" w:rsidTr="00D508ED">
        <w:tc>
          <w:tcPr>
            <w:tcW w:w="648" w:type="dxa"/>
            <w:tcBorders>
              <w:top w:val="single" w:sz="4" w:space="0" w:color="auto"/>
              <w:left w:val="single" w:sz="4" w:space="0" w:color="auto"/>
              <w:bottom w:val="nil"/>
              <w:right w:val="single" w:sz="4" w:space="0" w:color="auto"/>
            </w:tcBorders>
            <w:hideMark/>
          </w:tcPr>
          <w:p w14:paraId="1DA6B94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01DDA2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5E836"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8EA34FF"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C0006D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6E68626" w14:textId="77777777" w:rsidTr="00D508ED">
        <w:tc>
          <w:tcPr>
            <w:tcW w:w="648" w:type="dxa"/>
            <w:tcBorders>
              <w:top w:val="nil"/>
              <w:left w:val="single" w:sz="4" w:space="0" w:color="auto"/>
              <w:bottom w:val="single" w:sz="4" w:space="0" w:color="auto"/>
              <w:right w:val="single" w:sz="4" w:space="0" w:color="auto"/>
            </w:tcBorders>
          </w:tcPr>
          <w:p w14:paraId="02DA6EA1"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0D2DA9A"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418FDB3"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DC9658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2492AB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BF952B4" w14:textId="77777777" w:rsidR="003902D4" w:rsidRPr="00A27491" w:rsidRDefault="003902D4" w:rsidP="00D508ED">
            <w:pPr>
              <w:pStyle w:val="TAH"/>
              <w:spacing w:line="256" w:lineRule="auto"/>
              <w:rPr>
                <w:lang w:eastAsia="en-US"/>
              </w:rPr>
            </w:pPr>
          </w:p>
        </w:tc>
      </w:tr>
      <w:tr w:rsidR="003902D4" w:rsidRPr="00A27491" w14:paraId="17D0C1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B559F1"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C48290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75AA7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BC71E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FCF9D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09D22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1AAF2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A5751C"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C8A79E7" w14:textId="77777777" w:rsidR="003902D4" w:rsidRPr="00A27491" w:rsidRDefault="003902D4" w:rsidP="00E972B2">
            <w:pPr>
              <w:pStyle w:val="TAL"/>
              <w:rPr>
                <w:lang w:eastAsia="en-US"/>
              </w:rPr>
            </w:pPr>
            <w:r w:rsidRPr="00A27491">
              <w:rPr>
                <w:lang w:eastAsia="en-US"/>
              </w:rPr>
              <w:t>Trigger the UE to reset UTC time and location.</w:t>
            </w:r>
          </w:p>
          <w:p w14:paraId="17737EBE" w14:textId="77777777" w:rsidR="003902D4" w:rsidRPr="00A27491" w:rsidRDefault="003902D4" w:rsidP="00E972B2">
            <w:pPr>
              <w:pStyle w:val="TAL"/>
              <w:rPr>
                <w:lang w:eastAsia="en-US"/>
              </w:rPr>
            </w:pPr>
          </w:p>
          <w:p w14:paraId="44D2012F"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78450D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1D85F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85FD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71AD8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6833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BED52C"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104B695"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2CDD221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A71631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F21D3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5792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90E32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E38AE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7C5829"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54F0B45" w14:textId="77777777" w:rsidR="003902D4" w:rsidRPr="00A27491" w:rsidRDefault="003902D4" w:rsidP="00D508ED">
            <w:pPr>
              <w:pStyle w:val="TAL"/>
              <w:spacing w:line="256" w:lineRule="auto"/>
              <w:rPr>
                <w:lang w:eastAsia="en-US"/>
              </w:rPr>
            </w:pPr>
            <w:r w:rsidRPr="00A27491">
              <w:rPr>
                <w:lang w:eastAsia="en-US"/>
              </w:rPr>
              <w:t>Make the UE (MCVideo Client) initiate an off-network broadcast call</w:t>
            </w:r>
          </w:p>
          <w:p w14:paraId="446FF88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69E688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CC4D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B7E54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E4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92A6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5583C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AC8545" w14:textId="7920B38C"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8148D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D3158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CA3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34A9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C84FA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FA31D2"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C5615FC"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w:t>
            </w:r>
          </w:p>
          <w:p w14:paraId="0D96567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7EE41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02668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2D235CA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0A51FF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2564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A3817F"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FABACD7" w14:textId="77777777" w:rsidR="003902D4" w:rsidRPr="00A27491" w:rsidRDefault="003902D4" w:rsidP="00D508ED">
            <w:pPr>
              <w:pStyle w:val="TAL"/>
              <w:spacing w:line="256" w:lineRule="auto"/>
              <w:rPr>
                <w:lang w:eastAsia="en-US"/>
              </w:rPr>
            </w:pPr>
            <w:r w:rsidRPr="00A27491">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7812A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FA1F79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3A575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9917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7CC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9AE386"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176DE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0E0628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2FC734"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2F9F5B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54A05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1D816B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997C5E"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4E117" w14:textId="77777777" w:rsidR="003902D4" w:rsidRPr="00A27491" w:rsidRDefault="003902D4" w:rsidP="00D508ED">
            <w:pPr>
              <w:pStyle w:val="TAL"/>
              <w:spacing w:line="256" w:lineRule="auto"/>
              <w:rPr>
                <w:lang w:eastAsia="en-US"/>
              </w:rPr>
            </w:pPr>
            <w:r w:rsidRPr="00A27491">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D7BF90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0CB0C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E656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9ACD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B206D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EB2665"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D2CBCF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185A4C7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351B7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F6ABB8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CAA19F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FAED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D739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B077F7B" w14:textId="77777777" w:rsidR="003902D4" w:rsidRPr="00A27491" w:rsidRDefault="003902D4" w:rsidP="00D508ED">
            <w:pPr>
              <w:pStyle w:val="TAL"/>
              <w:spacing w:line="256" w:lineRule="auto"/>
              <w:rPr>
                <w:lang w:eastAsia="en-US"/>
              </w:rPr>
            </w:pPr>
            <w:r w:rsidRPr="00A27491">
              <w:rPr>
                <w:lang w:eastAsia="en-US"/>
              </w:rPr>
              <w:t>Make the UE (MCVideo Client) cancel the broadcast call</w:t>
            </w:r>
          </w:p>
          <w:p w14:paraId="79B26A8C"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CAE67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9B3869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3ED27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1C7B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79C6D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0CD7DB1"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5BD462"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GROUP CALL BROADCAST END message and </w:t>
            </w:r>
            <w:r w:rsidRPr="00A27491">
              <w:rPr>
                <w:lang w:eastAsia="ko-KR"/>
              </w:rPr>
              <w:t>enter the "B1: start-stop" state</w:t>
            </w:r>
            <w:r w:rsidRPr="00A27491">
              <w:rPr>
                <w:lang w:eastAsia="en-US"/>
              </w:rPr>
              <w:t>?</w:t>
            </w:r>
          </w:p>
          <w:p w14:paraId="5BEF686D"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0A85F99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C5B19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4B3B82A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50FA6A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7BA3C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CDDBFA"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A7CF6A9" w14:textId="2F8D5B5B"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70FA05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87E9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28D02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2C62D0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B2BCF11"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4EB4090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BCC5CDD"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 xml:space="preserve">Timer </w:t>
            </w:r>
            <w:r w:rsidRPr="00A27491">
              <w:rPr>
                <w:lang w:eastAsia="ko-KR"/>
              </w:rPr>
              <w:t>TFB2 (broadcast retransmission)</w:t>
            </w:r>
            <w:r w:rsidRPr="00A27491">
              <w:rPr>
                <w:lang w:eastAsia="en-US"/>
              </w:rPr>
              <w:t xml:space="preserve"> is started by the MCVideo Client upon the sending of the GROUP CALL BROADCAST message. Timer </w:t>
            </w:r>
            <w:r w:rsidRPr="00A27491">
              <w:rPr>
                <w:lang w:eastAsia="ko-KR"/>
              </w:rPr>
              <w:t>TFB2 (broadcast retransmission)</w:t>
            </w:r>
            <w:r w:rsidRPr="00A27491">
              <w:rPr>
                <w:lang w:eastAsia="en-US"/>
              </w:rPr>
              <w:t xml:space="preserve">=10s, as defined in TS 36.579-1 [2], Table 5.5.8.1-1. At the expire of timer </w:t>
            </w:r>
            <w:r w:rsidRPr="00A27491">
              <w:rPr>
                <w:lang w:eastAsia="ko-KR"/>
              </w:rPr>
              <w:t>TFB2 (broadcast retransmission)</w:t>
            </w:r>
            <w:r w:rsidRPr="00A27491">
              <w:rPr>
                <w:lang w:eastAsia="en-US"/>
              </w:rPr>
              <w:t xml:space="preserve">, the MCVideo Client resends the </w:t>
            </w:r>
            <w:r w:rsidRPr="00A27491">
              <w:rPr>
                <w:lang w:eastAsia="ko-KR"/>
              </w:rPr>
              <w:t>GROUP CALL BROADCAST message.</w:t>
            </w:r>
          </w:p>
          <w:p w14:paraId="1A137104"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r>
            <w:r w:rsidRPr="00A27491">
              <w:rPr>
                <w:szCs w:val="18"/>
                <w:lang w:eastAsia="en-US"/>
              </w:rPr>
              <w:t xml:space="preserve">If the MCVideo User does not cancel the broadcast call before timer </w:t>
            </w:r>
            <w:r w:rsidRPr="00A27491">
              <w:rPr>
                <w:lang w:eastAsia="ko-KR"/>
              </w:rPr>
              <w:t xml:space="preserve">TFB2 (broadcast retransmission) </w:t>
            </w:r>
            <w:r w:rsidRPr="00A27491">
              <w:rPr>
                <w:szCs w:val="18"/>
                <w:lang w:eastAsia="en-US"/>
              </w:rPr>
              <w:t xml:space="preserve">expires, then the MCVideo Client will resend the </w:t>
            </w:r>
            <w:r w:rsidRPr="00A27491">
              <w:rPr>
                <w:lang w:eastAsia="en-US"/>
              </w:rPr>
              <w:t xml:space="preserve">GROUP CALL BROADCAST </w:t>
            </w:r>
            <w:r w:rsidRPr="00A27491">
              <w:rPr>
                <w:szCs w:val="18"/>
                <w:lang w:eastAsia="en-US"/>
              </w:rPr>
              <w:t>message per TS 24.379 [9] and the remaining steps will not be valid. If during test execution it is found that the specified timer value is not large enough, then a new value needs to be specified.</w:t>
            </w:r>
          </w:p>
          <w:p w14:paraId="76E35B20"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 xml:space="preserve">Timer </w:t>
            </w:r>
            <w:r w:rsidRPr="00A27491">
              <w:rPr>
                <w:lang w:eastAsia="ko-KR"/>
              </w:rPr>
              <w:t>TFB2 (broadcast retransmission)</w:t>
            </w:r>
            <w:r w:rsidRPr="00A27491">
              <w:rPr>
                <w:lang w:eastAsia="en-US"/>
              </w:rPr>
              <w:t xml:space="preserve"> is stopped by the MCVideo Client upon the sending of the GROUP CALL BROADCAST END message.</w:t>
            </w:r>
          </w:p>
        </w:tc>
      </w:tr>
    </w:tbl>
    <w:p w14:paraId="2AB37D25" w14:textId="77777777" w:rsidR="003902D4" w:rsidRPr="00A27491" w:rsidRDefault="003902D4" w:rsidP="003902D4"/>
    <w:p w14:paraId="42D4B03C" w14:textId="77777777" w:rsidR="003902D4" w:rsidRPr="00A27491" w:rsidRDefault="003902D4" w:rsidP="003902D4">
      <w:pPr>
        <w:pStyle w:val="H6"/>
      </w:pPr>
      <w:r w:rsidRPr="00A27491">
        <w:t>7.1.2.1.3.3</w:t>
      </w:r>
      <w:r w:rsidRPr="00A27491">
        <w:tab/>
        <w:t>Specific message contents</w:t>
      </w:r>
    </w:p>
    <w:p w14:paraId="7479C5AF" w14:textId="77777777" w:rsidR="003902D4" w:rsidRPr="00A27491" w:rsidRDefault="003902D4" w:rsidP="003902D4">
      <w:pPr>
        <w:pStyle w:val="TH"/>
      </w:pPr>
      <w:bookmarkStart w:id="861"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04BE1B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1CD3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501222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A1E549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FE00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193B"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CBC35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706FF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B4C619"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C20930F"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B6887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D9DBA76" w14:textId="77777777" w:rsidR="003902D4" w:rsidRPr="00A27491" w:rsidRDefault="003902D4" w:rsidP="00D508ED">
            <w:pPr>
              <w:pStyle w:val="TAL"/>
              <w:spacing w:line="256" w:lineRule="auto"/>
              <w:rPr>
                <w:lang w:eastAsia="en-US"/>
              </w:rPr>
            </w:pPr>
          </w:p>
        </w:tc>
      </w:tr>
      <w:tr w:rsidR="003902D4" w:rsidRPr="00A27491" w14:paraId="2A9EA2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73B327"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2BAC8455"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45D8E52"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6429974F" w14:textId="77777777" w:rsidR="003902D4" w:rsidRPr="00A27491" w:rsidRDefault="003902D4" w:rsidP="00D508ED">
            <w:pPr>
              <w:pStyle w:val="TAL"/>
              <w:spacing w:line="256" w:lineRule="auto"/>
              <w:rPr>
                <w:lang w:eastAsia="en-US"/>
              </w:rPr>
            </w:pPr>
          </w:p>
        </w:tc>
      </w:tr>
    </w:tbl>
    <w:p w14:paraId="22C8B75D" w14:textId="77777777" w:rsidR="003902D4" w:rsidRPr="00A27491" w:rsidRDefault="003902D4" w:rsidP="003902D4"/>
    <w:p w14:paraId="092F26E2" w14:textId="77777777" w:rsidR="003902D4" w:rsidRPr="00A27491" w:rsidRDefault="003902D4" w:rsidP="003902D4">
      <w:pPr>
        <w:pStyle w:val="TH"/>
      </w:pPr>
      <w:bookmarkStart w:id="862" w:name="_Hlk100153871"/>
      <w:bookmarkEnd w:id="861"/>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1C957E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F35323"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39AF04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3E32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19B7D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AE3B4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24BE8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202251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A3B8F51"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9F5BE1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5389490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4C34385" w14:textId="77777777" w:rsidR="003902D4" w:rsidRPr="00A27491" w:rsidRDefault="003902D4" w:rsidP="00D508ED">
            <w:pPr>
              <w:pStyle w:val="TAL"/>
              <w:spacing w:line="256" w:lineRule="auto"/>
              <w:rPr>
                <w:lang w:eastAsia="en-US"/>
              </w:rPr>
            </w:pPr>
          </w:p>
        </w:tc>
      </w:tr>
      <w:bookmarkEnd w:id="862"/>
    </w:tbl>
    <w:p w14:paraId="075528FD" w14:textId="77777777" w:rsidR="003902D4" w:rsidRPr="00A27491" w:rsidRDefault="003902D4" w:rsidP="003902D4"/>
    <w:p w14:paraId="691238A4" w14:textId="77777777" w:rsidR="003902D4" w:rsidRPr="00A27491" w:rsidRDefault="003902D4" w:rsidP="003902D4">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33B4C8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13D766"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06752A8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4F2D2C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D9F1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1D446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D5A705"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51EAE3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EC7FD6"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6F120F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0B897C1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46B5813" w14:textId="77777777" w:rsidR="003902D4" w:rsidRPr="00A27491" w:rsidRDefault="003902D4" w:rsidP="00D508ED">
            <w:pPr>
              <w:pStyle w:val="TAL"/>
              <w:spacing w:line="256" w:lineRule="auto"/>
              <w:rPr>
                <w:lang w:eastAsia="en-US"/>
              </w:rPr>
            </w:pPr>
          </w:p>
        </w:tc>
      </w:tr>
    </w:tbl>
    <w:p w14:paraId="550D46BF" w14:textId="77777777" w:rsidR="003902D4" w:rsidRPr="00A27491" w:rsidRDefault="003902D4" w:rsidP="003902D4"/>
    <w:p w14:paraId="795FE905" w14:textId="77777777" w:rsidR="003902D4" w:rsidRPr="00A27491" w:rsidRDefault="003902D4" w:rsidP="003902D4">
      <w:pPr>
        <w:pStyle w:val="Heading4"/>
      </w:pPr>
      <w:bookmarkStart w:id="863" w:name="_Toc171440781"/>
      <w:r w:rsidRPr="00A27491">
        <w:t>7.1.2.2</w:t>
      </w:r>
      <w:r w:rsidRPr="00A27491">
        <w:tab/>
        <w:t>Off-network / Group Call / Broadcast Group Call / Originator Releases Call / Client Terminated (CT)</w:t>
      </w:r>
      <w:bookmarkEnd w:id="863"/>
    </w:p>
    <w:p w14:paraId="6F7B6AA3" w14:textId="77777777" w:rsidR="003902D4" w:rsidRPr="00A27491" w:rsidRDefault="003902D4" w:rsidP="003902D4">
      <w:pPr>
        <w:pStyle w:val="H6"/>
      </w:pPr>
      <w:r w:rsidRPr="00A27491">
        <w:t>7.1.2.2.1</w:t>
      </w:r>
      <w:r w:rsidRPr="00A27491">
        <w:tab/>
        <w:t>Test Purpose (TP)</w:t>
      </w:r>
    </w:p>
    <w:p w14:paraId="6CB6D8F0" w14:textId="77777777" w:rsidR="003902D4" w:rsidRPr="00A27491" w:rsidRDefault="003902D4" w:rsidP="003902D4">
      <w:pPr>
        <w:pStyle w:val="H6"/>
      </w:pPr>
      <w:r w:rsidRPr="00A27491">
        <w:t>(1)</w:t>
      </w:r>
    </w:p>
    <w:p w14:paraId="3DAD546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D8C4FA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D7CD9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Transmission Granted message</w:t>
      </w:r>
      <w:r w:rsidRPr="00A27491">
        <w:rPr>
          <w:noProof w:val="0"/>
          <w:lang w:eastAsia="ko-KR"/>
        </w:rPr>
        <w:t xml:space="preserve"> with </w:t>
      </w:r>
      <w:r w:rsidRPr="00A27491">
        <w:rPr>
          <w:noProof w:val="0"/>
        </w:rPr>
        <w:t>the Transmission Indicator field included and with the B-bit set to '1' (Broadcast group call) }</w:t>
      </w:r>
    </w:p>
    <w:p w14:paraId="53F8297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provides a notification to the MCVideo User indicating that this is a broadcast group call }</w:t>
      </w:r>
    </w:p>
    <w:p w14:paraId="725AEEB3" w14:textId="77777777" w:rsidR="003902D4" w:rsidRPr="00A27491" w:rsidRDefault="003902D4" w:rsidP="003902D4">
      <w:pPr>
        <w:pStyle w:val="PL"/>
        <w:rPr>
          <w:noProof w:val="0"/>
        </w:rPr>
      </w:pPr>
      <w:r w:rsidRPr="00A27491">
        <w:rPr>
          <w:noProof w:val="0"/>
        </w:rPr>
        <w:t xml:space="preserve">            }</w:t>
      </w:r>
    </w:p>
    <w:p w14:paraId="258445A3" w14:textId="77777777" w:rsidR="003902D4" w:rsidRPr="00A27491" w:rsidRDefault="003902D4" w:rsidP="003902D4">
      <w:pPr>
        <w:pStyle w:val="PL"/>
        <w:rPr>
          <w:b/>
          <w:noProof w:val="0"/>
        </w:rPr>
      </w:pPr>
    </w:p>
    <w:p w14:paraId="5E703463" w14:textId="77777777" w:rsidR="003902D4" w:rsidRPr="00A27491" w:rsidRDefault="003902D4" w:rsidP="003902D4">
      <w:pPr>
        <w:pStyle w:val="H6"/>
      </w:pPr>
      <w:r w:rsidRPr="00A27491">
        <w:t>(2)</w:t>
      </w:r>
    </w:p>
    <w:p w14:paraId="1196A05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an ongoing off-network broadcast group call }</w:t>
      </w:r>
    </w:p>
    <w:p w14:paraId="5A9121E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CCEC35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requests to send media</w:t>
      </w:r>
      <w:r w:rsidRPr="00A27491">
        <w:rPr>
          <w:noProof w:val="0"/>
          <w:lang w:eastAsia="ko-KR"/>
        </w:rPr>
        <w:t xml:space="preserve"> </w:t>
      </w:r>
      <w:r w:rsidRPr="00A27491">
        <w:rPr>
          <w:noProof w:val="0"/>
        </w:rPr>
        <w:t>}</w:t>
      </w:r>
    </w:p>
    <w:p w14:paraId="7329607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Transmission Request message }</w:t>
      </w:r>
    </w:p>
    <w:p w14:paraId="15675A81" w14:textId="77777777" w:rsidR="003902D4" w:rsidRPr="00A27491" w:rsidRDefault="003902D4" w:rsidP="003902D4">
      <w:pPr>
        <w:pStyle w:val="PL"/>
        <w:rPr>
          <w:noProof w:val="0"/>
        </w:rPr>
      </w:pPr>
      <w:r w:rsidRPr="00A27491">
        <w:rPr>
          <w:noProof w:val="0"/>
        </w:rPr>
        <w:t xml:space="preserve">            }</w:t>
      </w:r>
    </w:p>
    <w:p w14:paraId="3907B83E" w14:textId="77777777" w:rsidR="003902D4" w:rsidRPr="00A27491" w:rsidRDefault="003902D4" w:rsidP="003902D4">
      <w:pPr>
        <w:pStyle w:val="PL"/>
        <w:rPr>
          <w:b/>
          <w:noProof w:val="0"/>
        </w:rPr>
      </w:pPr>
    </w:p>
    <w:p w14:paraId="7833F0E5" w14:textId="77777777" w:rsidR="003902D4" w:rsidRPr="00A27491" w:rsidRDefault="003902D4" w:rsidP="003902D4">
      <w:pPr>
        <w:pStyle w:val="H6"/>
      </w:pPr>
      <w:r w:rsidRPr="00A27491">
        <w:t>7.1.2.2.2</w:t>
      </w:r>
      <w:r w:rsidRPr="00A27491">
        <w:tab/>
        <w:t>Conformance requirements</w:t>
      </w:r>
    </w:p>
    <w:p w14:paraId="7BAD813E" w14:textId="77777777" w:rsidR="003902D4" w:rsidRPr="00A27491" w:rsidRDefault="003902D4" w:rsidP="003902D4">
      <w:r w:rsidRPr="00A27491">
        <w:t>References: The conformance requirements covered in the current TC are specified in: TS 24.281 clauses 9.4.2.4.2, 9.4.2.4.3, 9.4.2.4.8, TS 24.581 clauses 7.2.3.2.9, 7.2.3.4.6. Unless otherwise stated these are Rel-15 requirements.</w:t>
      </w:r>
    </w:p>
    <w:p w14:paraId="4A4411B2" w14:textId="77777777" w:rsidR="003902D4" w:rsidRPr="00A27491" w:rsidRDefault="003902D4" w:rsidP="003902D4">
      <w:r w:rsidRPr="00A27491">
        <w:t>[TS 24.281, clause 9.4.2.4.2]</w:t>
      </w:r>
    </w:p>
    <w:p w14:paraId="3067C257" w14:textId="77777777" w:rsidR="003902D4" w:rsidRPr="00A27491" w:rsidRDefault="003902D4" w:rsidP="003902D4">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179753EE" w14:textId="77777777" w:rsidR="003902D4" w:rsidRPr="00A27491" w:rsidRDefault="003902D4" w:rsidP="003902D4">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237BA083" w14:textId="77777777" w:rsidR="003902D4" w:rsidRPr="00A27491" w:rsidRDefault="003902D4" w:rsidP="003902D4">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58C98D44" w14:textId="77777777" w:rsidR="003902D4" w:rsidRPr="00A27491" w:rsidRDefault="003902D4" w:rsidP="003902D4">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473D5513" w14:textId="77777777" w:rsidR="003902D4" w:rsidRPr="00A27491" w:rsidRDefault="003902D4" w:rsidP="003902D4">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16F59EE9" w14:textId="77777777" w:rsidR="003902D4" w:rsidRPr="00A27491" w:rsidRDefault="003902D4" w:rsidP="003902D4">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67DDFE6C" w14:textId="77777777" w:rsidR="003902D4" w:rsidRPr="00A27491" w:rsidRDefault="003902D4" w:rsidP="003902D4">
      <w:pPr>
        <w:pStyle w:val="B1"/>
      </w:pPr>
      <w:r w:rsidRPr="00A27491">
        <w:t>6)</w:t>
      </w:r>
      <w:r w:rsidRPr="00A27491">
        <w:tab/>
        <w:t>if the terminating UE is configured that the terminating MCVideo user acknowledgement is required upon a terminating call request reception:</w:t>
      </w:r>
    </w:p>
    <w:p w14:paraId="4A7674C3" w14:textId="77777777" w:rsidR="003902D4" w:rsidRPr="00A27491" w:rsidRDefault="003902D4" w:rsidP="003902D4">
      <w:pPr>
        <w:pStyle w:val="B2"/>
      </w:pPr>
      <w:r w:rsidRPr="00A27491">
        <w:t>i)</w:t>
      </w:r>
      <w:r w:rsidRPr="00A27491">
        <w:tab/>
        <w:t>shall start timer TFB3 (waiting for the user); and</w:t>
      </w:r>
    </w:p>
    <w:p w14:paraId="3D6A3C86" w14:textId="77777777" w:rsidR="003902D4" w:rsidRPr="00A27491" w:rsidRDefault="003902D4" w:rsidP="003902D4">
      <w:pPr>
        <w:pStyle w:val="B2"/>
      </w:pPr>
      <w:r w:rsidRPr="00A27491">
        <w:t>ii)</w:t>
      </w:r>
      <w:r w:rsidRPr="00A27491">
        <w:tab/>
        <w:t>shall enter the "B3: pending user action" state; and</w:t>
      </w:r>
    </w:p>
    <w:p w14:paraId="2FA0B8CC" w14:textId="77777777" w:rsidR="003902D4" w:rsidRPr="00A27491" w:rsidRDefault="003902D4" w:rsidP="003902D4">
      <w:pPr>
        <w:pStyle w:val="B1"/>
      </w:pPr>
      <w:r w:rsidRPr="00A27491">
        <w:t>7)</w:t>
      </w:r>
      <w:r w:rsidRPr="00A27491">
        <w:tab/>
        <w:t>if the terminating UE is configured that the terminating MCVideo user acknowledgement is not required upon a terminating call request reception:</w:t>
      </w:r>
    </w:p>
    <w:p w14:paraId="43DE34F6" w14:textId="77777777" w:rsidR="003902D4" w:rsidRPr="00A27491" w:rsidRDefault="003902D4" w:rsidP="003902D4">
      <w:pPr>
        <w:pStyle w:val="B2"/>
      </w:pPr>
      <w:r w:rsidRPr="00A27491">
        <w:t>i)</w:t>
      </w:r>
      <w:r w:rsidRPr="00A27491">
        <w:tab/>
        <w:t>shall establish a media session based on the stored SDP body of the call;</w:t>
      </w:r>
    </w:p>
    <w:p w14:paraId="3EA2ACD1" w14:textId="77777777" w:rsidR="003902D4" w:rsidRPr="00A27491" w:rsidRDefault="003902D4" w:rsidP="003902D4">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01CC938A" w14:textId="77777777" w:rsidR="003902D4" w:rsidRPr="00A27491" w:rsidRDefault="003902D4" w:rsidP="003902D4">
      <w:pPr>
        <w:pStyle w:val="B2"/>
      </w:pPr>
      <w:r w:rsidRPr="00A27491">
        <w:rPr>
          <w:lang w:eastAsia="ko-KR"/>
        </w:rPr>
        <w:t>iii)</w:t>
      </w:r>
      <w:r w:rsidRPr="00A27491">
        <w:tab/>
        <w:t>shall start timer TFB1 (max duration); and</w:t>
      </w:r>
    </w:p>
    <w:p w14:paraId="2044BECC" w14:textId="77777777" w:rsidR="003902D4" w:rsidRPr="00A27491" w:rsidRDefault="003902D4" w:rsidP="003902D4">
      <w:pPr>
        <w:pStyle w:val="B2"/>
      </w:pPr>
      <w:r w:rsidRPr="00A27491">
        <w:t>iv)</w:t>
      </w:r>
      <w:r w:rsidRPr="00A27491">
        <w:tab/>
        <w:t>shall enter the "B2: in-progress broadcast group call" state.</w:t>
      </w:r>
    </w:p>
    <w:p w14:paraId="08584B4B" w14:textId="77777777" w:rsidR="003902D4" w:rsidRPr="00A27491" w:rsidRDefault="003902D4" w:rsidP="003902D4">
      <w:r w:rsidRPr="00A27491">
        <w:t>[TS 24.281, clause 9.4.2.4.3]</w:t>
      </w:r>
    </w:p>
    <w:p w14:paraId="3E4D22AF" w14:textId="77777777" w:rsidR="003902D4" w:rsidRPr="00A27491" w:rsidRDefault="003902D4" w:rsidP="003902D4">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30387462" w14:textId="77777777" w:rsidR="003902D4" w:rsidRPr="00A27491" w:rsidRDefault="003902D4" w:rsidP="003902D4">
      <w:pPr>
        <w:pStyle w:val="B1"/>
      </w:pPr>
      <w:r w:rsidRPr="00A27491">
        <w:t>1)</w:t>
      </w:r>
      <w:r w:rsidRPr="00A27491">
        <w:tab/>
        <w:t>shall establish a media session based on the stored SDP body of the call;</w:t>
      </w:r>
    </w:p>
    <w:p w14:paraId="00D5A128"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1E942EEF" w14:textId="77777777" w:rsidR="003902D4" w:rsidRPr="00A27491" w:rsidRDefault="003902D4" w:rsidP="003902D4">
      <w:pPr>
        <w:pStyle w:val="B1"/>
        <w:rPr>
          <w:lang w:eastAsia="ko-KR"/>
        </w:rPr>
      </w:pPr>
      <w:r w:rsidRPr="00A27491">
        <w:rPr>
          <w:lang w:eastAsia="ko-KR"/>
        </w:rPr>
        <w:t>3)</w:t>
      </w:r>
      <w:r w:rsidRPr="00A27491">
        <w:rPr>
          <w:lang w:eastAsia="ko-KR"/>
        </w:rPr>
        <w:tab/>
        <w:t>shall stop timer TFB3 (waiting for the user);</w:t>
      </w:r>
    </w:p>
    <w:p w14:paraId="35D95188" w14:textId="77777777" w:rsidR="003902D4" w:rsidRPr="00A27491" w:rsidRDefault="003902D4" w:rsidP="003902D4">
      <w:pPr>
        <w:pStyle w:val="B1"/>
      </w:pPr>
      <w:r w:rsidRPr="00A27491">
        <w:rPr>
          <w:lang w:eastAsia="ko-KR"/>
        </w:rPr>
        <w:t>4)</w:t>
      </w:r>
      <w:r w:rsidRPr="00A27491">
        <w:rPr>
          <w:lang w:eastAsia="ko-KR"/>
        </w:rPr>
        <w:tab/>
        <w:t xml:space="preserve">shall start timer TFB1 (max duration); </w:t>
      </w:r>
      <w:r w:rsidRPr="00A27491">
        <w:t>and</w:t>
      </w:r>
    </w:p>
    <w:p w14:paraId="6D19910D" w14:textId="77777777" w:rsidR="003902D4" w:rsidRPr="00A27491" w:rsidRDefault="003902D4" w:rsidP="003902D4">
      <w:pPr>
        <w:pStyle w:val="B1"/>
        <w:rPr>
          <w:lang w:eastAsia="ko-KR"/>
        </w:rPr>
      </w:pPr>
      <w:r w:rsidRPr="00A27491">
        <w:rPr>
          <w:lang w:eastAsia="ko-KR"/>
        </w:rPr>
        <w:t>5)</w:t>
      </w:r>
      <w:r w:rsidRPr="00A27491">
        <w:rPr>
          <w:lang w:eastAsia="ko-KR"/>
        </w:rPr>
        <w:tab/>
        <w:t>shall enter the "B2: in-progress broadcast group call" state.</w:t>
      </w:r>
    </w:p>
    <w:p w14:paraId="08DEA28D" w14:textId="77777777" w:rsidR="003902D4" w:rsidRPr="00A27491" w:rsidRDefault="003902D4" w:rsidP="003902D4">
      <w:r w:rsidRPr="00A27491">
        <w:t>[TS 24.281, clause 9.4.2.4.8]</w:t>
      </w:r>
    </w:p>
    <w:p w14:paraId="600EB464" w14:textId="77777777" w:rsidR="003902D4" w:rsidRPr="00A27491" w:rsidRDefault="003902D4" w:rsidP="003902D4">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2F2B50DF" w14:textId="77777777" w:rsidR="003902D4" w:rsidRPr="00A27491" w:rsidRDefault="003902D4" w:rsidP="003902D4">
      <w:pPr>
        <w:pStyle w:val="B1"/>
        <w:rPr>
          <w:lang w:eastAsia="ko-KR"/>
        </w:rPr>
      </w:pPr>
      <w:r w:rsidRPr="00A27491">
        <w:rPr>
          <w:lang w:eastAsia="ko-KR"/>
        </w:rPr>
        <w:t>1)</w:t>
      </w:r>
      <w:r w:rsidRPr="00A27491">
        <w:rPr>
          <w:lang w:eastAsia="ko-KR"/>
        </w:rPr>
        <w:tab/>
        <w:t>shall release media session;</w:t>
      </w:r>
    </w:p>
    <w:p w14:paraId="2BCA4E1C" w14:textId="77777777" w:rsidR="003902D4" w:rsidRPr="00A27491" w:rsidRDefault="003902D4" w:rsidP="003902D4">
      <w:pPr>
        <w:pStyle w:val="B1"/>
        <w:rPr>
          <w:lang w:eastAsia="ko-KR"/>
        </w:rPr>
      </w:pPr>
      <w:r w:rsidRPr="00A27491">
        <w:rPr>
          <w:lang w:eastAsia="ko-KR"/>
        </w:rPr>
        <w:t>2)</w:t>
      </w:r>
      <w:r w:rsidRPr="00A27491">
        <w:rPr>
          <w:lang w:eastAsia="ko-KR"/>
        </w:rPr>
        <w:tab/>
        <w:t>shall stop transmission control, if running; and</w:t>
      </w:r>
    </w:p>
    <w:p w14:paraId="0B234C83" w14:textId="77777777" w:rsidR="003902D4" w:rsidRPr="00A27491" w:rsidRDefault="003902D4" w:rsidP="003902D4">
      <w:pPr>
        <w:pStyle w:val="B1"/>
        <w:rPr>
          <w:lang w:eastAsia="ko-KR"/>
        </w:rPr>
      </w:pPr>
      <w:r w:rsidRPr="00A27491">
        <w:rPr>
          <w:lang w:eastAsia="ko-KR"/>
        </w:rPr>
        <w:t>3)</w:t>
      </w:r>
      <w:r w:rsidRPr="00A27491">
        <w:rPr>
          <w:lang w:eastAsia="ko-KR"/>
        </w:rPr>
        <w:tab/>
        <w:t>shall enter the "B1: start-stop" state.</w:t>
      </w:r>
    </w:p>
    <w:p w14:paraId="643AE3E0" w14:textId="77777777" w:rsidR="003902D4" w:rsidRPr="00A27491" w:rsidRDefault="003902D4" w:rsidP="003902D4">
      <w:r w:rsidRPr="00A27491">
        <w:t>[TS 24.581, clause 7.2.3.2.9]</w:t>
      </w:r>
    </w:p>
    <w:p w14:paraId="4245019C" w14:textId="77777777" w:rsidR="003902D4" w:rsidRPr="00A27491" w:rsidRDefault="003902D4" w:rsidP="003902D4">
      <w:r w:rsidRPr="00A27491">
        <w:t xml:space="preserve">When an MCVideo </w:t>
      </w:r>
      <w:r w:rsidRPr="00A27491">
        <w:rPr>
          <w:lang w:eastAsia="ko-KR"/>
        </w:rPr>
        <w:t xml:space="preserve">broadcast </w:t>
      </w:r>
      <w:r w:rsidRPr="00A27491">
        <w:t>call is established the terminating transmission participant:</w:t>
      </w:r>
    </w:p>
    <w:p w14:paraId="6C5B937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0351540" w14:textId="77777777" w:rsidR="003902D4" w:rsidRPr="00A27491" w:rsidRDefault="003902D4" w:rsidP="003902D4">
      <w:pPr>
        <w:pStyle w:val="B1"/>
      </w:pPr>
      <w:r w:rsidRPr="00A27491">
        <w:t>2.</w:t>
      </w:r>
      <w:r w:rsidRPr="00A27491">
        <w:tab/>
        <w:t>shall start timer T203 (End of RTP media); and</w:t>
      </w:r>
    </w:p>
    <w:p w14:paraId="5F7CE3A2" w14:textId="77777777" w:rsidR="003902D4" w:rsidRPr="00A27491" w:rsidRDefault="003902D4" w:rsidP="003902D4">
      <w:pPr>
        <w:pStyle w:val="B1"/>
      </w:pPr>
      <w:r w:rsidRPr="00A27491">
        <w:t>3.</w:t>
      </w:r>
      <w:r w:rsidRPr="00A27491">
        <w:tab/>
        <w:t>shall enter 'O: has no permission' state.</w:t>
      </w:r>
    </w:p>
    <w:p w14:paraId="55359E35" w14:textId="77777777" w:rsidR="003902D4" w:rsidRPr="00A27491" w:rsidRDefault="003902D4" w:rsidP="003902D4">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050347BA" w14:textId="77777777" w:rsidR="003902D4" w:rsidRPr="00A27491" w:rsidRDefault="003902D4" w:rsidP="003902D4">
      <w:r w:rsidRPr="00A27491">
        <w:t>[TS 24.581, clause 7.2.3.4.6]</w:t>
      </w:r>
    </w:p>
    <w:p w14:paraId="69E35055"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508DBBB2" w14:textId="77777777" w:rsidR="003902D4" w:rsidRPr="00A27491" w:rsidRDefault="003902D4" w:rsidP="003902D4">
      <w:pPr>
        <w:pStyle w:val="B1"/>
        <w:rPr>
          <w:lang w:eastAsia="ko-KR"/>
        </w:rPr>
      </w:pPr>
      <w:r w:rsidRPr="00A27491">
        <w:t>1.</w:t>
      </w:r>
      <w:r w:rsidRPr="00A27491">
        <w:tab/>
      </w:r>
      <w:r w:rsidRPr="00A27491">
        <w:rPr>
          <w:lang w:eastAsia="ko-KR"/>
        </w:rPr>
        <w:t>shall start timer T203 (End of RTP media) for the User ID;</w:t>
      </w:r>
    </w:p>
    <w:p w14:paraId="68668E4D" w14:textId="77777777" w:rsidR="003902D4" w:rsidRPr="00A27491" w:rsidRDefault="003902D4" w:rsidP="003902D4">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416E1CBA" w14:textId="77777777" w:rsidR="003902D4" w:rsidRPr="00A27491" w:rsidRDefault="003902D4" w:rsidP="003902D4">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850F5F8" w14:textId="77777777" w:rsidR="003902D4" w:rsidRPr="00A27491" w:rsidRDefault="003902D4" w:rsidP="003902D4">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14F9023D" w14:textId="77777777" w:rsidR="003902D4" w:rsidRPr="00A27491" w:rsidRDefault="003902D4" w:rsidP="003902D4">
      <w:pPr>
        <w:pStyle w:val="B1"/>
      </w:pPr>
      <w:r w:rsidRPr="00A27491">
        <w:t>5.</w:t>
      </w:r>
      <w:r w:rsidRPr="00A27491">
        <w:tab/>
        <w:t>shall remain in the 'O: has no permission' state.</w:t>
      </w:r>
    </w:p>
    <w:p w14:paraId="2FD79B27" w14:textId="77777777" w:rsidR="003902D4" w:rsidRPr="00A27491" w:rsidRDefault="003902D4" w:rsidP="003902D4">
      <w:pPr>
        <w:pStyle w:val="H6"/>
      </w:pPr>
      <w:r w:rsidRPr="00A27491">
        <w:t>7.1.2.2.3</w:t>
      </w:r>
      <w:r w:rsidRPr="00A27491">
        <w:tab/>
        <w:t>Test description</w:t>
      </w:r>
    </w:p>
    <w:p w14:paraId="7D67FB75" w14:textId="77777777" w:rsidR="003902D4" w:rsidRPr="00A27491" w:rsidRDefault="003902D4" w:rsidP="003902D4">
      <w:pPr>
        <w:pStyle w:val="H6"/>
      </w:pPr>
      <w:r w:rsidRPr="00A27491">
        <w:t>7.1.2.2.3.1</w:t>
      </w:r>
      <w:r w:rsidRPr="00A27491">
        <w:tab/>
        <w:t>Pre-test conditions</w:t>
      </w:r>
    </w:p>
    <w:p w14:paraId="1926C4F9" w14:textId="77777777" w:rsidR="003902D4" w:rsidRPr="00A27491" w:rsidRDefault="003902D4" w:rsidP="003902D4">
      <w:pPr>
        <w:pStyle w:val="H6"/>
      </w:pPr>
      <w:r w:rsidRPr="00A27491">
        <w:t>System Simulator:</w:t>
      </w:r>
    </w:p>
    <w:p w14:paraId="7F5F3588" w14:textId="77777777" w:rsidR="003902D4" w:rsidRPr="00A27491" w:rsidRDefault="003902D4" w:rsidP="003902D4">
      <w:pPr>
        <w:pStyle w:val="B1"/>
      </w:pPr>
      <w:r w:rsidRPr="00A27491">
        <w:t>-</w:t>
      </w:r>
      <w:r w:rsidRPr="00A27491">
        <w:tab/>
      </w:r>
      <w:r w:rsidRPr="00A27491">
        <w:rPr>
          <w:color w:val="000000"/>
        </w:rPr>
        <w:t>SS-UE1 (MCVideo Client)</w:t>
      </w:r>
    </w:p>
    <w:p w14:paraId="0295A1A3"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166AE2D"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B34C48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26420CB" w14:textId="77777777" w:rsidR="003902D4" w:rsidRPr="00A27491" w:rsidRDefault="003902D4" w:rsidP="003902D4">
      <w:pPr>
        <w:pStyle w:val="B1"/>
      </w:pPr>
      <w:r w:rsidRPr="00A27491">
        <w:t>-</w:t>
      </w:r>
      <w:r w:rsidRPr="00A27491">
        <w:tab/>
      </w:r>
      <w:r w:rsidRPr="00A27491">
        <w:rPr>
          <w:color w:val="000000"/>
        </w:rPr>
        <w:t>SS-NW (MCVideo server)</w:t>
      </w:r>
    </w:p>
    <w:p w14:paraId="664AFCF6"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5D754D0"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20A4A6CC" w14:textId="77777777" w:rsidR="003902D4" w:rsidRPr="00A27491" w:rsidRDefault="003902D4" w:rsidP="003902D4">
      <w:pPr>
        <w:pStyle w:val="H6"/>
      </w:pPr>
      <w:r w:rsidRPr="00A27491">
        <w:t>IUT:</w:t>
      </w:r>
    </w:p>
    <w:p w14:paraId="679F9349" w14:textId="77777777" w:rsidR="003902D4" w:rsidRPr="00A27491" w:rsidRDefault="003902D4" w:rsidP="003902D4">
      <w:pPr>
        <w:pStyle w:val="B1"/>
      </w:pPr>
      <w:r w:rsidRPr="00A27491">
        <w:t>-</w:t>
      </w:r>
      <w:r w:rsidRPr="00A27491">
        <w:tab/>
        <w:t>UE (MCVideo Client)</w:t>
      </w:r>
    </w:p>
    <w:p w14:paraId="6FE233AE" w14:textId="2C095910" w:rsidR="003902D4" w:rsidRPr="00A27491" w:rsidRDefault="003902D4" w:rsidP="003902D4">
      <w:pPr>
        <w:pStyle w:val="B1"/>
      </w:pPr>
      <w:r w:rsidRPr="00A27491">
        <w:t>-</w:t>
      </w:r>
      <w:r w:rsidRPr="00A27491">
        <w:tab/>
        <w:t>The test USIM set as defined in TS 36.579-1 [2] clause 5.5.10 is inserted.</w:t>
      </w:r>
    </w:p>
    <w:p w14:paraId="53E58415"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7090CCC" w14:textId="77777777" w:rsidR="003902D4" w:rsidRPr="00A27491" w:rsidRDefault="003902D4" w:rsidP="003902D4">
      <w:pPr>
        <w:pStyle w:val="H6"/>
      </w:pPr>
      <w:r w:rsidRPr="00A27491">
        <w:t>Preamble:</w:t>
      </w:r>
    </w:p>
    <w:p w14:paraId="213CA8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F1B1D2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E05D17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042032B" w14:textId="77777777" w:rsidR="003902D4" w:rsidRPr="00A27491" w:rsidRDefault="003902D4" w:rsidP="003902D4">
      <w:pPr>
        <w:pStyle w:val="B1"/>
      </w:pPr>
      <w:r w:rsidRPr="00A27491">
        <w:t>-</w:t>
      </w:r>
      <w:r w:rsidRPr="00A27491">
        <w:tab/>
        <w:t>The UE is switched-off.</w:t>
      </w:r>
    </w:p>
    <w:p w14:paraId="5F807E42" w14:textId="77777777" w:rsidR="003902D4" w:rsidRPr="00A27491" w:rsidRDefault="003902D4" w:rsidP="003902D4">
      <w:pPr>
        <w:pStyle w:val="B1"/>
      </w:pPr>
      <w:r w:rsidRPr="00A27491">
        <w:t>-</w:t>
      </w:r>
      <w:r w:rsidRPr="00A27491">
        <w:tab/>
        <w:t>UE States at the end of the preamble</w:t>
      </w:r>
    </w:p>
    <w:p w14:paraId="5F788A8F" w14:textId="77777777" w:rsidR="003902D4" w:rsidRPr="00A27491" w:rsidRDefault="003902D4" w:rsidP="003902D4">
      <w:pPr>
        <w:pStyle w:val="B2"/>
      </w:pPr>
      <w:r w:rsidRPr="00A27491">
        <w:t>-</w:t>
      </w:r>
      <w:r w:rsidRPr="00A27491">
        <w:tab/>
        <w:t>The UE is in state 'switched-off'.</w:t>
      </w:r>
    </w:p>
    <w:p w14:paraId="2E686EF6" w14:textId="77777777" w:rsidR="003902D4" w:rsidRPr="00A27491" w:rsidRDefault="003902D4" w:rsidP="003902D4">
      <w:pPr>
        <w:pStyle w:val="H6"/>
      </w:pPr>
      <w:r w:rsidRPr="00A27491">
        <w:t>7.1.2.2.3.2</w:t>
      </w:r>
      <w:r w:rsidRPr="00A27491">
        <w:tab/>
        <w:t>Test procedure sequence</w:t>
      </w:r>
    </w:p>
    <w:p w14:paraId="77759321" w14:textId="77777777" w:rsidR="003902D4" w:rsidRPr="00A27491" w:rsidRDefault="003902D4" w:rsidP="003902D4">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BEDCB9C" w14:textId="77777777" w:rsidTr="00D508ED">
        <w:tc>
          <w:tcPr>
            <w:tcW w:w="648" w:type="dxa"/>
            <w:tcBorders>
              <w:top w:val="single" w:sz="4" w:space="0" w:color="auto"/>
              <w:left w:val="single" w:sz="4" w:space="0" w:color="auto"/>
              <w:bottom w:val="nil"/>
              <w:right w:val="single" w:sz="4" w:space="0" w:color="auto"/>
            </w:tcBorders>
            <w:hideMark/>
          </w:tcPr>
          <w:p w14:paraId="749A48EE"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5DECBAA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C2BEE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21F936"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96251E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6A053A4E" w14:textId="77777777" w:rsidTr="00D508ED">
        <w:tc>
          <w:tcPr>
            <w:tcW w:w="648" w:type="dxa"/>
            <w:tcBorders>
              <w:top w:val="nil"/>
              <w:left w:val="single" w:sz="4" w:space="0" w:color="auto"/>
              <w:bottom w:val="single" w:sz="4" w:space="0" w:color="auto"/>
              <w:right w:val="single" w:sz="4" w:space="0" w:color="auto"/>
            </w:tcBorders>
          </w:tcPr>
          <w:p w14:paraId="1CA909B3"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E5CC68"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DF63F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A0B88D8"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78DBF8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3FA7270" w14:textId="77777777" w:rsidR="003902D4" w:rsidRPr="00A27491" w:rsidRDefault="003902D4" w:rsidP="00D508ED">
            <w:pPr>
              <w:pStyle w:val="TAH"/>
              <w:spacing w:line="256" w:lineRule="auto"/>
              <w:rPr>
                <w:lang w:eastAsia="en-US"/>
              </w:rPr>
            </w:pPr>
          </w:p>
        </w:tc>
      </w:tr>
      <w:tr w:rsidR="003902D4" w:rsidRPr="00A27491" w14:paraId="1D9766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59AB9D8"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BD888C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D0531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5880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53F06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B7F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0D9CE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1352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D16F4F" w14:textId="77777777" w:rsidR="003902D4" w:rsidRPr="00A27491" w:rsidRDefault="003902D4" w:rsidP="00E972B2">
            <w:pPr>
              <w:pStyle w:val="TAL"/>
              <w:rPr>
                <w:lang w:eastAsia="en-US"/>
              </w:rPr>
            </w:pPr>
            <w:r w:rsidRPr="00A27491">
              <w:rPr>
                <w:lang w:eastAsia="en-US"/>
              </w:rPr>
              <w:t>Trigger the UE to reset UTC time and location.</w:t>
            </w:r>
          </w:p>
          <w:p w14:paraId="43A82ED9" w14:textId="77777777" w:rsidR="003902D4" w:rsidRPr="00A27491" w:rsidRDefault="003902D4" w:rsidP="00E972B2">
            <w:pPr>
              <w:pStyle w:val="TAL"/>
              <w:rPr>
                <w:lang w:eastAsia="en-US"/>
              </w:rPr>
            </w:pPr>
          </w:p>
          <w:p w14:paraId="261A0C2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0502A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A9C6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9E4B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D07B0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F34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493B70"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B79F247"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10508FA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DA37E8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3A46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B187E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7B8A7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28D355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9DC7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14B20C9" w14:textId="4567F3C9"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35A64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88A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24080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552C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BB64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44D0E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1101161" w14:textId="77777777" w:rsidR="003902D4" w:rsidRPr="00A27491" w:rsidRDefault="003902D4" w:rsidP="00D508ED">
            <w:pPr>
              <w:pStyle w:val="TAL"/>
              <w:spacing w:line="256" w:lineRule="auto"/>
              <w:rPr>
                <w:lang w:eastAsia="en-US"/>
              </w:rPr>
            </w:pPr>
            <w:r w:rsidRPr="00A27491">
              <w:rPr>
                <w:lang w:eastAsia="en-US"/>
              </w:rPr>
              <w:t>SS-UE1 (MCVideo Client) sends a GROUP CALL BROADCAST</w:t>
            </w:r>
          </w:p>
          <w:p w14:paraId="207784B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42A349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309133"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C3F0D2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91AF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09CD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14BB0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577B2B" w14:textId="77777777" w:rsidR="003902D4" w:rsidRPr="00A27491" w:rsidRDefault="003902D4" w:rsidP="00D508ED">
            <w:pPr>
              <w:pStyle w:val="TAL"/>
              <w:spacing w:line="256" w:lineRule="auto"/>
              <w:rPr>
                <w:lang w:eastAsia="en-US"/>
              </w:rPr>
            </w:pPr>
            <w:r w:rsidRPr="00A27491">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3B1CFDF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486C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75C2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AF097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541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C18C4D9" w14:textId="77777777" w:rsidR="003902D4" w:rsidRPr="00A27491" w:rsidRDefault="003902D4" w:rsidP="00D508ED">
            <w:pPr>
              <w:pStyle w:val="TAC"/>
              <w:spacing w:line="256" w:lineRule="auto"/>
              <w:rPr>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3D44A507" w14:textId="77777777" w:rsidR="003902D4" w:rsidRPr="00A27491" w:rsidRDefault="003902D4" w:rsidP="00D508ED">
            <w:pPr>
              <w:pStyle w:val="TAL"/>
              <w:spacing w:line="256" w:lineRule="auto"/>
              <w:rPr>
                <w:lang w:eastAsia="en-US"/>
              </w:rPr>
            </w:pPr>
            <w:r w:rsidRPr="00A27491">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0D7BE27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AC092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E73A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C15E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AC3F4D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900E2"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1D3C7A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4A00F2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B71A302"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1874FC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C6D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65FC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94B21F"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823D2F" w14:textId="77777777" w:rsidR="003902D4" w:rsidRPr="00A27491" w:rsidRDefault="003902D4" w:rsidP="00D508ED">
            <w:pPr>
              <w:pStyle w:val="TAL"/>
              <w:spacing w:line="256" w:lineRule="auto"/>
              <w:rPr>
                <w:lang w:eastAsia="en-US"/>
              </w:rPr>
            </w:pPr>
            <w:r w:rsidRPr="00A27491">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6071F9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7EBE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6CB95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20F1A0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6EBA5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B8F981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ECA5A16" w14:textId="77777777" w:rsidR="003902D4" w:rsidRPr="00A27491" w:rsidRDefault="003902D4" w:rsidP="00D508ED">
            <w:pPr>
              <w:pStyle w:val="TAL"/>
              <w:spacing w:line="256" w:lineRule="auto"/>
              <w:rPr>
                <w:lang w:eastAsia="en-US"/>
              </w:rPr>
            </w:pPr>
            <w:r w:rsidRPr="00A27491">
              <w:rPr>
                <w:lang w:eastAsia="en-US"/>
              </w:rPr>
              <w:t>Make the UE (MCVideo User) request to send media.</w:t>
            </w:r>
          </w:p>
          <w:p w14:paraId="23EECC8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B28CB9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16CE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18C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6A2D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F4BB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1EED4BA"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2639D7D" w14:textId="77777777" w:rsidR="003902D4" w:rsidRPr="00A27491" w:rsidRDefault="003902D4" w:rsidP="00D508ED">
            <w:pPr>
              <w:pStyle w:val="TAL"/>
              <w:spacing w:line="256" w:lineRule="auto"/>
              <w:rPr>
                <w:lang w:eastAsia="en-US"/>
              </w:rPr>
            </w:pPr>
            <w:r w:rsidRPr="00A27491">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29DADE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25AAE5"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E19F893"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561E0AA"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14E8696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CE586B"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822C760" w14:textId="77777777" w:rsidR="003902D4" w:rsidRPr="00A27491" w:rsidRDefault="003902D4" w:rsidP="00D508ED">
            <w:pPr>
              <w:pStyle w:val="TAL"/>
              <w:spacing w:line="256" w:lineRule="auto"/>
              <w:rPr>
                <w:lang w:eastAsia="en-US"/>
              </w:rPr>
            </w:pPr>
            <w:r w:rsidRPr="00A27491">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47AB2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7DEBF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D2DCD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6F0A3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65A2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1F6FF4"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816A294" w14:textId="77777777" w:rsidR="003902D4" w:rsidRPr="00A27491" w:rsidRDefault="003902D4" w:rsidP="00D508ED">
            <w:pPr>
              <w:pStyle w:val="TAL"/>
              <w:spacing w:line="256" w:lineRule="auto"/>
              <w:rPr>
                <w:lang w:eastAsia="en-US"/>
              </w:rPr>
            </w:pPr>
            <w:r w:rsidRPr="00A27491">
              <w:rPr>
                <w:lang w:eastAsia="en-US"/>
              </w:rPr>
              <w:t>SS-UE1 (MCVideo Client) sends a GROUP CALL BROADCAST END</w:t>
            </w:r>
          </w:p>
          <w:p w14:paraId="7767F7C8"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A99A2B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038E5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A7937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B43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6B92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0CDCD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80FB2C" w14:textId="2AA88A03"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230A36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F84B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85A9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0D0F5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BEBB48"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58EBAB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422E05A"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2905B962"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It is possible that the MCVideo Client may not allow the MCVideo User to request the floor.</w:t>
            </w:r>
          </w:p>
          <w:p w14:paraId="5BA5B287"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Timer TFB1 (max duration) is stopped by the MCVideo Client upon the receiving of the GROUP CALL BROADCAST END message.</w:t>
            </w:r>
          </w:p>
        </w:tc>
      </w:tr>
    </w:tbl>
    <w:p w14:paraId="7623BBFA" w14:textId="77777777" w:rsidR="003902D4" w:rsidRPr="00A27491" w:rsidRDefault="003902D4" w:rsidP="003902D4"/>
    <w:p w14:paraId="53EF6BB7" w14:textId="77777777" w:rsidR="003902D4" w:rsidRPr="00A27491" w:rsidRDefault="003902D4" w:rsidP="003902D4">
      <w:pPr>
        <w:pStyle w:val="H6"/>
      </w:pPr>
      <w:r w:rsidRPr="00A27491">
        <w:t>7.1.2.2.3.3</w:t>
      </w:r>
      <w:r w:rsidRPr="00A27491">
        <w:tab/>
        <w:t>Specific message contents</w:t>
      </w:r>
    </w:p>
    <w:p w14:paraId="23043C1A" w14:textId="77777777" w:rsidR="003902D4" w:rsidRPr="00A27491" w:rsidRDefault="003902D4" w:rsidP="003902D4">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96F230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4826525" w14:textId="77777777" w:rsidR="003902D4" w:rsidRPr="00A27491" w:rsidRDefault="003902D4" w:rsidP="00D508ED">
            <w:pPr>
              <w:pStyle w:val="TAL"/>
              <w:spacing w:line="256" w:lineRule="auto"/>
              <w:rPr>
                <w:lang w:eastAsia="en-US"/>
              </w:rPr>
            </w:pPr>
            <w:r w:rsidRPr="00A27491">
              <w:rPr>
                <w:lang w:eastAsia="en-US"/>
              </w:rPr>
              <w:t>Derivation Path: TS 36.579-1 [2], Table 5.5.14.6-1</w:t>
            </w:r>
          </w:p>
        </w:tc>
      </w:tr>
      <w:tr w:rsidR="003902D4" w:rsidRPr="00A27491" w14:paraId="7509BB4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9F43E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FD64B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B0C975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D17CC6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373D4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62522F"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3F7A254"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E1B2E68"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3D026F9" w14:textId="77777777" w:rsidR="003902D4" w:rsidRPr="00A27491" w:rsidRDefault="003902D4" w:rsidP="00D508ED">
            <w:pPr>
              <w:pStyle w:val="TAL"/>
              <w:spacing w:line="256" w:lineRule="auto"/>
              <w:rPr>
                <w:lang w:eastAsia="en-US"/>
              </w:rPr>
            </w:pPr>
          </w:p>
        </w:tc>
      </w:tr>
      <w:tr w:rsidR="003902D4" w:rsidRPr="00A27491" w14:paraId="6D553B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9CEBB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80CD35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5F15234C"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8F80143" w14:textId="77777777" w:rsidR="003902D4" w:rsidRPr="00A27491" w:rsidRDefault="003902D4" w:rsidP="00D508ED">
            <w:pPr>
              <w:pStyle w:val="TAL"/>
              <w:spacing w:line="256" w:lineRule="auto"/>
              <w:rPr>
                <w:lang w:eastAsia="en-US"/>
              </w:rPr>
            </w:pPr>
          </w:p>
        </w:tc>
      </w:tr>
    </w:tbl>
    <w:p w14:paraId="79D21D78" w14:textId="77777777" w:rsidR="003902D4" w:rsidRPr="00A27491" w:rsidRDefault="003902D4" w:rsidP="003902D4"/>
    <w:p w14:paraId="0CC16C86" w14:textId="77777777" w:rsidR="003902D4" w:rsidRPr="00A27491" w:rsidRDefault="003902D4" w:rsidP="003902D4">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E9485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6D01C1"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384A99F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891BE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0149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72B355"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D56717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51E53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100C4F6" w14:textId="77777777" w:rsidR="003902D4" w:rsidRPr="00A27491" w:rsidRDefault="003902D4" w:rsidP="00D508ED">
            <w:pPr>
              <w:pStyle w:val="TAL"/>
              <w:spacing w:line="256" w:lineRule="auto"/>
              <w:rPr>
                <w:rFonts w:eastAsia="MS Mincho"/>
                <w:b/>
                <w:bCs/>
                <w:lang w:eastAsia="en-US"/>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590E85C"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2EE6D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95AA2A5" w14:textId="77777777" w:rsidR="003902D4" w:rsidRPr="00A27491" w:rsidRDefault="003902D4" w:rsidP="00D508ED">
            <w:pPr>
              <w:pStyle w:val="TAL"/>
              <w:spacing w:line="256" w:lineRule="auto"/>
              <w:rPr>
                <w:lang w:eastAsia="en-US"/>
              </w:rPr>
            </w:pPr>
          </w:p>
        </w:tc>
      </w:tr>
      <w:tr w:rsidR="003902D4" w:rsidRPr="00A27491" w14:paraId="7A929C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86AFF3" w14:textId="77777777" w:rsidR="003902D4" w:rsidRPr="00A27491" w:rsidRDefault="003902D4" w:rsidP="00D508ED">
            <w:pPr>
              <w:pStyle w:val="TAL"/>
              <w:spacing w:line="256" w:lineRule="auto"/>
              <w:rPr>
                <w:rFonts w:eastAsia="MS Mincho"/>
                <w:b/>
                <w:bCs/>
                <w:lang w:eastAsia="en-US"/>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518B2B3"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F8C6A6C" w14:textId="77777777" w:rsidR="003902D4" w:rsidRPr="00A27491" w:rsidRDefault="003902D4" w:rsidP="00D508ED">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DB9291" w14:textId="77777777" w:rsidR="003902D4" w:rsidRPr="00A27491" w:rsidRDefault="003902D4" w:rsidP="00D508ED">
            <w:pPr>
              <w:pStyle w:val="TAL"/>
              <w:spacing w:line="256" w:lineRule="auto"/>
              <w:rPr>
                <w:lang w:eastAsia="en-US"/>
              </w:rPr>
            </w:pPr>
          </w:p>
        </w:tc>
      </w:tr>
      <w:tr w:rsidR="003902D4" w:rsidRPr="00A27491" w14:paraId="36896CC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9022DB"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65961F52"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3C7EF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AE03620" w14:textId="77777777" w:rsidR="003902D4" w:rsidRPr="00A27491" w:rsidRDefault="003902D4" w:rsidP="00D508ED">
            <w:pPr>
              <w:pStyle w:val="TAL"/>
              <w:spacing w:line="256" w:lineRule="auto"/>
              <w:rPr>
                <w:lang w:eastAsia="en-US"/>
              </w:rPr>
            </w:pPr>
          </w:p>
        </w:tc>
      </w:tr>
      <w:tr w:rsidR="003902D4" w:rsidRPr="00A27491" w14:paraId="1B3889D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1DD6CB"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00C609CF"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4872F86E"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7DB17092" w14:textId="77777777" w:rsidR="003902D4" w:rsidRPr="00A27491" w:rsidRDefault="003902D4" w:rsidP="00D508ED">
            <w:pPr>
              <w:pStyle w:val="TAL"/>
              <w:spacing w:line="256" w:lineRule="auto"/>
              <w:rPr>
                <w:lang w:eastAsia="en-US"/>
              </w:rPr>
            </w:pPr>
          </w:p>
        </w:tc>
      </w:tr>
    </w:tbl>
    <w:p w14:paraId="630C35FF" w14:textId="77777777" w:rsidR="003902D4" w:rsidRPr="00A27491" w:rsidRDefault="003902D4" w:rsidP="003902D4"/>
    <w:p w14:paraId="66806960" w14:textId="77777777" w:rsidR="003902D4" w:rsidRPr="00A27491" w:rsidRDefault="003902D4" w:rsidP="003902D4">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27F8A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7577DBC" w14:textId="77777777" w:rsidR="003902D4" w:rsidRPr="00A27491" w:rsidRDefault="003902D4" w:rsidP="00D508ED">
            <w:pPr>
              <w:pStyle w:val="TAL"/>
              <w:spacing w:line="256" w:lineRule="auto"/>
              <w:rPr>
                <w:lang w:eastAsia="en-US"/>
              </w:rPr>
            </w:pPr>
            <w:r w:rsidRPr="00A27491">
              <w:rPr>
                <w:lang w:eastAsia="en-US"/>
              </w:rPr>
              <w:t>Derivation Path: TS 36.579-1 [2], Table 5.5.14.7.1-1</w:t>
            </w:r>
          </w:p>
        </w:tc>
      </w:tr>
      <w:tr w:rsidR="003902D4" w:rsidRPr="00A27491" w14:paraId="2B23FC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FC13A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B480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565A1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CB8E6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3164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A94BA9"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FC858E7"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076C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BE71C31" w14:textId="77777777" w:rsidR="003902D4" w:rsidRPr="00A27491" w:rsidRDefault="003902D4" w:rsidP="00D508ED">
            <w:pPr>
              <w:pStyle w:val="TAL"/>
              <w:spacing w:line="256" w:lineRule="auto"/>
              <w:rPr>
                <w:lang w:eastAsia="en-US"/>
              </w:rPr>
            </w:pPr>
          </w:p>
        </w:tc>
      </w:tr>
    </w:tbl>
    <w:p w14:paraId="0DE7C27C" w14:textId="77777777" w:rsidR="003902D4" w:rsidRPr="00A27491" w:rsidRDefault="003902D4" w:rsidP="003902D4"/>
    <w:p w14:paraId="0F1CCAC5" w14:textId="77777777" w:rsidR="003902D4" w:rsidRPr="00A27491" w:rsidRDefault="003902D4" w:rsidP="003902D4">
      <w:pPr>
        <w:pStyle w:val="Heading2"/>
      </w:pPr>
      <w:bookmarkStart w:id="864" w:name="_Toc171440782"/>
      <w:r w:rsidRPr="00A27491">
        <w:t>7.2</w:t>
      </w:r>
      <w:r w:rsidRPr="00A27491">
        <w:tab/>
        <w:t>Private Calls</w:t>
      </w:r>
      <w:bookmarkEnd w:id="864"/>
    </w:p>
    <w:p w14:paraId="5E9B9220" w14:textId="77777777" w:rsidR="003902D4" w:rsidRPr="00A27491" w:rsidRDefault="003902D4" w:rsidP="003902D4">
      <w:pPr>
        <w:pStyle w:val="Heading3"/>
        <w:rPr>
          <w:i/>
          <w:iCs/>
        </w:rPr>
      </w:pPr>
      <w:bookmarkStart w:id="865" w:name="_Toc171440783"/>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65"/>
    </w:p>
    <w:p w14:paraId="1141B610" w14:textId="77777777" w:rsidR="003902D4" w:rsidRPr="00A27491" w:rsidRDefault="003902D4" w:rsidP="003902D4">
      <w:pPr>
        <w:pStyle w:val="H6"/>
      </w:pPr>
      <w:r w:rsidRPr="00A27491">
        <w:t>7.2.1.1</w:t>
      </w:r>
      <w:r w:rsidRPr="00A27491">
        <w:tab/>
        <w:t>Test Purpose (TP)</w:t>
      </w:r>
    </w:p>
    <w:p w14:paraId="20F22E86" w14:textId="77777777" w:rsidR="003902D4" w:rsidRPr="00A27491" w:rsidRDefault="003902D4" w:rsidP="003902D4">
      <w:pPr>
        <w:pStyle w:val="H6"/>
      </w:pPr>
      <w:r w:rsidRPr="00A27491">
        <w:t>(1)</w:t>
      </w:r>
    </w:p>
    <w:p w14:paraId="05EF92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52DB32C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E37785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all with Automatic Commencement Mode }</w:t>
      </w:r>
    </w:p>
    <w:p w14:paraId="710FC9F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establishment of a private call with Automatic Commencement Mode }</w:t>
      </w:r>
    </w:p>
    <w:p w14:paraId="05C2E876" w14:textId="77777777" w:rsidR="003902D4" w:rsidRPr="00A27491" w:rsidRDefault="003902D4" w:rsidP="003902D4">
      <w:pPr>
        <w:pStyle w:val="PL"/>
        <w:rPr>
          <w:noProof w:val="0"/>
        </w:rPr>
      </w:pPr>
      <w:r w:rsidRPr="00A27491">
        <w:rPr>
          <w:noProof w:val="0"/>
        </w:rPr>
        <w:t xml:space="preserve">            }</w:t>
      </w:r>
    </w:p>
    <w:p w14:paraId="215CBC7A" w14:textId="77777777" w:rsidR="003902D4" w:rsidRPr="00A27491" w:rsidRDefault="003902D4" w:rsidP="003902D4">
      <w:pPr>
        <w:pStyle w:val="PL"/>
        <w:rPr>
          <w:noProof w:val="0"/>
        </w:rPr>
      </w:pPr>
    </w:p>
    <w:p w14:paraId="7DB76457" w14:textId="77777777" w:rsidR="003902D4" w:rsidRPr="00A27491" w:rsidRDefault="003902D4" w:rsidP="003902D4">
      <w:pPr>
        <w:pStyle w:val="H6"/>
      </w:pPr>
      <w:r w:rsidRPr="00A27491">
        <w:t>(2)</w:t>
      </w:r>
    </w:p>
    <w:p w14:paraId="7F915D8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6BD207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933FC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C02D198"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232F8A50" w14:textId="77777777" w:rsidR="003902D4" w:rsidRPr="00A27491" w:rsidRDefault="003902D4" w:rsidP="003902D4">
      <w:pPr>
        <w:pStyle w:val="PL"/>
        <w:rPr>
          <w:noProof w:val="0"/>
        </w:rPr>
      </w:pPr>
      <w:r w:rsidRPr="00A27491">
        <w:rPr>
          <w:noProof w:val="0"/>
        </w:rPr>
        <w:t xml:space="preserve">            }</w:t>
      </w:r>
    </w:p>
    <w:p w14:paraId="71D9ED96" w14:textId="77777777" w:rsidR="003902D4" w:rsidRPr="00A27491" w:rsidRDefault="003902D4" w:rsidP="003902D4">
      <w:pPr>
        <w:pStyle w:val="PL"/>
        <w:rPr>
          <w:noProof w:val="0"/>
        </w:rPr>
      </w:pPr>
    </w:p>
    <w:p w14:paraId="507C7B1E" w14:textId="77777777" w:rsidR="003902D4" w:rsidRPr="00A27491" w:rsidRDefault="003902D4" w:rsidP="003902D4">
      <w:pPr>
        <w:pStyle w:val="H6"/>
      </w:pPr>
      <w:r w:rsidRPr="00A27491">
        <w:t>(3)</w:t>
      </w:r>
    </w:p>
    <w:p w14:paraId="528C0FD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248215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434D57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79EDE03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35BE86DA" w14:textId="77777777" w:rsidR="003902D4" w:rsidRPr="00A27491" w:rsidRDefault="003902D4" w:rsidP="003902D4">
      <w:pPr>
        <w:pStyle w:val="PL"/>
        <w:rPr>
          <w:noProof w:val="0"/>
        </w:rPr>
      </w:pPr>
      <w:r w:rsidRPr="00A27491">
        <w:rPr>
          <w:noProof w:val="0"/>
        </w:rPr>
        <w:t xml:space="preserve">            }</w:t>
      </w:r>
    </w:p>
    <w:p w14:paraId="694824F2" w14:textId="77777777" w:rsidR="003902D4" w:rsidRPr="00A27491" w:rsidRDefault="003902D4" w:rsidP="003902D4">
      <w:pPr>
        <w:pStyle w:val="PL"/>
        <w:rPr>
          <w:noProof w:val="0"/>
        </w:rPr>
      </w:pPr>
    </w:p>
    <w:p w14:paraId="0FBE4A42" w14:textId="77777777" w:rsidR="003902D4" w:rsidRPr="00A27491" w:rsidRDefault="003902D4" w:rsidP="003902D4">
      <w:pPr>
        <w:pStyle w:val="H6"/>
      </w:pPr>
      <w:r w:rsidRPr="00A27491">
        <w:t>(4)</w:t>
      </w:r>
    </w:p>
    <w:p w14:paraId="1233808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5CD55CA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506EA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private call }</w:t>
      </w:r>
    </w:p>
    <w:p w14:paraId="28B2ADE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RELEASE</w:t>
      </w:r>
      <w:r w:rsidRPr="00A27491">
        <w:rPr>
          <w:noProof w:val="0"/>
        </w:rPr>
        <w:t xml:space="preserve"> message, </w:t>
      </w:r>
      <w:r w:rsidRPr="00A27491">
        <w:rPr>
          <w:b/>
          <w:bCs/>
          <w:noProof w:val="0"/>
        </w:rPr>
        <w:t>and,</w:t>
      </w:r>
      <w:r w:rsidRPr="00A27491">
        <w:rPr>
          <w:noProof w:val="0"/>
        </w:rPr>
        <w:t xml:space="preserve"> responds to a </w:t>
      </w:r>
      <w:r w:rsidRPr="00A27491">
        <w:rPr>
          <w:noProof w:val="0"/>
          <w:lang w:eastAsia="ko-KR"/>
        </w:rPr>
        <w:t xml:space="preserve">PRIVATE CALL RELEASE ACK message by starting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69C73716" w14:textId="77777777" w:rsidR="003902D4" w:rsidRPr="00A27491" w:rsidRDefault="003902D4" w:rsidP="003902D4">
      <w:pPr>
        <w:pStyle w:val="PL"/>
        <w:rPr>
          <w:noProof w:val="0"/>
        </w:rPr>
      </w:pPr>
      <w:r w:rsidRPr="00A27491">
        <w:rPr>
          <w:noProof w:val="0"/>
        </w:rPr>
        <w:t xml:space="preserve">            }</w:t>
      </w:r>
    </w:p>
    <w:p w14:paraId="1A9934FD" w14:textId="77777777" w:rsidR="003902D4" w:rsidRPr="00A27491" w:rsidRDefault="003902D4" w:rsidP="003902D4">
      <w:pPr>
        <w:pStyle w:val="PL"/>
        <w:rPr>
          <w:b/>
          <w:noProof w:val="0"/>
        </w:rPr>
      </w:pPr>
    </w:p>
    <w:p w14:paraId="02929A44" w14:textId="77777777" w:rsidR="003902D4" w:rsidRPr="00A27491" w:rsidRDefault="003902D4" w:rsidP="003902D4">
      <w:pPr>
        <w:pStyle w:val="H6"/>
      </w:pPr>
      <w:r w:rsidRPr="00A27491">
        <w:t>7.2.1.2</w:t>
      </w:r>
      <w:r w:rsidRPr="00A27491">
        <w:tab/>
        <w:t>Conformance requirements</w:t>
      </w:r>
    </w:p>
    <w:p w14:paraId="4D34D9B3" w14:textId="77777777" w:rsidR="003902D4" w:rsidRPr="00A27491" w:rsidRDefault="003902D4" w:rsidP="003902D4">
      <w:r w:rsidRPr="00A27491">
        <w:t xml:space="preserve">References: The conformance requirements covered in the current TC are specified in: </w:t>
      </w:r>
    </w:p>
    <w:p w14:paraId="7F908E4E" w14:textId="77777777" w:rsidR="003902D4" w:rsidRPr="00A27491" w:rsidRDefault="003902D4" w:rsidP="003902D4">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B034DA" w14:textId="77777777" w:rsidR="003902D4" w:rsidRPr="00A27491" w:rsidRDefault="003902D4" w:rsidP="003902D4">
      <w:r w:rsidRPr="00A27491">
        <w:t>[TS 24.281, clause 10.3.2.4.2.1]</w:t>
      </w:r>
    </w:p>
    <w:p w14:paraId="6DE88C66"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0D5F12E7"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1364E67C"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20EAF03A"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700E97FD"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7AE9CA94"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760D91C3"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019DEBBE"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22697BE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43C39A13"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41FA969E"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4571071C"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C2AA39A"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2AD30A09"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7D34D2DB"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6E8A28B9"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45492323"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21D5DF24"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4DE315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7B18629F"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18C638C" w14:textId="77777777" w:rsidR="003902D4" w:rsidRPr="00A27491" w:rsidRDefault="003902D4" w:rsidP="003902D4">
      <w:pPr>
        <w:pStyle w:val="B2"/>
      </w:pPr>
      <w:r w:rsidRPr="00A27491">
        <w:t>c)</w:t>
      </w:r>
      <w:r w:rsidRPr="00A27491">
        <w:tab/>
        <w:t>shall set the MCVideo user ID of the callee IE with the stored callee ID;</w:t>
      </w:r>
    </w:p>
    <w:p w14:paraId="31D3E061" w14:textId="77777777" w:rsidR="003902D4" w:rsidRPr="00A27491" w:rsidRDefault="003902D4" w:rsidP="003902D4">
      <w:pPr>
        <w:pStyle w:val="B2"/>
      </w:pPr>
      <w:r w:rsidRPr="00A27491">
        <w:t>d)</w:t>
      </w:r>
      <w:r w:rsidRPr="00A27491">
        <w:tab/>
        <w:t>shall set the Commencement mode IE with the stored commencement mode;</w:t>
      </w:r>
    </w:p>
    <w:p w14:paraId="2853C015" w14:textId="77777777" w:rsidR="003902D4" w:rsidRPr="00A27491" w:rsidRDefault="003902D4" w:rsidP="003902D4">
      <w:pPr>
        <w:pStyle w:val="B2"/>
      </w:pPr>
      <w:r w:rsidRPr="00A27491">
        <w:t>e)</w:t>
      </w:r>
      <w:r w:rsidRPr="00A27491">
        <w:tab/>
        <w:t>shall set the Call type IE with the stored current call type;</w:t>
      </w:r>
    </w:p>
    <w:p w14:paraId="2FFCAD1D"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0B89EFF4" w14:textId="77777777" w:rsidR="003902D4" w:rsidRPr="00A27491" w:rsidRDefault="003902D4" w:rsidP="003902D4">
      <w:pPr>
        <w:pStyle w:val="B2"/>
      </w:pPr>
      <w:r w:rsidRPr="00A27491">
        <w:t>g)</w:t>
      </w:r>
      <w:r w:rsidRPr="00A27491">
        <w:tab/>
        <w:t>may set the User location IE with the stored user location.</w:t>
      </w:r>
    </w:p>
    <w:p w14:paraId="45C722E1"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0391F745"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11C7CA44"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38A74F05"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058F5520" w14:textId="77777777" w:rsidR="003902D4" w:rsidRPr="00A27491" w:rsidRDefault="003902D4" w:rsidP="003902D4">
      <w:r w:rsidRPr="00A27491">
        <w:t>[TS 24.281, clause 10.3.2.4.2.2]</w:t>
      </w:r>
    </w:p>
    <w:p w14:paraId="66C16C16"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255C826D" w14:textId="77777777" w:rsidR="003902D4" w:rsidRPr="00A27491" w:rsidRDefault="003902D4" w:rsidP="003902D4">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690461CB" w14:textId="77777777" w:rsidR="003902D4" w:rsidRPr="00A27491" w:rsidRDefault="003902D4" w:rsidP="003902D4">
      <w:pPr>
        <w:pStyle w:val="B1"/>
        <w:rPr>
          <w:lang w:eastAsia="ko-KR"/>
        </w:rPr>
      </w:pPr>
      <w:r w:rsidRPr="00A27491">
        <w:rPr>
          <w:lang w:eastAsia="ko-KR"/>
        </w:rPr>
        <w:t>2)</w:t>
      </w:r>
      <w:r w:rsidRPr="00A27491">
        <w:rPr>
          <w:lang w:eastAsia="ko-KR"/>
        </w:rPr>
        <w:tab/>
        <w:t>shall increment the value of counter CFP1 (private call request retransmission) by 1;</w:t>
      </w:r>
    </w:p>
    <w:p w14:paraId="68288C8C" w14:textId="77777777" w:rsidR="003902D4" w:rsidRPr="00A27491" w:rsidRDefault="003902D4" w:rsidP="003902D4">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76A4D4F6"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2C8AD61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6544A3A5" w14:textId="77777777" w:rsidR="003902D4" w:rsidRPr="00A27491" w:rsidRDefault="003902D4" w:rsidP="003902D4">
      <w:pPr>
        <w:pStyle w:val="B2"/>
      </w:pPr>
      <w:r w:rsidRPr="00A27491">
        <w:t>c)</w:t>
      </w:r>
      <w:r w:rsidRPr="00A27491">
        <w:tab/>
        <w:t>shall set the MCVideo user ID of the callee IE with the stored callee ID;</w:t>
      </w:r>
    </w:p>
    <w:p w14:paraId="1546E8FB" w14:textId="77777777" w:rsidR="003902D4" w:rsidRPr="00A27491" w:rsidRDefault="003902D4" w:rsidP="003902D4">
      <w:pPr>
        <w:pStyle w:val="B2"/>
      </w:pPr>
      <w:r w:rsidRPr="00A27491">
        <w:t>d)</w:t>
      </w:r>
      <w:r w:rsidRPr="00A27491">
        <w:tab/>
        <w:t>shall set the Commencement mode IE with the stored commencement mode;</w:t>
      </w:r>
    </w:p>
    <w:p w14:paraId="5C649835" w14:textId="77777777" w:rsidR="003902D4" w:rsidRPr="00A27491" w:rsidRDefault="003902D4" w:rsidP="003902D4">
      <w:pPr>
        <w:pStyle w:val="B2"/>
      </w:pPr>
      <w:r w:rsidRPr="00A27491">
        <w:t>e)</w:t>
      </w:r>
      <w:r w:rsidRPr="00A27491">
        <w:tab/>
        <w:t>shall set the Call type IE with the stored current call type;</w:t>
      </w:r>
    </w:p>
    <w:p w14:paraId="1A301DD8"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42F5B339" w14:textId="77777777" w:rsidR="003902D4" w:rsidRPr="00A27491" w:rsidRDefault="003902D4" w:rsidP="003902D4">
      <w:pPr>
        <w:pStyle w:val="B2"/>
      </w:pPr>
      <w:r w:rsidRPr="00A27491">
        <w:t>g)</w:t>
      </w:r>
      <w:r w:rsidRPr="00A27491">
        <w:tab/>
        <w:t>may set the User location IE with stored user location.</w:t>
      </w:r>
    </w:p>
    <w:p w14:paraId="66E95DAF" w14:textId="77777777" w:rsidR="003902D4" w:rsidRPr="00A27491" w:rsidRDefault="003902D4" w:rsidP="003902D4">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21BBE375" w14:textId="77777777" w:rsidR="003902D4" w:rsidRPr="00A27491" w:rsidRDefault="003902D4" w:rsidP="003902D4">
      <w:pPr>
        <w:pStyle w:val="B1"/>
        <w:rPr>
          <w:lang w:eastAsia="ko-KR"/>
        </w:rPr>
      </w:pPr>
      <w:r w:rsidRPr="00A27491">
        <w:rPr>
          <w:lang w:eastAsia="ko-KR"/>
        </w:rPr>
        <w:t>5)</w:t>
      </w:r>
      <w:r w:rsidRPr="00A27491">
        <w:rPr>
          <w:lang w:eastAsia="ko-KR"/>
        </w:rPr>
        <w:tab/>
        <w:t>shall start timer TFP1 (private call request retransmission); and</w:t>
      </w:r>
    </w:p>
    <w:p w14:paraId="4011D406" w14:textId="77777777" w:rsidR="003902D4" w:rsidRPr="00A27491" w:rsidRDefault="003902D4" w:rsidP="003902D4">
      <w:pPr>
        <w:pStyle w:val="B1"/>
        <w:rPr>
          <w:lang w:eastAsia="ko-KR"/>
        </w:rPr>
      </w:pPr>
      <w:r w:rsidRPr="00A27491">
        <w:rPr>
          <w:lang w:eastAsia="ko-KR"/>
        </w:rPr>
        <w:t>6)</w:t>
      </w:r>
      <w:r w:rsidRPr="00A27491">
        <w:rPr>
          <w:lang w:eastAsia="ko-KR"/>
        </w:rPr>
        <w:tab/>
        <w:t>shall remain in the "P2: waiting for call response" state.</w:t>
      </w:r>
    </w:p>
    <w:p w14:paraId="06FFBFD4" w14:textId="77777777" w:rsidR="003902D4" w:rsidRPr="00A27491" w:rsidRDefault="003902D4" w:rsidP="003902D4">
      <w:r w:rsidRPr="00A27491">
        <w:t>[TS 24.281, clause 10.3.2.4.2.4]</w:t>
      </w:r>
    </w:p>
    <w:p w14:paraId="1C6ECCBC" w14:textId="77777777" w:rsidR="003902D4" w:rsidRPr="00A27491" w:rsidRDefault="003902D4" w:rsidP="003902D4">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61B0FBEC" w14:textId="77777777" w:rsidR="003902D4" w:rsidRPr="00A27491" w:rsidRDefault="003902D4" w:rsidP="003902D4">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5DBD6C57" w14:textId="77777777" w:rsidR="003902D4" w:rsidRPr="00A27491" w:rsidRDefault="003902D4" w:rsidP="003902D4">
      <w:pPr>
        <w:pStyle w:val="B1"/>
      </w:pPr>
      <w:r w:rsidRPr="00A27491">
        <w:t>2)</w:t>
      </w:r>
      <w:r w:rsidRPr="00A27491">
        <w:tab/>
        <w:t>shall enter the "P1: ignoring same call id" state.</w:t>
      </w:r>
    </w:p>
    <w:p w14:paraId="46F23D1E" w14:textId="77777777" w:rsidR="003902D4" w:rsidRPr="00A27491" w:rsidRDefault="003902D4" w:rsidP="003902D4">
      <w:r w:rsidRPr="00A27491">
        <w:t>[TS 24.281, clause 10.3.2.4.5.7]</w:t>
      </w:r>
    </w:p>
    <w:p w14:paraId="561F76DF"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10203416" w14:textId="77777777" w:rsidR="003902D4" w:rsidRPr="00A27491" w:rsidRDefault="003902D4" w:rsidP="003902D4">
      <w:pPr>
        <w:pStyle w:val="B1"/>
      </w:pPr>
      <w:r w:rsidRPr="00A27491">
        <w:t>1)</w:t>
      </w:r>
      <w:r w:rsidRPr="00A27491">
        <w:tab/>
        <w:t>shall clear the stored call identifier; and</w:t>
      </w:r>
    </w:p>
    <w:p w14:paraId="3E7AF91F"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EB3FEE5" w14:textId="77777777" w:rsidR="003902D4" w:rsidRPr="00A27491" w:rsidRDefault="003902D4" w:rsidP="003902D4">
      <w:r w:rsidRPr="00A27491">
        <w:t>[TS 24.281, clause 10.3.2.4.2.8]</w:t>
      </w:r>
    </w:p>
    <w:p w14:paraId="2A46487F"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6557F78B" w14:textId="77777777" w:rsidR="003902D4" w:rsidRPr="00A27491" w:rsidRDefault="003902D4" w:rsidP="003902D4">
      <w:pPr>
        <w:pStyle w:val="B1"/>
      </w:pPr>
      <w:r w:rsidRPr="00A27491">
        <w:t>1)</w:t>
      </w:r>
      <w:r w:rsidRPr="00A27491">
        <w:tab/>
        <w:t>shall store the SDP answer IE received in the PRIVATE CALL ACCEPT message as answer SDP;</w:t>
      </w:r>
    </w:p>
    <w:p w14:paraId="7AC06D4E" w14:textId="77777777" w:rsidR="003902D4" w:rsidRPr="00A27491" w:rsidRDefault="003902D4" w:rsidP="003902D4">
      <w:pPr>
        <w:pStyle w:val="B1"/>
      </w:pPr>
      <w:r w:rsidRPr="00A27491">
        <w:t>2)</w:t>
      </w:r>
      <w:r w:rsidRPr="00A27491">
        <w:tab/>
        <w:t>shall generate a PRIVATE CALL ACCEPT ACK message as specified in clause 17.1.11:</w:t>
      </w:r>
    </w:p>
    <w:p w14:paraId="432E330F"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5E69ABA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16EBF4E6" w14:textId="77777777" w:rsidR="003902D4" w:rsidRPr="00A27491" w:rsidRDefault="003902D4" w:rsidP="003902D4">
      <w:pPr>
        <w:pStyle w:val="B2"/>
      </w:pPr>
      <w:r w:rsidRPr="00A27491">
        <w:t>c)</w:t>
      </w:r>
      <w:r w:rsidRPr="00A27491">
        <w:tab/>
        <w:t>shall set the MCVideo user ID of the callee IE with the stored callee ID.</w:t>
      </w:r>
    </w:p>
    <w:p w14:paraId="751EE85A"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3DC4CBDE" w14:textId="77777777" w:rsidR="003902D4" w:rsidRPr="00A27491" w:rsidRDefault="003902D4" w:rsidP="003902D4">
      <w:pPr>
        <w:pStyle w:val="B1"/>
      </w:pPr>
      <w:r w:rsidRPr="00A27491">
        <w:t>4)</w:t>
      </w:r>
      <w:r w:rsidRPr="00A27491">
        <w:tab/>
        <w:t>shall stop timer TFP1 (call setup retransmission), if running;</w:t>
      </w:r>
    </w:p>
    <w:p w14:paraId="41CDD133"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FDF6B4B" w14:textId="77777777" w:rsidR="003902D4" w:rsidRPr="00A27491" w:rsidRDefault="003902D4" w:rsidP="003902D4">
      <w:pPr>
        <w:pStyle w:val="B1"/>
      </w:pPr>
      <w:r w:rsidRPr="00A27491">
        <w:t>6)</w:t>
      </w:r>
      <w:r w:rsidRPr="00A27491">
        <w:tab/>
        <w:t>shall establish a media session based on the SDP body of the stored answer SDP;</w:t>
      </w:r>
    </w:p>
    <w:p w14:paraId="0923E6F4"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415FD5CA"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1499743C" w14:textId="77777777" w:rsidR="003902D4" w:rsidRPr="00A27491" w:rsidRDefault="003902D4" w:rsidP="003902D4">
      <w:pPr>
        <w:pStyle w:val="B1"/>
      </w:pPr>
      <w:r w:rsidRPr="00A27491">
        <w:t>9)</w:t>
      </w:r>
      <w:r w:rsidRPr="00A27491">
        <w:tab/>
        <w:t>shall enter the "P4: part of ongoing call" state.</w:t>
      </w:r>
    </w:p>
    <w:p w14:paraId="5E0CF112" w14:textId="77777777" w:rsidR="003902D4" w:rsidRPr="00A27491" w:rsidRDefault="003902D4" w:rsidP="003902D4">
      <w:r w:rsidRPr="00A27491">
        <w:t>[TS 24.281, clause 10.3.2.4.5.1]</w:t>
      </w:r>
    </w:p>
    <w:p w14:paraId="3189201F"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74A22445"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0B565132"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975B4D2"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3A6A4F9" w14:textId="77777777" w:rsidR="003902D4" w:rsidRPr="00A27491" w:rsidRDefault="003902D4" w:rsidP="003902D4">
      <w:pPr>
        <w:pStyle w:val="B2"/>
      </w:pPr>
      <w:r w:rsidRPr="00A27491">
        <w:t>c)</w:t>
      </w:r>
      <w:r w:rsidRPr="00A27491">
        <w:tab/>
        <w:t>shall set the MCVideo user ID of the callee IE with stored callee ID.</w:t>
      </w:r>
    </w:p>
    <w:p w14:paraId="2B139F47"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2AD230D3"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5CA7D3CF"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2D759F24"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1466F3FC" w14:textId="77777777" w:rsidR="003902D4" w:rsidRPr="00A27491" w:rsidRDefault="003902D4" w:rsidP="003902D4">
      <w:r w:rsidRPr="00A27491">
        <w:t>[TS 24.281, clause 10.3.2.4.5.5]</w:t>
      </w:r>
    </w:p>
    <w:p w14:paraId="4CAABE19"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D4B9DB9"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68EE9779"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2435F1EC"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448EB2F7"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31748B78" w14:textId="77777777" w:rsidR="003902D4" w:rsidRPr="00A27491" w:rsidRDefault="003902D4" w:rsidP="003902D4">
      <w:r w:rsidRPr="00A27491">
        <w:t>[TS 24.581, clause 7.2.3.2.2]</w:t>
      </w:r>
    </w:p>
    <w:p w14:paraId="5F1736FC"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8A54AD3"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18343C0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6EE7A15"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5CE464E"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756BED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8847A6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D57E4BC" w14:textId="77777777" w:rsidR="003902D4" w:rsidRPr="00A27491" w:rsidRDefault="003902D4" w:rsidP="003902D4">
      <w:r w:rsidRPr="00A27491">
        <w:t>[TS 24.581, clause 7.2.3.5.5]</w:t>
      </w:r>
    </w:p>
    <w:p w14:paraId="4FEEBFB0"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53C900B" w14:textId="77777777" w:rsidR="003902D4" w:rsidRPr="00A27491" w:rsidRDefault="003902D4" w:rsidP="003902D4">
      <w:pPr>
        <w:pStyle w:val="B1"/>
      </w:pPr>
      <w:r w:rsidRPr="00A27491">
        <w:t>1.</w:t>
      </w:r>
      <w:r w:rsidRPr="00A27491">
        <w:tab/>
        <w:t>shall stop timer T206 (Stop talking warning), if running;</w:t>
      </w:r>
    </w:p>
    <w:p w14:paraId="4F6EA5F3" w14:textId="77777777" w:rsidR="003902D4" w:rsidRPr="00A27491" w:rsidRDefault="003902D4" w:rsidP="003902D4">
      <w:pPr>
        <w:pStyle w:val="B1"/>
      </w:pPr>
      <w:r w:rsidRPr="00A27491">
        <w:t>2.</w:t>
      </w:r>
      <w:r w:rsidRPr="00A27491">
        <w:tab/>
        <w:t>shall stop timer T207 (Stop talking), if running;</w:t>
      </w:r>
    </w:p>
    <w:p w14:paraId="62E13EB5"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62F8103"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755970"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0BF4CF38"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49BE4D4B"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4A807B2" w14:textId="77777777" w:rsidR="003902D4" w:rsidRPr="00A27491" w:rsidRDefault="003902D4" w:rsidP="003902D4">
      <w:pPr>
        <w:pStyle w:val="H6"/>
      </w:pPr>
      <w:r w:rsidRPr="00A27491">
        <w:t>7.2.1.3</w:t>
      </w:r>
      <w:r w:rsidRPr="00A27491">
        <w:tab/>
        <w:t>Test description</w:t>
      </w:r>
    </w:p>
    <w:p w14:paraId="5D3BFC26" w14:textId="77777777" w:rsidR="003902D4" w:rsidRPr="00A27491" w:rsidRDefault="003902D4" w:rsidP="003902D4">
      <w:pPr>
        <w:pStyle w:val="H6"/>
      </w:pPr>
      <w:r w:rsidRPr="00A27491">
        <w:t>7.2.1.3.1</w:t>
      </w:r>
      <w:r w:rsidRPr="00A27491">
        <w:tab/>
        <w:t>Pre-test conditions</w:t>
      </w:r>
    </w:p>
    <w:p w14:paraId="61451864" w14:textId="77777777" w:rsidR="003902D4" w:rsidRPr="00A27491" w:rsidRDefault="003902D4" w:rsidP="003902D4">
      <w:pPr>
        <w:pStyle w:val="H6"/>
      </w:pPr>
      <w:r w:rsidRPr="00A27491">
        <w:t>System Simulator:</w:t>
      </w:r>
    </w:p>
    <w:p w14:paraId="32C5A552" w14:textId="77777777" w:rsidR="003902D4" w:rsidRPr="00A27491" w:rsidRDefault="003902D4" w:rsidP="003902D4">
      <w:pPr>
        <w:pStyle w:val="B1"/>
      </w:pPr>
      <w:r w:rsidRPr="00A27491">
        <w:t>-</w:t>
      </w:r>
      <w:r w:rsidRPr="00A27491">
        <w:tab/>
      </w:r>
      <w:r w:rsidRPr="00A27491">
        <w:rPr>
          <w:color w:val="000000"/>
        </w:rPr>
        <w:t>SS-UE1 (MCVideo Client)</w:t>
      </w:r>
    </w:p>
    <w:p w14:paraId="63641154"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0F9BBDB"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7A8691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2D4A1D2" w14:textId="77777777" w:rsidR="003902D4" w:rsidRPr="00A27491" w:rsidRDefault="003902D4" w:rsidP="003902D4">
      <w:pPr>
        <w:pStyle w:val="B1"/>
      </w:pPr>
      <w:r w:rsidRPr="00A27491">
        <w:t>-</w:t>
      </w:r>
      <w:r w:rsidRPr="00A27491">
        <w:tab/>
      </w:r>
      <w:r w:rsidRPr="00A27491">
        <w:rPr>
          <w:color w:val="000000"/>
        </w:rPr>
        <w:t>SS-NW (MCVideo server)</w:t>
      </w:r>
    </w:p>
    <w:p w14:paraId="6250E8E7"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503CA3F"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983EE4" w14:textId="77777777" w:rsidR="003902D4" w:rsidRPr="00A27491" w:rsidRDefault="003902D4" w:rsidP="003902D4">
      <w:pPr>
        <w:pStyle w:val="H6"/>
      </w:pPr>
      <w:r w:rsidRPr="00A27491">
        <w:t>IUT:</w:t>
      </w:r>
    </w:p>
    <w:p w14:paraId="5FB166C6" w14:textId="77777777" w:rsidR="003902D4" w:rsidRPr="00A27491" w:rsidRDefault="003902D4" w:rsidP="003902D4">
      <w:pPr>
        <w:pStyle w:val="B1"/>
      </w:pPr>
      <w:r w:rsidRPr="00A27491">
        <w:t>-</w:t>
      </w:r>
      <w:r w:rsidRPr="00A27491">
        <w:tab/>
        <w:t>UE (MCVideo Client)</w:t>
      </w:r>
    </w:p>
    <w:p w14:paraId="33C0B1BE" w14:textId="49B19B93" w:rsidR="003902D4" w:rsidRPr="00A27491" w:rsidRDefault="003902D4" w:rsidP="003902D4">
      <w:pPr>
        <w:pStyle w:val="B1"/>
      </w:pPr>
      <w:r w:rsidRPr="00A27491">
        <w:t>-</w:t>
      </w:r>
      <w:r w:rsidRPr="00A27491">
        <w:tab/>
        <w:t>The test USIM set as defined in TS 36.579-1 [2] clause 5.5.10 is inserted.</w:t>
      </w:r>
    </w:p>
    <w:p w14:paraId="026F8A8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2177D1" w14:textId="77777777" w:rsidR="003902D4" w:rsidRPr="00A27491" w:rsidRDefault="003902D4" w:rsidP="003902D4">
      <w:pPr>
        <w:pStyle w:val="H6"/>
      </w:pPr>
      <w:r w:rsidRPr="00A27491">
        <w:t>Preamble:</w:t>
      </w:r>
    </w:p>
    <w:p w14:paraId="7AFE57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0A71D02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5A1591B"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9E42837" w14:textId="77777777" w:rsidR="003902D4" w:rsidRPr="00A27491" w:rsidRDefault="003902D4" w:rsidP="003902D4">
      <w:pPr>
        <w:pStyle w:val="B1"/>
      </w:pPr>
      <w:r w:rsidRPr="00A27491">
        <w:t>-</w:t>
      </w:r>
      <w:r w:rsidRPr="00A27491">
        <w:tab/>
        <w:t>The UE is switched-off.</w:t>
      </w:r>
    </w:p>
    <w:p w14:paraId="70E7A3CA" w14:textId="77777777" w:rsidR="003902D4" w:rsidRPr="00A27491" w:rsidRDefault="003902D4" w:rsidP="003902D4">
      <w:pPr>
        <w:pStyle w:val="B1"/>
      </w:pPr>
      <w:r w:rsidRPr="00A27491">
        <w:t>-</w:t>
      </w:r>
      <w:r w:rsidRPr="00A27491">
        <w:tab/>
        <w:t>UE States at the end of the preamble</w:t>
      </w:r>
    </w:p>
    <w:p w14:paraId="0183661C" w14:textId="77777777" w:rsidR="003902D4" w:rsidRPr="00A27491" w:rsidRDefault="003902D4" w:rsidP="003902D4">
      <w:pPr>
        <w:pStyle w:val="B2"/>
      </w:pPr>
      <w:r w:rsidRPr="00A27491">
        <w:t>-</w:t>
      </w:r>
      <w:r w:rsidRPr="00A27491">
        <w:tab/>
        <w:t>The UE is in state 'switched-off'.</w:t>
      </w:r>
    </w:p>
    <w:p w14:paraId="28F0FF0A" w14:textId="77777777" w:rsidR="003902D4" w:rsidRPr="00A27491" w:rsidRDefault="003902D4" w:rsidP="003902D4">
      <w:pPr>
        <w:pStyle w:val="H6"/>
      </w:pPr>
      <w:r w:rsidRPr="00A27491">
        <w:t>7.2.1.3.2</w:t>
      </w:r>
      <w:r w:rsidRPr="00A27491">
        <w:tab/>
        <w:t>Test procedure sequence</w:t>
      </w:r>
    </w:p>
    <w:p w14:paraId="4074E552" w14:textId="77777777" w:rsidR="003902D4" w:rsidRPr="00A27491" w:rsidRDefault="003902D4" w:rsidP="003902D4">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61B040C" w14:textId="77777777" w:rsidTr="00D508ED">
        <w:tc>
          <w:tcPr>
            <w:tcW w:w="648" w:type="dxa"/>
            <w:tcBorders>
              <w:top w:val="single" w:sz="4" w:space="0" w:color="auto"/>
              <w:left w:val="single" w:sz="4" w:space="0" w:color="auto"/>
              <w:bottom w:val="nil"/>
              <w:right w:val="single" w:sz="4" w:space="0" w:color="auto"/>
            </w:tcBorders>
            <w:hideMark/>
          </w:tcPr>
          <w:p w14:paraId="5F8E5317" w14:textId="77777777" w:rsidR="003902D4" w:rsidRPr="00A27491" w:rsidRDefault="003902D4" w:rsidP="00D508ED">
            <w:pPr>
              <w:pStyle w:val="TAH"/>
              <w:spacing w:line="256" w:lineRule="auto"/>
              <w:rPr>
                <w:lang w:eastAsia="en-US"/>
              </w:rPr>
            </w:pPr>
            <w:bookmarkStart w:id="866" w:name="_Hlk100224173"/>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21688D9"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8CD17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64C739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DFBF60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ED3E8D2" w14:textId="77777777" w:rsidTr="00D508ED">
        <w:tc>
          <w:tcPr>
            <w:tcW w:w="648" w:type="dxa"/>
            <w:tcBorders>
              <w:top w:val="nil"/>
              <w:left w:val="single" w:sz="4" w:space="0" w:color="auto"/>
              <w:bottom w:val="single" w:sz="4" w:space="0" w:color="auto"/>
              <w:right w:val="single" w:sz="4" w:space="0" w:color="auto"/>
            </w:tcBorders>
          </w:tcPr>
          <w:p w14:paraId="35772A7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A4AC23"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36C8831"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B1929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851C667"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43560EA" w14:textId="77777777" w:rsidR="003902D4" w:rsidRPr="00A27491" w:rsidRDefault="003902D4" w:rsidP="00D508ED">
            <w:pPr>
              <w:pStyle w:val="TAH"/>
              <w:spacing w:line="256" w:lineRule="auto"/>
              <w:rPr>
                <w:lang w:eastAsia="en-US"/>
              </w:rPr>
            </w:pPr>
          </w:p>
        </w:tc>
      </w:tr>
      <w:tr w:rsidR="003902D4" w:rsidRPr="00A27491" w14:paraId="4DFBB99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29784D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9D05A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92874D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170CA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4D7D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E1A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7514C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0C2AF3"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6D89C98" w14:textId="77777777" w:rsidR="003902D4" w:rsidRPr="00A27491" w:rsidRDefault="003902D4" w:rsidP="00E972B2">
            <w:pPr>
              <w:pStyle w:val="TAL"/>
              <w:rPr>
                <w:lang w:eastAsia="en-US"/>
              </w:rPr>
            </w:pPr>
            <w:r w:rsidRPr="00A27491">
              <w:rPr>
                <w:lang w:eastAsia="en-US"/>
              </w:rPr>
              <w:t>Trigger the UE to reset UTC time and location.</w:t>
            </w:r>
          </w:p>
          <w:p w14:paraId="1EFC57C6" w14:textId="77777777" w:rsidR="003902D4" w:rsidRPr="00A27491" w:rsidRDefault="003902D4" w:rsidP="00E972B2">
            <w:pPr>
              <w:pStyle w:val="TAL"/>
              <w:rPr>
                <w:lang w:eastAsia="en-US"/>
              </w:rPr>
            </w:pPr>
          </w:p>
          <w:p w14:paraId="51C017A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157470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4C41E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888E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D7AF8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B44F8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ABB8A4"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BFF4DB"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5D2144C2" w14:textId="77777777" w:rsidR="003902D4" w:rsidRPr="00A27491" w:rsidRDefault="003902D4" w:rsidP="00D508ED">
            <w:pPr>
              <w:pStyle w:val="TAL"/>
              <w:spacing w:line="256" w:lineRule="auto"/>
              <w:rPr>
                <w:lang w:eastAsia="en-US"/>
              </w:rPr>
            </w:pPr>
          </w:p>
          <w:p w14:paraId="6057B718"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017E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09F83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84E2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E8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BE4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5CAF1C"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B6ABAD"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6DE4D1E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5584B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D2A11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7A425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4F3DA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1E4E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6A0C5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68321C" w14:textId="4EC35301"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5721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9DE6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ADC4D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6418F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1C17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AA68F2A"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2CF0AC3" w14:textId="77777777" w:rsidR="003902D4" w:rsidRPr="00A27491" w:rsidRDefault="003902D4" w:rsidP="00D508ED">
            <w:pPr>
              <w:pStyle w:val="TAL"/>
              <w:spacing w:line="256" w:lineRule="auto"/>
              <w:rPr>
                <w:lang w:eastAsia="en-US"/>
              </w:rPr>
            </w:pPr>
            <w:r w:rsidRPr="00A27491">
              <w:rPr>
                <w:lang w:eastAsia="en-US"/>
              </w:rPr>
              <w:t xml:space="preserve">EXCEPTION: Steps 5-7 are repeated CFP1=3 times (CFP1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5BDC9FC6"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EA4CF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78E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55C2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BD0D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6B44572" w14:textId="77777777" w:rsidR="003902D4" w:rsidRPr="00A27491" w:rsidRDefault="003902D4" w:rsidP="00D508ED">
            <w:pPr>
              <w:pStyle w:val="TAC"/>
              <w:spacing w:line="256" w:lineRule="auto"/>
              <w:rPr>
                <w:rFonts w:cs="Arial"/>
                <w:szCs w:val="18"/>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CD8E86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38597869"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5B6D33AD"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7646465"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316C236D"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97D0EF"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7372D7B"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AD87430" w14:textId="77777777" w:rsidR="003902D4" w:rsidRPr="00A27491" w:rsidRDefault="003902D4" w:rsidP="00D508ED">
            <w:pPr>
              <w:pStyle w:val="TAC"/>
              <w:spacing w:line="256" w:lineRule="auto"/>
              <w:rPr>
                <w:lang w:eastAsia="en-US"/>
              </w:rPr>
            </w:pPr>
            <w:r w:rsidRPr="00A27491">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0CEE51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1AC346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8B4686A"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C1686BE" w14:textId="77777777" w:rsidR="003902D4" w:rsidRPr="00A27491" w:rsidRDefault="003902D4" w:rsidP="00D508ED">
            <w:pPr>
              <w:pStyle w:val="TAL"/>
              <w:spacing w:line="256" w:lineRule="auto"/>
              <w:rPr>
                <w:lang w:eastAsia="en-US"/>
              </w:rPr>
            </w:pPr>
            <w:r w:rsidRPr="00A27491">
              <w:rPr>
                <w:lang w:eastAsia="en-US"/>
              </w:rPr>
              <w:t>Start TFP1 (private call request retransmission) 2000 milliseconds</w:t>
            </w:r>
            <w:r w:rsidRPr="00A27491">
              <w:rPr>
                <w:lang w:eastAsia="ko-KR"/>
              </w:rPr>
              <w:t xml:space="preserve">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173C17DE"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6C684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85F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B1162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8FE91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66349E0" w14:textId="77777777" w:rsidR="003902D4" w:rsidRPr="00A27491" w:rsidRDefault="003902D4" w:rsidP="00D508ED">
            <w:pPr>
              <w:pStyle w:val="TAC"/>
              <w:spacing w:line="256" w:lineRule="auto"/>
              <w:rPr>
                <w:rFonts w:cs="Arial"/>
                <w:szCs w:val="18"/>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A161D52" w14:textId="77777777" w:rsidR="003902D4" w:rsidRPr="00A27491" w:rsidRDefault="003902D4" w:rsidP="00D508ED">
            <w:pPr>
              <w:pStyle w:val="TAL"/>
              <w:spacing w:line="256" w:lineRule="auto"/>
              <w:rPr>
                <w:lang w:eastAsia="en-US"/>
              </w:rPr>
            </w:pPr>
            <w:r w:rsidRPr="00A27491">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D6FB1E0"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07A51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55E8A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CA50F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7890A5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EF0D4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7DC1290" w14:textId="77777777" w:rsidR="003902D4" w:rsidRPr="00A27491" w:rsidRDefault="003902D4" w:rsidP="00D508ED">
            <w:pPr>
              <w:pStyle w:val="TAL"/>
              <w:spacing w:line="256" w:lineRule="auto"/>
              <w:rPr>
                <w:lang w:eastAsia="en-US"/>
              </w:rPr>
            </w:pPr>
            <w:r w:rsidRPr="00A27491">
              <w:rPr>
                <w:lang w:eastAsia="en-US"/>
              </w:rPr>
              <w:t>Start TFP7 (</w:t>
            </w:r>
            <w:r w:rsidRPr="00A27491">
              <w:rPr>
                <w:lang w:eastAsia="ko-KR"/>
              </w:rPr>
              <w:t xml:space="preserve">waiting for any message with same call identifier) 6 sec (value chosen to facilitate the test sequence in steps 14-16) and defined in </w:t>
            </w:r>
            <w:r w:rsidRPr="00A27491">
              <w:rPr>
                <w:rFonts w:eastAsia="MS Mincho"/>
                <w:lang w:eastAsia="en-US"/>
              </w:rPr>
              <w:t xml:space="preserve">36.579-1 [2] </w:t>
            </w:r>
            <w:r w:rsidRPr="00A27491">
              <w:rPr>
                <w:lang w:eastAsia="en-US"/>
              </w:rPr>
              <w:t>Table 5.5.8.1-1.</w:t>
            </w:r>
          </w:p>
          <w:p w14:paraId="60C0EEA2" w14:textId="77777777" w:rsidR="003902D4" w:rsidRPr="00A27491" w:rsidRDefault="003902D4" w:rsidP="00D508ED">
            <w:pPr>
              <w:pStyle w:val="TAL"/>
              <w:spacing w:line="256" w:lineRule="auto"/>
              <w:rPr>
                <w:lang w:eastAsia="en-US"/>
              </w:rPr>
            </w:pPr>
            <w:r w:rsidRPr="00A27491">
              <w:rPr>
                <w:lang w:eastAsia="ko-KR"/>
              </w:rPr>
              <w:t xml:space="preserve">NOTE: TFP7 is expected to be started after </w:t>
            </w:r>
            <w:r w:rsidRPr="00A27491">
              <w:rPr>
                <w:lang w:eastAsia="en-US"/>
              </w:rPr>
              <w:t>TFP1 expires and CFP1 is equal to the upper limit.</w:t>
            </w:r>
          </w:p>
          <w:p w14:paraId="648FB243" w14:textId="77777777" w:rsidR="003902D4" w:rsidRPr="00A27491" w:rsidRDefault="003902D4" w:rsidP="00D508ED">
            <w:pPr>
              <w:pStyle w:val="TAL"/>
              <w:spacing w:line="256" w:lineRule="auto"/>
              <w:rPr>
                <w:lang w:eastAsia="en-US"/>
              </w:rPr>
            </w:pPr>
            <w:r w:rsidRPr="00A27491">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77B6A66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19C29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4BBF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0803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91C74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E18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7E19400"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73F77A5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81C901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AD0258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3BC8C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96309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96612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11A1347" w14:textId="77777777" w:rsidR="003902D4" w:rsidRPr="00A27491" w:rsidRDefault="003902D4" w:rsidP="00D508ED">
            <w:pPr>
              <w:pStyle w:val="TAL"/>
              <w:spacing w:line="256" w:lineRule="auto"/>
              <w:rPr>
                <w:lang w:eastAsia="en-US"/>
              </w:rPr>
            </w:pPr>
            <w:r w:rsidRPr="00A27491">
              <w:rPr>
                <w:lang w:eastAsia="en-US"/>
              </w:rPr>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06232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43E28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5618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016B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F89830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24A3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10a1</w:t>
            </w:r>
          </w:p>
        </w:tc>
        <w:tc>
          <w:tcPr>
            <w:tcW w:w="3969" w:type="dxa"/>
            <w:tcBorders>
              <w:top w:val="single" w:sz="4" w:space="0" w:color="auto"/>
              <w:left w:val="single" w:sz="4" w:space="0" w:color="auto"/>
              <w:bottom w:val="single" w:sz="4" w:space="0" w:color="auto"/>
              <w:right w:val="single" w:sz="4" w:space="0" w:color="auto"/>
            </w:tcBorders>
            <w:hideMark/>
          </w:tcPr>
          <w:p w14:paraId="7E755559"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6583AD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1D5CED4"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726C5F9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29B6BF6"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D66EE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974620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0E1B97A"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2E955EB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5FE4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CE0807"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B169BE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97DD4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633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7156F0" w14:textId="177423B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B20E7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51160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C6768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BE52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244A0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3EF84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C6DDC3"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2D3636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E493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F6E62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922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B17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6561B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938D06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9FBB70" w14:textId="2FEFC30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E67E3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841B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FC31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BBB6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8CDFF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C62651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5CE4694"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1576805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7E259A7C"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3A478F1"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57C06C9F"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C13FD0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DE091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210CA7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34402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75669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B7A01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292604B"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484D0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311BE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508B40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EE55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289A17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924F50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D8B91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 ACK message?</w:t>
            </w:r>
          </w:p>
          <w:p w14:paraId="3A40FC3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6A17F263" w14:textId="77777777" w:rsidR="003902D4" w:rsidRPr="00A27491" w:rsidRDefault="003902D4" w:rsidP="00D508ED">
            <w:pPr>
              <w:pStyle w:val="TAL"/>
              <w:spacing w:line="256" w:lineRule="auto"/>
              <w:rPr>
                <w:lang w:eastAsia="en-US"/>
              </w:rPr>
            </w:pPr>
            <w:r w:rsidRPr="00A27491">
              <w:rPr>
                <w:lang w:eastAsia="en-US"/>
              </w:rPr>
              <w:t>- shall stop timer TFP1 (call setup retransmission), if running</w:t>
            </w:r>
          </w:p>
          <w:p w14:paraId="33BAB335" w14:textId="77777777" w:rsidR="003902D4" w:rsidRPr="00A27491" w:rsidRDefault="003902D4" w:rsidP="00D508ED">
            <w:pPr>
              <w:pStyle w:val="TAL"/>
              <w:spacing w:line="256" w:lineRule="auto"/>
              <w:rPr>
                <w:lang w:eastAsia="en-US"/>
              </w:rPr>
            </w:pPr>
            <w:r w:rsidRPr="00A27491">
              <w:rPr>
                <w:lang w:eastAsia="en-US"/>
              </w:rPr>
              <w:t>- shall stop timer TFP2 (waiting for call response message), if running</w:t>
            </w:r>
          </w:p>
          <w:p w14:paraId="1C79B9AB" w14:textId="77777777" w:rsidR="003902D4" w:rsidRPr="00A27491" w:rsidRDefault="003902D4" w:rsidP="00D508ED">
            <w:pPr>
              <w:pStyle w:val="TAL"/>
              <w:spacing w:line="256" w:lineRule="auto"/>
              <w:rPr>
                <w:lang w:eastAsia="en-US"/>
              </w:rPr>
            </w:pPr>
            <w:r w:rsidRPr="00A27491">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4D49E8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D3615C"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74AF3F8"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17E3A2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F9D76B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5042E0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66485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1AF0FE6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A5B967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6A9560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9557CB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2F8CF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6DFC08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40E95BB9"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370A4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72B3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4E5C2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31AD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DB66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165C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E3F99A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8F6B3C6"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B5B826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A78516"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5A96FA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02CA77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B0479F5"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849A20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BDA2455" w14:textId="77777777" w:rsidR="003902D4" w:rsidRPr="00A27491" w:rsidRDefault="003902D4" w:rsidP="00D508ED">
            <w:pPr>
              <w:pStyle w:val="TAL"/>
              <w:spacing w:line="256" w:lineRule="auto"/>
              <w:rPr>
                <w:lang w:eastAsia="en-US"/>
              </w:rPr>
            </w:pPr>
            <w:r w:rsidRPr="00A27491">
              <w:rPr>
                <w:lang w:eastAsia="en-US"/>
              </w:rPr>
              <w:t>Make the UE (MCVideo Client) release the private call.</w:t>
            </w:r>
          </w:p>
          <w:p w14:paraId="7AB0D4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CDEBD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82A7C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0E6F2E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700F6A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8E9C3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7727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F7E02A4"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w:t>
            </w:r>
            <w:r w:rsidRPr="00A27491">
              <w:rPr>
                <w:lang w:eastAsia="ko-KR"/>
              </w:rPr>
              <w:t xml:space="preserve">PRIVATE </w:t>
            </w:r>
            <w:r w:rsidRPr="00A27491">
              <w:rPr>
                <w:lang w:eastAsia="en-US"/>
              </w:rPr>
              <w:t xml:space="preserve">CALL </w:t>
            </w:r>
            <w:r w:rsidRPr="00A27491">
              <w:rPr>
                <w:lang w:eastAsia="ko-KR"/>
              </w:rPr>
              <w:t>RELEASE</w:t>
            </w:r>
            <w:r w:rsidRPr="00A27491">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037F9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76744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1158978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EBAAD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E2D04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C0C2D3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3A308B00" w14:textId="77777777" w:rsidR="003902D4" w:rsidRPr="00A27491" w:rsidRDefault="003902D4" w:rsidP="00D508ED">
            <w:pPr>
              <w:pStyle w:val="TAL"/>
              <w:spacing w:line="256" w:lineRule="auto"/>
              <w:rPr>
                <w:lang w:eastAsia="en-US"/>
              </w:rPr>
            </w:pPr>
            <w:r w:rsidRPr="00A27491">
              <w:rPr>
                <w:lang w:eastAsia="en-US"/>
              </w:rPr>
              <w:t xml:space="preserve">SS-UE1 (MCVideo Client) sends a </w:t>
            </w:r>
            <w:r w:rsidRPr="00A27491">
              <w:rPr>
                <w:lang w:eastAsia="ko-KR"/>
              </w:rPr>
              <w:t>PRIVATE CALL RELEASE ACK</w:t>
            </w:r>
            <w:r w:rsidRPr="00A27491">
              <w:rPr>
                <w:lang w:eastAsia="en-US"/>
              </w:rPr>
              <w:t xml:space="preserve"> message.</w:t>
            </w:r>
          </w:p>
          <w:p w14:paraId="735152EB" w14:textId="77777777" w:rsidR="003902D4" w:rsidRPr="00A27491" w:rsidRDefault="003902D4" w:rsidP="00D508ED">
            <w:pPr>
              <w:pStyle w:val="TAL"/>
              <w:spacing w:line="256" w:lineRule="auto"/>
              <w:rPr>
                <w:lang w:eastAsia="en-US"/>
              </w:rPr>
            </w:pPr>
          </w:p>
          <w:p w14:paraId="11E6EBFF" w14:textId="77777777" w:rsidR="003902D4" w:rsidRPr="00A27491" w:rsidRDefault="003902D4" w:rsidP="00D508ED">
            <w:pPr>
              <w:pStyle w:val="TAL"/>
              <w:spacing w:line="256" w:lineRule="auto"/>
              <w:rPr>
                <w:lang w:eastAsia="en-US"/>
              </w:rPr>
            </w:pPr>
            <w:r w:rsidRPr="00A27491">
              <w:rPr>
                <w:lang w:eastAsia="en-US"/>
              </w:rPr>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2F85B65"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D70FA6" w14:textId="77777777" w:rsidR="003902D4" w:rsidRPr="00A27491" w:rsidRDefault="003902D4" w:rsidP="00D508ED">
            <w:pPr>
              <w:pStyle w:val="TAL"/>
              <w:spacing w:line="256" w:lineRule="auto"/>
              <w:rPr>
                <w:lang w:eastAsia="en-US"/>
              </w:rPr>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11804AF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1C8C2B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905F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D1FE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C9E48F8"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F6240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587DA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DA123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0FA976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714D9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59D6A3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300D743" w14:textId="00B221E9"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24EF4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168B1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E333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2A1B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84B6455"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7BA7C9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bookmarkEnd w:id="866"/>
    </w:tbl>
    <w:p w14:paraId="2F54EDCB" w14:textId="77777777" w:rsidR="003902D4" w:rsidRPr="00A27491" w:rsidRDefault="003902D4" w:rsidP="003902D4"/>
    <w:p w14:paraId="68334136" w14:textId="77777777" w:rsidR="003902D4" w:rsidRPr="00A27491" w:rsidRDefault="003902D4" w:rsidP="003902D4">
      <w:pPr>
        <w:pStyle w:val="H6"/>
        <w:rPr>
          <w:lang w:eastAsia="ko-KR"/>
        </w:rPr>
      </w:pPr>
      <w:r w:rsidRPr="00A27491">
        <w:t>7.2.1.3.3</w:t>
      </w:r>
      <w:r w:rsidRPr="00A27491">
        <w:tab/>
        <w:t>Specific message contents</w:t>
      </w:r>
    </w:p>
    <w:p w14:paraId="1159A4DD" w14:textId="77777777" w:rsidR="003902D4" w:rsidRPr="00A27491" w:rsidRDefault="003902D4" w:rsidP="003902D4">
      <w:pPr>
        <w:pStyle w:val="TH"/>
      </w:pPr>
      <w:bookmarkStart w:id="867"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1DA750B"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716698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64C91883" w14:textId="77777777" w:rsidR="003902D4" w:rsidRPr="00A27491" w:rsidRDefault="003902D4" w:rsidP="003902D4"/>
    <w:p w14:paraId="11BE3AA0" w14:textId="77777777" w:rsidR="003902D4" w:rsidRPr="00A27491" w:rsidRDefault="003902D4" w:rsidP="003902D4">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F9CD9BF"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DBC838"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bookmarkEnd w:id="867"/>
    </w:tbl>
    <w:p w14:paraId="0F5A4038" w14:textId="77777777" w:rsidR="003902D4" w:rsidRPr="00A27491" w:rsidRDefault="003902D4" w:rsidP="003902D4"/>
    <w:p w14:paraId="145E50EE" w14:textId="77777777" w:rsidR="003902D4" w:rsidRPr="00A27491" w:rsidRDefault="003902D4" w:rsidP="003902D4">
      <w:pPr>
        <w:pStyle w:val="Heading3"/>
        <w:rPr>
          <w:i/>
          <w:iCs/>
        </w:rPr>
      </w:pPr>
      <w:bookmarkStart w:id="868" w:name="_Toc171440784"/>
      <w:r w:rsidRPr="00A27491">
        <w:t>7.2.2</w:t>
      </w:r>
      <w:r w:rsidRPr="00A27491">
        <w:tab/>
        <w:t>Off-network / Private Call / Automatic Commencement Mode / Client Terminated (CT)</w:t>
      </w:r>
      <w:bookmarkEnd w:id="868"/>
    </w:p>
    <w:p w14:paraId="015370DD" w14:textId="77777777" w:rsidR="003902D4" w:rsidRPr="00A27491" w:rsidRDefault="003902D4" w:rsidP="003902D4">
      <w:pPr>
        <w:pStyle w:val="H6"/>
      </w:pPr>
      <w:r w:rsidRPr="00A27491">
        <w:t>7.2.2.1</w:t>
      </w:r>
      <w:r w:rsidRPr="00A27491">
        <w:tab/>
        <w:t>Test Purpose (TP)</w:t>
      </w:r>
    </w:p>
    <w:p w14:paraId="791D7CD0" w14:textId="77777777" w:rsidR="003902D4" w:rsidRPr="00A27491" w:rsidRDefault="003902D4" w:rsidP="003902D4">
      <w:pPr>
        <w:pStyle w:val="H6"/>
      </w:pPr>
      <w:r w:rsidRPr="00A27491">
        <w:t>(1)</w:t>
      </w:r>
    </w:p>
    <w:p w14:paraId="7B4A30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2224B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E81B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Automatic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6367C09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 message accepting the establishment of a private call on-demand Automatic Commencement Mode,</w:t>
      </w:r>
      <w:r w:rsidRPr="00A27491">
        <w:rPr>
          <w:b/>
          <w:bCs/>
          <w:noProof w:val="0"/>
        </w:rPr>
        <w:t xml:space="preserve"> and,</w:t>
      </w:r>
      <w:r w:rsidRPr="00A27491">
        <w:rPr>
          <w:noProof w:val="0"/>
        </w:rPr>
        <w:t xml:space="preserve"> respects the transmission control imposed by the transmission control entity/arbitrator }</w:t>
      </w:r>
    </w:p>
    <w:p w14:paraId="1E53B3D4" w14:textId="77777777" w:rsidR="003902D4" w:rsidRPr="00A27491" w:rsidRDefault="003902D4" w:rsidP="003902D4">
      <w:pPr>
        <w:pStyle w:val="PL"/>
        <w:rPr>
          <w:noProof w:val="0"/>
        </w:rPr>
      </w:pPr>
      <w:r w:rsidRPr="00A27491">
        <w:rPr>
          <w:noProof w:val="0"/>
        </w:rPr>
        <w:t xml:space="preserve">            }</w:t>
      </w:r>
    </w:p>
    <w:p w14:paraId="0C268497" w14:textId="77777777" w:rsidR="003902D4" w:rsidRPr="00A27491" w:rsidRDefault="003902D4" w:rsidP="003902D4">
      <w:pPr>
        <w:pStyle w:val="PL"/>
        <w:rPr>
          <w:noProof w:val="0"/>
        </w:rPr>
      </w:pPr>
    </w:p>
    <w:p w14:paraId="3CB94DA7" w14:textId="77777777" w:rsidR="003902D4" w:rsidRPr="00A27491" w:rsidRDefault="003902D4" w:rsidP="003902D4">
      <w:pPr>
        <w:pStyle w:val="H6"/>
      </w:pPr>
      <w:r w:rsidRPr="00A27491">
        <w:t>(2)</w:t>
      </w:r>
    </w:p>
    <w:p w14:paraId="2BE4CD5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3A776DA"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874BA8"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36E4A4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7924E60D" w14:textId="77777777" w:rsidR="003902D4" w:rsidRPr="00A27491" w:rsidRDefault="003902D4" w:rsidP="003902D4">
      <w:pPr>
        <w:pStyle w:val="PL"/>
        <w:rPr>
          <w:noProof w:val="0"/>
        </w:rPr>
      </w:pPr>
      <w:r w:rsidRPr="00A27491">
        <w:rPr>
          <w:noProof w:val="0"/>
        </w:rPr>
        <w:t xml:space="preserve">            }</w:t>
      </w:r>
    </w:p>
    <w:p w14:paraId="179A7384" w14:textId="77777777" w:rsidR="003902D4" w:rsidRPr="00A27491" w:rsidRDefault="003902D4" w:rsidP="003902D4">
      <w:pPr>
        <w:pStyle w:val="PL"/>
        <w:rPr>
          <w:noProof w:val="0"/>
        </w:rPr>
      </w:pPr>
    </w:p>
    <w:p w14:paraId="1B4E4CEC" w14:textId="77777777" w:rsidR="003902D4" w:rsidRPr="00A27491" w:rsidRDefault="003902D4" w:rsidP="003902D4">
      <w:pPr>
        <w:pStyle w:val="H6"/>
      </w:pPr>
      <w:r w:rsidRPr="00A27491">
        <w:t>(3)</w:t>
      </w:r>
    </w:p>
    <w:p w14:paraId="25E9B58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11E5D3F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900542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5CA8942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4A48D3BE" w14:textId="77777777" w:rsidR="003902D4" w:rsidRPr="00A27491" w:rsidRDefault="003902D4" w:rsidP="003902D4">
      <w:pPr>
        <w:pStyle w:val="PL"/>
        <w:rPr>
          <w:noProof w:val="0"/>
        </w:rPr>
      </w:pPr>
      <w:r w:rsidRPr="00A27491">
        <w:rPr>
          <w:noProof w:val="0"/>
        </w:rPr>
        <w:t xml:space="preserve">            }</w:t>
      </w:r>
    </w:p>
    <w:p w14:paraId="66EFFA9C" w14:textId="77777777" w:rsidR="003902D4" w:rsidRPr="00A27491" w:rsidRDefault="003902D4" w:rsidP="003902D4">
      <w:pPr>
        <w:pStyle w:val="PL"/>
        <w:rPr>
          <w:noProof w:val="0"/>
        </w:rPr>
      </w:pPr>
    </w:p>
    <w:p w14:paraId="1F6E23AB" w14:textId="77777777" w:rsidR="003902D4" w:rsidRPr="00A27491" w:rsidRDefault="003902D4" w:rsidP="003902D4">
      <w:pPr>
        <w:pStyle w:val="H6"/>
      </w:pPr>
      <w:r w:rsidRPr="00A27491">
        <w:t>(4)</w:t>
      </w:r>
    </w:p>
    <w:p w14:paraId="5F5B07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4233E6F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2FA0D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2A392FA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6EE6805F" w14:textId="77777777" w:rsidR="003902D4" w:rsidRPr="00A27491" w:rsidRDefault="003902D4" w:rsidP="003902D4">
      <w:pPr>
        <w:pStyle w:val="PL"/>
        <w:rPr>
          <w:noProof w:val="0"/>
        </w:rPr>
      </w:pPr>
      <w:r w:rsidRPr="00A27491">
        <w:rPr>
          <w:noProof w:val="0"/>
        </w:rPr>
        <w:t xml:space="preserve">            }</w:t>
      </w:r>
    </w:p>
    <w:p w14:paraId="1BD7A0C5" w14:textId="77777777" w:rsidR="003902D4" w:rsidRPr="00A27491" w:rsidRDefault="003902D4" w:rsidP="003902D4">
      <w:pPr>
        <w:pStyle w:val="PL"/>
        <w:rPr>
          <w:b/>
          <w:noProof w:val="0"/>
        </w:rPr>
      </w:pPr>
    </w:p>
    <w:p w14:paraId="3A3F5A8B" w14:textId="77777777" w:rsidR="003902D4" w:rsidRPr="00A27491" w:rsidRDefault="003902D4" w:rsidP="003902D4">
      <w:pPr>
        <w:pStyle w:val="H6"/>
      </w:pPr>
      <w:r w:rsidRPr="00A27491">
        <w:t>7.2.2.2</w:t>
      </w:r>
      <w:r w:rsidRPr="00A27491">
        <w:tab/>
        <w:t>Conformance requirements</w:t>
      </w:r>
    </w:p>
    <w:p w14:paraId="2B814A15" w14:textId="77777777" w:rsidR="003902D4" w:rsidRPr="00A27491" w:rsidRDefault="003902D4" w:rsidP="003902D4">
      <w:r w:rsidRPr="00A27491">
        <w:t xml:space="preserve">References: The conformance requirements covered in the current TC are specified in: </w:t>
      </w:r>
    </w:p>
    <w:p w14:paraId="1A03DB54" w14:textId="77777777" w:rsidR="003902D4" w:rsidRPr="00A27491" w:rsidRDefault="003902D4" w:rsidP="003902D4">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01D4DF" w14:textId="77777777" w:rsidR="003902D4" w:rsidRPr="00A27491" w:rsidRDefault="003902D4" w:rsidP="003902D4">
      <w:r w:rsidRPr="00A27491">
        <w:t>[TS 24.281, clause 10.3.2.4.3.2]</w:t>
      </w:r>
    </w:p>
    <w:p w14:paraId="5E50410F" w14:textId="77777777" w:rsidR="003902D4" w:rsidRPr="00A27491" w:rsidRDefault="003902D4" w:rsidP="003902D4">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47DCB251"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78B1AD68" w14:textId="77777777" w:rsidR="003902D4" w:rsidRPr="00A27491" w:rsidRDefault="003902D4" w:rsidP="003902D4">
      <w:pPr>
        <w:pStyle w:val="B1"/>
      </w:pPr>
      <w:r w:rsidRPr="00A27491">
        <w:t>2)</w:t>
      </w:r>
      <w:r w:rsidRPr="00A27491">
        <w:tab/>
        <w:t>shall set the stored current call type to "PRIVATE CALL";</w:t>
      </w:r>
    </w:p>
    <w:p w14:paraId="535662C5"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3418004D" w14:textId="77777777" w:rsidR="003902D4" w:rsidRPr="00A27491" w:rsidRDefault="003902D4" w:rsidP="003902D4">
      <w:pPr>
        <w:pStyle w:val="B1"/>
      </w:pPr>
      <w:r w:rsidRPr="00A27491">
        <w:t>4)</w:t>
      </w:r>
      <w:r w:rsidRPr="00A27491">
        <w:tab/>
        <w:t>shall store the MCVideo user ID of the caller IE in the received PRIVATE CALL SETUP REQUEST message as caller ID;</w:t>
      </w:r>
    </w:p>
    <w:p w14:paraId="17D0508F" w14:textId="77777777" w:rsidR="003902D4" w:rsidRPr="00A27491" w:rsidRDefault="003902D4" w:rsidP="003902D4">
      <w:pPr>
        <w:pStyle w:val="B1"/>
      </w:pPr>
      <w:r w:rsidRPr="00A27491">
        <w:t>5)</w:t>
      </w:r>
      <w:r w:rsidRPr="00A27491">
        <w:tab/>
        <w:t>shall store own MCVideo user ID as callee ID;</w:t>
      </w:r>
    </w:p>
    <w:p w14:paraId="2DAF3579" w14:textId="77777777" w:rsidR="003902D4" w:rsidRPr="00A27491" w:rsidRDefault="003902D4" w:rsidP="003902D4">
      <w:pPr>
        <w:pStyle w:val="B1"/>
      </w:pPr>
      <w:r w:rsidRPr="00A27491">
        <w:t>6)</w:t>
      </w:r>
      <w:r w:rsidRPr="00A27491">
        <w:tab/>
        <w:t>if the SDP offer contains an "a=key-mgmt" attribute field with a "mikey" attribute value containing a MIKEY-SAKKE I_MESSAGE:</w:t>
      </w:r>
    </w:p>
    <w:p w14:paraId="35A32D49"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500D2A8D" w14:textId="77777777" w:rsidR="003902D4" w:rsidRPr="00A27491" w:rsidRDefault="003902D4" w:rsidP="003902D4">
      <w:pPr>
        <w:pStyle w:val="B2"/>
      </w:pPr>
      <w:r w:rsidRPr="00A27491">
        <w:t>b)</w:t>
      </w:r>
      <w:r w:rsidRPr="00A27491">
        <w:tab/>
        <w:t>shall convert the MCVideo ID to a UID as described in 3GPP TS 33.180 [8];</w:t>
      </w:r>
    </w:p>
    <w:p w14:paraId="242645AE"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6B4BF19C" w14:textId="77777777" w:rsidR="003902D4" w:rsidRPr="00A27491" w:rsidRDefault="003902D4" w:rsidP="003902D4">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5B80DFDC"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7A18F43A"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2A5E5832"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006A4B36"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08D41051"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4A82A1A8" w14:textId="77777777" w:rsidR="003902D4" w:rsidRPr="00A27491" w:rsidRDefault="003902D4" w:rsidP="003902D4">
      <w:pPr>
        <w:pStyle w:val="B3"/>
        <w:rPr>
          <w:lang w:eastAsia="ko-KR"/>
        </w:rPr>
      </w:pPr>
      <w:r w:rsidRPr="00A27491">
        <w:rPr>
          <w:lang w:eastAsia="ko-KR"/>
        </w:rPr>
        <w:t>vi)</w:t>
      </w:r>
      <w:r w:rsidRPr="00A27491">
        <w:rPr>
          <w:lang w:eastAsia="ko-KR"/>
        </w:rPr>
        <w:tab/>
        <w:t>shall remain in the current state;</w:t>
      </w:r>
    </w:p>
    <w:p w14:paraId="10809226"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w:t>
      </w:r>
      <w:r w:rsidRPr="00A27491">
        <w:t>the signature was successful:</w:t>
      </w:r>
    </w:p>
    <w:p w14:paraId="2F736B03"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DD1632" w14:textId="77777777" w:rsidR="003902D4" w:rsidRPr="00A27491" w:rsidRDefault="003902D4" w:rsidP="003902D4">
      <w:pPr>
        <w:pStyle w:val="B3"/>
      </w:pPr>
      <w:r w:rsidRPr="00A27491">
        <w:t>ii)</w:t>
      </w:r>
      <w:r w:rsidRPr="00A27491">
        <w:tab/>
        <w:t>shall extract the PCK-ID, from the payload as specified in 3GPP TS 33.180 [8];</w:t>
      </w:r>
    </w:p>
    <w:p w14:paraId="31A980A3" w14:textId="77777777" w:rsidR="003902D4" w:rsidRPr="00A27491" w:rsidRDefault="003902D4" w:rsidP="003902D4">
      <w:pPr>
        <w:pStyle w:val="B3"/>
      </w:pPr>
      <w:r w:rsidRPr="00A27491">
        <w:t>iii)</w:t>
      </w:r>
      <w:r w:rsidRPr="00A27491">
        <w:tab/>
        <w:t>shall generate and store answer SDP based on received SDP offer IE in PRIVATE CALL SETUP REQUEST message, as defined in clause 10.3.1.1.2;</w:t>
      </w:r>
    </w:p>
    <w:p w14:paraId="4EB8CC73" w14:textId="77777777" w:rsidR="003902D4" w:rsidRPr="00A27491" w:rsidRDefault="003902D4" w:rsidP="003902D4">
      <w:pPr>
        <w:pStyle w:val="B3"/>
      </w:pPr>
      <w:r w:rsidRPr="00A27491">
        <w:t>iv)</w:t>
      </w:r>
      <w:r w:rsidRPr="00A27491">
        <w:tab/>
        <w:t>shall generate a PRIVATE CALL ACCEPT message as specified in clause 17.1.7. In the PRIVATE CALL ACCEPT message, the MCVideo client:</w:t>
      </w:r>
    </w:p>
    <w:p w14:paraId="22882C73" w14:textId="77777777" w:rsidR="003902D4" w:rsidRPr="00A27491" w:rsidRDefault="003902D4" w:rsidP="003902D4">
      <w:pPr>
        <w:pStyle w:val="B4"/>
      </w:pPr>
      <w:r w:rsidRPr="00A27491">
        <w:t>A)</w:t>
      </w:r>
      <w:r w:rsidRPr="00A27491">
        <w:tab/>
        <w:t>shall set the Call identifier IE to the stored call identifier; and</w:t>
      </w:r>
    </w:p>
    <w:p w14:paraId="5D1DF4FE" w14:textId="77777777" w:rsidR="003902D4" w:rsidRPr="00A27491" w:rsidRDefault="003902D4" w:rsidP="003902D4">
      <w:pPr>
        <w:pStyle w:val="B4"/>
      </w:pPr>
      <w:r w:rsidRPr="00A27491">
        <w:t>B)</w:t>
      </w:r>
      <w:r w:rsidRPr="00A27491">
        <w:tab/>
        <w:t>shall set the MCVideo user ID of the caller IE with stored caller ID.</w:t>
      </w:r>
    </w:p>
    <w:p w14:paraId="614C9D79" w14:textId="77777777" w:rsidR="003902D4" w:rsidRPr="00A27491" w:rsidRDefault="003902D4" w:rsidP="003902D4">
      <w:pPr>
        <w:pStyle w:val="B4"/>
      </w:pPr>
      <w:r w:rsidRPr="00A27491">
        <w:t>C)</w:t>
      </w:r>
      <w:r w:rsidRPr="00A27491">
        <w:tab/>
        <w:t>shall set the MCVideo user ID of the callee IE with stored callee ID; and</w:t>
      </w:r>
    </w:p>
    <w:p w14:paraId="534205B2" w14:textId="77777777" w:rsidR="003902D4" w:rsidRPr="00A27491" w:rsidRDefault="003902D4" w:rsidP="003902D4">
      <w:pPr>
        <w:pStyle w:val="B4"/>
      </w:pPr>
      <w:r w:rsidRPr="00A27491">
        <w:t>D)</w:t>
      </w:r>
      <w:r w:rsidRPr="00A27491">
        <w:tab/>
        <w:t>shall set the SDP answer IE with the stored answer SDP;</w:t>
      </w:r>
    </w:p>
    <w:p w14:paraId="26E1563B" w14:textId="77777777" w:rsidR="003902D4" w:rsidRPr="00A27491" w:rsidRDefault="003902D4" w:rsidP="003902D4">
      <w:pPr>
        <w:pStyle w:val="B3"/>
      </w:pPr>
      <w:r w:rsidRPr="00A27491">
        <w:t>v)</w:t>
      </w:r>
      <w:r w:rsidRPr="00A27491">
        <w:tab/>
        <w:t>shall send PRIVATE CALL ACCEPT message in response to the request message according to rules and procedures as specified in clause 10.3.1.1.1;</w:t>
      </w:r>
    </w:p>
    <w:p w14:paraId="2DB5E3BC" w14:textId="77777777" w:rsidR="003902D4" w:rsidRPr="00A27491" w:rsidRDefault="003902D4" w:rsidP="003902D4">
      <w:pPr>
        <w:pStyle w:val="B3"/>
      </w:pPr>
      <w:r w:rsidRPr="00A27491">
        <w:t>vi)</w:t>
      </w:r>
      <w:r w:rsidRPr="00A27491">
        <w:tab/>
        <w:t>shall establish a media session based on the SDP body of the stored answer SDP;</w:t>
      </w:r>
    </w:p>
    <w:p w14:paraId="35EE7605" w14:textId="77777777" w:rsidR="003902D4" w:rsidRPr="00A27491" w:rsidRDefault="003902D4" w:rsidP="003902D4">
      <w:pPr>
        <w:pStyle w:val="B3"/>
      </w:pPr>
      <w:r w:rsidRPr="00A27491">
        <w:t>vii)</w:t>
      </w:r>
      <w:r w:rsidRPr="00A27491">
        <w:tab/>
        <w:t>shall initialize the counter CFP4 with value set to 1;</w:t>
      </w:r>
    </w:p>
    <w:p w14:paraId="183265AD" w14:textId="77777777" w:rsidR="003902D4" w:rsidRPr="00A27491" w:rsidRDefault="003902D4" w:rsidP="003902D4">
      <w:pPr>
        <w:pStyle w:val="B3"/>
      </w:pPr>
      <w:r w:rsidRPr="00A27491">
        <w:t>viii)</w:t>
      </w:r>
      <w:r w:rsidRPr="00A27491">
        <w:tab/>
        <w:t>shall start timer TFP4 (private call accept retransmission); and</w:t>
      </w:r>
    </w:p>
    <w:p w14:paraId="607358BD" w14:textId="77777777" w:rsidR="003902D4" w:rsidRPr="00A27491" w:rsidRDefault="003902D4" w:rsidP="003902D4">
      <w:pPr>
        <w:pStyle w:val="B3"/>
      </w:pPr>
      <w:r w:rsidRPr="00A27491">
        <w:t>ix)</w:t>
      </w:r>
      <w:r w:rsidRPr="00A27491">
        <w:tab/>
        <w:t>shall enter the "P5: pending" state; and</w:t>
      </w:r>
    </w:p>
    <w:p w14:paraId="44204205"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2491A138" w14:textId="77777777" w:rsidR="003902D4" w:rsidRPr="00A27491" w:rsidRDefault="003902D4" w:rsidP="003902D4">
      <w:pPr>
        <w:pStyle w:val="B1"/>
      </w:pPr>
      <w:r w:rsidRPr="00A27491">
        <w:t>7)</w:t>
      </w:r>
      <w:r w:rsidRPr="00A27491">
        <w:tab/>
        <w:t>if the SDP offer does not contain an "a=key-mgmt" attribute, the MCVideo client:</w:t>
      </w:r>
    </w:p>
    <w:p w14:paraId="01E2AE4D"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04561FD" w14:textId="77777777" w:rsidR="003902D4" w:rsidRPr="00A27491" w:rsidRDefault="003902D4" w:rsidP="003902D4">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0CD1296"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464ECFA5" w14:textId="77777777" w:rsidR="003902D4" w:rsidRPr="00A27491" w:rsidRDefault="003902D4" w:rsidP="003902D4">
      <w:pPr>
        <w:pStyle w:val="B3"/>
        <w:rPr>
          <w:lang w:eastAsia="ko-KR"/>
        </w:rPr>
      </w:pPr>
      <w:r w:rsidRPr="00A27491">
        <w:rPr>
          <w:lang w:eastAsia="ko-KR"/>
        </w:rPr>
        <w:t>ii)</w:t>
      </w:r>
      <w:r w:rsidRPr="00A27491">
        <w:rPr>
          <w:lang w:eastAsia="ko-KR"/>
        </w:rPr>
        <w:tab/>
        <w:t>shall set the MCVideo user ID of the caller IE with stored caller ID.</w:t>
      </w:r>
    </w:p>
    <w:p w14:paraId="5880CDE6" w14:textId="77777777" w:rsidR="003902D4" w:rsidRPr="00A27491" w:rsidRDefault="003902D4" w:rsidP="003902D4">
      <w:pPr>
        <w:pStyle w:val="B3"/>
        <w:rPr>
          <w:lang w:eastAsia="en-US"/>
        </w:rPr>
      </w:pPr>
      <w:r w:rsidRPr="00A27491">
        <w:t>iii)</w:t>
      </w:r>
      <w:r w:rsidRPr="00A27491">
        <w:tab/>
        <w:t>shall set the MCVideo user ID of the callee IE with stored callee ID; and</w:t>
      </w:r>
    </w:p>
    <w:p w14:paraId="6067CC0A" w14:textId="77777777" w:rsidR="003902D4" w:rsidRPr="00A27491" w:rsidRDefault="003902D4" w:rsidP="003902D4">
      <w:pPr>
        <w:pStyle w:val="B3"/>
      </w:pPr>
      <w:r w:rsidRPr="00A27491">
        <w:t>iv)</w:t>
      </w:r>
      <w:r w:rsidRPr="00A27491">
        <w:tab/>
        <w:t>shall set the SDP answer IE with the stored answer SDP;</w:t>
      </w:r>
    </w:p>
    <w:p w14:paraId="090B9386" w14:textId="77777777" w:rsidR="003902D4" w:rsidRPr="00A27491" w:rsidRDefault="003902D4" w:rsidP="003902D4">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C2720C6" w14:textId="77777777" w:rsidR="003902D4" w:rsidRPr="00A27491" w:rsidRDefault="003902D4" w:rsidP="003902D4">
      <w:pPr>
        <w:pStyle w:val="B2"/>
      </w:pPr>
      <w:r w:rsidRPr="00A27491">
        <w:t>d)</w:t>
      </w:r>
      <w:r w:rsidRPr="00A27491">
        <w:tab/>
        <w:t>shall establish a media session based on the SDP body of the stored answer SDP;</w:t>
      </w:r>
    </w:p>
    <w:p w14:paraId="2420FC09" w14:textId="77777777" w:rsidR="003902D4" w:rsidRPr="00A27491" w:rsidRDefault="003902D4" w:rsidP="003902D4">
      <w:pPr>
        <w:pStyle w:val="B2"/>
      </w:pPr>
      <w:r w:rsidRPr="00A27491">
        <w:t>e)</w:t>
      </w:r>
      <w:r w:rsidRPr="00A27491">
        <w:tab/>
        <w:t>shall initialize the counter CFP4 with value set to 1;</w:t>
      </w:r>
    </w:p>
    <w:p w14:paraId="2071B046" w14:textId="77777777" w:rsidR="003902D4" w:rsidRPr="00A27491" w:rsidRDefault="003902D4" w:rsidP="003902D4">
      <w:pPr>
        <w:pStyle w:val="B2"/>
      </w:pPr>
      <w:r w:rsidRPr="00A27491">
        <w:t>f)</w:t>
      </w:r>
      <w:r w:rsidRPr="00A27491">
        <w:tab/>
        <w:t>shall start timer TFP4 (private call accept retransmission); and</w:t>
      </w:r>
    </w:p>
    <w:p w14:paraId="44844073" w14:textId="77777777" w:rsidR="003902D4" w:rsidRPr="00A27491" w:rsidRDefault="003902D4" w:rsidP="003902D4">
      <w:pPr>
        <w:pStyle w:val="B2"/>
      </w:pPr>
      <w:r w:rsidRPr="00A27491">
        <w:t>g)</w:t>
      </w:r>
      <w:r w:rsidRPr="00A27491">
        <w:tab/>
        <w:t>shall enter the "P5: pending" state.</w:t>
      </w:r>
    </w:p>
    <w:p w14:paraId="20A95F82" w14:textId="77777777" w:rsidR="003902D4" w:rsidRPr="00A27491" w:rsidRDefault="003902D4" w:rsidP="003902D4">
      <w:r w:rsidRPr="00A27491">
        <w:t>[TS 24.281, clause 10.3.2.4.3.4]</w:t>
      </w:r>
    </w:p>
    <w:p w14:paraId="1CC1CF00"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522F057F" w14:textId="77777777" w:rsidR="003902D4" w:rsidRPr="00A27491" w:rsidRDefault="003902D4" w:rsidP="003902D4">
      <w:pPr>
        <w:pStyle w:val="B1"/>
      </w:pPr>
      <w:r w:rsidRPr="00A27491">
        <w:t>1)</w:t>
      </w:r>
      <w:r w:rsidRPr="00A27491">
        <w:tab/>
        <w:t>shall stop timer TFP4 (private call accept retransmission);</w:t>
      </w:r>
    </w:p>
    <w:p w14:paraId="70F2B273" w14:textId="77777777" w:rsidR="003902D4" w:rsidRPr="00A27491" w:rsidRDefault="003902D4" w:rsidP="003902D4">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29B4D366"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91EC00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4BB8B8EF" w14:textId="77777777" w:rsidR="003902D4" w:rsidRPr="00A27491" w:rsidRDefault="003902D4" w:rsidP="003902D4">
      <w:r w:rsidRPr="00A27491">
        <w:t>[TS 24.281, clause 10.3.2.4.5.4]</w:t>
      </w:r>
    </w:p>
    <w:p w14:paraId="089B891C"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1E7BA4F"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1E338F3"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450C8A5C"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0D24BB39" w14:textId="77777777" w:rsidR="003902D4" w:rsidRPr="00A27491" w:rsidRDefault="003902D4" w:rsidP="003902D4">
      <w:pPr>
        <w:pStyle w:val="B2"/>
      </w:pPr>
      <w:r w:rsidRPr="00A27491">
        <w:t>c)</w:t>
      </w:r>
      <w:r w:rsidRPr="00A27491">
        <w:tab/>
        <w:t>shall set the MCVideo user ID of the callee IE with the stored callee ID.</w:t>
      </w:r>
    </w:p>
    <w:p w14:paraId="552F3E57"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10777822" w14:textId="77777777" w:rsidR="003902D4" w:rsidRPr="00A27491" w:rsidRDefault="003902D4" w:rsidP="003902D4">
      <w:pPr>
        <w:pStyle w:val="B1"/>
      </w:pPr>
      <w:r w:rsidRPr="00A27491">
        <w:t>3)</w:t>
      </w:r>
      <w:r w:rsidRPr="00A27491">
        <w:tab/>
        <w:t>shall terminate the media session for private call;</w:t>
      </w:r>
    </w:p>
    <w:p w14:paraId="524872BD"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406693F4" w14:textId="77777777" w:rsidR="003902D4" w:rsidRPr="00A27491" w:rsidRDefault="003902D4" w:rsidP="003902D4">
      <w:pPr>
        <w:pStyle w:val="B1"/>
      </w:pPr>
      <w:r w:rsidRPr="00A27491">
        <w:t>5)</w:t>
      </w:r>
      <w:r w:rsidRPr="00A27491">
        <w:tab/>
        <w:t>shall enter the "P1: ignoring same call id" state.</w:t>
      </w:r>
    </w:p>
    <w:p w14:paraId="3A46C292" w14:textId="77777777" w:rsidR="003902D4" w:rsidRPr="00A27491" w:rsidRDefault="003902D4" w:rsidP="003902D4">
      <w:r w:rsidRPr="00A27491">
        <w:t>[TS 24.281, clause 10.3.2.4.5.7]</w:t>
      </w:r>
    </w:p>
    <w:p w14:paraId="47A32717"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591F8534" w14:textId="77777777" w:rsidR="003902D4" w:rsidRPr="00A27491" w:rsidRDefault="003902D4" w:rsidP="003902D4">
      <w:pPr>
        <w:pStyle w:val="B1"/>
      </w:pPr>
      <w:r w:rsidRPr="00A27491">
        <w:t>1)</w:t>
      </w:r>
      <w:r w:rsidRPr="00A27491">
        <w:tab/>
        <w:t>shall clear the stored call identifier; and</w:t>
      </w:r>
    </w:p>
    <w:p w14:paraId="294612A7"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04666B1" w14:textId="77777777" w:rsidR="003902D4" w:rsidRPr="00A27491" w:rsidRDefault="003902D4" w:rsidP="003902D4">
      <w:r w:rsidRPr="00A27491">
        <w:t>[TS 24.581, clause 7.2.3.2.4]</w:t>
      </w:r>
    </w:p>
    <w:p w14:paraId="27DE357F"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12B70E8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3B4F430" w14:textId="77777777" w:rsidR="003902D4" w:rsidRPr="00A27491" w:rsidRDefault="003902D4" w:rsidP="003902D4">
      <w:pPr>
        <w:pStyle w:val="B1"/>
      </w:pPr>
      <w:r w:rsidRPr="00A27491">
        <w:t>2.</w:t>
      </w:r>
      <w:r w:rsidRPr="00A27491">
        <w:tab/>
        <w:t>shall start timer T203(End of RTP media); and</w:t>
      </w:r>
    </w:p>
    <w:p w14:paraId="2008902F"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03901E24" w14:textId="77777777" w:rsidR="003902D4" w:rsidRPr="00A27491" w:rsidRDefault="003902D4" w:rsidP="003902D4">
      <w:r w:rsidRPr="00A27491">
        <w:t>[TS 24.581, clause 7.2.3.4.2]</w:t>
      </w:r>
    </w:p>
    <w:p w14:paraId="4AE0EDFF"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32171BD7"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3B93D688"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199E790"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78555614"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CD42424"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17B620D"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56D78F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73C7943E" w14:textId="77777777" w:rsidR="003902D4" w:rsidRPr="00A27491" w:rsidRDefault="003902D4" w:rsidP="003902D4">
      <w:r w:rsidRPr="00A27491">
        <w:t>[TS 24.581, clause 7.2.3.7.8]</w:t>
      </w:r>
    </w:p>
    <w:p w14:paraId="4A8F04E9"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6BBC382E"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2EC43F3D" w14:textId="77777777" w:rsidR="003902D4" w:rsidRPr="00A27491" w:rsidRDefault="003902D4" w:rsidP="003902D4">
      <w:pPr>
        <w:pStyle w:val="B1"/>
      </w:pPr>
      <w:r w:rsidRPr="00A27491">
        <w:t>2.</w:t>
      </w:r>
      <w:r w:rsidRPr="00A27491">
        <w:tab/>
        <w:t>clear the stored current transmission arbitrator;</w:t>
      </w:r>
    </w:p>
    <w:p w14:paraId="39BACAD2"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E03B4F4"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F41C63C"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195EE495" w14:textId="77777777" w:rsidR="003902D4" w:rsidRPr="00A27491" w:rsidRDefault="003902D4" w:rsidP="003902D4">
      <w:r w:rsidRPr="00A27491">
        <w:t>[TS 24.581, clause 7.2.3.6.4]</w:t>
      </w:r>
    </w:p>
    <w:p w14:paraId="6873FA79"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5CE5B3" w14:textId="77777777" w:rsidR="003902D4" w:rsidRPr="00A27491" w:rsidRDefault="003902D4" w:rsidP="003902D4">
      <w:pPr>
        <w:pStyle w:val="B1"/>
      </w:pPr>
      <w:r w:rsidRPr="00A27491">
        <w:t>1.</w:t>
      </w:r>
      <w:r w:rsidRPr="00A27491">
        <w:tab/>
        <w:t>shall stop timer T206 (Stop talking warning), if running;</w:t>
      </w:r>
    </w:p>
    <w:p w14:paraId="3AE4D387" w14:textId="77777777" w:rsidR="003902D4" w:rsidRPr="00A27491" w:rsidRDefault="003902D4" w:rsidP="003902D4">
      <w:pPr>
        <w:pStyle w:val="B1"/>
      </w:pPr>
      <w:r w:rsidRPr="00A27491">
        <w:t>2.</w:t>
      </w:r>
      <w:r w:rsidRPr="00A27491">
        <w:tab/>
        <w:t>shall stop timer T207 (Stop talking), if running;</w:t>
      </w:r>
    </w:p>
    <w:p w14:paraId="7793B12A"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78009144"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8D1C507"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28089F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08399C34" w14:textId="77777777" w:rsidR="003902D4" w:rsidRPr="00A27491" w:rsidRDefault="003902D4" w:rsidP="003902D4">
      <w:pPr>
        <w:pStyle w:val="H6"/>
      </w:pPr>
      <w:r w:rsidRPr="00A27491">
        <w:t>7.2.2.3</w:t>
      </w:r>
      <w:r w:rsidRPr="00A27491">
        <w:tab/>
        <w:t>Test description</w:t>
      </w:r>
    </w:p>
    <w:p w14:paraId="252A37B5" w14:textId="77777777" w:rsidR="003902D4" w:rsidRPr="00A27491" w:rsidRDefault="003902D4" w:rsidP="003902D4">
      <w:pPr>
        <w:pStyle w:val="H6"/>
      </w:pPr>
      <w:r w:rsidRPr="00A27491">
        <w:t>7.2.2.3.1</w:t>
      </w:r>
      <w:r w:rsidRPr="00A27491">
        <w:tab/>
        <w:t>Pre-test conditions</w:t>
      </w:r>
    </w:p>
    <w:p w14:paraId="5FA7D2CC" w14:textId="77777777" w:rsidR="003902D4" w:rsidRPr="00A27491" w:rsidRDefault="003902D4" w:rsidP="003902D4">
      <w:pPr>
        <w:pStyle w:val="H6"/>
      </w:pPr>
      <w:r w:rsidRPr="00A27491">
        <w:t>System Simulator:</w:t>
      </w:r>
    </w:p>
    <w:p w14:paraId="444ED737" w14:textId="77777777" w:rsidR="003902D4" w:rsidRPr="00A27491" w:rsidRDefault="003902D4" w:rsidP="003902D4">
      <w:pPr>
        <w:pStyle w:val="B1"/>
      </w:pPr>
      <w:r w:rsidRPr="00A27491">
        <w:t>-</w:t>
      </w:r>
      <w:r w:rsidRPr="00A27491">
        <w:tab/>
      </w:r>
      <w:r w:rsidRPr="00A27491">
        <w:rPr>
          <w:color w:val="000000"/>
        </w:rPr>
        <w:t>SS-UE1 (MCVideo Client)</w:t>
      </w:r>
    </w:p>
    <w:p w14:paraId="1FA3438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562771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3D80BB6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EA126EC" w14:textId="77777777" w:rsidR="003902D4" w:rsidRPr="00A27491" w:rsidRDefault="003902D4" w:rsidP="003902D4">
      <w:pPr>
        <w:pStyle w:val="B1"/>
      </w:pPr>
      <w:r w:rsidRPr="00A27491">
        <w:t>-</w:t>
      </w:r>
      <w:r w:rsidRPr="00A27491">
        <w:tab/>
      </w:r>
      <w:r w:rsidRPr="00A27491">
        <w:rPr>
          <w:color w:val="000000"/>
        </w:rPr>
        <w:t>SS-NW (MCVideo server)</w:t>
      </w:r>
    </w:p>
    <w:p w14:paraId="575EE56E"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E94818D"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3CA9C87C" w14:textId="77777777" w:rsidR="003902D4" w:rsidRPr="00A27491" w:rsidRDefault="003902D4" w:rsidP="003902D4">
      <w:pPr>
        <w:pStyle w:val="H6"/>
      </w:pPr>
      <w:r w:rsidRPr="00A27491">
        <w:t>IUT:</w:t>
      </w:r>
    </w:p>
    <w:p w14:paraId="587D1769" w14:textId="77777777" w:rsidR="003902D4" w:rsidRPr="00A27491" w:rsidRDefault="003902D4" w:rsidP="003902D4">
      <w:pPr>
        <w:pStyle w:val="B1"/>
      </w:pPr>
      <w:r w:rsidRPr="00A27491">
        <w:t>-</w:t>
      </w:r>
      <w:r w:rsidRPr="00A27491">
        <w:tab/>
        <w:t>UE (MCVideo Client)</w:t>
      </w:r>
    </w:p>
    <w:p w14:paraId="51F7F33B" w14:textId="06DF1F77" w:rsidR="003902D4" w:rsidRPr="00A27491" w:rsidRDefault="003902D4" w:rsidP="003902D4">
      <w:pPr>
        <w:pStyle w:val="B1"/>
      </w:pPr>
      <w:r w:rsidRPr="00A27491">
        <w:t>-</w:t>
      </w:r>
      <w:r w:rsidRPr="00A27491">
        <w:tab/>
        <w:t>The test USIM set as defined in TS 36.579-1 [2] clause 5.5.10 is inserted.</w:t>
      </w:r>
    </w:p>
    <w:p w14:paraId="303B0157"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2AF3774" w14:textId="77777777" w:rsidR="003902D4" w:rsidRPr="00A27491" w:rsidRDefault="003902D4" w:rsidP="003902D4">
      <w:pPr>
        <w:pStyle w:val="H6"/>
      </w:pPr>
      <w:r w:rsidRPr="00A27491">
        <w:t>Preamble:</w:t>
      </w:r>
    </w:p>
    <w:p w14:paraId="76EF369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20EAD8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2AC163A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819310C" w14:textId="77777777" w:rsidR="003902D4" w:rsidRPr="00A27491" w:rsidRDefault="003902D4" w:rsidP="003902D4">
      <w:pPr>
        <w:pStyle w:val="B1"/>
      </w:pPr>
      <w:r w:rsidRPr="00A27491">
        <w:t>-</w:t>
      </w:r>
      <w:r w:rsidRPr="00A27491">
        <w:tab/>
        <w:t>The UE is switched-off.</w:t>
      </w:r>
    </w:p>
    <w:p w14:paraId="597B6D5A" w14:textId="77777777" w:rsidR="003902D4" w:rsidRPr="00A27491" w:rsidRDefault="003902D4" w:rsidP="003902D4">
      <w:pPr>
        <w:pStyle w:val="B1"/>
      </w:pPr>
      <w:r w:rsidRPr="00A27491">
        <w:t>-</w:t>
      </w:r>
      <w:r w:rsidRPr="00A27491">
        <w:tab/>
        <w:t>UE States at the end of the preamble</w:t>
      </w:r>
    </w:p>
    <w:p w14:paraId="6F1F0749" w14:textId="77777777" w:rsidR="003902D4" w:rsidRPr="00A27491" w:rsidRDefault="003902D4" w:rsidP="003902D4">
      <w:pPr>
        <w:pStyle w:val="B2"/>
      </w:pPr>
      <w:r w:rsidRPr="00A27491">
        <w:t>-</w:t>
      </w:r>
      <w:r w:rsidRPr="00A27491">
        <w:tab/>
        <w:t>The UE is in state 'switched-off'.</w:t>
      </w:r>
    </w:p>
    <w:p w14:paraId="14676373" w14:textId="77777777" w:rsidR="003902D4" w:rsidRPr="00A27491" w:rsidRDefault="003902D4" w:rsidP="003902D4">
      <w:pPr>
        <w:pStyle w:val="H6"/>
      </w:pPr>
      <w:r w:rsidRPr="00A27491">
        <w:t>7.2.2.3.2</w:t>
      </w:r>
      <w:r w:rsidRPr="00A27491">
        <w:tab/>
        <w:t>Test procedure sequence</w:t>
      </w:r>
    </w:p>
    <w:p w14:paraId="5D5EE3DB" w14:textId="77777777" w:rsidR="003902D4" w:rsidRPr="00A27491" w:rsidRDefault="003902D4" w:rsidP="003902D4">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E594FA6" w14:textId="77777777" w:rsidTr="00D508ED">
        <w:tc>
          <w:tcPr>
            <w:tcW w:w="648" w:type="dxa"/>
            <w:tcBorders>
              <w:top w:val="single" w:sz="4" w:space="0" w:color="auto"/>
              <w:left w:val="single" w:sz="4" w:space="0" w:color="auto"/>
              <w:bottom w:val="nil"/>
              <w:right w:val="single" w:sz="4" w:space="0" w:color="auto"/>
            </w:tcBorders>
            <w:hideMark/>
          </w:tcPr>
          <w:p w14:paraId="1C58216D"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C07166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6F37C6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5F784F5"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3B47E2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B9366A3" w14:textId="77777777" w:rsidTr="00D508ED">
        <w:tc>
          <w:tcPr>
            <w:tcW w:w="648" w:type="dxa"/>
            <w:tcBorders>
              <w:top w:val="nil"/>
              <w:left w:val="single" w:sz="4" w:space="0" w:color="auto"/>
              <w:bottom w:val="single" w:sz="4" w:space="0" w:color="auto"/>
              <w:right w:val="single" w:sz="4" w:space="0" w:color="auto"/>
            </w:tcBorders>
          </w:tcPr>
          <w:p w14:paraId="7351824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8FF91B9"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F86150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5E1E84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698450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A9E0785" w14:textId="77777777" w:rsidR="003902D4" w:rsidRPr="00A27491" w:rsidRDefault="003902D4" w:rsidP="00D508ED">
            <w:pPr>
              <w:pStyle w:val="TAH"/>
              <w:spacing w:line="256" w:lineRule="auto"/>
              <w:rPr>
                <w:lang w:eastAsia="en-US"/>
              </w:rPr>
            </w:pPr>
          </w:p>
        </w:tc>
      </w:tr>
      <w:tr w:rsidR="003902D4" w:rsidRPr="00A27491" w14:paraId="1BA0B77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0D5559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40EAD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C7E901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B06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D44B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A1CF7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A3ECF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AA07CB"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8F9FB38" w14:textId="77777777" w:rsidR="003902D4" w:rsidRPr="00A27491" w:rsidRDefault="003902D4" w:rsidP="00E972B2">
            <w:pPr>
              <w:pStyle w:val="TAL"/>
              <w:rPr>
                <w:lang w:eastAsia="en-US"/>
              </w:rPr>
            </w:pPr>
            <w:r w:rsidRPr="00A27491">
              <w:rPr>
                <w:lang w:eastAsia="en-US"/>
              </w:rPr>
              <w:t>Trigger the UE to reset UTC time and location.</w:t>
            </w:r>
          </w:p>
          <w:p w14:paraId="69277293" w14:textId="77777777" w:rsidR="003902D4" w:rsidRPr="00A27491" w:rsidRDefault="003902D4" w:rsidP="00E972B2">
            <w:pPr>
              <w:pStyle w:val="TAL"/>
              <w:rPr>
                <w:lang w:eastAsia="en-US"/>
              </w:rPr>
            </w:pPr>
          </w:p>
          <w:p w14:paraId="29636C7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643C1E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72A4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0EED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BF5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7C7B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C645B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46DB86D"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10490EDC" w14:textId="77777777" w:rsidR="003902D4" w:rsidRPr="00A27491" w:rsidRDefault="003902D4" w:rsidP="00D508ED">
            <w:pPr>
              <w:pStyle w:val="TAL"/>
              <w:spacing w:line="256" w:lineRule="auto"/>
              <w:rPr>
                <w:lang w:eastAsia="en-US"/>
              </w:rPr>
            </w:pPr>
          </w:p>
          <w:p w14:paraId="5DCBB88E"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7406F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3CE4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4BAB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1CD74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A83D0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95892E"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2BCA737" w14:textId="4BD6185C"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A67CC6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19B36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047F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ABF3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0F9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3A07BD"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847C18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A9D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9F88DB8"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F61CC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659C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4556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D55C5F"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459EC1"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BE7F78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0EDBD6"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E14A7F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7D698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2BB75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134D47"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5887728"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6F50159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E5A314D"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15224E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1E3A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CC80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8BE909"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E77F15C"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A73475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4A42D"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29B4EC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2B03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CADE4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D035637"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40F5E5D"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CA3DC4B"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45470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DE19B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8D15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7B431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5544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BDC705"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488EF6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453E03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0CD432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95BFE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4EEE1B2"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EB1407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1F9CA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4C8AF65"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1FD868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1F3599"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5803C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95B0E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C6DB4C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025923"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22279F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FAEDCC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59113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F6510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8F8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830BE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6F471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BC1D5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6BF5D0A"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66123D2"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A80B4D"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4C664E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1A139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4A2718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086F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3A438D7"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E2580F3"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D0B2E1"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346B625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78B9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118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EAFE5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02B704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D7FEBA6"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80298D"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2C6F5F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5D5F1B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EEE1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357972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24D5382" w14:textId="40885D8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B89747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716E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46BC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B42B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53FD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A423765"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5637A379" w14:textId="77777777" w:rsidR="003902D4" w:rsidRPr="00A27491" w:rsidRDefault="003902D4" w:rsidP="003902D4"/>
    <w:p w14:paraId="2F8739B1" w14:textId="77777777" w:rsidR="003902D4" w:rsidRPr="00A27491" w:rsidRDefault="003902D4" w:rsidP="003902D4">
      <w:pPr>
        <w:pStyle w:val="H6"/>
        <w:rPr>
          <w:lang w:eastAsia="ko-KR"/>
        </w:rPr>
      </w:pPr>
      <w:r w:rsidRPr="00A27491">
        <w:t>7.2.2.3.3</w:t>
      </w:r>
      <w:r w:rsidRPr="00A27491">
        <w:tab/>
        <w:t>Specific message contents</w:t>
      </w:r>
    </w:p>
    <w:p w14:paraId="71BD01E1" w14:textId="77777777" w:rsidR="003902D4" w:rsidRPr="00A27491" w:rsidRDefault="003902D4" w:rsidP="003902D4">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1116C5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AFE18FC"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718054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752124"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52104"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5091F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CD4E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5A219E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33770B"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86AC9AC"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C79BC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BB1233F" w14:textId="77777777" w:rsidR="003902D4" w:rsidRPr="00A27491" w:rsidRDefault="003902D4" w:rsidP="00D508ED">
            <w:pPr>
              <w:pStyle w:val="TAL"/>
              <w:spacing w:line="256" w:lineRule="auto"/>
              <w:rPr>
                <w:lang w:eastAsia="en-US"/>
              </w:rPr>
            </w:pPr>
          </w:p>
        </w:tc>
      </w:tr>
      <w:tr w:rsidR="003902D4" w:rsidRPr="00A27491" w14:paraId="3D0E90F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C98479"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EBD49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147C5BA"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7949BB" w14:textId="77777777" w:rsidR="003902D4" w:rsidRPr="00A27491" w:rsidRDefault="003902D4" w:rsidP="00D508ED">
            <w:pPr>
              <w:pStyle w:val="TAL"/>
              <w:spacing w:line="256" w:lineRule="auto"/>
              <w:rPr>
                <w:lang w:eastAsia="en-US"/>
              </w:rPr>
            </w:pPr>
          </w:p>
        </w:tc>
      </w:tr>
      <w:tr w:rsidR="003902D4" w:rsidRPr="00A27491" w14:paraId="1C93B27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DCC55F"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1A8CC5B3"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58924FE"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95CEA42" w14:textId="77777777" w:rsidR="003902D4" w:rsidRPr="00A27491" w:rsidRDefault="003902D4" w:rsidP="00D508ED">
            <w:pPr>
              <w:pStyle w:val="TAL"/>
              <w:spacing w:line="256" w:lineRule="auto"/>
              <w:rPr>
                <w:lang w:eastAsia="en-US"/>
              </w:rPr>
            </w:pPr>
          </w:p>
        </w:tc>
      </w:tr>
    </w:tbl>
    <w:p w14:paraId="6932DD9E" w14:textId="77777777" w:rsidR="003902D4" w:rsidRPr="00A27491" w:rsidRDefault="003902D4" w:rsidP="003902D4"/>
    <w:p w14:paraId="5F6CD46F" w14:textId="77777777" w:rsidR="003902D4" w:rsidRPr="00A27491" w:rsidRDefault="003902D4" w:rsidP="003902D4">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5EB3FA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D1E7E96"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17AEC07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CF5803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44D80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209620"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22C470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F46B83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1ABA6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A6CB53C"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771C01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1E452BC" w14:textId="77777777" w:rsidR="003902D4" w:rsidRPr="00A27491" w:rsidRDefault="003902D4" w:rsidP="00D508ED">
            <w:pPr>
              <w:pStyle w:val="TAL"/>
              <w:spacing w:line="256" w:lineRule="auto"/>
              <w:rPr>
                <w:lang w:eastAsia="en-US"/>
              </w:rPr>
            </w:pPr>
          </w:p>
        </w:tc>
      </w:tr>
      <w:tr w:rsidR="003902D4" w:rsidRPr="00A27491" w14:paraId="596D4A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16A9A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76DC4F"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9EE937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9C5B75" w14:textId="77777777" w:rsidR="003902D4" w:rsidRPr="00A27491" w:rsidRDefault="003902D4" w:rsidP="00D508ED">
            <w:pPr>
              <w:pStyle w:val="TAL"/>
              <w:spacing w:line="256" w:lineRule="auto"/>
              <w:rPr>
                <w:lang w:eastAsia="en-US"/>
              </w:rPr>
            </w:pPr>
          </w:p>
        </w:tc>
      </w:tr>
      <w:tr w:rsidR="003902D4" w:rsidRPr="00A27491" w14:paraId="2168DF0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CE31C3" w14:textId="77777777" w:rsidR="003902D4" w:rsidRPr="00A27491" w:rsidRDefault="003902D4" w:rsidP="00D508ED">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1157D5B7" w14:textId="77777777" w:rsidR="003902D4" w:rsidRPr="00A27491" w:rsidRDefault="003902D4" w:rsidP="00E972B2">
            <w:pPr>
              <w:pStyle w:val="TAL"/>
              <w:rPr>
                <w:rFonts w:eastAsia="MS PGothic"/>
                <w:lang w:eastAsia="en-US"/>
              </w:rPr>
            </w:pPr>
            <w:r w:rsidRPr="00A27491">
              <w:rPr>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1AE991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339F08" w14:textId="77777777" w:rsidR="003902D4" w:rsidRPr="00A27491" w:rsidRDefault="003902D4" w:rsidP="00D508ED">
            <w:pPr>
              <w:pStyle w:val="TAL"/>
              <w:spacing w:line="256" w:lineRule="auto"/>
              <w:rPr>
                <w:lang w:eastAsia="en-US"/>
              </w:rPr>
            </w:pPr>
          </w:p>
        </w:tc>
      </w:tr>
    </w:tbl>
    <w:p w14:paraId="4F4109AD" w14:textId="77777777" w:rsidR="003902D4" w:rsidRPr="00A27491" w:rsidRDefault="003902D4" w:rsidP="003902D4"/>
    <w:p w14:paraId="0D1D0E8A" w14:textId="77777777" w:rsidR="003902D4" w:rsidRPr="00A27491" w:rsidRDefault="003902D4" w:rsidP="003902D4">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0761E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EC36BB2"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10411D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843DDB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9EA16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A2F56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ACB24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FCAF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D25BA6E"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B6DE3AE"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1C45C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51425D8" w14:textId="77777777" w:rsidR="003902D4" w:rsidRPr="00A27491" w:rsidRDefault="003902D4" w:rsidP="00D508ED">
            <w:pPr>
              <w:pStyle w:val="TAL"/>
              <w:spacing w:line="256" w:lineRule="auto"/>
              <w:rPr>
                <w:lang w:eastAsia="en-US"/>
              </w:rPr>
            </w:pPr>
          </w:p>
        </w:tc>
      </w:tr>
      <w:tr w:rsidR="003902D4" w:rsidRPr="00A27491" w14:paraId="170E258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8E3C2C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B3B9F1"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DF0F2C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F9E4D74" w14:textId="77777777" w:rsidR="003902D4" w:rsidRPr="00A27491" w:rsidRDefault="003902D4" w:rsidP="00D508ED">
            <w:pPr>
              <w:pStyle w:val="TAL"/>
              <w:spacing w:line="256" w:lineRule="auto"/>
              <w:rPr>
                <w:lang w:eastAsia="en-US"/>
              </w:rPr>
            </w:pPr>
          </w:p>
        </w:tc>
      </w:tr>
    </w:tbl>
    <w:p w14:paraId="14C32D80" w14:textId="77777777" w:rsidR="003902D4" w:rsidRPr="00A27491" w:rsidRDefault="003902D4" w:rsidP="003902D4"/>
    <w:p w14:paraId="1EB53F79" w14:textId="77777777" w:rsidR="003902D4" w:rsidRPr="00A27491" w:rsidRDefault="003902D4" w:rsidP="003902D4">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9B13E9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50D2B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6AB371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FBB7EA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F684F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56D4D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02FF41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229C3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1047B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3FB1DAE"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AE547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EBE7D7" w14:textId="77777777" w:rsidR="003902D4" w:rsidRPr="00A27491" w:rsidRDefault="003902D4" w:rsidP="00D508ED">
            <w:pPr>
              <w:pStyle w:val="TAL"/>
              <w:spacing w:line="256" w:lineRule="auto"/>
              <w:rPr>
                <w:lang w:eastAsia="en-US"/>
              </w:rPr>
            </w:pPr>
          </w:p>
        </w:tc>
      </w:tr>
      <w:tr w:rsidR="003902D4" w:rsidRPr="00A27491" w14:paraId="5367C9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34452C"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B4E6814"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FB787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F4A6094" w14:textId="77777777" w:rsidR="003902D4" w:rsidRPr="00A27491" w:rsidRDefault="003902D4" w:rsidP="00D508ED">
            <w:pPr>
              <w:pStyle w:val="TAL"/>
              <w:spacing w:line="256" w:lineRule="auto"/>
              <w:rPr>
                <w:lang w:eastAsia="en-US"/>
              </w:rPr>
            </w:pPr>
          </w:p>
        </w:tc>
      </w:tr>
    </w:tbl>
    <w:p w14:paraId="4FA3AB3A" w14:textId="77777777" w:rsidR="003902D4" w:rsidRPr="00A27491" w:rsidRDefault="003902D4" w:rsidP="003902D4"/>
    <w:p w14:paraId="54ECB8BF" w14:textId="77777777" w:rsidR="003902D4" w:rsidRPr="00A27491" w:rsidRDefault="003902D4" w:rsidP="003902D4">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63E02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87847B6"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9B9D4C" w14:textId="77777777" w:rsidR="003902D4" w:rsidRPr="00A27491" w:rsidRDefault="003902D4" w:rsidP="003902D4"/>
    <w:p w14:paraId="57EE57FB" w14:textId="77777777" w:rsidR="003902D4" w:rsidRPr="00A27491" w:rsidRDefault="003902D4" w:rsidP="003902D4">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5168E9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DB21D2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D68C35F" w14:textId="77777777" w:rsidR="003902D4" w:rsidRPr="00A27491" w:rsidRDefault="003902D4" w:rsidP="003902D4"/>
    <w:p w14:paraId="271BD3CD" w14:textId="77777777" w:rsidR="003902D4" w:rsidRPr="00A27491" w:rsidRDefault="003902D4" w:rsidP="003902D4">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584DD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993377"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4898150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AE593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A16A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79AA3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384615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469C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D6AE0F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8454B81"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56E83A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BBD9E2C" w14:textId="77777777" w:rsidR="003902D4" w:rsidRPr="00A27491" w:rsidRDefault="003902D4" w:rsidP="00D508ED">
            <w:pPr>
              <w:pStyle w:val="TAL"/>
              <w:spacing w:line="256" w:lineRule="auto"/>
              <w:rPr>
                <w:lang w:eastAsia="en-US"/>
              </w:rPr>
            </w:pPr>
          </w:p>
        </w:tc>
      </w:tr>
      <w:tr w:rsidR="003902D4" w:rsidRPr="00A27491" w14:paraId="6F30E68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8C0AB6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C33A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D6986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A2C373" w14:textId="77777777" w:rsidR="003902D4" w:rsidRPr="00A27491" w:rsidRDefault="003902D4" w:rsidP="00D508ED">
            <w:pPr>
              <w:pStyle w:val="TAL"/>
              <w:spacing w:line="256" w:lineRule="auto"/>
              <w:rPr>
                <w:lang w:eastAsia="en-US"/>
              </w:rPr>
            </w:pPr>
          </w:p>
        </w:tc>
      </w:tr>
    </w:tbl>
    <w:p w14:paraId="4209658C" w14:textId="77777777" w:rsidR="003902D4" w:rsidRPr="00A27491" w:rsidRDefault="003902D4" w:rsidP="003902D4"/>
    <w:p w14:paraId="7D8979DB" w14:textId="77777777" w:rsidR="003902D4" w:rsidRPr="00A27491" w:rsidRDefault="003902D4" w:rsidP="003902D4">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E9B52B2"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14CA23"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474DA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C030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008E8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768E4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12EE5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F5861D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93C0DF2"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EFB1F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98B1B4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8A28F18" w14:textId="77777777" w:rsidR="003902D4" w:rsidRPr="00A27491" w:rsidRDefault="003902D4" w:rsidP="00D508ED">
            <w:pPr>
              <w:pStyle w:val="TAL"/>
              <w:spacing w:line="256" w:lineRule="auto"/>
              <w:rPr>
                <w:lang w:eastAsia="en-US"/>
              </w:rPr>
            </w:pPr>
          </w:p>
        </w:tc>
      </w:tr>
      <w:tr w:rsidR="003902D4" w:rsidRPr="00A27491" w14:paraId="6F05AC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CAD371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C272E9E"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3445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E51B126" w14:textId="77777777" w:rsidR="003902D4" w:rsidRPr="00A27491" w:rsidRDefault="003902D4" w:rsidP="00D508ED">
            <w:pPr>
              <w:pStyle w:val="TAL"/>
              <w:spacing w:line="256" w:lineRule="auto"/>
              <w:rPr>
                <w:lang w:eastAsia="en-US"/>
              </w:rPr>
            </w:pPr>
          </w:p>
        </w:tc>
      </w:tr>
    </w:tbl>
    <w:p w14:paraId="47C36F45" w14:textId="77777777" w:rsidR="003902D4" w:rsidRPr="00A27491" w:rsidRDefault="003902D4" w:rsidP="003902D4"/>
    <w:p w14:paraId="2F907D77" w14:textId="77777777" w:rsidR="003902D4" w:rsidRPr="00A27491" w:rsidRDefault="003902D4" w:rsidP="003902D4">
      <w:pPr>
        <w:pStyle w:val="Heading3"/>
      </w:pPr>
      <w:bookmarkStart w:id="869" w:name="_Toc171440785"/>
      <w:r w:rsidRPr="00A27491">
        <w:t>7.2.3</w:t>
      </w:r>
      <w:r w:rsidRPr="00A27491">
        <w:tab/>
        <w:t>Off-network / Private Call / Manual Commencement Mode / Call Released before establishment completion / Call request rejected / Call establishment successful / Client Originated (CO)</w:t>
      </w:r>
      <w:bookmarkEnd w:id="869"/>
    </w:p>
    <w:p w14:paraId="5529F813" w14:textId="77777777" w:rsidR="003902D4" w:rsidRPr="00A27491" w:rsidRDefault="003902D4" w:rsidP="003902D4">
      <w:pPr>
        <w:pStyle w:val="H6"/>
      </w:pPr>
      <w:r w:rsidRPr="00A27491">
        <w:t>7.2.3.1</w:t>
      </w:r>
      <w:r w:rsidRPr="00A27491">
        <w:tab/>
        <w:t>Test Purpose (TP)</w:t>
      </w:r>
    </w:p>
    <w:p w14:paraId="461ED36F" w14:textId="77777777" w:rsidR="003902D4" w:rsidRPr="00A27491" w:rsidRDefault="003902D4" w:rsidP="003902D4">
      <w:pPr>
        <w:pStyle w:val="H6"/>
      </w:pPr>
      <w:r w:rsidRPr="00A27491">
        <w:t>(1)</w:t>
      </w:r>
    </w:p>
    <w:p w14:paraId="27A21DB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w:t>
      </w:r>
    </w:p>
    <w:p w14:paraId="1159FD6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459F8D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private call with Manual Commencement Mode }</w:t>
      </w:r>
    </w:p>
    <w:p w14:paraId="4AABDC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the establishment of an MCVideo private call with Manual Commencement Mode }</w:t>
      </w:r>
    </w:p>
    <w:p w14:paraId="3E3B800D" w14:textId="77777777" w:rsidR="003902D4" w:rsidRPr="00A27491" w:rsidRDefault="003902D4" w:rsidP="003902D4">
      <w:pPr>
        <w:pStyle w:val="PL"/>
        <w:rPr>
          <w:noProof w:val="0"/>
        </w:rPr>
      </w:pPr>
      <w:r w:rsidRPr="00A27491">
        <w:rPr>
          <w:noProof w:val="0"/>
        </w:rPr>
        <w:t xml:space="preserve">            }</w:t>
      </w:r>
    </w:p>
    <w:p w14:paraId="0BAC46B9" w14:textId="77777777" w:rsidR="003902D4" w:rsidRPr="00A27491" w:rsidRDefault="003902D4" w:rsidP="003902D4">
      <w:pPr>
        <w:pStyle w:val="PL"/>
        <w:rPr>
          <w:noProof w:val="0"/>
        </w:rPr>
      </w:pPr>
    </w:p>
    <w:p w14:paraId="6B21CC12" w14:textId="77777777" w:rsidR="003902D4" w:rsidRPr="00A27491" w:rsidRDefault="003902D4" w:rsidP="003902D4">
      <w:pPr>
        <w:pStyle w:val="H6"/>
      </w:pPr>
      <w:r w:rsidRPr="00A27491">
        <w:t>(2)</w:t>
      </w:r>
    </w:p>
    <w:p w14:paraId="0A9EB67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5CACAA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FCE015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User requests termination of the call after a PRIVATE CALL RINGING message has been received but before the completion of the call establishment }</w:t>
      </w:r>
    </w:p>
    <w:p w14:paraId="2D169D8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RELEASE message and terminates the call establishment }</w:t>
      </w:r>
    </w:p>
    <w:p w14:paraId="57A54676" w14:textId="77777777" w:rsidR="003902D4" w:rsidRPr="00A27491" w:rsidRDefault="003902D4" w:rsidP="003902D4">
      <w:pPr>
        <w:pStyle w:val="PL"/>
        <w:rPr>
          <w:noProof w:val="0"/>
        </w:rPr>
      </w:pPr>
      <w:r w:rsidRPr="00A27491">
        <w:rPr>
          <w:noProof w:val="0"/>
        </w:rPr>
        <w:t xml:space="preserve">            }</w:t>
      </w:r>
    </w:p>
    <w:p w14:paraId="7A8D0C95" w14:textId="77777777" w:rsidR="003902D4" w:rsidRPr="00A27491" w:rsidRDefault="003902D4" w:rsidP="003902D4">
      <w:pPr>
        <w:pStyle w:val="PL"/>
        <w:rPr>
          <w:noProof w:val="0"/>
        </w:rPr>
      </w:pPr>
    </w:p>
    <w:p w14:paraId="1028A9AA" w14:textId="77777777" w:rsidR="003902D4" w:rsidRPr="00A27491" w:rsidRDefault="003902D4" w:rsidP="003902D4">
      <w:pPr>
        <w:pStyle w:val="H6"/>
      </w:pPr>
      <w:r w:rsidRPr="00A27491">
        <w:t>(3)</w:t>
      </w:r>
    </w:p>
    <w:p w14:paraId="0301AA3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1EBB01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9CF06F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REJECT message after a PRIVATE CALL RINGING message has been received but before the completion of the call establishment }</w:t>
      </w:r>
    </w:p>
    <w:p w14:paraId="164C4EAA"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terminates the call establishment }</w:t>
      </w:r>
    </w:p>
    <w:p w14:paraId="08728423" w14:textId="77777777" w:rsidR="003902D4" w:rsidRPr="00A27491" w:rsidRDefault="003902D4" w:rsidP="003902D4">
      <w:pPr>
        <w:pStyle w:val="PL"/>
        <w:rPr>
          <w:noProof w:val="0"/>
        </w:rPr>
      </w:pPr>
      <w:r w:rsidRPr="00A27491">
        <w:rPr>
          <w:noProof w:val="0"/>
        </w:rPr>
        <w:t xml:space="preserve">            }</w:t>
      </w:r>
    </w:p>
    <w:p w14:paraId="2C43E4EB" w14:textId="77777777" w:rsidR="003902D4" w:rsidRPr="00A27491" w:rsidRDefault="003902D4" w:rsidP="003902D4">
      <w:pPr>
        <w:pStyle w:val="PL"/>
        <w:rPr>
          <w:noProof w:val="0"/>
        </w:rPr>
      </w:pPr>
    </w:p>
    <w:p w14:paraId="43B1D9AC" w14:textId="77777777" w:rsidR="003902D4" w:rsidRPr="00A27491" w:rsidRDefault="003902D4" w:rsidP="003902D4">
      <w:pPr>
        <w:pStyle w:val="H6"/>
      </w:pPr>
      <w:r w:rsidRPr="00A27491">
        <w:t>(4)</w:t>
      </w:r>
    </w:p>
    <w:p w14:paraId="18F86E3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DA8AF1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52A66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RINGING message followed by a PRIVATE CALL ACCEPT message }</w:t>
      </w:r>
    </w:p>
    <w:p w14:paraId="4CC79A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transmits a PRIVATE CALL ACCEPT ACK message </w:t>
      </w:r>
      <w:r w:rsidRPr="00A27491">
        <w:rPr>
          <w:b/>
          <w:noProof w:val="0"/>
        </w:rPr>
        <w:t>and</w:t>
      </w:r>
      <w:r w:rsidRPr="00A27491">
        <w:rPr>
          <w:noProof w:val="0"/>
        </w:rPr>
        <w:t xml:space="preserve"> considers the call as being established }</w:t>
      </w:r>
    </w:p>
    <w:p w14:paraId="20909068" w14:textId="77777777" w:rsidR="003902D4" w:rsidRPr="00A27491" w:rsidRDefault="003902D4" w:rsidP="003902D4">
      <w:pPr>
        <w:pStyle w:val="PL"/>
        <w:rPr>
          <w:noProof w:val="0"/>
        </w:rPr>
      </w:pPr>
      <w:r w:rsidRPr="00A27491">
        <w:rPr>
          <w:noProof w:val="0"/>
        </w:rPr>
        <w:t xml:space="preserve">            }</w:t>
      </w:r>
    </w:p>
    <w:p w14:paraId="6500B2BB" w14:textId="77777777" w:rsidR="003902D4" w:rsidRPr="00A27491" w:rsidRDefault="003902D4" w:rsidP="003902D4">
      <w:pPr>
        <w:pStyle w:val="PL"/>
        <w:rPr>
          <w:noProof w:val="0"/>
        </w:rPr>
      </w:pPr>
    </w:p>
    <w:p w14:paraId="66D59EAD" w14:textId="77777777" w:rsidR="003902D4" w:rsidRPr="00A27491" w:rsidRDefault="003902D4" w:rsidP="003902D4">
      <w:pPr>
        <w:pStyle w:val="H6"/>
      </w:pPr>
      <w:r w:rsidRPr="00A27491">
        <w:t>7.2.3.2</w:t>
      </w:r>
      <w:r w:rsidRPr="00A27491">
        <w:tab/>
        <w:t>Conformance requirements</w:t>
      </w:r>
    </w:p>
    <w:p w14:paraId="2C353E85" w14:textId="77777777" w:rsidR="003902D4" w:rsidRPr="00A27491" w:rsidRDefault="003902D4" w:rsidP="003902D4">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11AC4ED5" w14:textId="77777777" w:rsidR="003902D4" w:rsidRPr="00A27491" w:rsidRDefault="003902D4" w:rsidP="003902D4">
      <w:r w:rsidRPr="00A27491">
        <w:t>[TS 24.281, clause 10.3.2.4.2.1]</w:t>
      </w:r>
    </w:p>
    <w:p w14:paraId="1A59050B"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64232B4B"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3440D435"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3619C7AD"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160E0A32"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33A9EB8B"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18BE02FF"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4C85BFC3"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21A6E7C"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B0D724D"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DE6B2FD"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366D6489"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DB6A055"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02319814"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43A3D769"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7F8BAE0F"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2CA18144"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4AE8E572"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63B714CA"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01A56313"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40D693A3" w14:textId="77777777" w:rsidR="003902D4" w:rsidRPr="00A27491" w:rsidRDefault="003902D4" w:rsidP="003902D4">
      <w:pPr>
        <w:pStyle w:val="B2"/>
      </w:pPr>
      <w:r w:rsidRPr="00A27491">
        <w:t>c)</w:t>
      </w:r>
      <w:r w:rsidRPr="00A27491">
        <w:tab/>
        <w:t>shall set the MCVideo user ID of the callee IE with the stored callee ID;</w:t>
      </w:r>
    </w:p>
    <w:p w14:paraId="02EAB5DA" w14:textId="77777777" w:rsidR="003902D4" w:rsidRPr="00A27491" w:rsidRDefault="003902D4" w:rsidP="003902D4">
      <w:pPr>
        <w:pStyle w:val="B2"/>
      </w:pPr>
      <w:r w:rsidRPr="00A27491">
        <w:t>d)</w:t>
      </w:r>
      <w:r w:rsidRPr="00A27491">
        <w:tab/>
        <w:t>shall set the Commencement mode IE with the stored commencement mode;</w:t>
      </w:r>
    </w:p>
    <w:p w14:paraId="014F1EC7" w14:textId="77777777" w:rsidR="003902D4" w:rsidRPr="00A27491" w:rsidRDefault="003902D4" w:rsidP="003902D4">
      <w:pPr>
        <w:pStyle w:val="B2"/>
      </w:pPr>
      <w:r w:rsidRPr="00A27491">
        <w:t>e)</w:t>
      </w:r>
      <w:r w:rsidRPr="00A27491">
        <w:tab/>
        <w:t>shall set the Call type IE with the stored current call type;</w:t>
      </w:r>
    </w:p>
    <w:p w14:paraId="535C5CB6"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195D873C" w14:textId="77777777" w:rsidR="003902D4" w:rsidRPr="00A27491" w:rsidRDefault="003902D4" w:rsidP="003902D4">
      <w:pPr>
        <w:pStyle w:val="B2"/>
      </w:pPr>
      <w:r w:rsidRPr="00A27491">
        <w:t>g)</w:t>
      </w:r>
      <w:r w:rsidRPr="00A27491">
        <w:tab/>
        <w:t>may set the User location IE with the stored user location.</w:t>
      </w:r>
    </w:p>
    <w:p w14:paraId="3419B65B"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59758551"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0C88607A"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66E9D8F2"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3434B7B2" w14:textId="77777777" w:rsidR="003902D4" w:rsidRPr="00A27491" w:rsidRDefault="003902D4" w:rsidP="003902D4">
      <w:r w:rsidRPr="00A27491">
        <w:t>[TS 24.281, clause 10.3.2.4.2.3]</w:t>
      </w:r>
    </w:p>
    <w:p w14:paraId="65780433"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4845FEE1" w14:textId="77777777" w:rsidR="003902D4" w:rsidRPr="00A27491" w:rsidRDefault="003902D4" w:rsidP="003902D4">
      <w:pPr>
        <w:pStyle w:val="B1"/>
        <w:rPr>
          <w:lang w:eastAsia="ko-KR"/>
        </w:rPr>
      </w:pPr>
      <w:r w:rsidRPr="00A27491">
        <w:rPr>
          <w:lang w:eastAsia="ko-KR"/>
        </w:rPr>
        <w:t>1)</w:t>
      </w:r>
      <w:r w:rsidRPr="00A27491">
        <w:rPr>
          <w:lang w:eastAsia="ko-KR"/>
        </w:rPr>
        <w:tab/>
        <w:t>shall remain in the "P2: waiting for call response" state.</w:t>
      </w:r>
    </w:p>
    <w:p w14:paraId="404FDC39" w14:textId="77777777" w:rsidR="003902D4" w:rsidRPr="00A27491" w:rsidRDefault="003902D4" w:rsidP="003902D4">
      <w:r w:rsidRPr="00A27491">
        <w:t>[TS 24.281, clause 10.3.2.4.2.9]</w:t>
      </w:r>
    </w:p>
    <w:p w14:paraId="52C0526B" w14:textId="77777777" w:rsidR="003902D4" w:rsidRPr="00A27491" w:rsidRDefault="003902D4" w:rsidP="003902D4">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3726B94D"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639F7E0F" w14:textId="77777777" w:rsidR="003902D4" w:rsidRPr="00A27491" w:rsidRDefault="003902D4" w:rsidP="003902D4">
      <w:pPr>
        <w:pStyle w:val="B2"/>
      </w:pPr>
      <w:r w:rsidRPr="00A27491">
        <w:t>a)</w:t>
      </w:r>
      <w:r w:rsidRPr="00A27491">
        <w:tab/>
        <w:t>shall set the Call identifier IE to the stored call identifier;</w:t>
      </w:r>
    </w:p>
    <w:p w14:paraId="78B40367" w14:textId="77777777" w:rsidR="003902D4" w:rsidRPr="00A27491" w:rsidRDefault="003902D4" w:rsidP="003902D4">
      <w:pPr>
        <w:pStyle w:val="B2"/>
      </w:pPr>
      <w:r w:rsidRPr="00A27491">
        <w:t>b)</w:t>
      </w:r>
      <w:r w:rsidRPr="00A27491">
        <w:tab/>
        <w:t>shall set the MCVideo user ID of the caller IE with the stored caller ID; and</w:t>
      </w:r>
    </w:p>
    <w:p w14:paraId="2CF36D39" w14:textId="77777777" w:rsidR="003902D4" w:rsidRPr="00A27491" w:rsidRDefault="003902D4" w:rsidP="003902D4">
      <w:pPr>
        <w:pStyle w:val="B2"/>
      </w:pPr>
      <w:r w:rsidRPr="00A27491">
        <w:t>c)</w:t>
      </w:r>
      <w:r w:rsidRPr="00A27491">
        <w:tab/>
        <w:t>shall set the MCVideo user ID of the callee IE with the stored callee ID;</w:t>
      </w:r>
    </w:p>
    <w:p w14:paraId="11B1DF47" w14:textId="77777777" w:rsidR="003902D4" w:rsidRPr="00A27491" w:rsidRDefault="003902D4" w:rsidP="003902D4">
      <w:pPr>
        <w:pStyle w:val="B1"/>
        <w:rPr>
          <w:lang w:eastAsia="ko-KR"/>
        </w:rPr>
      </w:pPr>
      <w:r w:rsidRPr="00A27491">
        <w:t>2)</w:t>
      </w:r>
      <w:r w:rsidRPr="00A27491">
        <w:tab/>
        <w:t>shall send the PRIVATE CALL RELEASE message in response to the request message according to rules and procedures as specified in clause 10.3.1.1.1;</w:t>
      </w:r>
    </w:p>
    <w:p w14:paraId="6FCF69C7" w14:textId="77777777" w:rsidR="003902D4" w:rsidRPr="00A27491" w:rsidRDefault="003902D4" w:rsidP="003902D4">
      <w:pPr>
        <w:pStyle w:val="B1"/>
      </w:pPr>
      <w:r w:rsidRPr="00A27491">
        <w:t>3)</w:t>
      </w:r>
      <w:r w:rsidRPr="00A27491">
        <w:tab/>
        <w:t>shall start timer TFP3 (private call release retransmission); and</w:t>
      </w:r>
    </w:p>
    <w:p w14:paraId="0319DFF9" w14:textId="77777777" w:rsidR="003902D4" w:rsidRPr="00A27491" w:rsidRDefault="003902D4" w:rsidP="003902D4">
      <w:pPr>
        <w:pStyle w:val="B1"/>
        <w:rPr>
          <w:lang w:eastAsia="ko-KR"/>
        </w:rPr>
      </w:pPr>
      <w:r w:rsidRPr="00A27491">
        <w:t>4)</w:t>
      </w:r>
      <w:r w:rsidRPr="00A27491">
        <w:tab/>
        <w:t>shall enter the "P3: waiting for release response" state.</w:t>
      </w:r>
    </w:p>
    <w:p w14:paraId="12B1FD7F" w14:textId="77777777" w:rsidR="003902D4" w:rsidRPr="00A27491" w:rsidRDefault="003902D4" w:rsidP="003902D4">
      <w:r w:rsidRPr="00A27491">
        <w:t>[TS 24.281, clause 10.3.2.4.5.5]</w:t>
      </w:r>
    </w:p>
    <w:p w14:paraId="5156A0CB"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03636A4F"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17F21505"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3D1D1CC2"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20E5244E"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11AE9869" w14:textId="77777777" w:rsidR="003902D4" w:rsidRPr="00A27491" w:rsidRDefault="003902D4" w:rsidP="003902D4">
      <w:r w:rsidRPr="00A27491">
        <w:t>[TS 24.281, clause 10.3.2.4.2.7]</w:t>
      </w:r>
    </w:p>
    <w:p w14:paraId="72199FF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5C1B1DA0" w14:textId="77777777" w:rsidR="003902D4" w:rsidRPr="00A27491" w:rsidRDefault="003902D4" w:rsidP="003902D4">
      <w:pPr>
        <w:pStyle w:val="B1"/>
      </w:pPr>
      <w:r w:rsidRPr="00A27491">
        <w:t>1)</w:t>
      </w:r>
      <w:r w:rsidRPr="00A27491">
        <w:tab/>
        <w:t>shall stop timer TFP1 (call setup retransmission), if running;</w:t>
      </w:r>
    </w:p>
    <w:p w14:paraId="174C5ADE" w14:textId="77777777" w:rsidR="003902D4" w:rsidRPr="00A27491" w:rsidRDefault="003902D4" w:rsidP="003902D4">
      <w:pPr>
        <w:pStyle w:val="B1"/>
      </w:pPr>
      <w:r w:rsidRPr="00A27491">
        <w:t>2)</w:t>
      </w:r>
      <w:r w:rsidRPr="00A27491">
        <w:tab/>
        <w:t>shall stop timer TFP2 (waiting for call response message)</w:t>
      </w:r>
      <w:r w:rsidRPr="00A27491">
        <w:rPr>
          <w:lang w:eastAsia="ko-KR"/>
        </w:rPr>
        <w:t>, if running</w:t>
      </w:r>
      <w:r w:rsidRPr="00A27491">
        <w:t>;</w:t>
      </w:r>
    </w:p>
    <w:p w14:paraId="6746C505"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w:t>
      </w:r>
    </w:p>
    <w:p w14:paraId="210150DF" w14:textId="77777777" w:rsidR="003902D4" w:rsidRPr="00A27491" w:rsidRDefault="003902D4" w:rsidP="003902D4">
      <w:pPr>
        <w:pStyle w:val="B1"/>
      </w:pPr>
      <w:r w:rsidRPr="00A27491">
        <w:t>4)</w:t>
      </w:r>
      <w:r w:rsidRPr="00A27491">
        <w:tab/>
        <w:t>shall release the call control state machine; and</w:t>
      </w:r>
    </w:p>
    <w:p w14:paraId="4A883EBF" w14:textId="77777777" w:rsidR="003902D4" w:rsidRPr="00A27491" w:rsidRDefault="003902D4" w:rsidP="003902D4">
      <w:pPr>
        <w:pStyle w:val="B1"/>
      </w:pPr>
      <w:r w:rsidRPr="00A27491">
        <w:t>5)</w:t>
      </w:r>
      <w:r w:rsidRPr="00A27491">
        <w:tab/>
        <w:t>shall enter the "P1: ignoring same call id" state.</w:t>
      </w:r>
    </w:p>
    <w:p w14:paraId="67DC0704" w14:textId="77777777" w:rsidR="003902D4" w:rsidRPr="00A27491" w:rsidRDefault="003902D4" w:rsidP="003902D4">
      <w:r w:rsidRPr="00A27491">
        <w:t>[TS 24.281, clause 10.3.2.4.2.8]</w:t>
      </w:r>
    </w:p>
    <w:p w14:paraId="7F06184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DEC80B" w14:textId="77777777" w:rsidR="003902D4" w:rsidRPr="00A27491" w:rsidRDefault="003902D4" w:rsidP="003902D4">
      <w:pPr>
        <w:pStyle w:val="B1"/>
      </w:pPr>
      <w:r w:rsidRPr="00A27491">
        <w:t>1)</w:t>
      </w:r>
      <w:r w:rsidRPr="00A27491">
        <w:tab/>
        <w:t>shall store the SDP answer IE received in the PRIVATE CALL ACCEPT message as answer SDP;</w:t>
      </w:r>
    </w:p>
    <w:p w14:paraId="28AD1CE6" w14:textId="77777777" w:rsidR="003902D4" w:rsidRPr="00A27491" w:rsidRDefault="003902D4" w:rsidP="003902D4">
      <w:pPr>
        <w:pStyle w:val="B1"/>
      </w:pPr>
      <w:r w:rsidRPr="00A27491">
        <w:t>2)</w:t>
      </w:r>
      <w:r w:rsidRPr="00A27491">
        <w:tab/>
        <w:t>shall generate a PRIVATE CALL ACCEPT ACK message as specified in clause 17.1.11:</w:t>
      </w:r>
    </w:p>
    <w:p w14:paraId="143A614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1EB36DD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48A752D" w14:textId="77777777" w:rsidR="003902D4" w:rsidRPr="00A27491" w:rsidRDefault="003902D4" w:rsidP="003902D4">
      <w:pPr>
        <w:pStyle w:val="B2"/>
      </w:pPr>
      <w:r w:rsidRPr="00A27491">
        <w:t>c)</w:t>
      </w:r>
      <w:r w:rsidRPr="00A27491">
        <w:tab/>
        <w:t>shall set the MCVideo user ID of the callee IE with the stored callee ID.</w:t>
      </w:r>
    </w:p>
    <w:p w14:paraId="2EBE1A89"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4E0CD5C8" w14:textId="77777777" w:rsidR="003902D4" w:rsidRPr="00A27491" w:rsidRDefault="003902D4" w:rsidP="003902D4">
      <w:pPr>
        <w:pStyle w:val="B1"/>
      </w:pPr>
      <w:r w:rsidRPr="00A27491">
        <w:t>4)</w:t>
      </w:r>
      <w:r w:rsidRPr="00A27491">
        <w:tab/>
        <w:t>shall stop timer TFP1 (call setup retransmission), if running;</w:t>
      </w:r>
    </w:p>
    <w:p w14:paraId="5D723597"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17EDD31" w14:textId="77777777" w:rsidR="003902D4" w:rsidRPr="00A27491" w:rsidRDefault="003902D4" w:rsidP="003902D4">
      <w:pPr>
        <w:pStyle w:val="B1"/>
      </w:pPr>
      <w:r w:rsidRPr="00A27491">
        <w:t>6)</w:t>
      </w:r>
      <w:r w:rsidRPr="00A27491">
        <w:tab/>
        <w:t>shall establish a media session based on the SDP body of the stored answer SDP;</w:t>
      </w:r>
    </w:p>
    <w:p w14:paraId="7AF85386"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23A93AC3"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2E400C41" w14:textId="77777777" w:rsidR="003902D4" w:rsidRPr="00A27491" w:rsidRDefault="003902D4" w:rsidP="003902D4">
      <w:pPr>
        <w:pStyle w:val="B1"/>
      </w:pPr>
      <w:r w:rsidRPr="00A27491">
        <w:t>9)</w:t>
      </w:r>
      <w:r w:rsidRPr="00A27491">
        <w:tab/>
        <w:t>shall enter the "P4: part of ongoing call" state.</w:t>
      </w:r>
    </w:p>
    <w:p w14:paraId="6A22E30A" w14:textId="77777777" w:rsidR="003902D4" w:rsidRPr="00A27491" w:rsidRDefault="003902D4" w:rsidP="003902D4">
      <w:r w:rsidRPr="00A27491">
        <w:t>[TS 24.281, clause 10.3.2.4.5.1]</w:t>
      </w:r>
    </w:p>
    <w:p w14:paraId="576CF722"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0A51C0E6"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D620075"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33B87E98"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47DD4AE2" w14:textId="77777777" w:rsidR="003902D4" w:rsidRPr="00A27491" w:rsidRDefault="003902D4" w:rsidP="003902D4">
      <w:pPr>
        <w:pStyle w:val="B2"/>
      </w:pPr>
      <w:r w:rsidRPr="00A27491">
        <w:t>c)</w:t>
      </w:r>
      <w:r w:rsidRPr="00A27491">
        <w:tab/>
        <w:t>shall set the MCVideo user ID of the callee IE with stored callee ID.</w:t>
      </w:r>
    </w:p>
    <w:p w14:paraId="0F8EACC0"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F8603C2"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034B2AA8"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75B02833"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02031D13" w14:textId="77777777" w:rsidR="003902D4" w:rsidRPr="00A27491" w:rsidRDefault="003902D4" w:rsidP="003902D4">
      <w:r w:rsidRPr="00A27491">
        <w:t>[TS 24.581, clause 7.2.3.2.2]</w:t>
      </w:r>
    </w:p>
    <w:p w14:paraId="4C7F25B6"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44D69FB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8BA3633"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ABE32FF"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DB72CD8"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474003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D4408F"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52BDAB14" w14:textId="77777777" w:rsidR="003902D4" w:rsidRPr="00A27491" w:rsidRDefault="003902D4" w:rsidP="003902D4">
      <w:r w:rsidRPr="00A27491">
        <w:t>[TS 24.581, clause 7.2.3.5.5]</w:t>
      </w:r>
    </w:p>
    <w:p w14:paraId="5159054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F2CDEB8" w14:textId="77777777" w:rsidR="003902D4" w:rsidRPr="00A27491" w:rsidRDefault="003902D4" w:rsidP="003902D4">
      <w:pPr>
        <w:pStyle w:val="B1"/>
      </w:pPr>
      <w:r w:rsidRPr="00A27491">
        <w:t>1.</w:t>
      </w:r>
      <w:r w:rsidRPr="00A27491">
        <w:tab/>
        <w:t>shall stop timer T206 (Stop talking warning), if running;</w:t>
      </w:r>
    </w:p>
    <w:p w14:paraId="576915D4" w14:textId="77777777" w:rsidR="003902D4" w:rsidRPr="00A27491" w:rsidRDefault="003902D4" w:rsidP="003902D4">
      <w:pPr>
        <w:pStyle w:val="B1"/>
      </w:pPr>
      <w:r w:rsidRPr="00A27491">
        <w:t>2.</w:t>
      </w:r>
      <w:r w:rsidRPr="00A27491">
        <w:tab/>
        <w:t>shall stop timer T207 (Stop talking), if running;</w:t>
      </w:r>
    </w:p>
    <w:p w14:paraId="75774FD0"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D3DCAA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695799C"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F672E02"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645D08D9"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0294C10" w14:textId="77777777" w:rsidR="003902D4" w:rsidRPr="00A27491" w:rsidRDefault="003902D4" w:rsidP="003902D4">
      <w:pPr>
        <w:pStyle w:val="H6"/>
      </w:pPr>
      <w:r w:rsidRPr="00A27491">
        <w:t>7.2.3.3</w:t>
      </w:r>
      <w:r w:rsidRPr="00A27491">
        <w:tab/>
        <w:t>Test description</w:t>
      </w:r>
    </w:p>
    <w:p w14:paraId="2B57FCD9" w14:textId="77777777" w:rsidR="003902D4" w:rsidRPr="00A27491" w:rsidRDefault="003902D4" w:rsidP="003902D4">
      <w:pPr>
        <w:pStyle w:val="H6"/>
      </w:pPr>
      <w:r w:rsidRPr="00A27491">
        <w:t>7.2.3.3.1</w:t>
      </w:r>
      <w:r w:rsidRPr="00A27491">
        <w:tab/>
        <w:t>Pre-test conditions</w:t>
      </w:r>
    </w:p>
    <w:p w14:paraId="698BCE0C" w14:textId="77777777" w:rsidR="003902D4" w:rsidRPr="00A27491" w:rsidRDefault="003902D4" w:rsidP="003902D4">
      <w:pPr>
        <w:pStyle w:val="H6"/>
      </w:pPr>
      <w:r w:rsidRPr="00A27491">
        <w:t>System Simulator:</w:t>
      </w:r>
    </w:p>
    <w:p w14:paraId="336C8B8F" w14:textId="77777777" w:rsidR="003902D4" w:rsidRPr="00A27491" w:rsidRDefault="003902D4" w:rsidP="003902D4">
      <w:pPr>
        <w:pStyle w:val="B1"/>
      </w:pPr>
      <w:r w:rsidRPr="00A27491">
        <w:t>-</w:t>
      </w:r>
      <w:r w:rsidRPr="00A27491">
        <w:tab/>
        <w:t>SS-UE1 (MCVideo client)</w:t>
      </w:r>
    </w:p>
    <w:p w14:paraId="6632C7AF" w14:textId="77777777" w:rsidR="003902D4" w:rsidRPr="00A27491" w:rsidRDefault="003902D4" w:rsidP="003902D4">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45238381" w14:textId="77777777" w:rsidR="003902D4" w:rsidRPr="00A27491" w:rsidRDefault="003902D4" w:rsidP="003902D4">
      <w:pPr>
        <w:pStyle w:val="B1"/>
      </w:pPr>
      <w:r w:rsidRPr="00A27491">
        <w:t>-</w:t>
      </w:r>
      <w:r w:rsidRPr="00A27491">
        <w:tab/>
        <w:t>GNSS simulator to simulate a location and provide a timing reference for the assistance of E-UTRAN off-network testing.</w:t>
      </w:r>
    </w:p>
    <w:p w14:paraId="7E78BA29" w14:textId="77777777" w:rsidR="003902D4" w:rsidRPr="00A27491" w:rsidRDefault="003902D4" w:rsidP="003902D4">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788AAFFA" w14:textId="77777777" w:rsidR="003902D4" w:rsidRPr="00A27491" w:rsidRDefault="003902D4" w:rsidP="003902D4">
      <w:pPr>
        <w:pStyle w:val="B1"/>
      </w:pPr>
      <w:r w:rsidRPr="00A27491">
        <w:t>-</w:t>
      </w:r>
      <w:r w:rsidRPr="00A27491">
        <w:tab/>
        <w:t>SS-NW (MCVideo server) in the Preamble</w:t>
      </w:r>
    </w:p>
    <w:p w14:paraId="7B8DF809" w14:textId="77777777" w:rsidR="003902D4" w:rsidRPr="00A27491" w:rsidRDefault="003902D4" w:rsidP="003902D4">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07178F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97836D1" w14:textId="77777777" w:rsidR="003902D4" w:rsidRPr="00A27491" w:rsidRDefault="003902D4" w:rsidP="003902D4">
      <w:pPr>
        <w:pStyle w:val="H6"/>
      </w:pPr>
      <w:r w:rsidRPr="00A27491">
        <w:t>IUT:</w:t>
      </w:r>
    </w:p>
    <w:p w14:paraId="33DBB948" w14:textId="77777777" w:rsidR="003902D4" w:rsidRPr="00A27491" w:rsidRDefault="003902D4" w:rsidP="003902D4">
      <w:pPr>
        <w:pStyle w:val="B1"/>
      </w:pPr>
      <w:r w:rsidRPr="00A27491">
        <w:t>-</w:t>
      </w:r>
      <w:r w:rsidRPr="00A27491">
        <w:tab/>
        <w:t>UE (MCVideo Client)</w:t>
      </w:r>
    </w:p>
    <w:p w14:paraId="0F5FD254" w14:textId="05893402" w:rsidR="003902D4" w:rsidRPr="00A27491" w:rsidRDefault="003902D4" w:rsidP="003902D4">
      <w:pPr>
        <w:pStyle w:val="B1"/>
      </w:pPr>
      <w:r w:rsidRPr="00A27491">
        <w:t>-</w:t>
      </w:r>
      <w:r w:rsidRPr="00A27491">
        <w:tab/>
        <w:t>The test USIM set as defined in TS 36.579-1 [2] clause 5.5.10 is inserted.</w:t>
      </w:r>
    </w:p>
    <w:p w14:paraId="6A14ABD1"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6105FD2" w14:textId="77777777" w:rsidR="003902D4" w:rsidRPr="00A27491" w:rsidRDefault="003902D4" w:rsidP="003902D4">
      <w:pPr>
        <w:pStyle w:val="H6"/>
      </w:pPr>
      <w:r w:rsidRPr="00A27491">
        <w:t>Preamble:</w:t>
      </w:r>
    </w:p>
    <w:p w14:paraId="2D38CE8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0D37DA69"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C29B7A" w14:textId="77777777" w:rsidR="003902D4" w:rsidRPr="00A27491" w:rsidRDefault="003902D4" w:rsidP="003902D4">
      <w:pPr>
        <w:pStyle w:val="B1"/>
      </w:pPr>
      <w:r w:rsidRPr="00A27491">
        <w:t>-</w:t>
      </w:r>
      <w:r w:rsidRPr="00A27491">
        <w:tab/>
        <w:t>The UE is Switched OFF (state 1) according to TS 36.508 [24].</w:t>
      </w:r>
    </w:p>
    <w:p w14:paraId="6ED36D09" w14:textId="77777777" w:rsidR="003902D4" w:rsidRPr="00A27491" w:rsidRDefault="003902D4" w:rsidP="003902D4">
      <w:pPr>
        <w:pStyle w:val="H6"/>
      </w:pPr>
      <w:r w:rsidRPr="00A27491">
        <w:t>7.2.3.3.2</w:t>
      </w:r>
      <w:r w:rsidRPr="00A27491">
        <w:tab/>
        <w:t>Test procedure sequence</w:t>
      </w:r>
    </w:p>
    <w:p w14:paraId="400AEAAE" w14:textId="77777777" w:rsidR="003902D4" w:rsidRPr="00A27491" w:rsidRDefault="003902D4" w:rsidP="003902D4">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rsidRPr="00A27491" w14:paraId="0554D950" w14:textId="77777777" w:rsidTr="00D508ED">
        <w:tc>
          <w:tcPr>
            <w:tcW w:w="534" w:type="dxa"/>
            <w:tcBorders>
              <w:top w:val="single" w:sz="4" w:space="0" w:color="auto"/>
              <w:left w:val="single" w:sz="4" w:space="0" w:color="auto"/>
              <w:bottom w:val="nil"/>
              <w:right w:val="single" w:sz="4" w:space="0" w:color="auto"/>
            </w:tcBorders>
            <w:hideMark/>
          </w:tcPr>
          <w:p w14:paraId="7DD9EB26" w14:textId="77777777" w:rsidR="003902D4" w:rsidRPr="00A27491" w:rsidRDefault="003902D4" w:rsidP="00D508ED">
            <w:pPr>
              <w:pStyle w:val="TAH"/>
              <w:spacing w:line="256" w:lineRule="auto"/>
              <w:rPr>
                <w:lang w:eastAsia="en-US"/>
              </w:rPr>
            </w:pPr>
            <w:r w:rsidRPr="00A27491">
              <w:rPr>
                <w:lang w:eastAsia="en-US"/>
              </w:rPr>
              <w:t>St</w:t>
            </w:r>
          </w:p>
        </w:tc>
        <w:tc>
          <w:tcPr>
            <w:tcW w:w="3968" w:type="dxa"/>
            <w:tcBorders>
              <w:top w:val="single" w:sz="4" w:space="0" w:color="auto"/>
              <w:left w:val="single" w:sz="4" w:space="0" w:color="auto"/>
              <w:bottom w:val="nil"/>
              <w:right w:val="single" w:sz="4" w:space="0" w:color="auto"/>
            </w:tcBorders>
            <w:hideMark/>
          </w:tcPr>
          <w:p w14:paraId="2C1F1E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0D354EB" w14:textId="77777777" w:rsidR="003902D4" w:rsidRPr="00A27491" w:rsidRDefault="003902D4" w:rsidP="00D508ED">
            <w:pPr>
              <w:pStyle w:val="TAH"/>
              <w:spacing w:line="256" w:lineRule="auto"/>
              <w:rPr>
                <w:lang w:eastAsia="en-US"/>
              </w:rPr>
            </w:pPr>
            <w:r w:rsidRPr="00A27491">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066D840E" w14:textId="77777777" w:rsidR="003902D4" w:rsidRPr="00A27491" w:rsidRDefault="003902D4" w:rsidP="00D508ED">
            <w:pPr>
              <w:pStyle w:val="TAH"/>
              <w:spacing w:line="256" w:lineRule="auto"/>
              <w:rPr>
                <w:lang w:eastAsia="en-US"/>
              </w:rPr>
            </w:pPr>
            <w:r w:rsidRPr="00A27491">
              <w:rPr>
                <w:lang w:eastAsia="en-US"/>
              </w:rPr>
              <w:t>TP</w:t>
            </w:r>
          </w:p>
        </w:tc>
        <w:tc>
          <w:tcPr>
            <w:tcW w:w="850" w:type="dxa"/>
            <w:tcBorders>
              <w:top w:val="single" w:sz="4" w:space="0" w:color="auto"/>
              <w:left w:val="single" w:sz="4" w:space="0" w:color="auto"/>
              <w:bottom w:val="nil"/>
              <w:right w:val="single" w:sz="4" w:space="0" w:color="auto"/>
            </w:tcBorders>
            <w:hideMark/>
          </w:tcPr>
          <w:p w14:paraId="326FC7E8"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66C572D" w14:textId="77777777" w:rsidTr="00D508ED">
        <w:tc>
          <w:tcPr>
            <w:tcW w:w="534" w:type="dxa"/>
            <w:tcBorders>
              <w:top w:val="nil"/>
              <w:left w:val="single" w:sz="4" w:space="0" w:color="auto"/>
              <w:bottom w:val="single" w:sz="4" w:space="0" w:color="auto"/>
              <w:right w:val="single" w:sz="4" w:space="0" w:color="auto"/>
            </w:tcBorders>
          </w:tcPr>
          <w:p w14:paraId="23219739" w14:textId="77777777" w:rsidR="003902D4" w:rsidRPr="00A27491" w:rsidRDefault="003902D4" w:rsidP="00D508ED">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5AB33248" w14:textId="77777777" w:rsidR="003902D4" w:rsidRPr="00A27491" w:rsidRDefault="003902D4" w:rsidP="00D508ED">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79CE66C" w14:textId="77777777" w:rsidR="003902D4" w:rsidRPr="00A27491" w:rsidRDefault="003902D4" w:rsidP="00D508ED">
            <w:pPr>
              <w:pStyle w:val="TAH"/>
              <w:spacing w:line="256" w:lineRule="auto"/>
              <w:rPr>
                <w:lang w:eastAsia="en-US"/>
              </w:rPr>
            </w:pPr>
            <w:r w:rsidRPr="00A27491">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49409726" w14:textId="77777777" w:rsidR="003902D4" w:rsidRPr="00A27491" w:rsidRDefault="003902D4" w:rsidP="00D508ED">
            <w:pPr>
              <w:pStyle w:val="TAH"/>
              <w:spacing w:line="256" w:lineRule="auto"/>
              <w:rPr>
                <w:lang w:eastAsia="en-US"/>
              </w:rPr>
            </w:pPr>
            <w:r w:rsidRPr="00A27491">
              <w:rPr>
                <w:lang w:eastAsia="en-US"/>
              </w:rPr>
              <w:t>Message</w:t>
            </w:r>
          </w:p>
        </w:tc>
        <w:tc>
          <w:tcPr>
            <w:tcW w:w="565" w:type="dxa"/>
            <w:tcBorders>
              <w:top w:val="nil"/>
              <w:left w:val="single" w:sz="4" w:space="0" w:color="auto"/>
              <w:bottom w:val="single" w:sz="4" w:space="0" w:color="auto"/>
              <w:right w:val="single" w:sz="4" w:space="0" w:color="auto"/>
            </w:tcBorders>
          </w:tcPr>
          <w:p w14:paraId="4DF36572" w14:textId="77777777" w:rsidR="003902D4" w:rsidRPr="00A27491" w:rsidRDefault="003902D4" w:rsidP="00D508ED">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0D879BB0" w14:textId="77777777" w:rsidR="003902D4" w:rsidRPr="00A27491" w:rsidRDefault="003902D4" w:rsidP="00D508ED">
            <w:pPr>
              <w:pStyle w:val="TAH"/>
              <w:spacing w:line="256" w:lineRule="auto"/>
              <w:rPr>
                <w:lang w:eastAsia="en-US"/>
              </w:rPr>
            </w:pPr>
          </w:p>
        </w:tc>
      </w:tr>
      <w:tr w:rsidR="003902D4" w:rsidRPr="00A27491" w14:paraId="2703A3A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5592195" w14:textId="77777777" w:rsidR="003902D4" w:rsidRPr="00A27491" w:rsidRDefault="003902D4" w:rsidP="00D508ED">
            <w:pPr>
              <w:pStyle w:val="TAC"/>
              <w:spacing w:line="256" w:lineRule="auto"/>
              <w:rPr>
                <w:lang w:eastAsia="en-US"/>
              </w:rPr>
            </w:pPr>
            <w:r w:rsidRPr="00A27491">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676A0880" w14:textId="77777777" w:rsidR="003902D4" w:rsidRPr="00A27491" w:rsidRDefault="003902D4" w:rsidP="00D508ED">
            <w:pPr>
              <w:pStyle w:val="TAL"/>
              <w:spacing w:line="256" w:lineRule="auto"/>
              <w:rPr>
                <w:lang w:eastAsia="en-US"/>
              </w:rPr>
            </w:pPr>
            <w:r w:rsidRPr="00A27491">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69D4F9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A6B1BE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19B52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482D6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BBF3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A97390" w14:textId="77777777" w:rsidR="003902D4" w:rsidRPr="00A27491" w:rsidRDefault="003902D4" w:rsidP="00D508ED">
            <w:pPr>
              <w:pStyle w:val="TAC"/>
              <w:spacing w:line="256" w:lineRule="auto"/>
              <w:rPr>
                <w:lang w:eastAsia="en-US"/>
              </w:rPr>
            </w:pPr>
            <w:r w:rsidRPr="00A27491">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CC342DC" w14:textId="77777777" w:rsidR="003902D4" w:rsidRPr="00A27491" w:rsidRDefault="003902D4" w:rsidP="00E972B2">
            <w:pPr>
              <w:pStyle w:val="TAL"/>
              <w:rPr>
                <w:lang w:eastAsia="en-US"/>
              </w:rPr>
            </w:pPr>
            <w:r w:rsidRPr="00A27491">
              <w:rPr>
                <w:lang w:eastAsia="en-US"/>
              </w:rPr>
              <w:t>Trigger the UE to reset UTC time and location.</w:t>
            </w:r>
          </w:p>
          <w:p w14:paraId="19E8F32D" w14:textId="77777777" w:rsidR="003902D4" w:rsidRPr="00A27491" w:rsidRDefault="003902D4" w:rsidP="00E972B2">
            <w:pPr>
              <w:pStyle w:val="TAL"/>
              <w:rPr>
                <w:lang w:eastAsia="en-US"/>
              </w:rPr>
            </w:pPr>
          </w:p>
          <w:p w14:paraId="18C5C590" w14:textId="77777777" w:rsidR="003902D4" w:rsidRPr="00A27491" w:rsidRDefault="003902D4" w:rsidP="00E972B2">
            <w:pPr>
              <w:pStyle w:val="TAL"/>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638F25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1B5C2F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504F24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9CEFC9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CCAC8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972E79C" w14:textId="77777777" w:rsidR="003902D4" w:rsidRPr="00A27491" w:rsidRDefault="003902D4" w:rsidP="00D508ED">
            <w:pPr>
              <w:pStyle w:val="TAC"/>
              <w:spacing w:line="256" w:lineRule="auto"/>
              <w:rPr>
                <w:lang w:eastAsia="en-US"/>
              </w:rPr>
            </w:pPr>
            <w:r w:rsidRPr="00A27491">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382C1C72"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0F4C13EA" w14:textId="77777777" w:rsidR="003902D4" w:rsidRPr="00A27491" w:rsidRDefault="003902D4" w:rsidP="00D508ED">
            <w:pPr>
              <w:pStyle w:val="TAL"/>
              <w:spacing w:line="256" w:lineRule="auto"/>
              <w:rPr>
                <w:lang w:eastAsia="en-US"/>
              </w:rPr>
            </w:pPr>
          </w:p>
          <w:p w14:paraId="74A4AA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3F669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50D813"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37E238C"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92699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C82AF7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F046DD8" w14:textId="77777777" w:rsidR="003902D4" w:rsidRPr="00A27491" w:rsidRDefault="003902D4" w:rsidP="00D508ED">
            <w:pPr>
              <w:pStyle w:val="TAC"/>
              <w:spacing w:line="256" w:lineRule="auto"/>
              <w:rPr>
                <w:lang w:eastAsia="en-US"/>
              </w:rPr>
            </w:pPr>
            <w:r w:rsidRPr="00A27491">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17F6E26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7557F7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4AD065D8"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7DFE26A"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2FDD94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8500F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B63FCD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C932B3F"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4EEEBC0" w14:textId="17F1EF0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7CD6F2B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D2B8CF6"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CB91B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A1AC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E70DE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5E6FF53" w14:textId="77777777" w:rsidR="003902D4" w:rsidRPr="00A27491" w:rsidRDefault="003902D4" w:rsidP="00D508ED">
            <w:pPr>
              <w:pStyle w:val="TAC"/>
              <w:spacing w:line="256" w:lineRule="auto"/>
              <w:rPr>
                <w:lang w:eastAsia="en-US"/>
              </w:rPr>
            </w:pPr>
            <w:r w:rsidRPr="00A27491">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09DDD05F"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8F8F5A"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7B2412"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3A239F1B"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39B9D1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0FA7F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20CD20C" w14:textId="77777777" w:rsidR="003902D4" w:rsidRPr="00A27491" w:rsidRDefault="003902D4" w:rsidP="00D508ED">
            <w:pPr>
              <w:pStyle w:val="TAC"/>
              <w:spacing w:line="256" w:lineRule="auto"/>
              <w:rPr>
                <w:lang w:eastAsia="en-US"/>
              </w:rPr>
            </w:pPr>
            <w:r w:rsidRPr="00A27491">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50E2F79E"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E423966"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DA0BF18"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ACFC8A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523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107F5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CAB3C97" w14:textId="77777777" w:rsidR="003902D4" w:rsidRPr="00A27491" w:rsidRDefault="003902D4" w:rsidP="00D508ED">
            <w:pPr>
              <w:pStyle w:val="TAC"/>
              <w:spacing w:line="256" w:lineRule="auto"/>
              <w:rPr>
                <w:lang w:eastAsia="en-US"/>
              </w:rPr>
            </w:pPr>
            <w:r w:rsidRPr="00A27491">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50405DD9"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505D2460"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4948D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67C7BBC"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0A3990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32E1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8C88C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9F2A166" w14:textId="77777777" w:rsidR="003902D4" w:rsidRPr="00A27491" w:rsidRDefault="003902D4" w:rsidP="00D508ED">
            <w:pPr>
              <w:pStyle w:val="TAC"/>
              <w:spacing w:line="256" w:lineRule="auto"/>
              <w:rPr>
                <w:lang w:eastAsia="en-US"/>
              </w:rPr>
            </w:pPr>
            <w:r w:rsidRPr="00A27491">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2C2689A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D7B2C4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595E4F25"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20F36DB" w14:textId="77777777" w:rsidR="003902D4" w:rsidRPr="00A27491" w:rsidRDefault="003902D4" w:rsidP="00D508ED">
            <w:pPr>
              <w:pStyle w:val="TAC"/>
              <w:spacing w:line="256" w:lineRule="auto"/>
              <w:rPr>
                <w:lang w:eastAsia="en-US"/>
              </w:rPr>
            </w:pPr>
            <w:r w:rsidRPr="00A27491">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CB81F1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8C8D4D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068C7D0" w14:textId="77777777" w:rsidR="003902D4" w:rsidRPr="00A27491" w:rsidRDefault="003902D4" w:rsidP="00D508ED">
            <w:pPr>
              <w:pStyle w:val="TAC"/>
              <w:spacing w:line="256" w:lineRule="auto"/>
              <w:rPr>
                <w:lang w:eastAsia="en-US"/>
              </w:rPr>
            </w:pPr>
            <w:r w:rsidRPr="00A27491">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EC637F9"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455E3B40"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B13E063"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5494238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223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0F56D7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B9ADFF4"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F8E59EC" w14:textId="5FBEABA0"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31C9B1C"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75B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D10B21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8C99D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05651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27480B0" w14:textId="77777777" w:rsidR="003902D4" w:rsidRPr="00A27491" w:rsidRDefault="003902D4" w:rsidP="00D508ED">
            <w:pPr>
              <w:pStyle w:val="TAC"/>
              <w:spacing w:line="256" w:lineRule="auto"/>
              <w:rPr>
                <w:lang w:eastAsia="en-US"/>
              </w:rPr>
            </w:pPr>
            <w:r w:rsidRPr="00A27491">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4A79A459"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7A2BDF5"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5E1F6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E732C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2946C2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BC663F"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04E0AE" w14:textId="77777777" w:rsidR="003902D4" w:rsidRPr="00A27491" w:rsidRDefault="003902D4" w:rsidP="00D508ED">
            <w:pPr>
              <w:pStyle w:val="TAC"/>
              <w:spacing w:line="256" w:lineRule="auto"/>
              <w:rPr>
                <w:lang w:eastAsia="en-US"/>
              </w:rPr>
            </w:pPr>
            <w:r w:rsidRPr="00A27491">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432C473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14B4877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BE619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B37509"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9DD2AE"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A833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91C85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BAB72E0"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B62DC1C" w14:textId="784FF77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AA2E4C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2E9E0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70305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FAE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1C1528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ABE98F9" w14:textId="77777777" w:rsidR="003902D4" w:rsidRPr="00A27491" w:rsidRDefault="003902D4" w:rsidP="00D508ED">
            <w:pPr>
              <w:pStyle w:val="TAC"/>
              <w:spacing w:line="256" w:lineRule="auto"/>
              <w:rPr>
                <w:lang w:eastAsia="en-US"/>
              </w:rPr>
            </w:pPr>
            <w:r w:rsidRPr="00A27491">
              <w:rPr>
                <w:lang w:eastAsia="en-US"/>
              </w:rPr>
              <w:t>11</w:t>
            </w:r>
          </w:p>
        </w:tc>
        <w:tc>
          <w:tcPr>
            <w:tcW w:w="3968" w:type="dxa"/>
            <w:tcBorders>
              <w:top w:val="single" w:sz="4" w:space="0" w:color="auto"/>
              <w:left w:val="single" w:sz="4" w:space="0" w:color="auto"/>
              <w:bottom w:val="single" w:sz="4" w:space="0" w:color="auto"/>
              <w:right w:val="single" w:sz="4" w:space="0" w:color="auto"/>
            </w:tcBorders>
            <w:hideMark/>
          </w:tcPr>
          <w:p w14:paraId="2CFF889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227AD32"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2C34AD"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5ED9EB2"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EE08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8C8A9D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088F098" w14:textId="77777777" w:rsidR="003902D4" w:rsidRPr="00A27491" w:rsidRDefault="003902D4" w:rsidP="00D508ED">
            <w:pPr>
              <w:pStyle w:val="TAC"/>
              <w:spacing w:line="256" w:lineRule="auto"/>
              <w:rPr>
                <w:lang w:eastAsia="en-US"/>
              </w:rPr>
            </w:pPr>
            <w:r w:rsidRPr="00A27491">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082DD5A"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77268EA"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B2F9AB9"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C4F759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5FC9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4ABA1C1"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527AB23" w14:textId="77777777" w:rsidR="003902D4" w:rsidRPr="00A27491" w:rsidRDefault="003902D4" w:rsidP="00D508ED">
            <w:pPr>
              <w:pStyle w:val="TAC"/>
              <w:spacing w:line="256" w:lineRule="auto"/>
              <w:rPr>
                <w:lang w:eastAsia="en-US"/>
              </w:rPr>
            </w:pPr>
            <w:r w:rsidRPr="00A27491">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3DDD535A"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ED3844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38676C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8887C9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20E9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A444A1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7694E6A" w14:textId="77777777" w:rsidR="003902D4" w:rsidRPr="00A27491" w:rsidRDefault="003902D4" w:rsidP="00D508ED">
            <w:pPr>
              <w:pStyle w:val="TAC"/>
              <w:spacing w:line="256" w:lineRule="auto"/>
              <w:rPr>
                <w:lang w:eastAsia="en-US"/>
              </w:rPr>
            </w:pPr>
            <w:r w:rsidRPr="00A27491">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7DF2288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4E098BB9"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F42198A" w14:textId="77777777" w:rsidR="003902D4" w:rsidRPr="00A27491" w:rsidRDefault="003902D4" w:rsidP="00D508ED">
            <w:pPr>
              <w:pStyle w:val="TAL"/>
              <w:spacing w:line="256" w:lineRule="auto"/>
              <w:rPr>
                <w:lang w:eastAsia="en-US"/>
              </w:rPr>
            </w:pPr>
            <w:r w:rsidRPr="00A27491">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05DA9B1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E7CF15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E4E891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8DBFF64" w14:textId="77777777" w:rsidR="003902D4" w:rsidRPr="00A27491" w:rsidRDefault="003902D4" w:rsidP="00D508ED">
            <w:pPr>
              <w:pStyle w:val="TAC"/>
              <w:spacing w:line="256" w:lineRule="auto"/>
              <w:rPr>
                <w:lang w:eastAsia="en-US"/>
              </w:rPr>
            </w:pPr>
            <w:r w:rsidRPr="00A27491">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2AE19CC2"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2C479B0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212A87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D4D58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10C47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2BF9A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5EEDCB3" w14:textId="77777777" w:rsidR="003902D4" w:rsidRPr="00A27491" w:rsidRDefault="003902D4" w:rsidP="00D508ED">
            <w:pPr>
              <w:pStyle w:val="TAC"/>
              <w:spacing w:line="256" w:lineRule="auto"/>
              <w:rPr>
                <w:lang w:eastAsia="en-US"/>
              </w:rPr>
            </w:pPr>
            <w:r w:rsidRPr="00A27491">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27959D97"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1CB662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1B884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24864B6"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4C6E3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576EAB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149FA8" w14:textId="77777777" w:rsidR="003902D4" w:rsidRPr="00A27491" w:rsidRDefault="003902D4" w:rsidP="00D508ED">
            <w:pPr>
              <w:pStyle w:val="TAC"/>
              <w:spacing w:line="256" w:lineRule="auto"/>
              <w:rPr>
                <w:lang w:eastAsia="en-US"/>
              </w:rPr>
            </w:pPr>
            <w:r w:rsidRPr="00A27491">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93DC7C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 in the next 1 sec?</w:t>
            </w:r>
          </w:p>
          <w:p w14:paraId="1225C54F" w14:textId="77777777" w:rsidR="003902D4" w:rsidRPr="00A27491" w:rsidRDefault="003902D4" w:rsidP="00D508ED">
            <w:pPr>
              <w:pStyle w:val="TAL"/>
              <w:spacing w:line="256" w:lineRule="auto"/>
              <w:rPr>
                <w:lang w:eastAsia="en-US"/>
              </w:rPr>
            </w:pPr>
            <w:r w:rsidRPr="00A27491">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4E0F1B0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9F47"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1C7486D" w14:textId="77777777" w:rsidR="003902D4" w:rsidRPr="00A27491" w:rsidRDefault="003902D4" w:rsidP="00D508ED">
            <w:pPr>
              <w:pStyle w:val="TAC"/>
              <w:spacing w:line="256" w:lineRule="auto"/>
              <w:rPr>
                <w:lang w:eastAsia="en-US"/>
              </w:rPr>
            </w:pPr>
            <w:r w:rsidRPr="00A27491">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25324B13"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0E8A253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E16A3DB"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598BF56" w14:textId="204FC01D"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FF0F1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64082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98B8B3"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F275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5EEE17"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4C2BBEB" w14:textId="77777777" w:rsidR="003902D4" w:rsidRPr="00A27491" w:rsidRDefault="003902D4" w:rsidP="00D508ED">
            <w:pPr>
              <w:pStyle w:val="TAC"/>
              <w:spacing w:line="256" w:lineRule="auto"/>
              <w:rPr>
                <w:lang w:eastAsia="en-US"/>
              </w:rPr>
            </w:pPr>
            <w:r w:rsidRPr="00A27491">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1DB019C3"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07D91D3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41A1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3F041C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31915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72F7A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8E0E231" w14:textId="77777777" w:rsidR="003902D4" w:rsidRPr="00A27491" w:rsidRDefault="003902D4" w:rsidP="00D508ED">
            <w:pPr>
              <w:pStyle w:val="TAC"/>
              <w:spacing w:line="256" w:lineRule="auto"/>
              <w:rPr>
                <w:lang w:eastAsia="en-US"/>
              </w:rPr>
            </w:pPr>
            <w:r w:rsidRPr="00A27491">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5652329D"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2A6C8F7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1C7DD2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C321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69A0E5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F2521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D878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B94618A"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6EE618" w14:textId="7A05027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77DDD0A"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295BCEB"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7D7FF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AA376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E83A1B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8459BBD" w14:textId="77777777" w:rsidR="003902D4" w:rsidRPr="00A27491" w:rsidRDefault="003902D4" w:rsidP="00D508ED">
            <w:pPr>
              <w:pStyle w:val="TAC"/>
              <w:spacing w:line="256" w:lineRule="auto"/>
              <w:rPr>
                <w:lang w:eastAsia="en-US"/>
              </w:rPr>
            </w:pPr>
            <w:r w:rsidRPr="00A27491">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01747D00"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CEC2C95"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B774A30"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A65F4C4"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46C018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EEE37E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DEAA44" w14:textId="77777777" w:rsidR="003902D4" w:rsidRPr="00A27491" w:rsidRDefault="003902D4" w:rsidP="00D508ED">
            <w:pPr>
              <w:pStyle w:val="TAC"/>
              <w:spacing w:line="256" w:lineRule="auto"/>
              <w:rPr>
                <w:lang w:eastAsia="en-US"/>
              </w:rPr>
            </w:pPr>
            <w:r w:rsidRPr="00A27491">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0B36B791"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4D2CE661"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E8EF3A0"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D25198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51A9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F57A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E2C6B9" w14:textId="77777777" w:rsidR="003902D4" w:rsidRPr="00A27491" w:rsidRDefault="003902D4" w:rsidP="00D508ED">
            <w:pPr>
              <w:pStyle w:val="TAC"/>
              <w:spacing w:line="256" w:lineRule="auto"/>
              <w:rPr>
                <w:lang w:eastAsia="en-US"/>
              </w:rPr>
            </w:pPr>
            <w:r w:rsidRPr="00A27491">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1DEE7715"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4BCB7D7"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6E575D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E799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F772E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A714D9F" w14:textId="77777777" w:rsidR="003902D4" w:rsidRPr="00A27491" w:rsidRDefault="003902D4" w:rsidP="00D508ED">
            <w:pPr>
              <w:pStyle w:val="TAC"/>
              <w:spacing w:line="256" w:lineRule="auto"/>
              <w:rPr>
                <w:lang w:eastAsia="en-US"/>
              </w:rPr>
            </w:pPr>
            <w:r w:rsidRPr="00A27491">
              <w:rPr>
                <w:lang w:eastAsia="en-US"/>
              </w:rPr>
              <w:t>20</w:t>
            </w:r>
          </w:p>
        </w:tc>
        <w:tc>
          <w:tcPr>
            <w:tcW w:w="3968" w:type="dxa"/>
            <w:tcBorders>
              <w:top w:val="single" w:sz="4" w:space="0" w:color="auto"/>
              <w:left w:val="single" w:sz="4" w:space="0" w:color="auto"/>
              <w:bottom w:val="single" w:sz="4" w:space="0" w:color="auto"/>
              <w:right w:val="single" w:sz="4" w:space="0" w:color="auto"/>
            </w:tcBorders>
            <w:hideMark/>
          </w:tcPr>
          <w:p w14:paraId="37BB746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D6D4A44"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4C6EB0B"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6E33E4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7DB9F3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56F9A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3965AB" w14:textId="77777777" w:rsidR="003902D4" w:rsidRPr="00A27491" w:rsidRDefault="003902D4" w:rsidP="00D508ED">
            <w:pPr>
              <w:pStyle w:val="TAC"/>
              <w:spacing w:line="256" w:lineRule="auto"/>
              <w:rPr>
                <w:lang w:eastAsia="en-US"/>
              </w:rPr>
            </w:pPr>
            <w:r w:rsidRPr="00A27491">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46FE3573"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21555EF0"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6327CEB7" w14:textId="77777777" w:rsidR="003902D4" w:rsidRPr="00A27491" w:rsidRDefault="003902D4" w:rsidP="00D508ED">
            <w:pPr>
              <w:pStyle w:val="TAL"/>
              <w:spacing w:line="256" w:lineRule="auto"/>
              <w:rPr>
                <w:lang w:eastAsia="en-US"/>
              </w:rPr>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09321ECC"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62D4233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AB1499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6B42FE5" w14:textId="77777777" w:rsidR="003902D4" w:rsidRPr="00A27491" w:rsidRDefault="003902D4" w:rsidP="00D508ED">
            <w:pPr>
              <w:pStyle w:val="TAC"/>
              <w:spacing w:line="256" w:lineRule="auto"/>
              <w:rPr>
                <w:lang w:eastAsia="en-US"/>
              </w:rPr>
            </w:pPr>
            <w:r w:rsidRPr="00A27491">
              <w:rPr>
                <w:lang w:eastAsia="en-US"/>
              </w:rPr>
              <w:t>22</w:t>
            </w:r>
          </w:p>
        </w:tc>
        <w:tc>
          <w:tcPr>
            <w:tcW w:w="3968" w:type="dxa"/>
            <w:tcBorders>
              <w:top w:val="single" w:sz="4" w:space="0" w:color="auto"/>
              <w:left w:val="single" w:sz="4" w:space="0" w:color="auto"/>
              <w:bottom w:val="single" w:sz="4" w:space="0" w:color="auto"/>
              <w:right w:val="single" w:sz="4" w:space="0" w:color="auto"/>
            </w:tcBorders>
            <w:hideMark/>
          </w:tcPr>
          <w:p w14:paraId="099E2EE6"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1479E4B4" w14:textId="77777777" w:rsidR="003902D4" w:rsidRPr="00A27491" w:rsidRDefault="003902D4" w:rsidP="00D508ED">
            <w:pPr>
              <w:pStyle w:val="TAL"/>
              <w:spacing w:line="256" w:lineRule="auto"/>
              <w:rPr>
                <w:lang w:eastAsia="en-US"/>
              </w:rPr>
            </w:pPr>
            <w:r w:rsidRPr="00A27491">
              <w:rPr>
                <w:lang w:eastAsia="en-US"/>
              </w:rPr>
              <w:t>NOTE 1: Depending on UE implementation the PTT button may already been pressed in step 17.</w:t>
            </w:r>
          </w:p>
          <w:p w14:paraId="23479B3E" w14:textId="77777777" w:rsidR="003902D4" w:rsidRPr="00A27491" w:rsidRDefault="003902D4" w:rsidP="00D508ED">
            <w:pPr>
              <w:pStyle w:val="TAL"/>
              <w:spacing w:line="256" w:lineRule="auto"/>
              <w:rPr>
                <w:lang w:eastAsia="en-US"/>
              </w:rPr>
            </w:pPr>
            <w:r w:rsidRPr="00A27491">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0D1B68CD"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F903AB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B287750"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75F7D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DE897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E61344B" w14:textId="77777777" w:rsidR="003902D4" w:rsidRPr="00A27491" w:rsidRDefault="003902D4" w:rsidP="00D508ED">
            <w:pPr>
              <w:pStyle w:val="TAC"/>
              <w:spacing w:line="256" w:lineRule="auto"/>
              <w:rPr>
                <w:lang w:eastAsia="en-US"/>
              </w:rPr>
            </w:pPr>
            <w:r w:rsidRPr="00A27491">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0220068E" w14:textId="77777777" w:rsidR="003902D4" w:rsidRPr="00A27491" w:rsidRDefault="003902D4" w:rsidP="00D508ED">
            <w:pPr>
              <w:pStyle w:val="TAL"/>
              <w:spacing w:line="256" w:lineRule="auto"/>
              <w:rPr>
                <w:lang w:eastAsia="en-US"/>
              </w:rPr>
            </w:pPr>
            <w:r w:rsidRPr="00A27491">
              <w:rPr>
                <w:lang w:eastAsia="en-US"/>
              </w:rPr>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21A818E1"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8CF386C" w14:textId="77777777" w:rsidR="003902D4" w:rsidRPr="00A27491" w:rsidRDefault="003902D4" w:rsidP="00D508ED">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50B4590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31C955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95F0F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B4D7346" w14:textId="77777777" w:rsidR="003902D4" w:rsidRPr="00A27491" w:rsidRDefault="003902D4" w:rsidP="00D508ED">
            <w:pPr>
              <w:pStyle w:val="TAC"/>
              <w:spacing w:line="256" w:lineRule="auto"/>
              <w:rPr>
                <w:lang w:eastAsia="en-US"/>
              </w:rPr>
            </w:pPr>
            <w:r w:rsidRPr="00A27491">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454C2FBA" w14:textId="77777777" w:rsidR="003902D4" w:rsidRPr="00A27491" w:rsidRDefault="003902D4" w:rsidP="00D508ED">
            <w:pPr>
              <w:pStyle w:val="TAL"/>
              <w:spacing w:line="256" w:lineRule="auto"/>
              <w:rPr>
                <w:lang w:eastAsia="en-US"/>
              </w:rPr>
            </w:pPr>
            <w:r w:rsidRPr="00A27491">
              <w:rPr>
                <w:lang w:eastAsia="en-US"/>
              </w:rPr>
              <w:t>Make the MCVideo User release the transmission control.</w:t>
            </w:r>
          </w:p>
          <w:p w14:paraId="16CFD09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D82A293"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A3BA3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2ACD0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078C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882A4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74A5727" w14:textId="77777777" w:rsidR="003902D4" w:rsidRPr="00A27491" w:rsidRDefault="003902D4" w:rsidP="00D508ED">
            <w:pPr>
              <w:pStyle w:val="TAC"/>
              <w:spacing w:line="256" w:lineRule="auto"/>
              <w:rPr>
                <w:lang w:eastAsia="en-US"/>
              </w:rPr>
            </w:pPr>
            <w:r w:rsidRPr="00A27491">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49FE2CB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w:t>
            </w:r>
            <w:r w:rsidRPr="00A27491">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7062F24"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34B3693" w14:textId="77777777" w:rsidR="003902D4" w:rsidRPr="00A27491" w:rsidRDefault="003902D4" w:rsidP="00D508ED">
            <w:pPr>
              <w:pStyle w:val="TAL"/>
              <w:spacing w:line="256" w:lineRule="auto"/>
              <w:rPr>
                <w:b/>
                <w:lang w:eastAsia="en-US"/>
              </w:rPr>
            </w:pPr>
            <w:r w:rsidRPr="00A27491">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7779453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26263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9201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9CA030A" w14:textId="77777777" w:rsidR="003902D4" w:rsidRPr="00A27491" w:rsidRDefault="003902D4" w:rsidP="00D508ED">
            <w:pPr>
              <w:pStyle w:val="TAC"/>
              <w:spacing w:line="256" w:lineRule="auto"/>
              <w:rPr>
                <w:lang w:eastAsia="en-US"/>
              </w:rPr>
            </w:pPr>
            <w:r w:rsidRPr="00A27491">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05E3780B"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0280F69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87FF7D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539A72"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258DF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8CCEE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A206E8"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48125D1" w14:textId="77777777" w:rsidR="003902D4" w:rsidRPr="00A27491" w:rsidRDefault="003902D4" w:rsidP="00D508ED">
            <w:pPr>
              <w:pStyle w:val="TAC"/>
              <w:spacing w:line="256" w:lineRule="auto"/>
              <w:rPr>
                <w:lang w:eastAsia="en-US"/>
              </w:rPr>
            </w:pPr>
            <w:r w:rsidRPr="00A27491">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59948862" w14:textId="77777777" w:rsidR="003902D4" w:rsidRPr="00A27491" w:rsidRDefault="003902D4" w:rsidP="00D508ED">
            <w:pPr>
              <w:pStyle w:val="TAL"/>
              <w:spacing w:line="256" w:lineRule="auto"/>
              <w:rPr>
                <w:lang w:eastAsia="en-US"/>
              </w:rPr>
            </w:pPr>
            <w:r w:rsidRPr="00A27491">
              <w:rPr>
                <w:lang w:eastAsia="en-US"/>
              </w:rPr>
              <w:t>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2ABD482"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5043447"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D5652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1F65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9EFE5AD" w14:textId="77777777" w:rsidR="003902D4" w:rsidRPr="00A27491" w:rsidRDefault="003902D4" w:rsidP="00D508ED">
            <w:pPr>
              <w:pStyle w:val="TAC"/>
              <w:spacing w:line="256" w:lineRule="auto"/>
              <w:rPr>
                <w:lang w:eastAsia="en-US"/>
              </w:rPr>
            </w:pPr>
            <w:r w:rsidRPr="00A27491">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534AC6D5"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76BAC0E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5884559"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7D94DE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8EB0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1BF5E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1E8D8DD3"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7868C8D" w14:textId="2D8999C8"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3FCAE03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50802B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F5CAF1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B627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1F6F6F" w14:textId="77777777" w:rsidTr="00D508ED">
        <w:tc>
          <w:tcPr>
            <w:tcW w:w="9603" w:type="dxa"/>
            <w:gridSpan w:val="6"/>
            <w:tcBorders>
              <w:top w:val="single" w:sz="4" w:space="0" w:color="auto"/>
              <w:left w:val="single" w:sz="4" w:space="0" w:color="auto"/>
              <w:bottom w:val="single" w:sz="4" w:space="0" w:color="auto"/>
              <w:right w:val="single" w:sz="4" w:space="0" w:color="auto"/>
            </w:tcBorders>
            <w:hideMark/>
          </w:tcPr>
          <w:p w14:paraId="1FB67126" w14:textId="77777777" w:rsidR="003902D4" w:rsidRPr="00A27491" w:rsidRDefault="003902D4" w:rsidP="00E972B2">
            <w:pPr>
              <w:pStyle w:val="TAN"/>
              <w:rPr>
                <w:lang w:eastAsia="en-US"/>
              </w:rPr>
            </w:pPr>
            <w:r w:rsidRPr="00A27491">
              <w:rPr>
                <w:lang w:eastAsia="en-US"/>
              </w:rPr>
              <w:t>NOTE 1: This is expected to be done via a suitable implementation dependent MMI.</w:t>
            </w:r>
          </w:p>
        </w:tc>
      </w:tr>
    </w:tbl>
    <w:p w14:paraId="1202CABF" w14:textId="77777777" w:rsidR="003902D4" w:rsidRPr="00A27491" w:rsidRDefault="003902D4" w:rsidP="003902D4"/>
    <w:p w14:paraId="1028B790" w14:textId="77777777" w:rsidR="003902D4" w:rsidRPr="00A27491" w:rsidRDefault="003902D4" w:rsidP="003902D4">
      <w:pPr>
        <w:pStyle w:val="H6"/>
      </w:pPr>
      <w:r w:rsidRPr="00A27491">
        <w:t>7.2.3.3.3</w:t>
      </w:r>
      <w:r w:rsidRPr="00A27491">
        <w:tab/>
        <w:t>Specific message contents</w:t>
      </w:r>
    </w:p>
    <w:p w14:paraId="0516CF4E" w14:textId="77777777" w:rsidR="003902D4" w:rsidRPr="00A27491" w:rsidRDefault="003902D4" w:rsidP="003902D4">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rsidRPr="00A27491" w14:paraId="5927B337" w14:textId="77777777" w:rsidTr="00D508ED">
        <w:tc>
          <w:tcPr>
            <w:tcW w:w="9747" w:type="dxa"/>
            <w:gridSpan w:val="4"/>
            <w:tcBorders>
              <w:top w:val="single" w:sz="4" w:space="0" w:color="auto"/>
              <w:left w:val="single" w:sz="4" w:space="0" w:color="auto"/>
              <w:bottom w:val="single" w:sz="4" w:space="0" w:color="auto"/>
              <w:right w:val="single" w:sz="4" w:space="0" w:color="auto"/>
            </w:tcBorders>
            <w:hideMark/>
          </w:tcPr>
          <w:p w14:paraId="571B9B75" w14:textId="77777777" w:rsidR="003902D4" w:rsidRPr="00A27491" w:rsidRDefault="003902D4" w:rsidP="00D508ED">
            <w:pPr>
              <w:pStyle w:val="TAL"/>
              <w:spacing w:line="256" w:lineRule="auto"/>
              <w:rPr>
                <w:rFonts w:eastAsia="MS Mincho"/>
                <w:lang w:eastAsia="en-US"/>
              </w:rPr>
            </w:pPr>
            <w:r w:rsidRPr="00A27491">
              <w:rPr>
                <w:rFonts w:eastAsia="MS Mincho"/>
                <w:lang w:eastAsia="en-US"/>
              </w:rPr>
              <w:t xml:space="preserve">Derivation Path: 36.579-1 [2], </w:t>
            </w:r>
            <w:r w:rsidRPr="00A27491">
              <w:rPr>
                <w:lang w:eastAsia="en-US"/>
              </w:rPr>
              <w:t>Table 5.5.14.8-1</w:t>
            </w:r>
          </w:p>
        </w:tc>
      </w:tr>
      <w:tr w:rsidR="003902D4" w:rsidRPr="00A27491" w14:paraId="01272C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132B6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751A3B"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7C476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CB87D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6AF4A8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6D00797" w14:textId="77777777" w:rsidR="003902D4" w:rsidRPr="00A27491" w:rsidRDefault="003902D4" w:rsidP="00D508ED">
            <w:pPr>
              <w:pStyle w:val="TAL"/>
              <w:spacing w:line="256" w:lineRule="auto"/>
              <w:rPr>
                <w:lang w:eastAsia="en-US"/>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5C014E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4EEE08C" w14:textId="77777777" w:rsidR="003902D4" w:rsidRPr="00A27491" w:rsidRDefault="003902D4" w:rsidP="00D508ED">
            <w:pPr>
              <w:pStyle w:val="TAL"/>
              <w:spacing w:line="256" w:lineRule="auto"/>
              <w:rPr>
                <w:rFonts w:eastAsia="MS PGothic"/>
                <w:lang w:eastAsia="en-US"/>
              </w:rPr>
            </w:pPr>
            <w:r w:rsidRPr="00A27491">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4B2933A6" w14:textId="77777777" w:rsidR="003902D4" w:rsidRPr="00A27491" w:rsidRDefault="003902D4" w:rsidP="00D508ED">
            <w:pPr>
              <w:pStyle w:val="TAL"/>
              <w:spacing w:line="256" w:lineRule="auto"/>
              <w:rPr>
                <w:rFonts w:eastAsia="MS Mincho"/>
                <w:lang w:eastAsia="en-US"/>
              </w:rPr>
            </w:pPr>
          </w:p>
        </w:tc>
      </w:tr>
    </w:tbl>
    <w:p w14:paraId="0DCA49F3" w14:textId="77777777" w:rsidR="003902D4" w:rsidRPr="00A27491" w:rsidRDefault="003902D4" w:rsidP="003902D4"/>
    <w:p w14:paraId="2483B842" w14:textId="77777777" w:rsidR="003902D4" w:rsidRPr="00A27491" w:rsidRDefault="003902D4" w:rsidP="003902D4">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478A09"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C4092A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47871B90" w14:textId="77777777" w:rsidR="003902D4" w:rsidRPr="00A27491" w:rsidRDefault="003902D4" w:rsidP="003902D4"/>
    <w:p w14:paraId="2539482B" w14:textId="77777777" w:rsidR="003902D4" w:rsidRPr="00A27491" w:rsidRDefault="003902D4" w:rsidP="003902D4">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773296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1925FD5"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6808F32B" w14:textId="77777777" w:rsidR="003902D4" w:rsidRPr="00A27491" w:rsidRDefault="003902D4" w:rsidP="003902D4"/>
    <w:p w14:paraId="3A6597C8" w14:textId="77777777" w:rsidR="003902D4" w:rsidRPr="00A27491" w:rsidRDefault="003902D4" w:rsidP="003902D4">
      <w:pPr>
        <w:pStyle w:val="Heading3"/>
        <w:rPr>
          <w:i/>
          <w:iCs/>
        </w:rPr>
      </w:pPr>
      <w:bookmarkStart w:id="870" w:name="_Toc171440786"/>
      <w:r w:rsidRPr="00A27491">
        <w:t>7.2.4</w:t>
      </w:r>
      <w:r w:rsidRPr="00A27491">
        <w:tab/>
        <w:t>Off-network / Private Call / Manual Commencement Mode / Client Terminated (CT)</w:t>
      </w:r>
      <w:bookmarkEnd w:id="870"/>
    </w:p>
    <w:p w14:paraId="667CA15B" w14:textId="77777777" w:rsidR="003902D4" w:rsidRPr="00A27491" w:rsidRDefault="003902D4" w:rsidP="003902D4">
      <w:pPr>
        <w:pStyle w:val="H6"/>
      </w:pPr>
      <w:r w:rsidRPr="00A27491">
        <w:t>7.2.4.1</w:t>
      </w:r>
      <w:r w:rsidRPr="00A27491">
        <w:tab/>
        <w:t>Test Purpose (TP)</w:t>
      </w:r>
    </w:p>
    <w:p w14:paraId="564707C2" w14:textId="77777777" w:rsidR="003902D4" w:rsidRPr="00A27491" w:rsidRDefault="003902D4" w:rsidP="003902D4">
      <w:pPr>
        <w:pStyle w:val="H6"/>
      </w:pPr>
      <w:r w:rsidRPr="00A27491">
        <w:t>(1)</w:t>
      </w:r>
    </w:p>
    <w:p w14:paraId="7E0186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B8A163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83C2C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Manual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28D3407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RINGING message }</w:t>
      </w:r>
    </w:p>
    <w:p w14:paraId="4B5D6468" w14:textId="77777777" w:rsidR="003902D4" w:rsidRPr="00A27491" w:rsidRDefault="003902D4" w:rsidP="003902D4">
      <w:pPr>
        <w:pStyle w:val="PL"/>
        <w:rPr>
          <w:noProof w:val="0"/>
        </w:rPr>
      </w:pPr>
      <w:r w:rsidRPr="00A27491">
        <w:rPr>
          <w:noProof w:val="0"/>
        </w:rPr>
        <w:t xml:space="preserve">            }</w:t>
      </w:r>
    </w:p>
    <w:p w14:paraId="58E1CCAF" w14:textId="77777777" w:rsidR="003902D4" w:rsidRPr="00A27491" w:rsidRDefault="003902D4" w:rsidP="003902D4">
      <w:pPr>
        <w:pStyle w:val="PL"/>
        <w:rPr>
          <w:noProof w:val="0"/>
        </w:rPr>
      </w:pPr>
    </w:p>
    <w:p w14:paraId="69764CC8" w14:textId="77777777" w:rsidR="003902D4" w:rsidRPr="00A27491" w:rsidRDefault="003902D4" w:rsidP="003902D4">
      <w:pPr>
        <w:pStyle w:val="H6"/>
      </w:pPr>
      <w:r w:rsidRPr="00A27491">
        <w:t>(2)</w:t>
      </w:r>
    </w:p>
    <w:p w14:paraId="7A6C947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32892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3BFC83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rejects the incoming private call with Manual Commencement Mode }</w:t>
      </w:r>
    </w:p>
    <w:p w14:paraId="7F7152C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 xml:space="preserve">REJECT message, </w:t>
      </w:r>
      <w:r w:rsidRPr="00A27491">
        <w:rPr>
          <w:b/>
          <w:bCs/>
          <w:noProof w:val="0"/>
          <w:lang w:eastAsia="ko-KR"/>
        </w:rPr>
        <w:t>and,</w:t>
      </w:r>
      <w:r w:rsidRPr="00A27491">
        <w:rPr>
          <w:noProof w:val="0"/>
          <w:lang w:eastAsia="ko-KR"/>
        </w:rPr>
        <w:t xml:space="preserve"> starts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39808F5B" w14:textId="77777777" w:rsidR="003902D4" w:rsidRPr="00A27491" w:rsidRDefault="003902D4" w:rsidP="003902D4">
      <w:pPr>
        <w:pStyle w:val="PL"/>
        <w:rPr>
          <w:noProof w:val="0"/>
        </w:rPr>
      </w:pPr>
      <w:r w:rsidRPr="00A27491">
        <w:rPr>
          <w:noProof w:val="0"/>
        </w:rPr>
        <w:t xml:space="preserve">            }</w:t>
      </w:r>
    </w:p>
    <w:p w14:paraId="1408566D" w14:textId="77777777" w:rsidR="003902D4" w:rsidRPr="00A27491" w:rsidRDefault="003902D4" w:rsidP="003902D4">
      <w:pPr>
        <w:pStyle w:val="PL"/>
        <w:rPr>
          <w:noProof w:val="0"/>
        </w:rPr>
      </w:pPr>
    </w:p>
    <w:p w14:paraId="1EE84833" w14:textId="77777777" w:rsidR="003902D4" w:rsidRPr="00A27491" w:rsidRDefault="003902D4" w:rsidP="003902D4">
      <w:pPr>
        <w:pStyle w:val="H6"/>
      </w:pPr>
      <w:r w:rsidRPr="00A27491">
        <w:t>(3)</w:t>
      </w:r>
    </w:p>
    <w:p w14:paraId="502693A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72FA962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5F2A0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accepts the incoming private call with Manual Commencement Mode }</w:t>
      </w:r>
    </w:p>
    <w:p w14:paraId="67DB98D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w:t>
      </w:r>
      <w:r w:rsidRPr="00A27491">
        <w:rPr>
          <w:noProof w:val="0"/>
          <w:lang w:eastAsia="ko-KR"/>
        </w:rPr>
        <w:t xml:space="preserve"> message accepting the establishment of a private call with Manual Commencement Mode, </w:t>
      </w:r>
      <w:r w:rsidRPr="00A27491">
        <w:rPr>
          <w:b/>
          <w:bCs/>
          <w:noProof w:val="0"/>
          <w:lang w:eastAsia="ko-KR"/>
        </w:rPr>
        <w:t>and,</w:t>
      </w:r>
      <w:r w:rsidRPr="00A27491">
        <w:rPr>
          <w:noProof w:val="0"/>
          <w:lang w:eastAsia="ko-KR"/>
        </w:rPr>
        <w:t xml:space="preserve"> respects the transmission control imposed by the transmission control entity/arbitrator</w:t>
      </w:r>
      <w:r w:rsidRPr="00A27491">
        <w:rPr>
          <w:noProof w:val="0"/>
        </w:rPr>
        <w:t xml:space="preserve"> }</w:t>
      </w:r>
    </w:p>
    <w:p w14:paraId="6E82810F" w14:textId="77777777" w:rsidR="003902D4" w:rsidRPr="00A27491" w:rsidRDefault="003902D4" w:rsidP="003902D4">
      <w:pPr>
        <w:pStyle w:val="PL"/>
        <w:rPr>
          <w:noProof w:val="0"/>
        </w:rPr>
      </w:pPr>
      <w:r w:rsidRPr="00A27491">
        <w:rPr>
          <w:noProof w:val="0"/>
        </w:rPr>
        <w:t xml:space="preserve">            }</w:t>
      </w:r>
    </w:p>
    <w:p w14:paraId="1F9E1550" w14:textId="77777777" w:rsidR="003902D4" w:rsidRPr="00A27491" w:rsidRDefault="003902D4" w:rsidP="003902D4">
      <w:pPr>
        <w:pStyle w:val="PL"/>
        <w:rPr>
          <w:noProof w:val="0"/>
        </w:rPr>
      </w:pPr>
    </w:p>
    <w:p w14:paraId="0EA45118" w14:textId="77777777" w:rsidR="003902D4" w:rsidRPr="00A27491" w:rsidRDefault="003902D4" w:rsidP="003902D4">
      <w:pPr>
        <w:pStyle w:val="H6"/>
      </w:pPr>
      <w:r w:rsidRPr="00A27491">
        <w:t>(4)</w:t>
      </w:r>
    </w:p>
    <w:p w14:paraId="50C7AD9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175AF8E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80AC21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6FC45A2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5AC33853" w14:textId="77777777" w:rsidR="003902D4" w:rsidRPr="00A27491" w:rsidRDefault="003902D4" w:rsidP="003902D4">
      <w:pPr>
        <w:pStyle w:val="PL"/>
        <w:rPr>
          <w:noProof w:val="0"/>
        </w:rPr>
      </w:pPr>
      <w:r w:rsidRPr="00A27491">
        <w:rPr>
          <w:noProof w:val="0"/>
        </w:rPr>
        <w:t xml:space="preserve">            }</w:t>
      </w:r>
    </w:p>
    <w:p w14:paraId="0E549DCC" w14:textId="77777777" w:rsidR="003902D4" w:rsidRPr="00A27491" w:rsidRDefault="003902D4" w:rsidP="003902D4">
      <w:pPr>
        <w:pStyle w:val="PL"/>
        <w:rPr>
          <w:b/>
          <w:noProof w:val="0"/>
        </w:rPr>
      </w:pPr>
    </w:p>
    <w:p w14:paraId="5F366630" w14:textId="77777777" w:rsidR="003902D4" w:rsidRPr="00A27491" w:rsidRDefault="003902D4" w:rsidP="003902D4">
      <w:pPr>
        <w:pStyle w:val="H6"/>
      </w:pPr>
      <w:r w:rsidRPr="00A27491">
        <w:t>7.2.4.2</w:t>
      </w:r>
      <w:r w:rsidRPr="00A27491">
        <w:tab/>
        <w:t>Conformance requirements</w:t>
      </w:r>
    </w:p>
    <w:p w14:paraId="44FB196D" w14:textId="77777777" w:rsidR="003902D4" w:rsidRPr="00A27491" w:rsidRDefault="003902D4" w:rsidP="003902D4">
      <w:r w:rsidRPr="00A27491">
        <w:t xml:space="preserve">References: The conformance requirements covered in the current TC are specified in: </w:t>
      </w:r>
    </w:p>
    <w:p w14:paraId="700B4A34" w14:textId="77777777" w:rsidR="003902D4" w:rsidRPr="00A27491" w:rsidRDefault="003902D4" w:rsidP="003902D4">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7C2AA466" w14:textId="77777777" w:rsidR="003902D4" w:rsidRPr="00A27491" w:rsidRDefault="003902D4" w:rsidP="003902D4">
      <w:r w:rsidRPr="00A27491">
        <w:t>[TS 24.281, clause 10.3.2.4.4.1]</w:t>
      </w:r>
    </w:p>
    <w:p w14:paraId="0AF1D279" w14:textId="77777777" w:rsidR="003902D4" w:rsidRPr="00A27491" w:rsidRDefault="003902D4" w:rsidP="003902D4">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7A241158"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4BA4F4F" w14:textId="77777777" w:rsidR="003902D4" w:rsidRPr="00A27491" w:rsidRDefault="003902D4" w:rsidP="003902D4">
      <w:pPr>
        <w:pStyle w:val="B1"/>
      </w:pPr>
      <w:r w:rsidRPr="00A27491">
        <w:t>2)</w:t>
      </w:r>
      <w:r w:rsidRPr="00A27491">
        <w:tab/>
        <w:t>shall set the stored current call type to "PRIVATE CALL";</w:t>
      </w:r>
    </w:p>
    <w:p w14:paraId="0A816ABC"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21E86A64" w14:textId="77777777" w:rsidR="003902D4" w:rsidRPr="00A27491" w:rsidRDefault="003902D4" w:rsidP="003902D4">
      <w:pPr>
        <w:pStyle w:val="B1"/>
      </w:pPr>
      <w:r w:rsidRPr="00A27491">
        <w:t>4)</w:t>
      </w:r>
      <w:r w:rsidRPr="00A27491">
        <w:tab/>
        <w:t>shall store the MCVideo user ID of the caller IE as received in the PRIVATE CALL SETUP REQUEST as caller ID;</w:t>
      </w:r>
    </w:p>
    <w:p w14:paraId="6C464BBA" w14:textId="77777777" w:rsidR="003902D4" w:rsidRPr="00A27491" w:rsidRDefault="003902D4" w:rsidP="003902D4">
      <w:pPr>
        <w:pStyle w:val="B1"/>
      </w:pPr>
      <w:r w:rsidRPr="00A27491">
        <w:t>5)</w:t>
      </w:r>
      <w:r w:rsidRPr="00A27491">
        <w:tab/>
        <w:t>shall store own MCVideo user ID as callee ID;</w:t>
      </w:r>
    </w:p>
    <w:p w14:paraId="5FD410C2" w14:textId="77777777" w:rsidR="003902D4" w:rsidRPr="00A27491" w:rsidRDefault="003902D4" w:rsidP="003902D4">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6593DBC9"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4638AC7"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29CFEF8D" w14:textId="77777777" w:rsidR="003902D4" w:rsidRPr="00A27491" w:rsidRDefault="003902D4" w:rsidP="003902D4">
      <w:pPr>
        <w:pStyle w:val="B2"/>
      </w:pPr>
      <w:r w:rsidRPr="00A27491">
        <w:t>c)</w:t>
      </w:r>
      <w:r w:rsidRPr="00A27491">
        <w:tab/>
        <w:t>shall set the MCVideo user ID of the callee IE with the stored callee ID;</w:t>
      </w:r>
    </w:p>
    <w:p w14:paraId="2925C66C" w14:textId="77777777" w:rsidR="003902D4" w:rsidRPr="00A27491" w:rsidRDefault="003902D4" w:rsidP="003902D4">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2939DAAD" w14:textId="77777777" w:rsidR="003902D4" w:rsidRPr="00A27491" w:rsidRDefault="003902D4" w:rsidP="003902D4">
      <w:pPr>
        <w:pStyle w:val="B1"/>
      </w:pPr>
      <w:r w:rsidRPr="00A27491">
        <w:t>8)</w:t>
      </w:r>
      <w:r w:rsidRPr="00A27491">
        <w:tab/>
        <w:t>shall start timer TFP2 (waiting for call response message); and</w:t>
      </w:r>
    </w:p>
    <w:p w14:paraId="2B86F697" w14:textId="77777777" w:rsidR="003902D4" w:rsidRPr="00A27491" w:rsidRDefault="003902D4" w:rsidP="003902D4">
      <w:pPr>
        <w:pStyle w:val="B1"/>
      </w:pPr>
      <w:r w:rsidRPr="00A27491">
        <w:t>9)</w:t>
      </w:r>
      <w:r w:rsidRPr="00A27491">
        <w:tab/>
        <w:t>shall enter the "P5: pending" state.</w:t>
      </w:r>
    </w:p>
    <w:p w14:paraId="73AECD3A" w14:textId="77777777" w:rsidR="003902D4" w:rsidRPr="00A27491" w:rsidRDefault="003902D4" w:rsidP="003902D4">
      <w:r w:rsidRPr="00A27491">
        <w:t>[TS 24.281, clause 10.3.2.4.4.7]</w:t>
      </w:r>
    </w:p>
    <w:p w14:paraId="14042A20"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7ED0D16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2BFF77ED"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2A88875"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6879D50" w14:textId="77777777" w:rsidR="003902D4" w:rsidRPr="00A27491" w:rsidRDefault="003902D4" w:rsidP="003902D4">
      <w:pPr>
        <w:pStyle w:val="B2"/>
      </w:pPr>
      <w:r w:rsidRPr="00A27491">
        <w:t>c)</w:t>
      </w:r>
      <w:r w:rsidRPr="00A27491">
        <w:tab/>
        <w:t>shall set the MCVideo user ID of the callee IE with stored callee ID; and</w:t>
      </w:r>
    </w:p>
    <w:p w14:paraId="6BAAD15E"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132EE2AF"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08BB1DD5" w14:textId="77777777" w:rsidR="003902D4" w:rsidRPr="00A27491" w:rsidRDefault="003902D4" w:rsidP="003902D4">
      <w:pPr>
        <w:pStyle w:val="B1"/>
        <w:rPr>
          <w:lang w:eastAsia="ko-KR"/>
        </w:rPr>
      </w:pPr>
      <w:r w:rsidRPr="00A27491">
        <w:rPr>
          <w:lang w:eastAsia="ko-KR"/>
        </w:rPr>
        <w:t>3)</w:t>
      </w:r>
      <w:r w:rsidRPr="00A27491">
        <w:rPr>
          <w:lang w:eastAsia="ko-KR"/>
        </w:rPr>
        <w:tab/>
        <w:t>shall start timer TFP7 (waiting for any message with same call identifier); and</w:t>
      </w:r>
    </w:p>
    <w:p w14:paraId="0D742815" w14:textId="77777777" w:rsidR="003902D4" w:rsidRPr="00A27491" w:rsidRDefault="003902D4" w:rsidP="003902D4">
      <w:pPr>
        <w:pStyle w:val="B1"/>
        <w:rPr>
          <w:lang w:eastAsia="ko-KR"/>
        </w:rPr>
      </w:pPr>
      <w:r w:rsidRPr="00A27491">
        <w:rPr>
          <w:lang w:eastAsia="ko-KR"/>
        </w:rPr>
        <w:t>4)</w:t>
      </w:r>
      <w:r w:rsidRPr="00A27491">
        <w:rPr>
          <w:lang w:eastAsia="ko-KR"/>
        </w:rPr>
        <w:tab/>
        <w:t>shall enter the "P1: ignoring same call id" state.</w:t>
      </w:r>
    </w:p>
    <w:p w14:paraId="3C326DD8" w14:textId="77777777" w:rsidR="003902D4" w:rsidRPr="00A27491" w:rsidRDefault="003902D4" w:rsidP="003902D4">
      <w:r w:rsidRPr="00A27491">
        <w:t>[TS 24.281, clause 10.3.2.4.5.7]</w:t>
      </w:r>
    </w:p>
    <w:p w14:paraId="75ACC47E"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FFB0B7B" w14:textId="77777777" w:rsidR="003902D4" w:rsidRPr="00A27491" w:rsidRDefault="003902D4" w:rsidP="003902D4">
      <w:pPr>
        <w:pStyle w:val="B1"/>
      </w:pPr>
      <w:r w:rsidRPr="00A27491">
        <w:t>1)</w:t>
      </w:r>
      <w:r w:rsidRPr="00A27491">
        <w:tab/>
        <w:t>shall clear the stored call identifier; and</w:t>
      </w:r>
    </w:p>
    <w:p w14:paraId="5CF47BAC"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A39576B" w14:textId="77777777" w:rsidR="003902D4" w:rsidRPr="00A27491" w:rsidRDefault="003902D4" w:rsidP="003902D4">
      <w:r w:rsidRPr="00A27491">
        <w:t>[TS 24.281, clause 10.3.2.4.4.3]</w:t>
      </w:r>
    </w:p>
    <w:p w14:paraId="74DB66DB"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005C83C" w14:textId="77777777" w:rsidR="003902D4" w:rsidRPr="00A27491" w:rsidRDefault="003902D4" w:rsidP="003902D4">
      <w:pPr>
        <w:pStyle w:val="B1"/>
      </w:pPr>
      <w:r w:rsidRPr="00A27491">
        <w:rPr>
          <w:lang w:eastAsia="ko-KR"/>
        </w:rPr>
        <w:t>1)</w:t>
      </w:r>
      <w:r w:rsidRPr="00A27491">
        <w:tab/>
        <w:t>if the SDP offer contains an "a=key-mgmt" attribute field with a "mikey" attribute value containing a MIKEY-SAKKE I_MESSAGE:</w:t>
      </w:r>
    </w:p>
    <w:p w14:paraId="18DF7633"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4FC6322E" w14:textId="77777777" w:rsidR="003902D4" w:rsidRPr="00A27491" w:rsidRDefault="003902D4" w:rsidP="003902D4">
      <w:pPr>
        <w:pStyle w:val="B2"/>
      </w:pPr>
      <w:r w:rsidRPr="00A27491">
        <w:t>b)</w:t>
      </w:r>
      <w:r w:rsidRPr="00A27491">
        <w:tab/>
        <w:t>shall convert the MCVideo ID to a UID as described in 3GPP TS 33.180 [8];</w:t>
      </w:r>
    </w:p>
    <w:p w14:paraId="017FFCA3"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260B983D" w14:textId="77777777" w:rsidR="003902D4" w:rsidRPr="00A27491" w:rsidRDefault="003902D4" w:rsidP="003902D4">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25DC1748"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0775F033"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28C97DA"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76AA54AE"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7F7F8E7E"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5B8A7E91" w14:textId="77777777" w:rsidR="003902D4" w:rsidRPr="00A27491" w:rsidRDefault="003902D4" w:rsidP="003902D4">
      <w:pPr>
        <w:pStyle w:val="B3"/>
        <w:rPr>
          <w:lang w:eastAsia="ko-KR"/>
        </w:rPr>
      </w:pPr>
      <w:r w:rsidRPr="00A27491">
        <w:rPr>
          <w:lang w:eastAsia="ko-KR"/>
        </w:rPr>
        <w:t>vi)</w:t>
      </w:r>
      <w:r w:rsidRPr="00A27491">
        <w:rPr>
          <w:lang w:eastAsia="ko-KR"/>
        </w:rPr>
        <w:tab/>
        <w:t>shall enter the "P1: ignoring same call id" state;</w:t>
      </w:r>
    </w:p>
    <w:p w14:paraId="6B26782F"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the signature </w:t>
      </w:r>
      <w:r w:rsidRPr="00A27491">
        <w:t>was successful:</w:t>
      </w:r>
    </w:p>
    <w:p w14:paraId="3DDD986A"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2CDF5D" w14:textId="77777777" w:rsidR="003902D4" w:rsidRPr="00A27491" w:rsidRDefault="003902D4" w:rsidP="003902D4">
      <w:pPr>
        <w:pStyle w:val="B3"/>
      </w:pPr>
      <w:r w:rsidRPr="00A27491">
        <w:t>ii)</w:t>
      </w:r>
      <w:r w:rsidRPr="00A27491">
        <w:tab/>
        <w:t>shall extract the PCK-ID, from the payload as specified in 3GPP TS 33.180 [8];</w:t>
      </w:r>
    </w:p>
    <w:p w14:paraId="4981F037" w14:textId="77777777" w:rsidR="003902D4" w:rsidRPr="00A27491" w:rsidRDefault="003902D4" w:rsidP="003902D4">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8E94A85" w14:textId="77777777" w:rsidR="003902D4" w:rsidRPr="00A27491" w:rsidRDefault="003902D4" w:rsidP="003902D4">
      <w:pPr>
        <w:pStyle w:val="B3"/>
        <w:rPr>
          <w:lang w:eastAsia="en-US"/>
        </w:rPr>
      </w:pPr>
      <w:r w:rsidRPr="00A27491">
        <w:t>iv)</w:t>
      </w:r>
      <w:r w:rsidRPr="00A27491">
        <w:tab/>
        <w:t>shall generate a PRIVATE CALL ACCEPT message as specified in clause 17.1.7. In the PRIVATE CALL ACCEPT message, the MCVideo client:</w:t>
      </w:r>
    </w:p>
    <w:p w14:paraId="48DC904E" w14:textId="77777777" w:rsidR="003902D4" w:rsidRPr="00A27491" w:rsidRDefault="003902D4" w:rsidP="003902D4">
      <w:pPr>
        <w:pStyle w:val="B4"/>
      </w:pPr>
      <w:r w:rsidRPr="00A27491">
        <w:t>A)</w:t>
      </w:r>
      <w:r w:rsidRPr="00A27491">
        <w:tab/>
        <w:t>shall set the Call identifier IE to the stored call identifier;</w:t>
      </w:r>
    </w:p>
    <w:p w14:paraId="5098DED2" w14:textId="77777777" w:rsidR="003902D4" w:rsidRPr="00A27491" w:rsidRDefault="003902D4" w:rsidP="003902D4">
      <w:pPr>
        <w:pStyle w:val="B4"/>
      </w:pPr>
      <w:r w:rsidRPr="00A27491">
        <w:t>B)</w:t>
      </w:r>
      <w:r w:rsidRPr="00A27491">
        <w:tab/>
        <w:t>shall set the MCVideo user ID of the caller IE with the stored caller ID;</w:t>
      </w:r>
    </w:p>
    <w:p w14:paraId="13A8FA01" w14:textId="77777777" w:rsidR="003902D4" w:rsidRPr="00A27491" w:rsidRDefault="003902D4" w:rsidP="003902D4">
      <w:pPr>
        <w:pStyle w:val="B4"/>
      </w:pPr>
      <w:r w:rsidRPr="00A27491">
        <w:t>C)</w:t>
      </w:r>
      <w:r w:rsidRPr="00A27491">
        <w:tab/>
        <w:t>shall set the MCVideo user ID of the callee IE with the stored callee ID; and</w:t>
      </w:r>
    </w:p>
    <w:p w14:paraId="548BB86D" w14:textId="77777777" w:rsidR="003902D4" w:rsidRPr="00A27491" w:rsidRDefault="003902D4" w:rsidP="003902D4">
      <w:pPr>
        <w:pStyle w:val="B4"/>
      </w:pPr>
      <w:r w:rsidRPr="00A27491">
        <w:t>D)</w:t>
      </w:r>
      <w:r w:rsidRPr="00A27491">
        <w:tab/>
        <w:t>shall set the SDP answer IE with the stored answer SDP;</w:t>
      </w:r>
    </w:p>
    <w:p w14:paraId="0F2F130E" w14:textId="77777777" w:rsidR="003902D4" w:rsidRPr="00A27491" w:rsidRDefault="003902D4" w:rsidP="003902D4">
      <w:pPr>
        <w:pStyle w:val="B3"/>
      </w:pPr>
      <w:r w:rsidRPr="00A27491">
        <w:t>v)</w:t>
      </w:r>
      <w:r w:rsidRPr="00A27491">
        <w:tab/>
        <w:t>shall send the PRIVATE CALL ACCEPT message in response to the request message according to rules and procedures as specified in clause 10.3.1.1.1;</w:t>
      </w:r>
    </w:p>
    <w:p w14:paraId="1BFAB151" w14:textId="77777777" w:rsidR="003902D4" w:rsidRPr="00A27491" w:rsidRDefault="003902D4" w:rsidP="003902D4">
      <w:pPr>
        <w:pStyle w:val="B3"/>
      </w:pPr>
      <w:r w:rsidRPr="00A27491">
        <w:t>vi)</w:t>
      </w:r>
      <w:r w:rsidRPr="00A27491">
        <w:tab/>
        <w:t>shall establish a media session based on the SDP body of the private call;</w:t>
      </w:r>
    </w:p>
    <w:p w14:paraId="7B7130DC" w14:textId="77777777" w:rsidR="003902D4" w:rsidRPr="00A27491" w:rsidRDefault="003902D4" w:rsidP="003902D4">
      <w:pPr>
        <w:pStyle w:val="B3"/>
      </w:pPr>
      <w:r w:rsidRPr="00A27491">
        <w:t>vii)</w:t>
      </w:r>
      <w:r w:rsidRPr="00A27491">
        <w:tab/>
        <w:t>shall stop timer TFP2 (waiting for call response message);</w:t>
      </w:r>
    </w:p>
    <w:p w14:paraId="406C7037" w14:textId="77777777" w:rsidR="003902D4" w:rsidRPr="00A27491" w:rsidRDefault="003902D4" w:rsidP="003902D4">
      <w:pPr>
        <w:pStyle w:val="B3"/>
      </w:pPr>
      <w:r w:rsidRPr="00A27491">
        <w:t>viii)</w:t>
      </w:r>
      <w:r w:rsidRPr="00A27491">
        <w:tab/>
        <w:t>shall initialize the counter CFP4 with value set to 1;</w:t>
      </w:r>
    </w:p>
    <w:p w14:paraId="1B19D768" w14:textId="77777777" w:rsidR="003902D4" w:rsidRPr="00A27491" w:rsidRDefault="003902D4" w:rsidP="003902D4">
      <w:pPr>
        <w:pStyle w:val="B3"/>
      </w:pPr>
      <w:r w:rsidRPr="00A27491">
        <w:t>ix)</w:t>
      </w:r>
      <w:r w:rsidRPr="00A27491">
        <w:tab/>
        <w:t>shall start timer TFP4 (private call accept retransmission); and</w:t>
      </w:r>
    </w:p>
    <w:p w14:paraId="49697A10" w14:textId="77777777" w:rsidR="003902D4" w:rsidRPr="00A27491" w:rsidRDefault="003902D4" w:rsidP="003902D4">
      <w:pPr>
        <w:pStyle w:val="B3"/>
      </w:pPr>
      <w:r w:rsidRPr="00A27491">
        <w:t>x)</w:t>
      </w:r>
      <w:r w:rsidRPr="00A27491">
        <w:tab/>
        <w:t>shall remain in the "P5: pending" state; and</w:t>
      </w:r>
    </w:p>
    <w:p w14:paraId="6E7C8403"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39E15CE1" w14:textId="77777777" w:rsidR="003902D4" w:rsidRPr="00A27491" w:rsidRDefault="003902D4" w:rsidP="003902D4">
      <w:pPr>
        <w:pStyle w:val="B1"/>
      </w:pPr>
      <w:r w:rsidRPr="00A27491">
        <w:t>2)</w:t>
      </w:r>
      <w:r w:rsidRPr="00A27491">
        <w:tab/>
        <w:t>if the SDP offer does not contain an "a=key-mgmt" attribute, the MCVideo client:</w:t>
      </w:r>
    </w:p>
    <w:p w14:paraId="15B4EBE6"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58CA86F5" w14:textId="77777777" w:rsidR="003902D4" w:rsidRPr="00A27491" w:rsidRDefault="003902D4" w:rsidP="003902D4">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6CA84BE1" w14:textId="77777777" w:rsidR="003902D4" w:rsidRPr="00A27491" w:rsidRDefault="003902D4" w:rsidP="003902D4">
      <w:pPr>
        <w:pStyle w:val="B3"/>
      </w:pPr>
      <w:r w:rsidRPr="00A27491">
        <w:t>i)</w:t>
      </w:r>
      <w:r w:rsidRPr="00A27491">
        <w:tab/>
        <w:t>shall set the Call identifier IE to the stored call identifier;</w:t>
      </w:r>
    </w:p>
    <w:p w14:paraId="0F73DFA4" w14:textId="77777777" w:rsidR="003902D4" w:rsidRPr="00A27491" w:rsidRDefault="003902D4" w:rsidP="003902D4">
      <w:pPr>
        <w:pStyle w:val="B3"/>
      </w:pPr>
      <w:r w:rsidRPr="00A27491">
        <w:t>ii)</w:t>
      </w:r>
      <w:r w:rsidRPr="00A27491">
        <w:tab/>
        <w:t>shall set the MCVideo user ID of the caller IE with the stored caller ID;</w:t>
      </w:r>
    </w:p>
    <w:p w14:paraId="6B575571" w14:textId="77777777" w:rsidR="003902D4" w:rsidRPr="00A27491" w:rsidRDefault="003902D4" w:rsidP="003902D4">
      <w:pPr>
        <w:pStyle w:val="B3"/>
      </w:pPr>
      <w:r w:rsidRPr="00A27491">
        <w:t>iii)</w:t>
      </w:r>
      <w:r w:rsidRPr="00A27491">
        <w:tab/>
        <w:t>shall set the MCVideo user ID of the callee IE with the stored callee ID; and</w:t>
      </w:r>
    </w:p>
    <w:p w14:paraId="1075B91A" w14:textId="77777777" w:rsidR="003902D4" w:rsidRPr="00A27491" w:rsidRDefault="003902D4" w:rsidP="003902D4">
      <w:pPr>
        <w:pStyle w:val="B3"/>
      </w:pPr>
      <w:r w:rsidRPr="00A27491">
        <w:t>iv)</w:t>
      </w:r>
      <w:r w:rsidRPr="00A27491">
        <w:tab/>
        <w:t>shall set the SDP answer IE with the stored answer SDP;</w:t>
      </w:r>
    </w:p>
    <w:p w14:paraId="0F4AE766" w14:textId="77777777" w:rsidR="003902D4" w:rsidRPr="00A27491" w:rsidRDefault="003902D4" w:rsidP="003902D4">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479BFC6F" w14:textId="77777777" w:rsidR="003902D4" w:rsidRPr="00A27491" w:rsidRDefault="003902D4" w:rsidP="003902D4">
      <w:pPr>
        <w:pStyle w:val="B2"/>
        <w:rPr>
          <w:lang w:eastAsia="ko-KR"/>
        </w:rPr>
      </w:pPr>
      <w:r w:rsidRPr="00A27491">
        <w:t>d)</w:t>
      </w:r>
      <w:r w:rsidRPr="00A27491">
        <w:tab/>
        <w:t>shall establish a media session based on the SDP body of the private call;</w:t>
      </w:r>
    </w:p>
    <w:p w14:paraId="463019FF" w14:textId="77777777" w:rsidR="003902D4" w:rsidRPr="00A27491" w:rsidRDefault="003902D4" w:rsidP="003902D4">
      <w:pPr>
        <w:pStyle w:val="B2"/>
      </w:pPr>
      <w:r w:rsidRPr="00A27491">
        <w:rPr>
          <w:lang w:eastAsia="ko-KR"/>
        </w:rPr>
        <w:t>e)</w:t>
      </w:r>
      <w:r w:rsidRPr="00A27491">
        <w:tab/>
        <w:t>shall stop timer TFP2 (waiting for call response message);</w:t>
      </w:r>
    </w:p>
    <w:p w14:paraId="3E622627" w14:textId="77777777" w:rsidR="003902D4" w:rsidRPr="00A27491" w:rsidRDefault="003902D4" w:rsidP="003902D4">
      <w:pPr>
        <w:pStyle w:val="B2"/>
        <w:rPr>
          <w:lang w:eastAsia="ko-KR"/>
        </w:rPr>
      </w:pPr>
      <w:r w:rsidRPr="00A27491">
        <w:t>f)</w:t>
      </w:r>
      <w:r w:rsidRPr="00A27491">
        <w:tab/>
        <w:t>shall initialize the counter CFP4 with value set to 1;</w:t>
      </w:r>
    </w:p>
    <w:p w14:paraId="565E69D4" w14:textId="77777777" w:rsidR="003902D4" w:rsidRPr="00A27491" w:rsidRDefault="003902D4" w:rsidP="003902D4">
      <w:pPr>
        <w:pStyle w:val="B2"/>
      </w:pPr>
      <w:r w:rsidRPr="00A27491">
        <w:t>g)</w:t>
      </w:r>
      <w:r w:rsidRPr="00A27491">
        <w:tab/>
        <w:t>shall start timer TFP4 (private call accept retransmission); and</w:t>
      </w:r>
    </w:p>
    <w:p w14:paraId="7F0EC4AD" w14:textId="77777777" w:rsidR="003902D4" w:rsidRPr="00A27491" w:rsidRDefault="003902D4" w:rsidP="003902D4">
      <w:pPr>
        <w:pStyle w:val="B2"/>
      </w:pPr>
      <w:r w:rsidRPr="00A27491">
        <w:t>h)</w:t>
      </w:r>
      <w:r w:rsidRPr="00A27491">
        <w:tab/>
        <w:t>shall remain in the "P5: pending" state.</w:t>
      </w:r>
    </w:p>
    <w:p w14:paraId="749C18CE" w14:textId="77777777" w:rsidR="003902D4" w:rsidRPr="00A27491" w:rsidRDefault="003902D4" w:rsidP="003902D4">
      <w:r w:rsidRPr="00A27491">
        <w:t>[TS 24.281, clause 10.3.2.4.4.5]</w:t>
      </w:r>
    </w:p>
    <w:p w14:paraId="23708FB3"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3045790E" w14:textId="77777777" w:rsidR="003902D4" w:rsidRPr="00A27491" w:rsidRDefault="003902D4" w:rsidP="003902D4">
      <w:pPr>
        <w:pStyle w:val="B1"/>
      </w:pPr>
      <w:r w:rsidRPr="00A27491">
        <w:t>1)</w:t>
      </w:r>
      <w:r w:rsidRPr="00A27491">
        <w:tab/>
        <w:t>shall stop timer TFP4 (private call accept retransmission);</w:t>
      </w:r>
    </w:p>
    <w:p w14:paraId="7441DC4F" w14:textId="77777777" w:rsidR="003902D4" w:rsidRPr="00A27491" w:rsidRDefault="003902D4" w:rsidP="003902D4">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1DADB4D1" w14:textId="77777777" w:rsidR="003902D4" w:rsidRPr="00A27491" w:rsidRDefault="003902D4" w:rsidP="003902D4">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2BFE81FB" w14:textId="77777777" w:rsidR="003902D4" w:rsidRPr="00A27491" w:rsidRDefault="003902D4" w:rsidP="003902D4">
      <w:pPr>
        <w:pStyle w:val="B1"/>
      </w:pPr>
      <w:r w:rsidRPr="00A27491">
        <w:t>4)</w:t>
      </w:r>
      <w:r w:rsidRPr="00A27491">
        <w:tab/>
        <w:t>shall enter the "P4: part of ongoing call" state.</w:t>
      </w:r>
    </w:p>
    <w:p w14:paraId="5DCD3BAB" w14:textId="77777777" w:rsidR="003902D4" w:rsidRPr="00A27491" w:rsidRDefault="003902D4" w:rsidP="003902D4">
      <w:r w:rsidRPr="00A27491">
        <w:t>[TS 24.281, clause 10.3.2.4.5.4]</w:t>
      </w:r>
    </w:p>
    <w:p w14:paraId="257705E2"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6229851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6DE4BDD1"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B52E6AB"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668361E" w14:textId="77777777" w:rsidR="003902D4" w:rsidRPr="00A27491" w:rsidRDefault="003902D4" w:rsidP="003902D4">
      <w:pPr>
        <w:pStyle w:val="B2"/>
      </w:pPr>
      <w:r w:rsidRPr="00A27491">
        <w:t>c)</w:t>
      </w:r>
      <w:r w:rsidRPr="00A27491">
        <w:tab/>
        <w:t>shall set the MCVideo user ID of the callee IE with the stored callee ID.</w:t>
      </w:r>
    </w:p>
    <w:p w14:paraId="56F0EA73"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735F178A" w14:textId="77777777" w:rsidR="003902D4" w:rsidRPr="00A27491" w:rsidRDefault="003902D4" w:rsidP="003902D4">
      <w:pPr>
        <w:pStyle w:val="B1"/>
      </w:pPr>
      <w:r w:rsidRPr="00A27491">
        <w:t>3)</w:t>
      </w:r>
      <w:r w:rsidRPr="00A27491">
        <w:tab/>
        <w:t>shall terminate the media session for private call;</w:t>
      </w:r>
    </w:p>
    <w:p w14:paraId="2216FA34"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6689541C" w14:textId="77777777" w:rsidR="003902D4" w:rsidRPr="00A27491" w:rsidRDefault="003902D4" w:rsidP="003902D4">
      <w:pPr>
        <w:pStyle w:val="B1"/>
      </w:pPr>
      <w:r w:rsidRPr="00A27491">
        <w:t>5)</w:t>
      </w:r>
      <w:r w:rsidRPr="00A27491">
        <w:tab/>
        <w:t>shall enter the "P1: ignoring same call id" state.</w:t>
      </w:r>
    </w:p>
    <w:p w14:paraId="3D6CB15B" w14:textId="77777777" w:rsidR="003902D4" w:rsidRPr="00A27491" w:rsidRDefault="003902D4" w:rsidP="003902D4">
      <w:r w:rsidRPr="00A27491">
        <w:t>[TS 24.581, clause 7.2.3.2.4]</w:t>
      </w:r>
    </w:p>
    <w:p w14:paraId="0DDCBB37"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6806E793"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6BEECDE3" w14:textId="77777777" w:rsidR="003902D4" w:rsidRPr="00A27491" w:rsidRDefault="003902D4" w:rsidP="003902D4">
      <w:pPr>
        <w:pStyle w:val="B1"/>
      </w:pPr>
      <w:r w:rsidRPr="00A27491">
        <w:t>2.</w:t>
      </w:r>
      <w:r w:rsidRPr="00A27491">
        <w:tab/>
        <w:t>shall start timer T203(End of RTP media); and</w:t>
      </w:r>
    </w:p>
    <w:p w14:paraId="435D755A"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36BC925" w14:textId="77777777" w:rsidR="003902D4" w:rsidRPr="00A27491" w:rsidRDefault="003902D4" w:rsidP="003902D4">
      <w:r w:rsidRPr="00A27491">
        <w:t>[TS 24.581, clause 7.2.3.4.2]</w:t>
      </w:r>
    </w:p>
    <w:p w14:paraId="09108D47"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B088195"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70601215"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0A2B17B"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6C7F8D47"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45BD593"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21D611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3C2360FD"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344CA061" w14:textId="77777777" w:rsidR="003902D4" w:rsidRPr="00A27491" w:rsidRDefault="003902D4" w:rsidP="003902D4">
      <w:r w:rsidRPr="00A27491">
        <w:t>[TS 24.581, clause 7.2.3.7.8]</w:t>
      </w:r>
    </w:p>
    <w:p w14:paraId="7AB18B3E"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837B9D8"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5CE151BC" w14:textId="77777777" w:rsidR="003902D4" w:rsidRPr="00A27491" w:rsidRDefault="003902D4" w:rsidP="003902D4">
      <w:pPr>
        <w:pStyle w:val="B1"/>
      </w:pPr>
      <w:r w:rsidRPr="00A27491">
        <w:t>2.</w:t>
      </w:r>
      <w:r w:rsidRPr="00A27491">
        <w:tab/>
        <w:t>clear the stored current transmission arbitrator;</w:t>
      </w:r>
    </w:p>
    <w:p w14:paraId="4B0970F6"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43F7B23"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5263CB86"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983BD67" w14:textId="77777777" w:rsidR="003902D4" w:rsidRPr="00A27491" w:rsidRDefault="003902D4" w:rsidP="003902D4">
      <w:r w:rsidRPr="00A27491">
        <w:t>[TS 24.581, clause 7.2.3.6.4]</w:t>
      </w:r>
    </w:p>
    <w:p w14:paraId="2E05FD93"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36DDAC1F" w14:textId="77777777" w:rsidR="003902D4" w:rsidRPr="00A27491" w:rsidRDefault="003902D4" w:rsidP="003902D4">
      <w:pPr>
        <w:pStyle w:val="B1"/>
      </w:pPr>
      <w:r w:rsidRPr="00A27491">
        <w:t>1.</w:t>
      </w:r>
      <w:r w:rsidRPr="00A27491">
        <w:tab/>
        <w:t>shall stop timer T206 (Stop talking warning), if running;</w:t>
      </w:r>
    </w:p>
    <w:p w14:paraId="7120F22E" w14:textId="77777777" w:rsidR="003902D4" w:rsidRPr="00A27491" w:rsidRDefault="003902D4" w:rsidP="003902D4">
      <w:pPr>
        <w:pStyle w:val="B1"/>
      </w:pPr>
      <w:r w:rsidRPr="00A27491">
        <w:t>2.</w:t>
      </w:r>
      <w:r w:rsidRPr="00A27491">
        <w:tab/>
        <w:t>shall stop timer T207 (Stop talking), if running;</w:t>
      </w:r>
    </w:p>
    <w:p w14:paraId="17F7D582"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9C6AD6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75F60AD9"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7B0B11E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72BABA7C" w14:textId="77777777" w:rsidR="003902D4" w:rsidRPr="00A27491" w:rsidRDefault="003902D4" w:rsidP="003902D4">
      <w:pPr>
        <w:pStyle w:val="H6"/>
      </w:pPr>
      <w:r w:rsidRPr="00A27491">
        <w:t>7.2.4.3</w:t>
      </w:r>
      <w:r w:rsidRPr="00A27491">
        <w:tab/>
        <w:t>Test description</w:t>
      </w:r>
    </w:p>
    <w:p w14:paraId="009112B9" w14:textId="77777777" w:rsidR="003902D4" w:rsidRPr="00A27491" w:rsidRDefault="003902D4" w:rsidP="003902D4">
      <w:pPr>
        <w:pStyle w:val="H6"/>
      </w:pPr>
      <w:r w:rsidRPr="00A27491">
        <w:t>7.2.4.3.1</w:t>
      </w:r>
      <w:r w:rsidRPr="00A27491">
        <w:tab/>
        <w:t>Pre-test conditions</w:t>
      </w:r>
    </w:p>
    <w:p w14:paraId="5887F76E" w14:textId="77777777" w:rsidR="003902D4" w:rsidRPr="00A27491" w:rsidRDefault="003902D4" w:rsidP="003902D4">
      <w:pPr>
        <w:pStyle w:val="H6"/>
      </w:pPr>
      <w:r w:rsidRPr="00A27491">
        <w:t>System Simulator:</w:t>
      </w:r>
    </w:p>
    <w:p w14:paraId="732C27F3" w14:textId="77777777" w:rsidR="003902D4" w:rsidRPr="00A27491" w:rsidRDefault="003902D4" w:rsidP="003902D4">
      <w:pPr>
        <w:pStyle w:val="B1"/>
      </w:pPr>
      <w:r w:rsidRPr="00A27491">
        <w:t>-</w:t>
      </w:r>
      <w:r w:rsidRPr="00A27491">
        <w:tab/>
      </w:r>
      <w:r w:rsidRPr="00A27491">
        <w:rPr>
          <w:color w:val="000000"/>
        </w:rPr>
        <w:t>SS-UE1 (MCVideo Client)</w:t>
      </w:r>
    </w:p>
    <w:p w14:paraId="00059DA7"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7DB342"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B52CF8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2F0730B" w14:textId="77777777" w:rsidR="003902D4" w:rsidRPr="00A27491" w:rsidRDefault="003902D4" w:rsidP="003902D4">
      <w:pPr>
        <w:pStyle w:val="B1"/>
      </w:pPr>
      <w:r w:rsidRPr="00A27491">
        <w:t>-</w:t>
      </w:r>
      <w:r w:rsidRPr="00A27491">
        <w:tab/>
      </w:r>
      <w:r w:rsidRPr="00A27491">
        <w:rPr>
          <w:color w:val="000000"/>
        </w:rPr>
        <w:t>SS-NW (MCVideo server)</w:t>
      </w:r>
    </w:p>
    <w:p w14:paraId="2D7A304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39B1857"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8F80BF" w14:textId="77777777" w:rsidR="003902D4" w:rsidRPr="00A27491" w:rsidRDefault="003902D4" w:rsidP="003902D4">
      <w:pPr>
        <w:pStyle w:val="H6"/>
      </w:pPr>
      <w:r w:rsidRPr="00A27491">
        <w:t>IUT:</w:t>
      </w:r>
    </w:p>
    <w:p w14:paraId="7E4B0356" w14:textId="77777777" w:rsidR="003902D4" w:rsidRPr="00A27491" w:rsidRDefault="003902D4" w:rsidP="003902D4">
      <w:pPr>
        <w:pStyle w:val="B1"/>
      </w:pPr>
      <w:r w:rsidRPr="00A27491">
        <w:t>-</w:t>
      </w:r>
      <w:r w:rsidRPr="00A27491">
        <w:tab/>
        <w:t>UE (MCVideo Client)</w:t>
      </w:r>
    </w:p>
    <w:p w14:paraId="1ECC0649" w14:textId="4E31E9E9" w:rsidR="003902D4" w:rsidRPr="00A27491" w:rsidRDefault="003902D4" w:rsidP="003902D4">
      <w:pPr>
        <w:pStyle w:val="B1"/>
      </w:pPr>
      <w:r w:rsidRPr="00A27491">
        <w:t>-</w:t>
      </w:r>
      <w:r w:rsidRPr="00A27491">
        <w:tab/>
        <w:t>The test USIM set as defined in TS 36.579-1 [2] clause 5.5.10 is inserted.</w:t>
      </w:r>
    </w:p>
    <w:p w14:paraId="1419E4BB"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06894FA" w14:textId="77777777" w:rsidR="003902D4" w:rsidRPr="00A27491" w:rsidRDefault="003902D4" w:rsidP="003902D4">
      <w:pPr>
        <w:pStyle w:val="H6"/>
      </w:pPr>
      <w:r w:rsidRPr="00A27491">
        <w:t>Preamble:</w:t>
      </w:r>
    </w:p>
    <w:p w14:paraId="072819C2"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870E046"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CB660C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BAAF71A" w14:textId="77777777" w:rsidR="003902D4" w:rsidRPr="00A27491" w:rsidRDefault="003902D4" w:rsidP="003902D4">
      <w:pPr>
        <w:pStyle w:val="B1"/>
      </w:pPr>
      <w:r w:rsidRPr="00A27491">
        <w:t>-</w:t>
      </w:r>
      <w:r w:rsidRPr="00A27491">
        <w:tab/>
        <w:t>The UE is switched-off.</w:t>
      </w:r>
    </w:p>
    <w:p w14:paraId="08D66742" w14:textId="77777777" w:rsidR="003902D4" w:rsidRPr="00A27491" w:rsidRDefault="003902D4" w:rsidP="003902D4">
      <w:pPr>
        <w:pStyle w:val="B1"/>
      </w:pPr>
      <w:r w:rsidRPr="00A27491">
        <w:t>-</w:t>
      </w:r>
      <w:r w:rsidRPr="00A27491">
        <w:tab/>
        <w:t>UE States at the end of the preamble</w:t>
      </w:r>
    </w:p>
    <w:p w14:paraId="2443F50B" w14:textId="77777777" w:rsidR="003902D4" w:rsidRPr="00A27491" w:rsidRDefault="003902D4" w:rsidP="003902D4">
      <w:pPr>
        <w:pStyle w:val="B2"/>
      </w:pPr>
      <w:r w:rsidRPr="00A27491">
        <w:t>-</w:t>
      </w:r>
      <w:r w:rsidRPr="00A27491">
        <w:tab/>
        <w:t>The UE is in state 'switched-off'.</w:t>
      </w:r>
    </w:p>
    <w:p w14:paraId="5E1C64F6" w14:textId="77777777" w:rsidR="003902D4" w:rsidRPr="00A27491" w:rsidRDefault="003902D4" w:rsidP="003902D4">
      <w:pPr>
        <w:pStyle w:val="H6"/>
      </w:pPr>
      <w:r w:rsidRPr="00A27491">
        <w:t>7.2.4.3.2</w:t>
      </w:r>
      <w:r w:rsidRPr="00A27491">
        <w:tab/>
        <w:t>Test procedure sequence</w:t>
      </w:r>
    </w:p>
    <w:p w14:paraId="025A1387" w14:textId="77777777" w:rsidR="003902D4" w:rsidRPr="00A27491" w:rsidRDefault="003902D4" w:rsidP="003902D4">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0C5AFD0" w14:textId="77777777" w:rsidTr="00D508ED">
        <w:tc>
          <w:tcPr>
            <w:tcW w:w="648" w:type="dxa"/>
            <w:tcBorders>
              <w:top w:val="single" w:sz="4" w:space="0" w:color="auto"/>
              <w:left w:val="single" w:sz="4" w:space="0" w:color="auto"/>
              <w:bottom w:val="nil"/>
              <w:right w:val="single" w:sz="4" w:space="0" w:color="auto"/>
            </w:tcBorders>
            <w:hideMark/>
          </w:tcPr>
          <w:p w14:paraId="54ABD39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5EE0645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76B92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2A9A23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0C1401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E117169" w14:textId="77777777" w:rsidTr="00D508ED">
        <w:tc>
          <w:tcPr>
            <w:tcW w:w="648" w:type="dxa"/>
            <w:tcBorders>
              <w:top w:val="nil"/>
              <w:left w:val="single" w:sz="4" w:space="0" w:color="auto"/>
              <w:bottom w:val="single" w:sz="4" w:space="0" w:color="auto"/>
              <w:right w:val="single" w:sz="4" w:space="0" w:color="auto"/>
            </w:tcBorders>
          </w:tcPr>
          <w:p w14:paraId="6AF6B47F"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57768B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0FA1D9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64CDD4D"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DD2B175"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6EEB137" w14:textId="77777777" w:rsidR="003902D4" w:rsidRPr="00A27491" w:rsidRDefault="003902D4" w:rsidP="00D508ED">
            <w:pPr>
              <w:pStyle w:val="TAH"/>
              <w:spacing w:line="256" w:lineRule="auto"/>
              <w:rPr>
                <w:lang w:eastAsia="en-US"/>
              </w:rPr>
            </w:pPr>
          </w:p>
        </w:tc>
      </w:tr>
      <w:tr w:rsidR="003902D4" w:rsidRPr="00A27491" w14:paraId="7CC3B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8883D"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F3D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E72E5C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5722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586BB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289AB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19EA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C052A87"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D3D6F28" w14:textId="77777777" w:rsidR="003902D4" w:rsidRPr="00A27491" w:rsidRDefault="003902D4" w:rsidP="00E972B2">
            <w:pPr>
              <w:pStyle w:val="TAL"/>
              <w:rPr>
                <w:lang w:eastAsia="en-US"/>
              </w:rPr>
            </w:pPr>
            <w:r w:rsidRPr="00A27491">
              <w:rPr>
                <w:lang w:eastAsia="en-US"/>
              </w:rPr>
              <w:t>Trigger the UE to reset UTC time and location.</w:t>
            </w:r>
          </w:p>
          <w:p w14:paraId="68DE43F2" w14:textId="77777777" w:rsidR="003902D4" w:rsidRPr="00A27491" w:rsidRDefault="003902D4" w:rsidP="00E972B2">
            <w:pPr>
              <w:pStyle w:val="TAL"/>
              <w:rPr>
                <w:lang w:eastAsia="en-US"/>
              </w:rPr>
            </w:pPr>
          </w:p>
          <w:p w14:paraId="31E182D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36549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C078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E931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C70A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7390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1365C4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D7F0D85"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E369F94" w14:textId="77777777" w:rsidR="003902D4" w:rsidRPr="00A27491" w:rsidRDefault="003902D4" w:rsidP="00D508ED">
            <w:pPr>
              <w:pStyle w:val="TAL"/>
              <w:spacing w:line="256" w:lineRule="auto"/>
              <w:rPr>
                <w:lang w:eastAsia="en-US"/>
              </w:rPr>
            </w:pPr>
          </w:p>
          <w:p w14:paraId="5094B8C5"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14C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6A9D9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82CB8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ACBA4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EB0B2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816CD3"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8B4CB" w14:textId="253994D7"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7C96E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B6F15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72F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78498E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7274C4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8185960"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2968C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4A671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673841"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2E5FD7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398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D54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9A4F290"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7FA6ACF"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CE061A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70E8D45"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644E6ED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FF726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A7A65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2573A84"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376CA39C" w14:textId="77777777" w:rsidR="003902D4" w:rsidRPr="00A27491" w:rsidRDefault="003902D4" w:rsidP="00D508ED">
            <w:pPr>
              <w:pStyle w:val="TAL"/>
              <w:spacing w:line="256" w:lineRule="auto"/>
              <w:rPr>
                <w:lang w:eastAsia="en-US"/>
              </w:rPr>
            </w:pPr>
            <w:r w:rsidRPr="00A27491">
              <w:rPr>
                <w:lang w:eastAsia="en-US"/>
              </w:rPr>
              <w:t>Make the MCVideo User reject the incoming private call.</w:t>
            </w:r>
          </w:p>
          <w:p w14:paraId="5DCD605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F63D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B0AAC4"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B940CB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B908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388C6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A26A6A"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5D90E8A"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REJECT message?</w:t>
            </w:r>
          </w:p>
          <w:p w14:paraId="530FC083" w14:textId="77777777" w:rsidR="003902D4" w:rsidRPr="00A27491" w:rsidRDefault="003902D4" w:rsidP="00D508ED">
            <w:pPr>
              <w:pStyle w:val="TAL"/>
              <w:spacing w:line="256" w:lineRule="auto"/>
              <w:rPr>
                <w:lang w:eastAsia="en-US"/>
              </w:rPr>
            </w:pPr>
            <w:r w:rsidRPr="00A27491">
              <w:rPr>
                <w:lang w:eastAsia="ko-KR"/>
              </w:rPr>
              <w:t xml:space="preserve">NOTE: </w:t>
            </w:r>
            <w:r w:rsidRPr="00A27491">
              <w:rPr>
                <w:lang w:eastAsia="en-US"/>
              </w:rPr>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1E594F8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4C19F9"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98D46F0"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BE74B1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C82D54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B6ECCC5"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4B25F63"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A0206D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CC866C"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4DB8C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B742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F945FE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3CDBA2"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C2C3B3" w14:textId="1AA35AA5"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1DA68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E59CA8"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7983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5694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17824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A2F69C5"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F99065" w14:textId="31C4C474"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2546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187909"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E832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D8BA8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EDF8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11DF51"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DB10D01"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4C4CB80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3BD3A2"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3032BC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74766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71450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596BA4"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835C0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066D5BA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C61954B"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6A93B9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5608F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920A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713D8F"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B537D01" w14:textId="77777777" w:rsidR="003902D4" w:rsidRPr="00A27491" w:rsidRDefault="003902D4" w:rsidP="00D508ED">
            <w:pPr>
              <w:pStyle w:val="TAL"/>
              <w:spacing w:line="256" w:lineRule="auto"/>
              <w:rPr>
                <w:lang w:eastAsia="en-US"/>
              </w:rPr>
            </w:pPr>
            <w:r w:rsidRPr="00A27491">
              <w:rPr>
                <w:lang w:eastAsia="en-US"/>
              </w:rPr>
              <w:t>Make the MCVideo User accept the incoming private call.</w:t>
            </w:r>
          </w:p>
          <w:p w14:paraId="3CEF522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2E696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8E2461"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F166B2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A1A008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2539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BB5EC1" w14:textId="77777777" w:rsidR="003902D4" w:rsidRPr="00A27491" w:rsidRDefault="003902D4" w:rsidP="00D508ED">
            <w:pPr>
              <w:pStyle w:val="TAC"/>
              <w:spacing w:line="256" w:lineRule="auto"/>
              <w:rPr>
                <w:color w:val="000000"/>
                <w:lang w:eastAsia="en-US"/>
              </w:rPr>
            </w:pPr>
            <w:r w:rsidRPr="00A27491">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A2ECE5B"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0AF546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14590A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14CAB747"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FE5CE3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61A42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243FF5" w14:textId="77777777" w:rsidR="003902D4" w:rsidRPr="00A27491" w:rsidRDefault="003902D4" w:rsidP="00D508ED">
            <w:pPr>
              <w:pStyle w:val="TAC"/>
              <w:spacing w:line="256" w:lineRule="auto"/>
              <w:rPr>
                <w:color w:val="000000"/>
                <w:lang w:eastAsia="en-US"/>
              </w:rPr>
            </w:pPr>
            <w:r w:rsidRPr="00A27491">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B6541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FC42D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42497F9"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AE72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0CE95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C9EBA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E22575" w14:textId="77777777" w:rsidR="003902D4" w:rsidRPr="00A27491" w:rsidRDefault="003902D4" w:rsidP="00D508ED">
            <w:pPr>
              <w:pStyle w:val="TAC"/>
              <w:spacing w:line="256" w:lineRule="auto"/>
              <w:rPr>
                <w:color w:val="000000"/>
                <w:lang w:eastAsia="en-US"/>
              </w:rPr>
            </w:pPr>
            <w:r w:rsidRPr="00A27491">
              <w:rPr>
                <w:color w:val="000000"/>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C3DE6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A39158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AFAACCA"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C37A5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38C4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33888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6142DA" w14:textId="77777777" w:rsidR="003902D4" w:rsidRPr="00A27491" w:rsidRDefault="003902D4" w:rsidP="00D508ED">
            <w:pPr>
              <w:pStyle w:val="TAC"/>
              <w:spacing w:line="256" w:lineRule="auto"/>
              <w:rPr>
                <w:color w:val="000000"/>
                <w:lang w:eastAsia="en-US"/>
              </w:rPr>
            </w:pPr>
            <w:r w:rsidRPr="00A27491">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E4E6410"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0617C80"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6F2074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E0EF5C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F7C73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2160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3ADB1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70933D3" w14:textId="77777777" w:rsidR="003902D4" w:rsidRPr="00A27491" w:rsidRDefault="003902D4" w:rsidP="00D508ED">
            <w:pPr>
              <w:pStyle w:val="TAC"/>
              <w:spacing w:line="256" w:lineRule="auto"/>
              <w:rPr>
                <w:color w:val="000000"/>
                <w:lang w:eastAsia="en-US"/>
              </w:rPr>
            </w:pPr>
            <w:r w:rsidRPr="00A27491">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71619DE"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5EB28F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990A631"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445A5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24A08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144BB4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3D4D4"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63889D4"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020C686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10EF258"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573DE2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1E7A3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52682E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D2287A"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D67B04E"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2DE36DF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FE57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470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91B56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A074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FDB2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792D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50D4DB8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0F5ABB9"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C9931A"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F1D1D71"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5AFF5F7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A81E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A60B1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904A9C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2F12BA0"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9238326"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26B237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3C84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4BE0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9C430E"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CC53B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58713BB"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A0CBC0E"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5975E18"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2B01A60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D40C3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EA5C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EA52F8" w14:textId="14FE37A4"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B7DB2C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418A5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3F41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988F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419C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AE68322"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78244CEB" w14:textId="77777777" w:rsidR="003902D4" w:rsidRPr="00A27491" w:rsidRDefault="003902D4" w:rsidP="003902D4"/>
    <w:p w14:paraId="23A7DCCB" w14:textId="77777777" w:rsidR="003902D4" w:rsidRPr="00A27491" w:rsidRDefault="003902D4" w:rsidP="003902D4">
      <w:pPr>
        <w:pStyle w:val="H6"/>
        <w:rPr>
          <w:lang w:eastAsia="ko-KR"/>
        </w:rPr>
      </w:pPr>
      <w:r w:rsidRPr="00A27491">
        <w:t>7.2.4.3.3</w:t>
      </w:r>
      <w:r w:rsidRPr="00A27491">
        <w:tab/>
        <w:t>Specific message contents</w:t>
      </w:r>
    </w:p>
    <w:p w14:paraId="79CE1050" w14:textId="77777777" w:rsidR="003902D4" w:rsidRPr="00A27491" w:rsidRDefault="003902D4" w:rsidP="003902D4">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E1F9257"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54D295"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0EF4AF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C3E09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F84FF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B2104D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CC43A1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297DEE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C04C32F" w14:textId="77777777" w:rsidR="003902D4" w:rsidRPr="00A27491" w:rsidRDefault="003902D4" w:rsidP="00D508ED">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DC0D085"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90C4E1E" w14:textId="77777777" w:rsidR="003902D4" w:rsidRPr="00A27491" w:rsidRDefault="003902D4" w:rsidP="00D508ED">
            <w:pPr>
              <w:pStyle w:val="TAL"/>
              <w:spacing w:line="256" w:lineRule="auto"/>
              <w:rPr>
                <w:bCs/>
                <w:lang w:eastAsia="en-US"/>
              </w:rPr>
            </w:pPr>
            <w:r w:rsidRPr="00A27491">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581D9988" w14:textId="77777777" w:rsidR="003902D4" w:rsidRPr="00A27491" w:rsidRDefault="003902D4" w:rsidP="00D508ED">
            <w:pPr>
              <w:pStyle w:val="TAL"/>
              <w:spacing w:line="256" w:lineRule="auto"/>
              <w:rPr>
                <w:lang w:eastAsia="en-US"/>
              </w:rPr>
            </w:pPr>
          </w:p>
        </w:tc>
      </w:tr>
      <w:tr w:rsidR="003902D4" w:rsidRPr="00A27491" w14:paraId="7767194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750393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BAFA3E8"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C300394"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0607D3" w14:textId="77777777" w:rsidR="003902D4" w:rsidRPr="00A27491" w:rsidRDefault="003902D4" w:rsidP="00D508ED">
            <w:pPr>
              <w:pStyle w:val="TAL"/>
              <w:spacing w:line="256" w:lineRule="auto"/>
              <w:rPr>
                <w:lang w:eastAsia="en-US"/>
              </w:rPr>
            </w:pPr>
          </w:p>
        </w:tc>
      </w:tr>
      <w:tr w:rsidR="003902D4" w:rsidRPr="00A27491" w14:paraId="48BAC55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244F6"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E5C6EC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B139BB9"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A49B53E" w14:textId="77777777" w:rsidR="003902D4" w:rsidRPr="00A27491" w:rsidRDefault="003902D4" w:rsidP="00D508ED">
            <w:pPr>
              <w:pStyle w:val="TAL"/>
              <w:spacing w:line="256" w:lineRule="auto"/>
              <w:rPr>
                <w:lang w:eastAsia="en-US"/>
              </w:rPr>
            </w:pPr>
          </w:p>
        </w:tc>
      </w:tr>
      <w:tr w:rsidR="003902D4" w:rsidRPr="00A27491" w14:paraId="3279DE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3289AE"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DD8AC94"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C6197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70AC023" w14:textId="77777777" w:rsidR="003902D4" w:rsidRPr="00A27491" w:rsidRDefault="003902D4" w:rsidP="00D508ED">
            <w:pPr>
              <w:pStyle w:val="TAL"/>
              <w:spacing w:line="256" w:lineRule="auto"/>
              <w:rPr>
                <w:lang w:eastAsia="en-US"/>
              </w:rPr>
            </w:pPr>
          </w:p>
        </w:tc>
      </w:tr>
    </w:tbl>
    <w:p w14:paraId="0869E645" w14:textId="77777777" w:rsidR="003902D4" w:rsidRPr="00A27491" w:rsidRDefault="003902D4" w:rsidP="003902D4"/>
    <w:p w14:paraId="61B39312" w14:textId="77777777" w:rsidR="003902D4" w:rsidRPr="00A27491" w:rsidRDefault="003902D4" w:rsidP="003902D4">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816BEF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1E079C" w14:textId="77777777" w:rsidR="003902D4" w:rsidRPr="00A27491" w:rsidRDefault="003902D4" w:rsidP="00D508ED">
            <w:pPr>
              <w:pStyle w:val="TAL"/>
              <w:spacing w:line="256" w:lineRule="auto"/>
              <w:rPr>
                <w:lang w:eastAsia="en-US"/>
              </w:rPr>
            </w:pPr>
            <w:r w:rsidRPr="00A27491">
              <w:rPr>
                <w:lang w:eastAsia="en-US"/>
              </w:rPr>
              <w:t>Derivation Path: TS 36.579-1 [2], Table 5.5.14.9-1</w:t>
            </w:r>
          </w:p>
        </w:tc>
      </w:tr>
      <w:tr w:rsidR="003902D4" w:rsidRPr="00A27491" w14:paraId="6AC646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A9EF8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565B3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F72D8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D9A12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A63077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388749A"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4EE09FE"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B022B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D3DE411" w14:textId="77777777" w:rsidR="003902D4" w:rsidRPr="00A27491" w:rsidRDefault="003902D4" w:rsidP="00D508ED">
            <w:pPr>
              <w:pStyle w:val="TAL"/>
              <w:spacing w:line="256" w:lineRule="auto"/>
              <w:rPr>
                <w:lang w:eastAsia="en-US"/>
              </w:rPr>
            </w:pPr>
          </w:p>
        </w:tc>
      </w:tr>
      <w:tr w:rsidR="003902D4" w:rsidRPr="00A27491" w14:paraId="36E930D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21346B"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8E4D9D1"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8504D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01669E4" w14:textId="77777777" w:rsidR="003902D4" w:rsidRPr="00A27491" w:rsidRDefault="003902D4" w:rsidP="00D508ED">
            <w:pPr>
              <w:pStyle w:val="TAL"/>
              <w:spacing w:line="256" w:lineRule="auto"/>
              <w:rPr>
                <w:lang w:eastAsia="en-US"/>
              </w:rPr>
            </w:pPr>
          </w:p>
        </w:tc>
      </w:tr>
    </w:tbl>
    <w:p w14:paraId="2B044A61" w14:textId="77777777" w:rsidR="003902D4" w:rsidRPr="00A27491" w:rsidRDefault="003902D4" w:rsidP="003902D4"/>
    <w:p w14:paraId="5EA638A3" w14:textId="77777777" w:rsidR="003902D4" w:rsidRPr="00A27491" w:rsidRDefault="003902D4" w:rsidP="003902D4">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3A3E3BA"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9D7B768" w14:textId="77777777" w:rsidR="003902D4" w:rsidRPr="00A27491" w:rsidRDefault="003902D4" w:rsidP="00D508ED">
            <w:pPr>
              <w:pStyle w:val="TAL"/>
              <w:spacing w:line="256" w:lineRule="auto"/>
              <w:rPr>
                <w:lang w:eastAsia="en-US"/>
              </w:rPr>
            </w:pPr>
            <w:r w:rsidRPr="00A27491">
              <w:rPr>
                <w:lang w:eastAsia="en-US"/>
              </w:rPr>
              <w:t>Derivation Path: TS 36.579-1 [2], Table 5.5.5.11.1-1</w:t>
            </w:r>
          </w:p>
        </w:tc>
      </w:tr>
      <w:tr w:rsidR="003902D4" w:rsidRPr="00A27491" w14:paraId="7EBAE2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643355"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1218C7"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4D360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61F6D9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6D3C6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9C139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8A7589A"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6FEC4E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6D43A77" w14:textId="77777777" w:rsidR="003902D4" w:rsidRPr="00A27491" w:rsidRDefault="003902D4" w:rsidP="00D508ED">
            <w:pPr>
              <w:pStyle w:val="TAL"/>
              <w:spacing w:line="256" w:lineRule="auto"/>
              <w:rPr>
                <w:lang w:eastAsia="en-US"/>
              </w:rPr>
            </w:pPr>
          </w:p>
        </w:tc>
      </w:tr>
      <w:tr w:rsidR="003902D4" w:rsidRPr="00A27491" w14:paraId="536084C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7A3783"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5CB073CE"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857902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424511" w14:textId="77777777" w:rsidR="003902D4" w:rsidRPr="00A27491" w:rsidRDefault="003902D4" w:rsidP="00D508ED">
            <w:pPr>
              <w:pStyle w:val="TAL"/>
              <w:spacing w:line="256" w:lineRule="auto"/>
              <w:rPr>
                <w:lang w:eastAsia="en-US"/>
              </w:rPr>
            </w:pPr>
          </w:p>
        </w:tc>
      </w:tr>
    </w:tbl>
    <w:p w14:paraId="38D38E54" w14:textId="77777777" w:rsidR="003902D4" w:rsidRPr="00A27491" w:rsidRDefault="003902D4" w:rsidP="003902D4"/>
    <w:p w14:paraId="27080EE6" w14:textId="77777777" w:rsidR="003902D4" w:rsidRPr="00A27491" w:rsidRDefault="003902D4" w:rsidP="003902D4">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812E0D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3053FC"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3BAAA07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492A9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F2E3E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1EE07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9678F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9BBB4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DB2384"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0EE457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FEB96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C046B78" w14:textId="77777777" w:rsidR="003902D4" w:rsidRPr="00A27491" w:rsidRDefault="003902D4" w:rsidP="00D508ED">
            <w:pPr>
              <w:pStyle w:val="TAL"/>
              <w:spacing w:line="256" w:lineRule="auto"/>
              <w:rPr>
                <w:lang w:eastAsia="en-US"/>
              </w:rPr>
            </w:pPr>
          </w:p>
        </w:tc>
      </w:tr>
      <w:tr w:rsidR="003902D4" w:rsidRPr="00A27491" w14:paraId="44D22C2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B6C3A"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123CF13"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5CBFC3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D97D4F8" w14:textId="77777777" w:rsidR="003902D4" w:rsidRPr="00A27491" w:rsidRDefault="003902D4" w:rsidP="00D508ED">
            <w:pPr>
              <w:pStyle w:val="TAL"/>
              <w:spacing w:line="256" w:lineRule="auto"/>
              <w:rPr>
                <w:lang w:eastAsia="en-US"/>
              </w:rPr>
            </w:pPr>
          </w:p>
        </w:tc>
      </w:tr>
    </w:tbl>
    <w:p w14:paraId="4DF38F2E" w14:textId="77777777" w:rsidR="003902D4" w:rsidRPr="00A27491" w:rsidRDefault="003902D4" w:rsidP="003902D4"/>
    <w:p w14:paraId="13C8C376" w14:textId="77777777" w:rsidR="003902D4" w:rsidRPr="00A27491" w:rsidRDefault="003902D4" w:rsidP="003902D4">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66CE97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FF40FD"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5753B19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44BBD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E60F0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A572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4F53E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20B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D0EFC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A8BA42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A250D2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5CE8F" w14:textId="77777777" w:rsidR="003902D4" w:rsidRPr="00A27491" w:rsidRDefault="003902D4" w:rsidP="00D508ED">
            <w:pPr>
              <w:pStyle w:val="TAL"/>
              <w:spacing w:line="256" w:lineRule="auto"/>
              <w:rPr>
                <w:lang w:eastAsia="en-US"/>
              </w:rPr>
            </w:pPr>
          </w:p>
        </w:tc>
      </w:tr>
      <w:tr w:rsidR="003902D4" w:rsidRPr="00A27491" w14:paraId="3722B8C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BFD5FBD"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24EBB43"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72DED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EDCC949" w14:textId="77777777" w:rsidR="003902D4" w:rsidRPr="00A27491" w:rsidRDefault="003902D4" w:rsidP="00D508ED">
            <w:pPr>
              <w:pStyle w:val="TAL"/>
              <w:spacing w:line="256" w:lineRule="auto"/>
              <w:rPr>
                <w:lang w:eastAsia="en-US"/>
              </w:rPr>
            </w:pPr>
          </w:p>
        </w:tc>
      </w:tr>
    </w:tbl>
    <w:p w14:paraId="4A189505" w14:textId="77777777" w:rsidR="003902D4" w:rsidRPr="00A27491" w:rsidRDefault="003902D4" w:rsidP="003902D4"/>
    <w:p w14:paraId="2C19C705" w14:textId="77777777" w:rsidR="003902D4" w:rsidRPr="00A27491" w:rsidRDefault="003902D4" w:rsidP="003902D4">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39062B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F4DB5D"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13027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28D27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FD97B"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E715E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63F3C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9C30D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0CB8A8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7B8E8375"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556099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BB3A93" w14:textId="77777777" w:rsidR="003902D4" w:rsidRPr="00A27491" w:rsidRDefault="003902D4" w:rsidP="00D508ED">
            <w:pPr>
              <w:pStyle w:val="TAL"/>
              <w:spacing w:line="256" w:lineRule="auto"/>
              <w:rPr>
                <w:lang w:eastAsia="en-US"/>
              </w:rPr>
            </w:pPr>
          </w:p>
        </w:tc>
      </w:tr>
      <w:tr w:rsidR="003902D4" w:rsidRPr="00A27491" w14:paraId="637B0CA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ADFD67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833965A"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1BF5F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1B763C3" w14:textId="77777777" w:rsidR="003902D4" w:rsidRPr="00A27491" w:rsidRDefault="003902D4" w:rsidP="00D508ED">
            <w:pPr>
              <w:pStyle w:val="TAL"/>
              <w:spacing w:line="256" w:lineRule="auto"/>
              <w:rPr>
                <w:lang w:eastAsia="en-US"/>
              </w:rPr>
            </w:pPr>
          </w:p>
        </w:tc>
      </w:tr>
    </w:tbl>
    <w:p w14:paraId="02A224B7" w14:textId="77777777" w:rsidR="003902D4" w:rsidRPr="00A27491" w:rsidRDefault="003902D4" w:rsidP="003902D4"/>
    <w:p w14:paraId="2167281F" w14:textId="77777777" w:rsidR="003902D4" w:rsidRPr="00A27491" w:rsidRDefault="003902D4" w:rsidP="003902D4">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E8DF58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E41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109FA5" w14:textId="77777777" w:rsidR="003902D4" w:rsidRPr="00A27491" w:rsidRDefault="003902D4" w:rsidP="003902D4"/>
    <w:p w14:paraId="03C95CDB" w14:textId="77777777" w:rsidR="003902D4" w:rsidRPr="00A27491" w:rsidRDefault="003902D4" w:rsidP="003902D4">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F7AD90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EFBDDDA"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6E58DEF" w14:textId="77777777" w:rsidR="003902D4" w:rsidRPr="00A27491" w:rsidRDefault="003902D4" w:rsidP="003902D4"/>
    <w:p w14:paraId="4F82C4F1" w14:textId="77777777" w:rsidR="003902D4" w:rsidRPr="00A27491" w:rsidRDefault="003902D4" w:rsidP="003902D4">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6BE382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6CA3774"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10B2682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7E0AC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0A5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84299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3B582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FDF216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53582C"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36A50F3"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0B0404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49E16D7" w14:textId="77777777" w:rsidR="003902D4" w:rsidRPr="00A27491" w:rsidRDefault="003902D4" w:rsidP="00D508ED">
            <w:pPr>
              <w:pStyle w:val="TAL"/>
              <w:spacing w:line="256" w:lineRule="auto"/>
              <w:rPr>
                <w:lang w:eastAsia="en-US"/>
              </w:rPr>
            </w:pPr>
          </w:p>
        </w:tc>
      </w:tr>
      <w:tr w:rsidR="003902D4" w:rsidRPr="00A27491" w14:paraId="5C225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114A7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621C69"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E89A9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7EB63F" w14:textId="77777777" w:rsidR="003902D4" w:rsidRPr="00A27491" w:rsidRDefault="003902D4" w:rsidP="00D508ED">
            <w:pPr>
              <w:pStyle w:val="TAL"/>
              <w:spacing w:line="256" w:lineRule="auto"/>
              <w:rPr>
                <w:lang w:eastAsia="en-US"/>
              </w:rPr>
            </w:pPr>
          </w:p>
        </w:tc>
      </w:tr>
    </w:tbl>
    <w:p w14:paraId="2C2D1ADE" w14:textId="77777777" w:rsidR="003902D4" w:rsidRPr="00A27491" w:rsidRDefault="003902D4" w:rsidP="003902D4"/>
    <w:p w14:paraId="596C8D57" w14:textId="77777777" w:rsidR="003902D4" w:rsidRPr="00A27491" w:rsidRDefault="003902D4" w:rsidP="003902D4">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73E89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4772284"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235C3BF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AF8D86"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D53A4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88AA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5C2DF8"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7CC83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475476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240F7A2"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68EB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10E2C76" w14:textId="77777777" w:rsidR="003902D4" w:rsidRPr="00A27491" w:rsidRDefault="003902D4" w:rsidP="00D508ED">
            <w:pPr>
              <w:pStyle w:val="TAL"/>
              <w:spacing w:line="256" w:lineRule="auto"/>
              <w:rPr>
                <w:lang w:eastAsia="en-US"/>
              </w:rPr>
            </w:pPr>
          </w:p>
        </w:tc>
      </w:tr>
      <w:tr w:rsidR="003902D4" w:rsidRPr="00A27491" w14:paraId="30662B1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DB079F"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C057D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9F6E7A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232C46" w14:textId="77777777" w:rsidR="003902D4" w:rsidRPr="00A27491" w:rsidRDefault="003902D4" w:rsidP="00D508ED">
            <w:pPr>
              <w:pStyle w:val="TAL"/>
              <w:spacing w:line="256" w:lineRule="auto"/>
              <w:rPr>
                <w:lang w:eastAsia="en-US"/>
              </w:rPr>
            </w:pPr>
          </w:p>
        </w:tc>
      </w:tr>
    </w:tbl>
    <w:p w14:paraId="5A90950E" w14:textId="77777777" w:rsidR="003902D4" w:rsidRPr="00A27491" w:rsidRDefault="003902D4" w:rsidP="003902D4"/>
    <w:p w14:paraId="77B329A7" w14:textId="77777777" w:rsidR="003902D4" w:rsidRPr="00A27491" w:rsidRDefault="003902D4" w:rsidP="003902D4">
      <w:pPr>
        <w:pStyle w:val="Heading2"/>
      </w:pPr>
      <w:bookmarkStart w:id="871" w:name="_Toc171440787"/>
      <w:r w:rsidRPr="00A27491">
        <w:t>7.3</w:t>
      </w:r>
      <w:r w:rsidRPr="00A27491">
        <w:tab/>
        <w:t>Emergency Alert</w:t>
      </w:r>
      <w:bookmarkEnd w:id="871"/>
    </w:p>
    <w:p w14:paraId="2F51D744" w14:textId="77777777" w:rsidR="003902D4" w:rsidRPr="00A27491" w:rsidRDefault="003902D4" w:rsidP="003902D4">
      <w:pPr>
        <w:pStyle w:val="Heading3"/>
        <w:rPr>
          <w:i/>
          <w:iCs/>
        </w:rPr>
      </w:pPr>
      <w:bookmarkStart w:id="872" w:name="_Toc171440788"/>
      <w:r w:rsidRPr="00A27491">
        <w:t>7.3.1</w:t>
      </w:r>
      <w:r w:rsidRPr="00A27491">
        <w:tab/>
        <w:t>Off-network / Emergency Alert / Client Originated (CO)</w:t>
      </w:r>
      <w:bookmarkEnd w:id="872"/>
    </w:p>
    <w:p w14:paraId="71BC1F3F" w14:textId="77777777" w:rsidR="003902D4" w:rsidRPr="00A27491" w:rsidRDefault="003902D4" w:rsidP="003902D4">
      <w:pPr>
        <w:pStyle w:val="H6"/>
      </w:pPr>
      <w:r w:rsidRPr="00A27491">
        <w:t>7.3.1.1</w:t>
      </w:r>
      <w:r w:rsidRPr="00A27491">
        <w:tab/>
        <w:t>Test Purpose (TP)</w:t>
      </w:r>
    </w:p>
    <w:p w14:paraId="5907A208" w14:textId="77777777" w:rsidR="003902D4" w:rsidRPr="00A27491" w:rsidRDefault="003902D4" w:rsidP="003902D4">
      <w:pPr>
        <w:pStyle w:val="H6"/>
      </w:pPr>
      <w:r w:rsidRPr="00A27491">
        <w:t>(1)</w:t>
      </w:r>
    </w:p>
    <w:p w14:paraId="14DFE75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CBAFE0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B00AF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w:t>
      </w:r>
      <w:r w:rsidRPr="00A27491">
        <w:rPr>
          <w:noProof w:val="0"/>
          <w:lang w:eastAsia="zh-CN"/>
        </w:rPr>
        <w:t xml:space="preserve"> transmit an emergency alert for an MCVideo group ID</w:t>
      </w:r>
      <w:r w:rsidRPr="00A27491">
        <w:rPr>
          <w:noProof w:val="0"/>
        </w:rPr>
        <w:t xml:space="preserve"> }</w:t>
      </w:r>
    </w:p>
    <w:p w14:paraId="68A1770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 xml:space="preserve">TFE2 (emergency alert retransmission) </w:t>
      </w:r>
      <w:r w:rsidRPr="00A27491">
        <w:rPr>
          <w:noProof w:val="0"/>
        </w:rPr>
        <w:t>}</w:t>
      </w:r>
    </w:p>
    <w:p w14:paraId="15602475" w14:textId="77777777" w:rsidR="003902D4" w:rsidRPr="00A27491" w:rsidRDefault="003902D4" w:rsidP="003902D4">
      <w:pPr>
        <w:pStyle w:val="PL"/>
        <w:rPr>
          <w:noProof w:val="0"/>
        </w:rPr>
      </w:pPr>
      <w:r w:rsidRPr="00A27491">
        <w:rPr>
          <w:noProof w:val="0"/>
        </w:rPr>
        <w:t xml:space="preserve">            }</w:t>
      </w:r>
    </w:p>
    <w:p w14:paraId="246358F9" w14:textId="77777777" w:rsidR="003902D4" w:rsidRPr="00A27491" w:rsidRDefault="003902D4" w:rsidP="003902D4">
      <w:pPr>
        <w:pStyle w:val="PL"/>
        <w:rPr>
          <w:noProof w:val="0"/>
        </w:rPr>
      </w:pPr>
    </w:p>
    <w:p w14:paraId="12591257" w14:textId="77777777" w:rsidR="003902D4" w:rsidRPr="00A27491" w:rsidRDefault="003902D4" w:rsidP="003902D4">
      <w:pPr>
        <w:pStyle w:val="H6"/>
      </w:pPr>
      <w:r w:rsidRPr="00A27491">
        <w:t>(2)</w:t>
      </w:r>
    </w:p>
    <w:p w14:paraId="7E214AD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5E407BD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ADB8BE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 xml:space="preserve">TFE2 (emergency alert retransmission) </w:t>
      </w:r>
      <w:r w:rsidRPr="00A27491">
        <w:rPr>
          <w:noProof w:val="0"/>
        </w:rPr>
        <w:t>timer expires }</w:t>
      </w:r>
    </w:p>
    <w:p w14:paraId="0392B12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TFE2 (emergency alert retransmission)</w:t>
      </w:r>
      <w:r w:rsidRPr="00A27491">
        <w:rPr>
          <w:noProof w:val="0"/>
        </w:rPr>
        <w:t xml:space="preserve"> }</w:t>
      </w:r>
    </w:p>
    <w:p w14:paraId="2DA2DA72" w14:textId="77777777" w:rsidR="003902D4" w:rsidRPr="00A27491" w:rsidRDefault="003902D4" w:rsidP="003902D4">
      <w:pPr>
        <w:pStyle w:val="PL"/>
        <w:rPr>
          <w:noProof w:val="0"/>
        </w:rPr>
      </w:pPr>
      <w:r w:rsidRPr="00A27491">
        <w:rPr>
          <w:noProof w:val="0"/>
        </w:rPr>
        <w:t xml:space="preserve">            }</w:t>
      </w:r>
    </w:p>
    <w:p w14:paraId="5BA30082" w14:textId="77777777" w:rsidR="003902D4" w:rsidRPr="00A27491" w:rsidRDefault="003902D4" w:rsidP="003902D4">
      <w:pPr>
        <w:pStyle w:val="PL"/>
        <w:rPr>
          <w:noProof w:val="0"/>
        </w:rPr>
      </w:pPr>
    </w:p>
    <w:p w14:paraId="175764CE" w14:textId="77777777" w:rsidR="003902D4" w:rsidRPr="00A27491" w:rsidRDefault="003902D4" w:rsidP="003902D4">
      <w:pPr>
        <w:pStyle w:val="H6"/>
      </w:pPr>
      <w:r w:rsidRPr="00A27491">
        <w:t>(3)</w:t>
      </w:r>
    </w:p>
    <w:p w14:paraId="0EC2E3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65A5C1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2F3F7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MCVideo User cancels the Emergency Alert</w:t>
      </w:r>
      <w:r w:rsidRPr="00A27491">
        <w:rPr>
          <w:noProof w:val="0"/>
        </w:rPr>
        <w:t xml:space="preserve"> }</w:t>
      </w:r>
    </w:p>
    <w:p w14:paraId="046B441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message, </w:t>
      </w:r>
      <w:r w:rsidRPr="00A27491">
        <w:rPr>
          <w:b/>
          <w:bCs/>
          <w:noProof w:val="0"/>
        </w:rPr>
        <w:t>and,</w:t>
      </w:r>
      <w:r w:rsidRPr="00A27491">
        <w:rPr>
          <w:noProof w:val="0"/>
        </w:rPr>
        <w:t xml:space="preserve"> stops timer </w:t>
      </w:r>
      <w:r w:rsidRPr="00A27491">
        <w:rPr>
          <w:noProof w:val="0"/>
          <w:lang w:eastAsia="ko-KR"/>
        </w:rPr>
        <w:t>TFE2 (emergency alert retransmission)</w:t>
      </w:r>
      <w:r w:rsidRPr="00A27491">
        <w:rPr>
          <w:noProof w:val="0"/>
        </w:rPr>
        <w:t xml:space="preserve"> }</w:t>
      </w:r>
    </w:p>
    <w:p w14:paraId="221F1419" w14:textId="77777777" w:rsidR="003902D4" w:rsidRPr="00A27491" w:rsidRDefault="003902D4" w:rsidP="003902D4">
      <w:pPr>
        <w:pStyle w:val="PL"/>
        <w:rPr>
          <w:noProof w:val="0"/>
        </w:rPr>
      </w:pPr>
      <w:r w:rsidRPr="00A27491">
        <w:rPr>
          <w:noProof w:val="0"/>
        </w:rPr>
        <w:t xml:space="preserve">            }</w:t>
      </w:r>
    </w:p>
    <w:p w14:paraId="1D52C758" w14:textId="77777777" w:rsidR="003902D4" w:rsidRPr="00A27491" w:rsidRDefault="003902D4" w:rsidP="003902D4">
      <w:pPr>
        <w:pStyle w:val="PL"/>
        <w:rPr>
          <w:noProof w:val="0"/>
        </w:rPr>
      </w:pPr>
    </w:p>
    <w:p w14:paraId="0BB640A8" w14:textId="77777777" w:rsidR="003902D4" w:rsidRPr="00A27491" w:rsidRDefault="003902D4" w:rsidP="003902D4">
      <w:pPr>
        <w:pStyle w:val="H6"/>
      </w:pPr>
      <w:r w:rsidRPr="00A27491">
        <w:t>7.3.1.2</w:t>
      </w:r>
      <w:r w:rsidRPr="00A27491">
        <w:tab/>
        <w:t>Conformance requirements</w:t>
      </w:r>
    </w:p>
    <w:p w14:paraId="69DB1DA8"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60DB1D1" w14:textId="77777777" w:rsidR="003902D4" w:rsidRPr="00A27491" w:rsidRDefault="003902D4" w:rsidP="003902D4">
      <w:r w:rsidRPr="00A27491">
        <w:t>[TS 24.281, clause 11.3.3.1]</w:t>
      </w:r>
    </w:p>
    <w:p w14:paraId="266B551A" w14:textId="77777777" w:rsidR="003902D4" w:rsidRPr="00A27491" w:rsidRDefault="003902D4" w:rsidP="003902D4">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7EAC866E" w14:textId="77777777" w:rsidR="003902D4" w:rsidRPr="00A27491" w:rsidRDefault="003902D4" w:rsidP="003902D4">
      <w:pPr>
        <w:pStyle w:val="B1"/>
      </w:pPr>
      <w:r w:rsidRPr="00A27491">
        <w:t>1)</w:t>
      </w:r>
      <w:r w:rsidRPr="00A27491">
        <w:tab/>
        <w:t>shall set the stored emergency state as "true";</w:t>
      </w:r>
    </w:p>
    <w:p w14:paraId="3BAE2ECF" w14:textId="77777777" w:rsidR="003902D4" w:rsidRPr="00A27491" w:rsidRDefault="003902D4" w:rsidP="003902D4">
      <w:pPr>
        <w:pStyle w:val="B1"/>
        <w:rPr>
          <w:lang w:eastAsia="ko-KR"/>
        </w:rPr>
      </w:pPr>
      <w:r w:rsidRPr="00A27491">
        <w:rPr>
          <w:lang w:eastAsia="ko-KR"/>
        </w:rPr>
        <w:t>2)</w:t>
      </w:r>
      <w:r w:rsidRPr="00A27491">
        <w:rPr>
          <w:lang w:eastAsia="ko-KR"/>
        </w:rPr>
        <w:tab/>
        <w:t>shall set the stored MCVideo group ID to the indicated MCVideo group ID;</w:t>
      </w:r>
    </w:p>
    <w:p w14:paraId="244696FD" w14:textId="77777777" w:rsidR="003902D4" w:rsidRPr="00A27491" w:rsidRDefault="003902D4" w:rsidP="003902D4">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31B2EF1"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04E4B4E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FC1A11" w14:textId="77777777" w:rsidR="003902D4" w:rsidRPr="00A27491" w:rsidRDefault="003902D4" w:rsidP="003902D4">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6680E174" w14:textId="77777777" w:rsidR="003902D4" w:rsidRPr="00A27491" w:rsidRDefault="003902D4" w:rsidP="003902D4">
      <w:pPr>
        <w:pStyle w:val="B2"/>
        <w:rPr>
          <w:lang w:eastAsia="ko-KR"/>
        </w:rPr>
      </w:pPr>
      <w:r w:rsidRPr="00A27491">
        <w:rPr>
          <w:lang w:eastAsia="ko-KR"/>
        </w:rPr>
        <w:t>d)</w:t>
      </w:r>
      <w:r w:rsidRPr="00A27491">
        <w:rPr>
          <w:lang w:eastAsia="ko-KR"/>
        </w:rPr>
        <w:tab/>
        <w:t>may set the User location IE with client's current location, if requested;</w:t>
      </w:r>
    </w:p>
    <w:p w14:paraId="795612D4"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61D3A3C" w14:textId="77777777" w:rsidR="003902D4" w:rsidRPr="00A27491" w:rsidRDefault="003902D4" w:rsidP="003902D4">
      <w:pPr>
        <w:pStyle w:val="B1"/>
        <w:rPr>
          <w:lang w:eastAsia="ko-KR"/>
        </w:rPr>
      </w:pPr>
      <w:r w:rsidRPr="00A27491">
        <w:rPr>
          <w:lang w:eastAsia="ko-KR"/>
        </w:rPr>
        <w:t>5)</w:t>
      </w:r>
      <w:r w:rsidRPr="00A27491">
        <w:rPr>
          <w:lang w:eastAsia="ko-KR"/>
        </w:rPr>
        <w:tab/>
        <w:t>shall start timer TFE2 (emergency alert retransmission); and</w:t>
      </w:r>
    </w:p>
    <w:p w14:paraId="5A500D4D" w14:textId="77777777" w:rsidR="003902D4" w:rsidRPr="00A27491" w:rsidRDefault="003902D4" w:rsidP="003902D4">
      <w:pPr>
        <w:pStyle w:val="B1"/>
        <w:rPr>
          <w:lang w:eastAsia="ko-KR"/>
        </w:rPr>
      </w:pPr>
      <w:r w:rsidRPr="00A27491">
        <w:rPr>
          <w:lang w:eastAsia="ko-KR"/>
        </w:rPr>
        <w:t>6)</w:t>
      </w:r>
      <w:r w:rsidRPr="00A27491">
        <w:rPr>
          <w:lang w:eastAsia="ko-KR"/>
        </w:rPr>
        <w:tab/>
        <w:t>shall enter "E2: Emergency state" state.</w:t>
      </w:r>
    </w:p>
    <w:p w14:paraId="4C1B2667" w14:textId="77777777" w:rsidR="003902D4" w:rsidRPr="00A27491" w:rsidRDefault="003902D4" w:rsidP="003902D4">
      <w:r w:rsidRPr="00A27491">
        <w:t>[TS 24.281, clause 11.3.3.2]</w:t>
      </w:r>
    </w:p>
    <w:p w14:paraId="489D18AE" w14:textId="77777777" w:rsidR="003902D4" w:rsidRPr="00A27491" w:rsidRDefault="003902D4" w:rsidP="003902D4">
      <w:pPr>
        <w:rPr>
          <w:lang w:eastAsia="zh-CN"/>
        </w:rPr>
      </w:pPr>
      <w:r w:rsidRPr="00A27491">
        <w:rPr>
          <w:lang w:eastAsia="zh-CN"/>
        </w:rPr>
        <w:t>When in state "E2: Emergency state", upon expiry of timer TFE2 (emergency alert retransmission), the MCVideo client:</w:t>
      </w:r>
    </w:p>
    <w:p w14:paraId="4DC8AE31" w14:textId="77777777" w:rsidR="003902D4" w:rsidRPr="00A27491" w:rsidRDefault="003902D4" w:rsidP="003902D4">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26CF659E"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7D7A33BD"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1FD597" w14:textId="77777777" w:rsidR="003902D4" w:rsidRPr="00A27491" w:rsidRDefault="003902D4" w:rsidP="003902D4">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6451EC7A" w14:textId="77777777" w:rsidR="003902D4" w:rsidRPr="00A27491" w:rsidRDefault="003902D4" w:rsidP="003902D4">
      <w:pPr>
        <w:pStyle w:val="B2"/>
        <w:rPr>
          <w:lang w:eastAsia="ko-KR"/>
        </w:rPr>
      </w:pPr>
      <w:r w:rsidRPr="00A27491">
        <w:rPr>
          <w:lang w:eastAsia="ko-KR"/>
        </w:rPr>
        <w:t>d)</w:t>
      </w:r>
      <w:r w:rsidRPr="00A27491">
        <w:rPr>
          <w:lang w:eastAsia="ko-KR"/>
        </w:rPr>
        <w:tab/>
        <w:t>may set the Location IE with client's current location, if requested; and</w:t>
      </w:r>
    </w:p>
    <w:p w14:paraId="35E9F05E"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6AB71D23" w14:textId="77777777" w:rsidR="003902D4" w:rsidRPr="00A27491" w:rsidRDefault="003902D4" w:rsidP="003902D4">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0DE5C380" w14:textId="77777777" w:rsidR="003902D4" w:rsidRPr="00A27491" w:rsidRDefault="003902D4" w:rsidP="003902D4">
      <w:pPr>
        <w:pStyle w:val="B1"/>
        <w:rPr>
          <w:lang w:eastAsia="ko-KR"/>
        </w:rPr>
      </w:pPr>
      <w:r w:rsidRPr="00A27491">
        <w:rPr>
          <w:lang w:eastAsia="ko-KR"/>
        </w:rPr>
        <w:t>4)</w:t>
      </w:r>
      <w:r w:rsidRPr="00A27491">
        <w:rPr>
          <w:lang w:eastAsia="ko-KR"/>
        </w:rPr>
        <w:tab/>
        <w:t>shall remain in the current state.</w:t>
      </w:r>
    </w:p>
    <w:p w14:paraId="4289BBAC" w14:textId="77777777" w:rsidR="003902D4" w:rsidRPr="00A27491" w:rsidRDefault="003902D4" w:rsidP="003902D4">
      <w:r w:rsidRPr="00A27491">
        <w:t>[TS 24.281, clause 11.3.3.5]</w:t>
      </w:r>
    </w:p>
    <w:p w14:paraId="38F19BD6" w14:textId="77777777" w:rsidR="003902D4" w:rsidRPr="00A27491" w:rsidRDefault="003902D4" w:rsidP="003902D4">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27F43F3B" w14:textId="77777777" w:rsidR="003902D4" w:rsidRPr="00A27491" w:rsidRDefault="003902D4" w:rsidP="003902D4">
      <w:pPr>
        <w:pStyle w:val="B1"/>
      </w:pPr>
      <w:r w:rsidRPr="00A27491">
        <w:t>1)</w:t>
      </w:r>
      <w:r w:rsidRPr="00A27491">
        <w:tab/>
        <w:t>shall set the stored emergency state as "false";</w:t>
      </w:r>
    </w:p>
    <w:p w14:paraId="602A6FC8"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570F3215"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 and</w:t>
      </w:r>
    </w:p>
    <w:p w14:paraId="7D01351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325E3E39"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485D138"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7CB83A3D" w14:textId="77777777" w:rsidR="003902D4" w:rsidRPr="00A27491" w:rsidRDefault="003902D4" w:rsidP="003902D4">
      <w:pPr>
        <w:pStyle w:val="B1"/>
        <w:rPr>
          <w:lang w:eastAsia="ko-KR"/>
        </w:rPr>
      </w:pPr>
      <w:r w:rsidRPr="00A27491">
        <w:rPr>
          <w:lang w:eastAsia="ko-KR"/>
        </w:rPr>
        <w:t>5)</w:t>
      </w:r>
      <w:r w:rsidRPr="00A27491">
        <w:rPr>
          <w:lang w:eastAsia="ko-KR"/>
        </w:rPr>
        <w:tab/>
        <w:t>shall enter "E1: Not in emergency state" state.</w:t>
      </w:r>
    </w:p>
    <w:p w14:paraId="429F41C0" w14:textId="77777777" w:rsidR="003902D4" w:rsidRPr="00A27491" w:rsidRDefault="003902D4" w:rsidP="003902D4">
      <w:pPr>
        <w:pStyle w:val="H6"/>
      </w:pPr>
      <w:r w:rsidRPr="00A27491">
        <w:t>7.3.1.3</w:t>
      </w:r>
      <w:r w:rsidRPr="00A27491">
        <w:tab/>
        <w:t>Test description</w:t>
      </w:r>
    </w:p>
    <w:p w14:paraId="72AA4BDF" w14:textId="77777777" w:rsidR="003902D4" w:rsidRPr="00A27491" w:rsidRDefault="003902D4" w:rsidP="003902D4">
      <w:pPr>
        <w:pStyle w:val="H6"/>
      </w:pPr>
      <w:r w:rsidRPr="00A27491">
        <w:t>7.3.1.3.1</w:t>
      </w:r>
      <w:r w:rsidRPr="00A27491">
        <w:tab/>
        <w:t>Pre-test conditions</w:t>
      </w:r>
    </w:p>
    <w:p w14:paraId="0A2DA426" w14:textId="77777777" w:rsidR="003902D4" w:rsidRPr="00A27491" w:rsidRDefault="003902D4" w:rsidP="003902D4">
      <w:pPr>
        <w:pStyle w:val="H6"/>
      </w:pPr>
      <w:r w:rsidRPr="00A27491">
        <w:t>System Simulator:</w:t>
      </w:r>
    </w:p>
    <w:p w14:paraId="13FEFC48" w14:textId="77777777" w:rsidR="003902D4" w:rsidRPr="00A27491" w:rsidRDefault="003902D4" w:rsidP="003902D4">
      <w:pPr>
        <w:pStyle w:val="B1"/>
      </w:pPr>
      <w:r w:rsidRPr="00A27491">
        <w:t>-</w:t>
      </w:r>
      <w:r w:rsidRPr="00A27491">
        <w:tab/>
      </w:r>
      <w:r w:rsidRPr="00A27491">
        <w:rPr>
          <w:color w:val="000000"/>
        </w:rPr>
        <w:t>SS-UE1 (MCVideo Client)</w:t>
      </w:r>
    </w:p>
    <w:p w14:paraId="38210BA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C8FA08"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72CE21E"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FEB713E" w14:textId="77777777" w:rsidR="003902D4" w:rsidRPr="00A27491" w:rsidRDefault="003902D4" w:rsidP="003902D4">
      <w:pPr>
        <w:pStyle w:val="B1"/>
      </w:pPr>
      <w:r w:rsidRPr="00A27491">
        <w:t>-</w:t>
      </w:r>
      <w:r w:rsidRPr="00A27491">
        <w:tab/>
      </w:r>
      <w:r w:rsidRPr="00A27491">
        <w:rPr>
          <w:color w:val="000000"/>
        </w:rPr>
        <w:t>SS-NW (MCVideo server)</w:t>
      </w:r>
    </w:p>
    <w:p w14:paraId="266410EC"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7E9E67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446329E" w14:textId="77777777" w:rsidR="003902D4" w:rsidRPr="00A27491" w:rsidRDefault="003902D4" w:rsidP="003902D4">
      <w:pPr>
        <w:pStyle w:val="H6"/>
      </w:pPr>
      <w:r w:rsidRPr="00A27491">
        <w:t>IUT:</w:t>
      </w:r>
    </w:p>
    <w:p w14:paraId="2410BFDA" w14:textId="77777777" w:rsidR="003902D4" w:rsidRPr="00A27491" w:rsidRDefault="003902D4" w:rsidP="003902D4">
      <w:pPr>
        <w:pStyle w:val="B1"/>
      </w:pPr>
      <w:r w:rsidRPr="00A27491">
        <w:t>-</w:t>
      </w:r>
      <w:r w:rsidRPr="00A27491">
        <w:tab/>
        <w:t>UE (MCVideo Client)</w:t>
      </w:r>
    </w:p>
    <w:p w14:paraId="319CC99D" w14:textId="39D2D157" w:rsidR="003902D4" w:rsidRPr="00A27491" w:rsidRDefault="003902D4" w:rsidP="003902D4">
      <w:pPr>
        <w:pStyle w:val="B1"/>
      </w:pPr>
      <w:r w:rsidRPr="00A27491">
        <w:t>-</w:t>
      </w:r>
      <w:r w:rsidRPr="00A27491">
        <w:tab/>
        <w:t>The test USIM set as defined in TS 36.579-1 [2] clause 5.5.10 is inserted.</w:t>
      </w:r>
    </w:p>
    <w:p w14:paraId="66EF6772"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9607156" w14:textId="77777777" w:rsidR="003902D4" w:rsidRPr="00A27491" w:rsidRDefault="003902D4" w:rsidP="003902D4">
      <w:pPr>
        <w:pStyle w:val="H6"/>
      </w:pPr>
      <w:r w:rsidRPr="00A27491">
        <w:t>Preamble:</w:t>
      </w:r>
    </w:p>
    <w:p w14:paraId="53E89974"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D53CD3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20DBE5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44CD82B" w14:textId="77777777" w:rsidR="003902D4" w:rsidRPr="00A27491" w:rsidRDefault="003902D4" w:rsidP="003902D4">
      <w:pPr>
        <w:pStyle w:val="B1"/>
      </w:pPr>
      <w:r w:rsidRPr="00A27491">
        <w:t>-</w:t>
      </w:r>
      <w:r w:rsidRPr="00A27491">
        <w:tab/>
        <w:t>The UE is switched-off.</w:t>
      </w:r>
    </w:p>
    <w:p w14:paraId="330DB00E" w14:textId="77777777" w:rsidR="003902D4" w:rsidRPr="00A27491" w:rsidRDefault="003902D4" w:rsidP="003902D4">
      <w:pPr>
        <w:pStyle w:val="B1"/>
      </w:pPr>
      <w:r w:rsidRPr="00A27491">
        <w:t>-</w:t>
      </w:r>
      <w:r w:rsidRPr="00A27491">
        <w:tab/>
        <w:t>UE States at the end of the preamble</w:t>
      </w:r>
    </w:p>
    <w:p w14:paraId="2F27D909" w14:textId="77777777" w:rsidR="003902D4" w:rsidRPr="00A27491" w:rsidRDefault="003902D4" w:rsidP="003902D4">
      <w:pPr>
        <w:pStyle w:val="B2"/>
      </w:pPr>
      <w:r w:rsidRPr="00A27491">
        <w:t>-</w:t>
      </w:r>
      <w:r w:rsidRPr="00A27491">
        <w:tab/>
        <w:t>The UE is in state 'switched-off'.</w:t>
      </w:r>
    </w:p>
    <w:p w14:paraId="26BE00D8" w14:textId="77777777" w:rsidR="003902D4" w:rsidRPr="00A27491" w:rsidRDefault="003902D4" w:rsidP="003902D4">
      <w:pPr>
        <w:pStyle w:val="H6"/>
      </w:pPr>
      <w:r w:rsidRPr="00A27491">
        <w:t>7.3.1.3.2</w:t>
      </w:r>
      <w:r w:rsidRPr="00A27491">
        <w:tab/>
        <w:t>Test procedure sequence</w:t>
      </w:r>
    </w:p>
    <w:p w14:paraId="62331863" w14:textId="77777777" w:rsidR="003902D4" w:rsidRPr="00A27491" w:rsidRDefault="003902D4" w:rsidP="003902D4">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4516F629" w14:textId="77777777" w:rsidTr="00D508ED">
        <w:tc>
          <w:tcPr>
            <w:tcW w:w="648" w:type="dxa"/>
            <w:tcBorders>
              <w:top w:val="single" w:sz="4" w:space="0" w:color="auto"/>
              <w:left w:val="single" w:sz="4" w:space="0" w:color="auto"/>
              <w:bottom w:val="nil"/>
              <w:right w:val="single" w:sz="4" w:space="0" w:color="auto"/>
            </w:tcBorders>
            <w:hideMark/>
          </w:tcPr>
          <w:p w14:paraId="5D3B7776"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4D62E07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4A96C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986AD00"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3EA7C3F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47A237E" w14:textId="77777777" w:rsidTr="00D508ED">
        <w:tc>
          <w:tcPr>
            <w:tcW w:w="648" w:type="dxa"/>
            <w:tcBorders>
              <w:top w:val="nil"/>
              <w:left w:val="single" w:sz="4" w:space="0" w:color="auto"/>
              <w:bottom w:val="single" w:sz="4" w:space="0" w:color="auto"/>
              <w:right w:val="single" w:sz="4" w:space="0" w:color="auto"/>
            </w:tcBorders>
          </w:tcPr>
          <w:p w14:paraId="1CEE6BA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1A4703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C7278B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8E439F"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62C51E1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211D9F" w14:textId="77777777" w:rsidR="003902D4" w:rsidRPr="00A27491" w:rsidRDefault="003902D4" w:rsidP="00D508ED">
            <w:pPr>
              <w:pStyle w:val="TAH"/>
              <w:spacing w:line="256" w:lineRule="auto"/>
              <w:rPr>
                <w:lang w:eastAsia="en-US"/>
              </w:rPr>
            </w:pPr>
          </w:p>
        </w:tc>
      </w:tr>
      <w:tr w:rsidR="003902D4" w:rsidRPr="00A27491" w14:paraId="2031D1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0849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DBA3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72598C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62BB5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BB0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3C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E6463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093B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83FF360" w14:textId="77777777" w:rsidR="003902D4" w:rsidRPr="00A27491" w:rsidRDefault="003902D4" w:rsidP="00E972B2">
            <w:pPr>
              <w:pStyle w:val="TAL"/>
              <w:rPr>
                <w:lang w:eastAsia="en-US"/>
              </w:rPr>
            </w:pPr>
            <w:r w:rsidRPr="00A27491">
              <w:rPr>
                <w:lang w:eastAsia="en-US"/>
              </w:rPr>
              <w:t>Trigger the UE to reset UTC time and location.</w:t>
            </w:r>
          </w:p>
          <w:p w14:paraId="28689B8B" w14:textId="77777777" w:rsidR="003902D4" w:rsidRPr="00A27491" w:rsidRDefault="003902D4" w:rsidP="00E972B2">
            <w:pPr>
              <w:pStyle w:val="TAL"/>
              <w:rPr>
                <w:lang w:eastAsia="en-US"/>
              </w:rPr>
            </w:pPr>
          </w:p>
          <w:p w14:paraId="5023EC0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D229BC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BF66A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1FF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4165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685D56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21420A"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DEF5618"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21C6B61B" w14:textId="77777777" w:rsidR="003902D4" w:rsidRPr="00A27491" w:rsidRDefault="003902D4" w:rsidP="00D508ED">
            <w:pPr>
              <w:pStyle w:val="TAL"/>
              <w:spacing w:line="256" w:lineRule="auto"/>
              <w:rPr>
                <w:lang w:eastAsia="en-US"/>
              </w:rPr>
            </w:pPr>
          </w:p>
          <w:p w14:paraId="5F44E60D"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13A5C0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EA956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23DE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BD843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2C0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5966DA"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BCB9223" w14:textId="77777777" w:rsidR="003902D4" w:rsidRPr="00A27491" w:rsidRDefault="003902D4" w:rsidP="00D508ED">
            <w:pPr>
              <w:pStyle w:val="TAL"/>
              <w:spacing w:line="256" w:lineRule="auto"/>
              <w:rPr>
                <w:lang w:eastAsia="en-US"/>
              </w:rPr>
            </w:pPr>
            <w:r w:rsidRPr="00A27491">
              <w:rPr>
                <w:lang w:eastAsia="en-US"/>
              </w:rPr>
              <w:t xml:space="preserve">Make the MCVideo User request </w:t>
            </w:r>
            <w:r w:rsidRPr="00A27491">
              <w:rPr>
                <w:lang w:eastAsia="zh-CN"/>
              </w:rPr>
              <w:t>to transmit an emergency alert for Group A.</w:t>
            </w:r>
          </w:p>
          <w:p w14:paraId="6BB2137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9A2AD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D606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C8BF7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66F7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281F1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67C06F"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4E526C" w14:textId="7952781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BCA2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B3A56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DC44A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422F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17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3DF64B"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1E90E2" w14:textId="77777777" w:rsidR="003902D4" w:rsidRPr="00A27491" w:rsidRDefault="003902D4" w:rsidP="00D508ED">
            <w:pPr>
              <w:pStyle w:val="TAL"/>
              <w:spacing w:line="256" w:lineRule="auto"/>
              <w:rPr>
                <w:lang w:eastAsia="en-US"/>
              </w:rPr>
            </w:pPr>
            <w:r w:rsidRPr="00A27491">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AA90E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A52E95"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F8F04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25DD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FC0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8749071" w14:textId="77777777" w:rsidR="003902D4" w:rsidRPr="00A27491" w:rsidRDefault="003902D4" w:rsidP="00D508ED">
            <w:pPr>
              <w:pStyle w:val="TAC"/>
              <w:spacing w:line="256" w:lineRule="auto"/>
              <w:rPr>
                <w:rFonts w:cs="Arial"/>
                <w:szCs w:val="18"/>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6AD600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2EDC9EA9"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0BF9388"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8BB5F4"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AD01A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C973C9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C3BD3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385F2E" w14:textId="77777777" w:rsidR="003902D4" w:rsidRPr="00A27491" w:rsidRDefault="003902D4" w:rsidP="00D508ED">
            <w:pPr>
              <w:pStyle w:val="TAC"/>
              <w:spacing w:line="256" w:lineRule="auto"/>
              <w:rPr>
                <w:lang w:eastAsia="en-US"/>
              </w:rPr>
            </w:pPr>
            <w:r w:rsidRPr="00A27491">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00A829E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E5B38C3"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9D682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DB0B6BE"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F5F816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DF4E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3B230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E3F54E0"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EA80A69"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TFE2 (emergency alert retransmission) 10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FA453DB"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31E0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6F6D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BD7EB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DC5A1C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AB2E8"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DAE280D"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2D4356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520703" w14:textId="77777777" w:rsidR="003902D4" w:rsidRPr="00A27491" w:rsidRDefault="003902D4" w:rsidP="00D508ED">
            <w:pPr>
              <w:pStyle w:val="TAL"/>
              <w:spacing w:line="256" w:lineRule="auto"/>
              <w:rPr>
                <w:lang w:eastAsia="en-US"/>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4E3C56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199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C89E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DB012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9C88DDD" w14:textId="77777777" w:rsidR="003902D4" w:rsidRPr="00A27491" w:rsidRDefault="003902D4" w:rsidP="00D508ED">
            <w:pPr>
              <w:pStyle w:val="TAL"/>
              <w:spacing w:line="256" w:lineRule="auto"/>
              <w:rPr>
                <w:lang w:eastAsia="en-US"/>
              </w:rPr>
            </w:pPr>
            <w:r w:rsidRPr="00A27491">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6DF71672"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2518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237E1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A868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F17F2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6B855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AE757A0" w14:textId="77777777" w:rsidR="003902D4" w:rsidRPr="00A27491" w:rsidRDefault="003902D4" w:rsidP="00D508ED">
            <w:pPr>
              <w:pStyle w:val="TAL"/>
              <w:spacing w:line="256" w:lineRule="auto"/>
              <w:rPr>
                <w:lang w:eastAsia="en-US"/>
              </w:rPr>
            </w:pPr>
            <w:r w:rsidRPr="00A27491">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08195E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5046180C"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C15690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C6AF9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2D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A8FAF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5AB0240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3263F684"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FF5001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115FE7"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698E9D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34F1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37017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798E39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9b1</w:t>
            </w:r>
          </w:p>
        </w:tc>
        <w:tc>
          <w:tcPr>
            <w:tcW w:w="3969" w:type="dxa"/>
            <w:tcBorders>
              <w:top w:val="single" w:sz="4" w:space="0" w:color="auto"/>
              <w:left w:val="single" w:sz="4" w:space="0" w:color="auto"/>
              <w:bottom w:val="single" w:sz="4" w:space="0" w:color="auto"/>
              <w:right w:val="single" w:sz="4" w:space="0" w:color="auto"/>
            </w:tcBorders>
            <w:hideMark/>
          </w:tcPr>
          <w:p w14:paraId="0F5EF3D7"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8BD417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F86561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FA0951A"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E84F8D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E4BF7D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4CD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6D16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80D0A88" w14:textId="77777777" w:rsidR="003902D4" w:rsidRPr="00A27491" w:rsidRDefault="003902D4" w:rsidP="00D508ED">
            <w:pPr>
              <w:pStyle w:val="TAL"/>
              <w:spacing w:line="256" w:lineRule="auto"/>
              <w:rPr>
                <w:lang w:eastAsia="en-US"/>
              </w:rPr>
            </w:pPr>
            <w:r w:rsidRPr="00A27491">
              <w:rPr>
                <w:lang w:eastAsia="en-US"/>
              </w:rPr>
              <w:t xml:space="preserve">Before timer TFE2 expires, make the MCVideo User request </w:t>
            </w:r>
            <w:r w:rsidRPr="00A27491">
              <w:rPr>
                <w:lang w:eastAsia="zh-CN"/>
              </w:rPr>
              <w:t>to cancel the emergency alert for Group A.</w:t>
            </w:r>
          </w:p>
          <w:p w14:paraId="6759C54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9F1B4F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B76954"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50850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BF1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C422D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673F2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791E748C"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206A14A6"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0A6EC7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ECA41A2" w14:textId="77777777" w:rsidR="003902D4" w:rsidRPr="00A27491" w:rsidRDefault="003902D4" w:rsidP="00D508ED">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044CAB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A222A7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1006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78BB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B7C569"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5D1D079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DB8F968"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7C44E4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0099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70B90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5E57A7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975FE5" w14:textId="67A46FEC"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D46D7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C1F34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9E4C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F31B7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0DF690"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7765E56"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09B8CCAE" w14:textId="77777777" w:rsidR="003902D4" w:rsidRPr="00A27491" w:rsidRDefault="003902D4" w:rsidP="003902D4"/>
    <w:p w14:paraId="1190E4F0" w14:textId="77777777" w:rsidR="003902D4" w:rsidRPr="00A27491" w:rsidRDefault="003902D4" w:rsidP="003902D4">
      <w:pPr>
        <w:pStyle w:val="H6"/>
        <w:rPr>
          <w:lang w:eastAsia="ko-KR"/>
        </w:rPr>
      </w:pPr>
      <w:r w:rsidRPr="00A27491">
        <w:t>7.3.1.3.3</w:t>
      </w:r>
      <w:r w:rsidRPr="00A27491">
        <w:tab/>
        <w:t>Specific message contents</w:t>
      </w:r>
    </w:p>
    <w:p w14:paraId="7EAB87BA" w14:textId="77777777" w:rsidR="003902D4" w:rsidRPr="00A27491" w:rsidRDefault="003902D4" w:rsidP="003902D4">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1C8F3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582E1C9" w14:textId="77777777" w:rsidR="003902D4" w:rsidRPr="00A27491" w:rsidRDefault="003902D4" w:rsidP="00D508ED">
            <w:pPr>
              <w:pStyle w:val="TAL"/>
              <w:spacing w:line="256" w:lineRule="auto"/>
              <w:rPr>
                <w:lang w:eastAsia="en-US"/>
              </w:rPr>
            </w:pPr>
            <w:r w:rsidRPr="00A27491">
              <w:rPr>
                <w:lang w:eastAsia="en-US"/>
              </w:rPr>
              <w:t>Derivation Path: TS 36.579-1 [2], Table 5.5.14.15.1-1, condition USER_LOC</w:t>
            </w:r>
          </w:p>
        </w:tc>
      </w:tr>
    </w:tbl>
    <w:p w14:paraId="37AE4D54" w14:textId="77777777" w:rsidR="003902D4" w:rsidRPr="00A27491" w:rsidRDefault="003902D4" w:rsidP="003902D4"/>
    <w:p w14:paraId="34D95307" w14:textId="77777777" w:rsidR="003902D4" w:rsidRPr="00A27491" w:rsidRDefault="003902D4" w:rsidP="003902D4">
      <w:pPr>
        <w:pStyle w:val="Heading3"/>
        <w:rPr>
          <w:i/>
          <w:iCs/>
        </w:rPr>
      </w:pPr>
      <w:bookmarkStart w:id="873" w:name="_Toc171440789"/>
      <w:r w:rsidRPr="00A27491">
        <w:t>7.3.2</w:t>
      </w:r>
      <w:r w:rsidRPr="00A27491">
        <w:tab/>
        <w:t>Off-network / Emergency Alert / Client Terminated (CO)</w:t>
      </w:r>
      <w:bookmarkEnd w:id="873"/>
    </w:p>
    <w:p w14:paraId="10530046" w14:textId="77777777" w:rsidR="003902D4" w:rsidRPr="00A27491" w:rsidRDefault="003902D4" w:rsidP="003902D4">
      <w:pPr>
        <w:pStyle w:val="H6"/>
      </w:pPr>
      <w:r w:rsidRPr="00A27491">
        <w:t>7.3.2.1</w:t>
      </w:r>
      <w:r w:rsidRPr="00A27491">
        <w:tab/>
        <w:t>Test Purpose (TP)</w:t>
      </w:r>
    </w:p>
    <w:p w14:paraId="5B3E30E7" w14:textId="77777777" w:rsidR="003902D4" w:rsidRPr="00A27491" w:rsidRDefault="003902D4" w:rsidP="003902D4">
      <w:pPr>
        <w:pStyle w:val="H6"/>
      </w:pPr>
      <w:r w:rsidRPr="00A27491">
        <w:t>(1)</w:t>
      </w:r>
    </w:p>
    <w:p w14:paraId="7BE705F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DC3B07"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3D170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message</w:t>
      </w:r>
      <w:r w:rsidRPr="00A27491">
        <w:rPr>
          <w:noProof w:val="0"/>
        </w:rPr>
        <w:t xml:space="preserve"> }</w:t>
      </w:r>
    </w:p>
    <w:p w14:paraId="74CA73F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ACK message, </w:t>
      </w:r>
      <w:r w:rsidRPr="00A27491">
        <w:rPr>
          <w:b/>
          <w:bCs/>
          <w:noProof w:val="0"/>
        </w:rPr>
        <w:t>and,</w:t>
      </w:r>
      <w:r w:rsidRPr="00A27491">
        <w:rPr>
          <w:noProof w:val="0"/>
        </w:rPr>
        <w:t xml:space="preserve"> starts timer </w:t>
      </w:r>
      <w:r w:rsidRPr="00A27491">
        <w:rPr>
          <w:noProof w:val="0"/>
          <w:lang w:eastAsia="ko-KR"/>
        </w:rPr>
        <w:t xml:space="preserve">TFE1 (Emergency Alert) </w:t>
      </w:r>
      <w:r w:rsidRPr="00A27491">
        <w:rPr>
          <w:noProof w:val="0"/>
        </w:rPr>
        <w:t>}</w:t>
      </w:r>
    </w:p>
    <w:p w14:paraId="15D005AE" w14:textId="77777777" w:rsidR="003902D4" w:rsidRPr="00A27491" w:rsidRDefault="003902D4" w:rsidP="003902D4">
      <w:pPr>
        <w:pStyle w:val="PL"/>
        <w:rPr>
          <w:noProof w:val="0"/>
        </w:rPr>
      </w:pPr>
      <w:r w:rsidRPr="00A27491">
        <w:rPr>
          <w:noProof w:val="0"/>
        </w:rPr>
        <w:t xml:space="preserve">            }</w:t>
      </w:r>
    </w:p>
    <w:p w14:paraId="68769F2D" w14:textId="77777777" w:rsidR="003902D4" w:rsidRPr="00A27491" w:rsidRDefault="003902D4" w:rsidP="003902D4">
      <w:pPr>
        <w:pStyle w:val="PL"/>
        <w:rPr>
          <w:noProof w:val="0"/>
        </w:rPr>
      </w:pPr>
    </w:p>
    <w:p w14:paraId="29C57FAE" w14:textId="77777777" w:rsidR="003902D4" w:rsidRPr="00A27491" w:rsidRDefault="003902D4" w:rsidP="003902D4">
      <w:pPr>
        <w:pStyle w:val="H6"/>
      </w:pPr>
      <w:r w:rsidRPr="00A27491">
        <w:t>(2)</w:t>
      </w:r>
    </w:p>
    <w:p w14:paraId="18BFF32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16DF065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502164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retransmission of the original </w:t>
      </w:r>
      <w:r w:rsidRPr="00A27491">
        <w:rPr>
          <w:noProof w:val="0"/>
          <w:lang w:eastAsia="zh-CN"/>
        </w:rPr>
        <w:t>GROUP EMERGENCY ALERT message</w:t>
      </w:r>
      <w:r w:rsidRPr="00A27491">
        <w:rPr>
          <w:noProof w:val="0"/>
        </w:rPr>
        <w:t xml:space="preserve"> }</w:t>
      </w:r>
    </w:p>
    <w:p w14:paraId="3C1DC59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GROUP EMERGENCY ALERT ACK message }</w:t>
      </w:r>
    </w:p>
    <w:p w14:paraId="5D31E7E1" w14:textId="77777777" w:rsidR="003902D4" w:rsidRPr="00A27491" w:rsidRDefault="003902D4" w:rsidP="003902D4">
      <w:pPr>
        <w:pStyle w:val="PL"/>
        <w:rPr>
          <w:noProof w:val="0"/>
        </w:rPr>
      </w:pPr>
      <w:r w:rsidRPr="00A27491">
        <w:rPr>
          <w:noProof w:val="0"/>
        </w:rPr>
        <w:t xml:space="preserve">            }</w:t>
      </w:r>
    </w:p>
    <w:p w14:paraId="5E997B27" w14:textId="77777777" w:rsidR="003902D4" w:rsidRPr="00A27491" w:rsidRDefault="003902D4" w:rsidP="003902D4">
      <w:pPr>
        <w:pStyle w:val="PL"/>
        <w:rPr>
          <w:noProof w:val="0"/>
        </w:rPr>
      </w:pPr>
    </w:p>
    <w:p w14:paraId="41166DE5" w14:textId="77777777" w:rsidR="003902D4" w:rsidRPr="00A27491" w:rsidRDefault="003902D4" w:rsidP="003902D4">
      <w:pPr>
        <w:pStyle w:val="H6"/>
      </w:pPr>
      <w:r w:rsidRPr="00A27491">
        <w:t>(3)</w:t>
      </w:r>
    </w:p>
    <w:p w14:paraId="1482C52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77D256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B5293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CANCEL message</w:t>
      </w:r>
      <w:r w:rsidRPr="00A27491">
        <w:rPr>
          <w:noProof w:val="0"/>
        </w:rPr>
        <w:t xml:space="preserve"> }</w:t>
      </w:r>
    </w:p>
    <w:p w14:paraId="09F202C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ACK message, </w:t>
      </w:r>
      <w:r w:rsidRPr="00A27491">
        <w:rPr>
          <w:b/>
          <w:bCs/>
          <w:noProof w:val="0"/>
        </w:rPr>
        <w:t>and,</w:t>
      </w:r>
      <w:r w:rsidRPr="00A27491">
        <w:rPr>
          <w:noProof w:val="0"/>
        </w:rPr>
        <w:t xml:space="preserve"> stops timer </w:t>
      </w:r>
      <w:r w:rsidRPr="00A27491">
        <w:rPr>
          <w:noProof w:val="0"/>
          <w:lang w:eastAsia="ko-KR"/>
        </w:rPr>
        <w:t>TFE1 (Emergency Alert)</w:t>
      </w:r>
      <w:r w:rsidRPr="00A27491">
        <w:rPr>
          <w:noProof w:val="0"/>
        </w:rPr>
        <w:t xml:space="preserve"> }</w:t>
      </w:r>
    </w:p>
    <w:p w14:paraId="24622FC4" w14:textId="77777777" w:rsidR="003902D4" w:rsidRPr="00A27491" w:rsidRDefault="003902D4" w:rsidP="003902D4">
      <w:pPr>
        <w:pStyle w:val="PL"/>
        <w:rPr>
          <w:noProof w:val="0"/>
        </w:rPr>
      </w:pPr>
      <w:r w:rsidRPr="00A27491">
        <w:rPr>
          <w:noProof w:val="0"/>
        </w:rPr>
        <w:t xml:space="preserve">            }</w:t>
      </w:r>
    </w:p>
    <w:p w14:paraId="65CF3C01" w14:textId="77777777" w:rsidR="003902D4" w:rsidRPr="00A27491" w:rsidRDefault="003902D4" w:rsidP="003902D4">
      <w:pPr>
        <w:pStyle w:val="PL"/>
        <w:rPr>
          <w:noProof w:val="0"/>
        </w:rPr>
      </w:pPr>
    </w:p>
    <w:p w14:paraId="5A3DEF58" w14:textId="77777777" w:rsidR="003902D4" w:rsidRPr="00A27491" w:rsidRDefault="003902D4" w:rsidP="003902D4">
      <w:pPr>
        <w:pStyle w:val="H6"/>
      </w:pPr>
      <w:r w:rsidRPr="00A27491">
        <w:t>7.3.2.2</w:t>
      </w:r>
      <w:r w:rsidRPr="00A27491">
        <w:tab/>
        <w:t>Conformance requirements</w:t>
      </w:r>
    </w:p>
    <w:p w14:paraId="1513DBE9"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35E8446D" w14:textId="77777777" w:rsidR="003902D4" w:rsidRPr="00A27491" w:rsidRDefault="003902D4" w:rsidP="003902D4">
      <w:r w:rsidRPr="00A27491">
        <w:t>[TS 24.281, clause 11.3.3.3]</w:t>
      </w:r>
    </w:p>
    <w:p w14:paraId="2A95C7B7"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4F1B8136" w14:textId="77777777" w:rsidR="003902D4" w:rsidRPr="00A27491" w:rsidRDefault="003902D4" w:rsidP="003902D4">
      <w:pPr>
        <w:ind w:left="568" w:hanging="284"/>
      </w:pPr>
      <w:r w:rsidRPr="00A27491">
        <w:t>1)</w:t>
      </w:r>
      <w:r w:rsidRPr="00A27491">
        <w:tab/>
        <w:t>shall store the Originating MCVideo user ID IE and location IE in the list of users in emergency;</w:t>
      </w:r>
    </w:p>
    <w:p w14:paraId="6D38C443" w14:textId="77777777" w:rsidR="003902D4" w:rsidRPr="00A27491" w:rsidRDefault="003902D4" w:rsidP="003902D4">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35CE41C4"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44BDC6C2" w14:textId="77777777" w:rsidR="003902D4" w:rsidRPr="00A27491" w:rsidRDefault="003902D4" w:rsidP="003902D4">
      <w:pPr>
        <w:pStyle w:val="B2"/>
        <w:rPr>
          <w:lang w:eastAsia="ko-KR"/>
        </w:rPr>
      </w:pPr>
      <w:r w:rsidRPr="00A27491">
        <w:t>b)</w:t>
      </w:r>
      <w:r w:rsidRPr="00A27491">
        <w:tab/>
        <w:t>shall set the Sending MCVideo user ID IE to own MCVideo user ID</w:t>
      </w:r>
      <w:r w:rsidRPr="00A27491">
        <w:rPr>
          <w:lang w:eastAsia="ko-KR"/>
        </w:rPr>
        <w:t>; and</w:t>
      </w:r>
    </w:p>
    <w:p w14:paraId="3F7ED00D"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F0058D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4B5C1873" w14:textId="77777777" w:rsidR="003902D4" w:rsidRPr="00A27491" w:rsidRDefault="003902D4" w:rsidP="003902D4">
      <w:pPr>
        <w:ind w:left="568" w:hanging="284"/>
        <w:rPr>
          <w:lang w:eastAsia="ko-KR"/>
        </w:rPr>
      </w:pPr>
      <w:r w:rsidRPr="00A27491">
        <w:rPr>
          <w:lang w:eastAsia="ko-KR"/>
        </w:rPr>
        <w:t>4)</w:t>
      </w:r>
      <w:r w:rsidRPr="00A27491">
        <w:rPr>
          <w:lang w:eastAsia="ko-KR"/>
        </w:rPr>
        <w:tab/>
        <w:t>shall start timer TFE1 (Emergency Alert); and</w:t>
      </w:r>
    </w:p>
    <w:p w14:paraId="2722DB68" w14:textId="77777777" w:rsidR="003902D4" w:rsidRPr="00A27491" w:rsidRDefault="003902D4" w:rsidP="003902D4">
      <w:pPr>
        <w:ind w:left="568" w:hanging="284"/>
        <w:rPr>
          <w:lang w:eastAsia="ko-KR"/>
        </w:rPr>
      </w:pPr>
      <w:r w:rsidRPr="00A27491">
        <w:rPr>
          <w:lang w:eastAsia="ko-KR"/>
        </w:rPr>
        <w:t>5)</w:t>
      </w:r>
      <w:r w:rsidRPr="00A27491">
        <w:rPr>
          <w:lang w:eastAsia="ko-KR"/>
        </w:rPr>
        <w:tab/>
        <w:t>shall remain in the current state.</w:t>
      </w:r>
    </w:p>
    <w:p w14:paraId="7F47E045" w14:textId="77777777" w:rsidR="003902D4" w:rsidRPr="00A27491" w:rsidRDefault="003902D4" w:rsidP="003902D4">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0373BFD1" w14:textId="77777777" w:rsidR="003902D4" w:rsidRPr="00A27491" w:rsidRDefault="003902D4" w:rsidP="003902D4">
      <w:r w:rsidRPr="00A27491">
        <w:t>[TS 24.281, clause 11.3.3.4]</w:t>
      </w:r>
    </w:p>
    <w:p w14:paraId="0A925513"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2AD66A75" w14:textId="77777777" w:rsidR="003902D4" w:rsidRPr="00A27491" w:rsidRDefault="003902D4" w:rsidP="003902D4">
      <w:pPr>
        <w:ind w:left="568" w:hanging="284"/>
      </w:pPr>
      <w:r w:rsidRPr="00A27491">
        <w:t>1)</w:t>
      </w:r>
      <w:r w:rsidRPr="00A27491">
        <w:tab/>
        <w:t>may update the stored location of the user with the received Location IE;</w:t>
      </w:r>
    </w:p>
    <w:p w14:paraId="7EBED8F3" w14:textId="77777777" w:rsidR="003902D4" w:rsidRPr="00A27491" w:rsidRDefault="003902D4" w:rsidP="003902D4">
      <w:pPr>
        <w:ind w:left="568" w:hanging="284"/>
      </w:pPr>
      <w:r w:rsidRPr="00A27491">
        <w:t>2)</w:t>
      </w:r>
      <w:r w:rsidRPr="00A27491">
        <w:tab/>
        <w:t>shall restart the associated timer TFE1 (Emergency Alert); and</w:t>
      </w:r>
    </w:p>
    <w:p w14:paraId="7A95E94B" w14:textId="77777777" w:rsidR="003902D4" w:rsidRPr="00A27491" w:rsidRDefault="003902D4" w:rsidP="003902D4">
      <w:pPr>
        <w:ind w:left="568" w:hanging="284"/>
      </w:pPr>
      <w:r w:rsidRPr="00A27491">
        <w:t>3)</w:t>
      </w:r>
      <w:r w:rsidRPr="00A27491">
        <w:tab/>
        <w:t>shall remain in the current state.</w:t>
      </w:r>
    </w:p>
    <w:p w14:paraId="6423EEBC" w14:textId="77777777" w:rsidR="003902D4" w:rsidRPr="00A27491" w:rsidRDefault="003902D4" w:rsidP="003902D4">
      <w:r w:rsidRPr="00A27491">
        <w:t>[TS 24.281, clause 11.3.3.6]</w:t>
      </w:r>
    </w:p>
    <w:p w14:paraId="518A9250"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4C1BF61B" w14:textId="77777777" w:rsidR="003902D4" w:rsidRPr="00A27491" w:rsidRDefault="003902D4" w:rsidP="003902D4">
      <w:pPr>
        <w:pStyle w:val="B1"/>
      </w:pPr>
      <w:r w:rsidRPr="00A27491">
        <w:t>1)</w:t>
      </w:r>
      <w:r w:rsidRPr="00A27491">
        <w:tab/>
        <w:t>shall remove the MCVideo user ID and associated location information from the stored list of users in emergency;</w:t>
      </w:r>
    </w:p>
    <w:p w14:paraId="67BD4AFD"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63F2BC4D"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722EC17E" w14:textId="77777777" w:rsidR="003902D4" w:rsidRPr="00A27491" w:rsidRDefault="003902D4" w:rsidP="003902D4">
      <w:pPr>
        <w:ind w:left="851" w:hanging="284"/>
        <w:rPr>
          <w:lang w:eastAsia="ko-KR"/>
        </w:rPr>
      </w:pPr>
      <w:r w:rsidRPr="00A27491">
        <w:t>b)</w:t>
      </w:r>
      <w:r w:rsidRPr="00A27491">
        <w:tab/>
        <w:t>shall set the Sending MCVideo user ID IE to own MCVideo user ID</w:t>
      </w:r>
      <w:r w:rsidRPr="00A27491">
        <w:rPr>
          <w:lang w:eastAsia="ko-KR"/>
        </w:rPr>
        <w:t>; and</w:t>
      </w:r>
    </w:p>
    <w:p w14:paraId="06C1F1B8"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5962C588"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3D40DA42" w14:textId="77777777" w:rsidR="003902D4" w:rsidRPr="00A27491" w:rsidRDefault="003902D4" w:rsidP="003902D4">
      <w:pPr>
        <w:pStyle w:val="B1"/>
        <w:rPr>
          <w:lang w:eastAsia="ko-KR"/>
        </w:rPr>
      </w:pPr>
      <w:r w:rsidRPr="00A27491">
        <w:rPr>
          <w:lang w:eastAsia="ko-KR"/>
        </w:rPr>
        <w:t>4)</w:t>
      </w:r>
      <w:r w:rsidRPr="00A27491">
        <w:rPr>
          <w:lang w:eastAsia="ko-KR"/>
        </w:rPr>
        <w:tab/>
        <w:t>shall stop the associated timer TFE1 (Emergency Alert); and</w:t>
      </w:r>
    </w:p>
    <w:p w14:paraId="7C01E65F" w14:textId="77777777" w:rsidR="003902D4" w:rsidRPr="00A27491" w:rsidRDefault="003902D4" w:rsidP="003902D4">
      <w:pPr>
        <w:pStyle w:val="B1"/>
        <w:rPr>
          <w:lang w:eastAsia="zh-CN"/>
        </w:rPr>
      </w:pPr>
      <w:r w:rsidRPr="00A27491">
        <w:rPr>
          <w:lang w:eastAsia="ko-KR"/>
        </w:rPr>
        <w:t>5)</w:t>
      </w:r>
      <w:r w:rsidRPr="00A27491">
        <w:rPr>
          <w:lang w:eastAsia="ko-KR"/>
        </w:rPr>
        <w:tab/>
        <w:t>shall remain in the current state</w:t>
      </w:r>
      <w:r w:rsidRPr="00A27491">
        <w:t>.</w:t>
      </w:r>
    </w:p>
    <w:p w14:paraId="6FEFC6E4" w14:textId="77777777" w:rsidR="003902D4" w:rsidRPr="00A27491" w:rsidRDefault="003902D4" w:rsidP="003902D4">
      <w:pPr>
        <w:pStyle w:val="H6"/>
      </w:pPr>
      <w:r w:rsidRPr="00A27491">
        <w:t>7.3.2.3</w:t>
      </w:r>
      <w:r w:rsidRPr="00A27491">
        <w:tab/>
        <w:t>Test description</w:t>
      </w:r>
    </w:p>
    <w:p w14:paraId="5CAE06BF" w14:textId="77777777" w:rsidR="003902D4" w:rsidRPr="00A27491" w:rsidRDefault="003902D4" w:rsidP="003902D4">
      <w:pPr>
        <w:pStyle w:val="H6"/>
      </w:pPr>
      <w:r w:rsidRPr="00A27491">
        <w:t>7.3.2.3.1</w:t>
      </w:r>
      <w:r w:rsidRPr="00A27491">
        <w:tab/>
        <w:t>Pre-test conditions</w:t>
      </w:r>
    </w:p>
    <w:p w14:paraId="1B45B936" w14:textId="77777777" w:rsidR="003902D4" w:rsidRPr="00A27491" w:rsidRDefault="003902D4" w:rsidP="003902D4">
      <w:pPr>
        <w:pStyle w:val="H6"/>
      </w:pPr>
      <w:r w:rsidRPr="00A27491">
        <w:t>System Simulator:</w:t>
      </w:r>
    </w:p>
    <w:p w14:paraId="5CDF0EB4" w14:textId="77777777" w:rsidR="003902D4" w:rsidRPr="00A27491" w:rsidRDefault="003902D4" w:rsidP="003902D4">
      <w:pPr>
        <w:pStyle w:val="B1"/>
      </w:pPr>
      <w:r w:rsidRPr="00A27491">
        <w:t>-</w:t>
      </w:r>
      <w:r w:rsidRPr="00A27491">
        <w:tab/>
      </w:r>
      <w:r w:rsidRPr="00A27491">
        <w:rPr>
          <w:color w:val="000000"/>
        </w:rPr>
        <w:t>SS-UE1 (MCVideo Client)</w:t>
      </w:r>
    </w:p>
    <w:p w14:paraId="7443F12B"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D880065"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584139C"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F11753" w14:textId="77777777" w:rsidR="003902D4" w:rsidRPr="00A27491" w:rsidRDefault="003902D4" w:rsidP="003902D4">
      <w:pPr>
        <w:pStyle w:val="B1"/>
      </w:pPr>
      <w:r w:rsidRPr="00A27491">
        <w:t>-</w:t>
      </w:r>
      <w:r w:rsidRPr="00A27491">
        <w:tab/>
      </w:r>
      <w:r w:rsidRPr="00A27491">
        <w:rPr>
          <w:color w:val="000000"/>
        </w:rPr>
        <w:t>SS-NW (MCVideo server)</w:t>
      </w:r>
    </w:p>
    <w:p w14:paraId="6A1881D9"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3A5299"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19F578" w14:textId="77777777" w:rsidR="003902D4" w:rsidRPr="00A27491" w:rsidRDefault="003902D4" w:rsidP="003902D4">
      <w:pPr>
        <w:pStyle w:val="H6"/>
      </w:pPr>
      <w:r w:rsidRPr="00A27491">
        <w:t>IUT:</w:t>
      </w:r>
    </w:p>
    <w:p w14:paraId="72EAA401" w14:textId="77777777" w:rsidR="003902D4" w:rsidRPr="00A27491" w:rsidRDefault="003902D4" w:rsidP="003902D4">
      <w:pPr>
        <w:pStyle w:val="B1"/>
      </w:pPr>
      <w:r w:rsidRPr="00A27491">
        <w:t>-</w:t>
      </w:r>
      <w:r w:rsidRPr="00A27491">
        <w:tab/>
        <w:t>UE (MCVideo Client)</w:t>
      </w:r>
    </w:p>
    <w:p w14:paraId="2EA2A909" w14:textId="0928D91A" w:rsidR="003902D4" w:rsidRPr="00A27491" w:rsidRDefault="003902D4" w:rsidP="003902D4">
      <w:pPr>
        <w:pStyle w:val="B1"/>
      </w:pPr>
      <w:r w:rsidRPr="00A27491">
        <w:t>-</w:t>
      </w:r>
      <w:r w:rsidRPr="00A27491">
        <w:tab/>
        <w:t>The test USIM set as defined in TS 36.579-1 [2] clause 5.5.10 is inserted.</w:t>
      </w:r>
    </w:p>
    <w:p w14:paraId="313B7CB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2B2B2D" w14:textId="77777777" w:rsidR="003902D4" w:rsidRPr="00A27491" w:rsidRDefault="003902D4" w:rsidP="003902D4">
      <w:pPr>
        <w:pStyle w:val="H6"/>
      </w:pPr>
      <w:r w:rsidRPr="00A27491">
        <w:t>Preamble:</w:t>
      </w:r>
    </w:p>
    <w:p w14:paraId="5D2442E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32669E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51CEA73"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15B11DA" w14:textId="77777777" w:rsidR="003902D4" w:rsidRPr="00A27491" w:rsidRDefault="003902D4" w:rsidP="003902D4">
      <w:pPr>
        <w:pStyle w:val="B1"/>
      </w:pPr>
      <w:r w:rsidRPr="00A27491">
        <w:t>-</w:t>
      </w:r>
      <w:r w:rsidRPr="00A27491">
        <w:tab/>
        <w:t>The UE is switched-off.</w:t>
      </w:r>
    </w:p>
    <w:p w14:paraId="1DC88408" w14:textId="77777777" w:rsidR="003902D4" w:rsidRPr="00A27491" w:rsidRDefault="003902D4" w:rsidP="003902D4">
      <w:pPr>
        <w:pStyle w:val="B1"/>
      </w:pPr>
      <w:r w:rsidRPr="00A27491">
        <w:t>-</w:t>
      </w:r>
      <w:r w:rsidRPr="00A27491">
        <w:tab/>
        <w:t>UE States at the end of the preamble</w:t>
      </w:r>
    </w:p>
    <w:p w14:paraId="307DE45A" w14:textId="77777777" w:rsidR="003902D4" w:rsidRPr="00A27491" w:rsidRDefault="003902D4" w:rsidP="003902D4">
      <w:pPr>
        <w:pStyle w:val="B2"/>
      </w:pPr>
      <w:r w:rsidRPr="00A27491">
        <w:t>-</w:t>
      </w:r>
      <w:r w:rsidRPr="00A27491">
        <w:tab/>
        <w:t>The UE is in state 'switched-off'.</w:t>
      </w:r>
    </w:p>
    <w:p w14:paraId="68AE0D93" w14:textId="77777777" w:rsidR="003902D4" w:rsidRPr="00A27491" w:rsidRDefault="003902D4" w:rsidP="003902D4">
      <w:pPr>
        <w:pStyle w:val="H6"/>
      </w:pPr>
      <w:r w:rsidRPr="00A27491">
        <w:t>7.3.2.3.2</w:t>
      </w:r>
      <w:r w:rsidRPr="00A27491">
        <w:tab/>
        <w:t>Test procedure sequence</w:t>
      </w:r>
    </w:p>
    <w:p w14:paraId="784B9D6C" w14:textId="77777777" w:rsidR="003902D4" w:rsidRPr="00A27491" w:rsidRDefault="003902D4" w:rsidP="003902D4">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ABDEC26" w14:textId="77777777" w:rsidTr="00D508ED">
        <w:tc>
          <w:tcPr>
            <w:tcW w:w="648" w:type="dxa"/>
            <w:tcBorders>
              <w:top w:val="single" w:sz="4" w:space="0" w:color="auto"/>
              <w:left w:val="single" w:sz="4" w:space="0" w:color="auto"/>
              <w:bottom w:val="nil"/>
              <w:right w:val="single" w:sz="4" w:space="0" w:color="auto"/>
            </w:tcBorders>
            <w:hideMark/>
          </w:tcPr>
          <w:p w14:paraId="07E338AA"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30192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4F8A39"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C769A2E"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5D0598A5"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3D86B98" w14:textId="77777777" w:rsidTr="00D508ED">
        <w:tc>
          <w:tcPr>
            <w:tcW w:w="648" w:type="dxa"/>
            <w:tcBorders>
              <w:top w:val="nil"/>
              <w:left w:val="single" w:sz="4" w:space="0" w:color="auto"/>
              <w:bottom w:val="single" w:sz="4" w:space="0" w:color="auto"/>
              <w:right w:val="single" w:sz="4" w:space="0" w:color="auto"/>
            </w:tcBorders>
          </w:tcPr>
          <w:p w14:paraId="2319517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D56E5A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9B5CE1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B0946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73964BF"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FDAB181" w14:textId="77777777" w:rsidR="003902D4" w:rsidRPr="00A27491" w:rsidRDefault="003902D4" w:rsidP="00D508ED">
            <w:pPr>
              <w:pStyle w:val="TAH"/>
              <w:spacing w:line="256" w:lineRule="auto"/>
              <w:rPr>
                <w:lang w:eastAsia="en-US"/>
              </w:rPr>
            </w:pPr>
          </w:p>
        </w:tc>
      </w:tr>
      <w:tr w:rsidR="003902D4" w:rsidRPr="00A27491" w14:paraId="2CB4A4D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A475D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AA2B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A50EA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41D8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1479C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8FFB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AA61B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2531D6"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2F5B523" w14:textId="77777777" w:rsidR="003902D4" w:rsidRPr="00A27491" w:rsidRDefault="003902D4" w:rsidP="00E972B2">
            <w:pPr>
              <w:pStyle w:val="TAL"/>
              <w:rPr>
                <w:lang w:eastAsia="en-US"/>
              </w:rPr>
            </w:pPr>
            <w:r w:rsidRPr="00A27491">
              <w:rPr>
                <w:lang w:eastAsia="en-US"/>
              </w:rPr>
              <w:t>Trigger the UE to reset UTC time and location.</w:t>
            </w:r>
          </w:p>
          <w:p w14:paraId="7732C3BF" w14:textId="77777777" w:rsidR="003902D4" w:rsidRPr="00A27491" w:rsidRDefault="003902D4" w:rsidP="00E972B2">
            <w:pPr>
              <w:pStyle w:val="TAL"/>
              <w:rPr>
                <w:lang w:eastAsia="en-US"/>
              </w:rPr>
            </w:pPr>
          </w:p>
          <w:p w14:paraId="718C73E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446D54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7020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487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C51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1D2F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7461B5"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2D532B3"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806BD9E" w14:textId="77777777" w:rsidR="003902D4" w:rsidRPr="00A27491" w:rsidRDefault="003902D4" w:rsidP="00D508ED">
            <w:pPr>
              <w:pStyle w:val="TAL"/>
              <w:spacing w:line="256" w:lineRule="auto"/>
              <w:rPr>
                <w:lang w:eastAsia="en-US"/>
              </w:rPr>
            </w:pPr>
          </w:p>
          <w:p w14:paraId="75A51FE6"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AC5C20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B1499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618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C1D53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1E09FA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8BB6030"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65BE78" w14:textId="5A012F2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48E1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0B580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3BF2B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DBDE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E6D1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15AD5D0" w14:textId="77777777" w:rsidR="003902D4" w:rsidRPr="00A27491" w:rsidRDefault="003902D4" w:rsidP="00D508ED">
            <w:pPr>
              <w:pStyle w:val="TAC"/>
              <w:spacing w:line="256" w:lineRule="auto"/>
              <w:rPr>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74C97336"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6F55D8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71BA1F" w14:textId="77777777" w:rsidR="003902D4" w:rsidRPr="00A27491" w:rsidRDefault="003902D4" w:rsidP="00D508ED">
            <w:pPr>
              <w:pStyle w:val="TAL"/>
              <w:spacing w:line="256" w:lineRule="auto"/>
              <w:rPr>
                <w:lang w:eastAsia="en-US"/>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4FE263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0D7F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FF30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FE3A4A"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0EF922"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p w14:paraId="6B78556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272532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BB755"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BE527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124633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F4B8AA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04451E"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6DC6E03"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TFE1 (Emergency Alert) 30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517521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5A4AF0A"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9DBCF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C1A10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E0862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12B481"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8A3AD87" w14:textId="77777777" w:rsidR="003902D4" w:rsidRPr="00A27491" w:rsidRDefault="003902D4" w:rsidP="00D508ED">
            <w:pPr>
              <w:pStyle w:val="TAL"/>
              <w:spacing w:line="256" w:lineRule="auto"/>
              <w:rPr>
                <w:lang w:eastAsia="en-US"/>
              </w:rPr>
            </w:pPr>
            <w:r w:rsidRPr="00A27491">
              <w:rPr>
                <w:lang w:eastAsia="en-US"/>
              </w:rPr>
              <w:t xml:space="preserve">Wait for 10 seconds (value of </w:t>
            </w:r>
            <w:r w:rsidRPr="00A27491">
              <w:rPr>
                <w:lang w:eastAsia="ko-KR"/>
              </w:rPr>
              <w:t xml:space="preserve">TFE2 (emergency alert retransmission)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4A44E6C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55B50F"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E1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52ADC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F584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876A1F"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2FF0CF0"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DA03FC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BAD6F5" w14:textId="77777777" w:rsidR="003902D4" w:rsidRPr="00A27491" w:rsidRDefault="003902D4" w:rsidP="00D508ED">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5D55A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0D51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9C8C8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F6F677"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85A077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40DCA6E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FC1434"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0A00DB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73C1FCB"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82C78A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C90D4F"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1074D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065FB14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020C1B8" w14:textId="77777777" w:rsidR="003902D4" w:rsidRPr="00A27491" w:rsidRDefault="003902D4" w:rsidP="00D508ED">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3B469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00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3D762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1CCE0B"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5196B1D"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1B2F1FB0"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79DF68D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C6125E"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BBB693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FBFCD8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2363E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AD7DC"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681261" w14:textId="7D84D2BF"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B95C5A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CEDF6"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FD1E31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01B25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D89DF4"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6BDA7BB"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65307E91" w14:textId="77777777" w:rsidR="003902D4" w:rsidRPr="00A27491" w:rsidRDefault="003902D4" w:rsidP="003902D4"/>
    <w:p w14:paraId="10747438" w14:textId="77777777" w:rsidR="003902D4" w:rsidRPr="00A27491" w:rsidRDefault="003902D4" w:rsidP="003902D4">
      <w:pPr>
        <w:pStyle w:val="H6"/>
        <w:rPr>
          <w:lang w:eastAsia="ko-KR"/>
        </w:rPr>
      </w:pPr>
      <w:r w:rsidRPr="00A27491">
        <w:t>7.3.2.3.3</w:t>
      </w:r>
      <w:r w:rsidRPr="00A27491">
        <w:tab/>
        <w:t>Specific message contents</w:t>
      </w:r>
    </w:p>
    <w:p w14:paraId="5E9B3F44" w14:textId="77777777" w:rsidR="003902D4" w:rsidRPr="00A27491" w:rsidRDefault="003902D4" w:rsidP="003902D4">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53595BA"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4D6F304" w14:textId="77777777" w:rsidR="003902D4" w:rsidRPr="00A27491" w:rsidRDefault="003902D4" w:rsidP="00D508ED">
            <w:pPr>
              <w:pStyle w:val="TAL"/>
              <w:spacing w:line="256" w:lineRule="auto"/>
              <w:rPr>
                <w:lang w:eastAsia="en-US"/>
              </w:rPr>
            </w:pPr>
            <w:r w:rsidRPr="00A27491">
              <w:rPr>
                <w:lang w:eastAsia="en-US"/>
              </w:rPr>
              <w:t>Derivation Path: TS 36.579-1 [2], Table 5.5.14.15.1-1</w:t>
            </w:r>
          </w:p>
        </w:tc>
      </w:tr>
      <w:tr w:rsidR="003902D4" w:rsidRPr="00A27491" w14:paraId="0BF2F62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DE00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48561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01C941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136B06D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B00F4C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2DABE12"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CBA61F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354D787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7812F9AA" w14:textId="77777777" w:rsidR="003902D4" w:rsidRPr="00A27491" w:rsidRDefault="003902D4" w:rsidP="00D508ED">
            <w:pPr>
              <w:pStyle w:val="TAL"/>
              <w:spacing w:line="256" w:lineRule="auto"/>
              <w:rPr>
                <w:rFonts w:eastAsia="MS Mincho"/>
                <w:lang w:eastAsia="en-US"/>
              </w:rPr>
            </w:pPr>
          </w:p>
        </w:tc>
      </w:tr>
    </w:tbl>
    <w:p w14:paraId="3EBC5B07" w14:textId="77777777" w:rsidR="003902D4" w:rsidRPr="00A27491" w:rsidRDefault="003902D4" w:rsidP="003902D4"/>
    <w:p w14:paraId="5AFCED5D" w14:textId="77777777" w:rsidR="003902D4" w:rsidRPr="00A27491" w:rsidRDefault="003902D4" w:rsidP="003902D4">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6E4A4E84"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342AF01D" w14:textId="77777777" w:rsidR="003902D4" w:rsidRPr="00A27491" w:rsidRDefault="003902D4" w:rsidP="00D508ED">
            <w:pPr>
              <w:pStyle w:val="TAL"/>
              <w:spacing w:line="256" w:lineRule="auto"/>
              <w:rPr>
                <w:lang w:eastAsia="en-US"/>
              </w:rPr>
            </w:pPr>
            <w:r w:rsidRPr="00A27491">
              <w:rPr>
                <w:lang w:eastAsia="en-US"/>
              </w:rPr>
              <w:t>Derivation Path: TS 36.579-1 [2], Table 5.5.14.16.1-1</w:t>
            </w:r>
          </w:p>
        </w:tc>
      </w:tr>
      <w:tr w:rsidR="003902D4" w:rsidRPr="00A27491" w14:paraId="672895E0"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310D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7990D4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5A0019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266AB82E"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41BF6741"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B0A9210"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F922190"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241E8288"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1826091" w14:textId="77777777" w:rsidR="003902D4" w:rsidRPr="00A27491" w:rsidRDefault="003902D4" w:rsidP="00D508ED">
            <w:pPr>
              <w:pStyle w:val="TAL"/>
              <w:spacing w:line="256" w:lineRule="auto"/>
              <w:rPr>
                <w:rFonts w:eastAsia="MS Mincho"/>
                <w:lang w:eastAsia="en-US"/>
              </w:rPr>
            </w:pPr>
          </w:p>
        </w:tc>
      </w:tr>
    </w:tbl>
    <w:p w14:paraId="66E8F483" w14:textId="77777777" w:rsidR="003902D4" w:rsidRPr="00A27491" w:rsidRDefault="003902D4" w:rsidP="003902D4"/>
    <w:p w14:paraId="11F945DF" w14:textId="77777777" w:rsidR="003902D4" w:rsidRPr="00A27491" w:rsidRDefault="003902D4" w:rsidP="003902D4">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72CEA226"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2FA2E4A" w14:textId="77777777" w:rsidR="003902D4" w:rsidRPr="00A27491" w:rsidRDefault="003902D4" w:rsidP="00D508ED">
            <w:pPr>
              <w:pStyle w:val="TAL"/>
              <w:spacing w:line="256" w:lineRule="auto"/>
              <w:rPr>
                <w:lang w:eastAsia="en-US"/>
              </w:rPr>
            </w:pPr>
            <w:r w:rsidRPr="00A27491">
              <w:rPr>
                <w:lang w:eastAsia="en-US"/>
              </w:rPr>
              <w:t>Derivation Path: TS 36.579-1 [2], Table 5.5.14.17.1-1</w:t>
            </w:r>
          </w:p>
        </w:tc>
      </w:tr>
      <w:tr w:rsidR="003902D4" w:rsidRPr="00A27491" w14:paraId="650EF313"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C2F80C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6BCDD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3C5C8CA"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5B4D2F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64AFA50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98FFE77"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421D78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156F82A"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107B4917" w14:textId="77777777" w:rsidR="003902D4" w:rsidRPr="00A27491" w:rsidRDefault="003902D4" w:rsidP="00D508ED">
            <w:pPr>
              <w:pStyle w:val="TAL"/>
              <w:spacing w:line="256" w:lineRule="auto"/>
              <w:rPr>
                <w:rFonts w:eastAsia="MS Mincho"/>
                <w:lang w:eastAsia="en-US"/>
              </w:rPr>
            </w:pPr>
          </w:p>
        </w:tc>
      </w:tr>
      <w:tr w:rsidR="003902D4" w:rsidRPr="00A27491" w14:paraId="00756868"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415C2902"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79E158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6ACDA2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039B22E" w14:textId="77777777" w:rsidR="003902D4" w:rsidRPr="00A27491" w:rsidRDefault="003902D4" w:rsidP="00D508ED">
            <w:pPr>
              <w:pStyle w:val="TAL"/>
              <w:spacing w:line="256" w:lineRule="auto"/>
              <w:rPr>
                <w:rFonts w:eastAsia="MS Mincho"/>
                <w:lang w:eastAsia="en-US"/>
              </w:rPr>
            </w:pPr>
          </w:p>
        </w:tc>
      </w:tr>
    </w:tbl>
    <w:p w14:paraId="3332FB27" w14:textId="77777777" w:rsidR="003902D4" w:rsidRPr="00A27491" w:rsidRDefault="003902D4" w:rsidP="003902D4"/>
    <w:p w14:paraId="45D9E8CD" w14:textId="77777777" w:rsidR="003902D4" w:rsidRPr="00A27491" w:rsidRDefault="003902D4" w:rsidP="003902D4">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1D6F22F"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3C4D973" w14:textId="77777777" w:rsidR="003902D4" w:rsidRPr="00A27491" w:rsidRDefault="003902D4" w:rsidP="00D508ED">
            <w:pPr>
              <w:pStyle w:val="TAL"/>
              <w:spacing w:line="256" w:lineRule="auto"/>
              <w:rPr>
                <w:lang w:eastAsia="en-US"/>
              </w:rPr>
            </w:pPr>
            <w:r w:rsidRPr="00A27491">
              <w:rPr>
                <w:lang w:eastAsia="en-US"/>
              </w:rPr>
              <w:t>Derivation Path: TS 36.579-1 [2], Table 5.5.14.18.1-1</w:t>
            </w:r>
          </w:p>
        </w:tc>
      </w:tr>
      <w:tr w:rsidR="003902D4" w:rsidRPr="00A27491" w14:paraId="27E86A9D"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6E15D40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732FE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00E551"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96A23B3"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2BAEF71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A4EC1AF"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5A691656"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0C8AD130"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487E026" w14:textId="77777777" w:rsidR="003902D4" w:rsidRPr="00A27491" w:rsidRDefault="003902D4" w:rsidP="00D508ED">
            <w:pPr>
              <w:pStyle w:val="TAL"/>
              <w:spacing w:line="256" w:lineRule="auto"/>
              <w:rPr>
                <w:rFonts w:eastAsia="MS Mincho"/>
                <w:lang w:eastAsia="en-US"/>
              </w:rPr>
            </w:pPr>
          </w:p>
        </w:tc>
      </w:tr>
      <w:tr w:rsidR="003902D4" w:rsidRPr="00201E3B" w14:paraId="742A1939"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24AB6D3"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3754ABB2" w14:textId="77777777" w:rsidR="003902D4" w:rsidRPr="00201E3B"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_ID_User_A</w:t>
            </w:r>
          </w:p>
        </w:tc>
        <w:tc>
          <w:tcPr>
            <w:tcW w:w="1701" w:type="dxa"/>
            <w:tcBorders>
              <w:top w:val="single" w:sz="4" w:space="0" w:color="auto"/>
              <w:left w:val="single" w:sz="4" w:space="0" w:color="auto"/>
              <w:bottom w:val="single" w:sz="4" w:space="0" w:color="auto"/>
              <w:right w:val="single" w:sz="4" w:space="0" w:color="auto"/>
            </w:tcBorders>
          </w:tcPr>
          <w:p w14:paraId="464BACFF" w14:textId="77777777" w:rsidR="003902D4" w:rsidRPr="00201E3B"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60388A9A" w14:textId="77777777" w:rsidR="003902D4" w:rsidRPr="00201E3B" w:rsidRDefault="003902D4" w:rsidP="00D508ED">
            <w:pPr>
              <w:pStyle w:val="TAL"/>
              <w:spacing w:line="256" w:lineRule="auto"/>
              <w:rPr>
                <w:rFonts w:eastAsia="MS Mincho"/>
                <w:lang w:eastAsia="en-US"/>
              </w:rPr>
            </w:pPr>
          </w:p>
        </w:tc>
      </w:tr>
    </w:tbl>
    <w:p w14:paraId="1C59212D" w14:textId="6DE7BC34" w:rsidR="004F4473" w:rsidRPr="00201E3B" w:rsidRDefault="004F4473" w:rsidP="00784A32"/>
    <w:p w14:paraId="45FDA321" w14:textId="77777777" w:rsidR="00784A32" w:rsidRPr="00201E3B" w:rsidRDefault="00784A32" w:rsidP="00784A32">
      <w:pPr>
        <w:pStyle w:val="Heading8"/>
      </w:pPr>
      <w:r w:rsidRPr="00201E3B">
        <w:br w:type="page"/>
      </w:r>
      <w:bookmarkStart w:id="874" w:name="_Toc52787598"/>
      <w:bookmarkStart w:id="875" w:name="_Toc52787780"/>
      <w:bookmarkStart w:id="876" w:name="_Toc75907002"/>
      <w:bookmarkStart w:id="877" w:name="_Toc75907339"/>
      <w:bookmarkStart w:id="878" w:name="_Toc84345743"/>
      <w:bookmarkStart w:id="879" w:name="_Toc99871308"/>
      <w:bookmarkStart w:id="880" w:name="_Toc171440790"/>
      <w:r w:rsidRPr="00201E3B">
        <w:t>Annex A (informative):</w:t>
      </w:r>
      <w:r w:rsidRPr="00201E3B">
        <w:br/>
        <w:t>Change history</w:t>
      </w:r>
      <w:bookmarkEnd w:id="874"/>
      <w:bookmarkEnd w:id="875"/>
      <w:bookmarkEnd w:id="876"/>
      <w:bookmarkEnd w:id="877"/>
      <w:bookmarkEnd w:id="878"/>
      <w:bookmarkEnd w:id="879"/>
      <w:bookmarkEnd w:id="880"/>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3F2FF0">
        <w:tc>
          <w:tcPr>
            <w:tcW w:w="800" w:type="dxa"/>
            <w:shd w:val="pct10" w:color="auto" w:fill="FFFFFF"/>
          </w:tcPr>
          <w:p w14:paraId="2E681603" w14:textId="77777777" w:rsidR="00784A32" w:rsidRPr="00201E3B" w:rsidRDefault="00784A32" w:rsidP="00354887">
            <w:pPr>
              <w:pStyle w:val="TAL"/>
              <w:rPr>
                <w:b/>
                <w:sz w:val="16"/>
              </w:rPr>
            </w:pPr>
            <w:r w:rsidRPr="00201E3B">
              <w:rPr>
                <w:b/>
                <w:sz w:val="16"/>
              </w:rPr>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46517F">
        <w:tc>
          <w:tcPr>
            <w:tcW w:w="800" w:type="dxa"/>
            <w:shd w:val="solid" w:color="FFFFFF" w:fill="auto"/>
          </w:tcPr>
          <w:p w14:paraId="760646D5" w14:textId="77777777" w:rsidR="00784A32" w:rsidRPr="00201E3B" w:rsidRDefault="00784A32" w:rsidP="0046517F">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46517F">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46517F">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46517F">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46517F">
            <w:pPr>
              <w:pStyle w:val="TAC"/>
              <w:jc w:val="left"/>
              <w:rPr>
                <w:sz w:val="16"/>
                <w:szCs w:val="16"/>
              </w:rPr>
            </w:pPr>
            <w:r w:rsidRPr="00201E3B">
              <w:rPr>
                <w:sz w:val="16"/>
                <w:szCs w:val="16"/>
              </w:rPr>
              <w:t>0.0.2</w:t>
            </w:r>
          </w:p>
        </w:tc>
      </w:tr>
      <w:tr w:rsidR="00784A32" w:rsidRPr="00201E3B" w14:paraId="7C65D4B3" w14:textId="77777777" w:rsidTr="0046517F">
        <w:tc>
          <w:tcPr>
            <w:tcW w:w="800" w:type="dxa"/>
            <w:shd w:val="solid" w:color="FFFFFF" w:fill="auto"/>
          </w:tcPr>
          <w:p w14:paraId="571A99EE" w14:textId="77777777" w:rsidR="00784A32" w:rsidRPr="00201E3B" w:rsidRDefault="00784A32" w:rsidP="0046517F">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46517F">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46517F">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46517F">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46517F">
            <w:pPr>
              <w:pStyle w:val="TAC"/>
              <w:jc w:val="left"/>
              <w:rPr>
                <w:sz w:val="16"/>
                <w:szCs w:val="16"/>
              </w:rPr>
            </w:pPr>
            <w:r w:rsidRPr="00201E3B">
              <w:rPr>
                <w:sz w:val="16"/>
                <w:szCs w:val="16"/>
              </w:rPr>
              <w:t>0.0.3</w:t>
            </w:r>
          </w:p>
        </w:tc>
      </w:tr>
      <w:tr w:rsidR="00784A32" w:rsidRPr="00201E3B" w14:paraId="168214B2" w14:textId="77777777" w:rsidTr="0046517F">
        <w:tc>
          <w:tcPr>
            <w:tcW w:w="800" w:type="dxa"/>
            <w:shd w:val="solid" w:color="FFFFFF" w:fill="auto"/>
          </w:tcPr>
          <w:p w14:paraId="699DDB46" w14:textId="77777777" w:rsidR="00784A32" w:rsidRPr="00201E3B" w:rsidRDefault="00784A32" w:rsidP="0046517F">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46517F">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46517F">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46517F">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46517F">
            <w:pPr>
              <w:pStyle w:val="TAC"/>
              <w:jc w:val="left"/>
              <w:rPr>
                <w:sz w:val="16"/>
                <w:szCs w:val="16"/>
              </w:rPr>
            </w:pPr>
            <w:r w:rsidRPr="00201E3B">
              <w:rPr>
                <w:sz w:val="16"/>
                <w:szCs w:val="16"/>
              </w:rPr>
              <w:t>0.0.3</w:t>
            </w:r>
          </w:p>
        </w:tc>
      </w:tr>
      <w:tr w:rsidR="00784A32" w:rsidRPr="00201E3B" w14:paraId="2562622D" w14:textId="77777777" w:rsidTr="0046517F">
        <w:tc>
          <w:tcPr>
            <w:tcW w:w="800" w:type="dxa"/>
            <w:shd w:val="solid" w:color="FFFFFF" w:fill="auto"/>
          </w:tcPr>
          <w:p w14:paraId="1760B8D3" w14:textId="77777777" w:rsidR="00784A32" w:rsidRPr="00201E3B" w:rsidRDefault="00784A32" w:rsidP="0046517F">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46517F">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46517F">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46517F">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46517F">
            <w:pPr>
              <w:pStyle w:val="TAC"/>
              <w:jc w:val="left"/>
              <w:rPr>
                <w:sz w:val="16"/>
                <w:szCs w:val="16"/>
              </w:rPr>
            </w:pPr>
            <w:r w:rsidRPr="00201E3B">
              <w:rPr>
                <w:sz w:val="16"/>
                <w:szCs w:val="16"/>
              </w:rPr>
              <w:t>0.0.4</w:t>
            </w:r>
          </w:p>
        </w:tc>
      </w:tr>
      <w:tr w:rsidR="00784A32" w:rsidRPr="00201E3B" w14:paraId="6F000A2D" w14:textId="77777777" w:rsidTr="0046517F">
        <w:tc>
          <w:tcPr>
            <w:tcW w:w="800" w:type="dxa"/>
            <w:shd w:val="solid" w:color="FFFFFF" w:fill="auto"/>
          </w:tcPr>
          <w:p w14:paraId="4A5D0D9F" w14:textId="77777777" w:rsidR="00784A32" w:rsidRPr="00201E3B" w:rsidRDefault="00784A32" w:rsidP="0046517F">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46517F">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46517F">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46517F">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46517F">
            <w:pPr>
              <w:pStyle w:val="TAC"/>
              <w:jc w:val="left"/>
              <w:rPr>
                <w:sz w:val="16"/>
                <w:szCs w:val="16"/>
              </w:rPr>
            </w:pPr>
            <w:r w:rsidRPr="00201E3B">
              <w:rPr>
                <w:sz w:val="16"/>
                <w:szCs w:val="16"/>
              </w:rPr>
              <w:t>0.0.4</w:t>
            </w:r>
          </w:p>
        </w:tc>
      </w:tr>
      <w:tr w:rsidR="00784A32" w:rsidRPr="00201E3B" w14:paraId="21916A56" w14:textId="77777777" w:rsidTr="0046517F">
        <w:tc>
          <w:tcPr>
            <w:tcW w:w="800" w:type="dxa"/>
            <w:shd w:val="solid" w:color="FFFFFF" w:fill="auto"/>
          </w:tcPr>
          <w:p w14:paraId="6F934E44" w14:textId="77777777" w:rsidR="00784A32" w:rsidRPr="00201E3B" w:rsidRDefault="00784A32" w:rsidP="0046517F">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46517F">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46517F">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46517F">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46517F">
            <w:pPr>
              <w:pStyle w:val="TAC"/>
              <w:jc w:val="left"/>
              <w:rPr>
                <w:sz w:val="16"/>
                <w:szCs w:val="16"/>
              </w:rPr>
            </w:pPr>
            <w:r w:rsidRPr="00201E3B">
              <w:rPr>
                <w:sz w:val="16"/>
                <w:szCs w:val="16"/>
              </w:rPr>
              <w:t>0.0.4</w:t>
            </w:r>
          </w:p>
        </w:tc>
      </w:tr>
      <w:tr w:rsidR="00784A32" w:rsidRPr="00201E3B" w14:paraId="11AFD6F1" w14:textId="77777777" w:rsidTr="0046517F">
        <w:tc>
          <w:tcPr>
            <w:tcW w:w="800" w:type="dxa"/>
            <w:shd w:val="solid" w:color="FFFFFF" w:fill="auto"/>
          </w:tcPr>
          <w:p w14:paraId="62A91FD6" w14:textId="77777777" w:rsidR="00784A32" w:rsidRPr="00201E3B" w:rsidRDefault="00784A32" w:rsidP="0046517F">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46517F">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46517F">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46517F">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46517F">
            <w:pPr>
              <w:pStyle w:val="TAC"/>
              <w:jc w:val="left"/>
              <w:rPr>
                <w:sz w:val="16"/>
                <w:szCs w:val="16"/>
              </w:rPr>
            </w:pPr>
            <w:r w:rsidRPr="00201E3B">
              <w:rPr>
                <w:sz w:val="16"/>
                <w:szCs w:val="16"/>
              </w:rPr>
              <w:t>0.1.0</w:t>
            </w:r>
          </w:p>
        </w:tc>
      </w:tr>
      <w:tr w:rsidR="00784A32" w:rsidRPr="00201E3B" w14:paraId="24E6A7A4" w14:textId="77777777" w:rsidTr="0046517F">
        <w:tc>
          <w:tcPr>
            <w:tcW w:w="800" w:type="dxa"/>
            <w:shd w:val="solid" w:color="FFFFFF" w:fill="auto"/>
          </w:tcPr>
          <w:p w14:paraId="21D587B0" w14:textId="77777777" w:rsidR="00784A32" w:rsidRPr="00201E3B" w:rsidRDefault="00784A32" w:rsidP="0046517F">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46517F">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46517F">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46517F">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46517F">
            <w:pPr>
              <w:pStyle w:val="TAC"/>
              <w:jc w:val="left"/>
              <w:rPr>
                <w:sz w:val="16"/>
                <w:szCs w:val="16"/>
              </w:rPr>
            </w:pPr>
            <w:r w:rsidRPr="00201E3B">
              <w:rPr>
                <w:sz w:val="16"/>
                <w:szCs w:val="16"/>
              </w:rPr>
              <w:t>0.2.1</w:t>
            </w:r>
          </w:p>
        </w:tc>
      </w:tr>
      <w:tr w:rsidR="00C77067" w:rsidRPr="00201E3B" w14:paraId="640FC1E8" w14:textId="77777777" w:rsidTr="0046517F">
        <w:tc>
          <w:tcPr>
            <w:tcW w:w="800" w:type="dxa"/>
            <w:shd w:val="solid" w:color="FFFFFF" w:fill="auto"/>
          </w:tcPr>
          <w:p w14:paraId="3FBA0C94" w14:textId="77777777" w:rsidR="00C77067" w:rsidRPr="00201E3B" w:rsidRDefault="00C77067" w:rsidP="0046517F">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46517F">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46517F">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46517F">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46517F">
            <w:pPr>
              <w:pStyle w:val="TAC"/>
              <w:jc w:val="left"/>
              <w:rPr>
                <w:sz w:val="16"/>
                <w:szCs w:val="16"/>
              </w:rPr>
            </w:pPr>
            <w:r w:rsidRPr="00201E3B">
              <w:rPr>
                <w:sz w:val="16"/>
                <w:szCs w:val="16"/>
              </w:rPr>
              <w:t>0.3.0</w:t>
            </w:r>
          </w:p>
        </w:tc>
      </w:tr>
      <w:tr w:rsidR="00C77067" w:rsidRPr="00201E3B" w14:paraId="6BAF65E5" w14:textId="77777777" w:rsidTr="0046517F">
        <w:tc>
          <w:tcPr>
            <w:tcW w:w="800" w:type="dxa"/>
            <w:shd w:val="solid" w:color="FFFFFF" w:fill="auto"/>
          </w:tcPr>
          <w:p w14:paraId="4B8EDC17" w14:textId="77777777" w:rsidR="00C77067" w:rsidRPr="00201E3B" w:rsidRDefault="00C77067" w:rsidP="0046517F">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46517F">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46517F">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46517F">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46517F">
            <w:pPr>
              <w:pStyle w:val="TAC"/>
              <w:jc w:val="left"/>
              <w:rPr>
                <w:sz w:val="16"/>
                <w:szCs w:val="16"/>
              </w:rPr>
            </w:pPr>
            <w:r w:rsidRPr="00201E3B">
              <w:rPr>
                <w:sz w:val="16"/>
                <w:szCs w:val="16"/>
              </w:rPr>
              <w:t>1.0.0</w:t>
            </w:r>
          </w:p>
        </w:tc>
      </w:tr>
      <w:tr w:rsidR="00C77067" w:rsidRPr="00201E3B" w14:paraId="1C8C3DD6" w14:textId="77777777" w:rsidTr="0046517F">
        <w:tc>
          <w:tcPr>
            <w:tcW w:w="800" w:type="dxa"/>
            <w:shd w:val="solid" w:color="FFFFFF" w:fill="auto"/>
          </w:tcPr>
          <w:p w14:paraId="42E4EC24" w14:textId="77777777" w:rsidR="00C77067" w:rsidRPr="00201E3B" w:rsidRDefault="00C77067" w:rsidP="0046517F">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46517F">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46517F">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46517F">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46517F">
            <w:pPr>
              <w:pStyle w:val="TAC"/>
              <w:jc w:val="left"/>
              <w:rPr>
                <w:sz w:val="16"/>
                <w:szCs w:val="16"/>
              </w:rPr>
            </w:pPr>
            <w:r w:rsidRPr="00201E3B">
              <w:rPr>
                <w:sz w:val="16"/>
                <w:szCs w:val="16"/>
              </w:rPr>
              <w:t>1.1.0</w:t>
            </w:r>
          </w:p>
        </w:tc>
      </w:tr>
      <w:tr w:rsidR="00C77067" w:rsidRPr="00201E3B" w14:paraId="5CC50D47" w14:textId="77777777" w:rsidTr="0046517F">
        <w:tc>
          <w:tcPr>
            <w:tcW w:w="800" w:type="dxa"/>
            <w:shd w:val="solid" w:color="FFFFFF" w:fill="auto"/>
          </w:tcPr>
          <w:p w14:paraId="4B2D0A64" w14:textId="77777777" w:rsidR="00C77067" w:rsidRPr="00201E3B" w:rsidRDefault="00C77067" w:rsidP="0046517F">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46517F">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46517F">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46517F">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46517F">
            <w:pPr>
              <w:pStyle w:val="TAC"/>
              <w:jc w:val="left"/>
              <w:rPr>
                <w:sz w:val="16"/>
                <w:szCs w:val="16"/>
              </w:rPr>
            </w:pPr>
            <w:r w:rsidRPr="00201E3B">
              <w:rPr>
                <w:sz w:val="16"/>
                <w:szCs w:val="16"/>
              </w:rPr>
              <w:t>2.0.0</w:t>
            </w:r>
          </w:p>
        </w:tc>
      </w:tr>
      <w:tr w:rsidR="00C77067" w:rsidRPr="00201E3B" w14:paraId="44B615A8" w14:textId="77777777" w:rsidTr="0046517F">
        <w:tc>
          <w:tcPr>
            <w:tcW w:w="800" w:type="dxa"/>
            <w:shd w:val="solid" w:color="FFFFFF" w:fill="auto"/>
          </w:tcPr>
          <w:p w14:paraId="0E9B4313" w14:textId="77777777" w:rsidR="00C77067" w:rsidRPr="00201E3B" w:rsidRDefault="00C77067" w:rsidP="0046517F">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46517F">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46517F">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46517F">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46517F">
            <w:pPr>
              <w:pStyle w:val="TAC"/>
              <w:jc w:val="left"/>
              <w:rPr>
                <w:sz w:val="16"/>
                <w:szCs w:val="16"/>
              </w:rPr>
            </w:pPr>
            <w:r w:rsidRPr="00201E3B">
              <w:rPr>
                <w:sz w:val="16"/>
                <w:szCs w:val="16"/>
              </w:rPr>
              <w:t>14.0.0</w:t>
            </w:r>
          </w:p>
        </w:tc>
      </w:tr>
      <w:tr w:rsidR="00C77067" w:rsidRPr="00201E3B" w14:paraId="1CD4734E" w14:textId="77777777" w:rsidTr="0046517F">
        <w:tc>
          <w:tcPr>
            <w:tcW w:w="800" w:type="dxa"/>
            <w:shd w:val="solid" w:color="FFFFFF" w:fill="auto"/>
          </w:tcPr>
          <w:p w14:paraId="18699FDB" w14:textId="77777777" w:rsidR="00C77067" w:rsidRPr="00201E3B" w:rsidRDefault="00C77067" w:rsidP="0046517F">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46517F">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46517F">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46517F">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46517F">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46517F">
            <w:pPr>
              <w:pStyle w:val="TAC"/>
              <w:jc w:val="left"/>
              <w:rPr>
                <w:sz w:val="16"/>
                <w:szCs w:val="16"/>
              </w:rPr>
            </w:pPr>
            <w:r w:rsidRPr="00201E3B">
              <w:rPr>
                <w:sz w:val="16"/>
                <w:szCs w:val="16"/>
              </w:rPr>
              <w:t>14.1.0</w:t>
            </w:r>
          </w:p>
        </w:tc>
      </w:tr>
      <w:tr w:rsidR="00C77067" w:rsidRPr="00201E3B" w14:paraId="54624629" w14:textId="77777777" w:rsidTr="0046517F">
        <w:tc>
          <w:tcPr>
            <w:tcW w:w="800" w:type="dxa"/>
            <w:shd w:val="solid" w:color="FFFFFF" w:fill="auto"/>
          </w:tcPr>
          <w:p w14:paraId="1D583DB2" w14:textId="77777777" w:rsidR="00C77067" w:rsidRPr="00201E3B" w:rsidRDefault="00C77067" w:rsidP="0046517F">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46517F">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46517F">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46517F">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46517F">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46517F">
            <w:pPr>
              <w:pStyle w:val="TAC"/>
              <w:jc w:val="left"/>
              <w:rPr>
                <w:sz w:val="16"/>
                <w:szCs w:val="16"/>
              </w:rPr>
            </w:pPr>
            <w:r w:rsidRPr="00201E3B">
              <w:rPr>
                <w:sz w:val="16"/>
                <w:szCs w:val="16"/>
              </w:rPr>
              <w:t>14.1.0</w:t>
            </w:r>
          </w:p>
        </w:tc>
      </w:tr>
      <w:tr w:rsidR="00C77067" w:rsidRPr="00201E3B" w14:paraId="167C080A" w14:textId="77777777" w:rsidTr="0046517F">
        <w:tc>
          <w:tcPr>
            <w:tcW w:w="800" w:type="dxa"/>
            <w:shd w:val="solid" w:color="FFFFFF" w:fill="auto"/>
          </w:tcPr>
          <w:p w14:paraId="02A68242" w14:textId="20B7CAD6"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46517F">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46517F">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46517F">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46517F">
            <w:pPr>
              <w:pStyle w:val="TAC"/>
              <w:jc w:val="left"/>
              <w:rPr>
                <w:sz w:val="16"/>
                <w:szCs w:val="16"/>
              </w:rPr>
            </w:pPr>
            <w:r w:rsidRPr="00201E3B">
              <w:rPr>
                <w:sz w:val="16"/>
                <w:szCs w:val="16"/>
              </w:rPr>
              <w:t>14.2.0</w:t>
            </w:r>
          </w:p>
        </w:tc>
      </w:tr>
      <w:tr w:rsidR="00C77067" w:rsidRPr="00201E3B" w14:paraId="4AC91B4C" w14:textId="77777777" w:rsidTr="0046517F">
        <w:tc>
          <w:tcPr>
            <w:tcW w:w="800" w:type="dxa"/>
            <w:shd w:val="solid" w:color="FFFFFF" w:fill="auto"/>
          </w:tcPr>
          <w:p w14:paraId="02159399"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46517F">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46517F">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46517F">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5D01D9B5" w14:textId="77777777" w:rsidTr="0046517F">
        <w:tc>
          <w:tcPr>
            <w:tcW w:w="800" w:type="dxa"/>
            <w:shd w:val="solid" w:color="FFFFFF" w:fill="auto"/>
          </w:tcPr>
          <w:p w14:paraId="20291BA9"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46517F">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46517F">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46517F">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1106BBD3" w14:textId="77777777" w:rsidTr="0046517F">
        <w:tc>
          <w:tcPr>
            <w:tcW w:w="800" w:type="dxa"/>
            <w:shd w:val="solid" w:color="FFFFFF" w:fill="auto"/>
          </w:tcPr>
          <w:p w14:paraId="2B09D557"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46517F">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46517F">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46517F">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14FDEC1B" w14:textId="77777777" w:rsidTr="0046517F">
        <w:tc>
          <w:tcPr>
            <w:tcW w:w="800" w:type="dxa"/>
            <w:shd w:val="solid" w:color="FFFFFF" w:fill="auto"/>
          </w:tcPr>
          <w:p w14:paraId="4A6057C2"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46517F">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46517F">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46517F">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719E8E1F" w14:textId="77777777" w:rsidTr="0046517F">
        <w:tc>
          <w:tcPr>
            <w:tcW w:w="800" w:type="dxa"/>
            <w:shd w:val="solid" w:color="FFFFFF" w:fill="auto"/>
          </w:tcPr>
          <w:p w14:paraId="6C579163"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46517F">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46517F">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46517F">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4C6E424D" w14:textId="77777777" w:rsidTr="0046517F">
        <w:tc>
          <w:tcPr>
            <w:tcW w:w="800" w:type="dxa"/>
            <w:shd w:val="solid" w:color="FFFFFF" w:fill="auto"/>
          </w:tcPr>
          <w:p w14:paraId="6ABF2F8C"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46517F">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46517F">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46517F">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1148D04C" w14:textId="77777777" w:rsidTr="0046517F">
        <w:tc>
          <w:tcPr>
            <w:tcW w:w="800" w:type="dxa"/>
            <w:shd w:val="solid" w:color="FFFFFF" w:fill="auto"/>
          </w:tcPr>
          <w:p w14:paraId="3CF25665"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46517F">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46517F">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46517F">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45388E78" w14:textId="77777777" w:rsidTr="0046517F">
        <w:tc>
          <w:tcPr>
            <w:tcW w:w="800" w:type="dxa"/>
            <w:shd w:val="solid" w:color="FFFFFF" w:fill="auto"/>
          </w:tcPr>
          <w:p w14:paraId="316BA01E"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46517F">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46517F">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46517F">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29C82552" w14:textId="77777777" w:rsidTr="0046517F">
        <w:tc>
          <w:tcPr>
            <w:tcW w:w="800" w:type="dxa"/>
            <w:shd w:val="solid" w:color="FFFFFF" w:fill="auto"/>
          </w:tcPr>
          <w:p w14:paraId="25BE60F2"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46517F">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46517F">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46517F">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126B643E" w14:textId="77777777" w:rsidTr="0046517F">
        <w:tc>
          <w:tcPr>
            <w:tcW w:w="800" w:type="dxa"/>
            <w:shd w:val="solid" w:color="FFFFFF" w:fill="auto"/>
          </w:tcPr>
          <w:p w14:paraId="7E4C7FB8"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46517F">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46517F">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46517F">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78356525" w14:textId="77777777" w:rsidTr="0046517F">
        <w:tc>
          <w:tcPr>
            <w:tcW w:w="800" w:type="dxa"/>
            <w:shd w:val="solid" w:color="FFFFFF" w:fill="auto"/>
          </w:tcPr>
          <w:p w14:paraId="3CF153A6"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46517F">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46517F">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46517F">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46517F">
            <w:pPr>
              <w:pStyle w:val="TAC"/>
              <w:jc w:val="left"/>
              <w:rPr>
                <w:sz w:val="16"/>
                <w:szCs w:val="16"/>
              </w:rPr>
            </w:pPr>
            <w:r w:rsidRPr="00201E3B">
              <w:rPr>
                <w:sz w:val="16"/>
                <w:szCs w:val="16"/>
              </w:rPr>
              <w:t>15.0.0</w:t>
            </w:r>
          </w:p>
        </w:tc>
      </w:tr>
      <w:tr w:rsidR="00C77067" w:rsidRPr="00201E3B" w14:paraId="2514C06D" w14:textId="77777777" w:rsidTr="0046517F">
        <w:tc>
          <w:tcPr>
            <w:tcW w:w="800" w:type="dxa"/>
            <w:shd w:val="solid" w:color="FFFFFF" w:fill="auto"/>
          </w:tcPr>
          <w:p w14:paraId="33762B1D"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46517F">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46517F">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46517F">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46517F">
            <w:pPr>
              <w:pStyle w:val="TAC"/>
              <w:jc w:val="left"/>
              <w:rPr>
                <w:sz w:val="16"/>
                <w:szCs w:val="16"/>
              </w:rPr>
            </w:pPr>
            <w:r w:rsidRPr="00201E3B">
              <w:rPr>
                <w:sz w:val="16"/>
                <w:szCs w:val="16"/>
              </w:rPr>
              <w:t>15.0.0</w:t>
            </w:r>
          </w:p>
        </w:tc>
      </w:tr>
      <w:tr w:rsidR="00C77067" w:rsidRPr="00201E3B" w14:paraId="718FD045" w14:textId="77777777" w:rsidTr="0046517F">
        <w:tc>
          <w:tcPr>
            <w:tcW w:w="800" w:type="dxa"/>
            <w:shd w:val="solid" w:color="FFFFFF" w:fill="auto"/>
          </w:tcPr>
          <w:p w14:paraId="27536C78" w14:textId="6B7B2756"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46517F">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46517F">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46517F">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46517F">
            <w:pPr>
              <w:pStyle w:val="TAC"/>
              <w:jc w:val="left"/>
              <w:rPr>
                <w:sz w:val="16"/>
                <w:szCs w:val="16"/>
              </w:rPr>
            </w:pPr>
            <w:r w:rsidRPr="00201E3B">
              <w:rPr>
                <w:sz w:val="16"/>
                <w:szCs w:val="16"/>
              </w:rPr>
              <w:t>15.1.0</w:t>
            </w:r>
          </w:p>
        </w:tc>
      </w:tr>
      <w:tr w:rsidR="00C77067" w:rsidRPr="00201E3B" w14:paraId="0DF9E976" w14:textId="77777777" w:rsidTr="0046517F">
        <w:tc>
          <w:tcPr>
            <w:tcW w:w="800" w:type="dxa"/>
            <w:shd w:val="solid" w:color="FFFFFF" w:fill="auto"/>
          </w:tcPr>
          <w:p w14:paraId="62BB085F"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46517F">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46517F">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46517F">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11081023" w14:textId="77777777" w:rsidTr="0046517F">
        <w:tc>
          <w:tcPr>
            <w:tcW w:w="800" w:type="dxa"/>
            <w:shd w:val="solid" w:color="FFFFFF" w:fill="auto"/>
          </w:tcPr>
          <w:p w14:paraId="477E1667"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46517F">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46517F">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46517F">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4142FDC5" w14:textId="77777777" w:rsidTr="0046517F">
        <w:tc>
          <w:tcPr>
            <w:tcW w:w="800" w:type="dxa"/>
            <w:shd w:val="solid" w:color="FFFFFF" w:fill="auto"/>
          </w:tcPr>
          <w:p w14:paraId="7D5FB633"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46517F">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46517F">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46517F">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4274D2C2" w14:textId="77777777" w:rsidTr="0046517F">
        <w:tc>
          <w:tcPr>
            <w:tcW w:w="800" w:type="dxa"/>
            <w:shd w:val="solid" w:color="FFFFFF" w:fill="auto"/>
          </w:tcPr>
          <w:p w14:paraId="420E3646"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46517F">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46517F">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46517F">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70F5BBAF" w14:textId="77777777" w:rsidTr="0046517F">
        <w:tc>
          <w:tcPr>
            <w:tcW w:w="800" w:type="dxa"/>
            <w:shd w:val="solid" w:color="FFFFFF" w:fill="auto"/>
          </w:tcPr>
          <w:p w14:paraId="16C62469"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46517F">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46517F">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46517F">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69594E51" w14:textId="77777777" w:rsidTr="0046517F">
        <w:tc>
          <w:tcPr>
            <w:tcW w:w="800" w:type="dxa"/>
            <w:shd w:val="solid" w:color="FFFFFF" w:fill="auto"/>
          </w:tcPr>
          <w:p w14:paraId="1E2E0C9B"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46517F">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46517F">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46517F">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07E61ED4" w14:textId="77777777" w:rsidTr="0046517F">
        <w:tc>
          <w:tcPr>
            <w:tcW w:w="800" w:type="dxa"/>
            <w:shd w:val="solid" w:color="FFFFFF" w:fill="auto"/>
          </w:tcPr>
          <w:p w14:paraId="221E6A0C"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46517F">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46517F">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46517F">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61974115" w14:textId="77777777" w:rsidTr="0046517F">
        <w:tc>
          <w:tcPr>
            <w:tcW w:w="800" w:type="dxa"/>
            <w:shd w:val="solid" w:color="FFFFFF" w:fill="auto"/>
          </w:tcPr>
          <w:p w14:paraId="223954FA"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46517F">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46517F">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46517F">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505DEA81" w14:textId="77777777" w:rsidTr="0046517F">
        <w:tc>
          <w:tcPr>
            <w:tcW w:w="800" w:type="dxa"/>
            <w:shd w:val="solid" w:color="FFFFFF" w:fill="auto"/>
          </w:tcPr>
          <w:p w14:paraId="02A8AB9C"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46517F">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46517F">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46517F">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70B1AEC2" w14:textId="77777777" w:rsidTr="0046517F">
        <w:tc>
          <w:tcPr>
            <w:tcW w:w="800" w:type="dxa"/>
            <w:shd w:val="solid" w:color="FFFFFF" w:fill="auto"/>
          </w:tcPr>
          <w:p w14:paraId="3DFA39EB"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46517F">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46517F">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46517F">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07EC57BB" w14:textId="77777777" w:rsidTr="0046517F">
        <w:tc>
          <w:tcPr>
            <w:tcW w:w="800" w:type="dxa"/>
            <w:shd w:val="solid" w:color="FFFFFF" w:fill="auto"/>
          </w:tcPr>
          <w:p w14:paraId="6B8A3B0A"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46517F">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46517F">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46517F">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7E763A32" w14:textId="77777777" w:rsidTr="0046517F">
        <w:tc>
          <w:tcPr>
            <w:tcW w:w="800" w:type="dxa"/>
            <w:shd w:val="solid" w:color="FFFFFF" w:fill="auto"/>
          </w:tcPr>
          <w:p w14:paraId="10EE55E9"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46517F">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46517F">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46517F">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3180161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E24F1F" w14:textId="62B079DC" w:rsidR="00C77067" w:rsidRPr="00201E3B" w:rsidRDefault="00C77067" w:rsidP="0046517F">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21076" w14:textId="6E2C9970" w:rsidR="00C77067" w:rsidRPr="00201E3B" w:rsidRDefault="00C77067" w:rsidP="0046517F">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3E3B30" w14:textId="40074756"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715C62" w14:textId="72488C93"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F1DB12" w14:textId="55626B80" w:rsidR="00C77067" w:rsidRPr="00201E3B" w:rsidRDefault="00C77067" w:rsidP="0046517F">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46517F">
            <w:pPr>
              <w:pStyle w:val="TAC"/>
              <w:jc w:val="left"/>
              <w:rPr>
                <w:sz w:val="16"/>
                <w:szCs w:val="16"/>
              </w:rPr>
            </w:pPr>
            <w:r w:rsidRPr="00201E3B">
              <w:rPr>
                <w:sz w:val="16"/>
                <w:szCs w:val="16"/>
              </w:rPr>
              <w:t>15.2.0</w:t>
            </w:r>
          </w:p>
        </w:tc>
      </w:tr>
      <w:tr w:rsidR="00C77067" w:rsidRPr="00201E3B" w14:paraId="170BB1A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36FA0F" w14:textId="273FC87C" w:rsidR="00C77067" w:rsidRPr="00201E3B" w:rsidRDefault="00C77067" w:rsidP="0046517F">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23F6AE" w14:textId="6445D78A" w:rsidR="00C77067" w:rsidRPr="00201E3B" w:rsidRDefault="00C77067" w:rsidP="0046517F">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CBB33F9" w14:textId="666AB7F3"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5AB3A" w14:textId="271FD7EB"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6ACC2" w14:textId="4076A321" w:rsidR="00C77067" w:rsidRPr="00201E3B" w:rsidRDefault="00C77067" w:rsidP="0046517F">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1694AF2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1A4C28" w14:textId="54FB1589" w:rsidR="00C77067" w:rsidRPr="00201E3B" w:rsidRDefault="00C77067" w:rsidP="0046517F">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875DE" w14:textId="0BAB28C4" w:rsidR="00C77067" w:rsidRPr="00201E3B" w:rsidRDefault="00C77067" w:rsidP="0046517F">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DFEAF99" w14:textId="4047AB3D"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35447" w14:textId="18811A4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E4FD82" w14:textId="6331687B" w:rsidR="00C77067" w:rsidRPr="00201E3B" w:rsidRDefault="00C77067" w:rsidP="0046517F">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507E89C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016055" w14:textId="3F761677" w:rsidR="00C77067" w:rsidRPr="00201E3B" w:rsidRDefault="00C77067" w:rsidP="0046517F">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D95FF1" w14:textId="2BDADF54" w:rsidR="00C77067" w:rsidRPr="00201E3B" w:rsidRDefault="00C77067" w:rsidP="0046517F">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54269D6" w14:textId="06B66DD0"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2DC94" w14:textId="1F9F854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350F8E" w14:textId="1216446F" w:rsidR="00C77067" w:rsidRPr="00201E3B" w:rsidRDefault="00C77067" w:rsidP="0046517F">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CE3E54C"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A0CB9B" w14:textId="3048AA13" w:rsidR="00C77067" w:rsidRPr="00201E3B" w:rsidRDefault="00C77067" w:rsidP="0046517F">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BBFE" w14:textId="45C9B26A" w:rsidR="00C77067" w:rsidRPr="00201E3B" w:rsidRDefault="00C77067" w:rsidP="0046517F">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CBF271" w14:textId="65CE655F"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09391" w14:textId="3A13D7B0"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CA1C8F" w14:textId="32232C7D" w:rsidR="00C77067" w:rsidRPr="00201E3B" w:rsidRDefault="00C77067" w:rsidP="0046517F">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AABA84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EFFFF3" w14:textId="6EB16262" w:rsidR="00C77067" w:rsidRPr="00201E3B" w:rsidRDefault="00C77067" w:rsidP="0046517F">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3ADC40" w14:textId="26463D2D" w:rsidR="00C77067" w:rsidRPr="00201E3B" w:rsidRDefault="00C77067" w:rsidP="0046517F">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E206E52" w14:textId="6FA5B0B3"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352F5B" w14:textId="4278BC90"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66A1BB" w14:textId="4A324AB0" w:rsidR="00C77067" w:rsidRPr="00201E3B" w:rsidRDefault="00C77067" w:rsidP="0046517F">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D19C41C"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032009" w14:textId="26182E62" w:rsidR="00C77067" w:rsidRPr="00201E3B" w:rsidRDefault="00C77067" w:rsidP="0046517F">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0DD60" w14:textId="2CE6ABC4" w:rsidR="00C77067" w:rsidRPr="00201E3B" w:rsidRDefault="00C77067" w:rsidP="0046517F">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697921" w14:textId="285854AC"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58A4E1" w14:textId="5FB5157C"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A26EE" w14:textId="61F03F1F" w:rsidR="00C77067" w:rsidRPr="00201E3B" w:rsidRDefault="00C77067" w:rsidP="0046517F">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5B6C98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31FC6" w14:textId="08B824EB" w:rsidR="00C77067" w:rsidRPr="00201E3B" w:rsidRDefault="00C77067" w:rsidP="0046517F">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6A4BB" w14:textId="41062F6E" w:rsidR="00C77067" w:rsidRPr="00201E3B" w:rsidRDefault="00C77067" w:rsidP="0046517F">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7CA5D72" w14:textId="255672B1"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FAB25" w14:textId="007AC114"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055DEA" w14:textId="4EE8CB6D" w:rsidR="00C77067" w:rsidRPr="00201E3B" w:rsidRDefault="00C77067" w:rsidP="0046517F">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6378C05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9F1BF8" w14:textId="1B6D1182" w:rsidR="00C77067" w:rsidRPr="00201E3B" w:rsidRDefault="00C77067" w:rsidP="0046517F">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D2EF" w14:textId="004DC867" w:rsidR="00C77067" w:rsidRPr="00201E3B" w:rsidRDefault="00C77067" w:rsidP="0046517F">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7A8EC80" w14:textId="430DCA5F"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59D86" w14:textId="03197146"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91244" w14:textId="12D93F08" w:rsidR="00C77067" w:rsidRPr="00201E3B" w:rsidRDefault="00C77067" w:rsidP="0046517F">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01AE9B51"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EC64F0" w14:textId="42455C4D" w:rsidR="00C77067" w:rsidRPr="00201E3B" w:rsidRDefault="00C77067" w:rsidP="0046517F">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912BF" w14:textId="021B2E79" w:rsidR="00C77067" w:rsidRPr="00201E3B" w:rsidRDefault="00C77067" w:rsidP="0046517F">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80EEC6" w14:textId="67D29998"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4DD0C" w14:textId="155B518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B0FB43" w14:textId="33CB5EF6" w:rsidR="00C77067" w:rsidRPr="00201E3B" w:rsidRDefault="00C77067" w:rsidP="0046517F">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72F898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CD0628" w14:textId="79F2D906" w:rsidR="00C77067" w:rsidRPr="00201E3B" w:rsidRDefault="00C77067" w:rsidP="0046517F">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22565" w14:textId="6B5471A6" w:rsidR="00C77067" w:rsidRPr="00201E3B" w:rsidRDefault="00C77067" w:rsidP="0046517F">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1146B8" w14:textId="2198EEEF"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D2CF11" w14:textId="03130398"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EB14A" w14:textId="4A89F828" w:rsidR="00C77067" w:rsidRPr="00201E3B" w:rsidRDefault="00C77067" w:rsidP="0046517F">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76350D34"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062F7" w14:textId="747CC053" w:rsidR="00C77067" w:rsidRPr="00201E3B" w:rsidRDefault="00C77067" w:rsidP="0046517F">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C185F5" w14:textId="0B7D9D9D" w:rsidR="00C77067" w:rsidRPr="00201E3B" w:rsidRDefault="00C77067" w:rsidP="0046517F">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3CD4E1" w14:textId="6D1436C6"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FA383" w14:textId="3B86373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F0C863" w14:textId="25DCD04B" w:rsidR="00C77067" w:rsidRPr="00201E3B" w:rsidRDefault="00C77067" w:rsidP="0046517F">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0D92007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983427" w14:textId="70EB27CF" w:rsidR="00C77067" w:rsidRPr="00201E3B" w:rsidRDefault="00C77067" w:rsidP="0046517F">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5AC6A" w14:textId="270210AE" w:rsidR="00C77067" w:rsidRPr="00201E3B" w:rsidRDefault="00C77067" w:rsidP="0046517F">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8415E2" w14:textId="15469DCF"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83B7E" w14:textId="5120C353"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1F3A0C" w14:textId="70924911" w:rsidR="00C77067" w:rsidRPr="00201E3B" w:rsidRDefault="00C77067" w:rsidP="0046517F">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6626FB4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226274" w14:textId="0863338D" w:rsidR="00C77067" w:rsidRPr="00201E3B" w:rsidRDefault="00C77067" w:rsidP="0046517F">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7A44D" w14:textId="70F218AC" w:rsidR="00C77067" w:rsidRPr="00201E3B" w:rsidRDefault="00C77067" w:rsidP="0046517F">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3D7059A" w14:textId="12A9704E"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FEA070" w14:textId="09461085"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5DCB11" w14:textId="1552AA21" w:rsidR="00C77067" w:rsidRPr="00201E3B" w:rsidRDefault="00C77067" w:rsidP="0046517F">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5802DB4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0D2B1" w14:textId="60BD6BBB" w:rsidR="00C77067" w:rsidRPr="00201E3B" w:rsidRDefault="00C77067" w:rsidP="0046517F">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F9772" w14:textId="5FF469EC" w:rsidR="00C77067" w:rsidRPr="00201E3B" w:rsidRDefault="00C77067" w:rsidP="0046517F">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F1C904" w14:textId="3E9077FF"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B98374" w14:textId="475855B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F4F3A6" w14:textId="2D7A0EDB" w:rsidR="00C77067" w:rsidRPr="00201E3B" w:rsidRDefault="00C77067" w:rsidP="0046517F">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46517F">
            <w:pPr>
              <w:pStyle w:val="TAC"/>
              <w:jc w:val="left"/>
              <w:rPr>
                <w:sz w:val="16"/>
                <w:szCs w:val="16"/>
              </w:rPr>
            </w:pPr>
            <w:r w:rsidRPr="00201E3B">
              <w:rPr>
                <w:sz w:val="16"/>
                <w:szCs w:val="16"/>
              </w:rPr>
              <w:t>15.2.0</w:t>
            </w:r>
          </w:p>
        </w:tc>
      </w:tr>
      <w:tr w:rsidR="0027605B" w:rsidRPr="00201E3B" w14:paraId="78377A4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F4879D" w14:textId="66CC8186" w:rsidR="0027605B" w:rsidRPr="00201E3B" w:rsidRDefault="0027605B" w:rsidP="0046517F">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34D88" w14:textId="467D9F65" w:rsidR="0027605B" w:rsidRPr="00201E3B" w:rsidRDefault="0027605B" w:rsidP="0046517F">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C2166C" w14:textId="5C58C333"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E31A08" w14:textId="54456FBD"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6A74DB" w14:textId="3C2B7389" w:rsidR="0027605B" w:rsidRPr="00201E3B" w:rsidRDefault="0027605B" w:rsidP="0046517F">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46517F">
            <w:pPr>
              <w:pStyle w:val="TAC"/>
              <w:jc w:val="left"/>
              <w:rPr>
                <w:sz w:val="16"/>
                <w:szCs w:val="16"/>
              </w:rPr>
            </w:pPr>
            <w:r w:rsidRPr="00201E3B">
              <w:rPr>
                <w:sz w:val="16"/>
                <w:szCs w:val="16"/>
              </w:rPr>
              <w:t>15.3.0</w:t>
            </w:r>
          </w:p>
        </w:tc>
      </w:tr>
      <w:tr w:rsidR="0027605B" w:rsidRPr="00201E3B" w14:paraId="24B9D00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C20871" w14:textId="4E91EFEF" w:rsidR="0027605B" w:rsidRPr="00201E3B" w:rsidRDefault="0027605B" w:rsidP="0046517F">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CACA10" w14:textId="06DC9B4D" w:rsidR="0027605B" w:rsidRPr="00201E3B" w:rsidRDefault="0027605B" w:rsidP="0046517F">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B6C120" w14:textId="583E9331"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1B9F07" w14:textId="73A19DCF"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B07E13" w14:textId="06534104" w:rsidR="0027605B" w:rsidRPr="00201E3B" w:rsidRDefault="0027605B" w:rsidP="0046517F">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7DF32EE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5ACCE" w14:textId="4FAE8023" w:rsidR="0027605B" w:rsidRPr="00201E3B" w:rsidRDefault="0027605B" w:rsidP="0046517F">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C3598B" w14:textId="1A2FF454" w:rsidR="0027605B" w:rsidRPr="00201E3B" w:rsidRDefault="0027605B" w:rsidP="0046517F">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E4EE2F7" w14:textId="3CBD042C"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6603C8" w14:textId="3A55D4AA"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C0FA3" w14:textId="56463A05" w:rsidR="0027605B" w:rsidRPr="00201E3B" w:rsidRDefault="0027605B" w:rsidP="0046517F">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39D0380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13E353" w14:textId="74769029" w:rsidR="0027605B" w:rsidRPr="00201E3B" w:rsidRDefault="0027605B" w:rsidP="0046517F">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4F0A6" w14:textId="09CC5EF2" w:rsidR="0027605B" w:rsidRPr="00201E3B" w:rsidRDefault="0027605B" w:rsidP="0046517F">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90CFC5" w14:textId="00630D96"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F8CA3" w14:textId="730CD249"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431B6A" w14:textId="5037F866" w:rsidR="0027605B" w:rsidRPr="00201E3B" w:rsidRDefault="0027605B" w:rsidP="0046517F">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4C5642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70883" w14:textId="03855FBF" w:rsidR="0027605B" w:rsidRPr="00201E3B" w:rsidRDefault="0027605B" w:rsidP="0046517F">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E44DD" w14:textId="4DEC2D76" w:rsidR="0027605B" w:rsidRPr="00201E3B" w:rsidRDefault="0027605B" w:rsidP="0046517F">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047967" w14:textId="7898E227"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210DA" w14:textId="1C28EDA7"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3D4A06" w14:textId="7AD8AE31" w:rsidR="0027605B" w:rsidRPr="00201E3B" w:rsidRDefault="0027605B" w:rsidP="0046517F">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8CEE7B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A58073" w14:textId="2EB6D6C3" w:rsidR="0027605B" w:rsidRPr="00201E3B" w:rsidRDefault="0027605B" w:rsidP="0046517F">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D84AE" w14:textId="6931E054" w:rsidR="0027605B" w:rsidRPr="00201E3B" w:rsidRDefault="0027605B" w:rsidP="0046517F">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317FD4D" w14:textId="3977ED5A"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5D30A3" w14:textId="48D972AE"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FC9DC" w14:textId="3456F6B3" w:rsidR="0027605B" w:rsidRPr="00201E3B" w:rsidRDefault="0027605B" w:rsidP="0046517F">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168F094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430D10" w14:textId="3759CF68" w:rsidR="0027605B" w:rsidRPr="00201E3B" w:rsidRDefault="0027605B" w:rsidP="0046517F">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8E818" w14:textId="59116702" w:rsidR="0027605B" w:rsidRPr="00201E3B" w:rsidRDefault="0027605B" w:rsidP="0046517F">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5CCACEC" w14:textId="0BA9A3DA"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12A928" w14:textId="05FF99CC"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F0520D" w14:textId="3315CC09" w:rsidR="0027605B" w:rsidRPr="00201E3B" w:rsidRDefault="0027605B" w:rsidP="0046517F">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3DDA7AA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A8AC22" w14:textId="0B769716" w:rsidR="0027605B" w:rsidRPr="00201E3B" w:rsidRDefault="0027605B" w:rsidP="0046517F">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E06127" w14:textId="39BBD20B" w:rsidR="0027605B" w:rsidRPr="00201E3B" w:rsidRDefault="0027605B" w:rsidP="0046517F">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FBF5FA" w14:textId="7575CCE7"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18455F" w14:textId="4342C31D"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2A2747" w14:textId="7145A532" w:rsidR="0027605B" w:rsidRPr="00201E3B" w:rsidRDefault="0027605B" w:rsidP="0046517F">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4DA9828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E386C" w14:textId="5F8ED359" w:rsidR="0027605B" w:rsidRPr="00201E3B" w:rsidRDefault="0027605B" w:rsidP="0046517F">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74B7F" w14:textId="7343F97D" w:rsidR="0027605B" w:rsidRPr="00201E3B" w:rsidRDefault="0027605B" w:rsidP="0046517F">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380CD2" w14:textId="11C714F8"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0AB49" w14:textId="1D7C1895"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C7BE93" w14:textId="713EE0CA" w:rsidR="0027605B" w:rsidRPr="00201E3B" w:rsidRDefault="0027605B" w:rsidP="0046517F">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D101D9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CC2787" w14:textId="054EEB8E" w:rsidR="0027605B" w:rsidRPr="00201E3B" w:rsidRDefault="0027605B" w:rsidP="0046517F">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55A2E" w14:textId="3CC7BF3B" w:rsidR="0027605B" w:rsidRPr="00201E3B" w:rsidRDefault="0027605B" w:rsidP="0046517F">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318561" w14:textId="56000FA0"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6BF05" w14:textId="5B645B1E"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6AE20F" w14:textId="5728933E" w:rsidR="0027605B" w:rsidRPr="00201E3B" w:rsidRDefault="0027605B" w:rsidP="0046517F">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358678ED"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57549E" w14:textId="3FAF617B" w:rsidR="0027605B" w:rsidRPr="00201E3B" w:rsidRDefault="0027605B" w:rsidP="0046517F">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5627B6" w14:textId="3408809D" w:rsidR="0027605B" w:rsidRPr="00201E3B" w:rsidRDefault="0027605B" w:rsidP="0046517F">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43E43B0" w14:textId="453AE465"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79739" w14:textId="7F58DCF7"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3128D8" w14:textId="4CB7D6C2" w:rsidR="0027605B" w:rsidRPr="00201E3B" w:rsidRDefault="0027605B" w:rsidP="0046517F">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49B3BB1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D68F6" w14:textId="463B7CAE" w:rsidR="0027605B" w:rsidRPr="00201E3B" w:rsidRDefault="0027605B" w:rsidP="0046517F">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0A51E" w14:textId="0F21ED9D" w:rsidR="0027605B" w:rsidRPr="00201E3B" w:rsidRDefault="0027605B" w:rsidP="0046517F">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77B648F" w14:textId="23A55982"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DBB0A" w14:textId="19678FEB"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8D1021" w14:textId="514C1BA0" w:rsidR="0027605B" w:rsidRPr="00201E3B" w:rsidRDefault="0027605B" w:rsidP="0046517F">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506AD953"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0C945" w14:textId="732B069C" w:rsidR="0027605B" w:rsidRPr="00201E3B" w:rsidRDefault="0027605B" w:rsidP="0046517F">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64831" w14:textId="3508ECFC" w:rsidR="0027605B" w:rsidRPr="00201E3B" w:rsidRDefault="0027605B" w:rsidP="0046517F">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FC3779" w14:textId="32784562"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8F539" w14:textId="4B0A7F2B"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14647F" w14:textId="1721E017" w:rsidR="0027605B" w:rsidRPr="00201E3B" w:rsidRDefault="0027605B" w:rsidP="0046517F">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CC559B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11EEC" w14:textId="54A981FC" w:rsidR="0027605B" w:rsidRPr="00201E3B" w:rsidRDefault="0027605B" w:rsidP="0046517F">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C30C0" w14:textId="6CBD61CB" w:rsidR="0027605B" w:rsidRPr="00201E3B" w:rsidRDefault="0027605B" w:rsidP="0046517F">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17410A" w14:textId="385DAC65"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27103F" w14:textId="7CAB7E12"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A72524" w14:textId="20A0D824" w:rsidR="0027605B" w:rsidRPr="00201E3B" w:rsidRDefault="0027605B" w:rsidP="0046517F">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2EB661F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A57F11" w14:textId="05EC8F5F" w:rsidR="0027605B" w:rsidRPr="00201E3B" w:rsidRDefault="0027605B" w:rsidP="0046517F">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0883EC" w14:textId="5A108182" w:rsidR="0027605B" w:rsidRPr="00201E3B" w:rsidRDefault="0027605B" w:rsidP="0046517F">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B9B8EA" w14:textId="46453390"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F473" w14:textId="67D80542"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69BAF8" w14:textId="2822D0F2" w:rsidR="0027605B" w:rsidRPr="00201E3B" w:rsidRDefault="0027605B" w:rsidP="0046517F">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754CE08B"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218897" w14:textId="5F44D56D" w:rsidR="0027605B" w:rsidRPr="00201E3B" w:rsidRDefault="0027605B" w:rsidP="0046517F">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20B74" w14:textId="654EAF08" w:rsidR="0027605B" w:rsidRPr="00201E3B" w:rsidRDefault="0027605B" w:rsidP="0046517F">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AFE520F" w14:textId="169DC1FE"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9ED919" w14:textId="3D27D8F5"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B7124" w14:textId="2C03E47F" w:rsidR="0027605B" w:rsidRPr="00201E3B" w:rsidRDefault="0027605B" w:rsidP="0046517F">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1B13356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BB95AC" w14:textId="6EBC8CFD" w:rsidR="0027605B" w:rsidRPr="00201E3B" w:rsidRDefault="0027605B" w:rsidP="0046517F">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9A275" w14:textId="3CBB04DF" w:rsidR="0027605B" w:rsidRPr="00201E3B" w:rsidRDefault="0027605B" w:rsidP="0046517F">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C8A141C" w14:textId="6DB6BEFE"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323316" w14:textId="16CA0A44"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DEC6AF" w14:textId="37F732E1" w:rsidR="0027605B" w:rsidRPr="00201E3B" w:rsidRDefault="0027605B" w:rsidP="0046517F">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046323B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048CEB" w14:textId="5279B04F" w:rsidR="0027605B" w:rsidRPr="00201E3B" w:rsidRDefault="0027605B" w:rsidP="0046517F">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9EEE56" w14:textId="5FF88D12" w:rsidR="0027605B" w:rsidRPr="00201E3B" w:rsidRDefault="0027605B" w:rsidP="0046517F">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2A2059" w14:textId="5D48D87C"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27DEA2" w14:textId="4EA5EAEE"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94C0B1" w14:textId="1FEAD89A" w:rsidR="0027605B" w:rsidRPr="00201E3B" w:rsidRDefault="0027605B" w:rsidP="0046517F">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57746DE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F39AC2" w14:textId="216D9DD8" w:rsidR="0027605B" w:rsidRPr="00201E3B" w:rsidRDefault="0027605B" w:rsidP="0046517F">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84E1E9" w14:textId="4E329D27" w:rsidR="0027605B" w:rsidRPr="00201E3B" w:rsidRDefault="0027605B" w:rsidP="0046517F">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ADB94E4" w14:textId="06C3C234"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BC25F" w14:textId="1EFE00FC"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8CA4A8" w14:textId="5F8D6363" w:rsidR="0027605B" w:rsidRPr="00201E3B" w:rsidRDefault="0027605B" w:rsidP="0046517F">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7BE4AD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EC83F9" w14:textId="054D2477" w:rsidR="0027605B" w:rsidRPr="00201E3B" w:rsidRDefault="0027605B" w:rsidP="0046517F">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8FAAE4" w14:textId="117890F3" w:rsidR="0027605B" w:rsidRPr="00201E3B" w:rsidRDefault="0027605B" w:rsidP="0046517F">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9BE46A" w14:textId="595D861B"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68C73" w14:textId="73EE8CC0"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96FEBA" w14:textId="58841985" w:rsidR="0027605B" w:rsidRPr="00201E3B" w:rsidRDefault="0027605B" w:rsidP="0046517F">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5DC7C85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43168" w14:textId="7B7C9729" w:rsidR="0027605B" w:rsidRPr="00201E3B" w:rsidRDefault="0027605B" w:rsidP="0046517F">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382F96" w14:textId="219AA4E0" w:rsidR="0027605B" w:rsidRPr="00201E3B" w:rsidRDefault="0027605B" w:rsidP="0046517F">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8647EF" w14:textId="44B3FA6B"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828FBE" w14:textId="479ABAEE"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D11F81" w14:textId="025F079E" w:rsidR="0027605B" w:rsidRPr="00201E3B" w:rsidRDefault="0027605B" w:rsidP="0046517F">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136FC6A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5E8866" w14:textId="75BFE6FE" w:rsidR="0027605B" w:rsidRPr="00201E3B" w:rsidRDefault="0027605B" w:rsidP="0046517F">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36BF3" w14:textId="1602110F" w:rsidR="0027605B" w:rsidRPr="00201E3B" w:rsidRDefault="0027605B" w:rsidP="0046517F">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711A46" w14:textId="685522B2" w:rsidR="0027605B" w:rsidRPr="00201E3B" w:rsidRDefault="0027605B"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9D6D6" w14:textId="2520F3FD"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37655" w14:textId="1D9A68F6" w:rsidR="0027605B" w:rsidRPr="00201E3B" w:rsidRDefault="0027605B" w:rsidP="0046517F">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46517F">
            <w:pPr>
              <w:pStyle w:val="TAC"/>
              <w:jc w:val="left"/>
              <w:rPr>
                <w:sz w:val="16"/>
                <w:szCs w:val="16"/>
              </w:rPr>
            </w:pPr>
            <w:r w:rsidRPr="00201E3B">
              <w:rPr>
                <w:sz w:val="16"/>
                <w:szCs w:val="16"/>
              </w:rPr>
              <w:t>15.3.0</w:t>
            </w:r>
          </w:p>
        </w:tc>
      </w:tr>
      <w:tr w:rsidR="002E640A" w:rsidRPr="002E640A" w14:paraId="5300F99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46517F">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46517F">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46517F">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46517F">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46517F">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46517F">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46517F">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46517F">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46517F">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46517F">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46517F">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46517F">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46517F">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46517F">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46517F">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46517F">
            <w:pPr>
              <w:pStyle w:val="TAC"/>
              <w:jc w:val="left"/>
              <w:rPr>
                <w:sz w:val="16"/>
                <w:szCs w:val="16"/>
              </w:rPr>
            </w:pPr>
            <w:r w:rsidRPr="00201E3B">
              <w:rPr>
                <w:sz w:val="16"/>
                <w:szCs w:val="16"/>
              </w:rPr>
              <w:t>15.</w:t>
            </w:r>
            <w:r>
              <w:rPr>
                <w:sz w:val="16"/>
                <w:szCs w:val="16"/>
              </w:rPr>
              <w:t>4</w:t>
            </w:r>
            <w:r w:rsidRPr="00201E3B">
              <w:rPr>
                <w:sz w:val="16"/>
                <w:szCs w:val="16"/>
              </w:rPr>
              <w:t>.0</w:t>
            </w:r>
          </w:p>
        </w:tc>
      </w:tr>
      <w:tr w:rsidR="00432C8A" w:rsidRPr="00432C8A" w14:paraId="72B2D29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9339FCF" w14:textId="593F61A4"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694C7" w14:textId="77692D2F"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66233" w14:textId="2D9166A9" w:rsidR="00432C8A" w:rsidRPr="00201E3B" w:rsidRDefault="00432C8A" w:rsidP="0046517F">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1F215" w14:textId="0D8EA153" w:rsidR="00432C8A" w:rsidRPr="00201E3B" w:rsidRDefault="00432C8A" w:rsidP="0046517F">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E0C1E7" w14:textId="33CFA354"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BB68C" w14:textId="3FB98D81"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170DF8" w14:textId="06CC43B0" w:rsidR="00432C8A" w:rsidRPr="00201E3B" w:rsidRDefault="00432C8A" w:rsidP="0046517F">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FDFA1" w14:textId="257616D4"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263A334"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5421520"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313E00"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44384" w14:textId="3E1C2581" w:rsidR="00432C8A" w:rsidRPr="00201E3B" w:rsidRDefault="00432C8A" w:rsidP="0046517F">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EFDAB" w14:textId="4C766C59" w:rsidR="00432C8A" w:rsidRPr="00201E3B" w:rsidRDefault="00432C8A" w:rsidP="0046517F">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962D02" w14:textId="76276E0B"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A627" w14:textId="61B5826C"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81835" w14:textId="679EC32B" w:rsidR="00432C8A" w:rsidRPr="00201E3B" w:rsidRDefault="00432C8A" w:rsidP="0046517F">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4594A1"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DA0FF9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378DD01"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34468"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429D6" w14:textId="58D7A3F9" w:rsidR="00432C8A" w:rsidRPr="00201E3B" w:rsidRDefault="00432C8A" w:rsidP="0046517F">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5F1B3" w14:textId="0B594EC4" w:rsidR="00432C8A" w:rsidRPr="00201E3B" w:rsidRDefault="00432C8A" w:rsidP="0046517F">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F63CA4" w14:textId="7C2F6D65"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12688" w14:textId="4284C4BC"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03022" w14:textId="5E032D7A" w:rsidR="00432C8A" w:rsidRPr="00201E3B" w:rsidRDefault="00432C8A" w:rsidP="0046517F">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6471"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7B111AB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EF3E310"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A8EF1"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A7AE2" w14:textId="63BA66B0" w:rsidR="00432C8A" w:rsidRPr="00201E3B" w:rsidRDefault="00432C8A" w:rsidP="0046517F">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906F2" w14:textId="7A7C42AD" w:rsidR="00432C8A" w:rsidRPr="00201E3B" w:rsidRDefault="00432C8A" w:rsidP="0046517F">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4C3965" w14:textId="0C16D3A6"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2BC78" w14:textId="62C230E3"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452D45" w14:textId="50F1BC62" w:rsidR="00432C8A" w:rsidRPr="00201E3B" w:rsidRDefault="00432C8A" w:rsidP="0046517F">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69C91"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0DE9FF72"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A3C1ACE"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DD2FC5"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7E77BA" w14:textId="010268F9" w:rsidR="00432C8A" w:rsidRPr="00201E3B" w:rsidRDefault="00432C8A" w:rsidP="0046517F">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3E846" w14:textId="4EDA6D66" w:rsidR="00432C8A" w:rsidRPr="00201E3B" w:rsidRDefault="00432C8A" w:rsidP="0046517F">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B286C4" w14:textId="2CA3C257"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8F608" w14:textId="216346BE"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348CD" w14:textId="5620E9CC" w:rsidR="00432C8A" w:rsidRPr="00201E3B" w:rsidRDefault="00432C8A" w:rsidP="0046517F">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CDA5"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2CC125C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4F97D59"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A9D5E"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83F76B" w14:textId="5481D5AC" w:rsidR="00432C8A" w:rsidRPr="00201E3B" w:rsidRDefault="00432C8A" w:rsidP="0046517F">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7764C" w14:textId="789DB745" w:rsidR="00432C8A" w:rsidRPr="00201E3B" w:rsidRDefault="00432C8A" w:rsidP="0046517F">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4224D1" w14:textId="558CC082"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B2C49" w14:textId="13C2318B"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2EB57F" w14:textId="2F5EA452" w:rsidR="00432C8A" w:rsidRPr="00201E3B" w:rsidRDefault="00432C8A" w:rsidP="0046517F">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5C631"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8EE1C1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8D35DA6"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C63AD"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48AA6E" w14:textId="13EF10B0" w:rsidR="00432C8A" w:rsidRPr="00201E3B" w:rsidRDefault="00432C8A" w:rsidP="0046517F">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F1BD9" w14:textId="1BF34DB5" w:rsidR="00432C8A" w:rsidRPr="00201E3B" w:rsidRDefault="00432C8A" w:rsidP="0046517F">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9C1E28" w14:textId="5FF8D2AC"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DEBEE" w14:textId="67B6F9FB"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90C5A1" w14:textId="18D8E450" w:rsidR="00432C8A" w:rsidRPr="00201E3B" w:rsidRDefault="00432C8A" w:rsidP="0046517F">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A85DC"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33FFF94"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1B89006"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9FEB6"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2D5F5D" w14:textId="555FEFC7" w:rsidR="00432C8A" w:rsidRPr="00201E3B" w:rsidRDefault="00432C8A" w:rsidP="0046517F">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0450F" w14:textId="71A108CB" w:rsidR="00432C8A" w:rsidRPr="00201E3B" w:rsidRDefault="00432C8A" w:rsidP="0046517F">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5614DB" w14:textId="49DB4231"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0F8A" w14:textId="7B8721BF"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401640" w14:textId="5D178573" w:rsidR="00432C8A" w:rsidRPr="00201E3B" w:rsidRDefault="00432C8A" w:rsidP="0046517F">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A2450D"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8D7A3D3"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93CB446"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DC9D4D"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8B4B78" w14:textId="5C7E75D7" w:rsidR="00432C8A" w:rsidRPr="00201E3B" w:rsidRDefault="00432C8A" w:rsidP="0046517F">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12CA" w14:textId="0A269553" w:rsidR="00432C8A" w:rsidRPr="00201E3B" w:rsidRDefault="00432C8A" w:rsidP="0046517F">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6C7AD8" w14:textId="053B4B3A"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1716E" w14:textId="4EC19AC7"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59754F" w14:textId="1C3768CE" w:rsidR="00432C8A" w:rsidRPr="00201E3B" w:rsidRDefault="00432C8A" w:rsidP="0046517F">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62433"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D36110" w:rsidRPr="00D36110" w14:paraId="6FE02C2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1DEC113" w14:textId="50FF9B7D"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1A960" w14:textId="52F63695"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EBBFE9" w14:textId="0D41647D" w:rsidR="00D36110" w:rsidRPr="00201E3B" w:rsidRDefault="00D36110" w:rsidP="0046517F">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2E272E" w14:textId="11FD963A" w:rsidR="00D36110" w:rsidRPr="00201E3B" w:rsidRDefault="00D36110" w:rsidP="0046517F">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A2123D" w14:textId="4878F727" w:rsidR="00D36110" w:rsidRPr="00201E3B" w:rsidRDefault="00D36110" w:rsidP="0046517F">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271D2" w14:textId="63AE62F7"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F55FF3" w14:textId="5CF3AC18" w:rsidR="00D36110" w:rsidRPr="00201E3B" w:rsidRDefault="00D36110" w:rsidP="0046517F">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EE53D" w14:textId="087E606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1FECB8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B0DA5EF"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37A78"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9E33B9" w14:textId="20B8B7CC" w:rsidR="00D36110" w:rsidRPr="00201E3B" w:rsidRDefault="00D36110" w:rsidP="0046517F">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09C9" w14:textId="341788BB" w:rsidR="00D36110" w:rsidRPr="00201E3B" w:rsidRDefault="00D36110" w:rsidP="0046517F">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0B4C19" w14:textId="05E53019" w:rsidR="00D36110" w:rsidRPr="00201E3B" w:rsidRDefault="00D36110" w:rsidP="0046517F">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1A1A" w14:textId="4472F178"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D01B5" w14:textId="1766C957" w:rsidR="00D36110" w:rsidRPr="00201E3B" w:rsidRDefault="00D36110" w:rsidP="0046517F">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74151"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593D148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4253A50"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AF26B"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72C72A" w14:textId="696FE346" w:rsidR="00D36110" w:rsidRPr="00201E3B" w:rsidRDefault="00D36110" w:rsidP="0046517F">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4F7D5D" w14:textId="08A65FE4" w:rsidR="00D36110" w:rsidRPr="00201E3B" w:rsidRDefault="00D36110" w:rsidP="0046517F">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98909DD" w14:textId="71B95264" w:rsidR="00D36110" w:rsidRPr="00201E3B" w:rsidRDefault="00D36110" w:rsidP="0046517F">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C3C27" w14:textId="6D9AB8BE"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AC67FA" w14:textId="7D515FA7" w:rsidR="00D36110" w:rsidRPr="00201E3B" w:rsidRDefault="00D36110" w:rsidP="0046517F">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DCA6C"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F7A733B"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1FF2606"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2A600"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6FE1B" w14:textId="046EF04A" w:rsidR="00D36110" w:rsidRPr="00201E3B" w:rsidRDefault="00D36110" w:rsidP="0046517F">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CF1CD1" w14:textId="63AE38F2" w:rsidR="00D36110" w:rsidRPr="00201E3B" w:rsidRDefault="00D36110" w:rsidP="0046517F">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912A96" w14:textId="2DCB99B8" w:rsidR="00D36110" w:rsidRPr="00201E3B" w:rsidRDefault="00D36110" w:rsidP="0046517F">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B79DB" w14:textId="76D500B5"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1EC932" w14:textId="7567A7A6" w:rsidR="00D36110" w:rsidRPr="00201E3B" w:rsidRDefault="00D36110" w:rsidP="0046517F">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96458"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4F393CC"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8D4A8BE"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58B0"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0945B5" w14:textId="6E783C68" w:rsidR="00D36110" w:rsidRPr="00201E3B" w:rsidRDefault="00D36110" w:rsidP="0046517F">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40EA4" w14:textId="656391A9" w:rsidR="00D36110" w:rsidRPr="00201E3B" w:rsidRDefault="00D36110" w:rsidP="0046517F">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7273E9" w14:textId="37D7F283" w:rsidR="00D36110" w:rsidRPr="00201E3B" w:rsidRDefault="00D36110" w:rsidP="0046517F">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56C50" w14:textId="727F5790"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A91B84" w14:textId="1C251C30" w:rsidR="00D36110" w:rsidRPr="00201E3B" w:rsidRDefault="00D36110" w:rsidP="0046517F">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8AB9"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46FF640"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6EC196F"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86DB9"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6271A" w14:textId="15B26702" w:rsidR="00D36110" w:rsidRPr="00201E3B" w:rsidRDefault="00D36110" w:rsidP="0046517F">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6E291" w14:textId="1A4F3690" w:rsidR="00D36110" w:rsidRPr="00201E3B" w:rsidRDefault="00D36110" w:rsidP="0046517F">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EB183" w14:textId="6BECE08A" w:rsidR="00D36110" w:rsidRPr="00201E3B" w:rsidRDefault="00D36110" w:rsidP="0046517F">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CCA74" w14:textId="796F111B"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CF9224" w14:textId="47AEF714" w:rsidR="00D36110" w:rsidRPr="00201E3B" w:rsidRDefault="00D36110" w:rsidP="0046517F">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264C4A"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1AFA961D"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C6EE976"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FF5950"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123F3B" w14:textId="782669B3" w:rsidR="00D36110" w:rsidRPr="00201E3B" w:rsidRDefault="00D36110" w:rsidP="0046517F">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0AD3A" w14:textId="34F02621" w:rsidR="00D36110" w:rsidRPr="00201E3B" w:rsidRDefault="00D36110" w:rsidP="0046517F">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D2480A" w14:textId="7BF39A6C" w:rsidR="00D36110" w:rsidRPr="00201E3B" w:rsidRDefault="00D36110" w:rsidP="0046517F">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2636E" w14:textId="4B782AA7"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D247D" w14:textId="05B2B948" w:rsidR="00D36110" w:rsidRPr="00201E3B" w:rsidRDefault="00D36110" w:rsidP="0046517F">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7DABB8"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576591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F465697"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74C06A"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066905" w14:textId="74B1FE25" w:rsidR="00D36110" w:rsidRPr="00201E3B" w:rsidRDefault="00D36110" w:rsidP="0046517F">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7955F" w14:textId="5C09279A" w:rsidR="00D36110" w:rsidRPr="00201E3B" w:rsidRDefault="00D36110" w:rsidP="0046517F">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A2BF8" w14:textId="66411E1A" w:rsidR="00D36110" w:rsidRPr="00201E3B" w:rsidRDefault="00D36110" w:rsidP="0046517F">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E57407" w14:textId="6B2CBF82"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A10D74" w14:textId="60B992D1" w:rsidR="00D36110" w:rsidRPr="00201E3B" w:rsidRDefault="00D36110" w:rsidP="0046517F">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DFDF8"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65D448ED"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21AC72E" w14:textId="77777777" w:rsidR="00D36110" w:rsidRPr="00BB7DF4" w:rsidRDefault="00D36110" w:rsidP="0046517F">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7E6C8" w14:textId="77777777" w:rsidR="00D36110" w:rsidRPr="00BB7DF4" w:rsidRDefault="00D36110" w:rsidP="0046517F">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D73E8" w14:textId="77777777" w:rsidR="00D36110" w:rsidRPr="00BB7DF4" w:rsidRDefault="00D36110" w:rsidP="0046517F">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944F51" w14:textId="77777777" w:rsidR="00D36110" w:rsidRPr="00BB7DF4" w:rsidRDefault="00D36110" w:rsidP="0046517F">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B3AD91" w14:textId="77777777" w:rsidR="00D36110" w:rsidRPr="00BB7DF4" w:rsidRDefault="00D36110" w:rsidP="0046517F">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67709" w14:textId="77777777" w:rsidR="00D36110" w:rsidRPr="00BB7DF4" w:rsidRDefault="00D36110" w:rsidP="0046517F">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E14233" w14:textId="77777777" w:rsidR="00D36110" w:rsidRPr="00BB7DF4" w:rsidRDefault="00D36110" w:rsidP="0046517F">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B585A2" w14:textId="048704C5" w:rsidR="00D36110" w:rsidRPr="00BB7DF4" w:rsidRDefault="00D36110" w:rsidP="0046517F">
            <w:pPr>
              <w:pStyle w:val="TAC"/>
              <w:jc w:val="left"/>
              <w:rPr>
                <w:sz w:val="16"/>
                <w:szCs w:val="16"/>
              </w:rPr>
            </w:pPr>
            <w:r w:rsidRPr="00BB7DF4">
              <w:rPr>
                <w:sz w:val="16"/>
                <w:szCs w:val="16"/>
              </w:rPr>
              <w:t>16.0.0</w:t>
            </w:r>
          </w:p>
        </w:tc>
      </w:tr>
      <w:tr w:rsidR="00E64A8B" w:rsidRPr="00E64A8B" w14:paraId="43FB4D2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04FC0E9" w14:textId="77777777" w:rsidR="00E64A8B" w:rsidRDefault="00E64A8B" w:rsidP="0046517F">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880E3" w14:textId="77777777" w:rsidR="00E64A8B" w:rsidRDefault="00E64A8B" w:rsidP="0046517F">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6560ED" w14:textId="7053FC77" w:rsidR="00E64A8B" w:rsidRDefault="00E64A8B" w:rsidP="0046517F">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437C" w14:textId="6F1708EA" w:rsidR="00E64A8B" w:rsidRDefault="00E64A8B" w:rsidP="0046517F">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DA849" w14:textId="61BDDD56" w:rsidR="00E64A8B" w:rsidRDefault="00E64A8B" w:rsidP="0046517F">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DFA38" w14:textId="13F516D2" w:rsidR="00E64A8B" w:rsidRDefault="00E64A8B" w:rsidP="0046517F">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C5205E" w14:textId="7DCB975A" w:rsidR="00E64A8B" w:rsidRDefault="00E64A8B" w:rsidP="0046517F">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7790D0" w14:textId="20AFAEBB" w:rsidR="00E64A8B" w:rsidRDefault="00E64A8B" w:rsidP="0046517F">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12EAFAAC"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3637DE5" w14:textId="77777777" w:rsidR="00E64A8B" w:rsidRDefault="00E64A8B" w:rsidP="0046517F">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17EFA" w14:textId="77777777" w:rsidR="00E64A8B" w:rsidRDefault="00E64A8B" w:rsidP="0046517F">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D10CEB" w14:textId="61095452" w:rsidR="00E64A8B" w:rsidRDefault="00E64A8B" w:rsidP="0046517F">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E973E2" w14:textId="3C79281E" w:rsidR="00E64A8B" w:rsidRDefault="00E64A8B" w:rsidP="0046517F">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0F56C7" w14:textId="0F04D8B9" w:rsidR="00E64A8B" w:rsidRDefault="00E64A8B" w:rsidP="0046517F">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0FA8A" w14:textId="012947F9" w:rsidR="00E64A8B" w:rsidRDefault="00E64A8B" w:rsidP="0046517F">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186FB4" w14:textId="3F8C8B1D" w:rsidR="00E64A8B" w:rsidRDefault="00E64A8B" w:rsidP="0046517F">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11A0" w14:textId="3C077428" w:rsidR="00E64A8B" w:rsidRDefault="00E64A8B" w:rsidP="0046517F">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722E5D5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B9F6044" w14:textId="77777777" w:rsidR="00E64A8B" w:rsidRDefault="00E64A8B" w:rsidP="0046517F">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CEAFF" w14:textId="77777777" w:rsidR="00E64A8B" w:rsidRDefault="00E64A8B" w:rsidP="0046517F">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FE765" w14:textId="3DF4A7A1" w:rsidR="00E64A8B" w:rsidRDefault="00E64A8B" w:rsidP="0046517F">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CCE5B" w14:textId="27BAC199" w:rsidR="00E64A8B" w:rsidRDefault="00E64A8B" w:rsidP="0046517F">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F54989" w14:textId="42A1CF84" w:rsidR="00E64A8B" w:rsidRDefault="00E64A8B" w:rsidP="0046517F">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12C364" w14:textId="0824765E" w:rsidR="00E64A8B" w:rsidRDefault="00E64A8B" w:rsidP="0046517F">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EBD20" w14:textId="0A7E5422" w:rsidR="00E64A8B" w:rsidRDefault="00E64A8B" w:rsidP="0046517F">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A60BF" w14:textId="29EA548B" w:rsidR="00E64A8B" w:rsidRDefault="00E64A8B" w:rsidP="0046517F">
            <w:pPr>
              <w:pStyle w:val="TAC"/>
              <w:jc w:val="left"/>
              <w:rPr>
                <w:sz w:val="16"/>
                <w:szCs w:val="16"/>
              </w:rPr>
            </w:pPr>
            <w:r>
              <w:rPr>
                <w:sz w:val="16"/>
                <w:szCs w:val="16"/>
              </w:rPr>
              <w:t>16.</w:t>
            </w:r>
            <w:r w:rsidR="000E541B">
              <w:rPr>
                <w:sz w:val="16"/>
                <w:szCs w:val="16"/>
              </w:rPr>
              <w:t>1</w:t>
            </w:r>
            <w:r>
              <w:rPr>
                <w:sz w:val="16"/>
                <w:szCs w:val="16"/>
              </w:rPr>
              <w:t>.0</w:t>
            </w:r>
          </w:p>
        </w:tc>
      </w:tr>
      <w:tr w:rsidR="00C53AD1" w:rsidRPr="00C53AD1" w14:paraId="310F194B"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1B0E102" w14:textId="77777777" w:rsidR="00C53AD1" w:rsidRDefault="00C53AD1" w:rsidP="0046517F">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4B22F" w14:textId="77777777" w:rsidR="00C53AD1" w:rsidRDefault="00C53AD1" w:rsidP="0046517F">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4B894" w14:textId="69514E6B" w:rsidR="00C53AD1" w:rsidRDefault="00C53AD1" w:rsidP="0046517F">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C9C7C7" w14:textId="3DCFF714" w:rsidR="00C53AD1" w:rsidRDefault="00C53AD1" w:rsidP="0046517F">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01F81B" w14:textId="6E46826B" w:rsidR="00C53AD1" w:rsidRDefault="00C53AD1" w:rsidP="0046517F">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80358" w14:textId="22064001" w:rsidR="00C53AD1" w:rsidRDefault="00C53AD1" w:rsidP="0046517F">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C51138" w14:textId="7C0A9CF1" w:rsidR="00C53AD1" w:rsidRDefault="00C53AD1" w:rsidP="0046517F">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3291C5" w14:textId="1B890851" w:rsidR="00C53AD1" w:rsidRDefault="00C53AD1" w:rsidP="0046517F">
            <w:pPr>
              <w:pStyle w:val="TAC"/>
              <w:jc w:val="left"/>
              <w:rPr>
                <w:sz w:val="16"/>
                <w:szCs w:val="16"/>
              </w:rPr>
            </w:pPr>
            <w:r>
              <w:rPr>
                <w:sz w:val="16"/>
                <w:szCs w:val="16"/>
              </w:rPr>
              <w:t>16.2.0</w:t>
            </w:r>
          </w:p>
        </w:tc>
      </w:tr>
      <w:tr w:rsidR="00CF5E84" w:rsidRPr="00CF5E84" w14:paraId="63A79EB3"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26331BC" w14:textId="77777777" w:rsidR="00CF5E84" w:rsidRDefault="00CF5E84" w:rsidP="0046517F">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7D229" w14:textId="77777777" w:rsidR="00CF5E84" w:rsidRDefault="00CF5E84" w:rsidP="0046517F">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C65911" w14:textId="24A78861" w:rsidR="00CF5E84" w:rsidRDefault="00CF5E84" w:rsidP="0046517F">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3C9DA" w14:textId="42597A43" w:rsidR="00CF5E84" w:rsidRDefault="00CF5E84" w:rsidP="0046517F">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738098" w14:textId="7DB43D98" w:rsidR="00CF5E84" w:rsidRDefault="00CF5E84" w:rsidP="0046517F">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91D3D" w14:textId="06ABE795" w:rsidR="00CF5E84" w:rsidRDefault="00CF5E84" w:rsidP="0046517F">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8374B7" w14:textId="37D36685" w:rsidR="00CF5E84" w:rsidRPr="00CB0866" w:rsidRDefault="00CF5E84" w:rsidP="0046517F">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217C3B" w14:textId="77777777" w:rsidR="00CF5E84" w:rsidRDefault="00CF5E84" w:rsidP="0046517F">
            <w:pPr>
              <w:pStyle w:val="TAC"/>
              <w:jc w:val="left"/>
              <w:rPr>
                <w:sz w:val="16"/>
                <w:szCs w:val="16"/>
              </w:rPr>
            </w:pPr>
            <w:r>
              <w:rPr>
                <w:sz w:val="16"/>
                <w:szCs w:val="16"/>
              </w:rPr>
              <w:t>16.3.0</w:t>
            </w:r>
          </w:p>
        </w:tc>
      </w:tr>
      <w:tr w:rsidR="00CF5E84" w:rsidRPr="00CF5E84" w14:paraId="2C0928D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34798D2" w14:textId="77777777" w:rsidR="00CF5E84" w:rsidRDefault="00CF5E84" w:rsidP="0046517F">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A9E6" w14:textId="77777777" w:rsidR="00CF5E84" w:rsidRDefault="00CF5E84" w:rsidP="0046517F">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8AEE6" w14:textId="4A27A876" w:rsidR="00CF5E84" w:rsidRDefault="00CF5E84" w:rsidP="0046517F">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A9F4B" w14:textId="0BE0003F" w:rsidR="00CF5E84" w:rsidRDefault="00CF5E84" w:rsidP="0046517F">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ADF61D" w14:textId="2B761E72" w:rsidR="00CF5E84" w:rsidRDefault="00CF5E84" w:rsidP="0046517F">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75F5F" w14:textId="6D7ABFAC" w:rsidR="00CF5E84" w:rsidRDefault="00CF5E84" w:rsidP="0046517F">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A29921" w14:textId="53C37FE6" w:rsidR="00CF5E84" w:rsidRPr="00CB0866" w:rsidRDefault="00CF5E84" w:rsidP="0046517F">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943C1" w14:textId="77777777" w:rsidR="00CF5E84" w:rsidRDefault="00CF5E84" w:rsidP="0046517F">
            <w:pPr>
              <w:pStyle w:val="TAC"/>
              <w:jc w:val="left"/>
              <w:rPr>
                <w:sz w:val="16"/>
                <w:szCs w:val="16"/>
              </w:rPr>
            </w:pPr>
            <w:r>
              <w:rPr>
                <w:sz w:val="16"/>
                <w:szCs w:val="16"/>
              </w:rPr>
              <w:t>16.3.0</w:t>
            </w:r>
          </w:p>
        </w:tc>
      </w:tr>
      <w:tr w:rsidR="00C652A8" w:rsidRPr="00C652A8" w14:paraId="4E89DC9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ECBCA65" w14:textId="3643FCBF"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2051CC" w14:textId="5636A1FB"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EEBA90" w14:textId="56DECA1F" w:rsidR="00C652A8" w:rsidRDefault="00C652A8" w:rsidP="0046517F">
            <w:pPr>
              <w:pStyle w:val="TAC"/>
              <w:jc w:val="left"/>
              <w:rPr>
                <w:sz w:val="16"/>
                <w:szCs w:val="16"/>
              </w:rPr>
            </w:pPr>
            <w:r w:rsidRPr="00C652A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781863" w14:textId="7588DF8B" w:rsidR="00C652A8" w:rsidRDefault="00C652A8" w:rsidP="0046517F">
            <w:pPr>
              <w:pStyle w:val="TAL"/>
              <w:rPr>
                <w:sz w:val="16"/>
                <w:szCs w:val="16"/>
              </w:rPr>
            </w:pPr>
            <w:r w:rsidRPr="00C652A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4C901E" w14:textId="1EF4CA70"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9601" w14:textId="3006F6BE"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248CAA" w14:textId="11D88202" w:rsidR="00C652A8" w:rsidRPr="00CB0866" w:rsidRDefault="00C652A8" w:rsidP="0046517F">
            <w:pPr>
              <w:pStyle w:val="TAL"/>
              <w:rPr>
                <w:sz w:val="16"/>
                <w:szCs w:val="16"/>
              </w:rPr>
            </w:pPr>
            <w:r w:rsidRPr="00C652A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5299A" w14:textId="792F3D84" w:rsidR="00C652A8" w:rsidRDefault="00C652A8" w:rsidP="0046517F">
            <w:pPr>
              <w:pStyle w:val="TAC"/>
              <w:jc w:val="left"/>
              <w:rPr>
                <w:sz w:val="16"/>
                <w:szCs w:val="16"/>
              </w:rPr>
            </w:pPr>
            <w:r>
              <w:rPr>
                <w:sz w:val="16"/>
                <w:szCs w:val="16"/>
              </w:rPr>
              <w:t>16.4.0</w:t>
            </w:r>
          </w:p>
        </w:tc>
      </w:tr>
      <w:tr w:rsidR="00C652A8" w:rsidRPr="00C652A8" w14:paraId="6A9008E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DD8E620"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146CC"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05CC89" w14:textId="3BFCE094" w:rsidR="00C652A8" w:rsidRDefault="00C652A8" w:rsidP="0046517F">
            <w:pPr>
              <w:pStyle w:val="TAC"/>
              <w:jc w:val="left"/>
              <w:rPr>
                <w:sz w:val="16"/>
                <w:szCs w:val="16"/>
              </w:rPr>
            </w:pPr>
            <w:r w:rsidRPr="00C652A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84881A" w14:textId="16349883" w:rsidR="00C652A8" w:rsidRDefault="00C652A8" w:rsidP="0046517F">
            <w:pPr>
              <w:pStyle w:val="TAL"/>
              <w:rPr>
                <w:sz w:val="16"/>
                <w:szCs w:val="16"/>
              </w:rPr>
            </w:pPr>
            <w:r w:rsidRPr="00C652A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660951" w14:textId="7ACBA9FC"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020EC" w14:textId="724524ED"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7BD5ED" w14:textId="34897CCA" w:rsidR="00C652A8" w:rsidRPr="00CB0866" w:rsidRDefault="00C652A8" w:rsidP="0046517F">
            <w:pPr>
              <w:pStyle w:val="TAL"/>
              <w:rPr>
                <w:sz w:val="16"/>
                <w:szCs w:val="16"/>
              </w:rPr>
            </w:pPr>
            <w:r w:rsidRPr="00C652A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CAC262" w14:textId="77777777" w:rsidR="00C652A8" w:rsidRDefault="00C652A8" w:rsidP="0046517F">
            <w:pPr>
              <w:pStyle w:val="TAC"/>
              <w:jc w:val="left"/>
              <w:rPr>
                <w:sz w:val="16"/>
                <w:szCs w:val="16"/>
              </w:rPr>
            </w:pPr>
            <w:r>
              <w:rPr>
                <w:sz w:val="16"/>
                <w:szCs w:val="16"/>
              </w:rPr>
              <w:t>16.4.0</w:t>
            </w:r>
          </w:p>
        </w:tc>
      </w:tr>
      <w:tr w:rsidR="00C652A8" w:rsidRPr="00C652A8" w14:paraId="4728B5A0"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2B2AE48"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D4DF9E"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93739D" w14:textId="6F405505" w:rsidR="00C652A8" w:rsidRDefault="00C652A8" w:rsidP="0046517F">
            <w:pPr>
              <w:pStyle w:val="TAC"/>
              <w:jc w:val="left"/>
              <w:rPr>
                <w:sz w:val="16"/>
                <w:szCs w:val="16"/>
              </w:rPr>
            </w:pPr>
            <w:r w:rsidRPr="00C652A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6FEE4" w14:textId="61A68604" w:rsidR="00C652A8" w:rsidRDefault="00C652A8" w:rsidP="0046517F">
            <w:pPr>
              <w:pStyle w:val="TAL"/>
              <w:rPr>
                <w:sz w:val="16"/>
                <w:szCs w:val="16"/>
              </w:rPr>
            </w:pPr>
            <w:r w:rsidRPr="00C652A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2D34C9" w14:textId="4C703346"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4F0510" w14:textId="076BECE2"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81E03F" w14:textId="23B88850" w:rsidR="00C652A8" w:rsidRPr="00CB0866" w:rsidRDefault="00C652A8" w:rsidP="0046517F">
            <w:pPr>
              <w:pStyle w:val="TAL"/>
              <w:rPr>
                <w:sz w:val="16"/>
                <w:szCs w:val="16"/>
              </w:rPr>
            </w:pPr>
            <w:r w:rsidRPr="00C652A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4BBE2" w14:textId="77777777" w:rsidR="00C652A8" w:rsidRDefault="00C652A8" w:rsidP="0046517F">
            <w:pPr>
              <w:pStyle w:val="TAC"/>
              <w:jc w:val="left"/>
              <w:rPr>
                <w:sz w:val="16"/>
                <w:szCs w:val="16"/>
              </w:rPr>
            </w:pPr>
            <w:r>
              <w:rPr>
                <w:sz w:val="16"/>
                <w:szCs w:val="16"/>
              </w:rPr>
              <w:t>16.4.0</w:t>
            </w:r>
          </w:p>
        </w:tc>
      </w:tr>
      <w:tr w:rsidR="00C652A8" w:rsidRPr="00C652A8" w14:paraId="098F3DB1"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FCCA3DF"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79FAA"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752E1F" w14:textId="120A970E" w:rsidR="00C652A8" w:rsidRDefault="00C652A8" w:rsidP="0046517F">
            <w:pPr>
              <w:pStyle w:val="TAC"/>
              <w:jc w:val="left"/>
              <w:rPr>
                <w:sz w:val="16"/>
                <w:szCs w:val="16"/>
              </w:rPr>
            </w:pPr>
            <w:r w:rsidRPr="00C652A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754A6" w14:textId="526B5585" w:rsidR="00C652A8" w:rsidRDefault="00C652A8" w:rsidP="0046517F">
            <w:pPr>
              <w:pStyle w:val="TAL"/>
              <w:rPr>
                <w:sz w:val="16"/>
                <w:szCs w:val="16"/>
              </w:rPr>
            </w:pPr>
            <w:r w:rsidRPr="00C652A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F721AC" w14:textId="7ABCAABA"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39442" w14:textId="32EE927D"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EB7A79" w14:textId="61B7476F" w:rsidR="00C652A8" w:rsidRPr="009905FE" w:rsidRDefault="00C652A8" w:rsidP="0046517F">
            <w:pPr>
              <w:pStyle w:val="TAL"/>
              <w:rPr>
                <w:sz w:val="16"/>
                <w:szCs w:val="16"/>
              </w:rPr>
            </w:pPr>
            <w:r w:rsidRPr="009905FE">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4D46" w14:textId="77777777" w:rsidR="00C652A8" w:rsidRDefault="00C652A8" w:rsidP="0046517F">
            <w:pPr>
              <w:pStyle w:val="TAC"/>
              <w:jc w:val="left"/>
              <w:rPr>
                <w:sz w:val="16"/>
                <w:szCs w:val="16"/>
              </w:rPr>
            </w:pPr>
            <w:r>
              <w:rPr>
                <w:sz w:val="16"/>
                <w:szCs w:val="16"/>
              </w:rPr>
              <w:t>16.4.0</w:t>
            </w:r>
          </w:p>
        </w:tc>
      </w:tr>
      <w:tr w:rsidR="00C652A8" w:rsidRPr="00C652A8" w14:paraId="47E0E1F0"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FE4180A"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7B282C"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11972" w14:textId="3B51BFD7" w:rsidR="00C652A8" w:rsidRDefault="00C652A8" w:rsidP="0046517F">
            <w:pPr>
              <w:pStyle w:val="TAC"/>
              <w:jc w:val="left"/>
              <w:rPr>
                <w:sz w:val="16"/>
                <w:szCs w:val="16"/>
              </w:rPr>
            </w:pPr>
            <w:r w:rsidRPr="00C652A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F9EED3" w14:textId="05769510" w:rsidR="00C652A8" w:rsidRDefault="00C652A8" w:rsidP="0046517F">
            <w:pPr>
              <w:pStyle w:val="TAL"/>
              <w:rPr>
                <w:sz w:val="16"/>
                <w:szCs w:val="16"/>
              </w:rPr>
            </w:pPr>
            <w:r w:rsidRPr="00C652A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44BE845" w14:textId="31413D83"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A942E" w14:textId="2EE194FF"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B37EE1" w14:textId="5B2EB221" w:rsidR="00C652A8" w:rsidRPr="009905FE" w:rsidRDefault="00C652A8" w:rsidP="0046517F">
            <w:pPr>
              <w:pStyle w:val="TAL"/>
              <w:rPr>
                <w:sz w:val="16"/>
                <w:szCs w:val="16"/>
              </w:rPr>
            </w:pPr>
            <w:r w:rsidRPr="009905FE">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7533C" w14:textId="77777777" w:rsidR="00C652A8" w:rsidRDefault="00C652A8" w:rsidP="0046517F">
            <w:pPr>
              <w:pStyle w:val="TAC"/>
              <w:jc w:val="left"/>
              <w:rPr>
                <w:sz w:val="16"/>
                <w:szCs w:val="16"/>
              </w:rPr>
            </w:pPr>
            <w:r>
              <w:rPr>
                <w:sz w:val="16"/>
                <w:szCs w:val="16"/>
              </w:rPr>
              <w:t>16.4.0</w:t>
            </w:r>
          </w:p>
        </w:tc>
      </w:tr>
      <w:tr w:rsidR="00C652A8" w:rsidRPr="00C652A8" w14:paraId="6E95882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948966C"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BF65BC"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9AE8F20" w14:textId="4A396715" w:rsidR="00C652A8" w:rsidRDefault="00C652A8" w:rsidP="0046517F">
            <w:pPr>
              <w:pStyle w:val="TAC"/>
              <w:jc w:val="left"/>
              <w:rPr>
                <w:sz w:val="16"/>
                <w:szCs w:val="16"/>
              </w:rPr>
            </w:pPr>
            <w:r w:rsidRPr="00C652A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59072" w14:textId="1F1DBC47" w:rsidR="00C652A8" w:rsidRDefault="00C652A8" w:rsidP="0046517F">
            <w:pPr>
              <w:pStyle w:val="TAL"/>
              <w:rPr>
                <w:sz w:val="16"/>
                <w:szCs w:val="16"/>
              </w:rPr>
            </w:pPr>
            <w:r w:rsidRPr="00C652A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8734CBD" w14:textId="52CCA7C3" w:rsidR="00C652A8" w:rsidRDefault="00C652A8" w:rsidP="0046517F">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53DB03" w14:textId="104CD7FB"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05A83A" w14:textId="7593C3C5" w:rsidR="00C652A8" w:rsidRPr="009905FE" w:rsidRDefault="00C652A8" w:rsidP="0046517F">
            <w:pPr>
              <w:pStyle w:val="TAL"/>
              <w:rPr>
                <w:sz w:val="16"/>
                <w:szCs w:val="16"/>
              </w:rPr>
            </w:pPr>
            <w:r w:rsidRPr="009905FE">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13A45E" w14:textId="77777777" w:rsidR="00C652A8" w:rsidRDefault="00C652A8" w:rsidP="0046517F">
            <w:pPr>
              <w:pStyle w:val="TAC"/>
              <w:jc w:val="left"/>
              <w:rPr>
                <w:sz w:val="16"/>
                <w:szCs w:val="16"/>
              </w:rPr>
            </w:pPr>
            <w:r>
              <w:rPr>
                <w:sz w:val="16"/>
                <w:szCs w:val="16"/>
              </w:rPr>
              <w:t>16.4.0</w:t>
            </w:r>
          </w:p>
        </w:tc>
      </w:tr>
      <w:tr w:rsidR="00C652A8" w:rsidRPr="00C652A8" w14:paraId="5B65D3D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9964B56"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D5218C"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74C2B7" w14:textId="17347184" w:rsidR="00C652A8" w:rsidRDefault="00C652A8" w:rsidP="0046517F">
            <w:pPr>
              <w:pStyle w:val="TAC"/>
              <w:jc w:val="left"/>
              <w:rPr>
                <w:sz w:val="16"/>
                <w:szCs w:val="16"/>
              </w:rPr>
            </w:pPr>
            <w:r w:rsidRPr="00C652A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EAB91" w14:textId="6F06807D" w:rsidR="00C652A8" w:rsidRDefault="00C652A8" w:rsidP="0046517F">
            <w:pPr>
              <w:pStyle w:val="TAL"/>
              <w:rPr>
                <w:sz w:val="16"/>
                <w:szCs w:val="16"/>
              </w:rPr>
            </w:pPr>
            <w:r w:rsidRPr="00C652A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8E89F49" w14:textId="677C201D" w:rsidR="00C652A8" w:rsidRDefault="00C652A8" w:rsidP="0046517F">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3838C" w14:textId="1FE8D72C"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4A450A" w14:textId="2B25680B" w:rsidR="00C652A8" w:rsidRPr="009905FE" w:rsidRDefault="00C652A8" w:rsidP="0046517F">
            <w:pPr>
              <w:pStyle w:val="TAL"/>
              <w:rPr>
                <w:sz w:val="16"/>
                <w:szCs w:val="16"/>
              </w:rPr>
            </w:pPr>
            <w:r w:rsidRPr="009905FE">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7466F" w14:textId="77777777" w:rsidR="00C652A8" w:rsidRDefault="00C652A8" w:rsidP="0046517F">
            <w:pPr>
              <w:pStyle w:val="TAC"/>
              <w:jc w:val="left"/>
              <w:rPr>
                <w:sz w:val="16"/>
                <w:szCs w:val="16"/>
              </w:rPr>
            </w:pPr>
            <w:r>
              <w:rPr>
                <w:sz w:val="16"/>
                <w:szCs w:val="16"/>
              </w:rPr>
              <w:t>16.4.0</w:t>
            </w:r>
          </w:p>
        </w:tc>
      </w:tr>
      <w:tr w:rsidR="001B31F9" w:rsidRPr="001B31F9" w14:paraId="1BF7CA20" w14:textId="77777777" w:rsidTr="00041046">
        <w:tc>
          <w:tcPr>
            <w:tcW w:w="800" w:type="dxa"/>
            <w:tcBorders>
              <w:top w:val="single" w:sz="4" w:space="0" w:color="auto"/>
              <w:left w:val="single" w:sz="4" w:space="0" w:color="auto"/>
              <w:bottom w:val="single" w:sz="4" w:space="0" w:color="auto"/>
              <w:right w:val="single" w:sz="4" w:space="0" w:color="auto"/>
            </w:tcBorders>
            <w:shd w:val="solid" w:color="FFFFFF" w:fill="auto"/>
          </w:tcPr>
          <w:p w14:paraId="37E6CC73" w14:textId="7B96E598" w:rsidR="001B31F9" w:rsidRDefault="001B31F9" w:rsidP="001B31F9">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3E1B97" w14:textId="74DEC006" w:rsidR="001B31F9" w:rsidRDefault="001B31F9" w:rsidP="001B31F9">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5B53217" w14:textId="16CD4907" w:rsidR="001B31F9" w:rsidRDefault="001B31F9" w:rsidP="001B31F9">
            <w:pPr>
              <w:pStyle w:val="TAC"/>
              <w:jc w:val="left"/>
              <w:rPr>
                <w:sz w:val="16"/>
                <w:szCs w:val="16"/>
              </w:rPr>
            </w:pPr>
            <w:r w:rsidRPr="001B31F9">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4F8C12" w14:textId="5E381CA4" w:rsidR="001B31F9" w:rsidRDefault="001B31F9" w:rsidP="001B31F9">
            <w:pPr>
              <w:pStyle w:val="TAL"/>
              <w:rPr>
                <w:sz w:val="16"/>
                <w:szCs w:val="16"/>
              </w:rPr>
            </w:pPr>
            <w:r w:rsidRPr="001B31F9">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BD8812" w14:textId="38E1FAA5" w:rsidR="001B31F9" w:rsidRDefault="001B31F9" w:rsidP="001B31F9">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1A0C5A" w14:textId="29AFB7C4" w:rsidR="001B31F9" w:rsidRDefault="001B31F9" w:rsidP="001B31F9">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158D587" w14:textId="3B990752" w:rsidR="001B31F9" w:rsidRPr="009905FE" w:rsidRDefault="001B31F9" w:rsidP="001B31F9">
            <w:pPr>
              <w:pStyle w:val="TAL"/>
              <w:rPr>
                <w:sz w:val="16"/>
                <w:szCs w:val="16"/>
              </w:rPr>
            </w:pPr>
            <w:r w:rsidRPr="001B31F9">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46732" w14:textId="61DEBA2E" w:rsidR="001B31F9" w:rsidRDefault="001B31F9" w:rsidP="001B31F9">
            <w:pPr>
              <w:pStyle w:val="TAC"/>
              <w:jc w:val="left"/>
              <w:rPr>
                <w:sz w:val="16"/>
                <w:szCs w:val="16"/>
              </w:rPr>
            </w:pPr>
            <w:r>
              <w:rPr>
                <w:sz w:val="16"/>
                <w:szCs w:val="16"/>
              </w:rPr>
              <w:t>16.5.0</w:t>
            </w:r>
          </w:p>
        </w:tc>
      </w:tr>
      <w:tr w:rsidR="001B31F9" w:rsidRPr="001B31F9" w14:paraId="5E47C012" w14:textId="77777777" w:rsidTr="00041046">
        <w:tc>
          <w:tcPr>
            <w:tcW w:w="800" w:type="dxa"/>
            <w:tcBorders>
              <w:top w:val="single" w:sz="4" w:space="0" w:color="auto"/>
              <w:left w:val="single" w:sz="4" w:space="0" w:color="auto"/>
              <w:bottom w:val="single" w:sz="4" w:space="0" w:color="auto"/>
              <w:right w:val="single" w:sz="4" w:space="0" w:color="auto"/>
            </w:tcBorders>
            <w:shd w:val="solid" w:color="FFFFFF" w:fill="auto"/>
          </w:tcPr>
          <w:p w14:paraId="37EB0330" w14:textId="77777777" w:rsidR="001B31F9" w:rsidRDefault="001B31F9" w:rsidP="001B31F9">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E612D7" w14:textId="77777777" w:rsidR="001B31F9" w:rsidRDefault="001B31F9" w:rsidP="001B31F9">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6DAA1C" w14:textId="5C7755CD" w:rsidR="001B31F9" w:rsidRDefault="001B31F9" w:rsidP="001B31F9">
            <w:pPr>
              <w:pStyle w:val="TAC"/>
              <w:jc w:val="left"/>
              <w:rPr>
                <w:sz w:val="16"/>
                <w:szCs w:val="16"/>
              </w:rPr>
            </w:pPr>
            <w:r w:rsidRPr="001B31F9">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023AC25" w14:textId="55299B2A" w:rsidR="001B31F9" w:rsidRDefault="001B31F9" w:rsidP="001B31F9">
            <w:pPr>
              <w:pStyle w:val="TAL"/>
              <w:rPr>
                <w:sz w:val="16"/>
                <w:szCs w:val="16"/>
              </w:rPr>
            </w:pPr>
            <w:r w:rsidRPr="001B31F9">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38FD538" w14:textId="5059682D" w:rsidR="001B31F9" w:rsidRDefault="001B31F9" w:rsidP="001B31F9">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F38DA7" w14:textId="3832869B" w:rsidR="001B31F9" w:rsidRDefault="001B31F9" w:rsidP="001B31F9">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8DFE03" w14:textId="2B09BC56" w:rsidR="001B31F9" w:rsidRPr="009905FE" w:rsidRDefault="001B31F9" w:rsidP="001B31F9">
            <w:pPr>
              <w:pStyle w:val="TAL"/>
              <w:rPr>
                <w:sz w:val="16"/>
                <w:szCs w:val="16"/>
              </w:rPr>
            </w:pPr>
            <w:r w:rsidRPr="001B31F9">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6715D" w14:textId="77777777" w:rsidR="001B31F9" w:rsidRDefault="001B31F9" w:rsidP="001B31F9">
            <w:pPr>
              <w:pStyle w:val="TAC"/>
              <w:jc w:val="left"/>
              <w:rPr>
                <w:sz w:val="16"/>
                <w:szCs w:val="16"/>
              </w:rPr>
            </w:pPr>
            <w:r>
              <w:rPr>
                <w:sz w:val="16"/>
                <w:szCs w:val="16"/>
              </w:rPr>
              <w:t>16.5.0</w:t>
            </w:r>
          </w:p>
        </w:tc>
      </w:tr>
      <w:tr w:rsidR="001B31F9" w:rsidRPr="001B31F9" w14:paraId="491BB21B" w14:textId="77777777" w:rsidTr="00041046">
        <w:tc>
          <w:tcPr>
            <w:tcW w:w="800" w:type="dxa"/>
            <w:tcBorders>
              <w:top w:val="single" w:sz="4" w:space="0" w:color="auto"/>
              <w:left w:val="single" w:sz="4" w:space="0" w:color="auto"/>
              <w:bottom w:val="single" w:sz="4" w:space="0" w:color="auto"/>
              <w:right w:val="single" w:sz="4" w:space="0" w:color="auto"/>
            </w:tcBorders>
            <w:shd w:val="solid" w:color="FFFFFF" w:fill="auto"/>
          </w:tcPr>
          <w:p w14:paraId="6E0ABCEA" w14:textId="77777777" w:rsidR="001B31F9" w:rsidRDefault="001B31F9" w:rsidP="001B31F9">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FE44EF" w14:textId="77777777" w:rsidR="001B31F9" w:rsidRDefault="001B31F9" w:rsidP="001B31F9">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1A75C44" w14:textId="69238584" w:rsidR="001B31F9" w:rsidRDefault="001B31F9" w:rsidP="001B31F9">
            <w:pPr>
              <w:pStyle w:val="TAC"/>
              <w:jc w:val="left"/>
              <w:rPr>
                <w:sz w:val="16"/>
                <w:szCs w:val="16"/>
              </w:rPr>
            </w:pPr>
            <w:r w:rsidRPr="001B31F9">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8B7591" w14:textId="0562B4D0" w:rsidR="001B31F9" w:rsidRDefault="001B31F9" w:rsidP="001B31F9">
            <w:pPr>
              <w:pStyle w:val="TAL"/>
              <w:rPr>
                <w:sz w:val="16"/>
                <w:szCs w:val="16"/>
              </w:rPr>
            </w:pPr>
            <w:r w:rsidRPr="001B31F9">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D2A25DA" w14:textId="10FE7731" w:rsidR="001B31F9" w:rsidRDefault="001B31F9" w:rsidP="001B31F9">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FADE82" w14:textId="36BF547F" w:rsidR="001B31F9" w:rsidRDefault="001B31F9" w:rsidP="001B31F9">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36F18D" w14:textId="02784CDC" w:rsidR="001B31F9" w:rsidRPr="009905FE" w:rsidRDefault="001B31F9" w:rsidP="001B31F9">
            <w:pPr>
              <w:pStyle w:val="TAL"/>
              <w:rPr>
                <w:sz w:val="16"/>
                <w:szCs w:val="16"/>
              </w:rPr>
            </w:pPr>
            <w:r w:rsidRPr="001B31F9">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DD7D46" w14:textId="77777777" w:rsidR="001B31F9" w:rsidRDefault="001B31F9" w:rsidP="001B31F9">
            <w:pPr>
              <w:pStyle w:val="TAC"/>
              <w:jc w:val="left"/>
              <w:rPr>
                <w:sz w:val="16"/>
                <w:szCs w:val="16"/>
              </w:rPr>
            </w:pPr>
            <w:r>
              <w:rPr>
                <w:sz w:val="16"/>
                <w:szCs w:val="16"/>
              </w:rPr>
              <w:t>16.5.0</w:t>
            </w:r>
          </w:p>
        </w:tc>
      </w:tr>
      <w:tr w:rsidR="001B31F9" w:rsidRPr="001B31F9" w14:paraId="35453884" w14:textId="77777777" w:rsidTr="00041046">
        <w:tc>
          <w:tcPr>
            <w:tcW w:w="800" w:type="dxa"/>
            <w:tcBorders>
              <w:top w:val="single" w:sz="4" w:space="0" w:color="auto"/>
              <w:left w:val="single" w:sz="4" w:space="0" w:color="auto"/>
              <w:bottom w:val="single" w:sz="4" w:space="0" w:color="auto"/>
              <w:right w:val="single" w:sz="4" w:space="0" w:color="auto"/>
            </w:tcBorders>
            <w:shd w:val="solid" w:color="FFFFFF" w:fill="auto"/>
          </w:tcPr>
          <w:p w14:paraId="468CA12E" w14:textId="77777777" w:rsidR="001B31F9" w:rsidRDefault="001B31F9" w:rsidP="001B31F9">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046B7" w14:textId="77777777" w:rsidR="001B31F9" w:rsidRDefault="001B31F9" w:rsidP="001B31F9">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75AEA0" w14:textId="12C61650" w:rsidR="001B31F9" w:rsidRDefault="001B31F9" w:rsidP="001B31F9">
            <w:pPr>
              <w:pStyle w:val="TAC"/>
              <w:jc w:val="left"/>
              <w:rPr>
                <w:sz w:val="16"/>
                <w:szCs w:val="16"/>
              </w:rPr>
            </w:pPr>
            <w:r w:rsidRPr="001B31F9">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8B9094A" w14:textId="65196A2B" w:rsidR="001B31F9" w:rsidRDefault="001B31F9" w:rsidP="001B31F9">
            <w:pPr>
              <w:pStyle w:val="TAL"/>
              <w:rPr>
                <w:sz w:val="16"/>
                <w:szCs w:val="16"/>
              </w:rPr>
            </w:pPr>
            <w:r w:rsidRPr="001B31F9">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A63B91" w14:textId="0D2F5B69" w:rsidR="001B31F9" w:rsidRDefault="001B31F9" w:rsidP="001B31F9">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4801CA" w14:textId="1B0AF241" w:rsidR="001B31F9" w:rsidRDefault="001B31F9" w:rsidP="001B31F9">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79939A" w14:textId="3523B70F" w:rsidR="001B31F9" w:rsidRPr="009905FE" w:rsidRDefault="001B31F9" w:rsidP="001B31F9">
            <w:pPr>
              <w:pStyle w:val="TAL"/>
              <w:rPr>
                <w:sz w:val="16"/>
                <w:szCs w:val="16"/>
              </w:rPr>
            </w:pPr>
            <w:r w:rsidRPr="001B31F9">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04008" w14:textId="77777777" w:rsidR="001B31F9" w:rsidRDefault="001B31F9" w:rsidP="001B31F9">
            <w:pPr>
              <w:pStyle w:val="TAC"/>
              <w:jc w:val="left"/>
              <w:rPr>
                <w:sz w:val="16"/>
                <w:szCs w:val="16"/>
              </w:rPr>
            </w:pPr>
            <w:r>
              <w:rPr>
                <w:sz w:val="16"/>
                <w:szCs w:val="16"/>
              </w:rPr>
              <w:t>16.5.0</w:t>
            </w:r>
          </w:p>
        </w:tc>
      </w:tr>
      <w:tr w:rsidR="001B31F9" w:rsidRPr="001B31F9" w14:paraId="5A0EB3BA" w14:textId="77777777" w:rsidTr="00041046">
        <w:tc>
          <w:tcPr>
            <w:tcW w:w="800" w:type="dxa"/>
            <w:tcBorders>
              <w:top w:val="single" w:sz="4" w:space="0" w:color="auto"/>
              <w:left w:val="single" w:sz="4" w:space="0" w:color="auto"/>
              <w:bottom w:val="single" w:sz="4" w:space="0" w:color="auto"/>
              <w:right w:val="single" w:sz="4" w:space="0" w:color="auto"/>
            </w:tcBorders>
            <w:shd w:val="solid" w:color="FFFFFF" w:fill="auto"/>
          </w:tcPr>
          <w:p w14:paraId="3B95EFFA" w14:textId="77777777" w:rsidR="001B31F9" w:rsidRDefault="001B31F9" w:rsidP="001B31F9">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4235D" w14:textId="77777777" w:rsidR="001B31F9" w:rsidRDefault="001B31F9" w:rsidP="001B31F9">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6D5C96" w14:textId="5452AA1E" w:rsidR="001B31F9" w:rsidRDefault="001B31F9" w:rsidP="001B31F9">
            <w:pPr>
              <w:pStyle w:val="TAC"/>
              <w:jc w:val="left"/>
              <w:rPr>
                <w:sz w:val="16"/>
                <w:szCs w:val="16"/>
              </w:rPr>
            </w:pPr>
            <w:r w:rsidRPr="001B31F9">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85AA01" w14:textId="0DFC5A0B" w:rsidR="001B31F9" w:rsidRDefault="001B31F9" w:rsidP="001B31F9">
            <w:pPr>
              <w:pStyle w:val="TAL"/>
              <w:rPr>
                <w:sz w:val="16"/>
                <w:szCs w:val="16"/>
              </w:rPr>
            </w:pPr>
            <w:r w:rsidRPr="001B31F9">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FD7CC17" w14:textId="6CD27EFE" w:rsidR="001B31F9" w:rsidRDefault="001B31F9" w:rsidP="001B31F9">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4BD857D" w14:textId="251714D7" w:rsidR="001B31F9" w:rsidRDefault="001B31F9" w:rsidP="001B31F9">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B70545" w14:textId="4D55CDB8" w:rsidR="001B31F9" w:rsidRPr="009905FE" w:rsidRDefault="001B31F9" w:rsidP="001B31F9">
            <w:pPr>
              <w:pStyle w:val="TAL"/>
              <w:rPr>
                <w:sz w:val="16"/>
                <w:szCs w:val="16"/>
              </w:rPr>
            </w:pPr>
            <w:r w:rsidRPr="001B31F9">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0174" w14:textId="77777777" w:rsidR="001B31F9" w:rsidRDefault="001B31F9" w:rsidP="001B31F9">
            <w:pPr>
              <w:pStyle w:val="TAC"/>
              <w:jc w:val="left"/>
              <w:rPr>
                <w:sz w:val="16"/>
                <w:szCs w:val="16"/>
              </w:rPr>
            </w:pPr>
            <w:r>
              <w:rPr>
                <w:sz w:val="16"/>
                <w:szCs w:val="16"/>
              </w:rPr>
              <w:t>16.5.0</w:t>
            </w:r>
          </w:p>
        </w:tc>
      </w:tr>
      <w:tr w:rsidR="001B31F9" w:rsidRPr="001B31F9" w14:paraId="7242BEC7" w14:textId="77777777" w:rsidTr="00041046">
        <w:tc>
          <w:tcPr>
            <w:tcW w:w="800" w:type="dxa"/>
            <w:tcBorders>
              <w:top w:val="single" w:sz="4" w:space="0" w:color="auto"/>
              <w:left w:val="single" w:sz="4" w:space="0" w:color="auto"/>
              <w:bottom w:val="single" w:sz="4" w:space="0" w:color="auto"/>
              <w:right w:val="single" w:sz="4" w:space="0" w:color="auto"/>
            </w:tcBorders>
            <w:shd w:val="solid" w:color="FFFFFF" w:fill="auto"/>
          </w:tcPr>
          <w:p w14:paraId="0111D8B1" w14:textId="77777777" w:rsidR="001B31F9" w:rsidRDefault="001B31F9" w:rsidP="001B31F9">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A3EB" w14:textId="77777777" w:rsidR="001B31F9" w:rsidRDefault="001B31F9" w:rsidP="001B31F9">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44728E3" w14:textId="02551D70" w:rsidR="001B31F9" w:rsidRDefault="001B31F9" w:rsidP="001B31F9">
            <w:pPr>
              <w:pStyle w:val="TAC"/>
              <w:jc w:val="left"/>
              <w:rPr>
                <w:sz w:val="16"/>
                <w:szCs w:val="16"/>
              </w:rPr>
            </w:pPr>
            <w:r w:rsidRPr="001B31F9">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8F892D9" w14:textId="01874278" w:rsidR="001B31F9" w:rsidRDefault="001B31F9" w:rsidP="001B31F9">
            <w:pPr>
              <w:pStyle w:val="TAL"/>
              <w:rPr>
                <w:sz w:val="16"/>
                <w:szCs w:val="16"/>
              </w:rPr>
            </w:pPr>
            <w:r w:rsidRPr="001B31F9">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26732A" w14:textId="625ECAC9" w:rsidR="001B31F9" w:rsidRDefault="001B31F9" w:rsidP="001B31F9">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51CCE0E" w14:textId="3D0D9836" w:rsidR="001B31F9" w:rsidRDefault="001B31F9" w:rsidP="001B31F9">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19A09E" w14:textId="7C531F38" w:rsidR="001B31F9" w:rsidRPr="009905FE" w:rsidRDefault="001B31F9" w:rsidP="001B31F9">
            <w:pPr>
              <w:pStyle w:val="TAL"/>
              <w:rPr>
                <w:sz w:val="16"/>
                <w:szCs w:val="16"/>
              </w:rPr>
            </w:pPr>
            <w:r w:rsidRPr="001B31F9">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8359" w14:textId="77777777" w:rsidR="001B31F9" w:rsidRDefault="001B31F9" w:rsidP="001B31F9">
            <w:pPr>
              <w:pStyle w:val="TAC"/>
              <w:jc w:val="left"/>
              <w:rPr>
                <w:sz w:val="16"/>
                <w:szCs w:val="16"/>
              </w:rPr>
            </w:pPr>
            <w:r>
              <w:rPr>
                <w:sz w:val="16"/>
                <w:szCs w:val="16"/>
              </w:rPr>
              <w:t>16.5.0</w:t>
            </w:r>
          </w:p>
        </w:tc>
      </w:tr>
    </w:tbl>
    <w:p w14:paraId="592A6DEE" w14:textId="77777777" w:rsidR="00784A32" w:rsidRPr="0066502E" w:rsidRDefault="00784A32" w:rsidP="00784A32">
      <w:pPr>
        <w:rPr>
          <w:rFonts w:ascii="Arial" w:hAnsi="Arial"/>
          <w:sz w:val="16"/>
          <w:szCs w:val="16"/>
        </w:rPr>
      </w:pPr>
    </w:p>
    <w:sectPr w:rsidR="00784A32" w:rsidRPr="0066502E">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F0A3C7" w14:textId="77777777" w:rsidR="0068537E" w:rsidRDefault="0068537E">
      <w:r>
        <w:separator/>
      </w:r>
    </w:p>
  </w:endnote>
  <w:endnote w:type="continuationSeparator" w:id="0">
    <w:p w14:paraId="470D56BC" w14:textId="77777777" w:rsidR="0068537E" w:rsidRDefault="0068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charset w:val="80"/>
    <w:family w:val="modern"/>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16EE05" w14:textId="77777777" w:rsidR="0068537E" w:rsidRDefault="0068537E">
      <w:r>
        <w:separator/>
      </w:r>
    </w:p>
  </w:footnote>
  <w:footnote w:type="continuationSeparator" w:id="0">
    <w:p w14:paraId="674A1FCC" w14:textId="77777777" w:rsidR="0068537E" w:rsidRDefault="006853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71FC73" w14:textId="0BD9A309"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FA8">
      <w:rPr>
        <w:rFonts w:ascii="Arial" w:hAnsi="Arial" w:cs="Arial"/>
        <w:b/>
        <w:noProof/>
        <w:sz w:val="18"/>
        <w:szCs w:val="18"/>
      </w:rPr>
      <w:t>3GPP TS 36.579-6 V16.5.0 (2024-06)</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1C946FF3"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FA8">
      <w:rPr>
        <w:rFonts w:ascii="Arial" w:hAnsi="Arial" w:cs="Arial"/>
        <w:b/>
        <w:noProof/>
        <w:sz w:val="18"/>
        <w:szCs w:val="18"/>
      </w:rPr>
      <w:t>Release 16</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35360230">
    <w:abstractNumId w:val="2"/>
  </w:num>
  <w:num w:numId="2" w16cid:durableId="508250079">
    <w:abstractNumId w:val="1"/>
  </w:num>
  <w:num w:numId="3" w16cid:durableId="15313321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63"/>
    <w:rsid w:val="00024184"/>
    <w:rsid w:val="00032262"/>
    <w:rsid w:val="00033397"/>
    <w:rsid w:val="00040095"/>
    <w:rsid w:val="00041046"/>
    <w:rsid w:val="00051834"/>
    <w:rsid w:val="00054A22"/>
    <w:rsid w:val="00062023"/>
    <w:rsid w:val="000655A6"/>
    <w:rsid w:val="000670FE"/>
    <w:rsid w:val="00072D76"/>
    <w:rsid w:val="0007574A"/>
    <w:rsid w:val="00080512"/>
    <w:rsid w:val="00086A32"/>
    <w:rsid w:val="00095F66"/>
    <w:rsid w:val="000A22D7"/>
    <w:rsid w:val="000C47C3"/>
    <w:rsid w:val="000D58AB"/>
    <w:rsid w:val="000E25AB"/>
    <w:rsid w:val="000E541B"/>
    <w:rsid w:val="000F1A74"/>
    <w:rsid w:val="0010629E"/>
    <w:rsid w:val="00107ED9"/>
    <w:rsid w:val="00110CEA"/>
    <w:rsid w:val="00130477"/>
    <w:rsid w:val="00133525"/>
    <w:rsid w:val="00137932"/>
    <w:rsid w:val="00140D67"/>
    <w:rsid w:val="001459D0"/>
    <w:rsid w:val="00157C95"/>
    <w:rsid w:val="00166318"/>
    <w:rsid w:val="00166FBC"/>
    <w:rsid w:val="0016734F"/>
    <w:rsid w:val="00184B8C"/>
    <w:rsid w:val="00186926"/>
    <w:rsid w:val="001A4C42"/>
    <w:rsid w:val="001A7420"/>
    <w:rsid w:val="001B0518"/>
    <w:rsid w:val="001B31F9"/>
    <w:rsid w:val="001B6637"/>
    <w:rsid w:val="001B7F04"/>
    <w:rsid w:val="001C21C3"/>
    <w:rsid w:val="001D02C2"/>
    <w:rsid w:val="001D621D"/>
    <w:rsid w:val="001E3144"/>
    <w:rsid w:val="001F0C1D"/>
    <w:rsid w:val="001F1132"/>
    <w:rsid w:val="001F168B"/>
    <w:rsid w:val="001F2057"/>
    <w:rsid w:val="00201E3B"/>
    <w:rsid w:val="00201E42"/>
    <w:rsid w:val="00213251"/>
    <w:rsid w:val="0022133C"/>
    <w:rsid w:val="0022551D"/>
    <w:rsid w:val="00225741"/>
    <w:rsid w:val="002347A2"/>
    <w:rsid w:val="002451E3"/>
    <w:rsid w:val="002514EE"/>
    <w:rsid w:val="002528A9"/>
    <w:rsid w:val="00253D71"/>
    <w:rsid w:val="002675F0"/>
    <w:rsid w:val="0027605B"/>
    <w:rsid w:val="00276ABC"/>
    <w:rsid w:val="002A38A7"/>
    <w:rsid w:val="002A4F7D"/>
    <w:rsid w:val="002B1EC7"/>
    <w:rsid w:val="002B6339"/>
    <w:rsid w:val="002C03E6"/>
    <w:rsid w:val="002D002B"/>
    <w:rsid w:val="002D2E39"/>
    <w:rsid w:val="002E00EE"/>
    <w:rsid w:val="002E1FD3"/>
    <w:rsid w:val="002E640A"/>
    <w:rsid w:val="002E6B18"/>
    <w:rsid w:val="002F1414"/>
    <w:rsid w:val="00301DB1"/>
    <w:rsid w:val="003134AC"/>
    <w:rsid w:val="003172DC"/>
    <w:rsid w:val="00320201"/>
    <w:rsid w:val="0033407D"/>
    <w:rsid w:val="00346F82"/>
    <w:rsid w:val="0035462D"/>
    <w:rsid w:val="00354887"/>
    <w:rsid w:val="00355119"/>
    <w:rsid w:val="003619C3"/>
    <w:rsid w:val="003675AC"/>
    <w:rsid w:val="003765B8"/>
    <w:rsid w:val="00390016"/>
    <w:rsid w:val="003902D4"/>
    <w:rsid w:val="003A350C"/>
    <w:rsid w:val="003C3971"/>
    <w:rsid w:val="003F2FF0"/>
    <w:rsid w:val="003F4465"/>
    <w:rsid w:val="0040702D"/>
    <w:rsid w:val="004144A6"/>
    <w:rsid w:val="0042071A"/>
    <w:rsid w:val="00423334"/>
    <w:rsid w:val="00424F8B"/>
    <w:rsid w:val="00426F2F"/>
    <w:rsid w:val="00432C8A"/>
    <w:rsid w:val="004345EC"/>
    <w:rsid w:val="0045163D"/>
    <w:rsid w:val="004567BD"/>
    <w:rsid w:val="004631B4"/>
    <w:rsid w:val="0046517F"/>
    <w:rsid w:val="00465515"/>
    <w:rsid w:val="00471689"/>
    <w:rsid w:val="00475A5D"/>
    <w:rsid w:val="0048369E"/>
    <w:rsid w:val="004A01BC"/>
    <w:rsid w:val="004C4902"/>
    <w:rsid w:val="004D3578"/>
    <w:rsid w:val="004E213A"/>
    <w:rsid w:val="004F0988"/>
    <w:rsid w:val="004F3340"/>
    <w:rsid w:val="004F4473"/>
    <w:rsid w:val="00514499"/>
    <w:rsid w:val="005207C8"/>
    <w:rsid w:val="00522C29"/>
    <w:rsid w:val="00530B2F"/>
    <w:rsid w:val="00530C26"/>
    <w:rsid w:val="0053388B"/>
    <w:rsid w:val="00535773"/>
    <w:rsid w:val="005377F9"/>
    <w:rsid w:val="00537B2A"/>
    <w:rsid w:val="00543E6C"/>
    <w:rsid w:val="00547BD1"/>
    <w:rsid w:val="00555CBD"/>
    <w:rsid w:val="00565087"/>
    <w:rsid w:val="005871F6"/>
    <w:rsid w:val="00597B11"/>
    <w:rsid w:val="005A2039"/>
    <w:rsid w:val="005A242E"/>
    <w:rsid w:val="005A4C86"/>
    <w:rsid w:val="005B0464"/>
    <w:rsid w:val="005D082D"/>
    <w:rsid w:val="005D1244"/>
    <w:rsid w:val="005D2E01"/>
    <w:rsid w:val="005D374E"/>
    <w:rsid w:val="005D7526"/>
    <w:rsid w:val="005E4BB2"/>
    <w:rsid w:val="005F4517"/>
    <w:rsid w:val="00602AEA"/>
    <w:rsid w:val="00614FDF"/>
    <w:rsid w:val="0063543D"/>
    <w:rsid w:val="0064107C"/>
    <w:rsid w:val="00647114"/>
    <w:rsid w:val="0066502E"/>
    <w:rsid w:val="0068537E"/>
    <w:rsid w:val="00685E79"/>
    <w:rsid w:val="006A323F"/>
    <w:rsid w:val="006B30D0"/>
    <w:rsid w:val="006B3342"/>
    <w:rsid w:val="006C3D95"/>
    <w:rsid w:val="006D2B1E"/>
    <w:rsid w:val="006E5C86"/>
    <w:rsid w:val="006F7A84"/>
    <w:rsid w:val="00701116"/>
    <w:rsid w:val="00713C44"/>
    <w:rsid w:val="00721633"/>
    <w:rsid w:val="007241C4"/>
    <w:rsid w:val="00734A5B"/>
    <w:rsid w:val="0074026F"/>
    <w:rsid w:val="007429F6"/>
    <w:rsid w:val="00744E76"/>
    <w:rsid w:val="00764DD4"/>
    <w:rsid w:val="00765FCD"/>
    <w:rsid w:val="007679C1"/>
    <w:rsid w:val="007701C4"/>
    <w:rsid w:val="00774DA4"/>
    <w:rsid w:val="007771CC"/>
    <w:rsid w:val="00781397"/>
    <w:rsid w:val="00781F0F"/>
    <w:rsid w:val="00784A32"/>
    <w:rsid w:val="00795872"/>
    <w:rsid w:val="007B5CF8"/>
    <w:rsid w:val="007B600E"/>
    <w:rsid w:val="007B636C"/>
    <w:rsid w:val="007C3EDC"/>
    <w:rsid w:val="007D20C3"/>
    <w:rsid w:val="007D42EC"/>
    <w:rsid w:val="007E4BE2"/>
    <w:rsid w:val="007F0F4A"/>
    <w:rsid w:val="007F5BF3"/>
    <w:rsid w:val="008028A4"/>
    <w:rsid w:val="00806B2F"/>
    <w:rsid w:val="00812835"/>
    <w:rsid w:val="0081530A"/>
    <w:rsid w:val="008175AC"/>
    <w:rsid w:val="00830747"/>
    <w:rsid w:val="008437A7"/>
    <w:rsid w:val="00855A7B"/>
    <w:rsid w:val="0087351F"/>
    <w:rsid w:val="008739C9"/>
    <w:rsid w:val="008768CA"/>
    <w:rsid w:val="00886417"/>
    <w:rsid w:val="008866F3"/>
    <w:rsid w:val="00896C4B"/>
    <w:rsid w:val="00897078"/>
    <w:rsid w:val="008972DB"/>
    <w:rsid w:val="008A5F41"/>
    <w:rsid w:val="008C384C"/>
    <w:rsid w:val="008D6305"/>
    <w:rsid w:val="008F0EE3"/>
    <w:rsid w:val="008F585E"/>
    <w:rsid w:val="008F6576"/>
    <w:rsid w:val="0090271F"/>
    <w:rsid w:val="00902E23"/>
    <w:rsid w:val="009114D7"/>
    <w:rsid w:val="0091348E"/>
    <w:rsid w:val="009147D0"/>
    <w:rsid w:val="00917CCB"/>
    <w:rsid w:val="0092398D"/>
    <w:rsid w:val="00942EC2"/>
    <w:rsid w:val="00957743"/>
    <w:rsid w:val="0097259A"/>
    <w:rsid w:val="009905FE"/>
    <w:rsid w:val="009A1D55"/>
    <w:rsid w:val="009A56EE"/>
    <w:rsid w:val="009B7B5F"/>
    <w:rsid w:val="009E3B86"/>
    <w:rsid w:val="009F29D3"/>
    <w:rsid w:val="009F37B7"/>
    <w:rsid w:val="00A04A09"/>
    <w:rsid w:val="00A10F02"/>
    <w:rsid w:val="00A164B4"/>
    <w:rsid w:val="00A214D7"/>
    <w:rsid w:val="00A23556"/>
    <w:rsid w:val="00A26956"/>
    <w:rsid w:val="00A27486"/>
    <w:rsid w:val="00A53724"/>
    <w:rsid w:val="00A540B5"/>
    <w:rsid w:val="00A56066"/>
    <w:rsid w:val="00A73129"/>
    <w:rsid w:val="00A77C82"/>
    <w:rsid w:val="00A8212F"/>
    <w:rsid w:val="00A82346"/>
    <w:rsid w:val="00A92BA1"/>
    <w:rsid w:val="00AA3E2C"/>
    <w:rsid w:val="00AC2BA2"/>
    <w:rsid w:val="00AC6BC6"/>
    <w:rsid w:val="00AD0A53"/>
    <w:rsid w:val="00AD62C6"/>
    <w:rsid w:val="00AD7EAC"/>
    <w:rsid w:val="00AE50DC"/>
    <w:rsid w:val="00AE65E2"/>
    <w:rsid w:val="00B02B1F"/>
    <w:rsid w:val="00B056C5"/>
    <w:rsid w:val="00B11FA8"/>
    <w:rsid w:val="00B15449"/>
    <w:rsid w:val="00B20F81"/>
    <w:rsid w:val="00B27479"/>
    <w:rsid w:val="00B33477"/>
    <w:rsid w:val="00B5089C"/>
    <w:rsid w:val="00B741CB"/>
    <w:rsid w:val="00B82B2E"/>
    <w:rsid w:val="00B8623A"/>
    <w:rsid w:val="00B91CB4"/>
    <w:rsid w:val="00B93086"/>
    <w:rsid w:val="00B97141"/>
    <w:rsid w:val="00BA19ED"/>
    <w:rsid w:val="00BA4B8D"/>
    <w:rsid w:val="00BA6F5D"/>
    <w:rsid w:val="00BB1E03"/>
    <w:rsid w:val="00BB482A"/>
    <w:rsid w:val="00BB75A2"/>
    <w:rsid w:val="00BB7DF4"/>
    <w:rsid w:val="00BC0F7D"/>
    <w:rsid w:val="00BD2495"/>
    <w:rsid w:val="00BD7D31"/>
    <w:rsid w:val="00BE3255"/>
    <w:rsid w:val="00BF0030"/>
    <w:rsid w:val="00BF029B"/>
    <w:rsid w:val="00BF128E"/>
    <w:rsid w:val="00BF1DD3"/>
    <w:rsid w:val="00C0037C"/>
    <w:rsid w:val="00C074DD"/>
    <w:rsid w:val="00C1496A"/>
    <w:rsid w:val="00C16E65"/>
    <w:rsid w:val="00C264FB"/>
    <w:rsid w:val="00C312CA"/>
    <w:rsid w:val="00C31E24"/>
    <w:rsid w:val="00C33079"/>
    <w:rsid w:val="00C3619D"/>
    <w:rsid w:val="00C36A53"/>
    <w:rsid w:val="00C4492D"/>
    <w:rsid w:val="00C45231"/>
    <w:rsid w:val="00C514A1"/>
    <w:rsid w:val="00C53AD1"/>
    <w:rsid w:val="00C630E0"/>
    <w:rsid w:val="00C652A8"/>
    <w:rsid w:val="00C65F9C"/>
    <w:rsid w:val="00C6792A"/>
    <w:rsid w:val="00C72833"/>
    <w:rsid w:val="00C77067"/>
    <w:rsid w:val="00C80F1D"/>
    <w:rsid w:val="00C8339F"/>
    <w:rsid w:val="00C8539B"/>
    <w:rsid w:val="00C93F40"/>
    <w:rsid w:val="00C95DD0"/>
    <w:rsid w:val="00CA0EC1"/>
    <w:rsid w:val="00CA1B27"/>
    <w:rsid w:val="00CA3D0C"/>
    <w:rsid w:val="00CB438D"/>
    <w:rsid w:val="00CB7C41"/>
    <w:rsid w:val="00CC25D8"/>
    <w:rsid w:val="00CD09A9"/>
    <w:rsid w:val="00CD0B67"/>
    <w:rsid w:val="00CE7E0E"/>
    <w:rsid w:val="00CF48F5"/>
    <w:rsid w:val="00CF5BEA"/>
    <w:rsid w:val="00CF5E84"/>
    <w:rsid w:val="00D03080"/>
    <w:rsid w:val="00D16162"/>
    <w:rsid w:val="00D16DCA"/>
    <w:rsid w:val="00D24726"/>
    <w:rsid w:val="00D248D9"/>
    <w:rsid w:val="00D35E6A"/>
    <w:rsid w:val="00D36110"/>
    <w:rsid w:val="00D46F10"/>
    <w:rsid w:val="00D47391"/>
    <w:rsid w:val="00D57972"/>
    <w:rsid w:val="00D57CA3"/>
    <w:rsid w:val="00D65C76"/>
    <w:rsid w:val="00D675A9"/>
    <w:rsid w:val="00D738D6"/>
    <w:rsid w:val="00D74F31"/>
    <w:rsid w:val="00D755EB"/>
    <w:rsid w:val="00D76048"/>
    <w:rsid w:val="00D83AAD"/>
    <w:rsid w:val="00D87702"/>
    <w:rsid w:val="00D87E00"/>
    <w:rsid w:val="00D9134D"/>
    <w:rsid w:val="00DA0600"/>
    <w:rsid w:val="00DA7A03"/>
    <w:rsid w:val="00DB079F"/>
    <w:rsid w:val="00DB1818"/>
    <w:rsid w:val="00DC309B"/>
    <w:rsid w:val="00DC4DA2"/>
    <w:rsid w:val="00DC5FAA"/>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26A4"/>
    <w:rsid w:val="00E437C0"/>
    <w:rsid w:val="00E44582"/>
    <w:rsid w:val="00E51017"/>
    <w:rsid w:val="00E64A8B"/>
    <w:rsid w:val="00E66119"/>
    <w:rsid w:val="00E7471A"/>
    <w:rsid w:val="00E77645"/>
    <w:rsid w:val="00E87B9C"/>
    <w:rsid w:val="00E93EF2"/>
    <w:rsid w:val="00E972B2"/>
    <w:rsid w:val="00EA15B0"/>
    <w:rsid w:val="00EA5EA7"/>
    <w:rsid w:val="00EA6AFF"/>
    <w:rsid w:val="00EA6FB1"/>
    <w:rsid w:val="00EB5F99"/>
    <w:rsid w:val="00EC4A25"/>
    <w:rsid w:val="00EE17EB"/>
    <w:rsid w:val="00EE2F01"/>
    <w:rsid w:val="00F0256D"/>
    <w:rsid w:val="00F025A2"/>
    <w:rsid w:val="00F04712"/>
    <w:rsid w:val="00F13360"/>
    <w:rsid w:val="00F16398"/>
    <w:rsid w:val="00F22EC7"/>
    <w:rsid w:val="00F325C8"/>
    <w:rsid w:val="00F34488"/>
    <w:rsid w:val="00F404DB"/>
    <w:rsid w:val="00F43F6F"/>
    <w:rsid w:val="00F56AAB"/>
    <w:rsid w:val="00F637BD"/>
    <w:rsid w:val="00F653B8"/>
    <w:rsid w:val="00F67D29"/>
    <w:rsid w:val="00F761D0"/>
    <w:rsid w:val="00F812C3"/>
    <w:rsid w:val="00F86990"/>
    <w:rsid w:val="00F9008D"/>
    <w:rsid w:val="00F90406"/>
    <w:rsid w:val="00FA1266"/>
    <w:rsid w:val="00FC1192"/>
    <w:rsid w:val="00FC6E00"/>
    <w:rsid w:val="00FD1F0D"/>
    <w:rsid w:val="00FD2B6C"/>
    <w:rsid w:val="00FD4D98"/>
    <w:rsid w:val="00FD60DE"/>
    <w:rsid w:val="00FF25D6"/>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1046"/>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0410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041046"/>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041046"/>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41046"/>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041046"/>
    <w:pPr>
      <w:ind w:left="1701" w:hanging="1701"/>
      <w:outlineLvl w:val="4"/>
    </w:pPr>
    <w:rPr>
      <w:sz w:val="22"/>
    </w:rPr>
  </w:style>
  <w:style w:type="paragraph" w:styleId="Heading6">
    <w:name w:val="heading 6"/>
    <w:aliases w:val="T1,Header 6"/>
    <w:basedOn w:val="H6"/>
    <w:next w:val="Normal"/>
    <w:link w:val="Heading6Char"/>
    <w:qFormat/>
    <w:rsid w:val="00041046"/>
    <w:pPr>
      <w:outlineLvl w:val="5"/>
    </w:pPr>
  </w:style>
  <w:style w:type="paragraph" w:styleId="Heading7">
    <w:name w:val="heading 7"/>
    <w:basedOn w:val="H6"/>
    <w:next w:val="Normal"/>
    <w:link w:val="Heading7Char"/>
    <w:qFormat/>
    <w:rsid w:val="00041046"/>
    <w:pPr>
      <w:outlineLvl w:val="6"/>
    </w:pPr>
  </w:style>
  <w:style w:type="paragraph" w:styleId="Heading8">
    <w:name w:val="heading 8"/>
    <w:basedOn w:val="Heading1"/>
    <w:next w:val="Normal"/>
    <w:link w:val="Heading8Char"/>
    <w:qFormat/>
    <w:rsid w:val="00041046"/>
    <w:pPr>
      <w:ind w:left="0" w:firstLine="0"/>
      <w:outlineLvl w:val="7"/>
    </w:pPr>
  </w:style>
  <w:style w:type="paragraph" w:styleId="Heading9">
    <w:name w:val="heading 9"/>
    <w:basedOn w:val="Heading8"/>
    <w:next w:val="Normal"/>
    <w:link w:val="Heading9Char"/>
    <w:qFormat/>
    <w:rsid w:val="00041046"/>
    <w:pPr>
      <w:outlineLvl w:val="8"/>
    </w:pPr>
  </w:style>
  <w:style w:type="character" w:default="1" w:styleId="DefaultParagraphFont">
    <w:name w:val="Default Paragraph Font"/>
    <w:semiHidden/>
    <w:rsid w:val="0004104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41046"/>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041046"/>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rsid w:val="00784A32"/>
    <w:rPr>
      <w:rFonts w:ascii="Arial" w:hAnsi="Arial"/>
      <w:sz w:val="36"/>
    </w:rPr>
  </w:style>
  <w:style w:type="character" w:customStyle="1" w:styleId="Heading9Char">
    <w:name w:val="Heading 9 Char"/>
    <w:link w:val="Heading9"/>
    <w:rsid w:val="00784A32"/>
    <w:rPr>
      <w:rFonts w:ascii="Arial" w:hAnsi="Arial"/>
      <w:sz w:val="36"/>
    </w:rPr>
  </w:style>
  <w:style w:type="paragraph" w:styleId="TOC9">
    <w:name w:val="toc 9"/>
    <w:basedOn w:val="TOC8"/>
    <w:rsid w:val="00041046"/>
    <w:pPr>
      <w:ind w:left="1418" w:hanging="1418"/>
    </w:pPr>
  </w:style>
  <w:style w:type="paragraph" w:styleId="TOC8">
    <w:name w:val="toc 8"/>
    <w:basedOn w:val="TOC1"/>
    <w:uiPriority w:val="39"/>
    <w:rsid w:val="00041046"/>
    <w:pPr>
      <w:spacing w:before="180"/>
      <w:ind w:left="2693" w:hanging="2693"/>
    </w:pPr>
    <w:rPr>
      <w:b/>
    </w:rPr>
  </w:style>
  <w:style w:type="paragraph" w:styleId="TOC1">
    <w:name w:val="toc 1"/>
    <w:uiPriority w:val="39"/>
    <w:rsid w:val="0004104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041046"/>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04104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4104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rsid w:val="0004104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041046"/>
    <w:pPr>
      <w:ind w:left="1701" w:hanging="1701"/>
    </w:pPr>
  </w:style>
  <w:style w:type="paragraph" w:styleId="TOC4">
    <w:name w:val="toc 4"/>
    <w:basedOn w:val="TOC3"/>
    <w:uiPriority w:val="39"/>
    <w:rsid w:val="00041046"/>
    <w:pPr>
      <w:ind w:left="1418" w:hanging="1418"/>
    </w:pPr>
  </w:style>
  <w:style w:type="paragraph" w:styleId="TOC3">
    <w:name w:val="toc 3"/>
    <w:basedOn w:val="TOC2"/>
    <w:uiPriority w:val="39"/>
    <w:rsid w:val="00041046"/>
    <w:pPr>
      <w:ind w:left="1134" w:hanging="1134"/>
    </w:pPr>
  </w:style>
  <w:style w:type="paragraph" w:styleId="TOC2">
    <w:name w:val="toc 2"/>
    <w:basedOn w:val="TOC1"/>
    <w:uiPriority w:val="39"/>
    <w:rsid w:val="00041046"/>
    <w:pPr>
      <w:keepNext w:val="0"/>
      <w:spacing w:before="0"/>
      <w:ind w:left="851" w:hanging="851"/>
    </w:pPr>
    <w:rPr>
      <w:sz w:val="20"/>
    </w:rPr>
  </w:style>
  <w:style w:type="paragraph" w:styleId="Footer">
    <w:name w:val="footer"/>
    <w:basedOn w:val="Header"/>
    <w:link w:val="FooterChar"/>
    <w:rsid w:val="00041046"/>
    <w:pPr>
      <w:jc w:val="center"/>
    </w:pPr>
    <w:rPr>
      <w:i/>
    </w:rPr>
  </w:style>
  <w:style w:type="character" w:customStyle="1" w:styleId="FooterChar">
    <w:name w:val="Footer Char"/>
    <w:link w:val="Footer"/>
    <w:rsid w:val="00784A32"/>
    <w:rPr>
      <w:rFonts w:ascii="Arial" w:hAnsi="Arial"/>
      <w:b/>
      <w:i/>
      <w:noProof/>
      <w:sz w:val="18"/>
    </w:rPr>
  </w:style>
  <w:style w:type="paragraph" w:customStyle="1" w:styleId="TT">
    <w:name w:val="TT"/>
    <w:basedOn w:val="Heading1"/>
    <w:next w:val="Normal"/>
    <w:rsid w:val="00041046"/>
    <w:pPr>
      <w:outlineLvl w:val="9"/>
    </w:pPr>
  </w:style>
  <w:style w:type="paragraph" w:customStyle="1" w:styleId="NF">
    <w:name w:val="NF"/>
    <w:basedOn w:val="NO"/>
    <w:rsid w:val="00041046"/>
    <w:pPr>
      <w:keepNext/>
      <w:spacing w:after="0"/>
    </w:pPr>
    <w:rPr>
      <w:rFonts w:ascii="Arial" w:hAnsi="Arial"/>
      <w:sz w:val="18"/>
    </w:rPr>
  </w:style>
  <w:style w:type="paragraph" w:customStyle="1" w:styleId="NO">
    <w:name w:val="NO"/>
    <w:basedOn w:val="Normal"/>
    <w:link w:val="NOChar2"/>
    <w:rsid w:val="00041046"/>
    <w:pPr>
      <w:keepLines/>
      <w:ind w:left="1135" w:hanging="851"/>
    </w:pPr>
  </w:style>
  <w:style w:type="character" w:customStyle="1" w:styleId="NOChar2">
    <w:name w:val="NO Char2"/>
    <w:link w:val="NO"/>
    <w:locked/>
    <w:rsid w:val="00784A32"/>
  </w:style>
  <w:style w:type="paragraph" w:customStyle="1" w:styleId="PL">
    <w:name w:val="PL"/>
    <w:link w:val="PLChar"/>
    <w:rsid w:val="000410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041046"/>
    <w:pPr>
      <w:jc w:val="right"/>
    </w:pPr>
  </w:style>
  <w:style w:type="paragraph" w:customStyle="1" w:styleId="TAL">
    <w:name w:val="TAL"/>
    <w:basedOn w:val="Normal"/>
    <w:link w:val="TALChar"/>
    <w:rsid w:val="00041046"/>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rsid w:val="00041046"/>
    <w:rPr>
      <w:b/>
    </w:rPr>
  </w:style>
  <w:style w:type="paragraph" w:customStyle="1" w:styleId="TAC">
    <w:name w:val="TAC"/>
    <w:basedOn w:val="TAL"/>
    <w:link w:val="TACCar"/>
    <w:rsid w:val="00041046"/>
    <w:pPr>
      <w:jc w:val="center"/>
    </w:pPr>
  </w:style>
  <w:style w:type="character" w:customStyle="1" w:styleId="TACCar">
    <w:name w:val="TAC Car"/>
    <w:link w:val="TAC"/>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rsid w:val="0004104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41046"/>
    <w:pPr>
      <w:keepLines/>
      <w:ind w:left="1702" w:hanging="1418"/>
    </w:pPr>
  </w:style>
  <w:style w:type="character" w:customStyle="1" w:styleId="EXCar">
    <w:name w:val="EX Car"/>
    <w:link w:val="EX"/>
    <w:rsid w:val="00784A32"/>
  </w:style>
  <w:style w:type="paragraph" w:customStyle="1" w:styleId="FP">
    <w:name w:val="FP"/>
    <w:basedOn w:val="Normal"/>
    <w:rsid w:val="00041046"/>
    <w:pPr>
      <w:spacing w:after="0"/>
    </w:pPr>
  </w:style>
  <w:style w:type="paragraph" w:customStyle="1" w:styleId="NW">
    <w:name w:val="NW"/>
    <w:basedOn w:val="NO"/>
    <w:rsid w:val="00041046"/>
    <w:pPr>
      <w:spacing w:after="0"/>
    </w:pPr>
  </w:style>
  <w:style w:type="paragraph" w:customStyle="1" w:styleId="EW">
    <w:name w:val="EW"/>
    <w:basedOn w:val="EX"/>
    <w:rsid w:val="00041046"/>
    <w:pPr>
      <w:spacing w:after="0"/>
    </w:pPr>
  </w:style>
  <w:style w:type="paragraph" w:customStyle="1" w:styleId="B1">
    <w:name w:val="B1"/>
    <w:basedOn w:val="List"/>
    <w:link w:val="B1Char2"/>
    <w:rsid w:val="00041046"/>
  </w:style>
  <w:style w:type="paragraph" w:styleId="List">
    <w:name w:val="List"/>
    <w:basedOn w:val="Normal"/>
    <w:link w:val="ListChar1"/>
    <w:rsid w:val="00041046"/>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rsid w:val="00041046"/>
    <w:pPr>
      <w:ind w:left="1985" w:hanging="1985"/>
    </w:pPr>
  </w:style>
  <w:style w:type="paragraph" w:styleId="TOC7">
    <w:name w:val="toc 7"/>
    <w:basedOn w:val="TOC6"/>
    <w:next w:val="Normal"/>
    <w:rsid w:val="00041046"/>
    <w:pPr>
      <w:ind w:left="2268" w:hanging="2268"/>
    </w:pPr>
  </w:style>
  <w:style w:type="paragraph" w:customStyle="1" w:styleId="EditorsNote">
    <w:name w:val="Editor's Note"/>
    <w:aliases w:val="EN,Editor's Noteormal"/>
    <w:basedOn w:val="NO"/>
    <w:link w:val="EditorsNoteChar"/>
    <w:rsid w:val="00041046"/>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rsid w:val="00041046"/>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link w:val="ZAChar"/>
    <w:rsid w:val="000410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10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104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10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41046"/>
    <w:pPr>
      <w:ind w:left="851" w:hanging="851"/>
    </w:pPr>
  </w:style>
  <w:style w:type="character" w:customStyle="1" w:styleId="TANChar">
    <w:name w:val="TAN Char"/>
    <w:link w:val="TAN"/>
    <w:qFormat/>
    <w:rsid w:val="00784A32"/>
    <w:rPr>
      <w:rFonts w:ascii="Arial" w:hAnsi="Arial"/>
      <w:sz w:val="18"/>
    </w:rPr>
  </w:style>
  <w:style w:type="paragraph" w:customStyle="1" w:styleId="ZH">
    <w:name w:val="ZH"/>
    <w:rsid w:val="0004104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041046"/>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rsid w:val="0004104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41046"/>
  </w:style>
  <w:style w:type="paragraph" w:styleId="List2">
    <w:name w:val="List 2"/>
    <w:basedOn w:val="List"/>
    <w:link w:val="List2Char"/>
    <w:rsid w:val="00041046"/>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041046"/>
  </w:style>
  <w:style w:type="paragraph" w:styleId="List3">
    <w:name w:val="List 3"/>
    <w:basedOn w:val="List2"/>
    <w:link w:val="List3Char"/>
    <w:rsid w:val="00041046"/>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041046"/>
  </w:style>
  <w:style w:type="paragraph" w:styleId="List4">
    <w:name w:val="List 4"/>
    <w:basedOn w:val="List3"/>
    <w:rsid w:val="00041046"/>
    <w:pPr>
      <w:ind w:left="1418"/>
    </w:pPr>
  </w:style>
  <w:style w:type="character" w:customStyle="1" w:styleId="B4Char">
    <w:name w:val="B4 Char"/>
    <w:link w:val="B4"/>
    <w:qFormat/>
    <w:rsid w:val="00784A32"/>
  </w:style>
  <w:style w:type="paragraph" w:customStyle="1" w:styleId="B5">
    <w:name w:val="B5"/>
    <w:basedOn w:val="List5"/>
    <w:link w:val="B5Char"/>
    <w:rsid w:val="00041046"/>
  </w:style>
  <w:style w:type="paragraph" w:styleId="List5">
    <w:name w:val="List 5"/>
    <w:basedOn w:val="List4"/>
    <w:rsid w:val="00041046"/>
    <w:pPr>
      <w:ind w:left="1702"/>
    </w:pPr>
  </w:style>
  <w:style w:type="character" w:customStyle="1" w:styleId="B5Char">
    <w:name w:val="B5 Char"/>
    <w:link w:val="B5"/>
    <w:qFormat/>
    <w:rsid w:val="00784A32"/>
  </w:style>
  <w:style w:type="paragraph" w:customStyle="1" w:styleId="ZTD">
    <w:name w:val="ZTD"/>
    <w:basedOn w:val="ZB"/>
    <w:rsid w:val="00041046"/>
    <w:pPr>
      <w:framePr w:hRule="auto" w:wrap="notBeside" w:y="852"/>
    </w:pPr>
    <w:rPr>
      <w:i w:val="0"/>
      <w:sz w:val="40"/>
    </w:rPr>
  </w:style>
  <w:style w:type="paragraph" w:customStyle="1" w:styleId="ZV">
    <w:name w:val="ZV"/>
    <w:basedOn w:val="ZU"/>
    <w:rsid w:val="00041046"/>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rsid w:val="00041046"/>
    <w:pPr>
      <w:ind w:left="284"/>
    </w:pPr>
  </w:style>
  <w:style w:type="paragraph" w:styleId="Index1">
    <w:name w:val="index 1"/>
    <w:basedOn w:val="Normal"/>
    <w:rsid w:val="00041046"/>
    <w:pPr>
      <w:keepLines/>
      <w:spacing w:after="0"/>
    </w:pPr>
  </w:style>
  <w:style w:type="paragraph" w:styleId="ListNumber2">
    <w:name w:val="List Number 2"/>
    <w:basedOn w:val="ListNumber"/>
    <w:rsid w:val="00041046"/>
    <w:pPr>
      <w:ind w:left="851"/>
    </w:pPr>
  </w:style>
  <w:style w:type="paragraph" w:styleId="ListNumber">
    <w:name w:val="List Number"/>
    <w:basedOn w:val="List"/>
    <w:rsid w:val="00041046"/>
  </w:style>
  <w:style w:type="character" w:styleId="FootnoteReference">
    <w:name w:val="footnote reference"/>
    <w:basedOn w:val="DefaultParagraphFont"/>
    <w:rsid w:val="000410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410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041046"/>
    <w:pPr>
      <w:ind w:left="851"/>
    </w:pPr>
  </w:style>
  <w:style w:type="paragraph" w:styleId="ListBullet">
    <w:name w:val="List Bullet"/>
    <w:aliases w:val="UL"/>
    <w:basedOn w:val="List"/>
    <w:rsid w:val="00041046"/>
  </w:style>
  <w:style w:type="paragraph" w:styleId="ListBullet3">
    <w:name w:val="List Bullet 3"/>
    <w:basedOn w:val="ListBullet2"/>
    <w:rsid w:val="00041046"/>
    <w:pPr>
      <w:ind w:left="1135"/>
    </w:pPr>
  </w:style>
  <w:style w:type="paragraph" w:styleId="ListBullet4">
    <w:name w:val="List Bullet 4"/>
    <w:basedOn w:val="ListBullet3"/>
    <w:rsid w:val="00041046"/>
    <w:pPr>
      <w:ind w:left="1418"/>
    </w:pPr>
  </w:style>
  <w:style w:type="paragraph" w:styleId="ListBullet5">
    <w:name w:val="List Bullet 5"/>
    <w:basedOn w:val="ListBullet4"/>
    <w:rsid w:val="00041046"/>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2"/>
      </w:numPr>
      <w:tabs>
        <w:tab w:val="num" w:pos="926"/>
      </w:tabs>
      <w:ind w:left="926"/>
    </w:pPr>
    <w:rPr>
      <w:rFonts w:eastAsia="Yu Gothic"/>
    </w:rPr>
  </w:style>
  <w:style w:type="paragraph" w:styleId="ListNumber4">
    <w:name w:val="List Number 4"/>
    <w:basedOn w:val="Normal"/>
    <w:uiPriority w:val="99"/>
    <w:rsid w:val="00784A32"/>
    <w:pPr>
      <w:numPr>
        <w:numId w:val="1"/>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paragraph" w:customStyle="1" w:styleId="Style77">
    <w:name w:val="_Style 77"/>
    <w:hidden/>
    <w:uiPriority w:val="99"/>
    <w:semiHidden/>
    <w:rsid w:val="0087351F"/>
    <w:pPr>
      <w:spacing w:after="160" w:line="259" w:lineRule="auto"/>
    </w:pPr>
    <w:rPr>
      <w:rFonts w:eastAsia="SimSun"/>
      <w:lang w:eastAsia="en-US"/>
    </w:rPr>
  </w:style>
  <w:style w:type="character" w:customStyle="1" w:styleId="Style47">
    <w:name w:val="_Style 47"/>
    <w:uiPriority w:val="99"/>
    <w:unhideWhenUsed/>
    <w:rsid w:val="0087351F"/>
    <w:rPr>
      <w:color w:val="808080"/>
      <w:shd w:val="clear" w:color="auto" w:fill="E6E6E6"/>
    </w:rPr>
  </w:style>
  <w:style w:type="character" w:customStyle="1" w:styleId="Style50">
    <w:name w:val="_Style 50"/>
    <w:uiPriority w:val="99"/>
    <w:unhideWhenUsed/>
    <w:rsid w:val="0087351F"/>
    <w:rPr>
      <w:color w:val="2B579A"/>
      <w:shd w:val="clear" w:color="auto" w:fill="E6E6E6"/>
    </w:rPr>
  </w:style>
  <w:style w:type="character" w:customStyle="1" w:styleId="Style31">
    <w:name w:val="_Style 31"/>
    <w:uiPriority w:val="99"/>
    <w:unhideWhenUsed/>
    <w:rsid w:val="0087351F"/>
    <w:rPr>
      <w:color w:val="808080"/>
      <w:shd w:val="clear" w:color="auto" w:fill="E6E6E6"/>
    </w:rPr>
  </w:style>
  <w:style w:type="character" w:customStyle="1" w:styleId="Style34">
    <w:name w:val="_Style 34"/>
    <w:uiPriority w:val="99"/>
    <w:unhideWhenUsed/>
    <w:rsid w:val="0087351F"/>
    <w:rPr>
      <w:color w:val="2B579A"/>
      <w:shd w:val="clear" w:color="auto" w:fill="E6E6E6"/>
    </w:rPr>
  </w:style>
  <w:style w:type="paragraph" w:customStyle="1" w:styleId="Style52">
    <w:name w:val="_Style 52"/>
    <w:uiPriority w:val="99"/>
    <w:semiHidden/>
    <w:rsid w:val="0087351F"/>
    <w:pPr>
      <w:spacing w:after="160" w:line="259" w:lineRule="auto"/>
    </w:pPr>
    <w:rPr>
      <w:lang w:eastAsia="en-US"/>
    </w:rPr>
  </w:style>
  <w:style w:type="character" w:customStyle="1" w:styleId="HeaderChar1">
    <w:name w:val="Header Char1"/>
    <w:uiPriority w:val="99"/>
    <w:semiHidden/>
    <w:rsid w:val="0087351F"/>
    <w:rPr>
      <w:rFonts w:ascii="Times New Roman" w:hAnsi="Times New Roman"/>
      <w:lang w:eastAsia="en-US"/>
    </w:rPr>
  </w:style>
  <w:style w:type="character" w:customStyle="1" w:styleId="Mention1">
    <w:name w:val="Mention1"/>
    <w:uiPriority w:val="99"/>
    <w:unhideWhenUsed/>
    <w:rsid w:val="0087351F"/>
    <w:rPr>
      <w:color w:val="2B579A"/>
      <w:shd w:val="clear" w:color="auto" w:fill="E6E6E6"/>
    </w:rPr>
  </w:style>
  <w:style w:type="character" w:customStyle="1" w:styleId="UnresolvedMention1">
    <w:name w:val="Unresolved Mention1"/>
    <w:uiPriority w:val="99"/>
    <w:unhideWhenUsed/>
    <w:rsid w:val="0087351F"/>
    <w:rPr>
      <w:color w:val="808080"/>
      <w:shd w:val="clear" w:color="auto" w:fill="E6E6E6"/>
    </w:rPr>
  </w:style>
  <w:style w:type="character" w:styleId="LineNumber">
    <w:name w:val="line number"/>
    <w:rsid w:val="0087351F"/>
  </w:style>
  <w:style w:type="paragraph" w:customStyle="1" w:styleId="TableofFigures2">
    <w:name w:val="Table of Figures2"/>
    <w:basedOn w:val="Normal"/>
    <w:next w:val="Normal"/>
    <w:rsid w:val="0087351F"/>
    <w:pPr>
      <w:ind w:left="400" w:hanging="400"/>
      <w:jc w:val="center"/>
    </w:pPr>
    <w:rPr>
      <w:rFonts w:eastAsia="MS Mincho"/>
      <w:b/>
    </w:rPr>
  </w:style>
  <w:style w:type="paragraph" w:customStyle="1" w:styleId="Caption3">
    <w:name w:val="Caption3"/>
    <w:basedOn w:val="Normal"/>
    <w:next w:val="Normal"/>
    <w:rsid w:val="0087351F"/>
    <w:pPr>
      <w:spacing w:before="120" w:after="120"/>
    </w:pPr>
    <w:rPr>
      <w:rFonts w:eastAsia="MS Mincho"/>
      <w:b/>
    </w:rPr>
  </w:style>
  <w:style w:type="character" w:customStyle="1" w:styleId="FooterChar4">
    <w:name w:val="Footer Char4"/>
    <w:semiHidden/>
    <w:rsid w:val="0087351F"/>
    <w:rPr>
      <w:lang w:eastAsia="en-US"/>
    </w:rPr>
  </w:style>
  <w:style w:type="character" w:customStyle="1" w:styleId="PlainTextChar5">
    <w:name w:val="Plain Text Char5"/>
    <w:semiHidden/>
    <w:rsid w:val="0087351F"/>
    <w:rPr>
      <w:rFonts w:ascii="Consolas" w:hAnsi="Consolas"/>
      <w:sz w:val="21"/>
      <w:szCs w:val="21"/>
      <w:lang w:eastAsia="en-US"/>
    </w:rPr>
  </w:style>
  <w:style w:type="character" w:customStyle="1" w:styleId="CommentTextChar4">
    <w:name w:val="Comment Text Char4"/>
    <w:semiHidden/>
    <w:rsid w:val="0087351F"/>
    <w:rPr>
      <w:lang w:eastAsia="en-US"/>
    </w:rPr>
  </w:style>
  <w:style w:type="character" w:customStyle="1" w:styleId="BodyTextIndentChar5">
    <w:name w:val="Body Text Indent Char5"/>
    <w:semiHidden/>
    <w:rsid w:val="0087351F"/>
    <w:rPr>
      <w:lang w:eastAsia="en-US"/>
    </w:rPr>
  </w:style>
  <w:style w:type="character" w:customStyle="1" w:styleId="BodyText2Char5">
    <w:name w:val="Body Text 2 Char5"/>
    <w:semiHidden/>
    <w:rsid w:val="0087351F"/>
    <w:rPr>
      <w:lang w:eastAsia="en-US"/>
    </w:rPr>
  </w:style>
  <w:style w:type="character" w:customStyle="1" w:styleId="BodyTextIndent3Char1">
    <w:name w:val="Body Text Indent 3 Char1"/>
    <w:semiHidden/>
    <w:rsid w:val="0087351F"/>
    <w:rPr>
      <w:sz w:val="16"/>
      <w:szCs w:val="16"/>
      <w:lang w:eastAsia="en-US"/>
    </w:rPr>
  </w:style>
  <w:style w:type="character" w:customStyle="1" w:styleId="EndnoteTextChar2">
    <w:name w:val="Endnote Text Char2"/>
    <w:semiHidden/>
    <w:rsid w:val="0087351F"/>
    <w:rPr>
      <w:lang w:eastAsia="en-US"/>
    </w:rPr>
  </w:style>
  <w:style w:type="character" w:customStyle="1" w:styleId="HTMLPreformattedChar3">
    <w:name w:val="HTML Preformatted Char3"/>
    <w:uiPriority w:val="99"/>
    <w:semiHidden/>
    <w:rsid w:val="0087351F"/>
    <w:rPr>
      <w:rFonts w:ascii="Consolas" w:hAnsi="Consolas"/>
      <w:lang w:eastAsia="en-US"/>
    </w:rPr>
  </w:style>
  <w:style w:type="character" w:customStyle="1" w:styleId="BodyTextIndent2Char5">
    <w:name w:val="Body Text Indent 2 Char5"/>
    <w:semiHidden/>
    <w:rsid w:val="0087351F"/>
    <w:rPr>
      <w:lang w:eastAsia="en-US"/>
    </w:rPr>
  </w:style>
  <w:style w:type="character" w:customStyle="1" w:styleId="NoteHeadingChar3">
    <w:name w:val="Note Heading Char3"/>
    <w:semiHidden/>
    <w:rsid w:val="0087351F"/>
    <w:rPr>
      <w:lang w:eastAsia="en-US"/>
    </w:rPr>
  </w:style>
  <w:style w:type="character" w:customStyle="1" w:styleId="SubtitleChar1">
    <w:name w:val="Subtitle Char1"/>
    <w:rsid w:val="0087351F"/>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87351F"/>
    <w:rPr>
      <w:lang w:eastAsia="en-US"/>
    </w:rPr>
  </w:style>
  <w:style w:type="character" w:customStyle="1" w:styleId="BalloonTextChar3">
    <w:name w:val="Balloon Text Char3"/>
    <w:uiPriority w:val="99"/>
    <w:semiHidden/>
    <w:rsid w:val="0087351F"/>
    <w:rPr>
      <w:rFonts w:ascii="Segoe UI" w:hAnsi="Segoe UI" w:cs="Segoe UI"/>
      <w:sz w:val="18"/>
      <w:szCs w:val="18"/>
      <w:lang w:eastAsia="en-US"/>
    </w:rPr>
  </w:style>
  <w:style w:type="character" w:customStyle="1" w:styleId="TitleChar1">
    <w:name w:val="Title Char1"/>
    <w:rsid w:val="0087351F"/>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87351F"/>
    <w:rPr>
      <w:rFonts w:ascii="Segoe UI" w:hAnsi="Segoe UI" w:cs="Segoe UI"/>
      <w:sz w:val="16"/>
      <w:szCs w:val="16"/>
      <w:lang w:eastAsia="en-US"/>
    </w:rPr>
  </w:style>
  <w:style w:type="character" w:customStyle="1" w:styleId="BodyText3Char5">
    <w:name w:val="Body Text 3 Char5"/>
    <w:semiHidden/>
    <w:rsid w:val="0087351F"/>
    <w:rPr>
      <w:sz w:val="16"/>
      <w:szCs w:val="16"/>
      <w:lang w:eastAsia="en-US"/>
    </w:rPr>
  </w:style>
  <w:style w:type="character" w:customStyle="1" w:styleId="CommentSubjectChar3">
    <w:name w:val="Comment Subject Char3"/>
    <w:semiHidden/>
    <w:rsid w:val="0087351F"/>
    <w:rPr>
      <w:b/>
      <w:bCs/>
      <w:lang w:eastAsia="en-US"/>
    </w:rPr>
  </w:style>
  <w:style w:type="character" w:customStyle="1" w:styleId="DateChar1">
    <w:name w:val="Date Char1"/>
    <w:semiHidden/>
    <w:rsid w:val="0087351F"/>
    <w:rPr>
      <w:lang w:eastAsia="en-US"/>
    </w:rPr>
  </w:style>
  <w:style w:type="table" w:customStyle="1" w:styleId="TableGrid11">
    <w:name w:val="Table Grid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87351F"/>
    <w:pPr>
      <w:ind w:left="1418" w:hanging="1418"/>
    </w:pPr>
    <w:rPr>
      <w:rFonts w:eastAsia="MS Mincho"/>
    </w:rPr>
  </w:style>
  <w:style w:type="paragraph" w:customStyle="1" w:styleId="Caption4">
    <w:name w:val="Caption4"/>
    <w:basedOn w:val="Normal"/>
    <w:next w:val="Normal"/>
    <w:rsid w:val="0087351F"/>
    <w:pPr>
      <w:spacing w:before="120" w:after="120"/>
    </w:pPr>
    <w:rPr>
      <w:rFonts w:eastAsia="MS Mincho"/>
      <w:b/>
    </w:rPr>
  </w:style>
  <w:style w:type="paragraph" w:customStyle="1" w:styleId="TableofFigures3">
    <w:name w:val="Table of Figures3"/>
    <w:basedOn w:val="Normal"/>
    <w:next w:val="Normal"/>
    <w:rsid w:val="0087351F"/>
    <w:pPr>
      <w:ind w:left="400" w:hanging="400"/>
      <w:jc w:val="center"/>
    </w:pPr>
    <w:rPr>
      <w:rFonts w:eastAsia="MS Mincho"/>
      <w:b/>
    </w:rPr>
  </w:style>
  <w:style w:type="table" w:customStyle="1" w:styleId="TableGrid9">
    <w:name w:val="Table Grid9"/>
    <w:basedOn w:val="TableNormal"/>
    <w:next w:val="TableGrid"/>
    <w:rsid w:val="0087351F"/>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87351F"/>
    <w:pPr>
      <w:ind w:left="1418" w:hanging="1418"/>
    </w:pPr>
    <w:rPr>
      <w:rFonts w:eastAsia="MS Mincho"/>
    </w:rPr>
  </w:style>
  <w:style w:type="paragraph" w:customStyle="1" w:styleId="TOC94">
    <w:name w:val="TOC 94"/>
    <w:basedOn w:val="TOC8"/>
    <w:rsid w:val="0087351F"/>
    <w:pPr>
      <w:ind w:left="1418" w:hanging="1418"/>
    </w:pPr>
    <w:rPr>
      <w:rFonts w:eastAsia="MS Mincho"/>
    </w:rPr>
  </w:style>
  <w:style w:type="paragraph" w:customStyle="1" w:styleId="Caption5">
    <w:name w:val="Caption5"/>
    <w:basedOn w:val="Normal"/>
    <w:next w:val="Normal"/>
    <w:rsid w:val="0087351F"/>
    <w:pPr>
      <w:spacing w:before="120" w:after="120"/>
    </w:pPr>
    <w:rPr>
      <w:rFonts w:eastAsia="MS Mincho"/>
      <w:b/>
    </w:rPr>
  </w:style>
  <w:style w:type="paragraph" w:customStyle="1" w:styleId="TableofFigures4">
    <w:name w:val="Table of Figures4"/>
    <w:basedOn w:val="Normal"/>
    <w:next w:val="Normal"/>
    <w:rsid w:val="0087351F"/>
    <w:pPr>
      <w:ind w:left="400" w:hanging="400"/>
      <w:jc w:val="center"/>
    </w:pPr>
    <w:rPr>
      <w:rFonts w:eastAsia="MS Mincho"/>
      <w:b/>
    </w:rPr>
  </w:style>
  <w:style w:type="character" w:customStyle="1" w:styleId="ZAChar">
    <w:name w:val="ZA Char"/>
    <w:link w:val="ZA"/>
    <w:rsid w:val="0087351F"/>
    <w:rPr>
      <w:rFonts w:ascii="Arial" w:hAnsi="Arial"/>
      <w:noProof/>
      <w:sz w:val="40"/>
    </w:rPr>
  </w:style>
  <w:style w:type="table" w:customStyle="1" w:styleId="TableGrid21">
    <w:name w:val="Table Grid2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7351F"/>
    <w:rPr>
      <w:rFonts w:eastAsia="MS Mincho"/>
    </w:rPr>
    <w:tblPr/>
  </w:style>
  <w:style w:type="table" w:customStyle="1" w:styleId="Tabellengitternetz11">
    <w:name w:val="Tabellengitternetz1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87351F"/>
    <w:rPr>
      <w:color w:val="FF0000"/>
    </w:rPr>
  </w:style>
  <w:style w:type="paragraph" w:customStyle="1" w:styleId="ZchnZchn3">
    <w:name w:val="Zchn Zchn3"/>
    <w:semiHidden/>
    <w:rsid w:val="0087351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87351F"/>
    <w:pPr>
      <w:keepNext w:val="0"/>
      <w:ind w:left="1418" w:hanging="1418"/>
    </w:pPr>
    <w:rPr>
      <w:rFonts w:eastAsia="MS Mincho"/>
      <w:lang w:eastAsia="ja-JP"/>
    </w:rPr>
  </w:style>
  <w:style w:type="paragraph" w:customStyle="1" w:styleId="TableofFigures11">
    <w:name w:val="Table of Figures11"/>
    <w:basedOn w:val="Normal"/>
    <w:next w:val="Normal"/>
    <w:rsid w:val="0087351F"/>
    <w:pPr>
      <w:ind w:left="400" w:hanging="400"/>
      <w:jc w:val="center"/>
    </w:pPr>
    <w:rPr>
      <w:rFonts w:eastAsia="MS Mincho"/>
      <w:b/>
      <w:lang w:eastAsia="ja-JP"/>
    </w:rPr>
  </w:style>
  <w:style w:type="character" w:customStyle="1" w:styleId="Titre33">
    <w:name w:val="Titre 33"/>
    <w:rsid w:val="0087351F"/>
    <w:rPr>
      <w:rFonts w:ascii="Arial" w:hAnsi="Arial"/>
      <w:sz w:val="28"/>
      <w:szCs w:val="28"/>
      <w:lang w:val="en-GB" w:eastAsia="en-GB"/>
    </w:rPr>
  </w:style>
  <w:style w:type="paragraph" w:customStyle="1" w:styleId="ZchnZchn11">
    <w:name w:val="Zchn Zchn1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7351F"/>
    <w:rPr>
      <w:rFonts w:ascii="Courier New" w:eastAsia="Batang" w:hAnsi="Courier New"/>
      <w:lang w:val="nb-NO" w:eastAsia="en-US" w:bidi="ar-SA"/>
    </w:rPr>
  </w:style>
  <w:style w:type="table" w:customStyle="1" w:styleId="TableGrid10">
    <w:name w:val="Table Grid1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7351F"/>
    <w:rPr>
      <w:rFonts w:eastAsia="MS Mincho"/>
    </w:rPr>
    <w:tblPr>
      <w:tblInd w:w="0" w:type="nil"/>
    </w:tblPr>
  </w:style>
  <w:style w:type="table" w:customStyle="1" w:styleId="Tabellengitternetz12">
    <w:name w:val="Tabellengitternetz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7351F"/>
    <w:rPr>
      <w:rFonts w:eastAsia="MS Mincho"/>
    </w:rPr>
    <w:tblPr>
      <w:tblInd w:w="0" w:type="nil"/>
    </w:tblPr>
  </w:style>
  <w:style w:type="table" w:customStyle="1" w:styleId="Tabellengitternetz13">
    <w:name w:val="Tabellengitternetz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7351F"/>
    <w:rPr>
      <w:rFonts w:eastAsia="MS Mincho"/>
    </w:rPr>
    <w:tblPr>
      <w:tblInd w:w="0" w:type="nil"/>
    </w:tblPr>
  </w:style>
  <w:style w:type="table" w:customStyle="1" w:styleId="Tabellengitternetz111">
    <w:name w:val="Tabellengitternetz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87351F"/>
    <w:rPr>
      <w:rFonts w:eastAsia="MS Mincho"/>
    </w:rPr>
    <w:tblPr>
      <w:tblInd w:w="0" w:type="nil"/>
    </w:tblPr>
  </w:style>
  <w:style w:type="table" w:customStyle="1" w:styleId="Tabellengitternetz121">
    <w:name w:val="Tabellengitternetz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7351F"/>
    <w:rPr>
      <w:rFonts w:eastAsia="MS Mincho"/>
    </w:rPr>
    <w:tblPr>
      <w:tblInd w:w="0" w:type="nil"/>
    </w:tblPr>
  </w:style>
  <w:style w:type="table" w:customStyle="1" w:styleId="Tabellengitternetz14">
    <w:name w:val="Tabellengitternetz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7351F"/>
    <w:rPr>
      <w:rFonts w:eastAsia="MS Mincho"/>
    </w:rPr>
    <w:tblPr>
      <w:tblInd w:w="0" w:type="nil"/>
    </w:tblPr>
  </w:style>
  <w:style w:type="table" w:customStyle="1" w:styleId="Tabellengitternetz112">
    <w:name w:val="Tabellengitternetz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87351F"/>
    <w:rPr>
      <w:rFonts w:eastAsia="MS Mincho"/>
    </w:rPr>
    <w:tblPr>
      <w:tblInd w:w="0" w:type="nil"/>
    </w:tblPr>
  </w:style>
  <w:style w:type="table" w:customStyle="1" w:styleId="Tabellengitternetz15">
    <w:name w:val="Tabellengitternetz1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87351F"/>
    <w:rPr>
      <w:rFonts w:eastAsia="MS Mincho"/>
    </w:rPr>
    <w:tblPr>
      <w:tblInd w:w="0" w:type="nil"/>
    </w:tblPr>
  </w:style>
  <w:style w:type="table" w:customStyle="1" w:styleId="Tabellengitternetz16">
    <w:name w:val="Tabellengitternetz1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7351F"/>
    <w:rPr>
      <w:rFonts w:eastAsia="MS Mincho"/>
    </w:rPr>
    <w:tblPr>
      <w:tblInd w:w="0" w:type="nil"/>
    </w:tblPr>
  </w:style>
  <w:style w:type="table" w:customStyle="1" w:styleId="Tabellengitternetz113">
    <w:name w:val="Tabellengitternetz1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87351F"/>
    <w:rPr>
      <w:rFonts w:eastAsia="MS Mincho"/>
    </w:rPr>
    <w:tblPr>
      <w:tblInd w:w="0" w:type="nil"/>
    </w:tblPr>
  </w:style>
  <w:style w:type="table" w:customStyle="1" w:styleId="Tabellengitternetz122">
    <w:name w:val="Tabellengitternetz1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87351F"/>
    <w:rPr>
      <w:rFonts w:eastAsia="MS Mincho"/>
    </w:rPr>
    <w:tblPr>
      <w:tblInd w:w="0" w:type="nil"/>
    </w:tblPr>
  </w:style>
  <w:style w:type="table" w:customStyle="1" w:styleId="Tabellengitternetz131">
    <w:name w:val="Tabellengitternetz1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87351F"/>
    <w:rPr>
      <w:rFonts w:eastAsia="MS Mincho"/>
    </w:rPr>
    <w:tblPr>
      <w:tblInd w:w="0" w:type="nil"/>
    </w:tblPr>
  </w:style>
  <w:style w:type="table" w:customStyle="1" w:styleId="Tabellengitternetz1111">
    <w:name w:val="Tabellengitternetz1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87351F"/>
    <w:rPr>
      <w:rFonts w:eastAsia="MS Mincho"/>
    </w:rPr>
    <w:tblPr>
      <w:tblInd w:w="0" w:type="nil"/>
    </w:tblPr>
  </w:style>
  <w:style w:type="table" w:customStyle="1" w:styleId="Tabellengitternetz141">
    <w:name w:val="Tabellengitternetz1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87351F"/>
    <w:rPr>
      <w:rFonts w:eastAsia="MS Mincho"/>
    </w:rPr>
    <w:tblPr>
      <w:tblInd w:w="0" w:type="nil"/>
    </w:tblPr>
  </w:style>
  <w:style w:type="table" w:customStyle="1" w:styleId="Tabellengitternetz1121">
    <w:name w:val="Tabellengitternetz1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87351F"/>
    <w:rPr>
      <w:rFonts w:eastAsia="MS Mincho"/>
    </w:rPr>
    <w:tblPr>
      <w:tblInd w:w="0" w:type="nil"/>
    </w:tblPr>
  </w:style>
  <w:style w:type="table" w:customStyle="1" w:styleId="Tabellengitternetz151">
    <w:name w:val="Tabellengitternetz1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87351F"/>
    <w:rPr>
      <w:rFonts w:eastAsia="MS Mincho"/>
    </w:rPr>
    <w:tblPr>
      <w:tblInd w:w="0" w:type="nil"/>
    </w:tblPr>
  </w:style>
  <w:style w:type="table" w:customStyle="1" w:styleId="Tabellengitternetz17">
    <w:name w:val="Tabellengitternetz1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87351F"/>
    <w:rPr>
      <w:rFonts w:eastAsia="MS Mincho"/>
    </w:rPr>
    <w:tblPr>
      <w:tblInd w:w="0" w:type="nil"/>
    </w:tblPr>
  </w:style>
  <w:style w:type="table" w:customStyle="1" w:styleId="Tabellengitternetz18">
    <w:name w:val="Tabellengitternetz1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87351F"/>
    <w:rPr>
      <w:rFonts w:eastAsia="MS Mincho"/>
    </w:rPr>
    <w:tblPr>
      <w:tblInd w:w="0" w:type="nil"/>
    </w:tblPr>
  </w:style>
  <w:style w:type="table" w:customStyle="1" w:styleId="Tabellengitternetz19">
    <w:name w:val="Tabellengitternetz1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87351F"/>
    <w:rPr>
      <w:rFonts w:eastAsia="MS Mincho"/>
    </w:rPr>
    <w:tblPr>
      <w:tblInd w:w="0" w:type="nil"/>
    </w:tblPr>
  </w:style>
  <w:style w:type="table" w:customStyle="1" w:styleId="Tabellengitternetz114">
    <w:name w:val="Tabellengitternetz1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87351F"/>
    <w:rPr>
      <w:rFonts w:eastAsia="MS Mincho"/>
    </w:rPr>
    <w:tblPr>
      <w:tblInd w:w="0" w:type="nil"/>
    </w:tblPr>
  </w:style>
  <w:style w:type="table" w:customStyle="1" w:styleId="Tabellengitternetz123">
    <w:name w:val="Tabellengitternetz1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87351F"/>
    <w:rPr>
      <w:rFonts w:eastAsia="MS Mincho"/>
    </w:rPr>
    <w:tblPr>
      <w:tblInd w:w="0" w:type="nil"/>
    </w:tblPr>
  </w:style>
  <w:style w:type="table" w:customStyle="1" w:styleId="Tabellengitternetz132">
    <w:name w:val="Tabellengitternetz1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87351F"/>
    <w:rPr>
      <w:rFonts w:eastAsia="MS Mincho"/>
    </w:rPr>
    <w:tblPr>
      <w:tblInd w:w="0" w:type="nil"/>
    </w:tblPr>
  </w:style>
  <w:style w:type="table" w:customStyle="1" w:styleId="Tabellengitternetz1112">
    <w:name w:val="Tabellengitternetz1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87351F"/>
    <w:rPr>
      <w:rFonts w:eastAsia="MS Mincho"/>
      <w:lang w:eastAsia="ko-KR"/>
    </w:rPr>
    <w:tblPr/>
  </w:style>
  <w:style w:type="table" w:customStyle="1" w:styleId="Tabellengitternetz110">
    <w:name w:val="Tabellengitternetz1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87351F"/>
    <w:rPr>
      <w:rFonts w:eastAsia="MS Mincho"/>
      <w:lang w:eastAsia="ko-KR"/>
    </w:rPr>
    <w:tblPr/>
  </w:style>
  <w:style w:type="table" w:customStyle="1" w:styleId="Tabellengitternetz115">
    <w:name w:val="Tabellengitternetz1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7C82"/>
    <w:pPr>
      <w:ind w:left="1418" w:hanging="1418"/>
      <w:textAlignment w:val="auto"/>
    </w:pPr>
    <w:rPr>
      <w:rFonts w:eastAsia="MS Mincho"/>
    </w:rPr>
  </w:style>
  <w:style w:type="paragraph" w:customStyle="1" w:styleId="Caption6">
    <w:name w:val="Caption6"/>
    <w:basedOn w:val="Normal"/>
    <w:next w:val="Normal"/>
    <w:rsid w:val="00A77C82"/>
    <w:pPr>
      <w:spacing w:before="120" w:after="120"/>
      <w:textAlignment w:val="auto"/>
    </w:pPr>
    <w:rPr>
      <w:rFonts w:eastAsia="MS Mincho"/>
      <w:b/>
    </w:rPr>
  </w:style>
  <w:style w:type="paragraph" w:customStyle="1" w:styleId="TableofFigures5">
    <w:name w:val="Table of Figures5"/>
    <w:basedOn w:val="Normal"/>
    <w:next w:val="Normal"/>
    <w:rsid w:val="00A77C82"/>
    <w:pPr>
      <w:ind w:left="400" w:hanging="400"/>
      <w:jc w:val="center"/>
      <w:textAlignment w:val="auto"/>
    </w:pPr>
    <w:rPr>
      <w:rFonts w:eastAsia="MS Mincho"/>
      <w:b/>
    </w:rPr>
  </w:style>
  <w:style w:type="paragraph" w:customStyle="1" w:styleId="TOC96">
    <w:name w:val="TOC 96"/>
    <w:basedOn w:val="TOC8"/>
    <w:rsid w:val="00A77C82"/>
    <w:pPr>
      <w:ind w:left="1418" w:hanging="1418"/>
      <w:textAlignment w:val="auto"/>
    </w:pPr>
    <w:rPr>
      <w:rFonts w:eastAsia="MS Mincho"/>
    </w:rPr>
  </w:style>
  <w:style w:type="paragraph" w:customStyle="1" w:styleId="Caption7">
    <w:name w:val="Caption7"/>
    <w:basedOn w:val="Normal"/>
    <w:next w:val="Normal"/>
    <w:rsid w:val="00A77C82"/>
    <w:pPr>
      <w:spacing w:before="120" w:after="120"/>
      <w:textAlignment w:val="auto"/>
    </w:pPr>
    <w:rPr>
      <w:rFonts w:eastAsia="MS Mincho"/>
      <w:b/>
    </w:rPr>
  </w:style>
  <w:style w:type="paragraph" w:customStyle="1" w:styleId="TableofFigures6">
    <w:name w:val="Table of Figures6"/>
    <w:basedOn w:val="Normal"/>
    <w:next w:val="Normal"/>
    <w:rsid w:val="00A77C82"/>
    <w:pPr>
      <w:ind w:left="400" w:hanging="400"/>
      <w:jc w:val="center"/>
      <w:textAlignment w:val="auto"/>
    </w:pPr>
    <w:rPr>
      <w:rFonts w:eastAsia="MS Mincho"/>
      <w:b/>
    </w:rPr>
  </w:style>
  <w:style w:type="table" w:customStyle="1" w:styleId="TableGrid1122">
    <w:name w:val="Table Grid1122"/>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C16E65"/>
  </w:style>
  <w:style w:type="numbering" w:customStyle="1" w:styleId="NoList11">
    <w:name w:val="No List11"/>
    <w:next w:val="NoList"/>
    <w:semiHidden/>
    <w:rsid w:val="00C16E65"/>
  </w:style>
  <w:style w:type="numbering" w:customStyle="1" w:styleId="NoList2">
    <w:name w:val="No List2"/>
    <w:next w:val="NoList"/>
    <w:semiHidden/>
    <w:rsid w:val="00C16E65"/>
  </w:style>
  <w:style w:type="numbering" w:customStyle="1" w:styleId="NoList3">
    <w:name w:val="No List3"/>
    <w:next w:val="NoList"/>
    <w:semiHidden/>
    <w:unhideWhenUsed/>
    <w:rsid w:val="00C16E65"/>
  </w:style>
  <w:style w:type="numbering" w:customStyle="1" w:styleId="1f6">
    <w:name w:val="목록 없음1"/>
    <w:next w:val="NoList"/>
    <w:semiHidden/>
    <w:unhideWhenUsed/>
    <w:rsid w:val="00C16E65"/>
  </w:style>
  <w:style w:type="numbering" w:customStyle="1" w:styleId="29">
    <w:name w:val="목록 없음2"/>
    <w:next w:val="NoList"/>
    <w:semiHidden/>
    <w:rsid w:val="00C16E65"/>
  </w:style>
  <w:style w:type="numbering" w:customStyle="1" w:styleId="NoList4">
    <w:name w:val="No List4"/>
    <w:next w:val="NoList"/>
    <w:semiHidden/>
    <w:unhideWhenUsed/>
    <w:rsid w:val="00C16E65"/>
  </w:style>
  <w:style w:type="numbering" w:customStyle="1" w:styleId="NoList5">
    <w:name w:val="No List5"/>
    <w:next w:val="NoList"/>
    <w:semiHidden/>
    <w:rsid w:val="00C16E65"/>
  </w:style>
  <w:style w:type="numbering" w:customStyle="1" w:styleId="NoList6">
    <w:name w:val="No List6"/>
    <w:next w:val="NoList"/>
    <w:semiHidden/>
    <w:rsid w:val="00C16E65"/>
  </w:style>
  <w:style w:type="numbering" w:customStyle="1" w:styleId="NoList7">
    <w:name w:val="No List7"/>
    <w:next w:val="NoList"/>
    <w:semiHidden/>
    <w:rsid w:val="00C16E65"/>
  </w:style>
  <w:style w:type="numbering" w:customStyle="1" w:styleId="NoList21">
    <w:name w:val="No List21"/>
    <w:next w:val="NoList"/>
    <w:semiHidden/>
    <w:rsid w:val="00C16E65"/>
  </w:style>
  <w:style w:type="numbering" w:customStyle="1" w:styleId="NoList8">
    <w:name w:val="No List8"/>
    <w:next w:val="NoList"/>
    <w:semiHidden/>
    <w:rsid w:val="00C16E65"/>
  </w:style>
  <w:style w:type="numbering" w:customStyle="1" w:styleId="NoList12">
    <w:name w:val="No List12"/>
    <w:next w:val="NoList"/>
    <w:semiHidden/>
    <w:rsid w:val="00C16E65"/>
  </w:style>
  <w:style w:type="numbering" w:customStyle="1" w:styleId="NoList22">
    <w:name w:val="No List22"/>
    <w:next w:val="NoList"/>
    <w:semiHidden/>
    <w:rsid w:val="00C16E65"/>
  </w:style>
  <w:style w:type="numbering" w:customStyle="1" w:styleId="NoList9">
    <w:name w:val="No List9"/>
    <w:next w:val="NoList"/>
    <w:semiHidden/>
    <w:rsid w:val="00C16E65"/>
  </w:style>
  <w:style w:type="numbering" w:customStyle="1" w:styleId="NoList13">
    <w:name w:val="No List13"/>
    <w:next w:val="NoList"/>
    <w:semiHidden/>
    <w:rsid w:val="00C16E65"/>
  </w:style>
  <w:style w:type="numbering" w:customStyle="1" w:styleId="NoList23">
    <w:name w:val="No List23"/>
    <w:next w:val="NoList"/>
    <w:semiHidden/>
    <w:rsid w:val="00C16E65"/>
  </w:style>
  <w:style w:type="numbering" w:customStyle="1" w:styleId="NoList10">
    <w:name w:val="No List10"/>
    <w:next w:val="NoList"/>
    <w:semiHidden/>
    <w:rsid w:val="00C16E65"/>
  </w:style>
  <w:style w:type="numbering" w:customStyle="1" w:styleId="NoList14">
    <w:name w:val="No List14"/>
    <w:next w:val="NoList"/>
    <w:semiHidden/>
    <w:rsid w:val="00C16E65"/>
  </w:style>
  <w:style w:type="numbering" w:customStyle="1" w:styleId="NoList24">
    <w:name w:val="No List24"/>
    <w:next w:val="NoList"/>
    <w:semiHidden/>
    <w:rsid w:val="00C16E65"/>
  </w:style>
  <w:style w:type="numbering" w:customStyle="1" w:styleId="NoList31">
    <w:name w:val="No List31"/>
    <w:next w:val="NoList"/>
    <w:semiHidden/>
    <w:rsid w:val="00C16E65"/>
  </w:style>
  <w:style w:type="numbering" w:customStyle="1" w:styleId="NoList41">
    <w:name w:val="No List41"/>
    <w:next w:val="NoList"/>
    <w:semiHidden/>
    <w:rsid w:val="00C16E65"/>
  </w:style>
  <w:style w:type="numbering" w:customStyle="1" w:styleId="NoList51">
    <w:name w:val="No List51"/>
    <w:next w:val="NoList"/>
    <w:semiHidden/>
    <w:rsid w:val="00C16E65"/>
  </w:style>
  <w:style w:type="numbering" w:customStyle="1" w:styleId="NoList15">
    <w:name w:val="No List15"/>
    <w:next w:val="NoList"/>
    <w:semiHidden/>
    <w:rsid w:val="00C16E65"/>
  </w:style>
  <w:style w:type="numbering" w:customStyle="1" w:styleId="NoList16">
    <w:name w:val="No List16"/>
    <w:next w:val="NoList"/>
    <w:semiHidden/>
    <w:rsid w:val="00C16E65"/>
  </w:style>
  <w:style w:type="numbering" w:customStyle="1" w:styleId="1f7">
    <w:name w:val="无列表1"/>
    <w:next w:val="NoList"/>
    <w:semiHidden/>
    <w:rsid w:val="00C16E65"/>
  </w:style>
  <w:style w:type="numbering" w:customStyle="1" w:styleId="NoList111">
    <w:name w:val="No List111"/>
    <w:next w:val="NoList"/>
    <w:semiHidden/>
    <w:rsid w:val="00C16E65"/>
  </w:style>
  <w:style w:type="numbering" w:customStyle="1" w:styleId="NoList17">
    <w:name w:val="No List17"/>
    <w:next w:val="NoList"/>
    <w:uiPriority w:val="99"/>
    <w:semiHidden/>
    <w:unhideWhenUsed/>
    <w:rsid w:val="00C16E65"/>
  </w:style>
  <w:style w:type="numbering" w:customStyle="1" w:styleId="NoList18">
    <w:name w:val="No List18"/>
    <w:next w:val="NoList"/>
    <w:uiPriority w:val="99"/>
    <w:semiHidden/>
    <w:rsid w:val="00C16E65"/>
  </w:style>
  <w:style w:type="numbering" w:customStyle="1" w:styleId="NoList25">
    <w:name w:val="No List25"/>
    <w:next w:val="NoList"/>
    <w:semiHidden/>
    <w:rsid w:val="00C16E65"/>
  </w:style>
  <w:style w:type="numbering" w:customStyle="1" w:styleId="NoList32">
    <w:name w:val="No List32"/>
    <w:next w:val="NoList"/>
    <w:semiHidden/>
    <w:unhideWhenUsed/>
    <w:rsid w:val="00C16E65"/>
  </w:style>
  <w:style w:type="numbering" w:customStyle="1" w:styleId="116">
    <w:name w:val="목록 없음11"/>
    <w:next w:val="NoList"/>
    <w:semiHidden/>
    <w:unhideWhenUsed/>
    <w:rsid w:val="00C16E65"/>
  </w:style>
  <w:style w:type="numbering" w:customStyle="1" w:styleId="215">
    <w:name w:val="목록 없음21"/>
    <w:next w:val="NoList"/>
    <w:semiHidden/>
    <w:rsid w:val="00C16E65"/>
  </w:style>
  <w:style w:type="numbering" w:customStyle="1" w:styleId="NoList42">
    <w:name w:val="No List42"/>
    <w:next w:val="NoList"/>
    <w:semiHidden/>
    <w:unhideWhenUsed/>
    <w:rsid w:val="00C16E65"/>
  </w:style>
  <w:style w:type="numbering" w:customStyle="1" w:styleId="NoList52">
    <w:name w:val="No List52"/>
    <w:next w:val="NoList"/>
    <w:semiHidden/>
    <w:rsid w:val="00C16E65"/>
  </w:style>
  <w:style w:type="numbering" w:customStyle="1" w:styleId="NoList61">
    <w:name w:val="No List61"/>
    <w:next w:val="NoList"/>
    <w:semiHidden/>
    <w:rsid w:val="00C16E65"/>
  </w:style>
  <w:style w:type="numbering" w:customStyle="1" w:styleId="NoList71">
    <w:name w:val="No List71"/>
    <w:next w:val="NoList"/>
    <w:semiHidden/>
    <w:rsid w:val="00C16E65"/>
  </w:style>
  <w:style w:type="numbering" w:customStyle="1" w:styleId="NoList112">
    <w:name w:val="No List112"/>
    <w:next w:val="NoList"/>
    <w:semiHidden/>
    <w:rsid w:val="00C16E65"/>
  </w:style>
  <w:style w:type="numbering" w:customStyle="1" w:styleId="NoList211">
    <w:name w:val="No List211"/>
    <w:next w:val="NoList"/>
    <w:semiHidden/>
    <w:rsid w:val="00C16E65"/>
  </w:style>
  <w:style w:type="numbering" w:customStyle="1" w:styleId="NoList81">
    <w:name w:val="No List81"/>
    <w:next w:val="NoList"/>
    <w:semiHidden/>
    <w:rsid w:val="00C16E65"/>
  </w:style>
  <w:style w:type="numbering" w:customStyle="1" w:styleId="NoList121">
    <w:name w:val="No List121"/>
    <w:next w:val="NoList"/>
    <w:semiHidden/>
    <w:rsid w:val="00C16E65"/>
  </w:style>
  <w:style w:type="numbering" w:customStyle="1" w:styleId="NoList221">
    <w:name w:val="No List221"/>
    <w:next w:val="NoList"/>
    <w:semiHidden/>
    <w:rsid w:val="00C16E65"/>
  </w:style>
  <w:style w:type="numbering" w:customStyle="1" w:styleId="NoList91">
    <w:name w:val="No List91"/>
    <w:next w:val="NoList"/>
    <w:semiHidden/>
    <w:rsid w:val="00C16E65"/>
  </w:style>
  <w:style w:type="numbering" w:customStyle="1" w:styleId="NoList131">
    <w:name w:val="No List131"/>
    <w:next w:val="NoList"/>
    <w:semiHidden/>
    <w:rsid w:val="00C16E65"/>
  </w:style>
  <w:style w:type="numbering" w:customStyle="1" w:styleId="NoList231">
    <w:name w:val="No List231"/>
    <w:next w:val="NoList"/>
    <w:semiHidden/>
    <w:rsid w:val="00C16E65"/>
  </w:style>
  <w:style w:type="numbering" w:customStyle="1" w:styleId="NoList101">
    <w:name w:val="No List101"/>
    <w:next w:val="NoList"/>
    <w:semiHidden/>
    <w:rsid w:val="00C16E65"/>
  </w:style>
  <w:style w:type="numbering" w:customStyle="1" w:styleId="NoList141">
    <w:name w:val="No List141"/>
    <w:next w:val="NoList"/>
    <w:semiHidden/>
    <w:rsid w:val="00C16E65"/>
  </w:style>
  <w:style w:type="numbering" w:customStyle="1" w:styleId="NoList241">
    <w:name w:val="No List241"/>
    <w:next w:val="NoList"/>
    <w:semiHidden/>
    <w:rsid w:val="00C16E65"/>
  </w:style>
  <w:style w:type="numbering" w:customStyle="1" w:styleId="NoList311">
    <w:name w:val="No List311"/>
    <w:next w:val="NoList"/>
    <w:semiHidden/>
    <w:rsid w:val="00C16E65"/>
  </w:style>
  <w:style w:type="numbering" w:customStyle="1" w:styleId="NoList411">
    <w:name w:val="No List411"/>
    <w:next w:val="NoList"/>
    <w:semiHidden/>
    <w:rsid w:val="00C16E65"/>
  </w:style>
  <w:style w:type="numbering" w:customStyle="1" w:styleId="NoList511">
    <w:name w:val="No List511"/>
    <w:next w:val="NoList"/>
    <w:semiHidden/>
    <w:rsid w:val="00C16E65"/>
  </w:style>
  <w:style w:type="numbering" w:customStyle="1" w:styleId="NoList151">
    <w:name w:val="No List151"/>
    <w:next w:val="NoList"/>
    <w:semiHidden/>
    <w:rsid w:val="00C16E65"/>
  </w:style>
  <w:style w:type="numbering" w:customStyle="1" w:styleId="NoList161">
    <w:name w:val="No List161"/>
    <w:next w:val="NoList"/>
    <w:semiHidden/>
    <w:rsid w:val="00C16E65"/>
  </w:style>
  <w:style w:type="numbering" w:customStyle="1" w:styleId="117">
    <w:name w:val="无列表11"/>
    <w:next w:val="NoList"/>
    <w:semiHidden/>
    <w:rsid w:val="00C16E65"/>
  </w:style>
  <w:style w:type="numbering" w:customStyle="1" w:styleId="NoList1111">
    <w:name w:val="No List1111"/>
    <w:next w:val="NoList"/>
    <w:semiHidden/>
    <w:rsid w:val="00C16E65"/>
  </w:style>
  <w:style w:type="numbering" w:customStyle="1" w:styleId="NoList19">
    <w:name w:val="No List19"/>
    <w:next w:val="NoList"/>
    <w:uiPriority w:val="99"/>
    <w:semiHidden/>
    <w:unhideWhenUsed/>
    <w:rsid w:val="00C16E65"/>
  </w:style>
  <w:style w:type="numbering" w:customStyle="1" w:styleId="NoList110">
    <w:name w:val="No List110"/>
    <w:next w:val="NoList"/>
    <w:uiPriority w:val="99"/>
    <w:semiHidden/>
    <w:rsid w:val="00C16E65"/>
  </w:style>
  <w:style w:type="numbering" w:customStyle="1" w:styleId="NoList26">
    <w:name w:val="No List26"/>
    <w:next w:val="NoList"/>
    <w:semiHidden/>
    <w:rsid w:val="00C16E65"/>
  </w:style>
  <w:style w:type="numbering" w:customStyle="1" w:styleId="NoList33">
    <w:name w:val="No List33"/>
    <w:next w:val="NoList"/>
    <w:semiHidden/>
    <w:unhideWhenUsed/>
    <w:rsid w:val="00C16E65"/>
  </w:style>
  <w:style w:type="numbering" w:customStyle="1" w:styleId="124">
    <w:name w:val="목록 없음12"/>
    <w:next w:val="NoList"/>
    <w:semiHidden/>
    <w:unhideWhenUsed/>
    <w:rsid w:val="00C16E65"/>
  </w:style>
  <w:style w:type="numbering" w:customStyle="1" w:styleId="220">
    <w:name w:val="목록 없음22"/>
    <w:next w:val="NoList"/>
    <w:semiHidden/>
    <w:rsid w:val="00C16E65"/>
  </w:style>
  <w:style w:type="numbering" w:customStyle="1" w:styleId="NoList43">
    <w:name w:val="No List43"/>
    <w:next w:val="NoList"/>
    <w:semiHidden/>
    <w:unhideWhenUsed/>
    <w:rsid w:val="00C16E65"/>
  </w:style>
  <w:style w:type="numbering" w:customStyle="1" w:styleId="NoList53">
    <w:name w:val="No List53"/>
    <w:next w:val="NoList"/>
    <w:semiHidden/>
    <w:rsid w:val="00C16E65"/>
  </w:style>
  <w:style w:type="numbering" w:customStyle="1" w:styleId="NoList62">
    <w:name w:val="No List62"/>
    <w:next w:val="NoList"/>
    <w:semiHidden/>
    <w:rsid w:val="00C16E65"/>
  </w:style>
  <w:style w:type="numbering" w:customStyle="1" w:styleId="NoList72">
    <w:name w:val="No List72"/>
    <w:next w:val="NoList"/>
    <w:semiHidden/>
    <w:rsid w:val="00C16E65"/>
  </w:style>
  <w:style w:type="numbering" w:customStyle="1" w:styleId="NoList113">
    <w:name w:val="No List113"/>
    <w:next w:val="NoList"/>
    <w:semiHidden/>
    <w:rsid w:val="00C16E65"/>
  </w:style>
  <w:style w:type="numbering" w:customStyle="1" w:styleId="NoList212">
    <w:name w:val="No List212"/>
    <w:next w:val="NoList"/>
    <w:semiHidden/>
    <w:rsid w:val="00C16E65"/>
  </w:style>
  <w:style w:type="numbering" w:customStyle="1" w:styleId="NoList82">
    <w:name w:val="No List82"/>
    <w:next w:val="NoList"/>
    <w:semiHidden/>
    <w:rsid w:val="00C16E65"/>
  </w:style>
  <w:style w:type="numbering" w:customStyle="1" w:styleId="NoList122">
    <w:name w:val="No List122"/>
    <w:next w:val="NoList"/>
    <w:semiHidden/>
    <w:rsid w:val="00C16E65"/>
  </w:style>
  <w:style w:type="numbering" w:customStyle="1" w:styleId="NoList222">
    <w:name w:val="No List222"/>
    <w:next w:val="NoList"/>
    <w:semiHidden/>
    <w:rsid w:val="00C16E65"/>
  </w:style>
  <w:style w:type="numbering" w:customStyle="1" w:styleId="NoList92">
    <w:name w:val="No List92"/>
    <w:next w:val="NoList"/>
    <w:semiHidden/>
    <w:rsid w:val="00C16E65"/>
  </w:style>
  <w:style w:type="numbering" w:customStyle="1" w:styleId="NoList132">
    <w:name w:val="No List132"/>
    <w:next w:val="NoList"/>
    <w:semiHidden/>
    <w:rsid w:val="00C16E65"/>
  </w:style>
  <w:style w:type="numbering" w:customStyle="1" w:styleId="NoList232">
    <w:name w:val="No List232"/>
    <w:next w:val="NoList"/>
    <w:semiHidden/>
    <w:rsid w:val="00C16E65"/>
  </w:style>
  <w:style w:type="numbering" w:customStyle="1" w:styleId="NoList102">
    <w:name w:val="No List102"/>
    <w:next w:val="NoList"/>
    <w:semiHidden/>
    <w:rsid w:val="00C16E65"/>
  </w:style>
  <w:style w:type="numbering" w:customStyle="1" w:styleId="NoList142">
    <w:name w:val="No List142"/>
    <w:next w:val="NoList"/>
    <w:semiHidden/>
    <w:rsid w:val="00C16E65"/>
  </w:style>
  <w:style w:type="numbering" w:customStyle="1" w:styleId="NoList242">
    <w:name w:val="No List242"/>
    <w:next w:val="NoList"/>
    <w:semiHidden/>
    <w:rsid w:val="00C16E65"/>
  </w:style>
  <w:style w:type="numbering" w:customStyle="1" w:styleId="NoList312">
    <w:name w:val="No List312"/>
    <w:next w:val="NoList"/>
    <w:semiHidden/>
    <w:rsid w:val="00C16E65"/>
  </w:style>
  <w:style w:type="numbering" w:customStyle="1" w:styleId="NoList412">
    <w:name w:val="No List412"/>
    <w:next w:val="NoList"/>
    <w:semiHidden/>
    <w:rsid w:val="00C16E65"/>
  </w:style>
  <w:style w:type="numbering" w:customStyle="1" w:styleId="NoList512">
    <w:name w:val="No List512"/>
    <w:next w:val="NoList"/>
    <w:semiHidden/>
    <w:rsid w:val="00C16E65"/>
  </w:style>
  <w:style w:type="numbering" w:customStyle="1" w:styleId="NoList152">
    <w:name w:val="No List152"/>
    <w:next w:val="NoList"/>
    <w:semiHidden/>
    <w:rsid w:val="00C16E65"/>
  </w:style>
  <w:style w:type="numbering" w:customStyle="1" w:styleId="NoList162">
    <w:name w:val="No List162"/>
    <w:next w:val="NoList"/>
    <w:semiHidden/>
    <w:rsid w:val="00C16E65"/>
  </w:style>
  <w:style w:type="numbering" w:customStyle="1" w:styleId="125">
    <w:name w:val="无列表12"/>
    <w:next w:val="NoList"/>
    <w:semiHidden/>
    <w:rsid w:val="00C16E65"/>
  </w:style>
  <w:style w:type="numbering" w:customStyle="1" w:styleId="NoList1112">
    <w:name w:val="No List1112"/>
    <w:next w:val="NoList"/>
    <w:semiHidden/>
    <w:rsid w:val="00C16E65"/>
  </w:style>
  <w:style w:type="numbering" w:customStyle="1" w:styleId="2a">
    <w:name w:val="无列表2"/>
    <w:next w:val="NoList"/>
    <w:uiPriority w:val="99"/>
    <w:semiHidden/>
    <w:unhideWhenUsed/>
    <w:rsid w:val="00C16E65"/>
  </w:style>
  <w:style w:type="numbering" w:customStyle="1" w:styleId="3a">
    <w:name w:val="无列表3"/>
    <w:next w:val="NoList"/>
    <w:uiPriority w:val="99"/>
    <w:semiHidden/>
    <w:unhideWhenUsed/>
    <w:rsid w:val="00C16E65"/>
  </w:style>
  <w:style w:type="numbering" w:customStyle="1" w:styleId="NoList20">
    <w:name w:val="No List20"/>
    <w:next w:val="NoList"/>
    <w:semiHidden/>
    <w:rsid w:val="00C16E65"/>
  </w:style>
  <w:style w:type="numbering" w:customStyle="1" w:styleId="NoList27">
    <w:name w:val="No List27"/>
    <w:next w:val="NoList"/>
    <w:uiPriority w:val="99"/>
    <w:semiHidden/>
    <w:unhideWhenUsed/>
    <w:rsid w:val="00C16E65"/>
  </w:style>
  <w:style w:type="numbering" w:customStyle="1" w:styleId="NoList28">
    <w:name w:val="No List28"/>
    <w:next w:val="NoList"/>
    <w:uiPriority w:val="99"/>
    <w:semiHidden/>
    <w:unhideWhenUsed/>
    <w:rsid w:val="00C16E65"/>
  </w:style>
  <w:style w:type="numbering" w:customStyle="1" w:styleId="NoList29">
    <w:name w:val="No List29"/>
    <w:next w:val="NoList"/>
    <w:uiPriority w:val="99"/>
    <w:semiHidden/>
    <w:unhideWhenUsed/>
    <w:rsid w:val="00C16E65"/>
  </w:style>
  <w:style w:type="numbering" w:customStyle="1" w:styleId="NoList114">
    <w:name w:val="No List114"/>
    <w:next w:val="NoList"/>
    <w:semiHidden/>
    <w:unhideWhenUsed/>
    <w:rsid w:val="00C16E65"/>
  </w:style>
  <w:style w:type="numbering" w:customStyle="1" w:styleId="NoList115">
    <w:name w:val="No List115"/>
    <w:next w:val="NoList"/>
    <w:semiHidden/>
    <w:rsid w:val="00C16E65"/>
  </w:style>
  <w:style w:type="numbering" w:customStyle="1" w:styleId="NoList210">
    <w:name w:val="No List210"/>
    <w:next w:val="NoList"/>
    <w:semiHidden/>
    <w:rsid w:val="00C16E65"/>
  </w:style>
  <w:style w:type="numbering" w:customStyle="1" w:styleId="NoList34">
    <w:name w:val="No List34"/>
    <w:next w:val="NoList"/>
    <w:semiHidden/>
    <w:unhideWhenUsed/>
    <w:rsid w:val="00C16E65"/>
  </w:style>
  <w:style w:type="numbering" w:customStyle="1" w:styleId="133">
    <w:name w:val="목록 없음13"/>
    <w:next w:val="NoList"/>
    <w:semiHidden/>
    <w:unhideWhenUsed/>
    <w:rsid w:val="00C16E65"/>
  </w:style>
  <w:style w:type="numbering" w:customStyle="1" w:styleId="230">
    <w:name w:val="목록 없음23"/>
    <w:next w:val="NoList"/>
    <w:semiHidden/>
    <w:rsid w:val="00C16E65"/>
  </w:style>
  <w:style w:type="numbering" w:customStyle="1" w:styleId="NoList44">
    <w:name w:val="No List44"/>
    <w:next w:val="NoList"/>
    <w:semiHidden/>
    <w:unhideWhenUsed/>
    <w:rsid w:val="00C16E65"/>
  </w:style>
  <w:style w:type="numbering" w:customStyle="1" w:styleId="NoList54">
    <w:name w:val="No List54"/>
    <w:next w:val="NoList"/>
    <w:semiHidden/>
    <w:rsid w:val="00C16E65"/>
  </w:style>
  <w:style w:type="numbering" w:customStyle="1" w:styleId="NoList63">
    <w:name w:val="No List63"/>
    <w:next w:val="NoList"/>
    <w:semiHidden/>
    <w:rsid w:val="00C16E65"/>
  </w:style>
  <w:style w:type="numbering" w:customStyle="1" w:styleId="NoList73">
    <w:name w:val="No List73"/>
    <w:next w:val="NoList"/>
    <w:semiHidden/>
    <w:rsid w:val="00C16E65"/>
  </w:style>
  <w:style w:type="numbering" w:customStyle="1" w:styleId="NoList213">
    <w:name w:val="No List213"/>
    <w:next w:val="NoList"/>
    <w:semiHidden/>
    <w:rsid w:val="00C16E65"/>
  </w:style>
  <w:style w:type="numbering" w:customStyle="1" w:styleId="NoList83">
    <w:name w:val="No List83"/>
    <w:next w:val="NoList"/>
    <w:semiHidden/>
    <w:rsid w:val="00C16E65"/>
  </w:style>
  <w:style w:type="numbering" w:customStyle="1" w:styleId="NoList123">
    <w:name w:val="No List123"/>
    <w:next w:val="NoList"/>
    <w:semiHidden/>
    <w:rsid w:val="00C16E65"/>
  </w:style>
  <w:style w:type="numbering" w:customStyle="1" w:styleId="NoList223">
    <w:name w:val="No List223"/>
    <w:next w:val="NoList"/>
    <w:semiHidden/>
    <w:rsid w:val="00C16E65"/>
  </w:style>
  <w:style w:type="numbering" w:customStyle="1" w:styleId="NoList93">
    <w:name w:val="No List93"/>
    <w:next w:val="NoList"/>
    <w:semiHidden/>
    <w:rsid w:val="00C16E65"/>
  </w:style>
  <w:style w:type="numbering" w:customStyle="1" w:styleId="NoList133">
    <w:name w:val="No List133"/>
    <w:next w:val="NoList"/>
    <w:semiHidden/>
    <w:rsid w:val="00C16E65"/>
  </w:style>
  <w:style w:type="numbering" w:customStyle="1" w:styleId="NoList233">
    <w:name w:val="No List233"/>
    <w:next w:val="NoList"/>
    <w:semiHidden/>
    <w:rsid w:val="00C16E65"/>
  </w:style>
  <w:style w:type="numbering" w:customStyle="1" w:styleId="NoList103">
    <w:name w:val="No List103"/>
    <w:next w:val="NoList"/>
    <w:semiHidden/>
    <w:rsid w:val="00C16E65"/>
  </w:style>
  <w:style w:type="numbering" w:customStyle="1" w:styleId="NoList143">
    <w:name w:val="No List143"/>
    <w:next w:val="NoList"/>
    <w:semiHidden/>
    <w:rsid w:val="00C16E65"/>
  </w:style>
  <w:style w:type="numbering" w:customStyle="1" w:styleId="NoList243">
    <w:name w:val="No List243"/>
    <w:next w:val="NoList"/>
    <w:semiHidden/>
    <w:rsid w:val="00C16E65"/>
  </w:style>
  <w:style w:type="numbering" w:customStyle="1" w:styleId="NoList313">
    <w:name w:val="No List313"/>
    <w:next w:val="NoList"/>
    <w:semiHidden/>
    <w:rsid w:val="00C16E65"/>
  </w:style>
  <w:style w:type="numbering" w:customStyle="1" w:styleId="NoList413">
    <w:name w:val="No List413"/>
    <w:next w:val="NoList"/>
    <w:semiHidden/>
    <w:rsid w:val="00C16E65"/>
  </w:style>
  <w:style w:type="numbering" w:customStyle="1" w:styleId="NoList513">
    <w:name w:val="No List513"/>
    <w:next w:val="NoList"/>
    <w:semiHidden/>
    <w:rsid w:val="00C16E65"/>
  </w:style>
  <w:style w:type="numbering" w:customStyle="1" w:styleId="NoList153">
    <w:name w:val="No List153"/>
    <w:next w:val="NoList"/>
    <w:semiHidden/>
    <w:rsid w:val="00C16E65"/>
  </w:style>
  <w:style w:type="numbering" w:customStyle="1" w:styleId="NoList163">
    <w:name w:val="No List163"/>
    <w:next w:val="NoList"/>
    <w:semiHidden/>
    <w:rsid w:val="00C16E65"/>
  </w:style>
  <w:style w:type="numbering" w:customStyle="1" w:styleId="134">
    <w:name w:val="无列表13"/>
    <w:next w:val="NoList"/>
    <w:semiHidden/>
    <w:rsid w:val="00C16E65"/>
  </w:style>
  <w:style w:type="numbering" w:customStyle="1" w:styleId="NoList1113">
    <w:name w:val="No List1113"/>
    <w:next w:val="NoList"/>
    <w:semiHidden/>
    <w:rsid w:val="00C16E65"/>
  </w:style>
  <w:style w:type="numbering" w:customStyle="1" w:styleId="NoList171">
    <w:name w:val="No List171"/>
    <w:next w:val="NoList"/>
    <w:uiPriority w:val="99"/>
    <w:semiHidden/>
    <w:unhideWhenUsed/>
    <w:rsid w:val="00C16E65"/>
  </w:style>
  <w:style w:type="numbering" w:customStyle="1" w:styleId="NoList181">
    <w:name w:val="No List181"/>
    <w:next w:val="NoList"/>
    <w:uiPriority w:val="99"/>
    <w:semiHidden/>
    <w:rsid w:val="00C16E65"/>
  </w:style>
  <w:style w:type="numbering" w:customStyle="1" w:styleId="NoList251">
    <w:name w:val="No List251"/>
    <w:next w:val="NoList"/>
    <w:semiHidden/>
    <w:rsid w:val="00C16E65"/>
  </w:style>
  <w:style w:type="numbering" w:customStyle="1" w:styleId="NoList321">
    <w:name w:val="No List321"/>
    <w:next w:val="NoList"/>
    <w:semiHidden/>
    <w:unhideWhenUsed/>
    <w:rsid w:val="00C16E65"/>
  </w:style>
  <w:style w:type="numbering" w:customStyle="1" w:styleId="1110">
    <w:name w:val="목록 없음111"/>
    <w:next w:val="NoList"/>
    <w:semiHidden/>
    <w:unhideWhenUsed/>
    <w:rsid w:val="00C16E65"/>
  </w:style>
  <w:style w:type="numbering" w:customStyle="1" w:styleId="2110">
    <w:name w:val="목록 없음211"/>
    <w:next w:val="NoList"/>
    <w:semiHidden/>
    <w:rsid w:val="00C16E65"/>
  </w:style>
  <w:style w:type="numbering" w:customStyle="1" w:styleId="NoList421">
    <w:name w:val="No List421"/>
    <w:next w:val="NoList"/>
    <w:semiHidden/>
    <w:unhideWhenUsed/>
    <w:rsid w:val="00C16E65"/>
  </w:style>
  <w:style w:type="numbering" w:customStyle="1" w:styleId="NoList521">
    <w:name w:val="No List521"/>
    <w:next w:val="NoList"/>
    <w:semiHidden/>
    <w:rsid w:val="00C16E65"/>
  </w:style>
  <w:style w:type="numbering" w:customStyle="1" w:styleId="NoList611">
    <w:name w:val="No List611"/>
    <w:next w:val="NoList"/>
    <w:semiHidden/>
    <w:rsid w:val="00C16E65"/>
  </w:style>
  <w:style w:type="numbering" w:customStyle="1" w:styleId="NoList711">
    <w:name w:val="No List711"/>
    <w:next w:val="NoList"/>
    <w:semiHidden/>
    <w:rsid w:val="00C16E65"/>
  </w:style>
  <w:style w:type="numbering" w:customStyle="1" w:styleId="NoList1121">
    <w:name w:val="No List1121"/>
    <w:next w:val="NoList"/>
    <w:semiHidden/>
    <w:rsid w:val="00C16E65"/>
  </w:style>
  <w:style w:type="numbering" w:customStyle="1" w:styleId="NoList2111">
    <w:name w:val="No List2111"/>
    <w:next w:val="NoList"/>
    <w:semiHidden/>
    <w:rsid w:val="00C16E65"/>
  </w:style>
  <w:style w:type="numbering" w:customStyle="1" w:styleId="NoList811">
    <w:name w:val="No List811"/>
    <w:next w:val="NoList"/>
    <w:semiHidden/>
    <w:rsid w:val="00C16E65"/>
  </w:style>
  <w:style w:type="numbering" w:customStyle="1" w:styleId="NoList1211">
    <w:name w:val="No List1211"/>
    <w:next w:val="NoList"/>
    <w:semiHidden/>
    <w:rsid w:val="00C16E65"/>
  </w:style>
  <w:style w:type="numbering" w:customStyle="1" w:styleId="NoList2211">
    <w:name w:val="No List2211"/>
    <w:next w:val="NoList"/>
    <w:semiHidden/>
    <w:rsid w:val="00C16E65"/>
  </w:style>
  <w:style w:type="numbering" w:customStyle="1" w:styleId="NoList911">
    <w:name w:val="No List911"/>
    <w:next w:val="NoList"/>
    <w:semiHidden/>
    <w:rsid w:val="00C16E65"/>
  </w:style>
  <w:style w:type="numbering" w:customStyle="1" w:styleId="NoList1311">
    <w:name w:val="No List1311"/>
    <w:next w:val="NoList"/>
    <w:semiHidden/>
    <w:rsid w:val="00C16E65"/>
  </w:style>
  <w:style w:type="numbering" w:customStyle="1" w:styleId="NoList2311">
    <w:name w:val="No List2311"/>
    <w:next w:val="NoList"/>
    <w:semiHidden/>
    <w:rsid w:val="00C16E65"/>
  </w:style>
  <w:style w:type="numbering" w:customStyle="1" w:styleId="NoList1011">
    <w:name w:val="No List1011"/>
    <w:next w:val="NoList"/>
    <w:semiHidden/>
    <w:rsid w:val="00C16E65"/>
  </w:style>
  <w:style w:type="numbering" w:customStyle="1" w:styleId="NoList1411">
    <w:name w:val="No List1411"/>
    <w:next w:val="NoList"/>
    <w:semiHidden/>
    <w:rsid w:val="00C16E65"/>
  </w:style>
  <w:style w:type="numbering" w:customStyle="1" w:styleId="NoList2411">
    <w:name w:val="No List2411"/>
    <w:next w:val="NoList"/>
    <w:semiHidden/>
    <w:rsid w:val="00C16E65"/>
  </w:style>
  <w:style w:type="numbering" w:customStyle="1" w:styleId="NoList3111">
    <w:name w:val="No List3111"/>
    <w:next w:val="NoList"/>
    <w:semiHidden/>
    <w:rsid w:val="00C16E65"/>
  </w:style>
  <w:style w:type="numbering" w:customStyle="1" w:styleId="NoList4111">
    <w:name w:val="No List4111"/>
    <w:next w:val="NoList"/>
    <w:semiHidden/>
    <w:rsid w:val="00C16E65"/>
  </w:style>
  <w:style w:type="numbering" w:customStyle="1" w:styleId="NoList5111">
    <w:name w:val="No List5111"/>
    <w:next w:val="NoList"/>
    <w:semiHidden/>
    <w:rsid w:val="00C16E65"/>
  </w:style>
  <w:style w:type="numbering" w:customStyle="1" w:styleId="NoList1511">
    <w:name w:val="No List1511"/>
    <w:next w:val="NoList"/>
    <w:semiHidden/>
    <w:rsid w:val="00C16E65"/>
  </w:style>
  <w:style w:type="numbering" w:customStyle="1" w:styleId="NoList1611">
    <w:name w:val="No List1611"/>
    <w:next w:val="NoList"/>
    <w:semiHidden/>
    <w:rsid w:val="00C16E65"/>
  </w:style>
  <w:style w:type="numbering" w:customStyle="1" w:styleId="1113">
    <w:name w:val="无列表111"/>
    <w:next w:val="NoList"/>
    <w:semiHidden/>
    <w:rsid w:val="00C16E65"/>
  </w:style>
  <w:style w:type="numbering" w:customStyle="1" w:styleId="NoList11111">
    <w:name w:val="No List11111"/>
    <w:next w:val="NoList"/>
    <w:semiHidden/>
    <w:rsid w:val="00C16E65"/>
  </w:style>
  <w:style w:type="numbering" w:customStyle="1" w:styleId="NoList191">
    <w:name w:val="No List191"/>
    <w:next w:val="NoList"/>
    <w:uiPriority w:val="99"/>
    <w:semiHidden/>
    <w:unhideWhenUsed/>
    <w:rsid w:val="00C16E65"/>
  </w:style>
  <w:style w:type="numbering" w:customStyle="1" w:styleId="NoList1101">
    <w:name w:val="No List1101"/>
    <w:next w:val="NoList"/>
    <w:uiPriority w:val="99"/>
    <w:semiHidden/>
    <w:rsid w:val="00C16E65"/>
  </w:style>
  <w:style w:type="numbering" w:customStyle="1" w:styleId="NoList261">
    <w:name w:val="No List261"/>
    <w:next w:val="NoList"/>
    <w:semiHidden/>
    <w:rsid w:val="00C16E65"/>
  </w:style>
  <w:style w:type="numbering" w:customStyle="1" w:styleId="NoList331">
    <w:name w:val="No List331"/>
    <w:next w:val="NoList"/>
    <w:semiHidden/>
    <w:unhideWhenUsed/>
    <w:rsid w:val="00C16E65"/>
  </w:style>
  <w:style w:type="numbering" w:customStyle="1" w:styleId="1210">
    <w:name w:val="목록 없음121"/>
    <w:next w:val="NoList"/>
    <w:semiHidden/>
    <w:unhideWhenUsed/>
    <w:rsid w:val="00C16E65"/>
  </w:style>
  <w:style w:type="numbering" w:customStyle="1" w:styleId="221">
    <w:name w:val="목록 없음221"/>
    <w:next w:val="NoList"/>
    <w:semiHidden/>
    <w:rsid w:val="00C16E65"/>
  </w:style>
  <w:style w:type="numbering" w:customStyle="1" w:styleId="NoList431">
    <w:name w:val="No List431"/>
    <w:next w:val="NoList"/>
    <w:semiHidden/>
    <w:unhideWhenUsed/>
    <w:rsid w:val="00C16E65"/>
  </w:style>
  <w:style w:type="numbering" w:customStyle="1" w:styleId="NoList531">
    <w:name w:val="No List531"/>
    <w:next w:val="NoList"/>
    <w:semiHidden/>
    <w:rsid w:val="00C16E65"/>
  </w:style>
  <w:style w:type="numbering" w:customStyle="1" w:styleId="NoList621">
    <w:name w:val="No List621"/>
    <w:next w:val="NoList"/>
    <w:semiHidden/>
    <w:rsid w:val="00C16E65"/>
  </w:style>
  <w:style w:type="numbering" w:customStyle="1" w:styleId="NoList721">
    <w:name w:val="No List721"/>
    <w:next w:val="NoList"/>
    <w:semiHidden/>
    <w:rsid w:val="00C16E65"/>
  </w:style>
  <w:style w:type="numbering" w:customStyle="1" w:styleId="NoList1131">
    <w:name w:val="No List1131"/>
    <w:next w:val="NoList"/>
    <w:semiHidden/>
    <w:rsid w:val="00C16E65"/>
  </w:style>
  <w:style w:type="numbering" w:customStyle="1" w:styleId="NoList2121">
    <w:name w:val="No List2121"/>
    <w:next w:val="NoList"/>
    <w:semiHidden/>
    <w:rsid w:val="00C16E65"/>
  </w:style>
  <w:style w:type="numbering" w:customStyle="1" w:styleId="NoList821">
    <w:name w:val="No List821"/>
    <w:next w:val="NoList"/>
    <w:semiHidden/>
    <w:rsid w:val="00C16E65"/>
  </w:style>
  <w:style w:type="numbering" w:customStyle="1" w:styleId="NoList1221">
    <w:name w:val="No List1221"/>
    <w:next w:val="NoList"/>
    <w:semiHidden/>
    <w:rsid w:val="00C16E65"/>
  </w:style>
  <w:style w:type="numbering" w:customStyle="1" w:styleId="NoList2221">
    <w:name w:val="No List2221"/>
    <w:next w:val="NoList"/>
    <w:semiHidden/>
    <w:rsid w:val="00C16E65"/>
  </w:style>
  <w:style w:type="numbering" w:customStyle="1" w:styleId="NoList921">
    <w:name w:val="No List921"/>
    <w:next w:val="NoList"/>
    <w:semiHidden/>
    <w:rsid w:val="00C16E65"/>
  </w:style>
  <w:style w:type="numbering" w:customStyle="1" w:styleId="NoList1321">
    <w:name w:val="No List1321"/>
    <w:next w:val="NoList"/>
    <w:semiHidden/>
    <w:rsid w:val="00C16E65"/>
  </w:style>
  <w:style w:type="numbering" w:customStyle="1" w:styleId="NoList2321">
    <w:name w:val="No List2321"/>
    <w:next w:val="NoList"/>
    <w:semiHidden/>
    <w:rsid w:val="00C16E65"/>
  </w:style>
  <w:style w:type="numbering" w:customStyle="1" w:styleId="NoList1021">
    <w:name w:val="No List1021"/>
    <w:next w:val="NoList"/>
    <w:semiHidden/>
    <w:rsid w:val="00C16E65"/>
  </w:style>
  <w:style w:type="numbering" w:customStyle="1" w:styleId="NoList1421">
    <w:name w:val="No List1421"/>
    <w:next w:val="NoList"/>
    <w:semiHidden/>
    <w:rsid w:val="00C16E65"/>
  </w:style>
  <w:style w:type="numbering" w:customStyle="1" w:styleId="NoList2421">
    <w:name w:val="No List2421"/>
    <w:next w:val="NoList"/>
    <w:semiHidden/>
    <w:rsid w:val="00C16E65"/>
  </w:style>
  <w:style w:type="numbering" w:customStyle="1" w:styleId="NoList3121">
    <w:name w:val="No List3121"/>
    <w:next w:val="NoList"/>
    <w:semiHidden/>
    <w:rsid w:val="00C16E65"/>
  </w:style>
  <w:style w:type="numbering" w:customStyle="1" w:styleId="NoList4121">
    <w:name w:val="No List4121"/>
    <w:next w:val="NoList"/>
    <w:semiHidden/>
    <w:rsid w:val="00C16E65"/>
  </w:style>
  <w:style w:type="numbering" w:customStyle="1" w:styleId="NoList5121">
    <w:name w:val="No List5121"/>
    <w:next w:val="NoList"/>
    <w:semiHidden/>
    <w:rsid w:val="00C16E65"/>
  </w:style>
  <w:style w:type="numbering" w:customStyle="1" w:styleId="NoList1521">
    <w:name w:val="No List1521"/>
    <w:next w:val="NoList"/>
    <w:semiHidden/>
    <w:rsid w:val="00C16E65"/>
  </w:style>
  <w:style w:type="numbering" w:customStyle="1" w:styleId="NoList1621">
    <w:name w:val="No List1621"/>
    <w:next w:val="NoList"/>
    <w:semiHidden/>
    <w:rsid w:val="00C16E65"/>
  </w:style>
  <w:style w:type="numbering" w:customStyle="1" w:styleId="1211">
    <w:name w:val="无列表121"/>
    <w:next w:val="NoList"/>
    <w:semiHidden/>
    <w:rsid w:val="00C16E65"/>
  </w:style>
  <w:style w:type="numbering" w:customStyle="1" w:styleId="NoList11121">
    <w:name w:val="No List11121"/>
    <w:next w:val="NoList"/>
    <w:semiHidden/>
    <w:rsid w:val="00C16E65"/>
  </w:style>
  <w:style w:type="numbering" w:customStyle="1" w:styleId="216">
    <w:name w:val="无列表21"/>
    <w:next w:val="NoList"/>
    <w:uiPriority w:val="99"/>
    <w:semiHidden/>
    <w:unhideWhenUsed/>
    <w:rsid w:val="00C16E65"/>
  </w:style>
  <w:style w:type="numbering" w:customStyle="1" w:styleId="316">
    <w:name w:val="无列表31"/>
    <w:next w:val="NoList"/>
    <w:uiPriority w:val="99"/>
    <w:semiHidden/>
    <w:unhideWhenUsed/>
    <w:rsid w:val="00C16E65"/>
  </w:style>
  <w:style w:type="numbering" w:customStyle="1" w:styleId="NoList201">
    <w:name w:val="No List201"/>
    <w:next w:val="NoList"/>
    <w:semiHidden/>
    <w:rsid w:val="00C16E65"/>
  </w:style>
  <w:style w:type="numbering" w:customStyle="1" w:styleId="NoList271">
    <w:name w:val="No List271"/>
    <w:next w:val="NoList"/>
    <w:uiPriority w:val="99"/>
    <w:semiHidden/>
    <w:unhideWhenUsed/>
    <w:rsid w:val="00C16E65"/>
  </w:style>
  <w:style w:type="numbering" w:customStyle="1" w:styleId="NoList281">
    <w:name w:val="No List281"/>
    <w:next w:val="NoList"/>
    <w:uiPriority w:val="99"/>
    <w:semiHidden/>
    <w:unhideWhenUsed/>
    <w:rsid w:val="00C16E65"/>
  </w:style>
  <w:style w:type="numbering" w:customStyle="1" w:styleId="NoList30">
    <w:name w:val="No List30"/>
    <w:next w:val="NoList"/>
    <w:uiPriority w:val="99"/>
    <w:semiHidden/>
    <w:unhideWhenUsed/>
    <w:rsid w:val="00C16E65"/>
  </w:style>
  <w:style w:type="numbering" w:customStyle="1" w:styleId="NoList116">
    <w:name w:val="No List116"/>
    <w:next w:val="NoList"/>
    <w:semiHidden/>
    <w:unhideWhenUsed/>
    <w:rsid w:val="00C16E65"/>
  </w:style>
  <w:style w:type="numbering" w:customStyle="1" w:styleId="NoList117">
    <w:name w:val="No List117"/>
    <w:next w:val="NoList"/>
    <w:semiHidden/>
    <w:rsid w:val="00C16E65"/>
  </w:style>
  <w:style w:type="numbering" w:customStyle="1" w:styleId="NoList214">
    <w:name w:val="No List214"/>
    <w:next w:val="NoList"/>
    <w:semiHidden/>
    <w:rsid w:val="00C16E65"/>
  </w:style>
  <w:style w:type="numbering" w:customStyle="1" w:styleId="NoList35">
    <w:name w:val="No List35"/>
    <w:next w:val="NoList"/>
    <w:semiHidden/>
    <w:unhideWhenUsed/>
    <w:rsid w:val="00C16E65"/>
  </w:style>
  <w:style w:type="numbering" w:customStyle="1" w:styleId="142">
    <w:name w:val="목록 없음14"/>
    <w:next w:val="NoList"/>
    <w:semiHidden/>
    <w:unhideWhenUsed/>
    <w:rsid w:val="00C16E65"/>
  </w:style>
  <w:style w:type="numbering" w:customStyle="1" w:styleId="240">
    <w:name w:val="목록 없음24"/>
    <w:next w:val="NoList"/>
    <w:semiHidden/>
    <w:rsid w:val="00C16E65"/>
  </w:style>
  <w:style w:type="numbering" w:customStyle="1" w:styleId="NoList45">
    <w:name w:val="No List45"/>
    <w:next w:val="NoList"/>
    <w:semiHidden/>
    <w:unhideWhenUsed/>
    <w:rsid w:val="00C16E65"/>
  </w:style>
  <w:style w:type="numbering" w:customStyle="1" w:styleId="NoList55">
    <w:name w:val="No List55"/>
    <w:next w:val="NoList"/>
    <w:semiHidden/>
    <w:rsid w:val="00C16E65"/>
  </w:style>
  <w:style w:type="numbering" w:customStyle="1" w:styleId="NoList64">
    <w:name w:val="No List64"/>
    <w:next w:val="NoList"/>
    <w:semiHidden/>
    <w:rsid w:val="00C16E65"/>
  </w:style>
  <w:style w:type="numbering" w:customStyle="1" w:styleId="NoList74">
    <w:name w:val="No List74"/>
    <w:next w:val="NoList"/>
    <w:semiHidden/>
    <w:rsid w:val="00C16E65"/>
  </w:style>
  <w:style w:type="numbering" w:customStyle="1" w:styleId="NoList215">
    <w:name w:val="No List215"/>
    <w:next w:val="NoList"/>
    <w:semiHidden/>
    <w:rsid w:val="00C16E65"/>
  </w:style>
  <w:style w:type="numbering" w:customStyle="1" w:styleId="NoList84">
    <w:name w:val="No List84"/>
    <w:next w:val="NoList"/>
    <w:semiHidden/>
    <w:rsid w:val="00C16E65"/>
  </w:style>
  <w:style w:type="numbering" w:customStyle="1" w:styleId="NoList124">
    <w:name w:val="No List124"/>
    <w:next w:val="NoList"/>
    <w:semiHidden/>
    <w:rsid w:val="00C16E65"/>
  </w:style>
  <w:style w:type="numbering" w:customStyle="1" w:styleId="NoList224">
    <w:name w:val="No List224"/>
    <w:next w:val="NoList"/>
    <w:semiHidden/>
    <w:rsid w:val="00C16E65"/>
  </w:style>
  <w:style w:type="numbering" w:customStyle="1" w:styleId="NoList94">
    <w:name w:val="No List94"/>
    <w:next w:val="NoList"/>
    <w:semiHidden/>
    <w:rsid w:val="00C16E65"/>
  </w:style>
  <w:style w:type="numbering" w:customStyle="1" w:styleId="NoList134">
    <w:name w:val="No List134"/>
    <w:next w:val="NoList"/>
    <w:semiHidden/>
    <w:rsid w:val="00C16E65"/>
  </w:style>
  <w:style w:type="numbering" w:customStyle="1" w:styleId="NoList234">
    <w:name w:val="No List234"/>
    <w:next w:val="NoList"/>
    <w:semiHidden/>
    <w:rsid w:val="00C16E65"/>
  </w:style>
  <w:style w:type="numbering" w:customStyle="1" w:styleId="NoList104">
    <w:name w:val="No List104"/>
    <w:next w:val="NoList"/>
    <w:semiHidden/>
    <w:rsid w:val="00C16E65"/>
  </w:style>
  <w:style w:type="numbering" w:customStyle="1" w:styleId="NoList144">
    <w:name w:val="No List144"/>
    <w:next w:val="NoList"/>
    <w:semiHidden/>
    <w:rsid w:val="00C16E65"/>
  </w:style>
  <w:style w:type="numbering" w:customStyle="1" w:styleId="NoList244">
    <w:name w:val="No List244"/>
    <w:next w:val="NoList"/>
    <w:semiHidden/>
    <w:rsid w:val="00C16E65"/>
  </w:style>
  <w:style w:type="numbering" w:customStyle="1" w:styleId="NoList314">
    <w:name w:val="No List314"/>
    <w:next w:val="NoList"/>
    <w:semiHidden/>
    <w:rsid w:val="00C16E65"/>
  </w:style>
  <w:style w:type="numbering" w:customStyle="1" w:styleId="NoList414">
    <w:name w:val="No List414"/>
    <w:next w:val="NoList"/>
    <w:semiHidden/>
    <w:rsid w:val="00C16E65"/>
  </w:style>
  <w:style w:type="numbering" w:customStyle="1" w:styleId="NoList514">
    <w:name w:val="No List514"/>
    <w:next w:val="NoList"/>
    <w:semiHidden/>
    <w:rsid w:val="00C16E65"/>
  </w:style>
  <w:style w:type="numbering" w:customStyle="1" w:styleId="NoList154">
    <w:name w:val="No List154"/>
    <w:next w:val="NoList"/>
    <w:semiHidden/>
    <w:rsid w:val="00C16E65"/>
  </w:style>
  <w:style w:type="numbering" w:customStyle="1" w:styleId="NoList164">
    <w:name w:val="No List164"/>
    <w:next w:val="NoList"/>
    <w:semiHidden/>
    <w:rsid w:val="00C16E65"/>
  </w:style>
  <w:style w:type="numbering" w:customStyle="1" w:styleId="143">
    <w:name w:val="无列表14"/>
    <w:next w:val="NoList"/>
    <w:semiHidden/>
    <w:rsid w:val="00C16E65"/>
  </w:style>
  <w:style w:type="numbering" w:customStyle="1" w:styleId="NoList1114">
    <w:name w:val="No List1114"/>
    <w:next w:val="NoList"/>
    <w:semiHidden/>
    <w:rsid w:val="00C16E65"/>
  </w:style>
  <w:style w:type="numbering" w:customStyle="1" w:styleId="NoList172">
    <w:name w:val="No List172"/>
    <w:next w:val="NoList"/>
    <w:uiPriority w:val="99"/>
    <w:semiHidden/>
    <w:unhideWhenUsed/>
    <w:rsid w:val="00C16E65"/>
  </w:style>
  <w:style w:type="numbering" w:customStyle="1" w:styleId="NoList182">
    <w:name w:val="No List182"/>
    <w:next w:val="NoList"/>
    <w:uiPriority w:val="99"/>
    <w:semiHidden/>
    <w:rsid w:val="00C16E65"/>
  </w:style>
  <w:style w:type="numbering" w:customStyle="1" w:styleId="NoList252">
    <w:name w:val="No List252"/>
    <w:next w:val="NoList"/>
    <w:semiHidden/>
    <w:rsid w:val="00C16E65"/>
  </w:style>
  <w:style w:type="numbering" w:customStyle="1" w:styleId="NoList322">
    <w:name w:val="No List322"/>
    <w:next w:val="NoList"/>
    <w:semiHidden/>
    <w:unhideWhenUsed/>
    <w:rsid w:val="00C16E65"/>
  </w:style>
  <w:style w:type="numbering" w:customStyle="1" w:styleId="1120">
    <w:name w:val="목록 없음112"/>
    <w:next w:val="NoList"/>
    <w:semiHidden/>
    <w:unhideWhenUsed/>
    <w:rsid w:val="00C16E65"/>
  </w:style>
  <w:style w:type="numbering" w:customStyle="1" w:styleId="2120">
    <w:name w:val="목록 없음212"/>
    <w:next w:val="NoList"/>
    <w:semiHidden/>
    <w:rsid w:val="00C16E65"/>
  </w:style>
  <w:style w:type="numbering" w:customStyle="1" w:styleId="NoList422">
    <w:name w:val="No List422"/>
    <w:next w:val="NoList"/>
    <w:semiHidden/>
    <w:unhideWhenUsed/>
    <w:rsid w:val="00C16E65"/>
  </w:style>
  <w:style w:type="numbering" w:customStyle="1" w:styleId="NoList522">
    <w:name w:val="No List522"/>
    <w:next w:val="NoList"/>
    <w:semiHidden/>
    <w:rsid w:val="00C16E65"/>
  </w:style>
  <w:style w:type="numbering" w:customStyle="1" w:styleId="NoList612">
    <w:name w:val="No List612"/>
    <w:next w:val="NoList"/>
    <w:semiHidden/>
    <w:rsid w:val="00C16E65"/>
  </w:style>
  <w:style w:type="numbering" w:customStyle="1" w:styleId="NoList712">
    <w:name w:val="No List712"/>
    <w:next w:val="NoList"/>
    <w:semiHidden/>
    <w:rsid w:val="00C16E65"/>
  </w:style>
  <w:style w:type="numbering" w:customStyle="1" w:styleId="NoList1122">
    <w:name w:val="No List1122"/>
    <w:next w:val="NoList"/>
    <w:semiHidden/>
    <w:rsid w:val="00C16E65"/>
  </w:style>
  <w:style w:type="numbering" w:customStyle="1" w:styleId="NoList2112">
    <w:name w:val="No List2112"/>
    <w:next w:val="NoList"/>
    <w:semiHidden/>
    <w:rsid w:val="00C16E65"/>
  </w:style>
  <w:style w:type="numbering" w:customStyle="1" w:styleId="NoList812">
    <w:name w:val="No List812"/>
    <w:next w:val="NoList"/>
    <w:semiHidden/>
    <w:rsid w:val="00C16E65"/>
  </w:style>
  <w:style w:type="numbering" w:customStyle="1" w:styleId="NoList1212">
    <w:name w:val="No List1212"/>
    <w:next w:val="NoList"/>
    <w:semiHidden/>
    <w:rsid w:val="00C16E65"/>
  </w:style>
  <w:style w:type="numbering" w:customStyle="1" w:styleId="NoList2212">
    <w:name w:val="No List2212"/>
    <w:next w:val="NoList"/>
    <w:semiHidden/>
    <w:rsid w:val="00C16E65"/>
  </w:style>
  <w:style w:type="numbering" w:customStyle="1" w:styleId="NoList912">
    <w:name w:val="No List912"/>
    <w:next w:val="NoList"/>
    <w:semiHidden/>
    <w:rsid w:val="00C16E65"/>
  </w:style>
  <w:style w:type="numbering" w:customStyle="1" w:styleId="NoList1312">
    <w:name w:val="No List1312"/>
    <w:next w:val="NoList"/>
    <w:semiHidden/>
    <w:rsid w:val="00C16E65"/>
  </w:style>
  <w:style w:type="numbering" w:customStyle="1" w:styleId="NoList2312">
    <w:name w:val="No List2312"/>
    <w:next w:val="NoList"/>
    <w:semiHidden/>
    <w:rsid w:val="00C16E65"/>
  </w:style>
  <w:style w:type="numbering" w:customStyle="1" w:styleId="NoList1012">
    <w:name w:val="No List1012"/>
    <w:next w:val="NoList"/>
    <w:semiHidden/>
    <w:rsid w:val="00C16E65"/>
  </w:style>
  <w:style w:type="numbering" w:customStyle="1" w:styleId="NoList1412">
    <w:name w:val="No List1412"/>
    <w:next w:val="NoList"/>
    <w:semiHidden/>
    <w:rsid w:val="00C16E65"/>
  </w:style>
  <w:style w:type="numbering" w:customStyle="1" w:styleId="NoList2412">
    <w:name w:val="No List2412"/>
    <w:next w:val="NoList"/>
    <w:semiHidden/>
    <w:rsid w:val="00C16E65"/>
  </w:style>
  <w:style w:type="numbering" w:customStyle="1" w:styleId="NoList3112">
    <w:name w:val="No List3112"/>
    <w:next w:val="NoList"/>
    <w:semiHidden/>
    <w:rsid w:val="00C16E65"/>
  </w:style>
  <w:style w:type="numbering" w:customStyle="1" w:styleId="NoList4112">
    <w:name w:val="No List4112"/>
    <w:next w:val="NoList"/>
    <w:semiHidden/>
    <w:rsid w:val="00C16E65"/>
  </w:style>
  <w:style w:type="numbering" w:customStyle="1" w:styleId="NoList5112">
    <w:name w:val="No List5112"/>
    <w:next w:val="NoList"/>
    <w:semiHidden/>
    <w:rsid w:val="00C16E65"/>
  </w:style>
  <w:style w:type="numbering" w:customStyle="1" w:styleId="NoList1512">
    <w:name w:val="No List1512"/>
    <w:next w:val="NoList"/>
    <w:semiHidden/>
    <w:rsid w:val="00C16E65"/>
  </w:style>
  <w:style w:type="numbering" w:customStyle="1" w:styleId="NoList1612">
    <w:name w:val="No List1612"/>
    <w:next w:val="NoList"/>
    <w:semiHidden/>
    <w:rsid w:val="00C16E65"/>
  </w:style>
  <w:style w:type="numbering" w:customStyle="1" w:styleId="1122">
    <w:name w:val="无列表112"/>
    <w:next w:val="NoList"/>
    <w:semiHidden/>
    <w:rsid w:val="00C16E65"/>
  </w:style>
  <w:style w:type="numbering" w:customStyle="1" w:styleId="NoList11112">
    <w:name w:val="No List11112"/>
    <w:next w:val="NoList"/>
    <w:semiHidden/>
    <w:rsid w:val="00C16E65"/>
  </w:style>
  <w:style w:type="numbering" w:customStyle="1" w:styleId="NoList192">
    <w:name w:val="No List192"/>
    <w:next w:val="NoList"/>
    <w:uiPriority w:val="99"/>
    <w:semiHidden/>
    <w:unhideWhenUsed/>
    <w:rsid w:val="00C16E65"/>
  </w:style>
  <w:style w:type="numbering" w:customStyle="1" w:styleId="NoList1102">
    <w:name w:val="No List1102"/>
    <w:next w:val="NoList"/>
    <w:uiPriority w:val="99"/>
    <w:semiHidden/>
    <w:rsid w:val="00C16E65"/>
  </w:style>
  <w:style w:type="numbering" w:customStyle="1" w:styleId="NoList262">
    <w:name w:val="No List262"/>
    <w:next w:val="NoList"/>
    <w:semiHidden/>
    <w:rsid w:val="00C16E65"/>
  </w:style>
  <w:style w:type="numbering" w:customStyle="1" w:styleId="NoList332">
    <w:name w:val="No List332"/>
    <w:next w:val="NoList"/>
    <w:semiHidden/>
    <w:unhideWhenUsed/>
    <w:rsid w:val="00C16E65"/>
  </w:style>
  <w:style w:type="numbering" w:customStyle="1" w:styleId="1220">
    <w:name w:val="목록 없음122"/>
    <w:next w:val="NoList"/>
    <w:semiHidden/>
    <w:unhideWhenUsed/>
    <w:rsid w:val="00C16E65"/>
  </w:style>
  <w:style w:type="numbering" w:customStyle="1" w:styleId="222">
    <w:name w:val="목록 없음222"/>
    <w:next w:val="NoList"/>
    <w:semiHidden/>
    <w:rsid w:val="00C16E65"/>
  </w:style>
  <w:style w:type="numbering" w:customStyle="1" w:styleId="NoList432">
    <w:name w:val="No List432"/>
    <w:next w:val="NoList"/>
    <w:semiHidden/>
    <w:unhideWhenUsed/>
    <w:rsid w:val="00C16E65"/>
  </w:style>
  <w:style w:type="numbering" w:customStyle="1" w:styleId="NoList532">
    <w:name w:val="No List532"/>
    <w:next w:val="NoList"/>
    <w:semiHidden/>
    <w:rsid w:val="00C16E65"/>
  </w:style>
  <w:style w:type="numbering" w:customStyle="1" w:styleId="NoList622">
    <w:name w:val="No List622"/>
    <w:next w:val="NoList"/>
    <w:semiHidden/>
    <w:rsid w:val="00C16E65"/>
  </w:style>
  <w:style w:type="numbering" w:customStyle="1" w:styleId="NoList722">
    <w:name w:val="No List722"/>
    <w:next w:val="NoList"/>
    <w:semiHidden/>
    <w:rsid w:val="00C16E65"/>
  </w:style>
  <w:style w:type="numbering" w:customStyle="1" w:styleId="NoList1132">
    <w:name w:val="No List1132"/>
    <w:next w:val="NoList"/>
    <w:semiHidden/>
    <w:rsid w:val="00C16E65"/>
  </w:style>
  <w:style w:type="numbering" w:customStyle="1" w:styleId="NoList2122">
    <w:name w:val="No List2122"/>
    <w:next w:val="NoList"/>
    <w:semiHidden/>
    <w:rsid w:val="00C16E65"/>
  </w:style>
  <w:style w:type="numbering" w:customStyle="1" w:styleId="NoList822">
    <w:name w:val="No List822"/>
    <w:next w:val="NoList"/>
    <w:semiHidden/>
    <w:rsid w:val="00C16E65"/>
  </w:style>
  <w:style w:type="numbering" w:customStyle="1" w:styleId="NoList1222">
    <w:name w:val="No List1222"/>
    <w:next w:val="NoList"/>
    <w:semiHidden/>
    <w:rsid w:val="00C16E65"/>
  </w:style>
  <w:style w:type="numbering" w:customStyle="1" w:styleId="NoList2222">
    <w:name w:val="No List2222"/>
    <w:next w:val="NoList"/>
    <w:semiHidden/>
    <w:rsid w:val="00C16E65"/>
  </w:style>
  <w:style w:type="numbering" w:customStyle="1" w:styleId="NoList922">
    <w:name w:val="No List922"/>
    <w:next w:val="NoList"/>
    <w:semiHidden/>
    <w:rsid w:val="00C16E65"/>
  </w:style>
  <w:style w:type="numbering" w:customStyle="1" w:styleId="NoList1322">
    <w:name w:val="No List1322"/>
    <w:next w:val="NoList"/>
    <w:semiHidden/>
    <w:rsid w:val="00C16E65"/>
  </w:style>
  <w:style w:type="numbering" w:customStyle="1" w:styleId="NoList2322">
    <w:name w:val="No List2322"/>
    <w:next w:val="NoList"/>
    <w:semiHidden/>
    <w:rsid w:val="00C16E65"/>
  </w:style>
  <w:style w:type="numbering" w:customStyle="1" w:styleId="NoList1022">
    <w:name w:val="No List1022"/>
    <w:next w:val="NoList"/>
    <w:semiHidden/>
    <w:rsid w:val="00C16E65"/>
  </w:style>
  <w:style w:type="numbering" w:customStyle="1" w:styleId="NoList1422">
    <w:name w:val="No List1422"/>
    <w:next w:val="NoList"/>
    <w:semiHidden/>
    <w:rsid w:val="00C16E65"/>
  </w:style>
  <w:style w:type="numbering" w:customStyle="1" w:styleId="NoList2422">
    <w:name w:val="No List2422"/>
    <w:next w:val="NoList"/>
    <w:semiHidden/>
    <w:rsid w:val="00C16E65"/>
  </w:style>
  <w:style w:type="numbering" w:customStyle="1" w:styleId="NoList3122">
    <w:name w:val="No List3122"/>
    <w:next w:val="NoList"/>
    <w:semiHidden/>
    <w:rsid w:val="00C16E65"/>
  </w:style>
  <w:style w:type="numbering" w:customStyle="1" w:styleId="NoList4122">
    <w:name w:val="No List4122"/>
    <w:next w:val="NoList"/>
    <w:semiHidden/>
    <w:rsid w:val="00C16E65"/>
  </w:style>
  <w:style w:type="numbering" w:customStyle="1" w:styleId="NoList5122">
    <w:name w:val="No List5122"/>
    <w:next w:val="NoList"/>
    <w:semiHidden/>
    <w:rsid w:val="00C16E65"/>
  </w:style>
  <w:style w:type="numbering" w:customStyle="1" w:styleId="NoList1522">
    <w:name w:val="No List1522"/>
    <w:next w:val="NoList"/>
    <w:semiHidden/>
    <w:rsid w:val="00C16E65"/>
  </w:style>
  <w:style w:type="numbering" w:customStyle="1" w:styleId="NoList1622">
    <w:name w:val="No List1622"/>
    <w:next w:val="NoList"/>
    <w:semiHidden/>
    <w:rsid w:val="00C16E65"/>
  </w:style>
  <w:style w:type="numbering" w:customStyle="1" w:styleId="1221">
    <w:name w:val="无列表122"/>
    <w:next w:val="NoList"/>
    <w:semiHidden/>
    <w:rsid w:val="00C16E65"/>
  </w:style>
  <w:style w:type="numbering" w:customStyle="1" w:styleId="NoList11122">
    <w:name w:val="No List11122"/>
    <w:next w:val="NoList"/>
    <w:semiHidden/>
    <w:rsid w:val="00C16E65"/>
  </w:style>
  <w:style w:type="numbering" w:customStyle="1" w:styleId="223">
    <w:name w:val="无列表22"/>
    <w:next w:val="NoList"/>
    <w:uiPriority w:val="99"/>
    <w:semiHidden/>
    <w:unhideWhenUsed/>
    <w:rsid w:val="00C16E65"/>
  </w:style>
  <w:style w:type="numbering" w:customStyle="1" w:styleId="325">
    <w:name w:val="无列表32"/>
    <w:next w:val="NoList"/>
    <w:uiPriority w:val="99"/>
    <w:semiHidden/>
    <w:unhideWhenUsed/>
    <w:rsid w:val="00C16E65"/>
  </w:style>
  <w:style w:type="numbering" w:customStyle="1" w:styleId="NoList202">
    <w:name w:val="No List202"/>
    <w:next w:val="NoList"/>
    <w:semiHidden/>
    <w:rsid w:val="00C16E65"/>
  </w:style>
  <w:style w:type="numbering" w:customStyle="1" w:styleId="NoList272">
    <w:name w:val="No List272"/>
    <w:next w:val="NoList"/>
    <w:uiPriority w:val="99"/>
    <w:semiHidden/>
    <w:unhideWhenUsed/>
    <w:rsid w:val="00C16E65"/>
  </w:style>
  <w:style w:type="numbering" w:customStyle="1" w:styleId="NoList282">
    <w:name w:val="No List282"/>
    <w:next w:val="NoList"/>
    <w:uiPriority w:val="99"/>
    <w:semiHidden/>
    <w:unhideWhenUsed/>
    <w:rsid w:val="00C16E65"/>
  </w:style>
  <w:style w:type="numbering" w:customStyle="1" w:styleId="NoList36">
    <w:name w:val="No List36"/>
    <w:next w:val="NoList"/>
    <w:uiPriority w:val="99"/>
    <w:semiHidden/>
    <w:unhideWhenUsed/>
    <w:rsid w:val="00C16E65"/>
  </w:style>
  <w:style w:type="numbering" w:customStyle="1" w:styleId="NoList118">
    <w:name w:val="No List118"/>
    <w:next w:val="NoList"/>
    <w:semiHidden/>
    <w:unhideWhenUsed/>
    <w:rsid w:val="00C16E65"/>
  </w:style>
  <w:style w:type="numbering" w:customStyle="1" w:styleId="NoList119">
    <w:name w:val="No List119"/>
    <w:next w:val="NoList"/>
    <w:semiHidden/>
    <w:rsid w:val="00C16E65"/>
  </w:style>
  <w:style w:type="numbering" w:customStyle="1" w:styleId="NoList216">
    <w:name w:val="No List216"/>
    <w:next w:val="NoList"/>
    <w:semiHidden/>
    <w:rsid w:val="00C16E65"/>
  </w:style>
  <w:style w:type="numbering" w:customStyle="1" w:styleId="NoList37">
    <w:name w:val="No List37"/>
    <w:next w:val="NoList"/>
    <w:semiHidden/>
    <w:unhideWhenUsed/>
    <w:rsid w:val="00C16E65"/>
  </w:style>
  <w:style w:type="numbering" w:customStyle="1" w:styleId="152">
    <w:name w:val="목록 없음15"/>
    <w:next w:val="NoList"/>
    <w:semiHidden/>
    <w:unhideWhenUsed/>
    <w:rsid w:val="00C16E65"/>
  </w:style>
  <w:style w:type="numbering" w:customStyle="1" w:styleId="250">
    <w:name w:val="목록 없음25"/>
    <w:next w:val="NoList"/>
    <w:semiHidden/>
    <w:rsid w:val="00C16E65"/>
  </w:style>
  <w:style w:type="numbering" w:customStyle="1" w:styleId="NoList46">
    <w:name w:val="No List46"/>
    <w:next w:val="NoList"/>
    <w:semiHidden/>
    <w:unhideWhenUsed/>
    <w:rsid w:val="00C16E65"/>
  </w:style>
  <w:style w:type="numbering" w:customStyle="1" w:styleId="NoList56">
    <w:name w:val="No List56"/>
    <w:next w:val="NoList"/>
    <w:semiHidden/>
    <w:rsid w:val="00C16E65"/>
  </w:style>
  <w:style w:type="numbering" w:customStyle="1" w:styleId="NoList65">
    <w:name w:val="No List65"/>
    <w:next w:val="NoList"/>
    <w:semiHidden/>
    <w:rsid w:val="00C16E65"/>
  </w:style>
  <w:style w:type="numbering" w:customStyle="1" w:styleId="NoList75">
    <w:name w:val="No List75"/>
    <w:next w:val="NoList"/>
    <w:semiHidden/>
    <w:rsid w:val="00C16E65"/>
  </w:style>
  <w:style w:type="numbering" w:customStyle="1" w:styleId="NoList217">
    <w:name w:val="No List217"/>
    <w:next w:val="NoList"/>
    <w:semiHidden/>
    <w:rsid w:val="00C16E65"/>
  </w:style>
  <w:style w:type="numbering" w:customStyle="1" w:styleId="NoList85">
    <w:name w:val="No List85"/>
    <w:next w:val="NoList"/>
    <w:semiHidden/>
    <w:rsid w:val="00C16E65"/>
  </w:style>
  <w:style w:type="numbering" w:customStyle="1" w:styleId="NoList125">
    <w:name w:val="No List125"/>
    <w:next w:val="NoList"/>
    <w:semiHidden/>
    <w:rsid w:val="00C16E65"/>
  </w:style>
  <w:style w:type="numbering" w:customStyle="1" w:styleId="NoList225">
    <w:name w:val="No List225"/>
    <w:next w:val="NoList"/>
    <w:semiHidden/>
    <w:rsid w:val="00C16E65"/>
  </w:style>
  <w:style w:type="numbering" w:customStyle="1" w:styleId="NoList95">
    <w:name w:val="No List95"/>
    <w:next w:val="NoList"/>
    <w:semiHidden/>
    <w:rsid w:val="00C16E65"/>
  </w:style>
  <w:style w:type="numbering" w:customStyle="1" w:styleId="NoList135">
    <w:name w:val="No List135"/>
    <w:next w:val="NoList"/>
    <w:semiHidden/>
    <w:rsid w:val="00C16E65"/>
  </w:style>
  <w:style w:type="numbering" w:customStyle="1" w:styleId="NoList235">
    <w:name w:val="No List235"/>
    <w:next w:val="NoList"/>
    <w:semiHidden/>
    <w:rsid w:val="00C16E65"/>
  </w:style>
  <w:style w:type="numbering" w:customStyle="1" w:styleId="NoList105">
    <w:name w:val="No List105"/>
    <w:next w:val="NoList"/>
    <w:semiHidden/>
    <w:rsid w:val="00C16E65"/>
  </w:style>
  <w:style w:type="numbering" w:customStyle="1" w:styleId="NoList145">
    <w:name w:val="No List145"/>
    <w:next w:val="NoList"/>
    <w:semiHidden/>
    <w:rsid w:val="00C16E65"/>
  </w:style>
  <w:style w:type="numbering" w:customStyle="1" w:styleId="NoList245">
    <w:name w:val="No List245"/>
    <w:next w:val="NoList"/>
    <w:semiHidden/>
    <w:rsid w:val="00C16E65"/>
  </w:style>
  <w:style w:type="numbering" w:customStyle="1" w:styleId="NoList315">
    <w:name w:val="No List315"/>
    <w:next w:val="NoList"/>
    <w:semiHidden/>
    <w:rsid w:val="00C16E65"/>
  </w:style>
  <w:style w:type="numbering" w:customStyle="1" w:styleId="NoList415">
    <w:name w:val="No List415"/>
    <w:next w:val="NoList"/>
    <w:semiHidden/>
    <w:rsid w:val="00C16E65"/>
  </w:style>
  <w:style w:type="numbering" w:customStyle="1" w:styleId="NoList515">
    <w:name w:val="No List515"/>
    <w:next w:val="NoList"/>
    <w:semiHidden/>
    <w:rsid w:val="00C16E65"/>
  </w:style>
  <w:style w:type="numbering" w:customStyle="1" w:styleId="NoList155">
    <w:name w:val="No List155"/>
    <w:next w:val="NoList"/>
    <w:semiHidden/>
    <w:rsid w:val="00C16E65"/>
  </w:style>
  <w:style w:type="numbering" w:customStyle="1" w:styleId="NoList165">
    <w:name w:val="No List165"/>
    <w:next w:val="NoList"/>
    <w:semiHidden/>
    <w:rsid w:val="00C16E65"/>
  </w:style>
  <w:style w:type="numbering" w:customStyle="1" w:styleId="153">
    <w:name w:val="无列表15"/>
    <w:next w:val="NoList"/>
    <w:semiHidden/>
    <w:rsid w:val="00C16E65"/>
  </w:style>
  <w:style w:type="numbering" w:customStyle="1" w:styleId="NoList1115">
    <w:name w:val="No List1115"/>
    <w:next w:val="NoList"/>
    <w:semiHidden/>
    <w:rsid w:val="00C16E65"/>
  </w:style>
  <w:style w:type="numbering" w:customStyle="1" w:styleId="NoList173">
    <w:name w:val="No List173"/>
    <w:next w:val="NoList"/>
    <w:uiPriority w:val="99"/>
    <w:semiHidden/>
    <w:unhideWhenUsed/>
    <w:rsid w:val="00C16E65"/>
  </w:style>
  <w:style w:type="numbering" w:customStyle="1" w:styleId="NoList183">
    <w:name w:val="No List183"/>
    <w:next w:val="NoList"/>
    <w:uiPriority w:val="99"/>
    <w:semiHidden/>
    <w:rsid w:val="00C16E65"/>
  </w:style>
  <w:style w:type="numbering" w:customStyle="1" w:styleId="NoList253">
    <w:name w:val="No List253"/>
    <w:next w:val="NoList"/>
    <w:semiHidden/>
    <w:rsid w:val="00C16E65"/>
  </w:style>
  <w:style w:type="numbering" w:customStyle="1" w:styleId="NoList323">
    <w:name w:val="No List323"/>
    <w:next w:val="NoList"/>
    <w:semiHidden/>
    <w:unhideWhenUsed/>
    <w:rsid w:val="00C16E65"/>
  </w:style>
  <w:style w:type="numbering" w:customStyle="1" w:styleId="1130">
    <w:name w:val="목록 없음113"/>
    <w:next w:val="NoList"/>
    <w:semiHidden/>
    <w:unhideWhenUsed/>
    <w:rsid w:val="00C16E65"/>
  </w:style>
  <w:style w:type="numbering" w:customStyle="1" w:styleId="2130">
    <w:name w:val="목록 없음213"/>
    <w:next w:val="NoList"/>
    <w:semiHidden/>
    <w:rsid w:val="00C16E65"/>
  </w:style>
  <w:style w:type="numbering" w:customStyle="1" w:styleId="NoList423">
    <w:name w:val="No List423"/>
    <w:next w:val="NoList"/>
    <w:semiHidden/>
    <w:unhideWhenUsed/>
    <w:rsid w:val="00C16E65"/>
  </w:style>
  <w:style w:type="numbering" w:customStyle="1" w:styleId="NoList523">
    <w:name w:val="No List523"/>
    <w:next w:val="NoList"/>
    <w:semiHidden/>
    <w:rsid w:val="00C16E65"/>
  </w:style>
  <w:style w:type="numbering" w:customStyle="1" w:styleId="NoList613">
    <w:name w:val="No List613"/>
    <w:next w:val="NoList"/>
    <w:semiHidden/>
    <w:rsid w:val="00C16E65"/>
  </w:style>
  <w:style w:type="numbering" w:customStyle="1" w:styleId="NoList713">
    <w:name w:val="No List713"/>
    <w:next w:val="NoList"/>
    <w:semiHidden/>
    <w:rsid w:val="00C16E65"/>
  </w:style>
  <w:style w:type="numbering" w:customStyle="1" w:styleId="NoList1123">
    <w:name w:val="No List1123"/>
    <w:next w:val="NoList"/>
    <w:semiHidden/>
    <w:rsid w:val="00C16E65"/>
  </w:style>
  <w:style w:type="numbering" w:customStyle="1" w:styleId="NoList2113">
    <w:name w:val="No List2113"/>
    <w:next w:val="NoList"/>
    <w:semiHidden/>
    <w:rsid w:val="00C16E65"/>
  </w:style>
  <w:style w:type="numbering" w:customStyle="1" w:styleId="NoList813">
    <w:name w:val="No List813"/>
    <w:next w:val="NoList"/>
    <w:semiHidden/>
    <w:rsid w:val="00C16E65"/>
  </w:style>
  <w:style w:type="numbering" w:customStyle="1" w:styleId="NoList1213">
    <w:name w:val="No List1213"/>
    <w:next w:val="NoList"/>
    <w:semiHidden/>
    <w:rsid w:val="00C16E65"/>
  </w:style>
  <w:style w:type="numbering" w:customStyle="1" w:styleId="NoList2213">
    <w:name w:val="No List2213"/>
    <w:next w:val="NoList"/>
    <w:semiHidden/>
    <w:rsid w:val="00C16E65"/>
  </w:style>
  <w:style w:type="numbering" w:customStyle="1" w:styleId="NoList913">
    <w:name w:val="No List913"/>
    <w:next w:val="NoList"/>
    <w:semiHidden/>
    <w:rsid w:val="00C16E65"/>
  </w:style>
  <w:style w:type="numbering" w:customStyle="1" w:styleId="NoList1313">
    <w:name w:val="No List1313"/>
    <w:next w:val="NoList"/>
    <w:semiHidden/>
    <w:rsid w:val="00C16E65"/>
  </w:style>
  <w:style w:type="numbering" w:customStyle="1" w:styleId="NoList2313">
    <w:name w:val="No List2313"/>
    <w:next w:val="NoList"/>
    <w:semiHidden/>
    <w:rsid w:val="00C16E65"/>
  </w:style>
  <w:style w:type="numbering" w:customStyle="1" w:styleId="NoList1013">
    <w:name w:val="No List1013"/>
    <w:next w:val="NoList"/>
    <w:semiHidden/>
    <w:rsid w:val="00C16E65"/>
  </w:style>
  <w:style w:type="numbering" w:customStyle="1" w:styleId="NoList1413">
    <w:name w:val="No List1413"/>
    <w:next w:val="NoList"/>
    <w:semiHidden/>
    <w:rsid w:val="00C16E65"/>
  </w:style>
  <w:style w:type="numbering" w:customStyle="1" w:styleId="NoList2413">
    <w:name w:val="No List2413"/>
    <w:next w:val="NoList"/>
    <w:semiHidden/>
    <w:rsid w:val="00C16E65"/>
  </w:style>
  <w:style w:type="numbering" w:customStyle="1" w:styleId="NoList3113">
    <w:name w:val="No List3113"/>
    <w:next w:val="NoList"/>
    <w:semiHidden/>
    <w:rsid w:val="00C16E65"/>
  </w:style>
  <w:style w:type="numbering" w:customStyle="1" w:styleId="NoList4113">
    <w:name w:val="No List4113"/>
    <w:next w:val="NoList"/>
    <w:semiHidden/>
    <w:rsid w:val="00C16E65"/>
  </w:style>
  <w:style w:type="numbering" w:customStyle="1" w:styleId="NoList5113">
    <w:name w:val="No List5113"/>
    <w:next w:val="NoList"/>
    <w:semiHidden/>
    <w:rsid w:val="00C16E65"/>
  </w:style>
  <w:style w:type="numbering" w:customStyle="1" w:styleId="NoList1513">
    <w:name w:val="No List1513"/>
    <w:next w:val="NoList"/>
    <w:semiHidden/>
    <w:rsid w:val="00C16E65"/>
  </w:style>
  <w:style w:type="numbering" w:customStyle="1" w:styleId="NoList1613">
    <w:name w:val="No List1613"/>
    <w:next w:val="NoList"/>
    <w:semiHidden/>
    <w:rsid w:val="00C16E65"/>
  </w:style>
  <w:style w:type="numbering" w:customStyle="1" w:styleId="1131">
    <w:name w:val="无列表113"/>
    <w:next w:val="NoList"/>
    <w:semiHidden/>
    <w:rsid w:val="00C16E65"/>
  </w:style>
  <w:style w:type="numbering" w:customStyle="1" w:styleId="NoList11113">
    <w:name w:val="No List11113"/>
    <w:next w:val="NoList"/>
    <w:semiHidden/>
    <w:rsid w:val="00C16E65"/>
  </w:style>
  <w:style w:type="numbering" w:customStyle="1" w:styleId="NoList193">
    <w:name w:val="No List193"/>
    <w:next w:val="NoList"/>
    <w:uiPriority w:val="99"/>
    <w:semiHidden/>
    <w:unhideWhenUsed/>
    <w:rsid w:val="00C16E65"/>
  </w:style>
  <w:style w:type="numbering" w:customStyle="1" w:styleId="NoList1103">
    <w:name w:val="No List1103"/>
    <w:next w:val="NoList"/>
    <w:uiPriority w:val="99"/>
    <w:semiHidden/>
    <w:rsid w:val="00C16E65"/>
  </w:style>
  <w:style w:type="numbering" w:customStyle="1" w:styleId="NoList263">
    <w:name w:val="No List263"/>
    <w:next w:val="NoList"/>
    <w:semiHidden/>
    <w:rsid w:val="00C16E65"/>
  </w:style>
  <w:style w:type="numbering" w:customStyle="1" w:styleId="NoList333">
    <w:name w:val="No List333"/>
    <w:next w:val="NoList"/>
    <w:semiHidden/>
    <w:unhideWhenUsed/>
    <w:rsid w:val="00C16E65"/>
  </w:style>
  <w:style w:type="numbering" w:customStyle="1" w:styleId="1230">
    <w:name w:val="목록 없음123"/>
    <w:next w:val="NoList"/>
    <w:semiHidden/>
    <w:unhideWhenUsed/>
    <w:rsid w:val="00C16E65"/>
  </w:style>
  <w:style w:type="numbering" w:customStyle="1" w:styleId="2230">
    <w:name w:val="목록 없음223"/>
    <w:next w:val="NoList"/>
    <w:semiHidden/>
    <w:rsid w:val="00C16E65"/>
  </w:style>
  <w:style w:type="numbering" w:customStyle="1" w:styleId="NoList433">
    <w:name w:val="No List433"/>
    <w:next w:val="NoList"/>
    <w:semiHidden/>
    <w:unhideWhenUsed/>
    <w:rsid w:val="00C16E65"/>
  </w:style>
  <w:style w:type="numbering" w:customStyle="1" w:styleId="NoList533">
    <w:name w:val="No List533"/>
    <w:next w:val="NoList"/>
    <w:semiHidden/>
    <w:rsid w:val="00C16E65"/>
  </w:style>
  <w:style w:type="numbering" w:customStyle="1" w:styleId="NoList623">
    <w:name w:val="No List623"/>
    <w:next w:val="NoList"/>
    <w:semiHidden/>
    <w:rsid w:val="00C16E65"/>
  </w:style>
  <w:style w:type="numbering" w:customStyle="1" w:styleId="NoList723">
    <w:name w:val="No List723"/>
    <w:next w:val="NoList"/>
    <w:semiHidden/>
    <w:rsid w:val="00C16E65"/>
  </w:style>
  <w:style w:type="numbering" w:customStyle="1" w:styleId="NoList1133">
    <w:name w:val="No List1133"/>
    <w:next w:val="NoList"/>
    <w:semiHidden/>
    <w:rsid w:val="00C16E65"/>
  </w:style>
  <w:style w:type="numbering" w:customStyle="1" w:styleId="NoList2123">
    <w:name w:val="No List2123"/>
    <w:next w:val="NoList"/>
    <w:semiHidden/>
    <w:rsid w:val="00C16E65"/>
  </w:style>
  <w:style w:type="numbering" w:customStyle="1" w:styleId="NoList823">
    <w:name w:val="No List823"/>
    <w:next w:val="NoList"/>
    <w:semiHidden/>
    <w:rsid w:val="00C16E65"/>
  </w:style>
  <w:style w:type="numbering" w:customStyle="1" w:styleId="NoList1223">
    <w:name w:val="No List1223"/>
    <w:next w:val="NoList"/>
    <w:semiHidden/>
    <w:rsid w:val="00C16E65"/>
  </w:style>
  <w:style w:type="numbering" w:customStyle="1" w:styleId="NoList2223">
    <w:name w:val="No List2223"/>
    <w:next w:val="NoList"/>
    <w:semiHidden/>
    <w:rsid w:val="00C16E65"/>
  </w:style>
  <w:style w:type="numbering" w:customStyle="1" w:styleId="NoList923">
    <w:name w:val="No List923"/>
    <w:next w:val="NoList"/>
    <w:semiHidden/>
    <w:rsid w:val="00C16E65"/>
  </w:style>
  <w:style w:type="numbering" w:customStyle="1" w:styleId="NoList1323">
    <w:name w:val="No List1323"/>
    <w:next w:val="NoList"/>
    <w:semiHidden/>
    <w:rsid w:val="00C16E65"/>
  </w:style>
  <w:style w:type="numbering" w:customStyle="1" w:styleId="NoList2323">
    <w:name w:val="No List2323"/>
    <w:next w:val="NoList"/>
    <w:semiHidden/>
    <w:rsid w:val="00C16E65"/>
  </w:style>
  <w:style w:type="numbering" w:customStyle="1" w:styleId="NoList1023">
    <w:name w:val="No List1023"/>
    <w:next w:val="NoList"/>
    <w:semiHidden/>
    <w:rsid w:val="00C16E65"/>
  </w:style>
  <w:style w:type="numbering" w:customStyle="1" w:styleId="NoList1423">
    <w:name w:val="No List1423"/>
    <w:next w:val="NoList"/>
    <w:semiHidden/>
    <w:rsid w:val="00C16E65"/>
  </w:style>
  <w:style w:type="numbering" w:customStyle="1" w:styleId="NoList2423">
    <w:name w:val="No List2423"/>
    <w:next w:val="NoList"/>
    <w:semiHidden/>
    <w:rsid w:val="00C16E65"/>
  </w:style>
  <w:style w:type="numbering" w:customStyle="1" w:styleId="NoList3123">
    <w:name w:val="No List3123"/>
    <w:next w:val="NoList"/>
    <w:semiHidden/>
    <w:rsid w:val="00C16E65"/>
  </w:style>
  <w:style w:type="numbering" w:customStyle="1" w:styleId="NoList4123">
    <w:name w:val="No List4123"/>
    <w:next w:val="NoList"/>
    <w:semiHidden/>
    <w:rsid w:val="00C16E65"/>
  </w:style>
  <w:style w:type="numbering" w:customStyle="1" w:styleId="NoList5123">
    <w:name w:val="No List5123"/>
    <w:next w:val="NoList"/>
    <w:semiHidden/>
    <w:rsid w:val="00C16E65"/>
  </w:style>
  <w:style w:type="numbering" w:customStyle="1" w:styleId="NoList1523">
    <w:name w:val="No List1523"/>
    <w:next w:val="NoList"/>
    <w:semiHidden/>
    <w:rsid w:val="00C16E65"/>
  </w:style>
  <w:style w:type="numbering" w:customStyle="1" w:styleId="NoList1623">
    <w:name w:val="No List1623"/>
    <w:next w:val="NoList"/>
    <w:semiHidden/>
    <w:rsid w:val="00C16E65"/>
  </w:style>
  <w:style w:type="numbering" w:customStyle="1" w:styleId="1231">
    <w:name w:val="无列表123"/>
    <w:next w:val="NoList"/>
    <w:semiHidden/>
    <w:rsid w:val="00C16E65"/>
  </w:style>
  <w:style w:type="numbering" w:customStyle="1" w:styleId="NoList11123">
    <w:name w:val="No List11123"/>
    <w:next w:val="NoList"/>
    <w:semiHidden/>
    <w:rsid w:val="00C16E65"/>
  </w:style>
  <w:style w:type="numbering" w:customStyle="1" w:styleId="231">
    <w:name w:val="无列表23"/>
    <w:next w:val="NoList"/>
    <w:uiPriority w:val="99"/>
    <w:semiHidden/>
    <w:unhideWhenUsed/>
    <w:rsid w:val="00C16E65"/>
  </w:style>
  <w:style w:type="numbering" w:customStyle="1" w:styleId="333">
    <w:name w:val="无列表33"/>
    <w:next w:val="NoList"/>
    <w:uiPriority w:val="99"/>
    <w:semiHidden/>
    <w:unhideWhenUsed/>
    <w:rsid w:val="00C16E65"/>
  </w:style>
  <w:style w:type="numbering" w:customStyle="1" w:styleId="NoList203">
    <w:name w:val="No List203"/>
    <w:next w:val="NoList"/>
    <w:semiHidden/>
    <w:rsid w:val="00C16E65"/>
  </w:style>
  <w:style w:type="numbering" w:customStyle="1" w:styleId="NoList273">
    <w:name w:val="No List273"/>
    <w:next w:val="NoList"/>
    <w:uiPriority w:val="99"/>
    <w:semiHidden/>
    <w:unhideWhenUsed/>
    <w:rsid w:val="00C16E65"/>
  </w:style>
  <w:style w:type="numbering" w:customStyle="1" w:styleId="NoList283">
    <w:name w:val="No List283"/>
    <w:next w:val="NoList"/>
    <w:uiPriority w:val="99"/>
    <w:semiHidden/>
    <w:unhideWhenUsed/>
    <w:rsid w:val="00C16E65"/>
  </w:style>
  <w:style w:type="numbering" w:customStyle="1" w:styleId="NoList38">
    <w:name w:val="No List38"/>
    <w:next w:val="NoList"/>
    <w:uiPriority w:val="99"/>
    <w:semiHidden/>
    <w:unhideWhenUsed/>
    <w:rsid w:val="00C16E65"/>
  </w:style>
  <w:style w:type="numbering" w:customStyle="1" w:styleId="NoList120">
    <w:name w:val="No List120"/>
    <w:next w:val="NoList"/>
    <w:semiHidden/>
    <w:unhideWhenUsed/>
    <w:rsid w:val="00C16E65"/>
  </w:style>
  <w:style w:type="numbering" w:customStyle="1" w:styleId="NoList1110">
    <w:name w:val="No List1110"/>
    <w:next w:val="NoList"/>
    <w:semiHidden/>
    <w:rsid w:val="00C16E65"/>
  </w:style>
  <w:style w:type="numbering" w:customStyle="1" w:styleId="NoList218">
    <w:name w:val="No List218"/>
    <w:next w:val="NoList"/>
    <w:semiHidden/>
    <w:rsid w:val="00C16E65"/>
  </w:style>
  <w:style w:type="numbering" w:customStyle="1" w:styleId="NoList39">
    <w:name w:val="No List39"/>
    <w:next w:val="NoList"/>
    <w:semiHidden/>
    <w:unhideWhenUsed/>
    <w:rsid w:val="00C16E65"/>
  </w:style>
  <w:style w:type="numbering" w:customStyle="1" w:styleId="161">
    <w:name w:val="목록 없음16"/>
    <w:next w:val="NoList"/>
    <w:semiHidden/>
    <w:unhideWhenUsed/>
    <w:rsid w:val="00C16E65"/>
  </w:style>
  <w:style w:type="numbering" w:customStyle="1" w:styleId="260">
    <w:name w:val="목록 없음26"/>
    <w:next w:val="NoList"/>
    <w:semiHidden/>
    <w:rsid w:val="00C16E65"/>
  </w:style>
  <w:style w:type="numbering" w:customStyle="1" w:styleId="NoList47">
    <w:name w:val="No List47"/>
    <w:next w:val="NoList"/>
    <w:semiHidden/>
    <w:unhideWhenUsed/>
    <w:rsid w:val="00C16E65"/>
  </w:style>
  <w:style w:type="numbering" w:customStyle="1" w:styleId="NoList57">
    <w:name w:val="No List57"/>
    <w:next w:val="NoList"/>
    <w:semiHidden/>
    <w:rsid w:val="00C16E65"/>
  </w:style>
  <w:style w:type="numbering" w:customStyle="1" w:styleId="NoList66">
    <w:name w:val="No List66"/>
    <w:next w:val="NoList"/>
    <w:semiHidden/>
    <w:rsid w:val="00C16E65"/>
  </w:style>
  <w:style w:type="numbering" w:customStyle="1" w:styleId="NoList76">
    <w:name w:val="No List76"/>
    <w:next w:val="NoList"/>
    <w:semiHidden/>
    <w:rsid w:val="00C16E65"/>
  </w:style>
  <w:style w:type="numbering" w:customStyle="1" w:styleId="NoList219">
    <w:name w:val="No List219"/>
    <w:next w:val="NoList"/>
    <w:semiHidden/>
    <w:rsid w:val="00C16E65"/>
  </w:style>
  <w:style w:type="numbering" w:customStyle="1" w:styleId="NoList86">
    <w:name w:val="No List86"/>
    <w:next w:val="NoList"/>
    <w:semiHidden/>
    <w:rsid w:val="00C16E65"/>
  </w:style>
  <w:style w:type="numbering" w:customStyle="1" w:styleId="NoList126">
    <w:name w:val="No List126"/>
    <w:next w:val="NoList"/>
    <w:semiHidden/>
    <w:rsid w:val="00C16E65"/>
  </w:style>
  <w:style w:type="numbering" w:customStyle="1" w:styleId="NoList226">
    <w:name w:val="No List226"/>
    <w:next w:val="NoList"/>
    <w:semiHidden/>
    <w:rsid w:val="00C16E65"/>
  </w:style>
  <w:style w:type="numbering" w:customStyle="1" w:styleId="NoList96">
    <w:name w:val="No List96"/>
    <w:next w:val="NoList"/>
    <w:semiHidden/>
    <w:rsid w:val="00C16E65"/>
  </w:style>
  <w:style w:type="numbering" w:customStyle="1" w:styleId="NoList136">
    <w:name w:val="No List136"/>
    <w:next w:val="NoList"/>
    <w:semiHidden/>
    <w:rsid w:val="00C16E65"/>
  </w:style>
  <w:style w:type="numbering" w:customStyle="1" w:styleId="NoList236">
    <w:name w:val="No List236"/>
    <w:next w:val="NoList"/>
    <w:semiHidden/>
    <w:rsid w:val="00C16E65"/>
  </w:style>
  <w:style w:type="numbering" w:customStyle="1" w:styleId="NoList106">
    <w:name w:val="No List106"/>
    <w:next w:val="NoList"/>
    <w:semiHidden/>
    <w:rsid w:val="00C16E65"/>
  </w:style>
  <w:style w:type="numbering" w:customStyle="1" w:styleId="NoList146">
    <w:name w:val="No List146"/>
    <w:next w:val="NoList"/>
    <w:semiHidden/>
    <w:rsid w:val="00C16E65"/>
  </w:style>
  <w:style w:type="numbering" w:customStyle="1" w:styleId="NoList246">
    <w:name w:val="No List246"/>
    <w:next w:val="NoList"/>
    <w:semiHidden/>
    <w:rsid w:val="00C16E65"/>
  </w:style>
  <w:style w:type="numbering" w:customStyle="1" w:styleId="NoList316">
    <w:name w:val="No List316"/>
    <w:next w:val="NoList"/>
    <w:semiHidden/>
    <w:rsid w:val="00C16E65"/>
  </w:style>
  <w:style w:type="numbering" w:customStyle="1" w:styleId="NoList416">
    <w:name w:val="No List416"/>
    <w:next w:val="NoList"/>
    <w:semiHidden/>
    <w:rsid w:val="00C16E65"/>
  </w:style>
  <w:style w:type="numbering" w:customStyle="1" w:styleId="NoList516">
    <w:name w:val="No List516"/>
    <w:next w:val="NoList"/>
    <w:semiHidden/>
    <w:rsid w:val="00C16E65"/>
  </w:style>
  <w:style w:type="numbering" w:customStyle="1" w:styleId="NoList156">
    <w:name w:val="No List156"/>
    <w:next w:val="NoList"/>
    <w:semiHidden/>
    <w:rsid w:val="00C16E65"/>
  </w:style>
  <w:style w:type="numbering" w:customStyle="1" w:styleId="NoList166">
    <w:name w:val="No List166"/>
    <w:next w:val="NoList"/>
    <w:semiHidden/>
    <w:rsid w:val="00C16E65"/>
  </w:style>
  <w:style w:type="numbering" w:customStyle="1" w:styleId="162">
    <w:name w:val="无列表16"/>
    <w:next w:val="NoList"/>
    <w:semiHidden/>
    <w:rsid w:val="00C16E65"/>
  </w:style>
  <w:style w:type="numbering" w:customStyle="1" w:styleId="NoList1116">
    <w:name w:val="No List1116"/>
    <w:next w:val="NoList"/>
    <w:semiHidden/>
    <w:rsid w:val="00C16E65"/>
  </w:style>
  <w:style w:type="numbering" w:customStyle="1" w:styleId="NoList174">
    <w:name w:val="No List174"/>
    <w:next w:val="NoList"/>
    <w:uiPriority w:val="99"/>
    <w:semiHidden/>
    <w:unhideWhenUsed/>
    <w:rsid w:val="00C16E65"/>
  </w:style>
  <w:style w:type="numbering" w:customStyle="1" w:styleId="NoList184">
    <w:name w:val="No List184"/>
    <w:next w:val="NoList"/>
    <w:uiPriority w:val="99"/>
    <w:semiHidden/>
    <w:rsid w:val="00C16E65"/>
  </w:style>
  <w:style w:type="numbering" w:customStyle="1" w:styleId="NoList254">
    <w:name w:val="No List254"/>
    <w:next w:val="NoList"/>
    <w:semiHidden/>
    <w:rsid w:val="00C16E65"/>
  </w:style>
  <w:style w:type="numbering" w:customStyle="1" w:styleId="NoList324">
    <w:name w:val="No List324"/>
    <w:next w:val="NoList"/>
    <w:semiHidden/>
    <w:unhideWhenUsed/>
    <w:rsid w:val="00C16E65"/>
  </w:style>
  <w:style w:type="numbering" w:customStyle="1" w:styleId="1140">
    <w:name w:val="목록 없음114"/>
    <w:next w:val="NoList"/>
    <w:semiHidden/>
    <w:unhideWhenUsed/>
    <w:rsid w:val="00C16E65"/>
  </w:style>
  <w:style w:type="numbering" w:customStyle="1" w:styleId="2140">
    <w:name w:val="목록 없음214"/>
    <w:next w:val="NoList"/>
    <w:semiHidden/>
    <w:rsid w:val="00C16E65"/>
  </w:style>
  <w:style w:type="numbering" w:customStyle="1" w:styleId="NoList424">
    <w:name w:val="No List424"/>
    <w:next w:val="NoList"/>
    <w:semiHidden/>
    <w:unhideWhenUsed/>
    <w:rsid w:val="00C16E65"/>
  </w:style>
  <w:style w:type="numbering" w:customStyle="1" w:styleId="NoList524">
    <w:name w:val="No List524"/>
    <w:next w:val="NoList"/>
    <w:semiHidden/>
    <w:rsid w:val="00C16E65"/>
  </w:style>
  <w:style w:type="numbering" w:customStyle="1" w:styleId="NoList614">
    <w:name w:val="No List614"/>
    <w:next w:val="NoList"/>
    <w:semiHidden/>
    <w:rsid w:val="00C16E65"/>
  </w:style>
  <w:style w:type="numbering" w:customStyle="1" w:styleId="NoList714">
    <w:name w:val="No List714"/>
    <w:next w:val="NoList"/>
    <w:semiHidden/>
    <w:rsid w:val="00C16E65"/>
  </w:style>
  <w:style w:type="numbering" w:customStyle="1" w:styleId="NoList1124">
    <w:name w:val="No List1124"/>
    <w:next w:val="NoList"/>
    <w:semiHidden/>
    <w:rsid w:val="00C16E65"/>
  </w:style>
  <w:style w:type="numbering" w:customStyle="1" w:styleId="NoList2114">
    <w:name w:val="No List2114"/>
    <w:next w:val="NoList"/>
    <w:semiHidden/>
    <w:rsid w:val="00C16E65"/>
  </w:style>
  <w:style w:type="numbering" w:customStyle="1" w:styleId="NoList814">
    <w:name w:val="No List814"/>
    <w:next w:val="NoList"/>
    <w:semiHidden/>
    <w:rsid w:val="00C16E65"/>
  </w:style>
  <w:style w:type="numbering" w:customStyle="1" w:styleId="NoList1214">
    <w:name w:val="No List1214"/>
    <w:next w:val="NoList"/>
    <w:semiHidden/>
    <w:rsid w:val="00C16E65"/>
  </w:style>
  <w:style w:type="numbering" w:customStyle="1" w:styleId="NoList2214">
    <w:name w:val="No List2214"/>
    <w:next w:val="NoList"/>
    <w:semiHidden/>
    <w:rsid w:val="00C16E65"/>
  </w:style>
  <w:style w:type="numbering" w:customStyle="1" w:styleId="NoList914">
    <w:name w:val="No List914"/>
    <w:next w:val="NoList"/>
    <w:semiHidden/>
    <w:rsid w:val="00C16E65"/>
  </w:style>
  <w:style w:type="numbering" w:customStyle="1" w:styleId="NoList1314">
    <w:name w:val="No List1314"/>
    <w:next w:val="NoList"/>
    <w:semiHidden/>
    <w:rsid w:val="00C16E65"/>
  </w:style>
  <w:style w:type="numbering" w:customStyle="1" w:styleId="NoList2314">
    <w:name w:val="No List2314"/>
    <w:next w:val="NoList"/>
    <w:semiHidden/>
    <w:rsid w:val="00C16E65"/>
  </w:style>
  <w:style w:type="numbering" w:customStyle="1" w:styleId="NoList1014">
    <w:name w:val="No List1014"/>
    <w:next w:val="NoList"/>
    <w:semiHidden/>
    <w:rsid w:val="00C16E65"/>
  </w:style>
  <w:style w:type="numbering" w:customStyle="1" w:styleId="NoList1414">
    <w:name w:val="No List1414"/>
    <w:next w:val="NoList"/>
    <w:semiHidden/>
    <w:rsid w:val="00C16E65"/>
  </w:style>
  <w:style w:type="numbering" w:customStyle="1" w:styleId="NoList2414">
    <w:name w:val="No List2414"/>
    <w:next w:val="NoList"/>
    <w:semiHidden/>
    <w:rsid w:val="00C16E65"/>
  </w:style>
  <w:style w:type="numbering" w:customStyle="1" w:styleId="NoList3114">
    <w:name w:val="No List3114"/>
    <w:next w:val="NoList"/>
    <w:semiHidden/>
    <w:rsid w:val="00C16E65"/>
  </w:style>
  <w:style w:type="numbering" w:customStyle="1" w:styleId="NoList4114">
    <w:name w:val="No List4114"/>
    <w:next w:val="NoList"/>
    <w:semiHidden/>
    <w:rsid w:val="00C16E65"/>
  </w:style>
  <w:style w:type="numbering" w:customStyle="1" w:styleId="NoList5114">
    <w:name w:val="No List5114"/>
    <w:next w:val="NoList"/>
    <w:semiHidden/>
    <w:rsid w:val="00C16E65"/>
  </w:style>
  <w:style w:type="numbering" w:customStyle="1" w:styleId="NoList1514">
    <w:name w:val="No List1514"/>
    <w:next w:val="NoList"/>
    <w:semiHidden/>
    <w:rsid w:val="00C16E65"/>
  </w:style>
  <w:style w:type="numbering" w:customStyle="1" w:styleId="NoList1614">
    <w:name w:val="No List1614"/>
    <w:next w:val="NoList"/>
    <w:semiHidden/>
    <w:rsid w:val="00C16E65"/>
  </w:style>
  <w:style w:type="numbering" w:customStyle="1" w:styleId="1141">
    <w:name w:val="无列表114"/>
    <w:next w:val="NoList"/>
    <w:semiHidden/>
    <w:rsid w:val="00C16E65"/>
  </w:style>
  <w:style w:type="numbering" w:customStyle="1" w:styleId="NoList11114">
    <w:name w:val="No List11114"/>
    <w:next w:val="NoList"/>
    <w:semiHidden/>
    <w:rsid w:val="00C16E65"/>
  </w:style>
  <w:style w:type="numbering" w:customStyle="1" w:styleId="NoList194">
    <w:name w:val="No List194"/>
    <w:next w:val="NoList"/>
    <w:uiPriority w:val="99"/>
    <w:semiHidden/>
    <w:unhideWhenUsed/>
    <w:rsid w:val="00C16E65"/>
  </w:style>
  <w:style w:type="numbering" w:customStyle="1" w:styleId="NoList1104">
    <w:name w:val="No List1104"/>
    <w:next w:val="NoList"/>
    <w:uiPriority w:val="99"/>
    <w:semiHidden/>
    <w:rsid w:val="00C16E65"/>
  </w:style>
  <w:style w:type="numbering" w:customStyle="1" w:styleId="NoList264">
    <w:name w:val="No List264"/>
    <w:next w:val="NoList"/>
    <w:semiHidden/>
    <w:rsid w:val="00C16E65"/>
  </w:style>
  <w:style w:type="numbering" w:customStyle="1" w:styleId="NoList334">
    <w:name w:val="No List334"/>
    <w:next w:val="NoList"/>
    <w:semiHidden/>
    <w:unhideWhenUsed/>
    <w:rsid w:val="00C16E65"/>
  </w:style>
  <w:style w:type="numbering" w:customStyle="1" w:styleId="1240">
    <w:name w:val="목록 없음124"/>
    <w:next w:val="NoList"/>
    <w:semiHidden/>
    <w:unhideWhenUsed/>
    <w:rsid w:val="00C16E65"/>
  </w:style>
  <w:style w:type="numbering" w:customStyle="1" w:styleId="224">
    <w:name w:val="목록 없음224"/>
    <w:next w:val="NoList"/>
    <w:semiHidden/>
    <w:rsid w:val="00C16E65"/>
  </w:style>
  <w:style w:type="numbering" w:customStyle="1" w:styleId="NoList434">
    <w:name w:val="No List434"/>
    <w:next w:val="NoList"/>
    <w:semiHidden/>
    <w:unhideWhenUsed/>
    <w:rsid w:val="00C16E65"/>
  </w:style>
  <w:style w:type="numbering" w:customStyle="1" w:styleId="NoList534">
    <w:name w:val="No List534"/>
    <w:next w:val="NoList"/>
    <w:semiHidden/>
    <w:rsid w:val="00C16E65"/>
  </w:style>
  <w:style w:type="numbering" w:customStyle="1" w:styleId="NoList624">
    <w:name w:val="No List624"/>
    <w:next w:val="NoList"/>
    <w:semiHidden/>
    <w:rsid w:val="00C16E65"/>
  </w:style>
  <w:style w:type="numbering" w:customStyle="1" w:styleId="NoList724">
    <w:name w:val="No List724"/>
    <w:next w:val="NoList"/>
    <w:semiHidden/>
    <w:rsid w:val="00C16E65"/>
  </w:style>
  <w:style w:type="numbering" w:customStyle="1" w:styleId="NoList1134">
    <w:name w:val="No List1134"/>
    <w:next w:val="NoList"/>
    <w:semiHidden/>
    <w:rsid w:val="00C16E65"/>
  </w:style>
  <w:style w:type="numbering" w:customStyle="1" w:styleId="NoList2124">
    <w:name w:val="No List2124"/>
    <w:next w:val="NoList"/>
    <w:semiHidden/>
    <w:rsid w:val="00C16E65"/>
  </w:style>
  <w:style w:type="numbering" w:customStyle="1" w:styleId="NoList824">
    <w:name w:val="No List824"/>
    <w:next w:val="NoList"/>
    <w:semiHidden/>
    <w:rsid w:val="00C16E65"/>
  </w:style>
  <w:style w:type="numbering" w:customStyle="1" w:styleId="NoList1224">
    <w:name w:val="No List1224"/>
    <w:next w:val="NoList"/>
    <w:semiHidden/>
    <w:rsid w:val="00C16E65"/>
  </w:style>
  <w:style w:type="numbering" w:customStyle="1" w:styleId="NoList2224">
    <w:name w:val="No List2224"/>
    <w:next w:val="NoList"/>
    <w:semiHidden/>
    <w:rsid w:val="00C16E65"/>
  </w:style>
  <w:style w:type="numbering" w:customStyle="1" w:styleId="NoList924">
    <w:name w:val="No List924"/>
    <w:next w:val="NoList"/>
    <w:semiHidden/>
    <w:rsid w:val="00C16E65"/>
  </w:style>
  <w:style w:type="numbering" w:customStyle="1" w:styleId="NoList1324">
    <w:name w:val="No List1324"/>
    <w:next w:val="NoList"/>
    <w:semiHidden/>
    <w:rsid w:val="00C16E65"/>
  </w:style>
  <w:style w:type="numbering" w:customStyle="1" w:styleId="NoList2324">
    <w:name w:val="No List2324"/>
    <w:next w:val="NoList"/>
    <w:semiHidden/>
    <w:rsid w:val="00C16E65"/>
  </w:style>
  <w:style w:type="numbering" w:customStyle="1" w:styleId="NoList1024">
    <w:name w:val="No List1024"/>
    <w:next w:val="NoList"/>
    <w:semiHidden/>
    <w:rsid w:val="00C16E65"/>
  </w:style>
  <w:style w:type="numbering" w:customStyle="1" w:styleId="NoList1424">
    <w:name w:val="No List1424"/>
    <w:next w:val="NoList"/>
    <w:semiHidden/>
    <w:rsid w:val="00C16E65"/>
  </w:style>
  <w:style w:type="numbering" w:customStyle="1" w:styleId="NoList2424">
    <w:name w:val="No List2424"/>
    <w:next w:val="NoList"/>
    <w:semiHidden/>
    <w:rsid w:val="00C16E65"/>
  </w:style>
  <w:style w:type="numbering" w:customStyle="1" w:styleId="NoList3124">
    <w:name w:val="No List3124"/>
    <w:next w:val="NoList"/>
    <w:semiHidden/>
    <w:rsid w:val="00C16E65"/>
  </w:style>
  <w:style w:type="numbering" w:customStyle="1" w:styleId="NoList4124">
    <w:name w:val="No List4124"/>
    <w:next w:val="NoList"/>
    <w:semiHidden/>
    <w:rsid w:val="00C16E65"/>
  </w:style>
  <w:style w:type="numbering" w:customStyle="1" w:styleId="NoList5124">
    <w:name w:val="No List5124"/>
    <w:next w:val="NoList"/>
    <w:semiHidden/>
    <w:rsid w:val="00C16E65"/>
  </w:style>
  <w:style w:type="numbering" w:customStyle="1" w:styleId="NoList1524">
    <w:name w:val="No List1524"/>
    <w:next w:val="NoList"/>
    <w:semiHidden/>
    <w:rsid w:val="00C16E65"/>
  </w:style>
  <w:style w:type="numbering" w:customStyle="1" w:styleId="NoList1624">
    <w:name w:val="No List1624"/>
    <w:next w:val="NoList"/>
    <w:semiHidden/>
    <w:rsid w:val="00C16E65"/>
  </w:style>
  <w:style w:type="numbering" w:customStyle="1" w:styleId="1241">
    <w:name w:val="无列表124"/>
    <w:next w:val="NoList"/>
    <w:semiHidden/>
    <w:rsid w:val="00C16E65"/>
  </w:style>
  <w:style w:type="numbering" w:customStyle="1" w:styleId="NoList11124">
    <w:name w:val="No List11124"/>
    <w:next w:val="NoList"/>
    <w:semiHidden/>
    <w:rsid w:val="00C16E65"/>
  </w:style>
  <w:style w:type="numbering" w:customStyle="1" w:styleId="241">
    <w:name w:val="无列表24"/>
    <w:next w:val="NoList"/>
    <w:uiPriority w:val="99"/>
    <w:semiHidden/>
    <w:unhideWhenUsed/>
    <w:rsid w:val="00C16E65"/>
  </w:style>
  <w:style w:type="numbering" w:customStyle="1" w:styleId="342">
    <w:name w:val="无列表34"/>
    <w:next w:val="NoList"/>
    <w:uiPriority w:val="99"/>
    <w:semiHidden/>
    <w:unhideWhenUsed/>
    <w:rsid w:val="00C16E65"/>
  </w:style>
  <w:style w:type="numbering" w:customStyle="1" w:styleId="NoList204">
    <w:name w:val="No List204"/>
    <w:next w:val="NoList"/>
    <w:semiHidden/>
    <w:rsid w:val="00C16E65"/>
  </w:style>
  <w:style w:type="numbering" w:customStyle="1" w:styleId="NoList274">
    <w:name w:val="No List274"/>
    <w:next w:val="NoList"/>
    <w:uiPriority w:val="99"/>
    <w:semiHidden/>
    <w:unhideWhenUsed/>
    <w:rsid w:val="00C16E65"/>
  </w:style>
  <w:style w:type="numbering" w:customStyle="1" w:styleId="NoList284">
    <w:name w:val="No List284"/>
    <w:next w:val="NoList"/>
    <w:uiPriority w:val="99"/>
    <w:semiHidden/>
    <w:unhideWhenUsed/>
    <w:rsid w:val="00C16E65"/>
  </w:style>
  <w:style w:type="numbering" w:customStyle="1" w:styleId="NoList40">
    <w:name w:val="No List40"/>
    <w:next w:val="NoList"/>
    <w:uiPriority w:val="99"/>
    <w:semiHidden/>
    <w:unhideWhenUsed/>
    <w:rsid w:val="00C16E65"/>
  </w:style>
  <w:style w:type="numbering" w:customStyle="1" w:styleId="NoList127">
    <w:name w:val="No List127"/>
    <w:next w:val="NoList"/>
    <w:semiHidden/>
    <w:unhideWhenUsed/>
    <w:rsid w:val="00C16E65"/>
  </w:style>
  <w:style w:type="numbering" w:customStyle="1" w:styleId="NoList1117">
    <w:name w:val="No List1117"/>
    <w:next w:val="NoList"/>
    <w:semiHidden/>
    <w:rsid w:val="00C16E65"/>
  </w:style>
  <w:style w:type="numbering" w:customStyle="1" w:styleId="NoList220">
    <w:name w:val="No List220"/>
    <w:next w:val="NoList"/>
    <w:semiHidden/>
    <w:rsid w:val="00C16E65"/>
  </w:style>
  <w:style w:type="numbering" w:customStyle="1" w:styleId="NoList310">
    <w:name w:val="No List310"/>
    <w:next w:val="NoList"/>
    <w:semiHidden/>
    <w:unhideWhenUsed/>
    <w:rsid w:val="00C16E65"/>
  </w:style>
  <w:style w:type="numbering" w:customStyle="1" w:styleId="171">
    <w:name w:val="목록 없음17"/>
    <w:next w:val="NoList"/>
    <w:semiHidden/>
    <w:unhideWhenUsed/>
    <w:rsid w:val="00C16E65"/>
  </w:style>
  <w:style w:type="numbering" w:customStyle="1" w:styleId="270">
    <w:name w:val="목록 없음27"/>
    <w:next w:val="NoList"/>
    <w:semiHidden/>
    <w:rsid w:val="00C16E65"/>
  </w:style>
  <w:style w:type="numbering" w:customStyle="1" w:styleId="NoList48">
    <w:name w:val="No List48"/>
    <w:next w:val="NoList"/>
    <w:semiHidden/>
    <w:unhideWhenUsed/>
    <w:rsid w:val="00C16E65"/>
  </w:style>
  <w:style w:type="numbering" w:customStyle="1" w:styleId="NoList58">
    <w:name w:val="No List58"/>
    <w:next w:val="NoList"/>
    <w:semiHidden/>
    <w:rsid w:val="00C16E65"/>
  </w:style>
  <w:style w:type="numbering" w:customStyle="1" w:styleId="NoList67">
    <w:name w:val="No List67"/>
    <w:next w:val="NoList"/>
    <w:semiHidden/>
    <w:rsid w:val="00C16E65"/>
  </w:style>
  <w:style w:type="numbering" w:customStyle="1" w:styleId="NoList77">
    <w:name w:val="No List77"/>
    <w:next w:val="NoList"/>
    <w:semiHidden/>
    <w:rsid w:val="00C16E65"/>
  </w:style>
  <w:style w:type="numbering" w:customStyle="1" w:styleId="NoList2110">
    <w:name w:val="No List2110"/>
    <w:next w:val="NoList"/>
    <w:semiHidden/>
    <w:rsid w:val="00C16E65"/>
  </w:style>
  <w:style w:type="numbering" w:customStyle="1" w:styleId="NoList87">
    <w:name w:val="No List87"/>
    <w:next w:val="NoList"/>
    <w:semiHidden/>
    <w:rsid w:val="00C16E65"/>
  </w:style>
  <w:style w:type="numbering" w:customStyle="1" w:styleId="NoList128">
    <w:name w:val="No List128"/>
    <w:next w:val="NoList"/>
    <w:semiHidden/>
    <w:rsid w:val="00C16E65"/>
  </w:style>
  <w:style w:type="numbering" w:customStyle="1" w:styleId="NoList227">
    <w:name w:val="No List227"/>
    <w:next w:val="NoList"/>
    <w:semiHidden/>
    <w:rsid w:val="00C16E65"/>
  </w:style>
  <w:style w:type="numbering" w:customStyle="1" w:styleId="NoList97">
    <w:name w:val="No List97"/>
    <w:next w:val="NoList"/>
    <w:semiHidden/>
    <w:rsid w:val="00C16E65"/>
  </w:style>
  <w:style w:type="numbering" w:customStyle="1" w:styleId="NoList137">
    <w:name w:val="No List137"/>
    <w:next w:val="NoList"/>
    <w:semiHidden/>
    <w:rsid w:val="00C16E65"/>
  </w:style>
  <w:style w:type="numbering" w:customStyle="1" w:styleId="NoList237">
    <w:name w:val="No List237"/>
    <w:next w:val="NoList"/>
    <w:semiHidden/>
    <w:rsid w:val="00C16E65"/>
  </w:style>
  <w:style w:type="numbering" w:customStyle="1" w:styleId="NoList107">
    <w:name w:val="No List107"/>
    <w:next w:val="NoList"/>
    <w:semiHidden/>
    <w:rsid w:val="00C16E65"/>
  </w:style>
  <w:style w:type="numbering" w:customStyle="1" w:styleId="NoList147">
    <w:name w:val="No List147"/>
    <w:next w:val="NoList"/>
    <w:semiHidden/>
    <w:rsid w:val="00C16E65"/>
  </w:style>
  <w:style w:type="numbering" w:customStyle="1" w:styleId="NoList247">
    <w:name w:val="No List247"/>
    <w:next w:val="NoList"/>
    <w:semiHidden/>
    <w:rsid w:val="00C16E65"/>
  </w:style>
  <w:style w:type="numbering" w:customStyle="1" w:styleId="NoList317">
    <w:name w:val="No List317"/>
    <w:next w:val="NoList"/>
    <w:semiHidden/>
    <w:rsid w:val="00C16E65"/>
  </w:style>
  <w:style w:type="numbering" w:customStyle="1" w:styleId="NoList417">
    <w:name w:val="No List417"/>
    <w:next w:val="NoList"/>
    <w:semiHidden/>
    <w:rsid w:val="00C16E65"/>
  </w:style>
  <w:style w:type="numbering" w:customStyle="1" w:styleId="NoList517">
    <w:name w:val="No List517"/>
    <w:next w:val="NoList"/>
    <w:semiHidden/>
    <w:rsid w:val="00C16E65"/>
  </w:style>
  <w:style w:type="numbering" w:customStyle="1" w:styleId="NoList157">
    <w:name w:val="No List157"/>
    <w:next w:val="NoList"/>
    <w:semiHidden/>
    <w:rsid w:val="00C16E65"/>
  </w:style>
  <w:style w:type="numbering" w:customStyle="1" w:styleId="NoList167">
    <w:name w:val="No List167"/>
    <w:next w:val="NoList"/>
    <w:semiHidden/>
    <w:rsid w:val="00C16E65"/>
  </w:style>
  <w:style w:type="numbering" w:customStyle="1" w:styleId="172">
    <w:name w:val="无列表17"/>
    <w:next w:val="NoList"/>
    <w:semiHidden/>
    <w:rsid w:val="00C16E65"/>
  </w:style>
  <w:style w:type="numbering" w:customStyle="1" w:styleId="NoList1118">
    <w:name w:val="No List1118"/>
    <w:next w:val="NoList"/>
    <w:semiHidden/>
    <w:rsid w:val="00C16E65"/>
  </w:style>
  <w:style w:type="numbering" w:customStyle="1" w:styleId="NoList175">
    <w:name w:val="No List175"/>
    <w:next w:val="NoList"/>
    <w:uiPriority w:val="99"/>
    <w:semiHidden/>
    <w:unhideWhenUsed/>
    <w:rsid w:val="00C16E65"/>
  </w:style>
  <w:style w:type="numbering" w:customStyle="1" w:styleId="NoList185">
    <w:name w:val="No List185"/>
    <w:next w:val="NoList"/>
    <w:uiPriority w:val="99"/>
    <w:semiHidden/>
    <w:rsid w:val="00C16E65"/>
  </w:style>
  <w:style w:type="numbering" w:customStyle="1" w:styleId="NoList255">
    <w:name w:val="No List255"/>
    <w:next w:val="NoList"/>
    <w:semiHidden/>
    <w:rsid w:val="00C16E65"/>
  </w:style>
  <w:style w:type="numbering" w:customStyle="1" w:styleId="NoList325">
    <w:name w:val="No List325"/>
    <w:next w:val="NoList"/>
    <w:semiHidden/>
    <w:unhideWhenUsed/>
    <w:rsid w:val="00C16E65"/>
  </w:style>
  <w:style w:type="numbering" w:customStyle="1" w:styleId="1150">
    <w:name w:val="목록 없음115"/>
    <w:next w:val="NoList"/>
    <w:semiHidden/>
    <w:unhideWhenUsed/>
    <w:rsid w:val="00C16E65"/>
  </w:style>
  <w:style w:type="numbering" w:customStyle="1" w:styleId="2150">
    <w:name w:val="목록 없음215"/>
    <w:next w:val="NoList"/>
    <w:semiHidden/>
    <w:rsid w:val="00C16E65"/>
  </w:style>
  <w:style w:type="numbering" w:customStyle="1" w:styleId="NoList425">
    <w:name w:val="No List425"/>
    <w:next w:val="NoList"/>
    <w:semiHidden/>
    <w:unhideWhenUsed/>
    <w:rsid w:val="00C16E65"/>
  </w:style>
  <w:style w:type="numbering" w:customStyle="1" w:styleId="NoList525">
    <w:name w:val="No List525"/>
    <w:next w:val="NoList"/>
    <w:semiHidden/>
    <w:rsid w:val="00C16E65"/>
  </w:style>
  <w:style w:type="numbering" w:customStyle="1" w:styleId="NoList615">
    <w:name w:val="No List615"/>
    <w:next w:val="NoList"/>
    <w:semiHidden/>
    <w:rsid w:val="00C16E65"/>
  </w:style>
  <w:style w:type="numbering" w:customStyle="1" w:styleId="NoList715">
    <w:name w:val="No List715"/>
    <w:next w:val="NoList"/>
    <w:semiHidden/>
    <w:rsid w:val="00C16E65"/>
  </w:style>
  <w:style w:type="numbering" w:customStyle="1" w:styleId="NoList1125">
    <w:name w:val="No List1125"/>
    <w:next w:val="NoList"/>
    <w:semiHidden/>
    <w:rsid w:val="00C16E65"/>
  </w:style>
  <w:style w:type="numbering" w:customStyle="1" w:styleId="NoList2115">
    <w:name w:val="No List2115"/>
    <w:next w:val="NoList"/>
    <w:semiHidden/>
    <w:rsid w:val="00C16E65"/>
  </w:style>
  <w:style w:type="numbering" w:customStyle="1" w:styleId="NoList815">
    <w:name w:val="No List815"/>
    <w:next w:val="NoList"/>
    <w:semiHidden/>
    <w:rsid w:val="00C16E65"/>
  </w:style>
  <w:style w:type="numbering" w:customStyle="1" w:styleId="NoList1215">
    <w:name w:val="No List1215"/>
    <w:next w:val="NoList"/>
    <w:semiHidden/>
    <w:rsid w:val="00C16E65"/>
  </w:style>
  <w:style w:type="numbering" w:customStyle="1" w:styleId="NoList2215">
    <w:name w:val="No List2215"/>
    <w:next w:val="NoList"/>
    <w:semiHidden/>
    <w:rsid w:val="00C16E65"/>
  </w:style>
  <w:style w:type="numbering" w:customStyle="1" w:styleId="NoList915">
    <w:name w:val="No List915"/>
    <w:next w:val="NoList"/>
    <w:semiHidden/>
    <w:rsid w:val="00C16E65"/>
  </w:style>
  <w:style w:type="numbering" w:customStyle="1" w:styleId="NoList1315">
    <w:name w:val="No List1315"/>
    <w:next w:val="NoList"/>
    <w:semiHidden/>
    <w:rsid w:val="00C16E65"/>
  </w:style>
  <w:style w:type="numbering" w:customStyle="1" w:styleId="NoList2315">
    <w:name w:val="No List2315"/>
    <w:next w:val="NoList"/>
    <w:semiHidden/>
    <w:rsid w:val="00C16E65"/>
  </w:style>
  <w:style w:type="numbering" w:customStyle="1" w:styleId="NoList1015">
    <w:name w:val="No List1015"/>
    <w:next w:val="NoList"/>
    <w:semiHidden/>
    <w:rsid w:val="00C16E65"/>
  </w:style>
  <w:style w:type="numbering" w:customStyle="1" w:styleId="NoList1415">
    <w:name w:val="No List1415"/>
    <w:next w:val="NoList"/>
    <w:semiHidden/>
    <w:rsid w:val="00C16E65"/>
  </w:style>
  <w:style w:type="numbering" w:customStyle="1" w:styleId="NoList2415">
    <w:name w:val="No List2415"/>
    <w:next w:val="NoList"/>
    <w:semiHidden/>
    <w:rsid w:val="00C16E65"/>
  </w:style>
  <w:style w:type="numbering" w:customStyle="1" w:styleId="NoList3115">
    <w:name w:val="No List3115"/>
    <w:next w:val="NoList"/>
    <w:semiHidden/>
    <w:rsid w:val="00C16E65"/>
  </w:style>
  <w:style w:type="numbering" w:customStyle="1" w:styleId="NoList4115">
    <w:name w:val="No List4115"/>
    <w:next w:val="NoList"/>
    <w:semiHidden/>
    <w:rsid w:val="00C16E65"/>
  </w:style>
  <w:style w:type="numbering" w:customStyle="1" w:styleId="NoList5115">
    <w:name w:val="No List5115"/>
    <w:next w:val="NoList"/>
    <w:semiHidden/>
    <w:rsid w:val="00C16E65"/>
  </w:style>
  <w:style w:type="numbering" w:customStyle="1" w:styleId="NoList1515">
    <w:name w:val="No List1515"/>
    <w:next w:val="NoList"/>
    <w:semiHidden/>
    <w:rsid w:val="00C16E65"/>
  </w:style>
  <w:style w:type="numbering" w:customStyle="1" w:styleId="NoList1615">
    <w:name w:val="No List1615"/>
    <w:next w:val="NoList"/>
    <w:semiHidden/>
    <w:rsid w:val="00C16E65"/>
  </w:style>
  <w:style w:type="numbering" w:customStyle="1" w:styleId="1151">
    <w:name w:val="无列表115"/>
    <w:next w:val="NoList"/>
    <w:semiHidden/>
    <w:rsid w:val="00C16E65"/>
  </w:style>
  <w:style w:type="numbering" w:customStyle="1" w:styleId="NoList11115">
    <w:name w:val="No List11115"/>
    <w:next w:val="NoList"/>
    <w:semiHidden/>
    <w:rsid w:val="00C16E65"/>
  </w:style>
  <w:style w:type="numbering" w:customStyle="1" w:styleId="NoList195">
    <w:name w:val="No List195"/>
    <w:next w:val="NoList"/>
    <w:uiPriority w:val="99"/>
    <w:semiHidden/>
    <w:unhideWhenUsed/>
    <w:rsid w:val="00C16E65"/>
  </w:style>
  <w:style w:type="numbering" w:customStyle="1" w:styleId="NoList1105">
    <w:name w:val="No List1105"/>
    <w:next w:val="NoList"/>
    <w:uiPriority w:val="99"/>
    <w:semiHidden/>
    <w:rsid w:val="00C16E65"/>
  </w:style>
  <w:style w:type="numbering" w:customStyle="1" w:styleId="NoList265">
    <w:name w:val="No List265"/>
    <w:next w:val="NoList"/>
    <w:semiHidden/>
    <w:rsid w:val="00C16E65"/>
  </w:style>
  <w:style w:type="numbering" w:customStyle="1" w:styleId="NoList335">
    <w:name w:val="No List335"/>
    <w:next w:val="NoList"/>
    <w:semiHidden/>
    <w:unhideWhenUsed/>
    <w:rsid w:val="00C16E65"/>
  </w:style>
  <w:style w:type="numbering" w:customStyle="1" w:styleId="1250">
    <w:name w:val="목록 없음125"/>
    <w:next w:val="NoList"/>
    <w:semiHidden/>
    <w:unhideWhenUsed/>
    <w:rsid w:val="00C16E65"/>
  </w:style>
  <w:style w:type="numbering" w:customStyle="1" w:styleId="225">
    <w:name w:val="목록 없음225"/>
    <w:next w:val="NoList"/>
    <w:semiHidden/>
    <w:rsid w:val="00C16E65"/>
  </w:style>
  <w:style w:type="numbering" w:customStyle="1" w:styleId="NoList435">
    <w:name w:val="No List435"/>
    <w:next w:val="NoList"/>
    <w:semiHidden/>
    <w:unhideWhenUsed/>
    <w:rsid w:val="00C16E65"/>
  </w:style>
  <w:style w:type="numbering" w:customStyle="1" w:styleId="NoList535">
    <w:name w:val="No List535"/>
    <w:next w:val="NoList"/>
    <w:semiHidden/>
    <w:rsid w:val="00C16E65"/>
  </w:style>
  <w:style w:type="numbering" w:customStyle="1" w:styleId="NoList625">
    <w:name w:val="No List625"/>
    <w:next w:val="NoList"/>
    <w:semiHidden/>
    <w:rsid w:val="00C16E65"/>
  </w:style>
  <w:style w:type="numbering" w:customStyle="1" w:styleId="NoList725">
    <w:name w:val="No List725"/>
    <w:next w:val="NoList"/>
    <w:semiHidden/>
    <w:rsid w:val="00C16E65"/>
  </w:style>
  <w:style w:type="numbering" w:customStyle="1" w:styleId="NoList1135">
    <w:name w:val="No List1135"/>
    <w:next w:val="NoList"/>
    <w:semiHidden/>
    <w:rsid w:val="00C16E65"/>
  </w:style>
  <w:style w:type="numbering" w:customStyle="1" w:styleId="NoList2125">
    <w:name w:val="No List2125"/>
    <w:next w:val="NoList"/>
    <w:semiHidden/>
    <w:rsid w:val="00C16E65"/>
  </w:style>
  <w:style w:type="numbering" w:customStyle="1" w:styleId="NoList825">
    <w:name w:val="No List825"/>
    <w:next w:val="NoList"/>
    <w:semiHidden/>
    <w:rsid w:val="00C16E65"/>
  </w:style>
  <w:style w:type="numbering" w:customStyle="1" w:styleId="NoList1225">
    <w:name w:val="No List1225"/>
    <w:next w:val="NoList"/>
    <w:semiHidden/>
    <w:rsid w:val="00C16E65"/>
  </w:style>
  <w:style w:type="numbering" w:customStyle="1" w:styleId="NoList2225">
    <w:name w:val="No List2225"/>
    <w:next w:val="NoList"/>
    <w:semiHidden/>
    <w:rsid w:val="00C16E65"/>
  </w:style>
  <w:style w:type="numbering" w:customStyle="1" w:styleId="NoList925">
    <w:name w:val="No List925"/>
    <w:next w:val="NoList"/>
    <w:semiHidden/>
    <w:rsid w:val="00C16E65"/>
  </w:style>
  <w:style w:type="numbering" w:customStyle="1" w:styleId="NoList1325">
    <w:name w:val="No List1325"/>
    <w:next w:val="NoList"/>
    <w:semiHidden/>
    <w:rsid w:val="00C16E65"/>
  </w:style>
  <w:style w:type="numbering" w:customStyle="1" w:styleId="NoList2325">
    <w:name w:val="No List2325"/>
    <w:next w:val="NoList"/>
    <w:semiHidden/>
    <w:rsid w:val="00C16E65"/>
  </w:style>
  <w:style w:type="numbering" w:customStyle="1" w:styleId="NoList1025">
    <w:name w:val="No List1025"/>
    <w:next w:val="NoList"/>
    <w:semiHidden/>
    <w:rsid w:val="00C16E65"/>
  </w:style>
  <w:style w:type="numbering" w:customStyle="1" w:styleId="NoList1425">
    <w:name w:val="No List1425"/>
    <w:next w:val="NoList"/>
    <w:semiHidden/>
    <w:rsid w:val="00C16E65"/>
  </w:style>
  <w:style w:type="numbering" w:customStyle="1" w:styleId="NoList2425">
    <w:name w:val="No List2425"/>
    <w:next w:val="NoList"/>
    <w:semiHidden/>
    <w:rsid w:val="00C16E65"/>
  </w:style>
  <w:style w:type="numbering" w:customStyle="1" w:styleId="NoList3125">
    <w:name w:val="No List3125"/>
    <w:next w:val="NoList"/>
    <w:semiHidden/>
    <w:rsid w:val="00C16E65"/>
  </w:style>
  <w:style w:type="numbering" w:customStyle="1" w:styleId="NoList4125">
    <w:name w:val="No List4125"/>
    <w:next w:val="NoList"/>
    <w:semiHidden/>
    <w:rsid w:val="00C16E65"/>
  </w:style>
  <w:style w:type="numbering" w:customStyle="1" w:styleId="NoList5125">
    <w:name w:val="No List5125"/>
    <w:next w:val="NoList"/>
    <w:semiHidden/>
    <w:rsid w:val="00C16E65"/>
  </w:style>
  <w:style w:type="numbering" w:customStyle="1" w:styleId="NoList1525">
    <w:name w:val="No List1525"/>
    <w:next w:val="NoList"/>
    <w:semiHidden/>
    <w:rsid w:val="00C16E65"/>
  </w:style>
  <w:style w:type="numbering" w:customStyle="1" w:styleId="NoList1625">
    <w:name w:val="No List1625"/>
    <w:next w:val="NoList"/>
    <w:semiHidden/>
    <w:rsid w:val="00C16E65"/>
  </w:style>
  <w:style w:type="numbering" w:customStyle="1" w:styleId="1251">
    <w:name w:val="无列表125"/>
    <w:next w:val="NoList"/>
    <w:semiHidden/>
    <w:rsid w:val="00C16E65"/>
  </w:style>
  <w:style w:type="numbering" w:customStyle="1" w:styleId="NoList11125">
    <w:name w:val="No List11125"/>
    <w:next w:val="NoList"/>
    <w:semiHidden/>
    <w:rsid w:val="00C16E65"/>
  </w:style>
  <w:style w:type="numbering" w:customStyle="1" w:styleId="251">
    <w:name w:val="无列表25"/>
    <w:next w:val="NoList"/>
    <w:uiPriority w:val="99"/>
    <w:semiHidden/>
    <w:unhideWhenUsed/>
    <w:rsid w:val="00C16E65"/>
  </w:style>
  <w:style w:type="numbering" w:customStyle="1" w:styleId="352">
    <w:name w:val="无列表35"/>
    <w:next w:val="NoList"/>
    <w:uiPriority w:val="99"/>
    <w:semiHidden/>
    <w:unhideWhenUsed/>
    <w:rsid w:val="00C16E65"/>
  </w:style>
  <w:style w:type="numbering" w:customStyle="1" w:styleId="NoList205">
    <w:name w:val="No List205"/>
    <w:next w:val="NoList"/>
    <w:semiHidden/>
    <w:rsid w:val="00C16E65"/>
  </w:style>
  <w:style w:type="numbering" w:customStyle="1" w:styleId="NoList275">
    <w:name w:val="No List275"/>
    <w:next w:val="NoList"/>
    <w:uiPriority w:val="99"/>
    <w:semiHidden/>
    <w:unhideWhenUsed/>
    <w:rsid w:val="00C16E65"/>
  </w:style>
  <w:style w:type="numbering" w:customStyle="1" w:styleId="NoList285">
    <w:name w:val="No List285"/>
    <w:next w:val="NoList"/>
    <w:uiPriority w:val="99"/>
    <w:semiHidden/>
    <w:unhideWhenUsed/>
    <w:rsid w:val="00C16E65"/>
  </w:style>
  <w:style w:type="numbering" w:customStyle="1" w:styleId="NoList291">
    <w:name w:val="No List291"/>
    <w:next w:val="NoList"/>
    <w:uiPriority w:val="99"/>
    <w:semiHidden/>
    <w:unhideWhenUsed/>
    <w:rsid w:val="00C16E65"/>
  </w:style>
  <w:style w:type="numbering" w:customStyle="1" w:styleId="NoList1141">
    <w:name w:val="No List1141"/>
    <w:next w:val="NoList"/>
    <w:semiHidden/>
    <w:unhideWhenUsed/>
    <w:rsid w:val="00C16E65"/>
  </w:style>
  <w:style w:type="numbering" w:customStyle="1" w:styleId="NoList1151">
    <w:name w:val="No List1151"/>
    <w:next w:val="NoList"/>
    <w:semiHidden/>
    <w:rsid w:val="00C16E65"/>
  </w:style>
  <w:style w:type="numbering" w:customStyle="1" w:styleId="NoList2101">
    <w:name w:val="No List2101"/>
    <w:next w:val="NoList"/>
    <w:semiHidden/>
    <w:rsid w:val="00C16E65"/>
  </w:style>
  <w:style w:type="numbering" w:customStyle="1" w:styleId="NoList341">
    <w:name w:val="No List341"/>
    <w:next w:val="NoList"/>
    <w:semiHidden/>
    <w:unhideWhenUsed/>
    <w:rsid w:val="00C16E65"/>
  </w:style>
  <w:style w:type="numbering" w:customStyle="1" w:styleId="1310">
    <w:name w:val="목록 없음131"/>
    <w:next w:val="NoList"/>
    <w:semiHidden/>
    <w:unhideWhenUsed/>
    <w:rsid w:val="00C16E65"/>
  </w:style>
  <w:style w:type="numbering" w:customStyle="1" w:styleId="2310">
    <w:name w:val="목록 없음231"/>
    <w:next w:val="NoList"/>
    <w:semiHidden/>
    <w:rsid w:val="00C16E65"/>
  </w:style>
  <w:style w:type="numbering" w:customStyle="1" w:styleId="NoList441">
    <w:name w:val="No List441"/>
    <w:next w:val="NoList"/>
    <w:semiHidden/>
    <w:unhideWhenUsed/>
    <w:rsid w:val="00C16E65"/>
  </w:style>
  <w:style w:type="numbering" w:customStyle="1" w:styleId="NoList541">
    <w:name w:val="No List541"/>
    <w:next w:val="NoList"/>
    <w:semiHidden/>
    <w:rsid w:val="00C16E65"/>
  </w:style>
  <w:style w:type="numbering" w:customStyle="1" w:styleId="NoList631">
    <w:name w:val="No List631"/>
    <w:next w:val="NoList"/>
    <w:semiHidden/>
    <w:rsid w:val="00C16E65"/>
  </w:style>
  <w:style w:type="numbering" w:customStyle="1" w:styleId="NoList731">
    <w:name w:val="No List731"/>
    <w:next w:val="NoList"/>
    <w:semiHidden/>
    <w:rsid w:val="00C16E65"/>
  </w:style>
  <w:style w:type="numbering" w:customStyle="1" w:styleId="NoList2131">
    <w:name w:val="No List2131"/>
    <w:next w:val="NoList"/>
    <w:semiHidden/>
    <w:rsid w:val="00C16E65"/>
  </w:style>
  <w:style w:type="numbering" w:customStyle="1" w:styleId="NoList831">
    <w:name w:val="No List831"/>
    <w:next w:val="NoList"/>
    <w:semiHidden/>
    <w:rsid w:val="00C16E65"/>
  </w:style>
  <w:style w:type="numbering" w:customStyle="1" w:styleId="NoList1231">
    <w:name w:val="No List1231"/>
    <w:next w:val="NoList"/>
    <w:semiHidden/>
    <w:rsid w:val="00C16E65"/>
  </w:style>
  <w:style w:type="numbering" w:customStyle="1" w:styleId="NoList2231">
    <w:name w:val="No List2231"/>
    <w:next w:val="NoList"/>
    <w:semiHidden/>
    <w:rsid w:val="00C16E65"/>
  </w:style>
  <w:style w:type="numbering" w:customStyle="1" w:styleId="NoList931">
    <w:name w:val="No List931"/>
    <w:next w:val="NoList"/>
    <w:semiHidden/>
    <w:rsid w:val="00C16E65"/>
  </w:style>
  <w:style w:type="numbering" w:customStyle="1" w:styleId="NoList1331">
    <w:name w:val="No List1331"/>
    <w:next w:val="NoList"/>
    <w:semiHidden/>
    <w:rsid w:val="00C16E65"/>
  </w:style>
  <w:style w:type="numbering" w:customStyle="1" w:styleId="NoList2331">
    <w:name w:val="No List2331"/>
    <w:next w:val="NoList"/>
    <w:semiHidden/>
    <w:rsid w:val="00C16E65"/>
  </w:style>
  <w:style w:type="numbering" w:customStyle="1" w:styleId="NoList1031">
    <w:name w:val="No List1031"/>
    <w:next w:val="NoList"/>
    <w:semiHidden/>
    <w:rsid w:val="00C16E65"/>
  </w:style>
  <w:style w:type="numbering" w:customStyle="1" w:styleId="NoList1431">
    <w:name w:val="No List1431"/>
    <w:next w:val="NoList"/>
    <w:semiHidden/>
    <w:rsid w:val="00C16E65"/>
  </w:style>
  <w:style w:type="numbering" w:customStyle="1" w:styleId="NoList2431">
    <w:name w:val="No List2431"/>
    <w:next w:val="NoList"/>
    <w:semiHidden/>
    <w:rsid w:val="00C16E65"/>
  </w:style>
  <w:style w:type="numbering" w:customStyle="1" w:styleId="NoList3131">
    <w:name w:val="No List3131"/>
    <w:next w:val="NoList"/>
    <w:semiHidden/>
    <w:rsid w:val="00C16E65"/>
  </w:style>
  <w:style w:type="numbering" w:customStyle="1" w:styleId="NoList4131">
    <w:name w:val="No List4131"/>
    <w:next w:val="NoList"/>
    <w:semiHidden/>
    <w:rsid w:val="00C16E65"/>
  </w:style>
  <w:style w:type="numbering" w:customStyle="1" w:styleId="NoList5131">
    <w:name w:val="No List5131"/>
    <w:next w:val="NoList"/>
    <w:semiHidden/>
    <w:rsid w:val="00C16E65"/>
  </w:style>
  <w:style w:type="numbering" w:customStyle="1" w:styleId="NoList1531">
    <w:name w:val="No List1531"/>
    <w:next w:val="NoList"/>
    <w:semiHidden/>
    <w:rsid w:val="00C16E65"/>
  </w:style>
  <w:style w:type="numbering" w:customStyle="1" w:styleId="NoList1631">
    <w:name w:val="No List1631"/>
    <w:next w:val="NoList"/>
    <w:semiHidden/>
    <w:rsid w:val="00C16E65"/>
  </w:style>
  <w:style w:type="numbering" w:customStyle="1" w:styleId="1311">
    <w:name w:val="无列表131"/>
    <w:next w:val="NoList"/>
    <w:semiHidden/>
    <w:rsid w:val="00C16E65"/>
  </w:style>
  <w:style w:type="numbering" w:customStyle="1" w:styleId="NoList11131">
    <w:name w:val="No List11131"/>
    <w:next w:val="NoList"/>
    <w:semiHidden/>
    <w:rsid w:val="00C16E65"/>
  </w:style>
  <w:style w:type="numbering" w:customStyle="1" w:styleId="NoList1711">
    <w:name w:val="No List1711"/>
    <w:next w:val="NoList"/>
    <w:uiPriority w:val="99"/>
    <w:semiHidden/>
    <w:unhideWhenUsed/>
    <w:rsid w:val="00C16E65"/>
  </w:style>
  <w:style w:type="numbering" w:customStyle="1" w:styleId="NoList1811">
    <w:name w:val="No List1811"/>
    <w:next w:val="NoList"/>
    <w:uiPriority w:val="99"/>
    <w:semiHidden/>
    <w:rsid w:val="00C16E65"/>
  </w:style>
  <w:style w:type="numbering" w:customStyle="1" w:styleId="NoList2511">
    <w:name w:val="No List2511"/>
    <w:next w:val="NoList"/>
    <w:semiHidden/>
    <w:rsid w:val="00C16E65"/>
  </w:style>
  <w:style w:type="numbering" w:customStyle="1" w:styleId="NoList3211">
    <w:name w:val="No List3211"/>
    <w:next w:val="NoList"/>
    <w:semiHidden/>
    <w:unhideWhenUsed/>
    <w:rsid w:val="00C16E65"/>
  </w:style>
  <w:style w:type="numbering" w:customStyle="1" w:styleId="11110">
    <w:name w:val="목록 없음1111"/>
    <w:next w:val="NoList"/>
    <w:semiHidden/>
    <w:unhideWhenUsed/>
    <w:rsid w:val="00C16E65"/>
  </w:style>
  <w:style w:type="numbering" w:customStyle="1" w:styleId="2111">
    <w:name w:val="목록 없음2111"/>
    <w:next w:val="NoList"/>
    <w:semiHidden/>
    <w:rsid w:val="00C16E65"/>
  </w:style>
  <w:style w:type="numbering" w:customStyle="1" w:styleId="NoList4211">
    <w:name w:val="No List4211"/>
    <w:next w:val="NoList"/>
    <w:semiHidden/>
    <w:unhideWhenUsed/>
    <w:rsid w:val="00C16E65"/>
  </w:style>
  <w:style w:type="numbering" w:customStyle="1" w:styleId="NoList5211">
    <w:name w:val="No List5211"/>
    <w:next w:val="NoList"/>
    <w:semiHidden/>
    <w:rsid w:val="00C16E65"/>
  </w:style>
  <w:style w:type="numbering" w:customStyle="1" w:styleId="NoList6111">
    <w:name w:val="No List6111"/>
    <w:next w:val="NoList"/>
    <w:semiHidden/>
    <w:rsid w:val="00C16E65"/>
  </w:style>
  <w:style w:type="numbering" w:customStyle="1" w:styleId="NoList7111">
    <w:name w:val="No List7111"/>
    <w:next w:val="NoList"/>
    <w:semiHidden/>
    <w:rsid w:val="00C16E65"/>
  </w:style>
  <w:style w:type="numbering" w:customStyle="1" w:styleId="NoList11211">
    <w:name w:val="No List11211"/>
    <w:next w:val="NoList"/>
    <w:semiHidden/>
    <w:rsid w:val="00C16E65"/>
  </w:style>
  <w:style w:type="numbering" w:customStyle="1" w:styleId="NoList21111">
    <w:name w:val="No List21111"/>
    <w:next w:val="NoList"/>
    <w:semiHidden/>
    <w:rsid w:val="00C16E65"/>
  </w:style>
  <w:style w:type="numbering" w:customStyle="1" w:styleId="NoList8111">
    <w:name w:val="No List8111"/>
    <w:next w:val="NoList"/>
    <w:semiHidden/>
    <w:rsid w:val="00C16E65"/>
  </w:style>
  <w:style w:type="numbering" w:customStyle="1" w:styleId="NoList12111">
    <w:name w:val="No List12111"/>
    <w:next w:val="NoList"/>
    <w:semiHidden/>
    <w:rsid w:val="00C16E65"/>
  </w:style>
  <w:style w:type="numbering" w:customStyle="1" w:styleId="NoList22111">
    <w:name w:val="No List22111"/>
    <w:next w:val="NoList"/>
    <w:semiHidden/>
    <w:rsid w:val="00C16E65"/>
  </w:style>
  <w:style w:type="numbering" w:customStyle="1" w:styleId="NoList9111">
    <w:name w:val="No List9111"/>
    <w:next w:val="NoList"/>
    <w:semiHidden/>
    <w:rsid w:val="00C16E65"/>
  </w:style>
  <w:style w:type="numbering" w:customStyle="1" w:styleId="NoList13111">
    <w:name w:val="No List13111"/>
    <w:next w:val="NoList"/>
    <w:semiHidden/>
    <w:rsid w:val="00C16E65"/>
  </w:style>
  <w:style w:type="numbering" w:customStyle="1" w:styleId="NoList23111">
    <w:name w:val="No List23111"/>
    <w:next w:val="NoList"/>
    <w:semiHidden/>
    <w:rsid w:val="00C16E65"/>
  </w:style>
  <w:style w:type="numbering" w:customStyle="1" w:styleId="NoList10111">
    <w:name w:val="No List10111"/>
    <w:next w:val="NoList"/>
    <w:semiHidden/>
    <w:rsid w:val="00C16E65"/>
  </w:style>
  <w:style w:type="numbering" w:customStyle="1" w:styleId="NoList14111">
    <w:name w:val="No List14111"/>
    <w:next w:val="NoList"/>
    <w:semiHidden/>
    <w:rsid w:val="00C16E65"/>
  </w:style>
  <w:style w:type="numbering" w:customStyle="1" w:styleId="NoList24111">
    <w:name w:val="No List24111"/>
    <w:next w:val="NoList"/>
    <w:semiHidden/>
    <w:rsid w:val="00C16E65"/>
  </w:style>
  <w:style w:type="numbering" w:customStyle="1" w:styleId="NoList31111">
    <w:name w:val="No List31111"/>
    <w:next w:val="NoList"/>
    <w:semiHidden/>
    <w:rsid w:val="00C16E65"/>
  </w:style>
  <w:style w:type="numbering" w:customStyle="1" w:styleId="NoList41111">
    <w:name w:val="No List41111"/>
    <w:next w:val="NoList"/>
    <w:semiHidden/>
    <w:rsid w:val="00C16E65"/>
  </w:style>
  <w:style w:type="numbering" w:customStyle="1" w:styleId="NoList51111">
    <w:name w:val="No List51111"/>
    <w:next w:val="NoList"/>
    <w:semiHidden/>
    <w:rsid w:val="00C16E65"/>
  </w:style>
  <w:style w:type="numbering" w:customStyle="1" w:styleId="NoList15111">
    <w:name w:val="No List15111"/>
    <w:next w:val="NoList"/>
    <w:semiHidden/>
    <w:rsid w:val="00C16E65"/>
  </w:style>
  <w:style w:type="numbering" w:customStyle="1" w:styleId="NoList16111">
    <w:name w:val="No List16111"/>
    <w:next w:val="NoList"/>
    <w:semiHidden/>
    <w:rsid w:val="00C16E65"/>
  </w:style>
  <w:style w:type="numbering" w:customStyle="1" w:styleId="11111">
    <w:name w:val="无列表1111"/>
    <w:next w:val="NoList"/>
    <w:semiHidden/>
    <w:rsid w:val="00C16E65"/>
  </w:style>
  <w:style w:type="numbering" w:customStyle="1" w:styleId="NoList111111">
    <w:name w:val="No List111111"/>
    <w:next w:val="NoList"/>
    <w:semiHidden/>
    <w:rsid w:val="00C16E65"/>
  </w:style>
  <w:style w:type="numbering" w:customStyle="1" w:styleId="NoList1911">
    <w:name w:val="No List1911"/>
    <w:next w:val="NoList"/>
    <w:uiPriority w:val="99"/>
    <w:semiHidden/>
    <w:unhideWhenUsed/>
    <w:rsid w:val="00C16E65"/>
  </w:style>
  <w:style w:type="numbering" w:customStyle="1" w:styleId="NoList11011">
    <w:name w:val="No List11011"/>
    <w:next w:val="NoList"/>
    <w:uiPriority w:val="99"/>
    <w:semiHidden/>
    <w:rsid w:val="00C16E65"/>
  </w:style>
  <w:style w:type="numbering" w:customStyle="1" w:styleId="NoList2611">
    <w:name w:val="No List2611"/>
    <w:next w:val="NoList"/>
    <w:semiHidden/>
    <w:rsid w:val="00C16E65"/>
  </w:style>
  <w:style w:type="numbering" w:customStyle="1" w:styleId="NoList3311">
    <w:name w:val="No List3311"/>
    <w:next w:val="NoList"/>
    <w:semiHidden/>
    <w:unhideWhenUsed/>
    <w:rsid w:val="00C16E65"/>
  </w:style>
  <w:style w:type="numbering" w:customStyle="1" w:styleId="12110">
    <w:name w:val="목록 없음1211"/>
    <w:next w:val="NoList"/>
    <w:semiHidden/>
    <w:unhideWhenUsed/>
    <w:rsid w:val="00C16E65"/>
  </w:style>
  <w:style w:type="numbering" w:customStyle="1" w:styleId="2211">
    <w:name w:val="목록 없음2211"/>
    <w:next w:val="NoList"/>
    <w:semiHidden/>
    <w:rsid w:val="00C16E65"/>
  </w:style>
  <w:style w:type="numbering" w:customStyle="1" w:styleId="NoList4311">
    <w:name w:val="No List4311"/>
    <w:next w:val="NoList"/>
    <w:semiHidden/>
    <w:unhideWhenUsed/>
    <w:rsid w:val="00C16E65"/>
  </w:style>
  <w:style w:type="numbering" w:customStyle="1" w:styleId="NoList5311">
    <w:name w:val="No List5311"/>
    <w:next w:val="NoList"/>
    <w:semiHidden/>
    <w:rsid w:val="00C16E65"/>
  </w:style>
  <w:style w:type="numbering" w:customStyle="1" w:styleId="NoList6211">
    <w:name w:val="No List6211"/>
    <w:next w:val="NoList"/>
    <w:semiHidden/>
    <w:rsid w:val="00C16E65"/>
  </w:style>
  <w:style w:type="numbering" w:customStyle="1" w:styleId="NoList7211">
    <w:name w:val="No List7211"/>
    <w:next w:val="NoList"/>
    <w:semiHidden/>
    <w:rsid w:val="00C16E65"/>
  </w:style>
  <w:style w:type="numbering" w:customStyle="1" w:styleId="NoList11311">
    <w:name w:val="No List11311"/>
    <w:next w:val="NoList"/>
    <w:semiHidden/>
    <w:rsid w:val="00C16E65"/>
  </w:style>
  <w:style w:type="numbering" w:customStyle="1" w:styleId="NoList21211">
    <w:name w:val="No List21211"/>
    <w:next w:val="NoList"/>
    <w:semiHidden/>
    <w:rsid w:val="00C16E65"/>
  </w:style>
  <w:style w:type="numbering" w:customStyle="1" w:styleId="NoList8211">
    <w:name w:val="No List8211"/>
    <w:next w:val="NoList"/>
    <w:semiHidden/>
    <w:rsid w:val="00C16E65"/>
  </w:style>
  <w:style w:type="numbering" w:customStyle="1" w:styleId="NoList12211">
    <w:name w:val="No List12211"/>
    <w:next w:val="NoList"/>
    <w:semiHidden/>
    <w:rsid w:val="00C16E65"/>
  </w:style>
  <w:style w:type="numbering" w:customStyle="1" w:styleId="NoList22211">
    <w:name w:val="No List22211"/>
    <w:next w:val="NoList"/>
    <w:semiHidden/>
    <w:rsid w:val="00C16E65"/>
  </w:style>
  <w:style w:type="numbering" w:customStyle="1" w:styleId="NoList9211">
    <w:name w:val="No List9211"/>
    <w:next w:val="NoList"/>
    <w:semiHidden/>
    <w:rsid w:val="00C16E65"/>
  </w:style>
  <w:style w:type="numbering" w:customStyle="1" w:styleId="NoList13211">
    <w:name w:val="No List13211"/>
    <w:next w:val="NoList"/>
    <w:semiHidden/>
    <w:rsid w:val="00C16E65"/>
  </w:style>
  <w:style w:type="numbering" w:customStyle="1" w:styleId="NoList23211">
    <w:name w:val="No List23211"/>
    <w:next w:val="NoList"/>
    <w:semiHidden/>
    <w:rsid w:val="00C16E65"/>
  </w:style>
  <w:style w:type="numbering" w:customStyle="1" w:styleId="NoList10211">
    <w:name w:val="No List10211"/>
    <w:next w:val="NoList"/>
    <w:semiHidden/>
    <w:rsid w:val="00C16E65"/>
  </w:style>
  <w:style w:type="numbering" w:customStyle="1" w:styleId="NoList14211">
    <w:name w:val="No List14211"/>
    <w:next w:val="NoList"/>
    <w:semiHidden/>
    <w:rsid w:val="00C16E65"/>
  </w:style>
  <w:style w:type="numbering" w:customStyle="1" w:styleId="NoList24211">
    <w:name w:val="No List24211"/>
    <w:next w:val="NoList"/>
    <w:semiHidden/>
    <w:rsid w:val="00C16E65"/>
  </w:style>
  <w:style w:type="numbering" w:customStyle="1" w:styleId="NoList31211">
    <w:name w:val="No List31211"/>
    <w:next w:val="NoList"/>
    <w:semiHidden/>
    <w:rsid w:val="00C16E65"/>
  </w:style>
  <w:style w:type="numbering" w:customStyle="1" w:styleId="NoList41211">
    <w:name w:val="No List41211"/>
    <w:next w:val="NoList"/>
    <w:semiHidden/>
    <w:rsid w:val="00C16E65"/>
  </w:style>
  <w:style w:type="numbering" w:customStyle="1" w:styleId="NoList51211">
    <w:name w:val="No List51211"/>
    <w:next w:val="NoList"/>
    <w:semiHidden/>
    <w:rsid w:val="00C16E65"/>
  </w:style>
  <w:style w:type="numbering" w:customStyle="1" w:styleId="NoList15211">
    <w:name w:val="No List15211"/>
    <w:next w:val="NoList"/>
    <w:semiHidden/>
    <w:rsid w:val="00C16E65"/>
  </w:style>
  <w:style w:type="numbering" w:customStyle="1" w:styleId="NoList16211">
    <w:name w:val="No List16211"/>
    <w:next w:val="NoList"/>
    <w:semiHidden/>
    <w:rsid w:val="00C16E65"/>
  </w:style>
  <w:style w:type="numbering" w:customStyle="1" w:styleId="12111">
    <w:name w:val="无列表1211"/>
    <w:next w:val="NoList"/>
    <w:semiHidden/>
    <w:rsid w:val="00C16E65"/>
  </w:style>
  <w:style w:type="numbering" w:customStyle="1" w:styleId="NoList111211">
    <w:name w:val="No List111211"/>
    <w:next w:val="NoList"/>
    <w:semiHidden/>
    <w:rsid w:val="00C16E65"/>
  </w:style>
  <w:style w:type="numbering" w:customStyle="1" w:styleId="2112">
    <w:name w:val="无列表211"/>
    <w:next w:val="NoList"/>
    <w:uiPriority w:val="99"/>
    <w:semiHidden/>
    <w:unhideWhenUsed/>
    <w:rsid w:val="00C16E65"/>
  </w:style>
  <w:style w:type="numbering" w:customStyle="1" w:styleId="3114">
    <w:name w:val="无列表311"/>
    <w:next w:val="NoList"/>
    <w:uiPriority w:val="99"/>
    <w:semiHidden/>
    <w:unhideWhenUsed/>
    <w:rsid w:val="00C16E65"/>
  </w:style>
  <w:style w:type="numbering" w:customStyle="1" w:styleId="NoList2011">
    <w:name w:val="No List2011"/>
    <w:next w:val="NoList"/>
    <w:semiHidden/>
    <w:rsid w:val="00C16E65"/>
  </w:style>
  <w:style w:type="numbering" w:customStyle="1" w:styleId="NoList2711">
    <w:name w:val="No List2711"/>
    <w:next w:val="NoList"/>
    <w:uiPriority w:val="99"/>
    <w:semiHidden/>
    <w:unhideWhenUsed/>
    <w:rsid w:val="00C16E65"/>
  </w:style>
  <w:style w:type="numbering" w:customStyle="1" w:styleId="NoList2811">
    <w:name w:val="No List2811"/>
    <w:next w:val="NoList"/>
    <w:uiPriority w:val="99"/>
    <w:semiHidden/>
    <w:unhideWhenUsed/>
    <w:rsid w:val="00C16E65"/>
  </w:style>
  <w:style w:type="numbering" w:customStyle="1" w:styleId="NoList49">
    <w:name w:val="No List49"/>
    <w:next w:val="NoList"/>
    <w:uiPriority w:val="99"/>
    <w:semiHidden/>
    <w:unhideWhenUsed/>
    <w:rsid w:val="00C16E65"/>
  </w:style>
  <w:style w:type="numbering" w:customStyle="1" w:styleId="NoList129">
    <w:name w:val="No List129"/>
    <w:next w:val="NoList"/>
    <w:semiHidden/>
    <w:unhideWhenUsed/>
    <w:rsid w:val="00C16E65"/>
  </w:style>
  <w:style w:type="numbering" w:customStyle="1" w:styleId="NoList1119">
    <w:name w:val="No List1119"/>
    <w:next w:val="NoList"/>
    <w:semiHidden/>
    <w:rsid w:val="00C16E65"/>
  </w:style>
  <w:style w:type="numbering" w:customStyle="1" w:styleId="NoList228">
    <w:name w:val="No List228"/>
    <w:next w:val="NoList"/>
    <w:semiHidden/>
    <w:rsid w:val="00C16E65"/>
  </w:style>
  <w:style w:type="numbering" w:customStyle="1" w:styleId="NoList318">
    <w:name w:val="No List318"/>
    <w:next w:val="NoList"/>
    <w:semiHidden/>
    <w:unhideWhenUsed/>
    <w:rsid w:val="00C16E65"/>
  </w:style>
  <w:style w:type="numbering" w:customStyle="1" w:styleId="181">
    <w:name w:val="목록 없음18"/>
    <w:next w:val="NoList"/>
    <w:semiHidden/>
    <w:unhideWhenUsed/>
    <w:rsid w:val="00C16E65"/>
  </w:style>
  <w:style w:type="numbering" w:customStyle="1" w:styleId="280">
    <w:name w:val="목록 없음28"/>
    <w:next w:val="NoList"/>
    <w:semiHidden/>
    <w:rsid w:val="00C16E65"/>
  </w:style>
  <w:style w:type="numbering" w:customStyle="1" w:styleId="NoList410">
    <w:name w:val="No List410"/>
    <w:next w:val="NoList"/>
    <w:semiHidden/>
    <w:unhideWhenUsed/>
    <w:rsid w:val="00C16E65"/>
  </w:style>
  <w:style w:type="numbering" w:customStyle="1" w:styleId="NoList59">
    <w:name w:val="No List59"/>
    <w:next w:val="NoList"/>
    <w:semiHidden/>
    <w:rsid w:val="00C16E65"/>
  </w:style>
  <w:style w:type="numbering" w:customStyle="1" w:styleId="NoList68">
    <w:name w:val="No List68"/>
    <w:next w:val="NoList"/>
    <w:semiHidden/>
    <w:rsid w:val="00C16E65"/>
  </w:style>
  <w:style w:type="numbering" w:customStyle="1" w:styleId="NoList78">
    <w:name w:val="No List78"/>
    <w:next w:val="NoList"/>
    <w:semiHidden/>
    <w:rsid w:val="00C16E65"/>
  </w:style>
  <w:style w:type="numbering" w:customStyle="1" w:styleId="NoList2116">
    <w:name w:val="No List2116"/>
    <w:next w:val="NoList"/>
    <w:semiHidden/>
    <w:rsid w:val="00C16E65"/>
  </w:style>
  <w:style w:type="numbering" w:customStyle="1" w:styleId="NoList88">
    <w:name w:val="No List88"/>
    <w:next w:val="NoList"/>
    <w:semiHidden/>
    <w:rsid w:val="00C16E65"/>
  </w:style>
  <w:style w:type="numbering" w:customStyle="1" w:styleId="NoList1210">
    <w:name w:val="No List1210"/>
    <w:next w:val="NoList"/>
    <w:semiHidden/>
    <w:rsid w:val="00C16E65"/>
  </w:style>
  <w:style w:type="numbering" w:customStyle="1" w:styleId="NoList229">
    <w:name w:val="No List229"/>
    <w:next w:val="NoList"/>
    <w:semiHidden/>
    <w:rsid w:val="00C16E65"/>
  </w:style>
  <w:style w:type="numbering" w:customStyle="1" w:styleId="NoList98">
    <w:name w:val="No List98"/>
    <w:next w:val="NoList"/>
    <w:semiHidden/>
    <w:rsid w:val="00C16E65"/>
  </w:style>
  <w:style w:type="numbering" w:customStyle="1" w:styleId="NoList138">
    <w:name w:val="No List138"/>
    <w:next w:val="NoList"/>
    <w:semiHidden/>
    <w:rsid w:val="00C16E65"/>
  </w:style>
  <w:style w:type="numbering" w:customStyle="1" w:styleId="NoList238">
    <w:name w:val="No List238"/>
    <w:next w:val="NoList"/>
    <w:semiHidden/>
    <w:rsid w:val="00C16E65"/>
  </w:style>
  <w:style w:type="numbering" w:customStyle="1" w:styleId="NoList108">
    <w:name w:val="No List108"/>
    <w:next w:val="NoList"/>
    <w:semiHidden/>
    <w:rsid w:val="00C16E65"/>
  </w:style>
  <w:style w:type="numbering" w:customStyle="1" w:styleId="NoList148">
    <w:name w:val="No List148"/>
    <w:next w:val="NoList"/>
    <w:semiHidden/>
    <w:rsid w:val="00C16E65"/>
  </w:style>
  <w:style w:type="numbering" w:customStyle="1" w:styleId="NoList248">
    <w:name w:val="No List248"/>
    <w:next w:val="NoList"/>
    <w:semiHidden/>
    <w:rsid w:val="00C16E65"/>
  </w:style>
  <w:style w:type="numbering" w:customStyle="1" w:styleId="NoList319">
    <w:name w:val="No List319"/>
    <w:next w:val="NoList"/>
    <w:semiHidden/>
    <w:rsid w:val="00C16E65"/>
  </w:style>
  <w:style w:type="numbering" w:customStyle="1" w:styleId="NoList418">
    <w:name w:val="No List418"/>
    <w:next w:val="NoList"/>
    <w:semiHidden/>
    <w:rsid w:val="00C16E65"/>
  </w:style>
  <w:style w:type="numbering" w:customStyle="1" w:styleId="NoList518">
    <w:name w:val="No List518"/>
    <w:next w:val="NoList"/>
    <w:semiHidden/>
    <w:rsid w:val="00C16E65"/>
  </w:style>
  <w:style w:type="numbering" w:customStyle="1" w:styleId="NoList158">
    <w:name w:val="No List158"/>
    <w:next w:val="NoList"/>
    <w:semiHidden/>
    <w:rsid w:val="00C16E65"/>
  </w:style>
  <w:style w:type="numbering" w:customStyle="1" w:styleId="NoList168">
    <w:name w:val="No List168"/>
    <w:next w:val="NoList"/>
    <w:semiHidden/>
    <w:rsid w:val="00C16E65"/>
  </w:style>
  <w:style w:type="numbering" w:customStyle="1" w:styleId="182">
    <w:name w:val="无列表18"/>
    <w:next w:val="NoList"/>
    <w:semiHidden/>
    <w:rsid w:val="00C16E65"/>
  </w:style>
  <w:style w:type="numbering" w:customStyle="1" w:styleId="NoList11110">
    <w:name w:val="No List11110"/>
    <w:next w:val="NoList"/>
    <w:semiHidden/>
    <w:rsid w:val="00C16E65"/>
  </w:style>
  <w:style w:type="numbering" w:customStyle="1" w:styleId="NoList176">
    <w:name w:val="No List176"/>
    <w:next w:val="NoList"/>
    <w:uiPriority w:val="99"/>
    <w:semiHidden/>
    <w:unhideWhenUsed/>
    <w:rsid w:val="00C16E65"/>
  </w:style>
  <w:style w:type="numbering" w:customStyle="1" w:styleId="NoList186">
    <w:name w:val="No List186"/>
    <w:next w:val="NoList"/>
    <w:uiPriority w:val="99"/>
    <w:semiHidden/>
    <w:rsid w:val="00C16E65"/>
  </w:style>
  <w:style w:type="numbering" w:customStyle="1" w:styleId="NoList256">
    <w:name w:val="No List256"/>
    <w:next w:val="NoList"/>
    <w:semiHidden/>
    <w:rsid w:val="00C16E65"/>
  </w:style>
  <w:style w:type="numbering" w:customStyle="1" w:styleId="NoList326">
    <w:name w:val="No List326"/>
    <w:next w:val="NoList"/>
    <w:semiHidden/>
    <w:unhideWhenUsed/>
    <w:rsid w:val="00C16E65"/>
  </w:style>
  <w:style w:type="numbering" w:customStyle="1" w:styleId="1160">
    <w:name w:val="목록 없음116"/>
    <w:next w:val="NoList"/>
    <w:semiHidden/>
    <w:unhideWhenUsed/>
    <w:rsid w:val="00C16E65"/>
  </w:style>
  <w:style w:type="numbering" w:customStyle="1" w:styleId="2160">
    <w:name w:val="목록 없음216"/>
    <w:next w:val="NoList"/>
    <w:semiHidden/>
    <w:rsid w:val="00C16E65"/>
  </w:style>
  <w:style w:type="numbering" w:customStyle="1" w:styleId="NoList426">
    <w:name w:val="No List426"/>
    <w:next w:val="NoList"/>
    <w:semiHidden/>
    <w:unhideWhenUsed/>
    <w:rsid w:val="00C16E65"/>
  </w:style>
  <w:style w:type="numbering" w:customStyle="1" w:styleId="NoList526">
    <w:name w:val="No List526"/>
    <w:next w:val="NoList"/>
    <w:semiHidden/>
    <w:rsid w:val="00C16E65"/>
  </w:style>
  <w:style w:type="numbering" w:customStyle="1" w:styleId="NoList616">
    <w:name w:val="No List616"/>
    <w:next w:val="NoList"/>
    <w:semiHidden/>
    <w:rsid w:val="00C16E65"/>
  </w:style>
  <w:style w:type="numbering" w:customStyle="1" w:styleId="NoList716">
    <w:name w:val="No List716"/>
    <w:next w:val="NoList"/>
    <w:semiHidden/>
    <w:rsid w:val="00C16E65"/>
  </w:style>
  <w:style w:type="numbering" w:customStyle="1" w:styleId="NoList1126">
    <w:name w:val="No List1126"/>
    <w:next w:val="NoList"/>
    <w:semiHidden/>
    <w:rsid w:val="00C16E65"/>
  </w:style>
  <w:style w:type="numbering" w:customStyle="1" w:styleId="NoList2117">
    <w:name w:val="No List2117"/>
    <w:next w:val="NoList"/>
    <w:semiHidden/>
    <w:rsid w:val="00C16E65"/>
  </w:style>
  <w:style w:type="numbering" w:customStyle="1" w:styleId="NoList816">
    <w:name w:val="No List816"/>
    <w:next w:val="NoList"/>
    <w:semiHidden/>
    <w:rsid w:val="00C16E65"/>
  </w:style>
  <w:style w:type="numbering" w:customStyle="1" w:styleId="NoList1216">
    <w:name w:val="No List1216"/>
    <w:next w:val="NoList"/>
    <w:semiHidden/>
    <w:rsid w:val="00C16E65"/>
  </w:style>
  <w:style w:type="numbering" w:customStyle="1" w:styleId="NoList2216">
    <w:name w:val="No List2216"/>
    <w:next w:val="NoList"/>
    <w:semiHidden/>
    <w:rsid w:val="00C16E65"/>
  </w:style>
  <w:style w:type="numbering" w:customStyle="1" w:styleId="NoList916">
    <w:name w:val="No List916"/>
    <w:next w:val="NoList"/>
    <w:semiHidden/>
    <w:rsid w:val="00C16E65"/>
  </w:style>
  <w:style w:type="numbering" w:customStyle="1" w:styleId="NoList1316">
    <w:name w:val="No List1316"/>
    <w:next w:val="NoList"/>
    <w:semiHidden/>
    <w:rsid w:val="00C16E65"/>
  </w:style>
  <w:style w:type="numbering" w:customStyle="1" w:styleId="NoList2316">
    <w:name w:val="No List2316"/>
    <w:next w:val="NoList"/>
    <w:semiHidden/>
    <w:rsid w:val="00C16E65"/>
  </w:style>
  <w:style w:type="numbering" w:customStyle="1" w:styleId="NoList1016">
    <w:name w:val="No List1016"/>
    <w:next w:val="NoList"/>
    <w:semiHidden/>
    <w:rsid w:val="00C16E65"/>
  </w:style>
  <w:style w:type="numbering" w:customStyle="1" w:styleId="NoList1416">
    <w:name w:val="No List1416"/>
    <w:next w:val="NoList"/>
    <w:semiHidden/>
    <w:rsid w:val="00C16E65"/>
  </w:style>
  <w:style w:type="numbering" w:customStyle="1" w:styleId="NoList2416">
    <w:name w:val="No List2416"/>
    <w:next w:val="NoList"/>
    <w:semiHidden/>
    <w:rsid w:val="00C16E65"/>
  </w:style>
  <w:style w:type="numbering" w:customStyle="1" w:styleId="NoList3116">
    <w:name w:val="No List3116"/>
    <w:next w:val="NoList"/>
    <w:semiHidden/>
    <w:rsid w:val="00C16E65"/>
  </w:style>
  <w:style w:type="numbering" w:customStyle="1" w:styleId="NoList4116">
    <w:name w:val="No List4116"/>
    <w:next w:val="NoList"/>
    <w:semiHidden/>
    <w:rsid w:val="00C16E65"/>
  </w:style>
  <w:style w:type="numbering" w:customStyle="1" w:styleId="NoList5116">
    <w:name w:val="No List5116"/>
    <w:next w:val="NoList"/>
    <w:semiHidden/>
    <w:rsid w:val="00C16E65"/>
  </w:style>
  <w:style w:type="numbering" w:customStyle="1" w:styleId="NoList1516">
    <w:name w:val="No List1516"/>
    <w:next w:val="NoList"/>
    <w:semiHidden/>
    <w:rsid w:val="00C16E65"/>
  </w:style>
  <w:style w:type="numbering" w:customStyle="1" w:styleId="NoList1616">
    <w:name w:val="No List1616"/>
    <w:next w:val="NoList"/>
    <w:semiHidden/>
    <w:rsid w:val="00C16E65"/>
  </w:style>
  <w:style w:type="numbering" w:customStyle="1" w:styleId="1161">
    <w:name w:val="无列表116"/>
    <w:next w:val="NoList"/>
    <w:semiHidden/>
    <w:rsid w:val="00C16E65"/>
  </w:style>
  <w:style w:type="numbering" w:customStyle="1" w:styleId="NoList11116">
    <w:name w:val="No List11116"/>
    <w:next w:val="NoList"/>
    <w:semiHidden/>
    <w:rsid w:val="00C16E65"/>
  </w:style>
  <w:style w:type="numbering" w:customStyle="1" w:styleId="NoList196">
    <w:name w:val="No List196"/>
    <w:next w:val="NoList"/>
    <w:uiPriority w:val="99"/>
    <w:semiHidden/>
    <w:unhideWhenUsed/>
    <w:rsid w:val="00C16E65"/>
  </w:style>
  <w:style w:type="numbering" w:customStyle="1" w:styleId="NoList1106">
    <w:name w:val="No List1106"/>
    <w:next w:val="NoList"/>
    <w:uiPriority w:val="99"/>
    <w:semiHidden/>
    <w:rsid w:val="00C16E65"/>
  </w:style>
  <w:style w:type="numbering" w:customStyle="1" w:styleId="NoList266">
    <w:name w:val="No List266"/>
    <w:next w:val="NoList"/>
    <w:semiHidden/>
    <w:rsid w:val="00C16E65"/>
  </w:style>
  <w:style w:type="numbering" w:customStyle="1" w:styleId="NoList336">
    <w:name w:val="No List336"/>
    <w:next w:val="NoList"/>
    <w:semiHidden/>
    <w:unhideWhenUsed/>
    <w:rsid w:val="00C16E65"/>
  </w:style>
  <w:style w:type="numbering" w:customStyle="1" w:styleId="126">
    <w:name w:val="목록 없음126"/>
    <w:next w:val="NoList"/>
    <w:semiHidden/>
    <w:unhideWhenUsed/>
    <w:rsid w:val="00C16E65"/>
  </w:style>
  <w:style w:type="numbering" w:customStyle="1" w:styleId="226">
    <w:name w:val="목록 없음226"/>
    <w:next w:val="NoList"/>
    <w:semiHidden/>
    <w:rsid w:val="00C16E65"/>
  </w:style>
  <w:style w:type="numbering" w:customStyle="1" w:styleId="NoList436">
    <w:name w:val="No List436"/>
    <w:next w:val="NoList"/>
    <w:semiHidden/>
    <w:unhideWhenUsed/>
    <w:rsid w:val="00C16E65"/>
  </w:style>
  <w:style w:type="numbering" w:customStyle="1" w:styleId="NoList536">
    <w:name w:val="No List536"/>
    <w:next w:val="NoList"/>
    <w:semiHidden/>
    <w:rsid w:val="00C16E65"/>
  </w:style>
  <w:style w:type="numbering" w:customStyle="1" w:styleId="NoList626">
    <w:name w:val="No List626"/>
    <w:next w:val="NoList"/>
    <w:semiHidden/>
    <w:rsid w:val="00C16E65"/>
  </w:style>
  <w:style w:type="numbering" w:customStyle="1" w:styleId="NoList726">
    <w:name w:val="No List726"/>
    <w:next w:val="NoList"/>
    <w:semiHidden/>
    <w:rsid w:val="00C16E65"/>
  </w:style>
  <w:style w:type="numbering" w:customStyle="1" w:styleId="NoList1136">
    <w:name w:val="No List1136"/>
    <w:next w:val="NoList"/>
    <w:semiHidden/>
    <w:rsid w:val="00C16E65"/>
  </w:style>
  <w:style w:type="numbering" w:customStyle="1" w:styleId="NoList2126">
    <w:name w:val="No List2126"/>
    <w:next w:val="NoList"/>
    <w:semiHidden/>
    <w:rsid w:val="00C16E65"/>
  </w:style>
  <w:style w:type="numbering" w:customStyle="1" w:styleId="NoList826">
    <w:name w:val="No List826"/>
    <w:next w:val="NoList"/>
    <w:semiHidden/>
    <w:rsid w:val="00C16E65"/>
  </w:style>
  <w:style w:type="numbering" w:customStyle="1" w:styleId="NoList1226">
    <w:name w:val="No List1226"/>
    <w:next w:val="NoList"/>
    <w:semiHidden/>
    <w:rsid w:val="00C16E65"/>
  </w:style>
  <w:style w:type="numbering" w:customStyle="1" w:styleId="NoList2226">
    <w:name w:val="No List2226"/>
    <w:next w:val="NoList"/>
    <w:semiHidden/>
    <w:rsid w:val="00C16E65"/>
  </w:style>
  <w:style w:type="numbering" w:customStyle="1" w:styleId="NoList926">
    <w:name w:val="No List926"/>
    <w:next w:val="NoList"/>
    <w:semiHidden/>
    <w:rsid w:val="00C16E65"/>
  </w:style>
  <w:style w:type="numbering" w:customStyle="1" w:styleId="NoList1326">
    <w:name w:val="No List1326"/>
    <w:next w:val="NoList"/>
    <w:semiHidden/>
    <w:rsid w:val="00C16E65"/>
  </w:style>
  <w:style w:type="numbering" w:customStyle="1" w:styleId="NoList2326">
    <w:name w:val="No List2326"/>
    <w:next w:val="NoList"/>
    <w:semiHidden/>
    <w:rsid w:val="00C16E65"/>
  </w:style>
  <w:style w:type="numbering" w:customStyle="1" w:styleId="NoList1026">
    <w:name w:val="No List1026"/>
    <w:next w:val="NoList"/>
    <w:semiHidden/>
    <w:rsid w:val="00C16E65"/>
  </w:style>
  <w:style w:type="numbering" w:customStyle="1" w:styleId="NoList1426">
    <w:name w:val="No List1426"/>
    <w:next w:val="NoList"/>
    <w:semiHidden/>
    <w:rsid w:val="00C16E65"/>
  </w:style>
  <w:style w:type="numbering" w:customStyle="1" w:styleId="NoList2426">
    <w:name w:val="No List2426"/>
    <w:next w:val="NoList"/>
    <w:semiHidden/>
    <w:rsid w:val="00C16E65"/>
  </w:style>
  <w:style w:type="numbering" w:customStyle="1" w:styleId="NoList3126">
    <w:name w:val="No List3126"/>
    <w:next w:val="NoList"/>
    <w:semiHidden/>
    <w:rsid w:val="00C16E65"/>
  </w:style>
  <w:style w:type="numbering" w:customStyle="1" w:styleId="NoList4126">
    <w:name w:val="No List4126"/>
    <w:next w:val="NoList"/>
    <w:semiHidden/>
    <w:rsid w:val="00C16E65"/>
  </w:style>
  <w:style w:type="numbering" w:customStyle="1" w:styleId="NoList5126">
    <w:name w:val="No List5126"/>
    <w:next w:val="NoList"/>
    <w:semiHidden/>
    <w:rsid w:val="00C16E65"/>
  </w:style>
  <w:style w:type="numbering" w:customStyle="1" w:styleId="NoList1526">
    <w:name w:val="No List1526"/>
    <w:next w:val="NoList"/>
    <w:semiHidden/>
    <w:rsid w:val="00C16E65"/>
  </w:style>
  <w:style w:type="numbering" w:customStyle="1" w:styleId="NoList1626">
    <w:name w:val="No List1626"/>
    <w:next w:val="NoList"/>
    <w:semiHidden/>
    <w:rsid w:val="00C16E65"/>
  </w:style>
  <w:style w:type="numbering" w:customStyle="1" w:styleId="1260">
    <w:name w:val="无列表126"/>
    <w:next w:val="NoList"/>
    <w:semiHidden/>
    <w:rsid w:val="00C16E65"/>
  </w:style>
  <w:style w:type="numbering" w:customStyle="1" w:styleId="NoList11126">
    <w:name w:val="No List11126"/>
    <w:next w:val="NoList"/>
    <w:semiHidden/>
    <w:rsid w:val="00C16E65"/>
  </w:style>
  <w:style w:type="numbering" w:customStyle="1" w:styleId="261">
    <w:name w:val="无列表26"/>
    <w:next w:val="NoList"/>
    <w:uiPriority w:val="99"/>
    <w:semiHidden/>
    <w:unhideWhenUsed/>
    <w:rsid w:val="00C16E65"/>
  </w:style>
  <w:style w:type="numbering" w:customStyle="1" w:styleId="361">
    <w:name w:val="无列表36"/>
    <w:next w:val="NoList"/>
    <w:uiPriority w:val="99"/>
    <w:semiHidden/>
    <w:unhideWhenUsed/>
    <w:rsid w:val="00C16E65"/>
  </w:style>
  <w:style w:type="numbering" w:customStyle="1" w:styleId="NoList206">
    <w:name w:val="No List206"/>
    <w:next w:val="NoList"/>
    <w:semiHidden/>
    <w:rsid w:val="00C16E65"/>
  </w:style>
  <w:style w:type="numbering" w:customStyle="1" w:styleId="NoList276">
    <w:name w:val="No List276"/>
    <w:next w:val="NoList"/>
    <w:uiPriority w:val="99"/>
    <w:semiHidden/>
    <w:unhideWhenUsed/>
    <w:rsid w:val="00C16E65"/>
  </w:style>
  <w:style w:type="numbering" w:customStyle="1" w:styleId="NoList286">
    <w:name w:val="No List286"/>
    <w:next w:val="NoList"/>
    <w:uiPriority w:val="99"/>
    <w:semiHidden/>
    <w:unhideWhenUsed/>
    <w:rsid w:val="00C16E65"/>
  </w:style>
  <w:style w:type="numbering" w:customStyle="1" w:styleId="NoList50">
    <w:name w:val="No List50"/>
    <w:next w:val="NoList"/>
    <w:uiPriority w:val="99"/>
    <w:semiHidden/>
    <w:unhideWhenUsed/>
    <w:rsid w:val="00C16E65"/>
  </w:style>
  <w:style w:type="numbering" w:customStyle="1" w:styleId="NoList130">
    <w:name w:val="No List130"/>
    <w:next w:val="NoList"/>
    <w:semiHidden/>
    <w:unhideWhenUsed/>
    <w:rsid w:val="00C16E65"/>
  </w:style>
  <w:style w:type="numbering" w:customStyle="1" w:styleId="NoList1120">
    <w:name w:val="No List1120"/>
    <w:next w:val="NoList"/>
    <w:semiHidden/>
    <w:rsid w:val="00C16E65"/>
  </w:style>
  <w:style w:type="numbering" w:customStyle="1" w:styleId="NoList230">
    <w:name w:val="No List230"/>
    <w:next w:val="NoList"/>
    <w:semiHidden/>
    <w:rsid w:val="00C16E65"/>
  </w:style>
  <w:style w:type="numbering" w:customStyle="1" w:styleId="NoList320">
    <w:name w:val="No List320"/>
    <w:next w:val="NoList"/>
    <w:semiHidden/>
    <w:unhideWhenUsed/>
    <w:rsid w:val="00C16E65"/>
  </w:style>
  <w:style w:type="numbering" w:customStyle="1" w:styleId="191">
    <w:name w:val="목록 없음19"/>
    <w:next w:val="NoList"/>
    <w:semiHidden/>
    <w:unhideWhenUsed/>
    <w:rsid w:val="00C16E65"/>
  </w:style>
  <w:style w:type="numbering" w:customStyle="1" w:styleId="290">
    <w:name w:val="목록 없음29"/>
    <w:next w:val="NoList"/>
    <w:semiHidden/>
    <w:rsid w:val="00C16E65"/>
  </w:style>
  <w:style w:type="numbering" w:customStyle="1" w:styleId="NoList419">
    <w:name w:val="No List419"/>
    <w:next w:val="NoList"/>
    <w:semiHidden/>
    <w:unhideWhenUsed/>
    <w:rsid w:val="00C16E65"/>
  </w:style>
  <w:style w:type="numbering" w:customStyle="1" w:styleId="NoList510">
    <w:name w:val="No List510"/>
    <w:next w:val="NoList"/>
    <w:semiHidden/>
    <w:rsid w:val="00C16E65"/>
  </w:style>
  <w:style w:type="numbering" w:customStyle="1" w:styleId="NoList69">
    <w:name w:val="No List69"/>
    <w:next w:val="NoList"/>
    <w:semiHidden/>
    <w:rsid w:val="00C16E65"/>
  </w:style>
  <w:style w:type="numbering" w:customStyle="1" w:styleId="NoList79">
    <w:name w:val="No List79"/>
    <w:next w:val="NoList"/>
    <w:semiHidden/>
    <w:rsid w:val="00C16E65"/>
  </w:style>
  <w:style w:type="numbering" w:customStyle="1" w:styleId="NoList2118">
    <w:name w:val="No List2118"/>
    <w:next w:val="NoList"/>
    <w:semiHidden/>
    <w:rsid w:val="00C16E65"/>
  </w:style>
  <w:style w:type="numbering" w:customStyle="1" w:styleId="NoList89">
    <w:name w:val="No List89"/>
    <w:next w:val="NoList"/>
    <w:semiHidden/>
    <w:rsid w:val="00C16E65"/>
  </w:style>
  <w:style w:type="numbering" w:customStyle="1" w:styleId="NoList1217">
    <w:name w:val="No List1217"/>
    <w:next w:val="NoList"/>
    <w:semiHidden/>
    <w:rsid w:val="00C16E65"/>
  </w:style>
  <w:style w:type="numbering" w:customStyle="1" w:styleId="NoList2210">
    <w:name w:val="No List2210"/>
    <w:next w:val="NoList"/>
    <w:semiHidden/>
    <w:rsid w:val="00C16E65"/>
  </w:style>
  <w:style w:type="numbering" w:customStyle="1" w:styleId="NoList99">
    <w:name w:val="No List99"/>
    <w:next w:val="NoList"/>
    <w:semiHidden/>
    <w:rsid w:val="00C16E65"/>
  </w:style>
  <w:style w:type="numbering" w:customStyle="1" w:styleId="NoList139">
    <w:name w:val="No List139"/>
    <w:next w:val="NoList"/>
    <w:semiHidden/>
    <w:rsid w:val="00C16E65"/>
  </w:style>
  <w:style w:type="numbering" w:customStyle="1" w:styleId="NoList239">
    <w:name w:val="No List239"/>
    <w:next w:val="NoList"/>
    <w:semiHidden/>
    <w:rsid w:val="00C16E65"/>
  </w:style>
  <w:style w:type="numbering" w:customStyle="1" w:styleId="NoList109">
    <w:name w:val="No List109"/>
    <w:next w:val="NoList"/>
    <w:semiHidden/>
    <w:rsid w:val="00C16E65"/>
  </w:style>
  <w:style w:type="numbering" w:customStyle="1" w:styleId="NoList149">
    <w:name w:val="No List149"/>
    <w:next w:val="NoList"/>
    <w:semiHidden/>
    <w:rsid w:val="00C16E65"/>
  </w:style>
  <w:style w:type="numbering" w:customStyle="1" w:styleId="NoList249">
    <w:name w:val="No List249"/>
    <w:next w:val="NoList"/>
    <w:semiHidden/>
    <w:rsid w:val="00C16E65"/>
  </w:style>
  <w:style w:type="numbering" w:customStyle="1" w:styleId="NoList3110">
    <w:name w:val="No List3110"/>
    <w:next w:val="NoList"/>
    <w:semiHidden/>
    <w:rsid w:val="00C16E65"/>
  </w:style>
  <w:style w:type="numbering" w:customStyle="1" w:styleId="NoList4110">
    <w:name w:val="No List4110"/>
    <w:next w:val="NoList"/>
    <w:semiHidden/>
    <w:rsid w:val="00C16E65"/>
  </w:style>
  <w:style w:type="numbering" w:customStyle="1" w:styleId="NoList519">
    <w:name w:val="No List519"/>
    <w:next w:val="NoList"/>
    <w:semiHidden/>
    <w:rsid w:val="00C16E65"/>
  </w:style>
  <w:style w:type="numbering" w:customStyle="1" w:styleId="NoList159">
    <w:name w:val="No List159"/>
    <w:next w:val="NoList"/>
    <w:semiHidden/>
    <w:rsid w:val="00C16E65"/>
  </w:style>
  <w:style w:type="numbering" w:customStyle="1" w:styleId="NoList169">
    <w:name w:val="No List169"/>
    <w:next w:val="NoList"/>
    <w:semiHidden/>
    <w:rsid w:val="00C16E65"/>
  </w:style>
  <w:style w:type="numbering" w:customStyle="1" w:styleId="192">
    <w:name w:val="无列表19"/>
    <w:next w:val="NoList"/>
    <w:semiHidden/>
    <w:rsid w:val="00C16E65"/>
  </w:style>
  <w:style w:type="numbering" w:customStyle="1" w:styleId="NoList11117">
    <w:name w:val="No List11117"/>
    <w:next w:val="NoList"/>
    <w:semiHidden/>
    <w:rsid w:val="00C16E65"/>
  </w:style>
  <w:style w:type="numbering" w:customStyle="1" w:styleId="NoList177">
    <w:name w:val="No List177"/>
    <w:next w:val="NoList"/>
    <w:uiPriority w:val="99"/>
    <w:semiHidden/>
    <w:unhideWhenUsed/>
    <w:rsid w:val="00C16E65"/>
  </w:style>
  <w:style w:type="numbering" w:customStyle="1" w:styleId="NoList187">
    <w:name w:val="No List187"/>
    <w:next w:val="NoList"/>
    <w:uiPriority w:val="99"/>
    <w:semiHidden/>
    <w:rsid w:val="00C16E65"/>
  </w:style>
  <w:style w:type="numbering" w:customStyle="1" w:styleId="NoList257">
    <w:name w:val="No List257"/>
    <w:next w:val="NoList"/>
    <w:semiHidden/>
    <w:rsid w:val="00C16E65"/>
  </w:style>
  <w:style w:type="numbering" w:customStyle="1" w:styleId="NoList327">
    <w:name w:val="No List327"/>
    <w:next w:val="NoList"/>
    <w:semiHidden/>
    <w:unhideWhenUsed/>
    <w:rsid w:val="00C16E65"/>
  </w:style>
  <w:style w:type="numbering" w:customStyle="1" w:styleId="1170">
    <w:name w:val="목록 없음117"/>
    <w:next w:val="NoList"/>
    <w:semiHidden/>
    <w:unhideWhenUsed/>
    <w:rsid w:val="00C16E65"/>
  </w:style>
  <w:style w:type="numbering" w:customStyle="1" w:styleId="217">
    <w:name w:val="목록 없음217"/>
    <w:next w:val="NoList"/>
    <w:semiHidden/>
    <w:rsid w:val="00C16E65"/>
  </w:style>
  <w:style w:type="numbering" w:customStyle="1" w:styleId="NoList427">
    <w:name w:val="No List427"/>
    <w:next w:val="NoList"/>
    <w:semiHidden/>
    <w:unhideWhenUsed/>
    <w:rsid w:val="00C16E65"/>
  </w:style>
  <w:style w:type="numbering" w:customStyle="1" w:styleId="NoList527">
    <w:name w:val="No List527"/>
    <w:next w:val="NoList"/>
    <w:semiHidden/>
    <w:rsid w:val="00C16E65"/>
  </w:style>
  <w:style w:type="numbering" w:customStyle="1" w:styleId="NoList617">
    <w:name w:val="No List617"/>
    <w:next w:val="NoList"/>
    <w:semiHidden/>
    <w:rsid w:val="00C16E65"/>
  </w:style>
  <w:style w:type="numbering" w:customStyle="1" w:styleId="NoList717">
    <w:name w:val="No List717"/>
    <w:next w:val="NoList"/>
    <w:semiHidden/>
    <w:rsid w:val="00C16E65"/>
  </w:style>
  <w:style w:type="numbering" w:customStyle="1" w:styleId="NoList1127">
    <w:name w:val="No List1127"/>
    <w:next w:val="NoList"/>
    <w:semiHidden/>
    <w:rsid w:val="00C16E65"/>
  </w:style>
  <w:style w:type="numbering" w:customStyle="1" w:styleId="NoList2119">
    <w:name w:val="No List2119"/>
    <w:next w:val="NoList"/>
    <w:semiHidden/>
    <w:rsid w:val="00C16E65"/>
  </w:style>
  <w:style w:type="numbering" w:customStyle="1" w:styleId="NoList817">
    <w:name w:val="No List817"/>
    <w:next w:val="NoList"/>
    <w:semiHidden/>
    <w:rsid w:val="00C16E65"/>
  </w:style>
  <w:style w:type="numbering" w:customStyle="1" w:styleId="NoList1218">
    <w:name w:val="No List1218"/>
    <w:next w:val="NoList"/>
    <w:semiHidden/>
    <w:rsid w:val="00C16E65"/>
  </w:style>
  <w:style w:type="numbering" w:customStyle="1" w:styleId="NoList2217">
    <w:name w:val="No List2217"/>
    <w:next w:val="NoList"/>
    <w:semiHidden/>
    <w:rsid w:val="00C16E65"/>
  </w:style>
  <w:style w:type="numbering" w:customStyle="1" w:styleId="NoList917">
    <w:name w:val="No List917"/>
    <w:next w:val="NoList"/>
    <w:semiHidden/>
    <w:rsid w:val="00C16E65"/>
  </w:style>
  <w:style w:type="numbering" w:customStyle="1" w:styleId="NoList1317">
    <w:name w:val="No List1317"/>
    <w:next w:val="NoList"/>
    <w:semiHidden/>
    <w:rsid w:val="00C16E65"/>
  </w:style>
  <w:style w:type="numbering" w:customStyle="1" w:styleId="NoList2317">
    <w:name w:val="No List2317"/>
    <w:next w:val="NoList"/>
    <w:semiHidden/>
    <w:rsid w:val="00C16E65"/>
  </w:style>
  <w:style w:type="numbering" w:customStyle="1" w:styleId="NoList1017">
    <w:name w:val="No List1017"/>
    <w:next w:val="NoList"/>
    <w:semiHidden/>
    <w:rsid w:val="00C16E65"/>
  </w:style>
  <w:style w:type="numbering" w:customStyle="1" w:styleId="NoList1417">
    <w:name w:val="No List1417"/>
    <w:next w:val="NoList"/>
    <w:semiHidden/>
    <w:rsid w:val="00C16E65"/>
  </w:style>
  <w:style w:type="numbering" w:customStyle="1" w:styleId="NoList2417">
    <w:name w:val="No List2417"/>
    <w:next w:val="NoList"/>
    <w:semiHidden/>
    <w:rsid w:val="00C16E65"/>
  </w:style>
  <w:style w:type="numbering" w:customStyle="1" w:styleId="NoList3117">
    <w:name w:val="No List3117"/>
    <w:next w:val="NoList"/>
    <w:semiHidden/>
    <w:rsid w:val="00C16E65"/>
  </w:style>
  <w:style w:type="numbering" w:customStyle="1" w:styleId="NoList4117">
    <w:name w:val="No List4117"/>
    <w:next w:val="NoList"/>
    <w:semiHidden/>
    <w:rsid w:val="00C16E65"/>
  </w:style>
  <w:style w:type="numbering" w:customStyle="1" w:styleId="NoList5117">
    <w:name w:val="No List5117"/>
    <w:next w:val="NoList"/>
    <w:semiHidden/>
    <w:rsid w:val="00C16E65"/>
  </w:style>
  <w:style w:type="numbering" w:customStyle="1" w:styleId="NoList1517">
    <w:name w:val="No List1517"/>
    <w:next w:val="NoList"/>
    <w:semiHidden/>
    <w:rsid w:val="00C16E65"/>
  </w:style>
  <w:style w:type="numbering" w:customStyle="1" w:styleId="NoList1617">
    <w:name w:val="No List1617"/>
    <w:next w:val="NoList"/>
    <w:semiHidden/>
    <w:rsid w:val="00C16E65"/>
  </w:style>
  <w:style w:type="numbering" w:customStyle="1" w:styleId="1171">
    <w:name w:val="无列表117"/>
    <w:next w:val="NoList"/>
    <w:semiHidden/>
    <w:rsid w:val="00C16E65"/>
  </w:style>
  <w:style w:type="numbering" w:customStyle="1" w:styleId="NoList11118">
    <w:name w:val="No List11118"/>
    <w:next w:val="NoList"/>
    <w:semiHidden/>
    <w:rsid w:val="00C16E65"/>
  </w:style>
  <w:style w:type="numbering" w:customStyle="1" w:styleId="NoList197">
    <w:name w:val="No List197"/>
    <w:next w:val="NoList"/>
    <w:uiPriority w:val="99"/>
    <w:semiHidden/>
    <w:unhideWhenUsed/>
    <w:rsid w:val="00C16E65"/>
  </w:style>
  <w:style w:type="numbering" w:customStyle="1" w:styleId="NoList1107">
    <w:name w:val="No List1107"/>
    <w:next w:val="NoList"/>
    <w:uiPriority w:val="99"/>
    <w:semiHidden/>
    <w:rsid w:val="00C16E65"/>
  </w:style>
  <w:style w:type="numbering" w:customStyle="1" w:styleId="NoList267">
    <w:name w:val="No List267"/>
    <w:next w:val="NoList"/>
    <w:semiHidden/>
    <w:rsid w:val="00C16E65"/>
  </w:style>
  <w:style w:type="numbering" w:customStyle="1" w:styleId="NoList337">
    <w:name w:val="No List337"/>
    <w:next w:val="NoList"/>
    <w:semiHidden/>
    <w:unhideWhenUsed/>
    <w:rsid w:val="00C16E65"/>
  </w:style>
  <w:style w:type="numbering" w:customStyle="1" w:styleId="127">
    <w:name w:val="목록 없음127"/>
    <w:next w:val="NoList"/>
    <w:semiHidden/>
    <w:unhideWhenUsed/>
    <w:rsid w:val="00C16E65"/>
  </w:style>
  <w:style w:type="numbering" w:customStyle="1" w:styleId="227">
    <w:name w:val="목록 없음227"/>
    <w:next w:val="NoList"/>
    <w:semiHidden/>
    <w:rsid w:val="00C16E65"/>
  </w:style>
  <w:style w:type="numbering" w:customStyle="1" w:styleId="NoList437">
    <w:name w:val="No List437"/>
    <w:next w:val="NoList"/>
    <w:semiHidden/>
    <w:unhideWhenUsed/>
    <w:rsid w:val="00C16E65"/>
  </w:style>
  <w:style w:type="numbering" w:customStyle="1" w:styleId="NoList537">
    <w:name w:val="No List537"/>
    <w:next w:val="NoList"/>
    <w:semiHidden/>
    <w:rsid w:val="00C16E65"/>
  </w:style>
  <w:style w:type="numbering" w:customStyle="1" w:styleId="NoList627">
    <w:name w:val="No List627"/>
    <w:next w:val="NoList"/>
    <w:semiHidden/>
    <w:rsid w:val="00C16E65"/>
  </w:style>
  <w:style w:type="numbering" w:customStyle="1" w:styleId="NoList727">
    <w:name w:val="No List727"/>
    <w:next w:val="NoList"/>
    <w:semiHidden/>
    <w:rsid w:val="00C16E65"/>
  </w:style>
  <w:style w:type="numbering" w:customStyle="1" w:styleId="NoList1137">
    <w:name w:val="No List1137"/>
    <w:next w:val="NoList"/>
    <w:semiHidden/>
    <w:rsid w:val="00C16E65"/>
  </w:style>
  <w:style w:type="numbering" w:customStyle="1" w:styleId="NoList2127">
    <w:name w:val="No List2127"/>
    <w:next w:val="NoList"/>
    <w:semiHidden/>
    <w:rsid w:val="00C16E65"/>
  </w:style>
  <w:style w:type="numbering" w:customStyle="1" w:styleId="NoList827">
    <w:name w:val="No List827"/>
    <w:next w:val="NoList"/>
    <w:semiHidden/>
    <w:rsid w:val="00C16E65"/>
  </w:style>
  <w:style w:type="numbering" w:customStyle="1" w:styleId="NoList1227">
    <w:name w:val="No List1227"/>
    <w:next w:val="NoList"/>
    <w:semiHidden/>
    <w:rsid w:val="00C16E65"/>
  </w:style>
  <w:style w:type="numbering" w:customStyle="1" w:styleId="NoList2227">
    <w:name w:val="No List2227"/>
    <w:next w:val="NoList"/>
    <w:semiHidden/>
    <w:rsid w:val="00C16E65"/>
  </w:style>
  <w:style w:type="numbering" w:customStyle="1" w:styleId="NoList927">
    <w:name w:val="No List927"/>
    <w:next w:val="NoList"/>
    <w:semiHidden/>
    <w:rsid w:val="00C16E65"/>
  </w:style>
  <w:style w:type="numbering" w:customStyle="1" w:styleId="NoList1327">
    <w:name w:val="No List1327"/>
    <w:next w:val="NoList"/>
    <w:semiHidden/>
    <w:rsid w:val="00C16E65"/>
  </w:style>
  <w:style w:type="numbering" w:customStyle="1" w:styleId="NoList2327">
    <w:name w:val="No List2327"/>
    <w:next w:val="NoList"/>
    <w:semiHidden/>
    <w:rsid w:val="00C16E65"/>
  </w:style>
  <w:style w:type="numbering" w:customStyle="1" w:styleId="NoList1027">
    <w:name w:val="No List1027"/>
    <w:next w:val="NoList"/>
    <w:semiHidden/>
    <w:rsid w:val="00C16E65"/>
  </w:style>
  <w:style w:type="numbering" w:customStyle="1" w:styleId="NoList1427">
    <w:name w:val="No List1427"/>
    <w:next w:val="NoList"/>
    <w:semiHidden/>
    <w:rsid w:val="00C16E65"/>
  </w:style>
  <w:style w:type="numbering" w:customStyle="1" w:styleId="NoList2427">
    <w:name w:val="No List2427"/>
    <w:next w:val="NoList"/>
    <w:semiHidden/>
    <w:rsid w:val="00C16E65"/>
  </w:style>
  <w:style w:type="numbering" w:customStyle="1" w:styleId="NoList3127">
    <w:name w:val="No List3127"/>
    <w:next w:val="NoList"/>
    <w:semiHidden/>
    <w:rsid w:val="00C16E65"/>
  </w:style>
  <w:style w:type="numbering" w:customStyle="1" w:styleId="NoList4127">
    <w:name w:val="No List4127"/>
    <w:next w:val="NoList"/>
    <w:semiHidden/>
    <w:rsid w:val="00C16E65"/>
  </w:style>
  <w:style w:type="numbering" w:customStyle="1" w:styleId="NoList5127">
    <w:name w:val="No List5127"/>
    <w:next w:val="NoList"/>
    <w:semiHidden/>
    <w:rsid w:val="00C16E65"/>
  </w:style>
  <w:style w:type="numbering" w:customStyle="1" w:styleId="NoList1527">
    <w:name w:val="No List1527"/>
    <w:next w:val="NoList"/>
    <w:semiHidden/>
    <w:rsid w:val="00C16E65"/>
  </w:style>
  <w:style w:type="numbering" w:customStyle="1" w:styleId="NoList1627">
    <w:name w:val="No List1627"/>
    <w:next w:val="NoList"/>
    <w:semiHidden/>
    <w:rsid w:val="00C16E65"/>
  </w:style>
  <w:style w:type="numbering" w:customStyle="1" w:styleId="1270">
    <w:name w:val="无列表127"/>
    <w:next w:val="NoList"/>
    <w:semiHidden/>
    <w:rsid w:val="00C16E65"/>
  </w:style>
  <w:style w:type="numbering" w:customStyle="1" w:styleId="NoList11127">
    <w:name w:val="No List11127"/>
    <w:next w:val="NoList"/>
    <w:semiHidden/>
    <w:rsid w:val="00C16E65"/>
  </w:style>
  <w:style w:type="numbering" w:customStyle="1" w:styleId="271">
    <w:name w:val="无列表27"/>
    <w:next w:val="NoList"/>
    <w:uiPriority w:val="99"/>
    <w:semiHidden/>
    <w:unhideWhenUsed/>
    <w:rsid w:val="00C16E65"/>
  </w:style>
  <w:style w:type="numbering" w:customStyle="1" w:styleId="370">
    <w:name w:val="无列表37"/>
    <w:next w:val="NoList"/>
    <w:uiPriority w:val="99"/>
    <w:semiHidden/>
    <w:unhideWhenUsed/>
    <w:rsid w:val="00C16E65"/>
  </w:style>
  <w:style w:type="numbering" w:customStyle="1" w:styleId="NoList207">
    <w:name w:val="No List207"/>
    <w:next w:val="NoList"/>
    <w:semiHidden/>
    <w:rsid w:val="00C16E65"/>
  </w:style>
  <w:style w:type="numbering" w:customStyle="1" w:styleId="NoList277">
    <w:name w:val="No List277"/>
    <w:next w:val="NoList"/>
    <w:uiPriority w:val="99"/>
    <w:semiHidden/>
    <w:unhideWhenUsed/>
    <w:rsid w:val="00C16E65"/>
  </w:style>
  <w:style w:type="numbering" w:customStyle="1" w:styleId="NoList287">
    <w:name w:val="No List287"/>
    <w:next w:val="NoList"/>
    <w:uiPriority w:val="99"/>
    <w:semiHidden/>
    <w:unhideWhenUsed/>
    <w:rsid w:val="00C16E65"/>
  </w:style>
  <w:style w:type="numbering" w:customStyle="1" w:styleId="NoList1111111">
    <w:name w:val="No List1111111"/>
    <w:next w:val="NoList"/>
    <w:semiHidden/>
    <w:rsid w:val="00C16E65"/>
  </w:style>
  <w:style w:type="numbering" w:customStyle="1" w:styleId="NoList2911">
    <w:name w:val="No List2911"/>
    <w:next w:val="NoList"/>
    <w:uiPriority w:val="99"/>
    <w:semiHidden/>
    <w:unhideWhenUsed/>
    <w:rsid w:val="00C16E65"/>
  </w:style>
  <w:style w:type="numbering" w:customStyle="1" w:styleId="NoList11411">
    <w:name w:val="No List11411"/>
    <w:next w:val="NoList"/>
    <w:semiHidden/>
    <w:unhideWhenUsed/>
    <w:rsid w:val="00C16E65"/>
  </w:style>
  <w:style w:type="numbering" w:customStyle="1" w:styleId="NoList11511">
    <w:name w:val="No List11511"/>
    <w:next w:val="NoList"/>
    <w:semiHidden/>
    <w:rsid w:val="00C16E65"/>
  </w:style>
  <w:style w:type="numbering" w:customStyle="1" w:styleId="NoList21011">
    <w:name w:val="No List21011"/>
    <w:next w:val="NoList"/>
    <w:semiHidden/>
    <w:rsid w:val="00C16E65"/>
  </w:style>
  <w:style w:type="numbering" w:customStyle="1" w:styleId="NoList3411">
    <w:name w:val="No List3411"/>
    <w:next w:val="NoList"/>
    <w:semiHidden/>
    <w:unhideWhenUsed/>
    <w:rsid w:val="00C16E65"/>
  </w:style>
  <w:style w:type="numbering" w:customStyle="1" w:styleId="13110">
    <w:name w:val="목록 없음1311"/>
    <w:next w:val="NoList"/>
    <w:semiHidden/>
    <w:unhideWhenUsed/>
    <w:rsid w:val="00C16E65"/>
  </w:style>
  <w:style w:type="numbering" w:customStyle="1" w:styleId="2311">
    <w:name w:val="목록 없음2311"/>
    <w:next w:val="NoList"/>
    <w:semiHidden/>
    <w:rsid w:val="00C16E65"/>
  </w:style>
  <w:style w:type="numbering" w:customStyle="1" w:styleId="NoList4411">
    <w:name w:val="No List4411"/>
    <w:next w:val="NoList"/>
    <w:semiHidden/>
    <w:unhideWhenUsed/>
    <w:rsid w:val="00C16E65"/>
  </w:style>
  <w:style w:type="numbering" w:customStyle="1" w:styleId="NoList5411">
    <w:name w:val="No List5411"/>
    <w:next w:val="NoList"/>
    <w:semiHidden/>
    <w:rsid w:val="00C16E65"/>
  </w:style>
  <w:style w:type="numbering" w:customStyle="1" w:styleId="NoList6311">
    <w:name w:val="No List6311"/>
    <w:next w:val="NoList"/>
    <w:semiHidden/>
    <w:rsid w:val="00C16E65"/>
  </w:style>
  <w:style w:type="numbering" w:customStyle="1" w:styleId="NoList7311">
    <w:name w:val="No List7311"/>
    <w:next w:val="NoList"/>
    <w:semiHidden/>
    <w:rsid w:val="00C16E65"/>
  </w:style>
  <w:style w:type="numbering" w:customStyle="1" w:styleId="NoList21311">
    <w:name w:val="No List21311"/>
    <w:next w:val="NoList"/>
    <w:semiHidden/>
    <w:rsid w:val="00C16E65"/>
  </w:style>
  <w:style w:type="numbering" w:customStyle="1" w:styleId="NoList8311">
    <w:name w:val="No List8311"/>
    <w:next w:val="NoList"/>
    <w:semiHidden/>
    <w:rsid w:val="00C16E65"/>
  </w:style>
  <w:style w:type="numbering" w:customStyle="1" w:styleId="NoList12311">
    <w:name w:val="No List12311"/>
    <w:next w:val="NoList"/>
    <w:semiHidden/>
    <w:rsid w:val="00C16E65"/>
  </w:style>
  <w:style w:type="numbering" w:customStyle="1" w:styleId="NoList22311">
    <w:name w:val="No List22311"/>
    <w:next w:val="NoList"/>
    <w:semiHidden/>
    <w:rsid w:val="00C16E65"/>
  </w:style>
  <w:style w:type="numbering" w:customStyle="1" w:styleId="NoList9311">
    <w:name w:val="No List9311"/>
    <w:next w:val="NoList"/>
    <w:semiHidden/>
    <w:rsid w:val="00C16E65"/>
  </w:style>
  <w:style w:type="numbering" w:customStyle="1" w:styleId="NoList13311">
    <w:name w:val="No List13311"/>
    <w:next w:val="NoList"/>
    <w:semiHidden/>
    <w:rsid w:val="00C16E65"/>
  </w:style>
  <w:style w:type="numbering" w:customStyle="1" w:styleId="NoList23311">
    <w:name w:val="No List23311"/>
    <w:next w:val="NoList"/>
    <w:semiHidden/>
    <w:rsid w:val="00C16E65"/>
  </w:style>
  <w:style w:type="numbering" w:customStyle="1" w:styleId="NoList10311">
    <w:name w:val="No List10311"/>
    <w:next w:val="NoList"/>
    <w:semiHidden/>
    <w:rsid w:val="00C16E65"/>
  </w:style>
  <w:style w:type="numbering" w:customStyle="1" w:styleId="NoList14311">
    <w:name w:val="No List14311"/>
    <w:next w:val="NoList"/>
    <w:semiHidden/>
    <w:rsid w:val="00C16E65"/>
  </w:style>
  <w:style w:type="numbering" w:customStyle="1" w:styleId="NoList24311">
    <w:name w:val="No List24311"/>
    <w:next w:val="NoList"/>
    <w:semiHidden/>
    <w:rsid w:val="00C16E65"/>
  </w:style>
  <w:style w:type="numbering" w:customStyle="1" w:styleId="NoList31311">
    <w:name w:val="No List31311"/>
    <w:next w:val="NoList"/>
    <w:semiHidden/>
    <w:rsid w:val="00C16E65"/>
  </w:style>
  <w:style w:type="numbering" w:customStyle="1" w:styleId="NoList41311">
    <w:name w:val="No List41311"/>
    <w:next w:val="NoList"/>
    <w:semiHidden/>
    <w:rsid w:val="00C16E65"/>
  </w:style>
  <w:style w:type="numbering" w:customStyle="1" w:styleId="NoList51311">
    <w:name w:val="No List51311"/>
    <w:next w:val="NoList"/>
    <w:semiHidden/>
    <w:rsid w:val="00C16E65"/>
  </w:style>
  <w:style w:type="numbering" w:customStyle="1" w:styleId="NoList15311">
    <w:name w:val="No List15311"/>
    <w:next w:val="NoList"/>
    <w:semiHidden/>
    <w:rsid w:val="00C16E65"/>
  </w:style>
  <w:style w:type="numbering" w:customStyle="1" w:styleId="NoList16311">
    <w:name w:val="No List16311"/>
    <w:next w:val="NoList"/>
    <w:semiHidden/>
    <w:rsid w:val="00C16E65"/>
  </w:style>
  <w:style w:type="numbering" w:customStyle="1" w:styleId="13111">
    <w:name w:val="无列表1311"/>
    <w:next w:val="NoList"/>
    <w:semiHidden/>
    <w:rsid w:val="00C16E65"/>
  </w:style>
  <w:style w:type="numbering" w:customStyle="1" w:styleId="NoList111311">
    <w:name w:val="No List111311"/>
    <w:next w:val="NoList"/>
    <w:semiHidden/>
    <w:rsid w:val="00C16E65"/>
  </w:style>
  <w:style w:type="numbering" w:customStyle="1" w:styleId="NoList17111">
    <w:name w:val="No List17111"/>
    <w:next w:val="NoList"/>
    <w:uiPriority w:val="99"/>
    <w:semiHidden/>
    <w:unhideWhenUsed/>
    <w:rsid w:val="00C16E65"/>
  </w:style>
  <w:style w:type="numbering" w:customStyle="1" w:styleId="NoList18111">
    <w:name w:val="No List18111"/>
    <w:next w:val="NoList"/>
    <w:uiPriority w:val="99"/>
    <w:semiHidden/>
    <w:rsid w:val="00C16E65"/>
  </w:style>
  <w:style w:type="numbering" w:customStyle="1" w:styleId="NoList25111">
    <w:name w:val="No List25111"/>
    <w:next w:val="NoList"/>
    <w:semiHidden/>
    <w:rsid w:val="00C16E65"/>
  </w:style>
  <w:style w:type="numbering" w:customStyle="1" w:styleId="NoList32111">
    <w:name w:val="No List32111"/>
    <w:next w:val="NoList"/>
    <w:semiHidden/>
    <w:unhideWhenUsed/>
    <w:rsid w:val="00C16E65"/>
  </w:style>
  <w:style w:type="numbering" w:customStyle="1" w:styleId="111110">
    <w:name w:val="목록 없음11111"/>
    <w:next w:val="NoList"/>
    <w:semiHidden/>
    <w:unhideWhenUsed/>
    <w:rsid w:val="00C16E65"/>
  </w:style>
  <w:style w:type="numbering" w:customStyle="1" w:styleId="21111">
    <w:name w:val="목록 없음21111"/>
    <w:next w:val="NoList"/>
    <w:semiHidden/>
    <w:rsid w:val="00C16E65"/>
  </w:style>
  <w:style w:type="numbering" w:customStyle="1" w:styleId="NoList42111">
    <w:name w:val="No List42111"/>
    <w:next w:val="NoList"/>
    <w:semiHidden/>
    <w:unhideWhenUsed/>
    <w:rsid w:val="00C16E65"/>
  </w:style>
  <w:style w:type="numbering" w:customStyle="1" w:styleId="NoList52111">
    <w:name w:val="No List52111"/>
    <w:next w:val="NoList"/>
    <w:semiHidden/>
    <w:rsid w:val="00C16E65"/>
  </w:style>
  <w:style w:type="numbering" w:customStyle="1" w:styleId="NoList61111">
    <w:name w:val="No List61111"/>
    <w:next w:val="NoList"/>
    <w:semiHidden/>
    <w:rsid w:val="00C16E65"/>
  </w:style>
  <w:style w:type="numbering" w:customStyle="1" w:styleId="NoList71111">
    <w:name w:val="No List71111"/>
    <w:next w:val="NoList"/>
    <w:semiHidden/>
    <w:rsid w:val="00C16E65"/>
  </w:style>
  <w:style w:type="numbering" w:customStyle="1" w:styleId="NoList112111">
    <w:name w:val="No List112111"/>
    <w:next w:val="NoList"/>
    <w:semiHidden/>
    <w:rsid w:val="00C16E65"/>
  </w:style>
  <w:style w:type="numbering" w:customStyle="1" w:styleId="NoList211111">
    <w:name w:val="No List211111"/>
    <w:next w:val="NoList"/>
    <w:semiHidden/>
    <w:rsid w:val="00C16E65"/>
  </w:style>
  <w:style w:type="numbering" w:customStyle="1" w:styleId="NoList81111">
    <w:name w:val="No List81111"/>
    <w:next w:val="NoList"/>
    <w:semiHidden/>
    <w:rsid w:val="00C16E65"/>
  </w:style>
  <w:style w:type="numbering" w:customStyle="1" w:styleId="NoList121111">
    <w:name w:val="No List121111"/>
    <w:next w:val="NoList"/>
    <w:semiHidden/>
    <w:rsid w:val="00C16E65"/>
  </w:style>
  <w:style w:type="numbering" w:customStyle="1" w:styleId="NoList221111">
    <w:name w:val="No List221111"/>
    <w:next w:val="NoList"/>
    <w:semiHidden/>
    <w:rsid w:val="00C16E65"/>
  </w:style>
  <w:style w:type="numbering" w:customStyle="1" w:styleId="NoList91111">
    <w:name w:val="No List91111"/>
    <w:next w:val="NoList"/>
    <w:semiHidden/>
    <w:rsid w:val="00C16E65"/>
  </w:style>
  <w:style w:type="numbering" w:customStyle="1" w:styleId="NoList131111">
    <w:name w:val="No List131111"/>
    <w:next w:val="NoList"/>
    <w:semiHidden/>
    <w:rsid w:val="00C16E65"/>
  </w:style>
  <w:style w:type="numbering" w:customStyle="1" w:styleId="NoList231111">
    <w:name w:val="No List231111"/>
    <w:next w:val="NoList"/>
    <w:semiHidden/>
    <w:rsid w:val="00C16E65"/>
  </w:style>
  <w:style w:type="numbering" w:customStyle="1" w:styleId="NoList101111">
    <w:name w:val="No List101111"/>
    <w:next w:val="NoList"/>
    <w:semiHidden/>
    <w:rsid w:val="00C16E65"/>
  </w:style>
  <w:style w:type="numbering" w:customStyle="1" w:styleId="NoList141111">
    <w:name w:val="No List141111"/>
    <w:next w:val="NoList"/>
    <w:semiHidden/>
    <w:rsid w:val="00C16E65"/>
  </w:style>
  <w:style w:type="numbering" w:customStyle="1" w:styleId="NoList241111">
    <w:name w:val="No List241111"/>
    <w:next w:val="NoList"/>
    <w:semiHidden/>
    <w:rsid w:val="00C16E65"/>
  </w:style>
  <w:style w:type="numbering" w:customStyle="1" w:styleId="NoList311111">
    <w:name w:val="No List311111"/>
    <w:next w:val="NoList"/>
    <w:semiHidden/>
    <w:rsid w:val="00C16E65"/>
  </w:style>
  <w:style w:type="numbering" w:customStyle="1" w:styleId="NoList411111">
    <w:name w:val="No List411111"/>
    <w:next w:val="NoList"/>
    <w:semiHidden/>
    <w:rsid w:val="00C16E65"/>
  </w:style>
  <w:style w:type="numbering" w:customStyle="1" w:styleId="NoList511111">
    <w:name w:val="No List511111"/>
    <w:next w:val="NoList"/>
    <w:semiHidden/>
    <w:rsid w:val="00C16E65"/>
  </w:style>
  <w:style w:type="numbering" w:customStyle="1" w:styleId="NoList151111">
    <w:name w:val="No List151111"/>
    <w:next w:val="NoList"/>
    <w:semiHidden/>
    <w:rsid w:val="00C16E65"/>
  </w:style>
  <w:style w:type="numbering" w:customStyle="1" w:styleId="NoList161111">
    <w:name w:val="No List161111"/>
    <w:next w:val="NoList"/>
    <w:semiHidden/>
    <w:rsid w:val="00C16E65"/>
  </w:style>
  <w:style w:type="numbering" w:customStyle="1" w:styleId="111111">
    <w:name w:val="无列表11111"/>
    <w:next w:val="NoList"/>
    <w:semiHidden/>
    <w:rsid w:val="00C16E65"/>
  </w:style>
  <w:style w:type="numbering" w:customStyle="1" w:styleId="NoList19111">
    <w:name w:val="No List19111"/>
    <w:next w:val="NoList"/>
    <w:uiPriority w:val="99"/>
    <w:semiHidden/>
    <w:unhideWhenUsed/>
    <w:rsid w:val="00C16E65"/>
  </w:style>
  <w:style w:type="numbering" w:customStyle="1" w:styleId="NoList110111">
    <w:name w:val="No List110111"/>
    <w:next w:val="NoList"/>
    <w:uiPriority w:val="99"/>
    <w:semiHidden/>
    <w:rsid w:val="00C16E65"/>
  </w:style>
  <w:style w:type="numbering" w:customStyle="1" w:styleId="NoList26111">
    <w:name w:val="No List26111"/>
    <w:next w:val="NoList"/>
    <w:semiHidden/>
    <w:rsid w:val="00C16E65"/>
  </w:style>
  <w:style w:type="numbering" w:customStyle="1" w:styleId="NoList33111">
    <w:name w:val="No List33111"/>
    <w:next w:val="NoList"/>
    <w:semiHidden/>
    <w:unhideWhenUsed/>
    <w:rsid w:val="00C16E65"/>
  </w:style>
  <w:style w:type="numbering" w:customStyle="1" w:styleId="121110">
    <w:name w:val="목록 없음12111"/>
    <w:next w:val="NoList"/>
    <w:semiHidden/>
    <w:unhideWhenUsed/>
    <w:rsid w:val="00C16E65"/>
  </w:style>
  <w:style w:type="numbering" w:customStyle="1" w:styleId="22111">
    <w:name w:val="목록 없음22111"/>
    <w:next w:val="NoList"/>
    <w:semiHidden/>
    <w:rsid w:val="00C16E65"/>
  </w:style>
  <w:style w:type="numbering" w:customStyle="1" w:styleId="NoList43111">
    <w:name w:val="No List43111"/>
    <w:next w:val="NoList"/>
    <w:semiHidden/>
    <w:unhideWhenUsed/>
    <w:rsid w:val="00C16E65"/>
  </w:style>
  <w:style w:type="numbering" w:customStyle="1" w:styleId="NoList53111">
    <w:name w:val="No List53111"/>
    <w:next w:val="NoList"/>
    <w:semiHidden/>
    <w:rsid w:val="00C16E65"/>
  </w:style>
  <w:style w:type="numbering" w:customStyle="1" w:styleId="NoList62111">
    <w:name w:val="No List62111"/>
    <w:next w:val="NoList"/>
    <w:semiHidden/>
    <w:rsid w:val="00C16E65"/>
  </w:style>
  <w:style w:type="numbering" w:customStyle="1" w:styleId="NoList72111">
    <w:name w:val="No List72111"/>
    <w:next w:val="NoList"/>
    <w:semiHidden/>
    <w:rsid w:val="00C16E65"/>
  </w:style>
  <w:style w:type="numbering" w:customStyle="1" w:styleId="NoList113111">
    <w:name w:val="No List113111"/>
    <w:next w:val="NoList"/>
    <w:semiHidden/>
    <w:rsid w:val="00C16E65"/>
  </w:style>
  <w:style w:type="numbering" w:customStyle="1" w:styleId="NoList212111">
    <w:name w:val="No List212111"/>
    <w:next w:val="NoList"/>
    <w:semiHidden/>
    <w:rsid w:val="00C16E65"/>
  </w:style>
  <w:style w:type="numbering" w:customStyle="1" w:styleId="NoList82111">
    <w:name w:val="No List82111"/>
    <w:next w:val="NoList"/>
    <w:semiHidden/>
    <w:rsid w:val="00C16E65"/>
  </w:style>
  <w:style w:type="numbering" w:customStyle="1" w:styleId="NoList122111">
    <w:name w:val="No List122111"/>
    <w:next w:val="NoList"/>
    <w:semiHidden/>
    <w:rsid w:val="00C16E65"/>
  </w:style>
  <w:style w:type="numbering" w:customStyle="1" w:styleId="NoList222111">
    <w:name w:val="No List222111"/>
    <w:next w:val="NoList"/>
    <w:semiHidden/>
    <w:rsid w:val="00C16E65"/>
  </w:style>
  <w:style w:type="numbering" w:customStyle="1" w:styleId="NoList92111">
    <w:name w:val="No List92111"/>
    <w:next w:val="NoList"/>
    <w:semiHidden/>
    <w:rsid w:val="00C16E65"/>
  </w:style>
  <w:style w:type="numbering" w:customStyle="1" w:styleId="NoList132111">
    <w:name w:val="No List132111"/>
    <w:next w:val="NoList"/>
    <w:semiHidden/>
    <w:rsid w:val="00C16E65"/>
  </w:style>
  <w:style w:type="numbering" w:customStyle="1" w:styleId="NoList232111">
    <w:name w:val="No List232111"/>
    <w:next w:val="NoList"/>
    <w:semiHidden/>
    <w:rsid w:val="00C16E65"/>
  </w:style>
  <w:style w:type="numbering" w:customStyle="1" w:styleId="NoList102111">
    <w:name w:val="No List102111"/>
    <w:next w:val="NoList"/>
    <w:semiHidden/>
    <w:rsid w:val="00C16E65"/>
  </w:style>
  <w:style w:type="numbering" w:customStyle="1" w:styleId="NoList142111">
    <w:name w:val="No List142111"/>
    <w:next w:val="NoList"/>
    <w:semiHidden/>
    <w:rsid w:val="00C16E65"/>
  </w:style>
  <w:style w:type="numbering" w:customStyle="1" w:styleId="NoList242111">
    <w:name w:val="No List242111"/>
    <w:next w:val="NoList"/>
    <w:semiHidden/>
    <w:rsid w:val="00C16E65"/>
  </w:style>
  <w:style w:type="numbering" w:customStyle="1" w:styleId="NoList312111">
    <w:name w:val="No List312111"/>
    <w:next w:val="NoList"/>
    <w:semiHidden/>
    <w:rsid w:val="00C16E65"/>
  </w:style>
  <w:style w:type="numbering" w:customStyle="1" w:styleId="NoList412111">
    <w:name w:val="No List412111"/>
    <w:next w:val="NoList"/>
    <w:semiHidden/>
    <w:rsid w:val="00C16E65"/>
  </w:style>
  <w:style w:type="numbering" w:customStyle="1" w:styleId="NoList512111">
    <w:name w:val="No List512111"/>
    <w:next w:val="NoList"/>
    <w:semiHidden/>
    <w:rsid w:val="00C16E65"/>
  </w:style>
  <w:style w:type="numbering" w:customStyle="1" w:styleId="NoList152111">
    <w:name w:val="No List152111"/>
    <w:next w:val="NoList"/>
    <w:semiHidden/>
    <w:rsid w:val="00C16E65"/>
  </w:style>
  <w:style w:type="numbering" w:customStyle="1" w:styleId="NoList162111">
    <w:name w:val="No List162111"/>
    <w:next w:val="NoList"/>
    <w:semiHidden/>
    <w:rsid w:val="00C16E65"/>
  </w:style>
  <w:style w:type="numbering" w:customStyle="1" w:styleId="121111">
    <w:name w:val="无列表12111"/>
    <w:next w:val="NoList"/>
    <w:semiHidden/>
    <w:rsid w:val="00C16E65"/>
  </w:style>
  <w:style w:type="numbering" w:customStyle="1" w:styleId="NoList1112111">
    <w:name w:val="No List1112111"/>
    <w:next w:val="NoList"/>
    <w:semiHidden/>
    <w:rsid w:val="00C16E65"/>
  </w:style>
  <w:style w:type="numbering" w:customStyle="1" w:styleId="21110">
    <w:name w:val="无列表2111"/>
    <w:next w:val="NoList"/>
    <w:uiPriority w:val="99"/>
    <w:semiHidden/>
    <w:unhideWhenUsed/>
    <w:rsid w:val="00C16E65"/>
  </w:style>
  <w:style w:type="numbering" w:customStyle="1" w:styleId="31110">
    <w:name w:val="无列表3111"/>
    <w:next w:val="NoList"/>
    <w:uiPriority w:val="99"/>
    <w:semiHidden/>
    <w:unhideWhenUsed/>
    <w:rsid w:val="00C16E65"/>
  </w:style>
  <w:style w:type="numbering" w:customStyle="1" w:styleId="NoList20111">
    <w:name w:val="No List20111"/>
    <w:next w:val="NoList"/>
    <w:semiHidden/>
    <w:rsid w:val="00C16E65"/>
  </w:style>
  <w:style w:type="numbering" w:customStyle="1" w:styleId="NoList27111">
    <w:name w:val="No List27111"/>
    <w:next w:val="NoList"/>
    <w:uiPriority w:val="99"/>
    <w:semiHidden/>
    <w:unhideWhenUsed/>
    <w:rsid w:val="00C16E65"/>
  </w:style>
  <w:style w:type="numbering" w:customStyle="1" w:styleId="NoList28111">
    <w:name w:val="No List28111"/>
    <w:next w:val="NoList"/>
    <w:uiPriority w:val="99"/>
    <w:semiHidden/>
    <w:unhideWhenUsed/>
    <w:rsid w:val="00C16E65"/>
  </w:style>
  <w:style w:type="numbering" w:customStyle="1" w:styleId="NoList301">
    <w:name w:val="No List301"/>
    <w:next w:val="NoList"/>
    <w:uiPriority w:val="99"/>
    <w:semiHidden/>
    <w:unhideWhenUsed/>
    <w:rsid w:val="00C16E65"/>
  </w:style>
  <w:style w:type="numbering" w:customStyle="1" w:styleId="NoList1161">
    <w:name w:val="No List1161"/>
    <w:next w:val="NoList"/>
    <w:semiHidden/>
    <w:unhideWhenUsed/>
    <w:rsid w:val="00C16E65"/>
  </w:style>
  <w:style w:type="numbering" w:customStyle="1" w:styleId="NoList1171">
    <w:name w:val="No List1171"/>
    <w:next w:val="NoList"/>
    <w:semiHidden/>
    <w:rsid w:val="00C16E65"/>
  </w:style>
  <w:style w:type="numbering" w:customStyle="1" w:styleId="NoList2141">
    <w:name w:val="No List2141"/>
    <w:next w:val="NoList"/>
    <w:semiHidden/>
    <w:rsid w:val="00C16E65"/>
  </w:style>
  <w:style w:type="numbering" w:customStyle="1" w:styleId="NoList351">
    <w:name w:val="No List351"/>
    <w:next w:val="NoList"/>
    <w:semiHidden/>
    <w:unhideWhenUsed/>
    <w:rsid w:val="00C16E65"/>
  </w:style>
  <w:style w:type="numbering" w:customStyle="1" w:styleId="1410">
    <w:name w:val="목록 없음141"/>
    <w:next w:val="NoList"/>
    <w:semiHidden/>
    <w:unhideWhenUsed/>
    <w:rsid w:val="00C16E65"/>
  </w:style>
  <w:style w:type="numbering" w:customStyle="1" w:styleId="2410">
    <w:name w:val="목록 없음241"/>
    <w:next w:val="NoList"/>
    <w:semiHidden/>
    <w:rsid w:val="00C16E65"/>
  </w:style>
  <w:style w:type="numbering" w:customStyle="1" w:styleId="NoList451">
    <w:name w:val="No List451"/>
    <w:next w:val="NoList"/>
    <w:semiHidden/>
    <w:unhideWhenUsed/>
    <w:rsid w:val="00C16E65"/>
  </w:style>
  <w:style w:type="numbering" w:customStyle="1" w:styleId="NoList551">
    <w:name w:val="No List551"/>
    <w:next w:val="NoList"/>
    <w:semiHidden/>
    <w:rsid w:val="00C16E65"/>
  </w:style>
  <w:style w:type="numbering" w:customStyle="1" w:styleId="NoList641">
    <w:name w:val="No List641"/>
    <w:next w:val="NoList"/>
    <w:semiHidden/>
    <w:rsid w:val="00C16E65"/>
  </w:style>
  <w:style w:type="numbering" w:customStyle="1" w:styleId="NoList741">
    <w:name w:val="No List741"/>
    <w:next w:val="NoList"/>
    <w:semiHidden/>
    <w:rsid w:val="00C16E65"/>
  </w:style>
  <w:style w:type="numbering" w:customStyle="1" w:styleId="NoList2151">
    <w:name w:val="No List2151"/>
    <w:next w:val="NoList"/>
    <w:semiHidden/>
    <w:rsid w:val="00C16E65"/>
  </w:style>
  <w:style w:type="numbering" w:customStyle="1" w:styleId="NoList841">
    <w:name w:val="No List841"/>
    <w:next w:val="NoList"/>
    <w:semiHidden/>
    <w:rsid w:val="00C16E65"/>
  </w:style>
  <w:style w:type="numbering" w:customStyle="1" w:styleId="NoList1241">
    <w:name w:val="No List1241"/>
    <w:next w:val="NoList"/>
    <w:semiHidden/>
    <w:rsid w:val="00C16E65"/>
  </w:style>
  <w:style w:type="numbering" w:customStyle="1" w:styleId="NoList2241">
    <w:name w:val="No List2241"/>
    <w:next w:val="NoList"/>
    <w:semiHidden/>
    <w:rsid w:val="00C16E65"/>
  </w:style>
  <w:style w:type="numbering" w:customStyle="1" w:styleId="NoList941">
    <w:name w:val="No List941"/>
    <w:next w:val="NoList"/>
    <w:semiHidden/>
    <w:rsid w:val="00C16E65"/>
  </w:style>
  <w:style w:type="numbering" w:customStyle="1" w:styleId="NoList1341">
    <w:name w:val="No List1341"/>
    <w:next w:val="NoList"/>
    <w:semiHidden/>
    <w:rsid w:val="00C16E65"/>
  </w:style>
  <w:style w:type="numbering" w:customStyle="1" w:styleId="NoList2341">
    <w:name w:val="No List2341"/>
    <w:next w:val="NoList"/>
    <w:semiHidden/>
    <w:rsid w:val="00C16E65"/>
  </w:style>
  <w:style w:type="numbering" w:customStyle="1" w:styleId="NoList1041">
    <w:name w:val="No List1041"/>
    <w:next w:val="NoList"/>
    <w:semiHidden/>
    <w:rsid w:val="00C16E65"/>
  </w:style>
  <w:style w:type="numbering" w:customStyle="1" w:styleId="NoList1441">
    <w:name w:val="No List1441"/>
    <w:next w:val="NoList"/>
    <w:semiHidden/>
    <w:rsid w:val="00C16E65"/>
  </w:style>
  <w:style w:type="numbering" w:customStyle="1" w:styleId="NoList2441">
    <w:name w:val="No List2441"/>
    <w:next w:val="NoList"/>
    <w:semiHidden/>
    <w:rsid w:val="00C16E65"/>
  </w:style>
  <w:style w:type="numbering" w:customStyle="1" w:styleId="NoList3141">
    <w:name w:val="No List3141"/>
    <w:next w:val="NoList"/>
    <w:semiHidden/>
    <w:rsid w:val="00C16E65"/>
  </w:style>
  <w:style w:type="numbering" w:customStyle="1" w:styleId="NoList4141">
    <w:name w:val="No List4141"/>
    <w:next w:val="NoList"/>
    <w:semiHidden/>
    <w:rsid w:val="00C16E65"/>
  </w:style>
  <w:style w:type="numbering" w:customStyle="1" w:styleId="NoList5141">
    <w:name w:val="No List5141"/>
    <w:next w:val="NoList"/>
    <w:semiHidden/>
    <w:rsid w:val="00C16E65"/>
  </w:style>
  <w:style w:type="numbering" w:customStyle="1" w:styleId="NoList1541">
    <w:name w:val="No List1541"/>
    <w:next w:val="NoList"/>
    <w:semiHidden/>
    <w:rsid w:val="00C16E65"/>
  </w:style>
  <w:style w:type="numbering" w:customStyle="1" w:styleId="NoList1641">
    <w:name w:val="No List1641"/>
    <w:next w:val="NoList"/>
    <w:semiHidden/>
    <w:rsid w:val="00C16E65"/>
  </w:style>
  <w:style w:type="numbering" w:customStyle="1" w:styleId="1411">
    <w:name w:val="无列表141"/>
    <w:next w:val="NoList"/>
    <w:semiHidden/>
    <w:rsid w:val="00C16E65"/>
  </w:style>
  <w:style w:type="numbering" w:customStyle="1" w:styleId="NoList11141">
    <w:name w:val="No List11141"/>
    <w:next w:val="NoList"/>
    <w:semiHidden/>
    <w:rsid w:val="00C16E65"/>
  </w:style>
  <w:style w:type="numbering" w:customStyle="1" w:styleId="NoList1721">
    <w:name w:val="No List1721"/>
    <w:next w:val="NoList"/>
    <w:uiPriority w:val="99"/>
    <w:semiHidden/>
    <w:unhideWhenUsed/>
    <w:rsid w:val="00C16E65"/>
  </w:style>
  <w:style w:type="numbering" w:customStyle="1" w:styleId="NoList1821">
    <w:name w:val="No List1821"/>
    <w:next w:val="NoList"/>
    <w:uiPriority w:val="99"/>
    <w:semiHidden/>
    <w:rsid w:val="00C16E65"/>
  </w:style>
  <w:style w:type="numbering" w:customStyle="1" w:styleId="NoList2521">
    <w:name w:val="No List2521"/>
    <w:next w:val="NoList"/>
    <w:semiHidden/>
    <w:rsid w:val="00C16E65"/>
  </w:style>
  <w:style w:type="numbering" w:customStyle="1" w:styleId="NoList3221">
    <w:name w:val="No List3221"/>
    <w:next w:val="NoList"/>
    <w:semiHidden/>
    <w:unhideWhenUsed/>
    <w:rsid w:val="00C16E65"/>
  </w:style>
  <w:style w:type="numbering" w:customStyle="1" w:styleId="11210">
    <w:name w:val="목록 없음1121"/>
    <w:next w:val="NoList"/>
    <w:semiHidden/>
    <w:unhideWhenUsed/>
    <w:rsid w:val="00C16E65"/>
  </w:style>
  <w:style w:type="numbering" w:customStyle="1" w:styleId="2121">
    <w:name w:val="목록 없음2121"/>
    <w:next w:val="NoList"/>
    <w:semiHidden/>
    <w:rsid w:val="00C16E65"/>
  </w:style>
  <w:style w:type="numbering" w:customStyle="1" w:styleId="NoList4221">
    <w:name w:val="No List4221"/>
    <w:next w:val="NoList"/>
    <w:semiHidden/>
    <w:unhideWhenUsed/>
    <w:rsid w:val="00C16E65"/>
  </w:style>
  <w:style w:type="numbering" w:customStyle="1" w:styleId="NoList5221">
    <w:name w:val="No List5221"/>
    <w:next w:val="NoList"/>
    <w:semiHidden/>
    <w:rsid w:val="00C16E65"/>
  </w:style>
  <w:style w:type="numbering" w:customStyle="1" w:styleId="NoList6121">
    <w:name w:val="No List6121"/>
    <w:next w:val="NoList"/>
    <w:semiHidden/>
    <w:rsid w:val="00C16E65"/>
  </w:style>
  <w:style w:type="numbering" w:customStyle="1" w:styleId="NoList7121">
    <w:name w:val="No List7121"/>
    <w:next w:val="NoList"/>
    <w:semiHidden/>
    <w:rsid w:val="00C16E65"/>
  </w:style>
  <w:style w:type="numbering" w:customStyle="1" w:styleId="NoList11221">
    <w:name w:val="No List11221"/>
    <w:next w:val="NoList"/>
    <w:semiHidden/>
    <w:rsid w:val="00C16E65"/>
  </w:style>
  <w:style w:type="numbering" w:customStyle="1" w:styleId="NoList21121">
    <w:name w:val="No List21121"/>
    <w:next w:val="NoList"/>
    <w:semiHidden/>
    <w:rsid w:val="00C16E65"/>
  </w:style>
  <w:style w:type="numbering" w:customStyle="1" w:styleId="NoList8121">
    <w:name w:val="No List8121"/>
    <w:next w:val="NoList"/>
    <w:semiHidden/>
    <w:rsid w:val="00C16E65"/>
  </w:style>
  <w:style w:type="numbering" w:customStyle="1" w:styleId="NoList12121">
    <w:name w:val="No List12121"/>
    <w:next w:val="NoList"/>
    <w:semiHidden/>
    <w:rsid w:val="00C16E65"/>
  </w:style>
  <w:style w:type="numbering" w:customStyle="1" w:styleId="NoList22121">
    <w:name w:val="No List22121"/>
    <w:next w:val="NoList"/>
    <w:semiHidden/>
    <w:rsid w:val="00C16E65"/>
  </w:style>
  <w:style w:type="numbering" w:customStyle="1" w:styleId="NoList9121">
    <w:name w:val="No List9121"/>
    <w:next w:val="NoList"/>
    <w:semiHidden/>
    <w:rsid w:val="00C16E65"/>
  </w:style>
  <w:style w:type="numbering" w:customStyle="1" w:styleId="NoList13121">
    <w:name w:val="No List13121"/>
    <w:next w:val="NoList"/>
    <w:semiHidden/>
    <w:rsid w:val="00C16E65"/>
  </w:style>
  <w:style w:type="numbering" w:customStyle="1" w:styleId="NoList23121">
    <w:name w:val="No List23121"/>
    <w:next w:val="NoList"/>
    <w:semiHidden/>
    <w:rsid w:val="00C16E65"/>
  </w:style>
  <w:style w:type="numbering" w:customStyle="1" w:styleId="NoList10121">
    <w:name w:val="No List10121"/>
    <w:next w:val="NoList"/>
    <w:semiHidden/>
    <w:rsid w:val="00C16E65"/>
  </w:style>
  <w:style w:type="numbering" w:customStyle="1" w:styleId="NoList14121">
    <w:name w:val="No List14121"/>
    <w:next w:val="NoList"/>
    <w:semiHidden/>
    <w:rsid w:val="00C16E65"/>
  </w:style>
  <w:style w:type="numbering" w:customStyle="1" w:styleId="NoList24121">
    <w:name w:val="No List24121"/>
    <w:next w:val="NoList"/>
    <w:semiHidden/>
    <w:rsid w:val="00C16E65"/>
  </w:style>
  <w:style w:type="numbering" w:customStyle="1" w:styleId="NoList31121">
    <w:name w:val="No List31121"/>
    <w:next w:val="NoList"/>
    <w:semiHidden/>
    <w:rsid w:val="00C16E65"/>
  </w:style>
  <w:style w:type="numbering" w:customStyle="1" w:styleId="NoList41121">
    <w:name w:val="No List41121"/>
    <w:next w:val="NoList"/>
    <w:semiHidden/>
    <w:rsid w:val="00C16E65"/>
  </w:style>
  <w:style w:type="numbering" w:customStyle="1" w:styleId="NoList51121">
    <w:name w:val="No List51121"/>
    <w:next w:val="NoList"/>
    <w:semiHidden/>
    <w:rsid w:val="00C16E65"/>
  </w:style>
  <w:style w:type="numbering" w:customStyle="1" w:styleId="NoList15121">
    <w:name w:val="No List15121"/>
    <w:next w:val="NoList"/>
    <w:semiHidden/>
    <w:rsid w:val="00C16E65"/>
  </w:style>
  <w:style w:type="numbering" w:customStyle="1" w:styleId="NoList16121">
    <w:name w:val="No List16121"/>
    <w:next w:val="NoList"/>
    <w:semiHidden/>
    <w:rsid w:val="00C16E65"/>
  </w:style>
  <w:style w:type="numbering" w:customStyle="1" w:styleId="11211">
    <w:name w:val="无列表1121"/>
    <w:next w:val="NoList"/>
    <w:semiHidden/>
    <w:rsid w:val="00C16E65"/>
  </w:style>
  <w:style w:type="numbering" w:customStyle="1" w:styleId="NoList111121">
    <w:name w:val="No List111121"/>
    <w:next w:val="NoList"/>
    <w:semiHidden/>
    <w:rsid w:val="00C16E65"/>
  </w:style>
  <w:style w:type="numbering" w:customStyle="1" w:styleId="NoList1921">
    <w:name w:val="No List1921"/>
    <w:next w:val="NoList"/>
    <w:uiPriority w:val="99"/>
    <w:semiHidden/>
    <w:unhideWhenUsed/>
    <w:rsid w:val="00C16E65"/>
  </w:style>
  <w:style w:type="numbering" w:customStyle="1" w:styleId="NoList11021">
    <w:name w:val="No List11021"/>
    <w:next w:val="NoList"/>
    <w:uiPriority w:val="99"/>
    <w:semiHidden/>
    <w:rsid w:val="00C16E65"/>
  </w:style>
  <w:style w:type="numbering" w:customStyle="1" w:styleId="NoList2621">
    <w:name w:val="No List2621"/>
    <w:next w:val="NoList"/>
    <w:semiHidden/>
    <w:rsid w:val="00C16E65"/>
  </w:style>
  <w:style w:type="numbering" w:customStyle="1" w:styleId="NoList3321">
    <w:name w:val="No List3321"/>
    <w:next w:val="NoList"/>
    <w:semiHidden/>
    <w:unhideWhenUsed/>
    <w:rsid w:val="00C16E65"/>
  </w:style>
  <w:style w:type="numbering" w:customStyle="1" w:styleId="12210">
    <w:name w:val="목록 없음1221"/>
    <w:next w:val="NoList"/>
    <w:semiHidden/>
    <w:unhideWhenUsed/>
    <w:rsid w:val="00C16E65"/>
  </w:style>
  <w:style w:type="numbering" w:customStyle="1" w:styleId="2221">
    <w:name w:val="목록 없음2221"/>
    <w:next w:val="NoList"/>
    <w:semiHidden/>
    <w:rsid w:val="00C16E65"/>
  </w:style>
  <w:style w:type="numbering" w:customStyle="1" w:styleId="NoList4321">
    <w:name w:val="No List4321"/>
    <w:next w:val="NoList"/>
    <w:semiHidden/>
    <w:unhideWhenUsed/>
    <w:rsid w:val="00C16E65"/>
  </w:style>
  <w:style w:type="numbering" w:customStyle="1" w:styleId="NoList5321">
    <w:name w:val="No List5321"/>
    <w:next w:val="NoList"/>
    <w:semiHidden/>
    <w:rsid w:val="00C16E65"/>
  </w:style>
  <w:style w:type="numbering" w:customStyle="1" w:styleId="NoList6221">
    <w:name w:val="No List6221"/>
    <w:next w:val="NoList"/>
    <w:semiHidden/>
    <w:rsid w:val="00C16E65"/>
  </w:style>
  <w:style w:type="numbering" w:customStyle="1" w:styleId="NoList7221">
    <w:name w:val="No List7221"/>
    <w:next w:val="NoList"/>
    <w:semiHidden/>
    <w:rsid w:val="00C16E65"/>
  </w:style>
  <w:style w:type="numbering" w:customStyle="1" w:styleId="NoList11321">
    <w:name w:val="No List11321"/>
    <w:next w:val="NoList"/>
    <w:semiHidden/>
    <w:rsid w:val="00C16E65"/>
  </w:style>
  <w:style w:type="numbering" w:customStyle="1" w:styleId="NoList21221">
    <w:name w:val="No List21221"/>
    <w:next w:val="NoList"/>
    <w:semiHidden/>
    <w:rsid w:val="00C16E65"/>
  </w:style>
  <w:style w:type="numbering" w:customStyle="1" w:styleId="NoList8221">
    <w:name w:val="No List8221"/>
    <w:next w:val="NoList"/>
    <w:semiHidden/>
    <w:rsid w:val="00C16E65"/>
  </w:style>
  <w:style w:type="numbering" w:customStyle="1" w:styleId="NoList12221">
    <w:name w:val="No List12221"/>
    <w:next w:val="NoList"/>
    <w:semiHidden/>
    <w:rsid w:val="00C16E65"/>
  </w:style>
  <w:style w:type="numbering" w:customStyle="1" w:styleId="NoList22221">
    <w:name w:val="No List22221"/>
    <w:next w:val="NoList"/>
    <w:semiHidden/>
    <w:rsid w:val="00C16E65"/>
  </w:style>
  <w:style w:type="numbering" w:customStyle="1" w:styleId="NoList9221">
    <w:name w:val="No List9221"/>
    <w:next w:val="NoList"/>
    <w:semiHidden/>
    <w:rsid w:val="00C16E65"/>
  </w:style>
  <w:style w:type="numbering" w:customStyle="1" w:styleId="NoList13221">
    <w:name w:val="No List13221"/>
    <w:next w:val="NoList"/>
    <w:semiHidden/>
    <w:rsid w:val="00C16E65"/>
  </w:style>
  <w:style w:type="numbering" w:customStyle="1" w:styleId="NoList23221">
    <w:name w:val="No List23221"/>
    <w:next w:val="NoList"/>
    <w:semiHidden/>
    <w:rsid w:val="00C16E65"/>
  </w:style>
  <w:style w:type="numbering" w:customStyle="1" w:styleId="NoList10221">
    <w:name w:val="No List10221"/>
    <w:next w:val="NoList"/>
    <w:semiHidden/>
    <w:rsid w:val="00C16E65"/>
  </w:style>
  <w:style w:type="numbering" w:customStyle="1" w:styleId="NoList14221">
    <w:name w:val="No List14221"/>
    <w:next w:val="NoList"/>
    <w:semiHidden/>
    <w:rsid w:val="00C16E65"/>
  </w:style>
  <w:style w:type="numbering" w:customStyle="1" w:styleId="NoList24221">
    <w:name w:val="No List24221"/>
    <w:next w:val="NoList"/>
    <w:semiHidden/>
    <w:rsid w:val="00C16E65"/>
  </w:style>
  <w:style w:type="numbering" w:customStyle="1" w:styleId="NoList31221">
    <w:name w:val="No List31221"/>
    <w:next w:val="NoList"/>
    <w:semiHidden/>
    <w:rsid w:val="00C16E65"/>
  </w:style>
  <w:style w:type="numbering" w:customStyle="1" w:styleId="NoList41221">
    <w:name w:val="No List41221"/>
    <w:next w:val="NoList"/>
    <w:semiHidden/>
    <w:rsid w:val="00C16E65"/>
  </w:style>
  <w:style w:type="numbering" w:customStyle="1" w:styleId="NoList51221">
    <w:name w:val="No List51221"/>
    <w:next w:val="NoList"/>
    <w:semiHidden/>
    <w:rsid w:val="00C16E65"/>
  </w:style>
  <w:style w:type="numbering" w:customStyle="1" w:styleId="NoList15221">
    <w:name w:val="No List15221"/>
    <w:next w:val="NoList"/>
    <w:semiHidden/>
    <w:rsid w:val="00C16E65"/>
  </w:style>
  <w:style w:type="numbering" w:customStyle="1" w:styleId="NoList16221">
    <w:name w:val="No List16221"/>
    <w:next w:val="NoList"/>
    <w:semiHidden/>
    <w:rsid w:val="00C16E65"/>
  </w:style>
  <w:style w:type="numbering" w:customStyle="1" w:styleId="12211">
    <w:name w:val="无列表1221"/>
    <w:next w:val="NoList"/>
    <w:semiHidden/>
    <w:rsid w:val="00C16E65"/>
  </w:style>
  <w:style w:type="numbering" w:customStyle="1" w:styleId="NoList111221">
    <w:name w:val="No List111221"/>
    <w:next w:val="NoList"/>
    <w:semiHidden/>
    <w:rsid w:val="00C16E65"/>
  </w:style>
  <w:style w:type="numbering" w:customStyle="1" w:styleId="2210">
    <w:name w:val="无列表221"/>
    <w:next w:val="NoList"/>
    <w:uiPriority w:val="99"/>
    <w:semiHidden/>
    <w:unhideWhenUsed/>
    <w:rsid w:val="00C16E65"/>
  </w:style>
  <w:style w:type="numbering" w:customStyle="1" w:styleId="3210">
    <w:name w:val="无列表321"/>
    <w:next w:val="NoList"/>
    <w:uiPriority w:val="99"/>
    <w:semiHidden/>
    <w:unhideWhenUsed/>
    <w:rsid w:val="00C16E65"/>
  </w:style>
  <w:style w:type="numbering" w:customStyle="1" w:styleId="NoList2021">
    <w:name w:val="No List2021"/>
    <w:next w:val="NoList"/>
    <w:semiHidden/>
    <w:rsid w:val="00C16E65"/>
  </w:style>
  <w:style w:type="numbering" w:customStyle="1" w:styleId="NoList2721">
    <w:name w:val="No List2721"/>
    <w:next w:val="NoList"/>
    <w:uiPriority w:val="99"/>
    <w:semiHidden/>
    <w:unhideWhenUsed/>
    <w:rsid w:val="00C16E65"/>
  </w:style>
  <w:style w:type="numbering" w:customStyle="1" w:styleId="NoList2821">
    <w:name w:val="No List2821"/>
    <w:next w:val="NoList"/>
    <w:uiPriority w:val="99"/>
    <w:semiHidden/>
    <w:unhideWhenUsed/>
    <w:rsid w:val="00C16E65"/>
  </w:style>
  <w:style w:type="numbering" w:customStyle="1" w:styleId="NoList29111">
    <w:name w:val="No List29111"/>
    <w:next w:val="NoList"/>
    <w:uiPriority w:val="99"/>
    <w:semiHidden/>
    <w:unhideWhenUsed/>
    <w:rsid w:val="00C16E65"/>
  </w:style>
  <w:style w:type="numbering" w:customStyle="1" w:styleId="NoList114111">
    <w:name w:val="No List114111"/>
    <w:next w:val="NoList"/>
    <w:semiHidden/>
    <w:unhideWhenUsed/>
    <w:rsid w:val="00C16E65"/>
  </w:style>
  <w:style w:type="numbering" w:customStyle="1" w:styleId="NoList115111">
    <w:name w:val="No List115111"/>
    <w:next w:val="NoList"/>
    <w:semiHidden/>
    <w:rsid w:val="00C16E65"/>
  </w:style>
  <w:style w:type="numbering" w:customStyle="1" w:styleId="NoList210111">
    <w:name w:val="No List210111"/>
    <w:next w:val="NoList"/>
    <w:semiHidden/>
    <w:rsid w:val="00C16E65"/>
  </w:style>
  <w:style w:type="numbering" w:customStyle="1" w:styleId="NoList34111">
    <w:name w:val="No List34111"/>
    <w:next w:val="NoList"/>
    <w:semiHidden/>
    <w:unhideWhenUsed/>
    <w:rsid w:val="00C16E65"/>
  </w:style>
  <w:style w:type="numbering" w:customStyle="1" w:styleId="131110">
    <w:name w:val="목록 없음13111"/>
    <w:next w:val="NoList"/>
    <w:semiHidden/>
    <w:unhideWhenUsed/>
    <w:rsid w:val="00C16E65"/>
  </w:style>
  <w:style w:type="numbering" w:customStyle="1" w:styleId="23111">
    <w:name w:val="목록 없음23111"/>
    <w:next w:val="NoList"/>
    <w:semiHidden/>
    <w:rsid w:val="00C16E65"/>
  </w:style>
  <w:style w:type="numbering" w:customStyle="1" w:styleId="NoList44111">
    <w:name w:val="No List44111"/>
    <w:next w:val="NoList"/>
    <w:semiHidden/>
    <w:unhideWhenUsed/>
    <w:rsid w:val="00C16E65"/>
  </w:style>
  <w:style w:type="numbering" w:customStyle="1" w:styleId="NoList54111">
    <w:name w:val="No List54111"/>
    <w:next w:val="NoList"/>
    <w:semiHidden/>
    <w:rsid w:val="00C16E65"/>
  </w:style>
  <w:style w:type="numbering" w:customStyle="1" w:styleId="NoList63111">
    <w:name w:val="No List63111"/>
    <w:next w:val="NoList"/>
    <w:semiHidden/>
    <w:rsid w:val="00C16E65"/>
  </w:style>
  <w:style w:type="numbering" w:customStyle="1" w:styleId="NoList73111">
    <w:name w:val="No List73111"/>
    <w:next w:val="NoList"/>
    <w:semiHidden/>
    <w:rsid w:val="00C16E65"/>
  </w:style>
  <w:style w:type="numbering" w:customStyle="1" w:styleId="NoList213111">
    <w:name w:val="No List213111"/>
    <w:next w:val="NoList"/>
    <w:semiHidden/>
    <w:rsid w:val="00C16E65"/>
  </w:style>
  <w:style w:type="numbering" w:customStyle="1" w:styleId="NoList83111">
    <w:name w:val="No List83111"/>
    <w:next w:val="NoList"/>
    <w:semiHidden/>
    <w:rsid w:val="00C16E65"/>
  </w:style>
  <w:style w:type="numbering" w:customStyle="1" w:styleId="NoList123111">
    <w:name w:val="No List123111"/>
    <w:next w:val="NoList"/>
    <w:semiHidden/>
    <w:rsid w:val="00C16E65"/>
  </w:style>
  <w:style w:type="numbering" w:customStyle="1" w:styleId="NoList223111">
    <w:name w:val="No List223111"/>
    <w:next w:val="NoList"/>
    <w:semiHidden/>
    <w:rsid w:val="00C16E65"/>
  </w:style>
  <w:style w:type="numbering" w:customStyle="1" w:styleId="NoList93111">
    <w:name w:val="No List93111"/>
    <w:next w:val="NoList"/>
    <w:semiHidden/>
    <w:rsid w:val="00C16E65"/>
  </w:style>
  <w:style w:type="numbering" w:customStyle="1" w:styleId="NoList133111">
    <w:name w:val="No List133111"/>
    <w:next w:val="NoList"/>
    <w:semiHidden/>
    <w:rsid w:val="00C16E65"/>
  </w:style>
  <w:style w:type="numbering" w:customStyle="1" w:styleId="NoList233111">
    <w:name w:val="No List233111"/>
    <w:next w:val="NoList"/>
    <w:semiHidden/>
    <w:rsid w:val="00C16E65"/>
  </w:style>
  <w:style w:type="numbering" w:customStyle="1" w:styleId="NoList103111">
    <w:name w:val="No List103111"/>
    <w:next w:val="NoList"/>
    <w:semiHidden/>
    <w:rsid w:val="00C16E65"/>
  </w:style>
  <w:style w:type="numbering" w:customStyle="1" w:styleId="NoList143111">
    <w:name w:val="No List143111"/>
    <w:next w:val="NoList"/>
    <w:semiHidden/>
    <w:rsid w:val="00C16E65"/>
  </w:style>
  <w:style w:type="numbering" w:customStyle="1" w:styleId="NoList243111">
    <w:name w:val="No List243111"/>
    <w:next w:val="NoList"/>
    <w:semiHidden/>
    <w:rsid w:val="00C16E65"/>
  </w:style>
  <w:style w:type="numbering" w:customStyle="1" w:styleId="NoList313111">
    <w:name w:val="No List313111"/>
    <w:next w:val="NoList"/>
    <w:semiHidden/>
    <w:rsid w:val="00C16E65"/>
  </w:style>
  <w:style w:type="numbering" w:customStyle="1" w:styleId="NoList413111">
    <w:name w:val="No List413111"/>
    <w:next w:val="NoList"/>
    <w:semiHidden/>
    <w:rsid w:val="00C16E65"/>
  </w:style>
  <w:style w:type="numbering" w:customStyle="1" w:styleId="NoList513111">
    <w:name w:val="No List513111"/>
    <w:next w:val="NoList"/>
    <w:semiHidden/>
    <w:rsid w:val="00C16E65"/>
  </w:style>
  <w:style w:type="numbering" w:customStyle="1" w:styleId="NoList153111">
    <w:name w:val="No List153111"/>
    <w:next w:val="NoList"/>
    <w:semiHidden/>
    <w:rsid w:val="00C16E65"/>
  </w:style>
  <w:style w:type="numbering" w:customStyle="1" w:styleId="NoList163111">
    <w:name w:val="No List163111"/>
    <w:next w:val="NoList"/>
    <w:semiHidden/>
    <w:rsid w:val="00C16E65"/>
  </w:style>
  <w:style w:type="numbering" w:customStyle="1" w:styleId="131111">
    <w:name w:val="无列表13111"/>
    <w:next w:val="NoList"/>
    <w:semiHidden/>
    <w:rsid w:val="00C16E65"/>
  </w:style>
  <w:style w:type="numbering" w:customStyle="1" w:styleId="NoList1113111">
    <w:name w:val="No List1113111"/>
    <w:next w:val="NoList"/>
    <w:semiHidden/>
    <w:rsid w:val="00C16E65"/>
  </w:style>
  <w:style w:type="numbering" w:customStyle="1" w:styleId="NoList171111">
    <w:name w:val="No List171111"/>
    <w:next w:val="NoList"/>
    <w:uiPriority w:val="99"/>
    <w:semiHidden/>
    <w:unhideWhenUsed/>
    <w:rsid w:val="00C16E65"/>
  </w:style>
  <w:style w:type="numbering" w:customStyle="1" w:styleId="NoList181111">
    <w:name w:val="No List181111"/>
    <w:next w:val="NoList"/>
    <w:uiPriority w:val="99"/>
    <w:semiHidden/>
    <w:rsid w:val="00C16E65"/>
  </w:style>
  <w:style w:type="numbering" w:customStyle="1" w:styleId="NoList251111">
    <w:name w:val="No List251111"/>
    <w:next w:val="NoList"/>
    <w:semiHidden/>
    <w:rsid w:val="00C16E65"/>
  </w:style>
  <w:style w:type="numbering" w:customStyle="1" w:styleId="NoList321111">
    <w:name w:val="No List321111"/>
    <w:next w:val="NoList"/>
    <w:semiHidden/>
    <w:unhideWhenUsed/>
    <w:rsid w:val="00C16E65"/>
  </w:style>
  <w:style w:type="numbering" w:customStyle="1" w:styleId="1111110">
    <w:name w:val="목록 없음111111"/>
    <w:next w:val="NoList"/>
    <w:semiHidden/>
    <w:unhideWhenUsed/>
    <w:rsid w:val="00C16E65"/>
  </w:style>
  <w:style w:type="numbering" w:customStyle="1" w:styleId="211111">
    <w:name w:val="목록 없음211111"/>
    <w:next w:val="NoList"/>
    <w:semiHidden/>
    <w:rsid w:val="00C16E65"/>
  </w:style>
  <w:style w:type="numbering" w:customStyle="1" w:styleId="NoList421111">
    <w:name w:val="No List421111"/>
    <w:next w:val="NoList"/>
    <w:semiHidden/>
    <w:unhideWhenUsed/>
    <w:rsid w:val="00C16E65"/>
  </w:style>
  <w:style w:type="numbering" w:customStyle="1" w:styleId="NoList521111">
    <w:name w:val="No List521111"/>
    <w:next w:val="NoList"/>
    <w:semiHidden/>
    <w:rsid w:val="00C16E65"/>
  </w:style>
  <w:style w:type="numbering" w:customStyle="1" w:styleId="NoList611111">
    <w:name w:val="No List611111"/>
    <w:next w:val="NoList"/>
    <w:semiHidden/>
    <w:rsid w:val="00C16E65"/>
  </w:style>
  <w:style w:type="numbering" w:customStyle="1" w:styleId="NoList711111">
    <w:name w:val="No List711111"/>
    <w:next w:val="NoList"/>
    <w:semiHidden/>
    <w:rsid w:val="00C16E65"/>
  </w:style>
  <w:style w:type="numbering" w:customStyle="1" w:styleId="NoList1121111">
    <w:name w:val="No List1121111"/>
    <w:next w:val="NoList"/>
    <w:semiHidden/>
    <w:rsid w:val="00C16E65"/>
  </w:style>
  <w:style w:type="numbering" w:customStyle="1" w:styleId="NoList2111111">
    <w:name w:val="No List2111111"/>
    <w:next w:val="NoList"/>
    <w:semiHidden/>
    <w:rsid w:val="00C16E65"/>
  </w:style>
  <w:style w:type="numbering" w:customStyle="1" w:styleId="NoList811111">
    <w:name w:val="No List811111"/>
    <w:next w:val="NoList"/>
    <w:semiHidden/>
    <w:rsid w:val="00C16E65"/>
  </w:style>
  <w:style w:type="numbering" w:customStyle="1" w:styleId="NoList1211111">
    <w:name w:val="No List1211111"/>
    <w:next w:val="NoList"/>
    <w:semiHidden/>
    <w:rsid w:val="00C16E65"/>
  </w:style>
  <w:style w:type="numbering" w:customStyle="1" w:styleId="NoList2211111">
    <w:name w:val="No List2211111"/>
    <w:next w:val="NoList"/>
    <w:semiHidden/>
    <w:rsid w:val="00C16E65"/>
  </w:style>
  <w:style w:type="numbering" w:customStyle="1" w:styleId="NoList911111">
    <w:name w:val="No List911111"/>
    <w:next w:val="NoList"/>
    <w:semiHidden/>
    <w:rsid w:val="00C16E65"/>
  </w:style>
  <w:style w:type="numbering" w:customStyle="1" w:styleId="NoList1311111">
    <w:name w:val="No List1311111"/>
    <w:next w:val="NoList"/>
    <w:semiHidden/>
    <w:rsid w:val="00C16E65"/>
  </w:style>
  <w:style w:type="numbering" w:customStyle="1" w:styleId="NoList2311111">
    <w:name w:val="No List2311111"/>
    <w:next w:val="NoList"/>
    <w:semiHidden/>
    <w:rsid w:val="00C16E65"/>
  </w:style>
  <w:style w:type="numbering" w:customStyle="1" w:styleId="NoList1011111">
    <w:name w:val="No List1011111"/>
    <w:next w:val="NoList"/>
    <w:semiHidden/>
    <w:rsid w:val="00C16E65"/>
  </w:style>
  <w:style w:type="numbering" w:customStyle="1" w:styleId="NoList1411111">
    <w:name w:val="No List1411111"/>
    <w:next w:val="NoList"/>
    <w:semiHidden/>
    <w:rsid w:val="00C16E65"/>
  </w:style>
  <w:style w:type="numbering" w:customStyle="1" w:styleId="NoList2411111">
    <w:name w:val="No List2411111"/>
    <w:next w:val="NoList"/>
    <w:semiHidden/>
    <w:rsid w:val="00C16E65"/>
  </w:style>
  <w:style w:type="numbering" w:customStyle="1" w:styleId="NoList3111111">
    <w:name w:val="No List3111111"/>
    <w:next w:val="NoList"/>
    <w:semiHidden/>
    <w:rsid w:val="00C16E65"/>
  </w:style>
  <w:style w:type="numbering" w:customStyle="1" w:styleId="NoList4111111">
    <w:name w:val="No List4111111"/>
    <w:next w:val="NoList"/>
    <w:semiHidden/>
    <w:rsid w:val="00C16E65"/>
  </w:style>
  <w:style w:type="numbering" w:customStyle="1" w:styleId="NoList5111111">
    <w:name w:val="No List5111111"/>
    <w:next w:val="NoList"/>
    <w:semiHidden/>
    <w:rsid w:val="00C16E65"/>
  </w:style>
  <w:style w:type="numbering" w:customStyle="1" w:styleId="NoList1511111">
    <w:name w:val="No List1511111"/>
    <w:next w:val="NoList"/>
    <w:semiHidden/>
    <w:rsid w:val="00C16E65"/>
  </w:style>
  <w:style w:type="numbering" w:customStyle="1" w:styleId="NoList1611111">
    <w:name w:val="No List1611111"/>
    <w:next w:val="NoList"/>
    <w:semiHidden/>
    <w:rsid w:val="00C16E65"/>
  </w:style>
  <w:style w:type="numbering" w:customStyle="1" w:styleId="1111111">
    <w:name w:val="无列表111111"/>
    <w:next w:val="NoList"/>
    <w:semiHidden/>
    <w:rsid w:val="00C16E65"/>
  </w:style>
  <w:style w:type="numbering" w:customStyle="1" w:styleId="NoList11111111">
    <w:name w:val="No List11111111"/>
    <w:next w:val="NoList"/>
    <w:semiHidden/>
    <w:rsid w:val="00C16E65"/>
  </w:style>
  <w:style w:type="numbering" w:customStyle="1" w:styleId="NoList191111">
    <w:name w:val="No List191111"/>
    <w:next w:val="NoList"/>
    <w:uiPriority w:val="99"/>
    <w:semiHidden/>
    <w:unhideWhenUsed/>
    <w:rsid w:val="00C16E65"/>
  </w:style>
  <w:style w:type="numbering" w:customStyle="1" w:styleId="NoList1101111">
    <w:name w:val="No List1101111"/>
    <w:next w:val="NoList"/>
    <w:uiPriority w:val="99"/>
    <w:semiHidden/>
    <w:rsid w:val="00C16E65"/>
  </w:style>
  <w:style w:type="numbering" w:customStyle="1" w:styleId="NoList261111">
    <w:name w:val="No List261111"/>
    <w:next w:val="NoList"/>
    <w:semiHidden/>
    <w:rsid w:val="00C16E65"/>
  </w:style>
  <w:style w:type="numbering" w:customStyle="1" w:styleId="NoList331111">
    <w:name w:val="No List331111"/>
    <w:next w:val="NoList"/>
    <w:semiHidden/>
    <w:unhideWhenUsed/>
    <w:rsid w:val="00C16E65"/>
  </w:style>
  <w:style w:type="numbering" w:customStyle="1" w:styleId="1211110">
    <w:name w:val="목록 없음121111"/>
    <w:next w:val="NoList"/>
    <w:semiHidden/>
    <w:unhideWhenUsed/>
    <w:rsid w:val="00C16E65"/>
  </w:style>
  <w:style w:type="numbering" w:customStyle="1" w:styleId="221111">
    <w:name w:val="목록 없음221111"/>
    <w:next w:val="NoList"/>
    <w:semiHidden/>
    <w:rsid w:val="00C16E65"/>
  </w:style>
  <w:style w:type="numbering" w:customStyle="1" w:styleId="NoList431111">
    <w:name w:val="No List431111"/>
    <w:next w:val="NoList"/>
    <w:semiHidden/>
    <w:unhideWhenUsed/>
    <w:rsid w:val="00C16E65"/>
  </w:style>
  <w:style w:type="numbering" w:customStyle="1" w:styleId="NoList531111">
    <w:name w:val="No List531111"/>
    <w:next w:val="NoList"/>
    <w:semiHidden/>
    <w:rsid w:val="00C16E65"/>
  </w:style>
  <w:style w:type="numbering" w:customStyle="1" w:styleId="NoList621111">
    <w:name w:val="No List621111"/>
    <w:next w:val="NoList"/>
    <w:semiHidden/>
    <w:rsid w:val="00C16E65"/>
  </w:style>
  <w:style w:type="numbering" w:customStyle="1" w:styleId="NoList721111">
    <w:name w:val="No List721111"/>
    <w:next w:val="NoList"/>
    <w:semiHidden/>
    <w:rsid w:val="00C16E65"/>
  </w:style>
  <w:style w:type="numbering" w:customStyle="1" w:styleId="NoList1131111">
    <w:name w:val="No List1131111"/>
    <w:next w:val="NoList"/>
    <w:semiHidden/>
    <w:rsid w:val="00C16E65"/>
  </w:style>
  <w:style w:type="numbering" w:customStyle="1" w:styleId="NoList2121111">
    <w:name w:val="No List2121111"/>
    <w:next w:val="NoList"/>
    <w:semiHidden/>
    <w:rsid w:val="00C16E65"/>
  </w:style>
  <w:style w:type="numbering" w:customStyle="1" w:styleId="NoList821111">
    <w:name w:val="No List821111"/>
    <w:next w:val="NoList"/>
    <w:semiHidden/>
    <w:rsid w:val="00C16E65"/>
  </w:style>
  <w:style w:type="numbering" w:customStyle="1" w:styleId="NoList1221111">
    <w:name w:val="No List1221111"/>
    <w:next w:val="NoList"/>
    <w:semiHidden/>
    <w:rsid w:val="00C16E65"/>
  </w:style>
  <w:style w:type="numbering" w:customStyle="1" w:styleId="NoList2221111">
    <w:name w:val="No List2221111"/>
    <w:next w:val="NoList"/>
    <w:semiHidden/>
    <w:rsid w:val="00C16E65"/>
  </w:style>
  <w:style w:type="numbering" w:customStyle="1" w:styleId="NoList921111">
    <w:name w:val="No List921111"/>
    <w:next w:val="NoList"/>
    <w:semiHidden/>
    <w:rsid w:val="00C16E65"/>
  </w:style>
  <w:style w:type="numbering" w:customStyle="1" w:styleId="NoList1321111">
    <w:name w:val="No List1321111"/>
    <w:next w:val="NoList"/>
    <w:semiHidden/>
    <w:rsid w:val="00C16E65"/>
  </w:style>
  <w:style w:type="numbering" w:customStyle="1" w:styleId="NoList2321111">
    <w:name w:val="No List2321111"/>
    <w:next w:val="NoList"/>
    <w:semiHidden/>
    <w:rsid w:val="00C16E65"/>
  </w:style>
  <w:style w:type="numbering" w:customStyle="1" w:styleId="NoList1021111">
    <w:name w:val="No List1021111"/>
    <w:next w:val="NoList"/>
    <w:semiHidden/>
    <w:rsid w:val="00C16E65"/>
  </w:style>
  <w:style w:type="numbering" w:customStyle="1" w:styleId="NoList1421111">
    <w:name w:val="No List1421111"/>
    <w:next w:val="NoList"/>
    <w:semiHidden/>
    <w:rsid w:val="00C16E65"/>
  </w:style>
  <w:style w:type="numbering" w:customStyle="1" w:styleId="NoList2421111">
    <w:name w:val="No List2421111"/>
    <w:next w:val="NoList"/>
    <w:semiHidden/>
    <w:rsid w:val="00C16E65"/>
  </w:style>
  <w:style w:type="numbering" w:customStyle="1" w:styleId="NoList3121111">
    <w:name w:val="No List3121111"/>
    <w:next w:val="NoList"/>
    <w:semiHidden/>
    <w:rsid w:val="00C16E65"/>
  </w:style>
  <w:style w:type="numbering" w:customStyle="1" w:styleId="NoList4121111">
    <w:name w:val="No List4121111"/>
    <w:next w:val="NoList"/>
    <w:semiHidden/>
    <w:rsid w:val="00C16E65"/>
  </w:style>
  <w:style w:type="numbering" w:customStyle="1" w:styleId="NoList5121111">
    <w:name w:val="No List5121111"/>
    <w:next w:val="NoList"/>
    <w:semiHidden/>
    <w:rsid w:val="00C16E65"/>
  </w:style>
  <w:style w:type="numbering" w:customStyle="1" w:styleId="NoList1521111">
    <w:name w:val="No List1521111"/>
    <w:next w:val="NoList"/>
    <w:semiHidden/>
    <w:rsid w:val="00C16E65"/>
  </w:style>
  <w:style w:type="numbering" w:customStyle="1" w:styleId="NoList1621111">
    <w:name w:val="No List1621111"/>
    <w:next w:val="NoList"/>
    <w:semiHidden/>
    <w:rsid w:val="00C16E65"/>
  </w:style>
  <w:style w:type="numbering" w:customStyle="1" w:styleId="1211111">
    <w:name w:val="无列表121111"/>
    <w:next w:val="NoList"/>
    <w:semiHidden/>
    <w:rsid w:val="00C16E65"/>
  </w:style>
  <w:style w:type="numbering" w:customStyle="1" w:styleId="NoList11121111">
    <w:name w:val="No List11121111"/>
    <w:next w:val="NoList"/>
    <w:semiHidden/>
    <w:rsid w:val="00C16E65"/>
  </w:style>
  <w:style w:type="numbering" w:customStyle="1" w:styleId="211110">
    <w:name w:val="无列表21111"/>
    <w:next w:val="NoList"/>
    <w:uiPriority w:val="99"/>
    <w:semiHidden/>
    <w:unhideWhenUsed/>
    <w:rsid w:val="00C16E65"/>
  </w:style>
  <w:style w:type="numbering" w:customStyle="1" w:styleId="31111">
    <w:name w:val="无列表31111"/>
    <w:next w:val="NoList"/>
    <w:uiPriority w:val="99"/>
    <w:semiHidden/>
    <w:unhideWhenUsed/>
    <w:rsid w:val="00C16E65"/>
  </w:style>
  <w:style w:type="numbering" w:customStyle="1" w:styleId="NoList201111">
    <w:name w:val="No List201111"/>
    <w:next w:val="NoList"/>
    <w:semiHidden/>
    <w:rsid w:val="00C16E65"/>
  </w:style>
  <w:style w:type="numbering" w:customStyle="1" w:styleId="NoList271111">
    <w:name w:val="No List271111"/>
    <w:next w:val="NoList"/>
    <w:uiPriority w:val="99"/>
    <w:semiHidden/>
    <w:unhideWhenUsed/>
    <w:rsid w:val="00C16E65"/>
  </w:style>
  <w:style w:type="numbering" w:customStyle="1" w:styleId="NoList281111">
    <w:name w:val="No List281111"/>
    <w:next w:val="NoList"/>
    <w:uiPriority w:val="99"/>
    <w:semiHidden/>
    <w:unhideWhenUsed/>
    <w:rsid w:val="00C16E65"/>
  </w:style>
  <w:style w:type="numbering" w:customStyle="1" w:styleId="NoList60">
    <w:name w:val="No List60"/>
    <w:next w:val="NoList"/>
    <w:uiPriority w:val="99"/>
    <w:semiHidden/>
    <w:unhideWhenUsed/>
    <w:rsid w:val="00C16E65"/>
  </w:style>
  <w:style w:type="numbering" w:customStyle="1" w:styleId="NoList140">
    <w:name w:val="No List140"/>
    <w:next w:val="NoList"/>
    <w:semiHidden/>
    <w:unhideWhenUsed/>
    <w:rsid w:val="00C16E65"/>
  </w:style>
  <w:style w:type="numbering" w:customStyle="1" w:styleId="NoList1128">
    <w:name w:val="No List1128"/>
    <w:next w:val="NoList"/>
    <w:semiHidden/>
    <w:rsid w:val="00C16E65"/>
  </w:style>
  <w:style w:type="numbering" w:customStyle="1" w:styleId="NoList240">
    <w:name w:val="No List240"/>
    <w:next w:val="NoList"/>
    <w:semiHidden/>
    <w:rsid w:val="00C16E65"/>
  </w:style>
  <w:style w:type="numbering" w:customStyle="1" w:styleId="NoList328">
    <w:name w:val="No List328"/>
    <w:next w:val="NoList"/>
    <w:semiHidden/>
    <w:unhideWhenUsed/>
    <w:rsid w:val="00C16E65"/>
  </w:style>
  <w:style w:type="numbering" w:customStyle="1" w:styleId="1101">
    <w:name w:val="목록 없음110"/>
    <w:next w:val="NoList"/>
    <w:semiHidden/>
    <w:unhideWhenUsed/>
    <w:rsid w:val="00C16E65"/>
  </w:style>
  <w:style w:type="numbering" w:customStyle="1" w:styleId="2100">
    <w:name w:val="목록 없음210"/>
    <w:next w:val="NoList"/>
    <w:semiHidden/>
    <w:rsid w:val="00C16E65"/>
  </w:style>
  <w:style w:type="numbering" w:customStyle="1" w:styleId="NoList420">
    <w:name w:val="No List420"/>
    <w:next w:val="NoList"/>
    <w:semiHidden/>
    <w:unhideWhenUsed/>
    <w:rsid w:val="00C16E65"/>
  </w:style>
  <w:style w:type="numbering" w:customStyle="1" w:styleId="NoList520">
    <w:name w:val="No List520"/>
    <w:next w:val="NoList"/>
    <w:semiHidden/>
    <w:rsid w:val="00C16E65"/>
  </w:style>
  <w:style w:type="numbering" w:customStyle="1" w:styleId="NoList610">
    <w:name w:val="No List610"/>
    <w:next w:val="NoList"/>
    <w:semiHidden/>
    <w:rsid w:val="00C16E65"/>
  </w:style>
  <w:style w:type="numbering" w:customStyle="1" w:styleId="NoList710">
    <w:name w:val="No List710"/>
    <w:next w:val="NoList"/>
    <w:semiHidden/>
    <w:rsid w:val="00C16E65"/>
  </w:style>
  <w:style w:type="numbering" w:customStyle="1" w:styleId="NoList2120">
    <w:name w:val="No List2120"/>
    <w:next w:val="NoList"/>
    <w:semiHidden/>
    <w:rsid w:val="00C16E65"/>
  </w:style>
  <w:style w:type="numbering" w:customStyle="1" w:styleId="NoList810">
    <w:name w:val="No List810"/>
    <w:next w:val="NoList"/>
    <w:semiHidden/>
    <w:rsid w:val="00C16E65"/>
  </w:style>
  <w:style w:type="numbering" w:customStyle="1" w:styleId="NoList1219">
    <w:name w:val="No List1219"/>
    <w:next w:val="NoList"/>
    <w:semiHidden/>
    <w:rsid w:val="00C16E65"/>
  </w:style>
  <w:style w:type="numbering" w:customStyle="1" w:styleId="NoList2218">
    <w:name w:val="No List2218"/>
    <w:next w:val="NoList"/>
    <w:semiHidden/>
    <w:rsid w:val="00C16E65"/>
  </w:style>
  <w:style w:type="numbering" w:customStyle="1" w:styleId="NoList910">
    <w:name w:val="No List910"/>
    <w:next w:val="NoList"/>
    <w:semiHidden/>
    <w:rsid w:val="00C16E65"/>
  </w:style>
  <w:style w:type="numbering" w:customStyle="1" w:styleId="NoList1310">
    <w:name w:val="No List1310"/>
    <w:next w:val="NoList"/>
    <w:semiHidden/>
    <w:rsid w:val="00C16E65"/>
  </w:style>
  <w:style w:type="numbering" w:customStyle="1" w:styleId="NoList2310">
    <w:name w:val="No List2310"/>
    <w:next w:val="NoList"/>
    <w:semiHidden/>
    <w:rsid w:val="00C16E65"/>
  </w:style>
  <w:style w:type="numbering" w:customStyle="1" w:styleId="NoList1010">
    <w:name w:val="No List1010"/>
    <w:next w:val="NoList"/>
    <w:semiHidden/>
    <w:rsid w:val="00C16E65"/>
  </w:style>
  <w:style w:type="numbering" w:customStyle="1" w:styleId="NoList1410">
    <w:name w:val="No List1410"/>
    <w:next w:val="NoList"/>
    <w:semiHidden/>
    <w:rsid w:val="00C16E65"/>
  </w:style>
  <w:style w:type="numbering" w:customStyle="1" w:styleId="NoList2410">
    <w:name w:val="No List2410"/>
    <w:next w:val="NoList"/>
    <w:semiHidden/>
    <w:rsid w:val="00C16E65"/>
  </w:style>
  <w:style w:type="numbering" w:customStyle="1" w:styleId="NoList3118">
    <w:name w:val="No List3118"/>
    <w:next w:val="NoList"/>
    <w:semiHidden/>
    <w:rsid w:val="00C16E65"/>
  </w:style>
  <w:style w:type="numbering" w:customStyle="1" w:styleId="NoList4118">
    <w:name w:val="No List4118"/>
    <w:next w:val="NoList"/>
    <w:semiHidden/>
    <w:rsid w:val="00C16E65"/>
  </w:style>
  <w:style w:type="numbering" w:customStyle="1" w:styleId="NoList5110">
    <w:name w:val="No List5110"/>
    <w:next w:val="NoList"/>
    <w:semiHidden/>
    <w:rsid w:val="00C16E65"/>
  </w:style>
  <w:style w:type="numbering" w:customStyle="1" w:styleId="NoList1510">
    <w:name w:val="No List1510"/>
    <w:next w:val="NoList"/>
    <w:semiHidden/>
    <w:rsid w:val="00C16E65"/>
  </w:style>
  <w:style w:type="numbering" w:customStyle="1" w:styleId="NoList1610">
    <w:name w:val="No List1610"/>
    <w:next w:val="NoList"/>
    <w:semiHidden/>
    <w:rsid w:val="00C16E65"/>
  </w:style>
  <w:style w:type="numbering" w:customStyle="1" w:styleId="1102">
    <w:name w:val="无列表110"/>
    <w:next w:val="NoList"/>
    <w:semiHidden/>
    <w:rsid w:val="00C16E65"/>
  </w:style>
  <w:style w:type="numbering" w:customStyle="1" w:styleId="NoList11119">
    <w:name w:val="No List11119"/>
    <w:next w:val="NoList"/>
    <w:semiHidden/>
    <w:rsid w:val="00C16E65"/>
  </w:style>
  <w:style w:type="numbering" w:customStyle="1" w:styleId="NoList178">
    <w:name w:val="No List178"/>
    <w:next w:val="NoList"/>
    <w:uiPriority w:val="99"/>
    <w:semiHidden/>
    <w:unhideWhenUsed/>
    <w:rsid w:val="00C16E65"/>
  </w:style>
  <w:style w:type="numbering" w:customStyle="1" w:styleId="NoList188">
    <w:name w:val="No List188"/>
    <w:next w:val="NoList"/>
    <w:uiPriority w:val="99"/>
    <w:semiHidden/>
    <w:rsid w:val="00C16E65"/>
  </w:style>
  <w:style w:type="numbering" w:customStyle="1" w:styleId="NoList258">
    <w:name w:val="No List258"/>
    <w:next w:val="NoList"/>
    <w:semiHidden/>
    <w:rsid w:val="00C16E65"/>
  </w:style>
  <w:style w:type="numbering" w:customStyle="1" w:styleId="NoList329">
    <w:name w:val="No List329"/>
    <w:next w:val="NoList"/>
    <w:semiHidden/>
    <w:unhideWhenUsed/>
    <w:rsid w:val="00C16E65"/>
  </w:style>
  <w:style w:type="numbering" w:customStyle="1" w:styleId="118">
    <w:name w:val="목록 없음118"/>
    <w:next w:val="NoList"/>
    <w:semiHidden/>
    <w:unhideWhenUsed/>
    <w:rsid w:val="00C16E65"/>
  </w:style>
  <w:style w:type="numbering" w:customStyle="1" w:styleId="218">
    <w:name w:val="목록 없음218"/>
    <w:next w:val="NoList"/>
    <w:semiHidden/>
    <w:rsid w:val="00C16E65"/>
  </w:style>
  <w:style w:type="numbering" w:customStyle="1" w:styleId="NoList428">
    <w:name w:val="No List428"/>
    <w:next w:val="NoList"/>
    <w:semiHidden/>
    <w:unhideWhenUsed/>
    <w:rsid w:val="00C16E65"/>
  </w:style>
  <w:style w:type="numbering" w:customStyle="1" w:styleId="NoList528">
    <w:name w:val="No List528"/>
    <w:next w:val="NoList"/>
    <w:semiHidden/>
    <w:rsid w:val="00C16E65"/>
  </w:style>
  <w:style w:type="numbering" w:customStyle="1" w:styleId="NoList618">
    <w:name w:val="No List618"/>
    <w:next w:val="NoList"/>
    <w:semiHidden/>
    <w:rsid w:val="00C16E65"/>
  </w:style>
  <w:style w:type="numbering" w:customStyle="1" w:styleId="NoList718">
    <w:name w:val="No List718"/>
    <w:next w:val="NoList"/>
    <w:semiHidden/>
    <w:rsid w:val="00C16E65"/>
  </w:style>
  <w:style w:type="numbering" w:customStyle="1" w:styleId="NoList1129">
    <w:name w:val="No List1129"/>
    <w:next w:val="NoList"/>
    <w:semiHidden/>
    <w:rsid w:val="00C16E65"/>
  </w:style>
  <w:style w:type="numbering" w:customStyle="1" w:styleId="NoList21110">
    <w:name w:val="No List21110"/>
    <w:next w:val="NoList"/>
    <w:semiHidden/>
    <w:rsid w:val="00C16E65"/>
  </w:style>
  <w:style w:type="numbering" w:customStyle="1" w:styleId="NoList818">
    <w:name w:val="No List818"/>
    <w:next w:val="NoList"/>
    <w:semiHidden/>
    <w:rsid w:val="00C16E65"/>
  </w:style>
  <w:style w:type="numbering" w:customStyle="1" w:styleId="NoList12110">
    <w:name w:val="No List12110"/>
    <w:next w:val="NoList"/>
    <w:semiHidden/>
    <w:rsid w:val="00C16E65"/>
  </w:style>
  <w:style w:type="numbering" w:customStyle="1" w:styleId="NoList2219">
    <w:name w:val="No List2219"/>
    <w:next w:val="NoList"/>
    <w:semiHidden/>
    <w:rsid w:val="00C16E65"/>
  </w:style>
  <w:style w:type="numbering" w:customStyle="1" w:styleId="NoList918">
    <w:name w:val="No List918"/>
    <w:next w:val="NoList"/>
    <w:semiHidden/>
    <w:rsid w:val="00C16E65"/>
  </w:style>
  <w:style w:type="numbering" w:customStyle="1" w:styleId="NoList1318">
    <w:name w:val="No List1318"/>
    <w:next w:val="NoList"/>
    <w:semiHidden/>
    <w:rsid w:val="00C16E65"/>
  </w:style>
  <w:style w:type="numbering" w:customStyle="1" w:styleId="NoList2318">
    <w:name w:val="No List2318"/>
    <w:next w:val="NoList"/>
    <w:semiHidden/>
    <w:rsid w:val="00C16E65"/>
  </w:style>
  <w:style w:type="numbering" w:customStyle="1" w:styleId="NoList1018">
    <w:name w:val="No List1018"/>
    <w:next w:val="NoList"/>
    <w:semiHidden/>
    <w:rsid w:val="00C16E65"/>
  </w:style>
  <w:style w:type="numbering" w:customStyle="1" w:styleId="NoList1418">
    <w:name w:val="No List1418"/>
    <w:next w:val="NoList"/>
    <w:semiHidden/>
    <w:rsid w:val="00C16E65"/>
  </w:style>
  <w:style w:type="numbering" w:customStyle="1" w:styleId="NoList2418">
    <w:name w:val="No List2418"/>
    <w:next w:val="NoList"/>
    <w:semiHidden/>
    <w:rsid w:val="00C16E65"/>
  </w:style>
  <w:style w:type="numbering" w:customStyle="1" w:styleId="NoList3119">
    <w:name w:val="No List3119"/>
    <w:next w:val="NoList"/>
    <w:semiHidden/>
    <w:rsid w:val="00C16E65"/>
  </w:style>
  <w:style w:type="numbering" w:customStyle="1" w:styleId="NoList4119">
    <w:name w:val="No List4119"/>
    <w:next w:val="NoList"/>
    <w:semiHidden/>
    <w:rsid w:val="00C16E65"/>
  </w:style>
  <w:style w:type="numbering" w:customStyle="1" w:styleId="NoList5118">
    <w:name w:val="No List5118"/>
    <w:next w:val="NoList"/>
    <w:semiHidden/>
    <w:rsid w:val="00C16E65"/>
  </w:style>
  <w:style w:type="numbering" w:customStyle="1" w:styleId="NoList1518">
    <w:name w:val="No List1518"/>
    <w:next w:val="NoList"/>
    <w:semiHidden/>
    <w:rsid w:val="00C16E65"/>
  </w:style>
  <w:style w:type="numbering" w:customStyle="1" w:styleId="NoList1618">
    <w:name w:val="No List1618"/>
    <w:next w:val="NoList"/>
    <w:semiHidden/>
    <w:rsid w:val="00C16E65"/>
  </w:style>
  <w:style w:type="numbering" w:customStyle="1" w:styleId="1180">
    <w:name w:val="无列表118"/>
    <w:next w:val="NoList"/>
    <w:semiHidden/>
    <w:rsid w:val="00C16E65"/>
  </w:style>
  <w:style w:type="numbering" w:customStyle="1" w:styleId="NoList111110">
    <w:name w:val="No List111110"/>
    <w:next w:val="NoList"/>
    <w:semiHidden/>
    <w:rsid w:val="00C16E65"/>
  </w:style>
  <w:style w:type="numbering" w:customStyle="1" w:styleId="NoList198">
    <w:name w:val="No List198"/>
    <w:next w:val="NoList"/>
    <w:uiPriority w:val="99"/>
    <w:semiHidden/>
    <w:unhideWhenUsed/>
    <w:rsid w:val="00C16E65"/>
  </w:style>
  <w:style w:type="numbering" w:customStyle="1" w:styleId="NoList1108">
    <w:name w:val="No List1108"/>
    <w:next w:val="NoList"/>
    <w:uiPriority w:val="99"/>
    <w:semiHidden/>
    <w:rsid w:val="00C16E65"/>
  </w:style>
  <w:style w:type="numbering" w:customStyle="1" w:styleId="NoList268">
    <w:name w:val="No List268"/>
    <w:next w:val="NoList"/>
    <w:semiHidden/>
    <w:rsid w:val="00C16E65"/>
  </w:style>
  <w:style w:type="numbering" w:customStyle="1" w:styleId="NoList338">
    <w:name w:val="No List338"/>
    <w:next w:val="NoList"/>
    <w:semiHidden/>
    <w:unhideWhenUsed/>
    <w:rsid w:val="00C16E65"/>
  </w:style>
  <w:style w:type="numbering" w:customStyle="1" w:styleId="128">
    <w:name w:val="목록 없음128"/>
    <w:next w:val="NoList"/>
    <w:semiHidden/>
    <w:unhideWhenUsed/>
    <w:rsid w:val="00C16E65"/>
  </w:style>
  <w:style w:type="numbering" w:customStyle="1" w:styleId="228">
    <w:name w:val="목록 없음228"/>
    <w:next w:val="NoList"/>
    <w:semiHidden/>
    <w:rsid w:val="00C16E65"/>
  </w:style>
  <w:style w:type="numbering" w:customStyle="1" w:styleId="NoList438">
    <w:name w:val="No List438"/>
    <w:next w:val="NoList"/>
    <w:semiHidden/>
    <w:unhideWhenUsed/>
    <w:rsid w:val="00C16E65"/>
  </w:style>
  <w:style w:type="numbering" w:customStyle="1" w:styleId="NoList538">
    <w:name w:val="No List538"/>
    <w:next w:val="NoList"/>
    <w:semiHidden/>
    <w:rsid w:val="00C16E65"/>
  </w:style>
  <w:style w:type="numbering" w:customStyle="1" w:styleId="NoList628">
    <w:name w:val="No List628"/>
    <w:next w:val="NoList"/>
    <w:semiHidden/>
    <w:rsid w:val="00C16E65"/>
  </w:style>
  <w:style w:type="numbering" w:customStyle="1" w:styleId="NoList728">
    <w:name w:val="No List728"/>
    <w:next w:val="NoList"/>
    <w:semiHidden/>
    <w:rsid w:val="00C16E65"/>
  </w:style>
  <w:style w:type="numbering" w:customStyle="1" w:styleId="NoList1138">
    <w:name w:val="No List1138"/>
    <w:next w:val="NoList"/>
    <w:semiHidden/>
    <w:rsid w:val="00C16E65"/>
  </w:style>
  <w:style w:type="numbering" w:customStyle="1" w:styleId="NoList2128">
    <w:name w:val="No List2128"/>
    <w:next w:val="NoList"/>
    <w:semiHidden/>
    <w:rsid w:val="00C16E65"/>
  </w:style>
  <w:style w:type="numbering" w:customStyle="1" w:styleId="NoList828">
    <w:name w:val="No List828"/>
    <w:next w:val="NoList"/>
    <w:semiHidden/>
    <w:rsid w:val="00C16E65"/>
  </w:style>
  <w:style w:type="numbering" w:customStyle="1" w:styleId="NoList1228">
    <w:name w:val="No List1228"/>
    <w:next w:val="NoList"/>
    <w:semiHidden/>
    <w:rsid w:val="00C16E65"/>
  </w:style>
  <w:style w:type="numbering" w:customStyle="1" w:styleId="NoList2228">
    <w:name w:val="No List2228"/>
    <w:next w:val="NoList"/>
    <w:semiHidden/>
    <w:rsid w:val="00C16E65"/>
  </w:style>
  <w:style w:type="numbering" w:customStyle="1" w:styleId="NoList928">
    <w:name w:val="No List928"/>
    <w:next w:val="NoList"/>
    <w:semiHidden/>
    <w:rsid w:val="00C16E65"/>
  </w:style>
  <w:style w:type="numbering" w:customStyle="1" w:styleId="NoList1328">
    <w:name w:val="No List1328"/>
    <w:next w:val="NoList"/>
    <w:semiHidden/>
    <w:rsid w:val="00C16E65"/>
  </w:style>
  <w:style w:type="numbering" w:customStyle="1" w:styleId="NoList2328">
    <w:name w:val="No List2328"/>
    <w:next w:val="NoList"/>
    <w:semiHidden/>
    <w:rsid w:val="00C16E65"/>
  </w:style>
  <w:style w:type="numbering" w:customStyle="1" w:styleId="NoList1028">
    <w:name w:val="No List1028"/>
    <w:next w:val="NoList"/>
    <w:semiHidden/>
    <w:rsid w:val="00C16E65"/>
  </w:style>
  <w:style w:type="numbering" w:customStyle="1" w:styleId="NoList1428">
    <w:name w:val="No List1428"/>
    <w:next w:val="NoList"/>
    <w:semiHidden/>
    <w:rsid w:val="00C16E65"/>
  </w:style>
  <w:style w:type="numbering" w:customStyle="1" w:styleId="NoList2428">
    <w:name w:val="No List2428"/>
    <w:next w:val="NoList"/>
    <w:semiHidden/>
    <w:rsid w:val="00C16E65"/>
  </w:style>
  <w:style w:type="numbering" w:customStyle="1" w:styleId="NoList3128">
    <w:name w:val="No List3128"/>
    <w:next w:val="NoList"/>
    <w:semiHidden/>
    <w:rsid w:val="00C16E65"/>
  </w:style>
  <w:style w:type="numbering" w:customStyle="1" w:styleId="NoList4128">
    <w:name w:val="No List4128"/>
    <w:next w:val="NoList"/>
    <w:semiHidden/>
    <w:rsid w:val="00C16E65"/>
  </w:style>
  <w:style w:type="numbering" w:customStyle="1" w:styleId="NoList5128">
    <w:name w:val="No List5128"/>
    <w:next w:val="NoList"/>
    <w:semiHidden/>
    <w:rsid w:val="00C16E65"/>
  </w:style>
  <w:style w:type="numbering" w:customStyle="1" w:styleId="NoList1528">
    <w:name w:val="No List1528"/>
    <w:next w:val="NoList"/>
    <w:semiHidden/>
    <w:rsid w:val="00C16E65"/>
  </w:style>
  <w:style w:type="numbering" w:customStyle="1" w:styleId="NoList1628">
    <w:name w:val="No List1628"/>
    <w:next w:val="NoList"/>
    <w:semiHidden/>
    <w:rsid w:val="00C16E65"/>
  </w:style>
  <w:style w:type="numbering" w:customStyle="1" w:styleId="1280">
    <w:name w:val="无列表128"/>
    <w:next w:val="NoList"/>
    <w:semiHidden/>
    <w:rsid w:val="00C16E65"/>
  </w:style>
  <w:style w:type="numbering" w:customStyle="1" w:styleId="NoList11128">
    <w:name w:val="No List11128"/>
    <w:next w:val="NoList"/>
    <w:semiHidden/>
    <w:rsid w:val="00C16E65"/>
  </w:style>
  <w:style w:type="numbering" w:customStyle="1" w:styleId="281">
    <w:name w:val="无列表28"/>
    <w:next w:val="NoList"/>
    <w:uiPriority w:val="99"/>
    <w:semiHidden/>
    <w:unhideWhenUsed/>
    <w:rsid w:val="00C16E65"/>
  </w:style>
  <w:style w:type="numbering" w:customStyle="1" w:styleId="380">
    <w:name w:val="无列表38"/>
    <w:next w:val="NoList"/>
    <w:uiPriority w:val="99"/>
    <w:semiHidden/>
    <w:unhideWhenUsed/>
    <w:rsid w:val="00C16E65"/>
  </w:style>
  <w:style w:type="numbering" w:customStyle="1" w:styleId="NoList208">
    <w:name w:val="No List208"/>
    <w:next w:val="NoList"/>
    <w:semiHidden/>
    <w:rsid w:val="00C16E65"/>
  </w:style>
  <w:style w:type="numbering" w:customStyle="1" w:styleId="NoList278">
    <w:name w:val="No List278"/>
    <w:next w:val="NoList"/>
    <w:uiPriority w:val="99"/>
    <w:semiHidden/>
    <w:unhideWhenUsed/>
    <w:rsid w:val="00C16E65"/>
  </w:style>
  <w:style w:type="numbering" w:customStyle="1" w:styleId="NoList288">
    <w:name w:val="No List288"/>
    <w:next w:val="NoList"/>
    <w:uiPriority w:val="99"/>
    <w:semiHidden/>
    <w:unhideWhenUsed/>
    <w:rsid w:val="00C16E65"/>
  </w:style>
  <w:style w:type="numbering" w:customStyle="1" w:styleId="NoList70">
    <w:name w:val="No List70"/>
    <w:next w:val="NoList"/>
    <w:uiPriority w:val="99"/>
    <w:semiHidden/>
    <w:unhideWhenUsed/>
    <w:rsid w:val="00C16E65"/>
  </w:style>
  <w:style w:type="numbering" w:customStyle="1" w:styleId="NoList150">
    <w:name w:val="No List150"/>
    <w:next w:val="NoList"/>
    <w:semiHidden/>
    <w:unhideWhenUsed/>
    <w:rsid w:val="00C16E65"/>
  </w:style>
  <w:style w:type="numbering" w:customStyle="1" w:styleId="NoList1130">
    <w:name w:val="No List1130"/>
    <w:next w:val="NoList"/>
    <w:semiHidden/>
    <w:rsid w:val="00C16E65"/>
  </w:style>
  <w:style w:type="numbering" w:customStyle="1" w:styleId="NoList250">
    <w:name w:val="No List250"/>
    <w:next w:val="NoList"/>
    <w:semiHidden/>
    <w:rsid w:val="00C16E65"/>
  </w:style>
  <w:style w:type="numbering" w:customStyle="1" w:styleId="NoList330">
    <w:name w:val="No List330"/>
    <w:next w:val="NoList"/>
    <w:semiHidden/>
    <w:unhideWhenUsed/>
    <w:rsid w:val="00C16E65"/>
  </w:style>
  <w:style w:type="numbering" w:customStyle="1" w:styleId="119">
    <w:name w:val="목록 없음119"/>
    <w:next w:val="NoList"/>
    <w:semiHidden/>
    <w:unhideWhenUsed/>
    <w:rsid w:val="00C16E65"/>
  </w:style>
  <w:style w:type="numbering" w:customStyle="1" w:styleId="219">
    <w:name w:val="목록 없음219"/>
    <w:next w:val="NoList"/>
    <w:semiHidden/>
    <w:rsid w:val="00C16E65"/>
  </w:style>
  <w:style w:type="numbering" w:customStyle="1" w:styleId="NoList429">
    <w:name w:val="No List429"/>
    <w:next w:val="NoList"/>
    <w:semiHidden/>
    <w:unhideWhenUsed/>
    <w:rsid w:val="00C16E65"/>
  </w:style>
  <w:style w:type="numbering" w:customStyle="1" w:styleId="NoList529">
    <w:name w:val="No List529"/>
    <w:next w:val="NoList"/>
    <w:semiHidden/>
    <w:rsid w:val="00C16E65"/>
  </w:style>
  <w:style w:type="numbering" w:customStyle="1" w:styleId="NoList619">
    <w:name w:val="No List619"/>
    <w:next w:val="NoList"/>
    <w:semiHidden/>
    <w:rsid w:val="00C16E65"/>
  </w:style>
  <w:style w:type="numbering" w:customStyle="1" w:styleId="NoList719">
    <w:name w:val="No List719"/>
    <w:next w:val="NoList"/>
    <w:semiHidden/>
    <w:rsid w:val="00C16E65"/>
  </w:style>
  <w:style w:type="numbering" w:customStyle="1" w:styleId="NoList2129">
    <w:name w:val="No List2129"/>
    <w:next w:val="NoList"/>
    <w:semiHidden/>
    <w:rsid w:val="00C16E65"/>
  </w:style>
  <w:style w:type="numbering" w:customStyle="1" w:styleId="NoList819">
    <w:name w:val="No List819"/>
    <w:next w:val="NoList"/>
    <w:semiHidden/>
    <w:rsid w:val="00C16E65"/>
  </w:style>
  <w:style w:type="numbering" w:customStyle="1" w:styleId="NoList1220">
    <w:name w:val="No List1220"/>
    <w:next w:val="NoList"/>
    <w:semiHidden/>
    <w:rsid w:val="00C16E65"/>
  </w:style>
  <w:style w:type="numbering" w:customStyle="1" w:styleId="NoList2220">
    <w:name w:val="No List2220"/>
    <w:next w:val="NoList"/>
    <w:semiHidden/>
    <w:rsid w:val="00C16E65"/>
  </w:style>
  <w:style w:type="numbering" w:customStyle="1" w:styleId="NoList919">
    <w:name w:val="No List919"/>
    <w:next w:val="NoList"/>
    <w:semiHidden/>
    <w:rsid w:val="00C16E65"/>
  </w:style>
  <w:style w:type="numbering" w:customStyle="1" w:styleId="NoList1319">
    <w:name w:val="No List1319"/>
    <w:next w:val="NoList"/>
    <w:semiHidden/>
    <w:rsid w:val="00C16E65"/>
  </w:style>
  <w:style w:type="numbering" w:customStyle="1" w:styleId="NoList2319">
    <w:name w:val="No List2319"/>
    <w:next w:val="NoList"/>
    <w:semiHidden/>
    <w:rsid w:val="00C16E65"/>
  </w:style>
  <w:style w:type="numbering" w:customStyle="1" w:styleId="NoList1019">
    <w:name w:val="No List1019"/>
    <w:next w:val="NoList"/>
    <w:semiHidden/>
    <w:rsid w:val="00C16E65"/>
  </w:style>
  <w:style w:type="numbering" w:customStyle="1" w:styleId="NoList1419">
    <w:name w:val="No List1419"/>
    <w:next w:val="NoList"/>
    <w:semiHidden/>
    <w:rsid w:val="00C16E65"/>
  </w:style>
  <w:style w:type="numbering" w:customStyle="1" w:styleId="NoList2419">
    <w:name w:val="No List2419"/>
    <w:next w:val="NoList"/>
    <w:semiHidden/>
    <w:rsid w:val="00C16E65"/>
  </w:style>
  <w:style w:type="numbering" w:customStyle="1" w:styleId="NoList3120">
    <w:name w:val="No List3120"/>
    <w:next w:val="NoList"/>
    <w:semiHidden/>
    <w:rsid w:val="00C16E65"/>
  </w:style>
  <w:style w:type="numbering" w:customStyle="1" w:styleId="NoList4120">
    <w:name w:val="No List4120"/>
    <w:next w:val="NoList"/>
    <w:semiHidden/>
    <w:rsid w:val="00C16E65"/>
  </w:style>
  <w:style w:type="numbering" w:customStyle="1" w:styleId="NoList5119">
    <w:name w:val="No List5119"/>
    <w:next w:val="NoList"/>
    <w:semiHidden/>
    <w:rsid w:val="00C16E65"/>
  </w:style>
  <w:style w:type="numbering" w:customStyle="1" w:styleId="NoList1519">
    <w:name w:val="No List1519"/>
    <w:next w:val="NoList"/>
    <w:semiHidden/>
    <w:rsid w:val="00C16E65"/>
  </w:style>
  <w:style w:type="numbering" w:customStyle="1" w:styleId="NoList1619">
    <w:name w:val="No List1619"/>
    <w:next w:val="NoList"/>
    <w:semiHidden/>
    <w:rsid w:val="00C16E65"/>
  </w:style>
  <w:style w:type="numbering" w:customStyle="1" w:styleId="1190">
    <w:name w:val="无列表119"/>
    <w:next w:val="NoList"/>
    <w:semiHidden/>
    <w:rsid w:val="00C16E65"/>
  </w:style>
  <w:style w:type="numbering" w:customStyle="1" w:styleId="NoList11120">
    <w:name w:val="No List11120"/>
    <w:next w:val="NoList"/>
    <w:semiHidden/>
    <w:rsid w:val="00C16E65"/>
  </w:style>
  <w:style w:type="numbering" w:customStyle="1" w:styleId="NoList179">
    <w:name w:val="No List179"/>
    <w:next w:val="NoList"/>
    <w:uiPriority w:val="99"/>
    <w:semiHidden/>
    <w:unhideWhenUsed/>
    <w:rsid w:val="00C16E65"/>
  </w:style>
  <w:style w:type="numbering" w:customStyle="1" w:styleId="NoList189">
    <w:name w:val="No List189"/>
    <w:next w:val="NoList"/>
    <w:uiPriority w:val="99"/>
    <w:semiHidden/>
    <w:rsid w:val="00C16E65"/>
  </w:style>
  <w:style w:type="numbering" w:customStyle="1" w:styleId="NoList259">
    <w:name w:val="No List259"/>
    <w:next w:val="NoList"/>
    <w:semiHidden/>
    <w:rsid w:val="00C16E65"/>
  </w:style>
  <w:style w:type="numbering" w:customStyle="1" w:styleId="NoList3210">
    <w:name w:val="No List3210"/>
    <w:next w:val="NoList"/>
    <w:semiHidden/>
    <w:unhideWhenUsed/>
    <w:rsid w:val="00C16E65"/>
  </w:style>
  <w:style w:type="numbering" w:customStyle="1" w:styleId="11100">
    <w:name w:val="목록 없음1110"/>
    <w:next w:val="NoList"/>
    <w:semiHidden/>
    <w:unhideWhenUsed/>
    <w:rsid w:val="00C16E65"/>
  </w:style>
  <w:style w:type="numbering" w:customStyle="1" w:styleId="21100">
    <w:name w:val="목록 없음2110"/>
    <w:next w:val="NoList"/>
    <w:semiHidden/>
    <w:rsid w:val="00C16E65"/>
  </w:style>
  <w:style w:type="numbering" w:customStyle="1" w:styleId="NoList4210">
    <w:name w:val="No List4210"/>
    <w:next w:val="NoList"/>
    <w:semiHidden/>
    <w:unhideWhenUsed/>
    <w:rsid w:val="00C16E65"/>
  </w:style>
  <w:style w:type="numbering" w:customStyle="1" w:styleId="NoList5210">
    <w:name w:val="No List5210"/>
    <w:next w:val="NoList"/>
    <w:semiHidden/>
    <w:rsid w:val="00C16E65"/>
  </w:style>
  <w:style w:type="numbering" w:customStyle="1" w:styleId="NoList6110">
    <w:name w:val="No List6110"/>
    <w:next w:val="NoList"/>
    <w:semiHidden/>
    <w:rsid w:val="00C16E65"/>
  </w:style>
  <w:style w:type="numbering" w:customStyle="1" w:styleId="NoList7110">
    <w:name w:val="No List7110"/>
    <w:next w:val="NoList"/>
    <w:semiHidden/>
    <w:rsid w:val="00C16E65"/>
  </w:style>
  <w:style w:type="numbering" w:customStyle="1" w:styleId="NoList11210">
    <w:name w:val="No List11210"/>
    <w:next w:val="NoList"/>
    <w:semiHidden/>
    <w:rsid w:val="00C16E65"/>
  </w:style>
  <w:style w:type="numbering" w:customStyle="1" w:styleId="NoList21112">
    <w:name w:val="No List21112"/>
    <w:next w:val="NoList"/>
    <w:semiHidden/>
    <w:rsid w:val="00C16E65"/>
  </w:style>
  <w:style w:type="numbering" w:customStyle="1" w:styleId="NoList8110">
    <w:name w:val="No List8110"/>
    <w:next w:val="NoList"/>
    <w:semiHidden/>
    <w:rsid w:val="00C16E65"/>
  </w:style>
  <w:style w:type="numbering" w:customStyle="1" w:styleId="NoList12112">
    <w:name w:val="No List12112"/>
    <w:next w:val="NoList"/>
    <w:semiHidden/>
    <w:rsid w:val="00C16E65"/>
  </w:style>
  <w:style w:type="numbering" w:customStyle="1" w:styleId="NoList22110">
    <w:name w:val="No List22110"/>
    <w:next w:val="NoList"/>
    <w:semiHidden/>
    <w:rsid w:val="00C16E65"/>
  </w:style>
  <w:style w:type="numbering" w:customStyle="1" w:styleId="NoList9110">
    <w:name w:val="No List9110"/>
    <w:next w:val="NoList"/>
    <w:semiHidden/>
    <w:rsid w:val="00C16E65"/>
  </w:style>
  <w:style w:type="numbering" w:customStyle="1" w:styleId="NoList13110">
    <w:name w:val="No List13110"/>
    <w:next w:val="NoList"/>
    <w:semiHidden/>
    <w:rsid w:val="00C16E65"/>
  </w:style>
  <w:style w:type="numbering" w:customStyle="1" w:styleId="NoList23110">
    <w:name w:val="No List23110"/>
    <w:next w:val="NoList"/>
    <w:semiHidden/>
    <w:rsid w:val="00C16E65"/>
  </w:style>
  <w:style w:type="numbering" w:customStyle="1" w:styleId="NoList10110">
    <w:name w:val="No List10110"/>
    <w:next w:val="NoList"/>
    <w:semiHidden/>
    <w:rsid w:val="00C16E65"/>
  </w:style>
  <w:style w:type="numbering" w:customStyle="1" w:styleId="NoList14110">
    <w:name w:val="No List14110"/>
    <w:next w:val="NoList"/>
    <w:semiHidden/>
    <w:rsid w:val="00C16E65"/>
  </w:style>
  <w:style w:type="numbering" w:customStyle="1" w:styleId="NoList24110">
    <w:name w:val="No List24110"/>
    <w:next w:val="NoList"/>
    <w:semiHidden/>
    <w:rsid w:val="00C16E65"/>
  </w:style>
  <w:style w:type="numbering" w:customStyle="1" w:styleId="NoList31110">
    <w:name w:val="No List31110"/>
    <w:next w:val="NoList"/>
    <w:semiHidden/>
    <w:rsid w:val="00C16E65"/>
  </w:style>
  <w:style w:type="numbering" w:customStyle="1" w:styleId="NoList41110">
    <w:name w:val="No List41110"/>
    <w:next w:val="NoList"/>
    <w:semiHidden/>
    <w:rsid w:val="00C16E65"/>
  </w:style>
  <w:style w:type="numbering" w:customStyle="1" w:styleId="NoList51110">
    <w:name w:val="No List51110"/>
    <w:next w:val="NoList"/>
    <w:semiHidden/>
    <w:rsid w:val="00C16E65"/>
  </w:style>
  <w:style w:type="numbering" w:customStyle="1" w:styleId="NoList15110">
    <w:name w:val="No List15110"/>
    <w:next w:val="NoList"/>
    <w:semiHidden/>
    <w:rsid w:val="00C16E65"/>
  </w:style>
  <w:style w:type="numbering" w:customStyle="1" w:styleId="NoList16110">
    <w:name w:val="No List16110"/>
    <w:next w:val="NoList"/>
    <w:semiHidden/>
    <w:rsid w:val="00C16E65"/>
  </w:style>
  <w:style w:type="numbering" w:customStyle="1" w:styleId="11101">
    <w:name w:val="无列表1110"/>
    <w:next w:val="NoList"/>
    <w:semiHidden/>
    <w:rsid w:val="00C16E65"/>
  </w:style>
  <w:style w:type="numbering" w:customStyle="1" w:styleId="NoList111112">
    <w:name w:val="No List111112"/>
    <w:next w:val="NoList"/>
    <w:semiHidden/>
    <w:rsid w:val="00C16E65"/>
  </w:style>
  <w:style w:type="numbering" w:customStyle="1" w:styleId="NoList199">
    <w:name w:val="No List199"/>
    <w:next w:val="NoList"/>
    <w:uiPriority w:val="99"/>
    <w:semiHidden/>
    <w:unhideWhenUsed/>
    <w:rsid w:val="00C16E65"/>
  </w:style>
  <w:style w:type="numbering" w:customStyle="1" w:styleId="NoList1109">
    <w:name w:val="No List1109"/>
    <w:next w:val="NoList"/>
    <w:uiPriority w:val="99"/>
    <w:semiHidden/>
    <w:rsid w:val="00C16E65"/>
  </w:style>
  <w:style w:type="numbering" w:customStyle="1" w:styleId="NoList269">
    <w:name w:val="No List269"/>
    <w:next w:val="NoList"/>
    <w:semiHidden/>
    <w:rsid w:val="00C16E65"/>
  </w:style>
  <w:style w:type="numbering" w:customStyle="1" w:styleId="NoList339">
    <w:name w:val="No List339"/>
    <w:next w:val="NoList"/>
    <w:semiHidden/>
    <w:unhideWhenUsed/>
    <w:rsid w:val="00C16E65"/>
  </w:style>
  <w:style w:type="numbering" w:customStyle="1" w:styleId="129">
    <w:name w:val="목록 없음129"/>
    <w:next w:val="NoList"/>
    <w:semiHidden/>
    <w:unhideWhenUsed/>
    <w:rsid w:val="00C16E65"/>
  </w:style>
  <w:style w:type="numbering" w:customStyle="1" w:styleId="229">
    <w:name w:val="목록 없음229"/>
    <w:next w:val="NoList"/>
    <w:semiHidden/>
    <w:rsid w:val="00C16E65"/>
  </w:style>
  <w:style w:type="numbering" w:customStyle="1" w:styleId="NoList439">
    <w:name w:val="No List439"/>
    <w:next w:val="NoList"/>
    <w:semiHidden/>
    <w:unhideWhenUsed/>
    <w:rsid w:val="00C16E65"/>
  </w:style>
  <w:style w:type="numbering" w:customStyle="1" w:styleId="NoList539">
    <w:name w:val="No List539"/>
    <w:next w:val="NoList"/>
    <w:semiHidden/>
    <w:rsid w:val="00C16E65"/>
  </w:style>
  <w:style w:type="numbering" w:customStyle="1" w:styleId="NoList629">
    <w:name w:val="No List629"/>
    <w:next w:val="NoList"/>
    <w:semiHidden/>
    <w:rsid w:val="00C16E65"/>
  </w:style>
  <w:style w:type="numbering" w:customStyle="1" w:styleId="NoList729">
    <w:name w:val="No List729"/>
    <w:next w:val="NoList"/>
    <w:semiHidden/>
    <w:rsid w:val="00C16E65"/>
  </w:style>
  <w:style w:type="numbering" w:customStyle="1" w:styleId="NoList1139">
    <w:name w:val="No List1139"/>
    <w:next w:val="NoList"/>
    <w:semiHidden/>
    <w:rsid w:val="00C16E65"/>
  </w:style>
  <w:style w:type="numbering" w:customStyle="1" w:styleId="NoList21210">
    <w:name w:val="No List21210"/>
    <w:next w:val="NoList"/>
    <w:semiHidden/>
    <w:rsid w:val="00C16E65"/>
  </w:style>
  <w:style w:type="numbering" w:customStyle="1" w:styleId="NoList829">
    <w:name w:val="No List829"/>
    <w:next w:val="NoList"/>
    <w:semiHidden/>
    <w:rsid w:val="00C16E65"/>
  </w:style>
  <w:style w:type="numbering" w:customStyle="1" w:styleId="NoList1229">
    <w:name w:val="No List1229"/>
    <w:next w:val="NoList"/>
    <w:semiHidden/>
    <w:rsid w:val="00C16E65"/>
  </w:style>
  <w:style w:type="numbering" w:customStyle="1" w:styleId="NoList2229">
    <w:name w:val="No List2229"/>
    <w:next w:val="NoList"/>
    <w:semiHidden/>
    <w:rsid w:val="00C16E65"/>
  </w:style>
  <w:style w:type="numbering" w:customStyle="1" w:styleId="NoList929">
    <w:name w:val="No List929"/>
    <w:next w:val="NoList"/>
    <w:semiHidden/>
    <w:rsid w:val="00C16E65"/>
  </w:style>
  <w:style w:type="numbering" w:customStyle="1" w:styleId="NoList1329">
    <w:name w:val="No List1329"/>
    <w:next w:val="NoList"/>
    <w:semiHidden/>
    <w:rsid w:val="00C16E65"/>
  </w:style>
  <w:style w:type="numbering" w:customStyle="1" w:styleId="NoList2329">
    <w:name w:val="No List2329"/>
    <w:next w:val="NoList"/>
    <w:semiHidden/>
    <w:rsid w:val="00C16E65"/>
  </w:style>
  <w:style w:type="numbering" w:customStyle="1" w:styleId="NoList1029">
    <w:name w:val="No List1029"/>
    <w:next w:val="NoList"/>
    <w:semiHidden/>
    <w:rsid w:val="00C16E65"/>
  </w:style>
  <w:style w:type="numbering" w:customStyle="1" w:styleId="NoList1429">
    <w:name w:val="No List1429"/>
    <w:next w:val="NoList"/>
    <w:semiHidden/>
    <w:rsid w:val="00C16E65"/>
  </w:style>
  <w:style w:type="numbering" w:customStyle="1" w:styleId="NoList2429">
    <w:name w:val="No List2429"/>
    <w:next w:val="NoList"/>
    <w:semiHidden/>
    <w:rsid w:val="00C16E65"/>
  </w:style>
  <w:style w:type="numbering" w:customStyle="1" w:styleId="NoList3129">
    <w:name w:val="No List3129"/>
    <w:next w:val="NoList"/>
    <w:semiHidden/>
    <w:rsid w:val="00C16E65"/>
  </w:style>
  <w:style w:type="numbering" w:customStyle="1" w:styleId="NoList4129">
    <w:name w:val="No List4129"/>
    <w:next w:val="NoList"/>
    <w:semiHidden/>
    <w:rsid w:val="00C16E65"/>
  </w:style>
  <w:style w:type="numbering" w:customStyle="1" w:styleId="NoList5129">
    <w:name w:val="No List5129"/>
    <w:next w:val="NoList"/>
    <w:semiHidden/>
    <w:rsid w:val="00C16E65"/>
  </w:style>
  <w:style w:type="numbering" w:customStyle="1" w:styleId="NoList1529">
    <w:name w:val="No List1529"/>
    <w:next w:val="NoList"/>
    <w:semiHidden/>
    <w:rsid w:val="00C16E65"/>
  </w:style>
  <w:style w:type="numbering" w:customStyle="1" w:styleId="NoList1629">
    <w:name w:val="No List1629"/>
    <w:next w:val="NoList"/>
    <w:semiHidden/>
    <w:rsid w:val="00C16E65"/>
  </w:style>
  <w:style w:type="numbering" w:customStyle="1" w:styleId="1290">
    <w:name w:val="无列表129"/>
    <w:next w:val="NoList"/>
    <w:semiHidden/>
    <w:rsid w:val="00C16E65"/>
  </w:style>
  <w:style w:type="numbering" w:customStyle="1" w:styleId="NoList11129">
    <w:name w:val="No List11129"/>
    <w:next w:val="NoList"/>
    <w:semiHidden/>
    <w:rsid w:val="00C16E65"/>
  </w:style>
  <w:style w:type="numbering" w:customStyle="1" w:styleId="291">
    <w:name w:val="无列表29"/>
    <w:next w:val="NoList"/>
    <w:uiPriority w:val="99"/>
    <w:semiHidden/>
    <w:unhideWhenUsed/>
    <w:rsid w:val="00C16E65"/>
  </w:style>
  <w:style w:type="numbering" w:customStyle="1" w:styleId="390">
    <w:name w:val="无列表39"/>
    <w:next w:val="NoList"/>
    <w:uiPriority w:val="99"/>
    <w:semiHidden/>
    <w:unhideWhenUsed/>
    <w:rsid w:val="00C16E65"/>
  </w:style>
  <w:style w:type="numbering" w:customStyle="1" w:styleId="NoList209">
    <w:name w:val="No List209"/>
    <w:next w:val="NoList"/>
    <w:semiHidden/>
    <w:rsid w:val="00C16E65"/>
  </w:style>
  <w:style w:type="numbering" w:customStyle="1" w:styleId="NoList279">
    <w:name w:val="No List279"/>
    <w:next w:val="NoList"/>
    <w:uiPriority w:val="99"/>
    <w:semiHidden/>
    <w:unhideWhenUsed/>
    <w:rsid w:val="00C16E65"/>
  </w:style>
  <w:style w:type="numbering" w:customStyle="1" w:styleId="NoList289">
    <w:name w:val="No List289"/>
    <w:next w:val="NoList"/>
    <w:uiPriority w:val="99"/>
    <w:semiHidden/>
    <w:unhideWhenUsed/>
    <w:rsid w:val="00C16E65"/>
  </w:style>
  <w:style w:type="numbering" w:customStyle="1" w:styleId="NoList292">
    <w:name w:val="No List292"/>
    <w:next w:val="NoList"/>
    <w:uiPriority w:val="99"/>
    <w:semiHidden/>
    <w:unhideWhenUsed/>
    <w:rsid w:val="00C16E65"/>
  </w:style>
  <w:style w:type="numbering" w:customStyle="1" w:styleId="NoList1142">
    <w:name w:val="No List1142"/>
    <w:next w:val="NoList"/>
    <w:semiHidden/>
    <w:unhideWhenUsed/>
    <w:rsid w:val="00C16E65"/>
  </w:style>
  <w:style w:type="numbering" w:customStyle="1" w:styleId="NoList1152">
    <w:name w:val="No List1152"/>
    <w:next w:val="NoList"/>
    <w:semiHidden/>
    <w:rsid w:val="00C16E65"/>
  </w:style>
  <w:style w:type="numbering" w:customStyle="1" w:styleId="NoList2102">
    <w:name w:val="No List2102"/>
    <w:next w:val="NoList"/>
    <w:semiHidden/>
    <w:rsid w:val="00C16E65"/>
  </w:style>
  <w:style w:type="numbering" w:customStyle="1" w:styleId="NoList342">
    <w:name w:val="No List342"/>
    <w:next w:val="NoList"/>
    <w:semiHidden/>
    <w:unhideWhenUsed/>
    <w:rsid w:val="00C16E65"/>
  </w:style>
  <w:style w:type="numbering" w:customStyle="1" w:styleId="1320">
    <w:name w:val="목록 없음132"/>
    <w:next w:val="NoList"/>
    <w:semiHidden/>
    <w:unhideWhenUsed/>
    <w:rsid w:val="00C16E65"/>
  </w:style>
  <w:style w:type="numbering" w:customStyle="1" w:styleId="232">
    <w:name w:val="목록 없음232"/>
    <w:next w:val="NoList"/>
    <w:semiHidden/>
    <w:rsid w:val="00C16E65"/>
  </w:style>
  <w:style w:type="numbering" w:customStyle="1" w:styleId="NoList442">
    <w:name w:val="No List442"/>
    <w:next w:val="NoList"/>
    <w:semiHidden/>
    <w:unhideWhenUsed/>
    <w:rsid w:val="00C16E65"/>
  </w:style>
  <w:style w:type="numbering" w:customStyle="1" w:styleId="NoList542">
    <w:name w:val="No List542"/>
    <w:next w:val="NoList"/>
    <w:semiHidden/>
    <w:rsid w:val="00C16E65"/>
  </w:style>
  <w:style w:type="numbering" w:customStyle="1" w:styleId="NoList632">
    <w:name w:val="No List632"/>
    <w:next w:val="NoList"/>
    <w:semiHidden/>
    <w:rsid w:val="00C16E65"/>
  </w:style>
  <w:style w:type="numbering" w:customStyle="1" w:styleId="NoList732">
    <w:name w:val="No List732"/>
    <w:next w:val="NoList"/>
    <w:semiHidden/>
    <w:rsid w:val="00C16E65"/>
  </w:style>
  <w:style w:type="numbering" w:customStyle="1" w:styleId="NoList2132">
    <w:name w:val="No List2132"/>
    <w:next w:val="NoList"/>
    <w:semiHidden/>
    <w:rsid w:val="00C16E65"/>
  </w:style>
  <w:style w:type="numbering" w:customStyle="1" w:styleId="NoList832">
    <w:name w:val="No List832"/>
    <w:next w:val="NoList"/>
    <w:semiHidden/>
    <w:rsid w:val="00C16E65"/>
  </w:style>
  <w:style w:type="numbering" w:customStyle="1" w:styleId="NoList1232">
    <w:name w:val="No List1232"/>
    <w:next w:val="NoList"/>
    <w:semiHidden/>
    <w:rsid w:val="00C16E65"/>
  </w:style>
  <w:style w:type="numbering" w:customStyle="1" w:styleId="NoList2232">
    <w:name w:val="No List2232"/>
    <w:next w:val="NoList"/>
    <w:semiHidden/>
    <w:rsid w:val="00C16E65"/>
  </w:style>
  <w:style w:type="numbering" w:customStyle="1" w:styleId="NoList932">
    <w:name w:val="No List932"/>
    <w:next w:val="NoList"/>
    <w:semiHidden/>
    <w:rsid w:val="00C16E65"/>
  </w:style>
  <w:style w:type="numbering" w:customStyle="1" w:styleId="NoList1332">
    <w:name w:val="No List1332"/>
    <w:next w:val="NoList"/>
    <w:semiHidden/>
    <w:rsid w:val="00C16E65"/>
  </w:style>
  <w:style w:type="numbering" w:customStyle="1" w:styleId="NoList2332">
    <w:name w:val="No List2332"/>
    <w:next w:val="NoList"/>
    <w:semiHidden/>
    <w:rsid w:val="00C16E65"/>
  </w:style>
  <w:style w:type="numbering" w:customStyle="1" w:styleId="NoList1032">
    <w:name w:val="No List1032"/>
    <w:next w:val="NoList"/>
    <w:semiHidden/>
    <w:rsid w:val="00C16E65"/>
  </w:style>
  <w:style w:type="numbering" w:customStyle="1" w:styleId="NoList1432">
    <w:name w:val="No List1432"/>
    <w:next w:val="NoList"/>
    <w:semiHidden/>
    <w:rsid w:val="00C16E65"/>
  </w:style>
  <w:style w:type="numbering" w:customStyle="1" w:styleId="NoList2432">
    <w:name w:val="No List2432"/>
    <w:next w:val="NoList"/>
    <w:semiHidden/>
    <w:rsid w:val="00C16E65"/>
  </w:style>
  <w:style w:type="numbering" w:customStyle="1" w:styleId="NoList3132">
    <w:name w:val="No List3132"/>
    <w:next w:val="NoList"/>
    <w:semiHidden/>
    <w:rsid w:val="00C16E65"/>
  </w:style>
  <w:style w:type="numbering" w:customStyle="1" w:styleId="NoList4132">
    <w:name w:val="No List4132"/>
    <w:next w:val="NoList"/>
    <w:semiHidden/>
    <w:rsid w:val="00C16E65"/>
  </w:style>
  <w:style w:type="numbering" w:customStyle="1" w:styleId="NoList5132">
    <w:name w:val="No List5132"/>
    <w:next w:val="NoList"/>
    <w:semiHidden/>
    <w:rsid w:val="00C16E65"/>
  </w:style>
  <w:style w:type="numbering" w:customStyle="1" w:styleId="NoList1532">
    <w:name w:val="No List1532"/>
    <w:next w:val="NoList"/>
    <w:semiHidden/>
    <w:rsid w:val="00C16E65"/>
  </w:style>
  <w:style w:type="numbering" w:customStyle="1" w:styleId="NoList1632">
    <w:name w:val="No List1632"/>
    <w:next w:val="NoList"/>
    <w:semiHidden/>
    <w:rsid w:val="00C16E65"/>
  </w:style>
  <w:style w:type="numbering" w:customStyle="1" w:styleId="1321">
    <w:name w:val="无列表132"/>
    <w:next w:val="NoList"/>
    <w:semiHidden/>
    <w:rsid w:val="00C16E65"/>
  </w:style>
  <w:style w:type="numbering" w:customStyle="1" w:styleId="NoList11132">
    <w:name w:val="No List11132"/>
    <w:next w:val="NoList"/>
    <w:semiHidden/>
    <w:rsid w:val="00C16E65"/>
  </w:style>
  <w:style w:type="numbering" w:customStyle="1" w:styleId="NoList1712">
    <w:name w:val="No List1712"/>
    <w:next w:val="NoList"/>
    <w:uiPriority w:val="99"/>
    <w:semiHidden/>
    <w:unhideWhenUsed/>
    <w:rsid w:val="00C16E65"/>
  </w:style>
  <w:style w:type="numbering" w:customStyle="1" w:styleId="NoList1812">
    <w:name w:val="No List1812"/>
    <w:next w:val="NoList"/>
    <w:uiPriority w:val="99"/>
    <w:semiHidden/>
    <w:rsid w:val="00C16E65"/>
  </w:style>
  <w:style w:type="numbering" w:customStyle="1" w:styleId="NoList2512">
    <w:name w:val="No List2512"/>
    <w:next w:val="NoList"/>
    <w:semiHidden/>
    <w:rsid w:val="00C16E65"/>
  </w:style>
  <w:style w:type="numbering" w:customStyle="1" w:styleId="NoList3212">
    <w:name w:val="No List3212"/>
    <w:next w:val="NoList"/>
    <w:semiHidden/>
    <w:unhideWhenUsed/>
    <w:rsid w:val="00C16E65"/>
  </w:style>
  <w:style w:type="numbering" w:customStyle="1" w:styleId="11120">
    <w:name w:val="목록 없음1112"/>
    <w:next w:val="NoList"/>
    <w:semiHidden/>
    <w:unhideWhenUsed/>
    <w:rsid w:val="00C16E65"/>
  </w:style>
  <w:style w:type="numbering" w:customStyle="1" w:styleId="21120">
    <w:name w:val="목록 없음2112"/>
    <w:next w:val="NoList"/>
    <w:semiHidden/>
    <w:rsid w:val="00C16E65"/>
  </w:style>
  <w:style w:type="numbering" w:customStyle="1" w:styleId="NoList4212">
    <w:name w:val="No List4212"/>
    <w:next w:val="NoList"/>
    <w:semiHidden/>
    <w:unhideWhenUsed/>
    <w:rsid w:val="00C16E65"/>
  </w:style>
  <w:style w:type="numbering" w:customStyle="1" w:styleId="NoList5212">
    <w:name w:val="No List5212"/>
    <w:next w:val="NoList"/>
    <w:semiHidden/>
    <w:rsid w:val="00C16E65"/>
  </w:style>
  <w:style w:type="numbering" w:customStyle="1" w:styleId="NoList6112">
    <w:name w:val="No List6112"/>
    <w:next w:val="NoList"/>
    <w:semiHidden/>
    <w:rsid w:val="00C16E65"/>
  </w:style>
  <w:style w:type="numbering" w:customStyle="1" w:styleId="NoList7112">
    <w:name w:val="No List7112"/>
    <w:next w:val="NoList"/>
    <w:semiHidden/>
    <w:rsid w:val="00C16E65"/>
  </w:style>
  <w:style w:type="numbering" w:customStyle="1" w:styleId="NoList11212">
    <w:name w:val="No List11212"/>
    <w:next w:val="NoList"/>
    <w:semiHidden/>
    <w:rsid w:val="00C16E65"/>
  </w:style>
  <w:style w:type="numbering" w:customStyle="1" w:styleId="NoList21113">
    <w:name w:val="No List21113"/>
    <w:next w:val="NoList"/>
    <w:semiHidden/>
    <w:rsid w:val="00C16E65"/>
  </w:style>
  <w:style w:type="numbering" w:customStyle="1" w:styleId="NoList8112">
    <w:name w:val="No List8112"/>
    <w:next w:val="NoList"/>
    <w:semiHidden/>
    <w:rsid w:val="00C16E65"/>
  </w:style>
  <w:style w:type="numbering" w:customStyle="1" w:styleId="NoList12113">
    <w:name w:val="No List12113"/>
    <w:next w:val="NoList"/>
    <w:semiHidden/>
    <w:rsid w:val="00C16E65"/>
  </w:style>
  <w:style w:type="numbering" w:customStyle="1" w:styleId="NoList22112">
    <w:name w:val="No List22112"/>
    <w:next w:val="NoList"/>
    <w:semiHidden/>
    <w:rsid w:val="00C16E65"/>
  </w:style>
  <w:style w:type="numbering" w:customStyle="1" w:styleId="NoList9112">
    <w:name w:val="No List9112"/>
    <w:next w:val="NoList"/>
    <w:semiHidden/>
    <w:rsid w:val="00C16E65"/>
  </w:style>
  <w:style w:type="numbering" w:customStyle="1" w:styleId="NoList13112">
    <w:name w:val="No List13112"/>
    <w:next w:val="NoList"/>
    <w:semiHidden/>
    <w:rsid w:val="00C16E65"/>
  </w:style>
  <w:style w:type="numbering" w:customStyle="1" w:styleId="NoList23112">
    <w:name w:val="No List23112"/>
    <w:next w:val="NoList"/>
    <w:semiHidden/>
    <w:rsid w:val="00C16E65"/>
  </w:style>
  <w:style w:type="numbering" w:customStyle="1" w:styleId="NoList10112">
    <w:name w:val="No List10112"/>
    <w:next w:val="NoList"/>
    <w:semiHidden/>
    <w:rsid w:val="00C16E65"/>
  </w:style>
  <w:style w:type="numbering" w:customStyle="1" w:styleId="NoList14112">
    <w:name w:val="No List14112"/>
    <w:next w:val="NoList"/>
    <w:semiHidden/>
    <w:rsid w:val="00C16E65"/>
  </w:style>
  <w:style w:type="numbering" w:customStyle="1" w:styleId="NoList24112">
    <w:name w:val="No List24112"/>
    <w:next w:val="NoList"/>
    <w:semiHidden/>
    <w:rsid w:val="00C16E65"/>
  </w:style>
  <w:style w:type="numbering" w:customStyle="1" w:styleId="NoList31112">
    <w:name w:val="No List31112"/>
    <w:next w:val="NoList"/>
    <w:semiHidden/>
    <w:rsid w:val="00C16E65"/>
  </w:style>
  <w:style w:type="numbering" w:customStyle="1" w:styleId="NoList41112">
    <w:name w:val="No List41112"/>
    <w:next w:val="NoList"/>
    <w:semiHidden/>
    <w:rsid w:val="00C16E65"/>
  </w:style>
  <w:style w:type="numbering" w:customStyle="1" w:styleId="NoList51112">
    <w:name w:val="No List51112"/>
    <w:next w:val="NoList"/>
    <w:semiHidden/>
    <w:rsid w:val="00C16E65"/>
  </w:style>
  <w:style w:type="numbering" w:customStyle="1" w:styleId="NoList15112">
    <w:name w:val="No List15112"/>
    <w:next w:val="NoList"/>
    <w:semiHidden/>
    <w:rsid w:val="00C16E65"/>
  </w:style>
  <w:style w:type="numbering" w:customStyle="1" w:styleId="NoList16112">
    <w:name w:val="No List16112"/>
    <w:next w:val="NoList"/>
    <w:semiHidden/>
    <w:rsid w:val="00C16E65"/>
  </w:style>
  <w:style w:type="numbering" w:customStyle="1" w:styleId="11121">
    <w:name w:val="无列表1112"/>
    <w:next w:val="NoList"/>
    <w:semiHidden/>
    <w:rsid w:val="00C16E65"/>
  </w:style>
  <w:style w:type="numbering" w:customStyle="1" w:styleId="NoList111113">
    <w:name w:val="No List111113"/>
    <w:next w:val="NoList"/>
    <w:semiHidden/>
    <w:rsid w:val="00C16E65"/>
  </w:style>
  <w:style w:type="numbering" w:customStyle="1" w:styleId="NoList1912">
    <w:name w:val="No List1912"/>
    <w:next w:val="NoList"/>
    <w:uiPriority w:val="99"/>
    <w:semiHidden/>
    <w:unhideWhenUsed/>
    <w:rsid w:val="00C16E65"/>
  </w:style>
  <w:style w:type="numbering" w:customStyle="1" w:styleId="NoList11012">
    <w:name w:val="No List11012"/>
    <w:next w:val="NoList"/>
    <w:uiPriority w:val="99"/>
    <w:semiHidden/>
    <w:rsid w:val="00C16E65"/>
  </w:style>
  <w:style w:type="numbering" w:customStyle="1" w:styleId="NoList2612">
    <w:name w:val="No List2612"/>
    <w:next w:val="NoList"/>
    <w:semiHidden/>
    <w:rsid w:val="00C16E65"/>
  </w:style>
  <w:style w:type="numbering" w:customStyle="1" w:styleId="NoList3312">
    <w:name w:val="No List3312"/>
    <w:next w:val="NoList"/>
    <w:semiHidden/>
    <w:unhideWhenUsed/>
    <w:rsid w:val="00C16E65"/>
  </w:style>
  <w:style w:type="numbering" w:customStyle="1" w:styleId="1212">
    <w:name w:val="목록 없음1212"/>
    <w:next w:val="NoList"/>
    <w:semiHidden/>
    <w:unhideWhenUsed/>
    <w:rsid w:val="00C16E65"/>
  </w:style>
  <w:style w:type="numbering" w:customStyle="1" w:styleId="2212">
    <w:name w:val="목록 없음2212"/>
    <w:next w:val="NoList"/>
    <w:semiHidden/>
    <w:rsid w:val="00C16E65"/>
  </w:style>
  <w:style w:type="numbering" w:customStyle="1" w:styleId="NoList4312">
    <w:name w:val="No List4312"/>
    <w:next w:val="NoList"/>
    <w:semiHidden/>
    <w:unhideWhenUsed/>
    <w:rsid w:val="00C16E65"/>
  </w:style>
  <w:style w:type="numbering" w:customStyle="1" w:styleId="NoList5312">
    <w:name w:val="No List5312"/>
    <w:next w:val="NoList"/>
    <w:semiHidden/>
    <w:rsid w:val="00C16E65"/>
  </w:style>
  <w:style w:type="numbering" w:customStyle="1" w:styleId="NoList6212">
    <w:name w:val="No List6212"/>
    <w:next w:val="NoList"/>
    <w:semiHidden/>
    <w:rsid w:val="00C16E65"/>
  </w:style>
  <w:style w:type="numbering" w:customStyle="1" w:styleId="NoList7212">
    <w:name w:val="No List7212"/>
    <w:next w:val="NoList"/>
    <w:semiHidden/>
    <w:rsid w:val="00C16E65"/>
  </w:style>
  <w:style w:type="numbering" w:customStyle="1" w:styleId="NoList11312">
    <w:name w:val="No List11312"/>
    <w:next w:val="NoList"/>
    <w:semiHidden/>
    <w:rsid w:val="00C16E65"/>
  </w:style>
  <w:style w:type="numbering" w:customStyle="1" w:styleId="NoList21212">
    <w:name w:val="No List21212"/>
    <w:next w:val="NoList"/>
    <w:semiHidden/>
    <w:rsid w:val="00C16E65"/>
  </w:style>
  <w:style w:type="numbering" w:customStyle="1" w:styleId="NoList8212">
    <w:name w:val="No List8212"/>
    <w:next w:val="NoList"/>
    <w:semiHidden/>
    <w:rsid w:val="00C16E65"/>
  </w:style>
  <w:style w:type="numbering" w:customStyle="1" w:styleId="NoList12212">
    <w:name w:val="No List12212"/>
    <w:next w:val="NoList"/>
    <w:semiHidden/>
    <w:rsid w:val="00C16E65"/>
  </w:style>
  <w:style w:type="numbering" w:customStyle="1" w:styleId="NoList22212">
    <w:name w:val="No List22212"/>
    <w:next w:val="NoList"/>
    <w:semiHidden/>
    <w:rsid w:val="00C16E65"/>
  </w:style>
  <w:style w:type="numbering" w:customStyle="1" w:styleId="NoList9212">
    <w:name w:val="No List9212"/>
    <w:next w:val="NoList"/>
    <w:semiHidden/>
    <w:rsid w:val="00C16E65"/>
  </w:style>
  <w:style w:type="numbering" w:customStyle="1" w:styleId="NoList13212">
    <w:name w:val="No List13212"/>
    <w:next w:val="NoList"/>
    <w:semiHidden/>
    <w:rsid w:val="00C16E65"/>
  </w:style>
  <w:style w:type="numbering" w:customStyle="1" w:styleId="NoList23212">
    <w:name w:val="No List23212"/>
    <w:next w:val="NoList"/>
    <w:semiHidden/>
    <w:rsid w:val="00C16E65"/>
  </w:style>
  <w:style w:type="numbering" w:customStyle="1" w:styleId="NoList10212">
    <w:name w:val="No List10212"/>
    <w:next w:val="NoList"/>
    <w:semiHidden/>
    <w:rsid w:val="00C16E65"/>
  </w:style>
  <w:style w:type="numbering" w:customStyle="1" w:styleId="NoList14212">
    <w:name w:val="No List14212"/>
    <w:next w:val="NoList"/>
    <w:semiHidden/>
    <w:rsid w:val="00C16E65"/>
  </w:style>
  <w:style w:type="numbering" w:customStyle="1" w:styleId="NoList24212">
    <w:name w:val="No List24212"/>
    <w:next w:val="NoList"/>
    <w:semiHidden/>
    <w:rsid w:val="00C16E65"/>
  </w:style>
  <w:style w:type="numbering" w:customStyle="1" w:styleId="NoList31212">
    <w:name w:val="No List31212"/>
    <w:next w:val="NoList"/>
    <w:semiHidden/>
    <w:rsid w:val="00C16E65"/>
  </w:style>
  <w:style w:type="numbering" w:customStyle="1" w:styleId="NoList41212">
    <w:name w:val="No List41212"/>
    <w:next w:val="NoList"/>
    <w:semiHidden/>
    <w:rsid w:val="00C16E65"/>
  </w:style>
  <w:style w:type="numbering" w:customStyle="1" w:styleId="NoList51212">
    <w:name w:val="No List51212"/>
    <w:next w:val="NoList"/>
    <w:semiHidden/>
    <w:rsid w:val="00C16E65"/>
  </w:style>
  <w:style w:type="numbering" w:customStyle="1" w:styleId="NoList15212">
    <w:name w:val="No List15212"/>
    <w:next w:val="NoList"/>
    <w:semiHidden/>
    <w:rsid w:val="00C16E65"/>
  </w:style>
  <w:style w:type="numbering" w:customStyle="1" w:styleId="NoList16212">
    <w:name w:val="No List16212"/>
    <w:next w:val="NoList"/>
    <w:semiHidden/>
    <w:rsid w:val="00C16E65"/>
  </w:style>
  <w:style w:type="numbering" w:customStyle="1" w:styleId="12120">
    <w:name w:val="无列表1212"/>
    <w:next w:val="NoList"/>
    <w:semiHidden/>
    <w:rsid w:val="00C16E65"/>
  </w:style>
  <w:style w:type="numbering" w:customStyle="1" w:styleId="NoList111212">
    <w:name w:val="No List111212"/>
    <w:next w:val="NoList"/>
    <w:semiHidden/>
    <w:rsid w:val="00C16E65"/>
  </w:style>
  <w:style w:type="numbering" w:customStyle="1" w:styleId="2122">
    <w:name w:val="无列表212"/>
    <w:next w:val="NoList"/>
    <w:uiPriority w:val="99"/>
    <w:semiHidden/>
    <w:unhideWhenUsed/>
    <w:rsid w:val="00C16E65"/>
  </w:style>
  <w:style w:type="numbering" w:customStyle="1" w:styleId="3122">
    <w:name w:val="无列表312"/>
    <w:next w:val="NoList"/>
    <w:uiPriority w:val="99"/>
    <w:semiHidden/>
    <w:unhideWhenUsed/>
    <w:rsid w:val="00C16E65"/>
  </w:style>
  <w:style w:type="numbering" w:customStyle="1" w:styleId="NoList2012">
    <w:name w:val="No List2012"/>
    <w:next w:val="NoList"/>
    <w:semiHidden/>
    <w:rsid w:val="00C16E65"/>
  </w:style>
  <w:style w:type="numbering" w:customStyle="1" w:styleId="NoList2712">
    <w:name w:val="No List2712"/>
    <w:next w:val="NoList"/>
    <w:uiPriority w:val="99"/>
    <w:semiHidden/>
    <w:unhideWhenUsed/>
    <w:rsid w:val="00C16E65"/>
  </w:style>
  <w:style w:type="numbering" w:customStyle="1" w:styleId="NoList2812">
    <w:name w:val="No List2812"/>
    <w:next w:val="NoList"/>
    <w:uiPriority w:val="99"/>
    <w:semiHidden/>
    <w:unhideWhenUsed/>
    <w:rsid w:val="00C16E65"/>
  </w:style>
  <w:style w:type="numbering" w:customStyle="1" w:styleId="NoList302">
    <w:name w:val="No List302"/>
    <w:next w:val="NoList"/>
    <w:uiPriority w:val="99"/>
    <w:semiHidden/>
    <w:unhideWhenUsed/>
    <w:rsid w:val="00C16E65"/>
  </w:style>
  <w:style w:type="numbering" w:customStyle="1" w:styleId="NoList1162">
    <w:name w:val="No List1162"/>
    <w:next w:val="NoList"/>
    <w:semiHidden/>
    <w:unhideWhenUsed/>
    <w:rsid w:val="00C16E65"/>
  </w:style>
  <w:style w:type="numbering" w:customStyle="1" w:styleId="NoList1172">
    <w:name w:val="No List1172"/>
    <w:next w:val="NoList"/>
    <w:semiHidden/>
    <w:rsid w:val="00C16E65"/>
  </w:style>
  <w:style w:type="numbering" w:customStyle="1" w:styleId="NoList2142">
    <w:name w:val="No List2142"/>
    <w:next w:val="NoList"/>
    <w:semiHidden/>
    <w:rsid w:val="00C16E65"/>
  </w:style>
  <w:style w:type="numbering" w:customStyle="1" w:styleId="NoList352">
    <w:name w:val="No List352"/>
    <w:next w:val="NoList"/>
    <w:semiHidden/>
    <w:unhideWhenUsed/>
    <w:rsid w:val="00C16E65"/>
  </w:style>
  <w:style w:type="numbering" w:customStyle="1" w:styleId="1420">
    <w:name w:val="목록 없음142"/>
    <w:next w:val="NoList"/>
    <w:semiHidden/>
    <w:unhideWhenUsed/>
    <w:rsid w:val="00C16E65"/>
  </w:style>
  <w:style w:type="numbering" w:customStyle="1" w:styleId="242">
    <w:name w:val="목록 없음242"/>
    <w:next w:val="NoList"/>
    <w:semiHidden/>
    <w:rsid w:val="00C16E65"/>
  </w:style>
  <w:style w:type="numbering" w:customStyle="1" w:styleId="NoList452">
    <w:name w:val="No List452"/>
    <w:next w:val="NoList"/>
    <w:semiHidden/>
    <w:unhideWhenUsed/>
    <w:rsid w:val="00C16E65"/>
  </w:style>
  <w:style w:type="numbering" w:customStyle="1" w:styleId="NoList552">
    <w:name w:val="No List552"/>
    <w:next w:val="NoList"/>
    <w:semiHidden/>
    <w:rsid w:val="00C16E65"/>
  </w:style>
  <w:style w:type="numbering" w:customStyle="1" w:styleId="NoList642">
    <w:name w:val="No List642"/>
    <w:next w:val="NoList"/>
    <w:semiHidden/>
    <w:rsid w:val="00C16E65"/>
  </w:style>
  <w:style w:type="numbering" w:customStyle="1" w:styleId="NoList742">
    <w:name w:val="No List742"/>
    <w:next w:val="NoList"/>
    <w:semiHidden/>
    <w:rsid w:val="00C16E65"/>
  </w:style>
  <w:style w:type="numbering" w:customStyle="1" w:styleId="NoList2152">
    <w:name w:val="No List2152"/>
    <w:next w:val="NoList"/>
    <w:semiHidden/>
    <w:rsid w:val="00C16E65"/>
  </w:style>
  <w:style w:type="numbering" w:customStyle="1" w:styleId="NoList842">
    <w:name w:val="No List842"/>
    <w:next w:val="NoList"/>
    <w:semiHidden/>
    <w:rsid w:val="00C16E65"/>
  </w:style>
  <w:style w:type="numbering" w:customStyle="1" w:styleId="NoList1242">
    <w:name w:val="No List1242"/>
    <w:next w:val="NoList"/>
    <w:semiHidden/>
    <w:rsid w:val="00C16E65"/>
  </w:style>
  <w:style w:type="numbering" w:customStyle="1" w:styleId="NoList2242">
    <w:name w:val="No List2242"/>
    <w:next w:val="NoList"/>
    <w:semiHidden/>
    <w:rsid w:val="00C16E65"/>
  </w:style>
  <w:style w:type="numbering" w:customStyle="1" w:styleId="NoList942">
    <w:name w:val="No List942"/>
    <w:next w:val="NoList"/>
    <w:semiHidden/>
    <w:rsid w:val="00C16E65"/>
  </w:style>
  <w:style w:type="numbering" w:customStyle="1" w:styleId="NoList1342">
    <w:name w:val="No List1342"/>
    <w:next w:val="NoList"/>
    <w:semiHidden/>
    <w:rsid w:val="00C16E65"/>
  </w:style>
  <w:style w:type="numbering" w:customStyle="1" w:styleId="NoList2342">
    <w:name w:val="No List2342"/>
    <w:next w:val="NoList"/>
    <w:semiHidden/>
    <w:rsid w:val="00C16E65"/>
  </w:style>
  <w:style w:type="numbering" w:customStyle="1" w:styleId="NoList1042">
    <w:name w:val="No List1042"/>
    <w:next w:val="NoList"/>
    <w:semiHidden/>
    <w:rsid w:val="00C16E65"/>
  </w:style>
  <w:style w:type="numbering" w:customStyle="1" w:styleId="NoList1442">
    <w:name w:val="No List1442"/>
    <w:next w:val="NoList"/>
    <w:semiHidden/>
    <w:rsid w:val="00C16E65"/>
  </w:style>
  <w:style w:type="numbering" w:customStyle="1" w:styleId="NoList2442">
    <w:name w:val="No List2442"/>
    <w:next w:val="NoList"/>
    <w:semiHidden/>
    <w:rsid w:val="00C16E65"/>
  </w:style>
  <w:style w:type="numbering" w:customStyle="1" w:styleId="NoList3142">
    <w:name w:val="No List3142"/>
    <w:next w:val="NoList"/>
    <w:semiHidden/>
    <w:rsid w:val="00C16E65"/>
  </w:style>
  <w:style w:type="numbering" w:customStyle="1" w:styleId="NoList4142">
    <w:name w:val="No List4142"/>
    <w:next w:val="NoList"/>
    <w:semiHidden/>
    <w:rsid w:val="00C16E65"/>
  </w:style>
  <w:style w:type="numbering" w:customStyle="1" w:styleId="NoList5142">
    <w:name w:val="No List5142"/>
    <w:next w:val="NoList"/>
    <w:semiHidden/>
    <w:rsid w:val="00C16E65"/>
  </w:style>
  <w:style w:type="numbering" w:customStyle="1" w:styleId="NoList1542">
    <w:name w:val="No List1542"/>
    <w:next w:val="NoList"/>
    <w:semiHidden/>
    <w:rsid w:val="00C16E65"/>
  </w:style>
  <w:style w:type="numbering" w:customStyle="1" w:styleId="NoList1642">
    <w:name w:val="No List1642"/>
    <w:next w:val="NoList"/>
    <w:semiHidden/>
    <w:rsid w:val="00C16E65"/>
  </w:style>
  <w:style w:type="numbering" w:customStyle="1" w:styleId="1421">
    <w:name w:val="无列表142"/>
    <w:next w:val="NoList"/>
    <w:semiHidden/>
    <w:rsid w:val="00C16E65"/>
  </w:style>
  <w:style w:type="numbering" w:customStyle="1" w:styleId="NoList11142">
    <w:name w:val="No List11142"/>
    <w:next w:val="NoList"/>
    <w:semiHidden/>
    <w:rsid w:val="00C16E65"/>
  </w:style>
  <w:style w:type="numbering" w:customStyle="1" w:styleId="NoList1722">
    <w:name w:val="No List1722"/>
    <w:next w:val="NoList"/>
    <w:uiPriority w:val="99"/>
    <w:semiHidden/>
    <w:unhideWhenUsed/>
    <w:rsid w:val="00C16E65"/>
  </w:style>
  <w:style w:type="numbering" w:customStyle="1" w:styleId="NoList1822">
    <w:name w:val="No List1822"/>
    <w:next w:val="NoList"/>
    <w:uiPriority w:val="99"/>
    <w:semiHidden/>
    <w:rsid w:val="00C16E65"/>
  </w:style>
  <w:style w:type="numbering" w:customStyle="1" w:styleId="NoList2522">
    <w:name w:val="No List2522"/>
    <w:next w:val="NoList"/>
    <w:semiHidden/>
    <w:rsid w:val="00C16E65"/>
  </w:style>
  <w:style w:type="numbering" w:customStyle="1" w:styleId="NoList3222">
    <w:name w:val="No List3222"/>
    <w:next w:val="NoList"/>
    <w:semiHidden/>
    <w:unhideWhenUsed/>
    <w:rsid w:val="00C16E65"/>
  </w:style>
  <w:style w:type="numbering" w:customStyle="1" w:styleId="11220">
    <w:name w:val="목록 없음1122"/>
    <w:next w:val="NoList"/>
    <w:semiHidden/>
    <w:unhideWhenUsed/>
    <w:rsid w:val="00C16E65"/>
  </w:style>
  <w:style w:type="numbering" w:customStyle="1" w:styleId="21220">
    <w:name w:val="목록 없음2122"/>
    <w:next w:val="NoList"/>
    <w:semiHidden/>
    <w:rsid w:val="00C16E65"/>
  </w:style>
  <w:style w:type="numbering" w:customStyle="1" w:styleId="NoList4222">
    <w:name w:val="No List4222"/>
    <w:next w:val="NoList"/>
    <w:semiHidden/>
    <w:unhideWhenUsed/>
    <w:rsid w:val="00C16E65"/>
  </w:style>
  <w:style w:type="numbering" w:customStyle="1" w:styleId="NoList5222">
    <w:name w:val="No List5222"/>
    <w:next w:val="NoList"/>
    <w:semiHidden/>
    <w:rsid w:val="00C16E65"/>
  </w:style>
  <w:style w:type="numbering" w:customStyle="1" w:styleId="NoList6122">
    <w:name w:val="No List6122"/>
    <w:next w:val="NoList"/>
    <w:semiHidden/>
    <w:rsid w:val="00C16E65"/>
  </w:style>
  <w:style w:type="numbering" w:customStyle="1" w:styleId="NoList7122">
    <w:name w:val="No List7122"/>
    <w:next w:val="NoList"/>
    <w:semiHidden/>
    <w:rsid w:val="00C16E65"/>
  </w:style>
  <w:style w:type="numbering" w:customStyle="1" w:styleId="NoList11222">
    <w:name w:val="No List11222"/>
    <w:next w:val="NoList"/>
    <w:semiHidden/>
    <w:rsid w:val="00C16E65"/>
  </w:style>
  <w:style w:type="numbering" w:customStyle="1" w:styleId="NoList21122">
    <w:name w:val="No List21122"/>
    <w:next w:val="NoList"/>
    <w:semiHidden/>
    <w:rsid w:val="00C16E65"/>
  </w:style>
  <w:style w:type="numbering" w:customStyle="1" w:styleId="NoList8122">
    <w:name w:val="No List8122"/>
    <w:next w:val="NoList"/>
    <w:semiHidden/>
    <w:rsid w:val="00C16E65"/>
  </w:style>
  <w:style w:type="numbering" w:customStyle="1" w:styleId="NoList12122">
    <w:name w:val="No List12122"/>
    <w:next w:val="NoList"/>
    <w:semiHidden/>
    <w:rsid w:val="00C16E65"/>
  </w:style>
  <w:style w:type="numbering" w:customStyle="1" w:styleId="NoList22122">
    <w:name w:val="No List22122"/>
    <w:next w:val="NoList"/>
    <w:semiHidden/>
    <w:rsid w:val="00C16E65"/>
  </w:style>
  <w:style w:type="numbering" w:customStyle="1" w:styleId="NoList9122">
    <w:name w:val="No List9122"/>
    <w:next w:val="NoList"/>
    <w:semiHidden/>
    <w:rsid w:val="00C16E65"/>
  </w:style>
  <w:style w:type="numbering" w:customStyle="1" w:styleId="NoList13122">
    <w:name w:val="No List13122"/>
    <w:next w:val="NoList"/>
    <w:semiHidden/>
    <w:rsid w:val="00C16E65"/>
  </w:style>
  <w:style w:type="numbering" w:customStyle="1" w:styleId="NoList23122">
    <w:name w:val="No List23122"/>
    <w:next w:val="NoList"/>
    <w:semiHidden/>
    <w:rsid w:val="00C16E65"/>
  </w:style>
  <w:style w:type="numbering" w:customStyle="1" w:styleId="NoList10122">
    <w:name w:val="No List10122"/>
    <w:next w:val="NoList"/>
    <w:semiHidden/>
    <w:rsid w:val="00C16E65"/>
  </w:style>
  <w:style w:type="numbering" w:customStyle="1" w:styleId="NoList14122">
    <w:name w:val="No List14122"/>
    <w:next w:val="NoList"/>
    <w:semiHidden/>
    <w:rsid w:val="00C16E65"/>
  </w:style>
  <w:style w:type="numbering" w:customStyle="1" w:styleId="NoList24122">
    <w:name w:val="No List24122"/>
    <w:next w:val="NoList"/>
    <w:semiHidden/>
    <w:rsid w:val="00C16E65"/>
  </w:style>
  <w:style w:type="numbering" w:customStyle="1" w:styleId="NoList31122">
    <w:name w:val="No List31122"/>
    <w:next w:val="NoList"/>
    <w:semiHidden/>
    <w:rsid w:val="00C16E65"/>
  </w:style>
  <w:style w:type="numbering" w:customStyle="1" w:styleId="NoList41122">
    <w:name w:val="No List41122"/>
    <w:next w:val="NoList"/>
    <w:semiHidden/>
    <w:rsid w:val="00C16E65"/>
  </w:style>
  <w:style w:type="numbering" w:customStyle="1" w:styleId="NoList51122">
    <w:name w:val="No List51122"/>
    <w:next w:val="NoList"/>
    <w:semiHidden/>
    <w:rsid w:val="00C16E65"/>
  </w:style>
  <w:style w:type="numbering" w:customStyle="1" w:styleId="NoList15122">
    <w:name w:val="No List15122"/>
    <w:next w:val="NoList"/>
    <w:semiHidden/>
    <w:rsid w:val="00C16E65"/>
  </w:style>
  <w:style w:type="numbering" w:customStyle="1" w:styleId="NoList16122">
    <w:name w:val="No List16122"/>
    <w:next w:val="NoList"/>
    <w:semiHidden/>
    <w:rsid w:val="00C16E65"/>
  </w:style>
  <w:style w:type="numbering" w:customStyle="1" w:styleId="11221">
    <w:name w:val="无列表1122"/>
    <w:next w:val="NoList"/>
    <w:semiHidden/>
    <w:rsid w:val="00C16E65"/>
  </w:style>
  <w:style w:type="numbering" w:customStyle="1" w:styleId="NoList111122">
    <w:name w:val="No List111122"/>
    <w:next w:val="NoList"/>
    <w:semiHidden/>
    <w:rsid w:val="00C16E65"/>
  </w:style>
  <w:style w:type="numbering" w:customStyle="1" w:styleId="NoList1922">
    <w:name w:val="No List1922"/>
    <w:next w:val="NoList"/>
    <w:uiPriority w:val="99"/>
    <w:semiHidden/>
    <w:unhideWhenUsed/>
    <w:rsid w:val="00C16E65"/>
  </w:style>
  <w:style w:type="numbering" w:customStyle="1" w:styleId="NoList11022">
    <w:name w:val="No List11022"/>
    <w:next w:val="NoList"/>
    <w:uiPriority w:val="99"/>
    <w:semiHidden/>
    <w:rsid w:val="00C16E65"/>
  </w:style>
  <w:style w:type="numbering" w:customStyle="1" w:styleId="NoList2622">
    <w:name w:val="No List2622"/>
    <w:next w:val="NoList"/>
    <w:semiHidden/>
    <w:rsid w:val="00C16E65"/>
  </w:style>
  <w:style w:type="numbering" w:customStyle="1" w:styleId="NoList3322">
    <w:name w:val="No List3322"/>
    <w:next w:val="NoList"/>
    <w:semiHidden/>
    <w:unhideWhenUsed/>
    <w:rsid w:val="00C16E65"/>
  </w:style>
  <w:style w:type="numbering" w:customStyle="1" w:styleId="1222">
    <w:name w:val="목록 없음1222"/>
    <w:next w:val="NoList"/>
    <w:semiHidden/>
    <w:unhideWhenUsed/>
    <w:rsid w:val="00C16E65"/>
  </w:style>
  <w:style w:type="numbering" w:customStyle="1" w:styleId="2222">
    <w:name w:val="목록 없음2222"/>
    <w:next w:val="NoList"/>
    <w:semiHidden/>
    <w:rsid w:val="00C16E65"/>
  </w:style>
  <w:style w:type="numbering" w:customStyle="1" w:styleId="NoList4322">
    <w:name w:val="No List4322"/>
    <w:next w:val="NoList"/>
    <w:semiHidden/>
    <w:unhideWhenUsed/>
    <w:rsid w:val="00C16E65"/>
  </w:style>
  <w:style w:type="numbering" w:customStyle="1" w:styleId="NoList5322">
    <w:name w:val="No List5322"/>
    <w:next w:val="NoList"/>
    <w:semiHidden/>
    <w:rsid w:val="00C16E65"/>
  </w:style>
  <w:style w:type="numbering" w:customStyle="1" w:styleId="NoList6222">
    <w:name w:val="No List6222"/>
    <w:next w:val="NoList"/>
    <w:semiHidden/>
    <w:rsid w:val="00C16E65"/>
  </w:style>
  <w:style w:type="numbering" w:customStyle="1" w:styleId="NoList7222">
    <w:name w:val="No List7222"/>
    <w:next w:val="NoList"/>
    <w:semiHidden/>
    <w:rsid w:val="00C16E65"/>
  </w:style>
  <w:style w:type="numbering" w:customStyle="1" w:styleId="NoList11322">
    <w:name w:val="No List11322"/>
    <w:next w:val="NoList"/>
    <w:semiHidden/>
    <w:rsid w:val="00C16E65"/>
  </w:style>
  <w:style w:type="numbering" w:customStyle="1" w:styleId="NoList21222">
    <w:name w:val="No List21222"/>
    <w:next w:val="NoList"/>
    <w:semiHidden/>
    <w:rsid w:val="00C16E65"/>
  </w:style>
  <w:style w:type="numbering" w:customStyle="1" w:styleId="NoList8222">
    <w:name w:val="No List8222"/>
    <w:next w:val="NoList"/>
    <w:semiHidden/>
    <w:rsid w:val="00C16E65"/>
  </w:style>
  <w:style w:type="numbering" w:customStyle="1" w:styleId="NoList12222">
    <w:name w:val="No List12222"/>
    <w:next w:val="NoList"/>
    <w:semiHidden/>
    <w:rsid w:val="00C16E65"/>
  </w:style>
  <w:style w:type="numbering" w:customStyle="1" w:styleId="NoList22222">
    <w:name w:val="No List22222"/>
    <w:next w:val="NoList"/>
    <w:semiHidden/>
    <w:rsid w:val="00C16E65"/>
  </w:style>
  <w:style w:type="numbering" w:customStyle="1" w:styleId="NoList9222">
    <w:name w:val="No List9222"/>
    <w:next w:val="NoList"/>
    <w:semiHidden/>
    <w:rsid w:val="00C16E65"/>
  </w:style>
  <w:style w:type="numbering" w:customStyle="1" w:styleId="NoList13222">
    <w:name w:val="No List13222"/>
    <w:next w:val="NoList"/>
    <w:semiHidden/>
    <w:rsid w:val="00C16E65"/>
  </w:style>
  <w:style w:type="numbering" w:customStyle="1" w:styleId="NoList23222">
    <w:name w:val="No List23222"/>
    <w:next w:val="NoList"/>
    <w:semiHidden/>
    <w:rsid w:val="00C16E65"/>
  </w:style>
  <w:style w:type="numbering" w:customStyle="1" w:styleId="NoList10222">
    <w:name w:val="No List10222"/>
    <w:next w:val="NoList"/>
    <w:semiHidden/>
    <w:rsid w:val="00C16E65"/>
  </w:style>
  <w:style w:type="numbering" w:customStyle="1" w:styleId="NoList14222">
    <w:name w:val="No List14222"/>
    <w:next w:val="NoList"/>
    <w:semiHidden/>
    <w:rsid w:val="00C16E65"/>
  </w:style>
  <w:style w:type="numbering" w:customStyle="1" w:styleId="NoList24222">
    <w:name w:val="No List24222"/>
    <w:next w:val="NoList"/>
    <w:semiHidden/>
    <w:rsid w:val="00C16E65"/>
  </w:style>
  <w:style w:type="numbering" w:customStyle="1" w:styleId="NoList31222">
    <w:name w:val="No List31222"/>
    <w:next w:val="NoList"/>
    <w:semiHidden/>
    <w:rsid w:val="00C16E65"/>
  </w:style>
  <w:style w:type="numbering" w:customStyle="1" w:styleId="NoList41222">
    <w:name w:val="No List41222"/>
    <w:next w:val="NoList"/>
    <w:semiHidden/>
    <w:rsid w:val="00C16E65"/>
  </w:style>
  <w:style w:type="numbering" w:customStyle="1" w:styleId="NoList51222">
    <w:name w:val="No List51222"/>
    <w:next w:val="NoList"/>
    <w:semiHidden/>
    <w:rsid w:val="00C16E65"/>
  </w:style>
  <w:style w:type="numbering" w:customStyle="1" w:styleId="NoList15222">
    <w:name w:val="No List15222"/>
    <w:next w:val="NoList"/>
    <w:semiHidden/>
    <w:rsid w:val="00C16E65"/>
  </w:style>
  <w:style w:type="numbering" w:customStyle="1" w:styleId="NoList16222">
    <w:name w:val="No List16222"/>
    <w:next w:val="NoList"/>
    <w:semiHidden/>
    <w:rsid w:val="00C16E65"/>
  </w:style>
  <w:style w:type="numbering" w:customStyle="1" w:styleId="12220">
    <w:name w:val="无列表1222"/>
    <w:next w:val="NoList"/>
    <w:semiHidden/>
    <w:rsid w:val="00C16E65"/>
  </w:style>
  <w:style w:type="numbering" w:customStyle="1" w:styleId="NoList111222">
    <w:name w:val="No List111222"/>
    <w:next w:val="NoList"/>
    <w:semiHidden/>
    <w:rsid w:val="00C16E65"/>
  </w:style>
  <w:style w:type="numbering" w:customStyle="1" w:styleId="2220">
    <w:name w:val="无列表222"/>
    <w:next w:val="NoList"/>
    <w:uiPriority w:val="99"/>
    <w:semiHidden/>
    <w:unhideWhenUsed/>
    <w:rsid w:val="00C16E65"/>
  </w:style>
  <w:style w:type="numbering" w:customStyle="1" w:styleId="3220">
    <w:name w:val="无列表322"/>
    <w:next w:val="NoList"/>
    <w:uiPriority w:val="99"/>
    <w:semiHidden/>
    <w:unhideWhenUsed/>
    <w:rsid w:val="00C16E65"/>
  </w:style>
  <w:style w:type="numbering" w:customStyle="1" w:styleId="NoList2022">
    <w:name w:val="No List2022"/>
    <w:next w:val="NoList"/>
    <w:semiHidden/>
    <w:rsid w:val="00C16E65"/>
  </w:style>
  <w:style w:type="numbering" w:customStyle="1" w:styleId="NoList2722">
    <w:name w:val="No List2722"/>
    <w:next w:val="NoList"/>
    <w:uiPriority w:val="99"/>
    <w:semiHidden/>
    <w:unhideWhenUsed/>
    <w:rsid w:val="00C16E65"/>
  </w:style>
  <w:style w:type="numbering" w:customStyle="1" w:styleId="NoList2822">
    <w:name w:val="No List2822"/>
    <w:next w:val="NoList"/>
    <w:uiPriority w:val="99"/>
    <w:semiHidden/>
    <w:unhideWhenUsed/>
    <w:rsid w:val="00C16E65"/>
  </w:style>
  <w:style w:type="numbering" w:customStyle="1" w:styleId="NoList361">
    <w:name w:val="No List361"/>
    <w:next w:val="NoList"/>
    <w:uiPriority w:val="99"/>
    <w:semiHidden/>
    <w:unhideWhenUsed/>
    <w:rsid w:val="00C16E65"/>
  </w:style>
  <w:style w:type="numbering" w:customStyle="1" w:styleId="NoList1181">
    <w:name w:val="No List1181"/>
    <w:next w:val="NoList"/>
    <w:semiHidden/>
    <w:unhideWhenUsed/>
    <w:rsid w:val="00C16E65"/>
  </w:style>
  <w:style w:type="numbering" w:customStyle="1" w:styleId="NoList1191">
    <w:name w:val="No List1191"/>
    <w:next w:val="NoList"/>
    <w:semiHidden/>
    <w:rsid w:val="00C16E65"/>
  </w:style>
  <w:style w:type="numbering" w:customStyle="1" w:styleId="NoList2161">
    <w:name w:val="No List2161"/>
    <w:next w:val="NoList"/>
    <w:semiHidden/>
    <w:rsid w:val="00C16E65"/>
  </w:style>
  <w:style w:type="numbering" w:customStyle="1" w:styleId="NoList371">
    <w:name w:val="No List371"/>
    <w:next w:val="NoList"/>
    <w:semiHidden/>
    <w:unhideWhenUsed/>
    <w:rsid w:val="00C16E65"/>
  </w:style>
  <w:style w:type="numbering" w:customStyle="1" w:styleId="1510">
    <w:name w:val="목록 없음151"/>
    <w:next w:val="NoList"/>
    <w:semiHidden/>
    <w:unhideWhenUsed/>
    <w:rsid w:val="00C16E65"/>
  </w:style>
  <w:style w:type="numbering" w:customStyle="1" w:styleId="2510">
    <w:name w:val="목록 없음251"/>
    <w:next w:val="NoList"/>
    <w:semiHidden/>
    <w:rsid w:val="00C16E65"/>
  </w:style>
  <w:style w:type="numbering" w:customStyle="1" w:styleId="NoList461">
    <w:name w:val="No List461"/>
    <w:next w:val="NoList"/>
    <w:semiHidden/>
    <w:unhideWhenUsed/>
    <w:rsid w:val="00C16E65"/>
  </w:style>
  <w:style w:type="numbering" w:customStyle="1" w:styleId="NoList561">
    <w:name w:val="No List561"/>
    <w:next w:val="NoList"/>
    <w:semiHidden/>
    <w:rsid w:val="00C16E65"/>
  </w:style>
  <w:style w:type="numbering" w:customStyle="1" w:styleId="NoList651">
    <w:name w:val="No List651"/>
    <w:next w:val="NoList"/>
    <w:semiHidden/>
    <w:rsid w:val="00C16E65"/>
  </w:style>
  <w:style w:type="numbering" w:customStyle="1" w:styleId="NoList751">
    <w:name w:val="No List751"/>
    <w:next w:val="NoList"/>
    <w:semiHidden/>
    <w:rsid w:val="00C16E65"/>
  </w:style>
  <w:style w:type="numbering" w:customStyle="1" w:styleId="NoList2171">
    <w:name w:val="No List2171"/>
    <w:next w:val="NoList"/>
    <w:semiHidden/>
    <w:rsid w:val="00C16E65"/>
  </w:style>
  <w:style w:type="numbering" w:customStyle="1" w:styleId="NoList851">
    <w:name w:val="No List851"/>
    <w:next w:val="NoList"/>
    <w:semiHidden/>
    <w:rsid w:val="00C16E65"/>
  </w:style>
  <w:style w:type="numbering" w:customStyle="1" w:styleId="NoList1251">
    <w:name w:val="No List1251"/>
    <w:next w:val="NoList"/>
    <w:semiHidden/>
    <w:rsid w:val="00C16E65"/>
  </w:style>
  <w:style w:type="numbering" w:customStyle="1" w:styleId="NoList2251">
    <w:name w:val="No List2251"/>
    <w:next w:val="NoList"/>
    <w:semiHidden/>
    <w:rsid w:val="00C16E65"/>
  </w:style>
  <w:style w:type="numbering" w:customStyle="1" w:styleId="NoList951">
    <w:name w:val="No List951"/>
    <w:next w:val="NoList"/>
    <w:semiHidden/>
    <w:rsid w:val="00C16E65"/>
  </w:style>
  <w:style w:type="numbering" w:customStyle="1" w:styleId="NoList1351">
    <w:name w:val="No List1351"/>
    <w:next w:val="NoList"/>
    <w:semiHidden/>
    <w:rsid w:val="00C16E65"/>
  </w:style>
  <w:style w:type="numbering" w:customStyle="1" w:styleId="NoList2351">
    <w:name w:val="No List2351"/>
    <w:next w:val="NoList"/>
    <w:semiHidden/>
    <w:rsid w:val="00C16E65"/>
  </w:style>
  <w:style w:type="numbering" w:customStyle="1" w:styleId="NoList1051">
    <w:name w:val="No List1051"/>
    <w:next w:val="NoList"/>
    <w:semiHidden/>
    <w:rsid w:val="00C16E65"/>
  </w:style>
  <w:style w:type="numbering" w:customStyle="1" w:styleId="NoList1451">
    <w:name w:val="No List1451"/>
    <w:next w:val="NoList"/>
    <w:semiHidden/>
    <w:rsid w:val="00C16E65"/>
  </w:style>
  <w:style w:type="numbering" w:customStyle="1" w:styleId="NoList2451">
    <w:name w:val="No List2451"/>
    <w:next w:val="NoList"/>
    <w:semiHidden/>
    <w:rsid w:val="00C16E65"/>
  </w:style>
  <w:style w:type="numbering" w:customStyle="1" w:styleId="NoList3151">
    <w:name w:val="No List3151"/>
    <w:next w:val="NoList"/>
    <w:semiHidden/>
    <w:rsid w:val="00C16E65"/>
  </w:style>
  <w:style w:type="numbering" w:customStyle="1" w:styleId="NoList4151">
    <w:name w:val="No List4151"/>
    <w:next w:val="NoList"/>
    <w:semiHidden/>
    <w:rsid w:val="00C16E65"/>
  </w:style>
  <w:style w:type="numbering" w:customStyle="1" w:styleId="NoList5151">
    <w:name w:val="No List5151"/>
    <w:next w:val="NoList"/>
    <w:semiHidden/>
    <w:rsid w:val="00C16E65"/>
  </w:style>
  <w:style w:type="numbering" w:customStyle="1" w:styleId="NoList1551">
    <w:name w:val="No List1551"/>
    <w:next w:val="NoList"/>
    <w:semiHidden/>
    <w:rsid w:val="00C16E65"/>
  </w:style>
  <w:style w:type="numbering" w:customStyle="1" w:styleId="NoList1651">
    <w:name w:val="No List1651"/>
    <w:next w:val="NoList"/>
    <w:semiHidden/>
    <w:rsid w:val="00C16E65"/>
  </w:style>
  <w:style w:type="numbering" w:customStyle="1" w:styleId="1511">
    <w:name w:val="无列表151"/>
    <w:next w:val="NoList"/>
    <w:semiHidden/>
    <w:rsid w:val="00C16E65"/>
  </w:style>
  <w:style w:type="numbering" w:customStyle="1" w:styleId="NoList11151">
    <w:name w:val="No List11151"/>
    <w:next w:val="NoList"/>
    <w:semiHidden/>
    <w:rsid w:val="00C16E65"/>
  </w:style>
  <w:style w:type="numbering" w:customStyle="1" w:styleId="NoList1731">
    <w:name w:val="No List1731"/>
    <w:next w:val="NoList"/>
    <w:uiPriority w:val="99"/>
    <w:semiHidden/>
    <w:unhideWhenUsed/>
    <w:rsid w:val="00C16E65"/>
  </w:style>
  <w:style w:type="numbering" w:customStyle="1" w:styleId="NoList1831">
    <w:name w:val="No List1831"/>
    <w:next w:val="NoList"/>
    <w:uiPriority w:val="99"/>
    <w:semiHidden/>
    <w:rsid w:val="00C16E65"/>
  </w:style>
  <w:style w:type="numbering" w:customStyle="1" w:styleId="NoList2531">
    <w:name w:val="No List2531"/>
    <w:next w:val="NoList"/>
    <w:semiHidden/>
    <w:rsid w:val="00C16E65"/>
  </w:style>
  <w:style w:type="numbering" w:customStyle="1" w:styleId="NoList3231">
    <w:name w:val="No List3231"/>
    <w:next w:val="NoList"/>
    <w:semiHidden/>
    <w:unhideWhenUsed/>
    <w:rsid w:val="00C16E65"/>
  </w:style>
  <w:style w:type="numbering" w:customStyle="1" w:styleId="11310">
    <w:name w:val="목록 없음1131"/>
    <w:next w:val="NoList"/>
    <w:semiHidden/>
    <w:unhideWhenUsed/>
    <w:rsid w:val="00C16E65"/>
  </w:style>
  <w:style w:type="numbering" w:customStyle="1" w:styleId="2131">
    <w:name w:val="목록 없음2131"/>
    <w:next w:val="NoList"/>
    <w:semiHidden/>
    <w:rsid w:val="00C16E65"/>
  </w:style>
  <w:style w:type="numbering" w:customStyle="1" w:styleId="NoList4231">
    <w:name w:val="No List4231"/>
    <w:next w:val="NoList"/>
    <w:semiHidden/>
    <w:unhideWhenUsed/>
    <w:rsid w:val="00C16E65"/>
  </w:style>
  <w:style w:type="numbering" w:customStyle="1" w:styleId="NoList5231">
    <w:name w:val="No List5231"/>
    <w:next w:val="NoList"/>
    <w:semiHidden/>
    <w:rsid w:val="00C16E65"/>
  </w:style>
  <w:style w:type="numbering" w:customStyle="1" w:styleId="NoList6131">
    <w:name w:val="No List6131"/>
    <w:next w:val="NoList"/>
    <w:semiHidden/>
    <w:rsid w:val="00C16E65"/>
  </w:style>
  <w:style w:type="numbering" w:customStyle="1" w:styleId="NoList7131">
    <w:name w:val="No List7131"/>
    <w:next w:val="NoList"/>
    <w:semiHidden/>
    <w:rsid w:val="00C16E65"/>
  </w:style>
  <w:style w:type="numbering" w:customStyle="1" w:styleId="NoList11231">
    <w:name w:val="No List11231"/>
    <w:next w:val="NoList"/>
    <w:semiHidden/>
    <w:rsid w:val="00C16E65"/>
  </w:style>
  <w:style w:type="numbering" w:customStyle="1" w:styleId="NoList21131">
    <w:name w:val="No List21131"/>
    <w:next w:val="NoList"/>
    <w:semiHidden/>
    <w:rsid w:val="00C16E65"/>
  </w:style>
  <w:style w:type="numbering" w:customStyle="1" w:styleId="NoList8131">
    <w:name w:val="No List8131"/>
    <w:next w:val="NoList"/>
    <w:semiHidden/>
    <w:rsid w:val="00C16E65"/>
  </w:style>
  <w:style w:type="numbering" w:customStyle="1" w:styleId="NoList12131">
    <w:name w:val="No List12131"/>
    <w:next w:val="NoList"/>
    <w:semiHidden/>
    <w:rsid w:val="00C16E65"/>
  </w:style>
  <w:style w:type="numbering" w:customStyle="1" w:styleId="NoList22131">
    <w:name w:val="No List22131"/>
    <w:next w:val="NoList"/>
    <w:semiHidden/>
    <w:rsid w:val="00C16E65"/>
  </w:style>
  <w:style w:type="numbering" w:customStyle="1" w:styleId="NoList9131">
    <w:name w:val="No List9131"/>
    <w:next w:val="NoList"/>
    <w:semiHidden/>
    <w:rsid w:val="00C16E65"/>
  </w:style>
  <w:style w:type="numbering" w:customStyle="1" w:styleId="NoList13131">
    <w:name w:val="No List13131"/>
    <w:next w:val="NoList"/>
    <w:semiHidden/>
    <w:rsid w:val="00C16E65"/>
  </w:style>
  <w:style w:type="numbering" w:customStyle="1" w:styleId="NoList23131">
    <w:name w:val="No List23131"/>
    <w:next w:val="NoList"/>
    <w:semiHidden/>
    <w:rsid w:val="00C16E65"/>
  </w:style>
  <w:style w:type="numbering" w:customStyle="1" w:styleId="NoList10131">
    <w:name w:val="No List10131"/>
    <w:next w:val="NoList"/>
    <w:semiHidden/>
    <w:rsid w:val="00C16E65"/>
  </w:style>
  <w:style w:type="numbering" w:customStyle="1" w:styleId="NoList14131">
    <w:name w:val="No List14131"/>
    <w:next w:val="NoList"/>
    <w:semiHidden/>
    <w:rsid w:val="00C16E65"/>
  </w:style>
  <w:style w:type="numbering" w:customStyle="1" w:styleId="NoList24131">
    <w:name w:val="No List24131"/>
    <w:next w:val="NoList"/>
    <w:semiHidden/>
    <w:rsid w:val="00C16E65"/>
  </w:style>
  <w:style w:type="numbering" w:customStyle="1" w:styleId="NoList31131">
    <w:name w:val="No List31131"/>
    <w:next w:val="NoList"/>
    <w:semiHidden/>
    <w:rsid w:val="00C16E65"/>
  </w:style>
  <w:style w:type="numbering" w:customStyle="1" w:styleId="NoList41131">
    <w:name w:val="No List41131"/>
    <w:next w:val="NoList"/>
    <w:semiHidden/>
    <w:rsid w:val="00C16E65"/>
  </w:style>
  <w:style w:type="numbering" w:customStyle="1" w:styleId="NoList51131">
    <w:name w:val="No List51131"/>
    <w:next w:val="NoList"/>
    <w:semiHidden/>
    <w:rsid w:val="00C16E65"/>
  </w:style>
  <w:style w:type="numbering" w:customStyle="1" w:styleId="NoList15131">
    <w:name w:val="No List15131"/>
    <w:next w:val="NoList"/>
    <w:semiHidden/>
    <w:rsid w:val="00C16E65"/>
  </w:style>
  <w:style w:type="numbering" w:customStyle="1" w:styleId="NoList16131">
    <w:name w:val="No List16131"/>
    <w:next w:val="NoList"/>
    <w:semiHidden/>
    <w:rsid w:val="00C16E65"/>
  </w:style>
  <w:style w:type="numbering" w:customStyle="1" w:styleId="11311">
    <w:name w:val="无列表1131"/>
    <w:next w:val="NoList"/>
    <w:semiHidden/>
    <w:rsid w:val="00C16E65"/>
  </w:style>
  <w:style w:type="numbering" w:customStyle="1" w:styleId="NoList111131">
    <w:name w:val="No List111131"/>
    <w:next w:val="NoList"/>
    <w:semiHidden/>
    <w:rsid w:val="00C16E65"/>
  </w:style>
  <w:style w:type="numbering" w:customStyle="1" w:styleId="NoList1931">
    <w:name w:val="No List1931"/>
    <w:next w:val="NoList"/>
    <w:uiPriority w:val="99"/>
    <w:semiHidden/>
    <w:unhideWhenUsed/>
    <w:rsid w:val="00C16E65"/>
  </w:style>
  <w:style w:type="numbering" w:customStyle="1" w:styleId="NoList11031">
    <w:name w:val="No List11031"/>
    <w:next w:val="NoList"/>
    <w:uiPriority w:val="99"/>
    <w:semiHidden/>
    <w:rsid w:val="00C16E65"/>
  </w:style>
  <w:style w:type="numbering" w:customStyle="1" w:styleId="NoList2631">
    <w:name w:val="No List2631"/>
    <w:next w:val="NoList"/>
    <w:semiHidden/>
    <w:rsid w:val="00C16E65"/>
  </w:style>
  <w:style w:type="numbering" w:customStyle="1" w:styleId="NoList3331">
    <w:name w:val="No List3331"/>
    <w:next w:val="NoList"/>
    <w:semiHidden/>
    <w:unhideWhenUsed/>
    <w:rsid w:val="00C16E65"/>
  </w:style>
  <w:style w:type="numbering" w:customStyle="1" w:styleId="12310">
    <w:name w:val="목록 없음1231"/>
    <w:next w:val="NoList"/>
    <w:semiHidden/>
    <w:unhideWhenUsed/>
    <w:rsid w:val="00C16E65"/>
  </w:style>
  <w:style w:type="numbering" w:customStyle="1" w:styleId="2231">
    <w:name w:val="목록 없음2231"/>
    <w:next w:val="NoList"/>
    <w:semiHidden/>
    <w:rsid w:val="00C16E65"/>
  </w:style>
  <w:style w:type="numbering" w:customStyle="1" w:styleId="NoList4331">
    <w:name w:val="No List4331"/>
    <w:next w:val="NoList"/>
    <w:semiHidden/>
    <w:unhideWhenUsed/>
    <w:rsid w:val="00C16E65"/>
  </w:style>
  <w:style w:type="numbering" w:customStyle="1" w:styleId="NoList5331">
    <w:name w:val="No List5331"/>
    <w:next w:val="NoList"/>
    <w:semiHidden/>
    <w:rsid w:val="00C16E65"/>
  </w:style>
  <w:style w:type="numbering" w:customStyle="1" w:styleId="NoList6231">
    <w:name w:val="No List6231"/>
    <w:next w:val="NoList"/>
    <w:semiHidden/>
    <w:rsid w:val="00C16E65"/>
  </w:style>
  <w:style w:type="numbering" w:customStyle="1" w:styleId="NoList7231">
    <w:name w:val="No List7231"/>
    <w:next w:val="NoList"/>
    <w:semiHidden/>
    <w:rsid w:val="00C16E65"/>
  </w:style>
  <w:style w:type="numbering" w:customStyle="1" w:styleId="NoList11331">
    <w:name w:val="No List11331"/>
    <w:next w:val="NoList"/>
    <w:semiHidden/>
    <w:rsid w:val="00C16E65"/>
  </w:style>
  <w:style w:type="numbering" w:customStyle="1" w:styleId="NoList21231">
    <w:name w:val="No List21231"/>
    <w:next w:val="NoList"/>
    <w:semiHidden/>
    <w:rsid w:val="00C16E65"/>
  </w:style>
  <w:style w:type="numbering" w:customStyle="1" w:styleId="NoList8231">
    <w:name w:val="No List8231"/>
    <w:next w:val="NoList"/>
    <w:semiHidden/>
    <w:rsid w:val="00C16E65"/>
  </w:style>
  <w:style w:type="numbering" w:customStyle="1" w:styleId="NoList12231">
    <w:name w:val="No List12231"/>
    <w:next w:val="NoList"/>
    <w:semiHidden/>
    <w:rsid w:val="00C16E65"/>
  </w:style>
  <w:style w:type="numbering" w:customStyle="1" w:styleId="NoList22231">
    <w:name w:val="No List22231"/>
    <w:next w:val="NoList"/>
    <w:semiHidden/>
    <w:rsid w:val="00C16E65"/>
  </w:style>
  <w:style w:type="numbering" w:customStyle="1" w:styleId="NoList9231">
    <w:name w:val="No List9231"/>
    <w:next w:val="NoList"/>
    <w:semiHidden/>
    <w:rsid w:val="00C16E65"/>
  </w:style>
  <w:style w:type="numbering" w:customStyle="1" w:styleId="NoList13231">
    <w:name w:val="No List13231"/>
    <w:next w:val="NoList"/>
    <w:semiHidden/>
    <w:rsid w:val="00C16E65"/>
  </w:style>
  <w:style w:type="numbering" w:customStyle="1" w:styleId="NoList23231">
    <w:name w:val="No List23231"/>
    <w:next w:val="NoList"/>
    <w:semiHidden/>
    <w:rsid w:val="00C16E65"/>
  </w:style>
  <w:style w:type="numbering" w:customStyle="1" w:styleId="NoList10231">
    <w:name w:val="No List10231"/>
    <w:next w:val="NoList"/>
    <w:semiHidden/>
    <w:rsid w:val="00C16E65"/>
  </w:style>
  <w:style w:type="numbering" w:customStyle="1" w:styleId="NoList14231">
    <w:name w:val="No List14231"/>
    <w:next w:val="NoList"/>
    <w:semiHidden/>
    <w:rsid w:val="00C16E65"/>
  </w:style>
  <w:style w:type="numbering" w:customStyle="1" w:styleId="NoList24231">
    <w:name w:val="No List24231"/>
    <w:next w:val="NoList"/>
    <w:semiHidden/>
    <w:rsid w:val="00C16E65"/>
  </w:style>
  <w:style w:type="numbering" w:customStyle="1" w:styleId="NoList31231">
    <w:name w:val="No List31231"/>
    <w:next w:val="NoList"/>
    <w:semiHidden/>
    <w:rsid w:val="00C16E65"/>
  </w:style>
  <w:style w:type="numbering" w:customStyle="1" w:styleId="NoList41231">
    <w:name w:val="No List41231"/>
    <w:next w:val="NoList"/>
    <w:semiHidden/>
    <w:rsid w:val="00C16E65"/>
  </w:style>
  <w:style w:type="numbering" w:customStyle="1" w:styleId="NoList51231">
    <w:name w:val="No List51231"/>
    <w:next w:val="NoList"/>
    <w:semiHidden/>
    <w:rsid w:val="00C16E65"/>
  </w:style>
  <w:style w:type="numbering" w:customStyle="1" w:styleId="NoList15231">
    <w:name w:val="No List15231"/>
    <w:next w:val="NoList"/>
    <w:semiHidden/>
    <w:rsid w:val="00C16E65"/>
  </w:style>
  <w:style w:type="numbering" w:customStyle="1" w:styleId="NoList16231">
    <w:name w:val="No List16231"/>
    <w:next w:val="NoList"/>
    <w:semiHidden/>
    <w:rsid w:val="00C16E65"/>
  </w:style>
  <w:style w:type="numbering" w:customStyle="1" w:styleId="12311">
    <w:name w:val="无列表1231"/>
    <w:next w:val="NoList"/>
    <w:semiHidden/>
    <w:rsid w:val="00C16E65"/>
  </w:style>
  <w:style w:type="numbering" w:customStyle="1" w:styleId="NoList111231">
    <w:name w:val="No List111231"/>
    <w:next w:val="NoList"/>
    <w:semiHidden/>
    <w:rsid w:val="00C16E65"/>
  </w:style>
  <w:style w:type="numbering" w:customStyle="1" w:styleId="2312">
    <w:name w:val="无列表231"/>
    <w:next w:val="NoList"/>
    <w:uiPriority w:val="99"/>
    <w:semiHidden/>
    <w:unhideWhenUsed/>
    <w:rsid w:val="00C16E65"/>
  </w:style>
  <w:style w:type="numbering" w:customStyle="1" w:styleId="3310">
    <w:name w:val="无列表331"/>
    <w:next w:val="NoList"/>
    <w:uiPriority w:val="99"/>
    <w:semiHidden/>
    <w:unhideWhenUsed/>
    <w:rsid w:val="00C16E65"/>
  </w:style>
  <w:style w:type="numbering" w:customStyle="1" w:styleId="NoList2031">
    <w:name w:val="No List2031"/>
    <w:next w:val="NoList"/>
    <w:semiHidden/>
    <w:rsid w:val="00C16E65"/>
  </w:style>
  <w:style w:type="numbering" w:customStyle="1" w:styleId="NoList2731">
    <w:name w:val="No List2731"/>
    <w:next w:val="NoList"/>
    <w:uiPriority w:val="99"/>
    <w:semiHidden/>
    <w:unhideWhenUsed/>
    <w:rsid w:val="00C16E65"/>
  </w:style>
  <w:style w:type="numbering" w:customStyle="1" w:styleId="NoList2831">
    <w:name w:val="No List2831"/>
    <w:next w:val="NoList"/>
    <w:uiPriority w:val="99"/>
    <w:semiHidden/>
    <w:unhideWhenUsed/>
    <w:rsid w:val="00C16E65"/>
  </w:style>
  <w:style w:type="numbering" w:customStyle="1" w:styleId="NoList381">
    <w:name w:val="No List381"/>
    <w:next w:val="NoList"/>
    <w:uiPriority w:val="99"/>
    <w:semiHidden/>
    <w:unhideWhenUsed/>
    <w:rsid w:val="00C16E65"/>
  </w:style>
  <w:style w:type="numbering" w:customStyle="1" w:styleId="NoList1201">
    <w:name w:val="No List1201"/>
    <w:next w:val="NoList"/>
    <w:semiHidden/>
    <w:unhideWhenUsed/>
    <w:rsid w:val="00C16E65"/>
  </w:style>
  <w:style w:type="numbering" w:customStyle="1" w:styleId="NoList11101">
    <w:name w:val="No List11101"/>
    <w:next w:val="NoList"/>
    <w:semiHidden/>
    <w:rsid w:val="00C16E65"/>
  </w:style>
  <w:style w:type="numbering" w:customStyle="1" w:styleId="NoList2181">
    <w:name w:val="No List2181"/>
    <w:next w:val="NoList"/>
    <w:semiHidden/>
    <w:rsid w:val="00C16E65"/>
  </w:style>
  <w:style w:type="numbering" w:customStyle="1" w:styleId="NoList391">
    <w:name w:val="No List391"/>
    <w:next w:val="NoList"/>
    <w:semiHidden/>
    <w:unhideWhenUsed/>
    <w:rsid w:val="00C16E65"/>
  </w:style>
  <w:style w:type="numbering" w:customStyle="1" w:styleId="1610">
    <w:name w:val="목록 없음161"/>
    <w:next w:val="NoList"/>
    <w:semiHidden/>
    <w:unhideWhenUsed/>
    <w:rsid w:val="00C16E65"/>
  </w:style>
  <w:style w:type="numbering" w:customStyle="1" w:styleId="2610">
    <w:name w:val="목록 없음261"/>
    <w:next w:val="NoList"/>
    <w:semiHidden/>
    <w:rsid w:val="00C16E65"/>
  </w:style>
  <w:style w:type="numbering" w:customStyle="1" w:styleId="NoList471">
    <w:name w:val="No List471"/>
    <w:next w:val="NoList"/>
    <w:semiHidden/>
    <w:unhideWhenUsed/>
    <w:rsid w:val="00C16E65"/>
  </w:style>
  <w:style w:type="numbering" w:customStyle="1" w:styleId="NoList571">
    <w:name w:val="No List571"/>
    <w:next w:val="NoList"/>
    <w:semiHidden/>
    <w:rsid w:val="00C16E65"/>
  </w:style>
  <w:style w:type="numbering" w:customStyle="1" w:styleId="NoList661">
    <w:name w:val="No List661"/>
    <w:next w:val="NoList"/>
    <w:semiHidden/>
    <w:rsid w:val="00C16E65"/>
  </w:style>
  <w:style w:type="numbering" w:customStyle="1" w:styleId="NoList761">
    <w:name w:val="No List761"/>
    <w:next w:val="NoList"/>
    <w:semiHidden/>
    <w:rsid w:val="00C16E65"/>
  </w:style>
  <w:style w:type="numbering" w:customStyle="1" w:styleId="NoList2191">
    <w:name w:val="No List2191"/>
    <w:next w:val="NoList"/>
    <w:semiHidden/>
    <w:rsid w:val="00C16E65"/>
  </w:style>
  <w:style w:type="numbering" w:customStyle="1" w:styleId="NoList861">
    <w:name w:val="No List861"/>
    <w:next w:val="NoList"/>
    <w:semiHidden/>
    <w:rsid w:val="00C16E65"/>
  </w:style>
  <w:style w:type="numbering" w:customStyle="1" w:styleId="NoList1261">
    <w:name w:val="No List1261"/>
    <w:next w:val="NoList"/>
    <w:semiHidden/>
    <w:rsid w:val="00C16E65"/>
  </w:style>
  <w:style w:type="numbering" w:customStyle="1" w:styleId="NoList2261">
    <w:name w:val="No List2261"/>
    <w:next w:val="NoList"/>
    <w:semiHidden/>
    <w:rsid w:val="00C16E65"/>
  </w:style>
  <w:style w:type="numbering" w:customStyle="1" w:styleId="NoList961">
    <w:name w:val="No List961"/>
    <w:next w:val="NoList"/>
    <w:semiHidden/>
    <w:rsid w:val="00C16E65"/>
  </w:style>
  <w:style w:type="numbering" w:customStyle="1" w:styleId="NoList1361">
    <w:name w:val="No List1361"/>
    <w:next w:val="NoList"/>
    <w:semiHidden/>
    <w:rsid w:val="00C16E65"/>
  </w:style>
  <w:style w:type="numbering" w:customStyle="1" w:styleId="NoList2361">
    <w:name w:val="No List2361"/>
    <w:next w:val="NoList"/>
    <w:semiHidden/>
    <w:rsid w:val="00C16E65"/>
  </w:style>
  <w:style w:type="numbering" w:customStyle="1" w:styleId="NoList1061">
    <w:name w:val="No List1061"/>
    <w:next w:val="NoList"/>
    <w:semiHidden/>
    <w:rsid w:val="00C16E65"/>
  </w:style>
  <w:style w:type="numbering" w:customStyle="1" w:styleId="NoList1461">
    <w:name w:val="No List1461"/>
    <w:next w:val="NoList"/>
    <w:semiHidden/>
    <w:rsid w:val="00C16E65"/>
  </w:style>
  <w:style w:type="numbering" w:customStyle="1" w:styleId="NoList2461">
    <w:name w:val="No List2461"/>
    <w:next w:val="NoList"/>
    <w:semiHidden/>
    <w:rsid w:val="00C16E65"/>
  </w:style>
  <w:style w:type="numbering" w:customStyle="1" w:styleId="NoList3161">
    <w:name w:val="No List3161"/>
    <w:next w:val="NoList"/>
    <w:semiHidden/>
    <w:rsid w:val="00C16E65"/>
  </w:style>
  <w:style w:type="numbering" w:customStyle="1" w:styleId="NoList4161">
    <w:name w:val="No List4161"/>
    <w:next w:val="NoList"/>
    <w:semiHidden/>
    <w:rsid w:val="00C16E65"/>
  </w:style>
  <w:style w:type="numbering" w:customStyle="1" w:styleId="NoList5161">
    <w:name w:val="No List5161"/>
    <w:next w:val="NoList"/>
    <w:semiHidden/>
    <w:rsid w:val="00C16E65"/>
  </w:style>
  <w:style w:type="numbering" w:customStyle="1" w:styleId="NoList1561">
    <w:name w:val="No List1561"/>
    <w:next w:val="NoList"/>
    <w:semiHidden/>
    <w:rsid w:val="00C16E65"/>
  </w:style>
  <w:style w:type="numbering" w:customStyle="1" w:styleId="NoList1661">
    <w:name w:val="No List1661"/>
    <w:next w:val="NoList"/>
    <w:semiHidden/>
    <w:rsid w:val="00C16E65"/>
  </w:style>
  <w:style w:type="numbering" w:customStyle="1" w:styleId="1611">
    <w:name w:val="无列表161"/>
    <w:next w:val="NoList"/>
    <w:semiHidden/>
    <w:rsid w:val="00C16E65"/>
  </w:style>
  <w:style w:type="numbering" w:customStyle="1" w:styleId="NoList11161">
    <w:name w:val="No List11161"/>
    <w:next w:val="NoList"/>
    <w:semiHidden/>
    <w:rsid w:val="00C16E65"/>
  </w:style>
  <w:style w:type="numbering" w:customStyle="1" w:styleId="NoList1741">
    <w:name w:val="No List1741"/>
    <w:next w:val="NoList"/>
    <w:uiPriority w:val="99"/>
    <w:semiHidden/>
    <w:unhideWhenUsed/>
    <w:rsid w:val="00C16E65"/>
  </w:style>
  <w:style w:type="numbering" w:customStyle="1" w:styleId="NoList1841">
    <w:name w:val="No List1841"/>
    <w:next w:val="NoList"/>
    <w:uiPriority w:val="99"/>
    <w:semiHidden/>
    <w:rsid w:val="00C16E65"/>
  </w:style>
  <w:style w:type="numbering" w:customStyle="1" w:styleId="NoList2541">
    <w:name w:val="No List2541"/>
    <w:next w:val="NoList"/>
    <w:semiHidden/>
    <w:rsid w:val="00C16E65"/>
  </w:style>
  <w:style w:type="numbering" w:customStyle="1" w:styleId="NoList3241">
    <w:name w:val="No List3241"/>
    <w:next w:val="NoList"/>
    <w:semiHidden/>
    <w:unhideWhenUsed/>
    <w:rsid w:val="00C16E65"/>
  </w:style>
  <w:style w:type="numbering" w:customStyle="1" w:styleId="11410">
    <w:name w:val="목록 없음1141"/>
    <w:next w:val="NoList"/>
    <w:semiHidden/>
    <w:unhideWhenUsed/>
    <w:rsid w:val="00C16E65"/>
  </w:style>
  <w:style w:type="numbering" w:customStyle="1" w:styleId="2141">
    <w:name w:val="목록 없음2141"/>
    <w:next w:val="NoList"/>
    <w:semiHidden/>
    <w:rsid w:val="00C16E65"/>
  </w:style>
  <w:style w:type="numbering" w:customStyle="1" w:styleId="NoList4241">
    <w:name w:val="No List4241"/>
    <w:next w:val="NoList"/>
    <w:semiHidden/>
    <w:unhideWhenUsed/>
    <w:rsid w:val="00C16E65"/>
  </w:style>
  <w:style w:type="numbering" w:customStyle="1" w:styleId="NoList5241">
    <w:name w:val="No List5241"/>
    <w:next w:val="NoList"/>
    <w:semiHidden/>
    <w:rsid w:val="00C16E65"/>
  </w:style>
  <w:style w:type="numbering" w:customStyle="1" w:styleId="NoList6141">
    <w:name w:val="No List6141"/>
    <w:next w:val="NoList"/>
    <w:semiHidden/>
    <w:rsid w:val="00C16E65"/>
  </w:style>
  <w:style w:type="numbering" w:customStyle="1" w:styleId="NoList7141">
    <w:name w:val="No List7141"/>
    <w:next w:val="NoList"/>
    <w:semiHidden/>
    <w:rsid w:val="00C16E65"/>
  </w:style>
  <w:style w:type="numbering" w:customStyle="1" w:styleId="NoList11241">
    <w:name w:val="No List11241"/>
    <w:next w:val="NoList"/>
    <w:semiHidden/>
    <w:rsid w:val="00C16E65"/>
  </w:style>
  <w:style w:type="numbering" w:customStyle="1" w:styleId="NoList21141">
    <w:name w:val="No List21141"/>
    <w:next w:val="NoList"/>
    <w:semiHidden/>
    <w:rsid w:val="00C16E65"/>
  </w:style>
  <w:style w:type="numbering" w:customStyle="1" w:styleId="NoList8141">
    <w:name w:val="No List8141"/>
    <w:next w:val="NoList"/>
    <w:semiHidden/>
    <w:rsid w:val="00C16E65"/>
  </w:style>
  <w:style w:type="numbering" w:customStyle="1" w:styleId="NoList12141">
    <w:name w:val="No List12141"/>
    <w:next w:val="NoList"/>
    <w:semiHidden/>
    <w:rsid w:val="00C16E65"/>
  </w:style>
  <w:style w:type="numbering" w:customStyle="1" w:styleId="NoList22141">
    <w:name w:val="No List22141"/>
    <w:next w:val="NoList"/>
    <w:semiHidden/>
    <w:rsid w:val="00C16E65"/>
  </w:style>
  <w:style w:type="numbering" w:customStyle="1" w:styleId="NoList9141">
    <w:name w:val="No List9141"/>
    <w:next w:val="NoList"/>
    <w:semiHidden/>
    <w:rsid w:val="00C16E65"/>
  </w:style>
  <w:style w:type="numbering" w:customStyle="1" w:styleId="NoList13141">
    <w:name w:val="No List13141"/>
    <w:next w:val="NoList"/>
    <w:semiHidden/>
    <w:rsid w:val="00C16E65"/>
  </w:style>
  <w:style w:type="numbering" w:customStyle="1" w:styleId="NoList23141">
    <w:name w:val="No List23141"/>
    <w:next w:val="NoList"/>
    <w:semiHidden/>
    <w:rsid w:val="00C16E65"/>
  </w:style>
  <w:style w:type="numbering" w:customStyle="1" w:styleId="NoList10141">
    <w:name w:val="No List10141"/>
    <w:next w:val="NoList"/>
    <w:semiHidden/>
    <w:rsid w:val="00C16E65"/>
  </w:style>
  <w:style w:type="numbering" w:customStyle="1" w:styleId="NoList14141">
    <w:name w:val="No List14141"/>
    <w:next w:val="NoList"/>
    <w:semiHidden/>
    <w:rsid w:val="00C16E65"/>
  </w:style>
  <w:style w:type="numbering" w:customStyle="1" w:styleId="NoList24141">
    <w:name w:val="No List24141"/>
    <w:next w:val="NoList"/>
    <w:semiHidden/>
    <w:rsid w:val="00C16E65"/>
  </w:style>
  <w:style w:type="numbering" w:customStyle="1" w:styleId="NoList31141">
    <w:name w:val="No List31141"/>
    <w:next w:val="NoList"/>
    <w:semiHidden/>
    <w:rsid w:val="00C16E65"/>
  </w:style>
  <w:style w:type="numbering" w:customStyle="1" w:styleId="NoList41141">
    <w:name w:val="No List41141"/>
    <w:next w:val="NoList"/>
    <w:semiHidden/>
    <w:rsid w:val="00C16E65"/>
  </w:style>
  <w:style w:type="numbering" w:customStyle="1" w:styleId="NoList51141">
    <w:name w:val="No List51141"/>
    <w:next w:val="NoList"/>
    <w:semiHidden/>
    <w:rsid w:val="00C16E65"/>
  </w:style>
  <w:style w:type="numbering" w:customStyle="1" w:styleId="NoList15141">
    <w:name w:val="No List15141"/>
    <w:next w:val="NoList"/>
    <w:semiHidden/>
    <w:rsid w:val="00C16E65"/>
  </w:style>
  <w:style w:type="numbering" w:customStyle="1" w:styleId="NoList16141">
    <w:name w:val="No List16141"/>
    <w:next w:val="NoList"/>
    <w:semiHidden/>
    <w:rsid w:val="00C16E65"/>
  </w:style>
  <w:style w:type="numbering" w:customStyle="1" w:styleId="11411">
    <w:name w:val="无列表1141"/>
    <w:next w:val="NoList"/>
    <w:semiHidden/>
    <w:rsid w:val="00C16E65"/>
  </w:style>
  <w:style w:type="numbering" w:customStyle="1" w:styleId="NoList111141">
    <w:name w:val="No List111141"/>
    <w:next w:val="NoList"/>
    <w:semiHidden/>
    <w:rsid w:val="00C16E65"/>
  </w:style>
  <w:style w:type="numbering" w:customStyle="1" w:styleId="NoList1941">
    <w:name w:val="No List1941"/>
    <w:next w:val="NoList"/>
    <w:uiPriority w:val="99"/>
    <w:semiHidden/>
    <w:unhideWhenUsed/>
    <w:rsid w:val="00C16E65"/>
  </w:style>
  <w:style w:type="numbering" w:customStyle="1" w:styleId="NoList11041">
    <w:name w:val="No List11041"/>
    <w:next w:val="NoList"/>
    <w:uiPriority w:val="99"/>
    <w:semiHidden/>
    <w:rsid w:val="00C16E65"/>
  </w:style>
  <w:style w:type="numbering" w:customStyle="1" w:styleId="NoList2641">
    <w:name w:val="No List2641"/>
    <w:next w:val="NoList"/>
    <w:semiHidden/>
    <w:rsid w:val="00C16E65"/>
  </w:style>
  <w:style w:type="numbering" w:customStyle="1" w:styleId="NoList3341">
    <w:name w:val="No List3341"/>
    <w:next w:val="NoList"/>
    <w:semiHidden/>
    <w:unhideWhenUsed/>
    <w:rsid w:val="00C16E65"/>
  </w:style>
  <w:style w:type="numbering" w:customStyle="1" w:styleId="12410">
    <w:name w:val="목록 없음1241"/>
    <w:next w:val="NoList"/>
    <w:semiHidden/>
    <w:unhideWhenUsed/>
    <w:rsid w:val="00C16E65"/>
  </w:style>
  <w:style w:type="numbering" w:customStyle="1" w:styleId="2241">
    <w:name w:val="목록 없음2241"/>
    <w:next w:val="NoList"/>
    <w:semiHidden/>
    <w:rsid w:val="00C16E65"/>
  </w:style>
  <w:style w:type="numbering" w:customStyle="1" w:styleId="NoList4341">
    <w:name w:val="No List4341"/>
    <w:next w:val="NoList"/>
    <w:semiHidden/>
    <w:unhideWhenUsed/>
    <w:rsid w:val="00C16E65"/>
  </w:style>
  <w:style w:type="numbering" w:customStyle="1" w:styleId="NoList5341">
    <w:name w:val="No List5341"/>
    <w:next w:val="NoList"/>
    <w:semiHidden/>
    <w:rsid w:val="00C16E65"/>
  </w:style>
  <w:style w:type="numbering" w:customStyle="1" w:styleId="NoList6241">
    <w:name w:val="No List6241"/>
    <w:next w:val="NoList"/>
    <w:semiHidden/>
    <w:rsid w:val="00C16E65"/>
  </w:style>
  <w:style w:type="numbering" w:customStyle="1" w:styleId="NoList7241">
    <w:name w:val="No List7241"/>
    <w:next w:val="NoList"/>
    <w:semiHidden/>
    <w:rsid w:val="00C16E65"/>
  </w:style>
  <w:style w:type="numbering" w:customStyle="1" w:styleId="NoList11341">
    <w:name w:val="No List11341"/>
    <w:next w:val="NoList"/>
    <w:semiHidden/>
    <w:rsid w:val="00C16E65"/>
  </w:style>
  <w:style w:type="numbering" w:customStyle="1" w:styleId="NoList21241">
    <w:name w:val="No List21241"/>
    <w:next w:val="NoList"/>
    <w:semiHidden/>
    <w:rsid w:val="00C16E65"/>
  </w:style>
  <w:style w:type="numbering" w:customStyle="1" w:styleId="NoList8241">
    <w:name w:val="No List8241"/>
    <w:next w:val="NoList"/>
    <w:semiHidden/>
    <w:rsid w:val="00C16E65"/>
  </w:style>
  <w:style w:type="numbering" w:customStyle="1" w:styleId="NoList12241">
    <w:name w:val="No List12241"/>
    <w:next w:val="NoList"/>
    <w:semiHidden/>
    <w:rsid w:val="00C16E65"/>
  </w:style>
  <w:style w:type="numbering" w:customStyle="1" w:styleId="NoList22241">
    <w:name w:val="No List22241"/>
    <w:next w:val="NoList"/>
    <w:semiHidden/>
    <w:rsid w:val="00C16E65"/>
  </w:style>
  <w:style w:type="numbering" w:customStyle="1" w:styleId="NoList9241">
    <w:name w:val="No List9241"/>
    <w:next w:val="NoList"/>
    <w:semiHidden/>
    <w:rsid w:val="00C16E65"/>
  </w:style>
  <w:style w:type="numbering" w:customStyle="1" w:styleId="NoList13241">
    <w:name w:val="No List13241"/>
    <w:next w:val="NoList"/>
    <w:semiHidden/>
    <w:rsid w:val="00C16E65"/>
  </w:style>
  <w:style w:type="numbering" w:customStyle="1" w:styleId="NoList23241">
    <w:name w:val="No List23241"/>
    <w:next w:val="NoList"/>
    <w:semiHidden/>
    <w:rsid w:val="00C16E65"/>
  </w:style>
  <w:style w:type="numbering" w:customStyle="1" w:styleId="NoList10241">
    <w:name w:val="No List10241"/>
    <w:next w:val="NoList"/>
    <w:semiHidden/>
    <w:rsid w:val="00C16E65"/>
  </w:style>
  <w:style w:type="numbering" w:customStyle="1" w:styleId="NoList14241">
    <w:name w:val="No List14241"/>
    <w:next w:val="NoList"/>
    <w:semiHidden/>
    <w:rsid w:val="00C16E65"/>
  </w:style>
  <w:style w:type="numbering" w:customStyle="1" w:styleId="NoList24241">
    <w:name w:val="No List24241"/>
    <w:next w:val="NoList"/>
    <w:semiHidden/>
    <w:rsid w:val="00C16E65"/>
  </w:style>
  <w:style w:type="numbering" w:customStyle="1" w:styleId="NoList31241">
    <w:name w:val="No List31241"/>
    <w:next w:val="NoList"/>
    <w:semiHidden/>
    <w:rsid w:val="00C16E65"/>
  </w:style>
  <w:style w:type="numbering" w:customStyle="1" w:styleId="NoList41241">
    <w:name w:val="No List41241"/>
    <w:next w:val="NoList"/>
    <w:semiHidden/>
    <w:rsid w:val="00C16E65"/>
  </w:style>
  <w:style w:type="numbering" w:customStyle="1" w:styleId="NoList51241">
    <w:name w:val="No List51241"/>
    <w:next w:val="NoList"/>
    <w:semiHidden/>
    <w:rsid w:val="00C16E65"/>
  </w:style>
  <w:style w:type="numbering" w:customStyle="1" w:styleId="NoList15241">
    <w:name w:val="No List15241"/>
    <w:next w:val="NoList"/>
    <w:semiHidden/>
    <w:rsid w:val="00C16E65"/>
  </w:style>
  <w:style w:type="numbering" w:customStyle="1" w:styleId="NoList16241">
    <w:name w:val="No List16241"/>
    <w:next w:val="NoList"/>
    <w:semiHidden/>
    <w:rsid w:val="00C16E65"/>
  </w:style>
  <w:style w:type="numbering" w:customStyle="1" w:styleId="12411">
    <w:name w:val="无列表1241"/>
    <w:next w:val="NoList"/>
    <w:semiHidden/>
    <w:rsid w:val="00C16E65"/>
  </w:style>
  <w:style w:type="numbering" w:customStyle="1" w:styleId="NoList111241">
    <w:name w:val="No List111241"/>
    <w:next w:val="NoList"/>
    <w:semiHidden/>
    <w:rsid w:val="00C16E65"/>
  </w:style>
  <w:style w:type="numbering" w:customStyle="1" w:styleId="2411">
    <w:name w:val="无列表241"/>
    <w:next w:val="NoList"/>
    <w:uiPriority w:val="99"/>
    <w:semiHidden/>
    <w:unhideWhenUsed/>
    <w:rsid w:val="00C16E65"/>
  </w:style>
  <w:style w:type="numbering" w:customStyle="1" w:styleId="3410">
    <w:name w:val="无列表341"/>
    <w:next w:val="NoList"/>
    <w:uiPriority w:val="99"/>
    <w:semiHidden/>
    <w:unhideWhenUsed/>
    <w:rsid w:val="00C16E65"/>
  </w:style>
  <w:style w:type="numbering" w:customStyle="1" w:styleId="NoList2041">
    <w:name w:val="No List2041"/>
    <w:next w:val="NoList"/>
    <w:semiHidden/>
    <w:rsid w:val="00C16E65"/>
  </w:style>
  <w:style w:type="numbering" w:customStyle="1" w:styleId="NoList2741">
    <w:name w:val="No List2741"/>
    <w:next w:val="NoList"/>
    <w:uiPriority w:val="99"/>
    <w:semiHidden/>
    <w:unhideWhenUsed/>
    <w:rsid w:val="00C16E65"/>
  </w:style>
  <w:style w:type="numbering" w:customStyle="1" w:styleId="NoList2841">
    <w:name w:val="No List2841"/>
    <w:next w:val="NoList"/>
    <w:uiPriority w:val="99"/>
    <w:semiHidden/>
    <w:unhideWhenUsed/>
    <w:rsid w:val="00C16E65"/>
  </w:style>
  <w:style w:type="numbering" w:customStyle="1" w:styleId="NoList401">
    <w:name w:val="No List401"/>
    <w:next w:val="NoList"/>
    <w:uiPriority w:val="99"/>
    <w:semiHidden/>
    <w:unhideWhenUsed/>
    <w:rsid w:val="00C16E65"/>
  </w:style>
  <w:style w:type="numbering" w:customStyle="1" w:styleId="NoList1271">
    <w:name w:val="No List1271"/>
    <w:next w:val="NoList"/>
    <w:semiHidden/>
    <w:unhideWhenUsed/>
    <w:rsid w:val="00C16E65"/>
  </w:style>
  <w:style w:type="numbering" w:customStyle="1" w:styleId="NoList11171">
    <w:name w:val="No List11171"/>
    <w:next w:val="NoList"/>
    <w:semiHidden/>
    <w:rsid w:val="00C16E65"/>
  </w:style>
  <w:style w:type="numbering" w:customStyle="1" w:styleId="NoList2201">
    <w:name w:val="No List2201"/>
    <w:next w:val="NoList"/>
    <w:semiHidden/>
    <w:rsid w:val="00C16E65"/>
  </w:style>
  <w:style w:type="numbering" w:customStyle="1" w:styleId="NoList3101">
    <w:name w:val="No List3101"/>
    <w:next w:val="NoList"/>
    <w:semiHidden/>
    <w:unhideWhenUsed/>
    <w:rsid w:val="00C16E65"/>
  </w:style>
  <w:style w:type="numbering" w:customStyle="1" w:styleId="1710">
    <w:name w:val="목록 없음171"/>
    <w:next w:val="NoList"/>
    <w:semiHidden/>
    <w:unhideWhenUsed/>
    <w:rsid w:val="00C16E65"/>
  </w:style>
  <w:style w:type="numbering" w:customStyle="1" w:styleId="2710">
    <w:name w:val="목록 없음271"/>
    <w:next w:val="NoList"/>
    <w:semiHidden/>
    <w:rsid w:val="00C16E65"/>
  </w:style>
  <w:style w:type="numbering" w:customStyle="1" w:styleId="NoList481">
    <w:name w:val="No List481"/>
    <w:next w:val="NoList"/>
    <w:semiHidden/>
    <w:unhideWhenUsed/>
    <w:rsid w:val="00C16E65"/>
  </w:style>
  <w:style w:type="numbering" w:customStyle="1" w:styleId="NoList581">
    <w:name w:val="No List581"/>
    <w:next w:val="NoList"/>
    <w:semiHidden/>
    <w:rsid w:val="00C16E65"/>
  </w:style>
  <w:style w:type="numbering" w:customStyle="1" w:styleId="NoList671">
    <w:name w:val="No List671"/>
    <w:next w:val="NoList"/>
    <w:semiHidden/>
    <w:rsid w:val="00C16E65"/>
  </w:style>
  <w:style w:type="numbering" w:customStyle="1" w:styleId="NoList771">
    <w:name w:val="No List771"/>
    <w:next w:val="NoList"/>
    <w:semiHidden/>
    <w:rsid w:val="00C16E65"/>
  </w:style>
  <w:style w:type="numbering" w:customStyle="1" w:styleId="NoList21101">
    <w:name w:val="No List21101"/>
    <w:next w:val="NoList"/>
    <w:semiHidden/>
    <w:rsid w:val="00C16E65"/>
  </w:style>
  <w:style w:type="numbering" w:customStyle="1" w:styleId="NoList871">
    <w:name w:val="No List871"/>
    <w:next w:val="NoList"/>
    <w:semiHidden/>
    <w:rsid w:val="00C16E65"/>
  </w:style>
  <w:style w:type="numbering" w:customStyle="1" w:styleId="NoList1281">
    <w:name w:val="No List1281"/>
    <w:next w:val="NoList"/>
    <w:semiHidden/>
    <w:rsid w:val="00C16E65"/>
  </w:style>
  <w:style w:type="numbering" w:customStyle="1" w:styleId="NoList2271">
    <w:name w:val="No List2271"/>
    <w:next w:val="NoList"/>
    <w:semiHidden/>
    <w:rsid w:val="00C16E65"/>
  </w:style>
  <w:style w:type="numbering" w:customStyle="1" w:styleId="NoList971">
    <w:name w:val="No List971"/>
    <w:next w:val="NoList"/>
    <w:semiHidden/>
    <w:rsid w:val="00C16E65"/>
  </w:style>
  <w:style w:type="numbering" w:customStyle="1" w:styleId="NoList1371">
    <w:name w:val="No List1371"/>
    <w:next w:val="NoList"/>
    <w:semiHidden/>
    <w:rsid w:val="00C16E65"/>
  </w:style>
  <w:style w:type="numbering" w:customStyle="1" w:styleId="NoList2371">
    <w:name w:val="No List2371"/>
    <w:next w:val="NoList"/>
    <w:semiHidden/>
    <w:rsid w:val="00C16E65"/>
  </w:style>
  <w:style w:type="numbering" w:customStyle="1" w:styleId="NoList1071">
    <w:name w:val="No List1071"/>
    <w:next w:val="NoList"/>
    <w:semiHidden/>
    <w:rsid w:val="00C16E65"/>
  </w:style>
  <w:style w:type="numbering" w:customStyle="1" w:styleId="NoList1471">
    <w:name w:val="No List1471"/>
    <w:next w:val="NoList"/>
    <w:semiHidden/>
    <w:rsid w:val="00C16E65"/>
  </w:style>
  <w:style w:type="numbering" w:customStyle="1" w:styleId="NoList2471">
    <w:name w:val="No List2471"/>
    <w:next w:val="NoList"/>
    <w:semiHidden/>
    <w:rsid w:val="00C16E65"/>
  </w:style>
  <w:style w:type="numbering" w:customStyle="1" w:styleId="NoList3171">
    <w:name w:val="No List3171"/>
    <w:next w:val="NoList"/>
    <w:semiHidden/>
    <w:rsid w:val="00C16E65"/>
  </w:style>
  <w:style w:type="numbering" w:customStyle="1" w:styleId="NoList4171">
    <w:name w:val="No List4171"/>
    <w:next w:val="NoList"/>
    <w:semiHidden/>
    <w:rsid w:val="00C16E65"/>
  </w:style>
  <w:style w:type="numbering" w:customStyle="1" w:styleId="NoList5171">
    <w:name w:val="No List5171"/>
    <w:next w:val="NoList"/>
    <w:semiHidden/>
    <w:rsid w:val="00C16E65"/>
  </w:style>
  <w:style w:type="numbering" w:customStyle="1" w:styleId="NoList1571">
    <w:name w:val="No List1571"/>
    <w:next w:val="NoList"/>
    <w:semiHidden/>
    <w:rsid w:val="00C16E65"/>
  </w:style>
  <w:style w:type="numbering" w:customStyle="1" w:styleId="NoList1671">
    <w:name w:val="No List1671"/>
    <w:next w:val="NoList"/>
    <w:semiHidden/>
    <w:rsid w:val="00C16E65"/>
  </w:style>
  <w:style w:type="numbering" w:customStyle="1" w:styleId="1711">
    <w:name w:val="无列表171"/>
    <w:next w:val="NoList"/>
    <w:semiHidden/>
    <w:rsid w:val="00C16E65"/>
  </w:style>
  <w:style w:type="numbering" w:customStyle="1" w:styleId="NoList11181">
    <w:name w:val="No List11181"/>
    <w:next w:val="NoList"/>
    <w:semiHidden/>
    <w:rsid w:val="00C16E65"/>
  </w:style>
  <w:style w:type="numbering" w:customStyle="1" w:styleId="NoList1751">
    <w:name w:val="No List1751"/>
    <w:next w:val="NoList"/>
    <w:uiPriority w:val="99"/>
    <w:semiHidden/>
    <w:unhideWhenUsed/>
    <w:rsid w:val="00C16E65"/>
  </w:style>
  <w:style w:type="numbering" w:customStyle="1" w:styleId="NoList1851">
    <w:name w:val="No List1851"/>
    <w:next w:val="NoList"/>
    <w:uiPriority w:val="99"/>
    <w:semiHidden/>
    <w:rsid w:val="00C16E65"/>
  </w:style>
  <w:style w:type="numbering" w:customStyle="1" w:styleId="NoList2551">
    <w:name w:val="No List2551"/>
    <w:next w:val="NoList"/>
    <w:semiHidden/>
    <w:rsid w:val="00C16E65"/>
  </w:style>
  <w:style w:type="numbering" w:customStyle="1" w:styleId="NoList3251">
    <w:name w:val="No List3251"/>
    <w:next w:val="NoList"/>
    <w:semiHidden/>
    <w:unhideWhenUsed/>
    <w:rsid w:val="00C16E65"/>
  </w:style>
  <w:style w:type="numbering" w:customStyle="1" w:styleId="11510">
    <w:name w:val="목록 없음1151"/>
    <w:next w:val="NoList"/>
    <w:semiHidden/>
    <w:unhideWhenUsed/>
    <w:rsid w:val="00C16E65"/>
  </w:style>
  <w:style w:type="numbering" w:customStyle="1" w:styleId="2151">
    <w:name w:val="목록 없음2151"/>
    <w:next w:val="NoList"/>
    <w:semiHidden/>
    <w:rsid w:val="00C16E65"/>
  </w:style>
  <w:style w:type="numbering" w:customStyle="1" w:styleId="NoList4251">
    <w:name w:val="No List4251"/>
    <w:next w:val="NoList"/>
    <w:semiHidden/>
    <w:unhideWhenUsed/>
    <w:rsid w:val="00C16E65"/>
  </w:style>
  <w:style w:type="numbering" w:customStyle="1" w:styleId="NoList5251">
    <w:name w:val="No List5251"/>
    <w:next w:val="NoList"/>
    <w:semiHidden/>
    <w:rsid w:val="00C16E65"/>
  </w:style>
  <w:style w:type="numbering" w:customStyle="1" w:styleId="NoList6151">
    <w:name w:val="No List6151"/>
    <w:next w:val="NoList"/>
    <w:semiHidden/>
    <w:rsid w:val="00C16E65"/>
  </w:style>
  <w:style w:type="numbering" w:customStyle="1" w:styleId="NoList7151">
    <w:name w:val="No List7151"/>
    <w:next w:val="NoList"/>
    <w:semiHidden/>
    <w:rsid w:val="00C16E65"/>
  </w:style>
  <w:style w:type="numbering" w:customStyle="1" w:styleId="NoList11251">
    <w:name w:val="No List11251"/>
    <w:next w:val="NoList"/>
    <w:semiHidden/>
    <w:rsid w:val="00C16E65"/>
  </w:style>
  <w:style w:type="numbering" w:customStyle="1" w:styleId="NoList21151">
    <w:name w:val="No List21151"/>
    <w:next w:val="NoList"/>
    <w:semiHidden/>
    <w:rsid w:val="00C16E65"/>
  </w:style>
  <w:style w:type="numbering" w:customStyle="1" w:styleId="NoList8151">
    <w:name w:val="No List8151"/>
    <w:next w:val="NoList"/>
    <w:semiHidden/>
    <w:rsid w:val="00C16E65"/>
  </w:style>
  <w:style w:type="numbering" w:customStyle="1" w:styleId="NoList12151">
    <w:name w:val="No List12151"/>
    <w:next w:val="NoList"/>
    <w:semiHidden/>
    <w:rsid w:val="00C16E65"/>
  </w:style>
  <w:style w:type="numbering" w:customStyle="1" w:styleId="NoList22151">
    <w:name w:val="No List22151"/>
    <w:next w:val="NoList"/>
    <w:semiHidden/>
    <w:rsid w:val="00C16E65"/>
  </w:style>
  <w:style w:type="numbering" w:customStyle="1" w:styleId="NoList9151">
    <w:name w:val="No List9151"/>
    <w:next w:val="NoList"/>
    <w:semiHidden/>
    <w:rsid w:val="00C16E65"/>
  </w:style>
  <w:style w:type="numbering" w:customStyle="1" w:styleId="NoList13151">
    <w:name w:val="No List13151"/>
    <w:next w:val="NoList"/>
    <w:semiHidden/>
    <w:rsid w:val="00C16E65"/>
  </w:style>
  <w:style w:type="numbering" w:customStyle="1" w:styleId="NoList23151">
    <w:name w:val="No List23151"/>
    <w:next w:val="NoList"/>
    <w:semiHidden/>
    <w:rsid w:val="00C16E65"/>
  </w:style>
  <w:style w:type="numbering" w:customStyle="1" w:styleId="NoList10151">
    <w:name w:val="No List10151"/>
    <w:next w:val="NoList"/>
    <w:semiHidden/>
    <w:rsid w:val="00C16E65"/>
  </w:style>
  <w:style w:type="numbering" w:customStyle="1" w:styleId="NoList14151">
    <w:name w:val="No List14151"/>
    <w:next w:val="NoList"/>
    <w:semiHidden/>
    <w:rsid w:val="00C16E65"/>
  </w:style>
  <w:style w:type="numbering" w:customStyle="1" w:styleId="NoList24151">
    <w:name w:val="No List24151"/>
    <w:next w:val="NoList"/>
    <w:semiHidden/>
    <w:rsid w:val="00C16E65"/>
  </w:style>
  <w:style w:type="numbering" w:customStyle="1" w:styleId="NoList31151">
    <w:name w:val="No List31151"/>
    <w:next w:val="NoList"/>
    <w:semiHidden/>
    <w:rsid w:val="00C16E65"/>
  </w:style>
  <w:style w:type="numbering" w:customStyle="1" w:styleId="NoList41151">
    <w:name w:val="No List41151"/>
    <w:next w:val="NoList"/>
    <w:semiHidden/>
    <w:rsid w:val="00C16E65"/>
  </w:style>
  <w:style w:type="numbering" w:customStyle="1" w:styleId="NoList51151">
    <w:name w:val="No List51151"/>
    <w:next w:val="NoList"/>
    <w:semiHidden/>
    <w:rsid w:val="00C16E65"/>
  </w:style>
  <w:style w:type="numbering" w:customStyle="1" w:styleId="NoList15151">
    <w:name w:val="No List15151"/>
    <w:next w:val="NoList"/>
    <w:semiHidden/>
    <w:rsid w:val="00C16E65"/>
  </w:style>
  <w:style w:type="numbering" w:customStyle="1" w:styleId="NoList16151">
    <w:name w:val="No List16151"/>
    <w:next w:val="NoList"/>
    <w:semiHidden/>
    <w:rsid w:val="00C16E65"/>
  </w:style>
  <w:style w:type="numbering" w:customStyle="1" w:styleId="11511">
    <w:name w:val="无列表1151"/>
    <w:next w:val="NoList"/>
    <w:semiHidden/>
    <w:rsid w:val="00C16E65"/>
  </w:style>
  <w:style w:type="numbering" w:customStyle="1" w:styleId="NoList111151">
    <w:name w:val="No List111151"/>
    <w:next w:val="NoList"/>
    <w:semiHidden/>
    <w:rsid w:val="00C16E65"/>
  </w:style>
  <w:style w:type="numbering" w:customStyle="1" w:styleId="NoList1951">
    <w:name w:val="No List1951"/>
    <w:next w:val="NoList"/>
    <w:uiPriority w:val="99"/>
    <w:semiHidden/>
    <w:unhideWhenUsed/>
    <w:rsid w:val="00C16E65"/>
  </w:style>
  <w:style w:type="numbering" w:customStyle="1" w:styleId="NoList11051">
    <w:name w:val="No List11051"/>
    <w:next w:val="NoList"/>
    <w:uiPriority w:val="99"/>
    <w:semiHidden/>
    <w:rsid w:val="00C16E65"/>
  </w:style>
  <w:style w:type="numbering" w:customStyle="1" w:styleId="NoList2651">
    <w:name w:val="No List2651"/>
    <w:next w:val="NoList"/>
    <w:semiHidden/>
    <w:rsid w:val="00C16E65"/>
  </w:style>
  <w:style w:type="numbering" w:customStyle="1" w:styleId="NoList3351">
    <w:name w:val="No List3351"/>
    <w:next w:val="NoList"/>
    <w:semiHidden/>
    <w:unhideWhenUsed/>
    <w:rsid w:val="00C16E65"/>
  </w:style>
  <w:style w:type="numbering" w:customStyle="1" w:styleId="12510">
    <w:name w:val="목록 없음1251"/>
    <w:next w:val="NoList"/>
    <w:semiHidden/>
    <w:unhideWhenUsed/>
    <w:rsid w:val="00C16E65"/>
  </w:style>
  <w:style w:type="numbering" w:customStyle="1" w:styleId="2251">
    <w:name w:val="목록 없음2251"/>
    <w:next w:val="NoList"/>
    <w:semiHidden/>
    <w:rsid w:val="00C16E65"/>
  </w:style>
  <w:style w:type="numbering" w:customStyle="1" w:styleId="NoList4351">
    <w:name w:val="No List4351"/>
    <w:next w:val="NoList"/>
    <w:semiHidden/>
    <w:unhideWhenUsed/>
    <w:rsid w:val="00C16E65"/>
  </w:style>
  <w:style w:type="numbering" w:customStyle="1" w:styleId="NoList5351">
    <w:name w:val="No List5351"/>
    <w:next w:val="NoList"/>
    <w:semiHidden/>
    <w:rsid w:val="00C16E65"/>
  </w:style>
  <w:style w:type="numbering" w:customStyle="1" w:styleId="NoList6251">
    <w:name w:val="No List6251"/>
    <w:next w:val="NoList"/>
    <w:semiHidden/>
    <w:rsid w:val="00C16E65"/>
  </w:style>
  <w:style w:type="numbering" w:customStyle="1" w:styleId="NoList7251">
    <w:name w:val="No List7251"/>
    <w:next w:val="NoList"/>
    <w:semiHidden/>
    <w:rsid w:val="00C16E65"/>
  </w:style>
  <w:style w:type="numbering" w:customStyle="1" w:styleId="NoList11351">
    <w:name w:val="No List11351"/>
    <w:next w:val="NoList"/>
    <w:semiHidden/>
    <w:rsid w:val="00C16E65"/>
  </w:style>
  <w:style w:type="numbering" w:customStyle="1" w:styleId="NoList21251">
    <w:name w:val="No List21251"/>
    <w:next w:val="NoList"/>
    <w:semiHidden/>
    <w:rsid w:val="00C16E65"/>
  </w:style>
  <w:style w:type="numbering" w:customStyle="1" w:styleId="NoList8251">
    <w:name w:val="No List8251"/>
    <w:next w:val="NoList"/>
    <w:semiHidden/>
    <w:rsid w:val="00C16E65"/>
  </w:style>
  <w:style w:type="numbering" w:customStyle="1" w:styleId="NoList12251">
    <w:name w:val="No List12251"/>
    <w:next w:val="NoList"/>
    <w:semiHidden/>
    <w:rsid w:val="00C16E65"/>
  </w:style>
  <w:style w:type="numbering" w:customStyle="1" w:styleId="NoList22251">
    <w:name w:val="No List22251"/>
    <w:next w:val="NoList"/>
    <w:semiHidden/>
    <w:rsid w:val="00C16E65"/>
  </w:style>
  <w:style w:type="numbering" w:customStyle="1" w:styleId="NoList9251">
    <w:name w:val="No List9251"/>
    <w:next w:val="NoList"/>
    <w:semiHidden/>
    <w:rsid w:val="00C16E65"/>
  </w:style>
  <w:style w:type="numbering" w:customStyle="1" w:styleId="NoList13251">
    <w:name w:val="No List13251"/>
    <w:next w:val="NoList"/>
    <w:semiHidden/>
    <w:rsid w:val="00C16E65"/>
  </w:style>
  <w:style w:type="numbering" w:customStyle="1" w:styleId="NoList23251">
    <w:name w:val="No List23251"/>
    <w:next w:val="NoList"/>
    <w:semiHidden/>
    <w:rsid w:val="00C16E65"/>
  </w:style>
  <w:style w:type="numbering" w:customStyle="1" w:styleId="NoList10251">
    <w:name w:val="No List10251"/>
    <w:next w:val="NoList"/>
    <w:semiHidden/>
    <w:rsid w:val="00C16E65"/>
  </w:style>
  <w:style w:type="numbering" w:customStyle="1" w:styleId="NoList14251">
    <w:name w:val="No List14251"/>
    <w:next w:val="NoList"/>
    <w:semiHidden/>
    <w:rsid w:val="00C16E65"/>
  </w:style>
  <w:style w:type="numbering" w:customStyle="1" w:styleId="NoList24251">
    <w:name w:val="No List24251"/>
    <w:next w:val="NoList"/>
    <w:semiHidden/>
    <w:rsid w:val="00C16E65"/>
  </w:style>
  <w:style w:type="numbering" w:customStyle="1" w:styleId="NoList31251">
    <w:name w:val="No List31251"/>
    <w:next w:val="NoList"/>
    <w:semiHidden/>
    <w:rsid w:val="00C16E65"/>
  </w:style>
  <w:style w:type="numbering" w:customStyle="1" w:styleId="NoList41251">
    <w:name w:val="No List41251"/>
    <w:next w:val="NoList"/>
    <w:semiHidden/>
    <w:rsid w:val="00C16E65"/>
  </w:style>
  <w:style w:type="numbering" w:customStyle="1" w:styleId="NoList51251">
    <w:name w:val="No List51251"/>
    <w:next w:val="NoList"/>
    <w:semiHidden/>
    <w:rsid w:val="00C16E65"/>
  </w:style>
  <w:style w:type="numbering" w:customStyle="1" w:styleId="NoList15251">
    <w:name w:val="No List15251"/>
    <w:next w:val="NoList"/>
    <w:semiHidden/>
    <w:rsid w:val="00C16E65"/>
  </w:style>
  <w:style w:type="numbering" w:customStyle="1" w:styleId="NoList16251">
    <w:name w:val="No List16251"/>
    <w:next w:val="NoList"/>
    <w:semiHidden/>
    <w:rsid w:val="00C16E65"/>
  </w:style>
  <w:style w:type="numbering" w:customStyle="1" w:styleId="12511">
    <w:name w:val="无列表1251"/>
    <w:next w:val="NoList"/>
    <w:semiHidden/>
    <w:rsid w:val="00C16E65"/>
  </w:style>
  <w:style w:type="numbering" w:customStyle="1" w:styleId="NoList111251">
    <w:name w:val="No List111251"/>
    <w:next w:val="NoList"/>
    <w:semiHidden/>
    <w:rsid w:val="00C16E65"/>
  </w:style>
  <w:style w:type="numbering" w:customStyle="1" w:styleId="2511">
    <w:name w:val="无列表251"/>
    <w:next w:val="NoList"/>
    <w:uiPriority w:val="99"/>
    <w:semiHidden/>
    <w:unhideWhenUsed/>
    <w:rsid w:val="00C16E65"/>
  </w:style>
  <w:style w:type="numbering" w:customStyle="1" w:styleId="3510">
    <w:name w:val="无列表351"/>
    <w:next w:val="NoList"/>
    <w:uiPriority w:val="99"/>
    <w:semiHidden/>
    <w:unhideWhenUsed/>
    <w:rsid w:val="00C16E65"/>
  </w:style>
  <w:style w:type="numbering" w:customStyle="1" w:styleId="NoList2051">
    <w:name w:val="No List2051"/>
    <w:next w:val="NoList"/>
    <w:semiHidden/>
    <w:rsid w:val="00C16E65"/>
  </w:style>
  <w:style w:type="numbering" w:customStyle="1" w:styleId="NoList2751">
    <w:name w:val="No List2751"/>
    <w:next w:val="NoList"/>
    <w:uiPriority w:val="99"/>
    <w:semiHidden/>
    <w:unhideWhenUsed/>
    <w:rsid w:val="00C16E65"/>
  </w:style>
  <w:style w:type="numbering" w:customStyle="1" w:styleId="NoList2851">
    <w:name w:val="No List2851"/>
    <w:next w:val="NoList"/>
    <w:uiPriority w:val="99"/>
    <w:semiHidden/>
    <w:unhideWhenUsed/>
    <w:rsid w:val="00C16E65"/>
  </w:style>
  <w:style w:type="numbering" w:customStyle="1" w:styleId="NoList2912">
    <w:name w:val="No List2912"/>
    <w:next w:val="NoList"/>
    <w:uiPriority w:val="99"/>
    <w:semiHidden/>
    <w:unhideWhenUsed/>
    <w:rsid w:val="00C16E65"/>
  </w:style>
  <w:style w:type="numbering" w:customStyle="1" w:styleId="NoList11412">
    <w:name w:val="No List11412"/>
    <w:next w:val="NoList"/>
    <w:semiHidden/>
    <w:unhideWhenUsed/>
    <w:rsid w:val="00C16E65"/>
  </w:style>
  <w:style w:type="numbering" w:customStyle="1" w:styleId="NoList11512">
    <w:name w:val="No List11512"/>
    <w:next w:val="NoList"/>
    <w:semiHidden/>
    <w:rsid w:val="00C16E65"/>
  </w:style>
  <w:style w:type="numbering" w:customStyle="1" w:styleId="NoList21012">
    <w:name w:val="No List21012"/>
    <w:next w:val="NoList"/>
    <w:semiHidden/>
    <w:rsid w:val="00C16E65"/>
  </w:style>
  <w:style w:type="numbering" w:customStyle="1" w:styleId="NoList3412">
    <w:name w:val="No List3412"/>
    <w:next w:val="NoList"/>
    <w:semiHidden/>
    <w:unhideWhenUsed/>
    <w:rsid w:val="00C16E65"/>
  </w:style>
  <w:style w:type="numbering" w:customStyle="1" w:styleId="1312">
    <w:name w:val="목록 없음1312"/>
    <w:next w:val="NoList"/>
    <w:semiHidden/>
    <w:unhideWhenUsed/>
    <w:rsid w:val="00C16E65"/>
  </w:style>
  <w:style w:type="numbering" w:customStyle="1" w:styleId="23120">
    <w:name w:val="목록 없음2312"/>
    <w:next w:val="NoList"/>
    <w:semiHidden/>
    <w:rsid w:val="00C16E65"/>
  </w:style>
  <w:style w:type="numbering" w:customStyle="1" w:styleId="NoList4412">
    <w:name w:val="No List4412"/>
    <w:next w:val="NoList"/>
    <w:semiHidden/>
    <w:unhideWhenUsed/>
    <w:rsid w:val="00C16E65"/>
  </w:style>
  <w:style w:type="numbering" w:customStyle="1" w:styleId="NoList5412">
    <w:name w:val="No List5412"/>
    <w:next w:val="NoList"/>
    <w:semiHidden/>
    <w:rsid w:val="00C16E65"/>
  </w:style>
  <w:style w:type="numbering" w:customStyle="1" w:styleId="NoList6312">
    <w:name w:val="No List6312"/>
    <w:next w:val="NoList"/>
    <w:semiHidden/>
    <w:rsid w:val="00C16E65"/>
  </w:style>
  <w:style w:type="numbering" w:customStyle="1" w:styleId="NoList7312">
    <w:name w:val="No List7312"/>
    <w:next w:val="NoList"/>
    <w:semiHidden/>
    <w:rsid w:val="00C16E65"/>
  </w:style>
  <w:style w:type="numbering" w:customStyle="1" w:styleId="NoList21312">
    <w:name w:val="No List21312"/>
    <w:next w:val="NoList"/>
    <w:semiHidden/>
    <w:rsid w:val="00C16E65"/>
  </w:style>
  <w:style w:type="numbering" w:customStyle="1" w:styleId="NoList8312">
    <w:name w:val="No List8312"/>
    <w:next w:val="NoList"/>
    <w:semiHidden/>
    <w:rsid w:val="00C16E65"/>
  </w:style>
  <w:style w:type="numbering" w:customStyle="1" w:styleId="NoList12312">
    <w:name w:val="No List12312"/>
    <w:next w:val="NoList"/>
    <w:semiHidden/>
    <w:rsid w:val="00C16E65"/>
  </w:style>
  <w:style w:type="numbering" w:customStyle="1" w:styleId="NoList22312">
    <w:name w:val="No List22312"/>
    <w:next w:val="NoList"/>
    <w:semiHidden/>
    <w:rsid w:val="00C16E65"/>
  </w:style>
  <w:style w:type="numbering" w:customStyle="1" w:styleId="NoList9312">
    <w:name w:val="No List9312"/>
    <w:next w:val="NoList"/>
    <w:semiHidden/>
    <w:rsid w:val="00C16E65"/>
  </w:style>
  <w:style w:type="numbering" w:customStyle="1" w:styleId="NoList13312">
    <w:name w:val="No List13312"/>
    <w:next w:val="NoList"/>
    <w:semiHidden/>
    <w:rsid w:val="00C16E65"/>
  </w:style>
  <w:style w:type="numbering" w:customStyle="1" w:styleId="NoList23312">
    <w:name w:val="No List23312"/>
    <w:next w:val="NoList"/>
    <w:semiHidden/>
    <w:rsid w:val="00C16E65"/>
  </w:style>
  <w:style w:type="numbering" w:customStyle="1" w:styleId="NoList10312">
    <w:name w:val="No List10312"/>
    <w:next w:val="NoList"/>
    <w:semiHidden/>
    <w:rsid w:val="00C16E65"/>
  </w:style>
  <w:style w:type="numbering" w:customStyle="1" w:styleId="NoList14312">
    <w:name w:val="No List14312"/>
    <w:next w:val="NoList"/>
    <w:semiHidden/>
    <w:rsid w:val="00C16E65"/>
  </w:style>
  <w:style w:type="numbering" w:customStyle="1" w:styleId="NoList24312">
    <w:name w:val="No List24312"/>
    <w:next w:val="NoList"/>
    <w:semiHidden/>
    <w:rsid w:val="00C16E65"/>
  </w:style>
  <w:style w:type="numbering" w:customStyle="1" w:styleId="NoList31312">
    <w:name w:val="No List31312"/>
    <w:next w:val="NoList"/>
    <w:semiHidden/>
    <w:rsid w:val="00C16E65"/>
  </w:style>
  <w:style w:type="numbering" w:customStyle="1" w:styleId="NoList41312">
    <w:name w:val="No List41312"/>
    <w:next w:val="NoList"/>
    <w:semiHidden/>
    <w:rsid w:val="00C16E65"/>
  </w:style>
  <w:style w:type="numbering" w:customStyle="1" w:styleId="NoList51312">
    <w:name w:val="No List51312"/>
    <w:next w:val="NoList"/>
    <w:semiHidden/>
    <w:rsid w:val="00C16E65"/>
  </w:style>
  <w:style w:type="numbering" w:customStyle="1" w:styleId="NoList15312">
    <w:name w:val="No List15312"/>
    <w:next w:val="NoList"/>
    <w:semiHidden/>
    <w:rsid w:val="00C16E65"/>
  </w:style>
  <w:style w:type="numbering" w:customStyle="1" w:styleId="NoList16312">
    <w:name w:val="No List16312"/>
    <w:next w:val="NoList"/>
    <w:semiHidden/>
    <w:rsid w:val="00C16E65"/>
  </w:style>
  <w:style w:type="numbering" w:customStyle="1" w:styleId="13120">
    <w:name w:val="无列表1312"/>
    <w:next w:val="NoList"/>
    <w:semiHidden/>
    <w:rsid w:val="00C16E65"/>
  </w:style>
  <w:style w:type="numbering" w:customStyle="1" w:styleId="NoList111312">
    <w:name w:val="No List111312"/>
    <w:next w:val="NoList"/>
    <w:semiHidden/>
    <w:rsid w:val="00C16E65"/>
  </w:style>
  <w:style w:type="numbering" w:customStyle="1" w:styleId="NoList17112">
    <w:name w:val="No List17112"/>
    <w:next w:val="NoList"/>
    <w:uiPriority w:val="99"/>
    <w:semiHidden/>
    <w:unhideWhenUsed/>
    <w:rsid w:val="00C16E65"/>
  </w:style>
  <w:style w:type="numbering" w:customStyle="1" w:styleId="NoList18112">
    <w:name w:val="No List18112"/>
    <w:next w:val="NoList"/>
    <w:uiPriority w:val="99"/>
    <w:semiHidden/>
    <w:rsid w:val="00C16E65"/>
  </w:style>
  <w:style w:type="numbering" w:customStyle="1" w:styleId="NoList25112">
    <w:name w:val="No List25112"/>
    <w:next w:val="NoList"/>
    <w:semiHidden/>
    <w:rsid w:val="00C16E65"/>
  </w:style>
  <w:style w:type="numbering" w:customStyle="1" w:styleId="NoList32112">
    <w:name w:val="No List32112"/>
    <w:next w:val="NoList"/>
    <w:semiHidden/>
    <w:unhideWhenUsed/>
    <w:rsid w:val="00C16E65"/>
  </w:style>
  <w:style w:type="numbering" w:customStyle="1" w:styleId="11112">
    <w:name w:val="목록 없음11112"/>
    <w:next w:val="NoList"/>
    <w:semiHidden/>
    <w:unhideWhenUsed/>
    <w:rsid w:val="00C16E65"/>
  </w:style>
  <w:style w:type="numbering" w:customStyle="1" w:styleId="21112">
    <w:name w:val="목록 없음21112"/>
    <w:next w:val="NoList"/>
    <w:semiHidden/>
    <w:rsid w:val="00C16E65"/>
  </w:style>
  <w:style w:type="numbering" w:customStyle="1" w:styleId="NoList42112">
    <w:name w:val="No List42112"/>
    <w:next w:val="NoList"/>
    <w:semiHidden/>
    <w:unhideWhenUsed/>
    <w:rsid w:val="00C16E65"/>
  </w:style>
  <w:style w:type="numbering" w:customStyle="1" w:styleId="NoList52112">
    <w:name w:val="No List52112"/>
    <w:next w:val="NoList"/>
    <w:semiHidden/>
    <w:rsid w:val="00C16E65"/>
  </w:style>
  <w:style w:type="numbering" w:customStyle="1" w:styleId="NoList61112">
    <w:name w:val="No List61112"/>
    <w:next w:val="NoList"/>
    <w:semiHidden/>
    <w:rsid w:val="00C16E65"/>
  </w:style>
  <w:style w:type="numbering" w:customStyle="1" w:styleId="NoList71112">
    <w:name w:val="No List71112"/>
    <w:next w:val="NoList"/>
    <w:semiHidden/>
    <w:rsid w:val="00C16E65"/>
  </w:style>
  <w:style w:type="numbering" w:customStyle="1" w:styleId="NoList112112">
    <w:name w:val="No List112112"/>
    <w:next w:val="NoList"/>
    <w:semiHidden/>
    <w:rsid w:val="00C16E65"/>
  </w:style>
  <w:style w:type="numbering" w:customStyle="1" w:styleId="NoList211112">
    <w:name w:val="No List211112"/>
    <w:next w:val="NoList"/>
    <w:semiHidden/>
    <w:rsid w:val="00C16E65"/>
  </w:style>
  <w:style w:type="numbering" w:customStyle="1" w:styleId="NoList81112">
    <w:name w:val="No List81112"/>
    <w:next w:val="NoList"/>
    <w:semiHidden/>
    <w:rsid w:val="00C16E65"/>
  </w:style>
  <w:style w:type="numbering" w:customStyle="1" w:styleId="NoList121112">
    <w:name w:val="No List121112"/>
    <w:next w:val="NoList"/>
    <w:semiHidden/>
    <w:rsid w:val="00C16E65"/>
  </w:style>
  <w:style w:type="numbering" w:customStyle="1" w:styleId="NoList221112">
    <w:name w:val="No List221112"/>
    <w:next w:val="NoList"/>
    <w:semiHidden/>
    <w:rsid w:val="00C16E65"/>
  </w:style>
  <w:style w:type="numbering" w:customStyle="1" w:styleId="NoList91112">
    <w:name w:val="No List91112"/>
    <w:next w:val="NoList"/>
    <w:semiHidden/>
    <w:rsid w:val="00C16E65"/>
  </w:style>
  <w:style w:type="numbering" w:customStyle="1" w:styleId="NoList131112">
    <w:name w:val="No List131112"/>
    <w:next w:val="NoList"/>
    <w:semiHidden/>
    <w:rsid w:val="00C16E65"/>
  </w:style>
  <w:style w:type="numbering" w:customStyle="1" w:styleId="NoList231112">
    <w:name w:val="No List231112"/>
    <w:next w:val="NoList"/>
    <w:semiHidden/>
    <w:rsid w:val="00C16E65"/>
  </w:style>
  <w:style w:type="numbering" w:customStyle="1" w:styleId="NoList101112">
    <w:name w:val="No List101112"/>
    <w:next w:val="NoList"/>
    <w:semiHidden/>
    <w:rsid w:val="00C16E65"/>
  </w:style>
  <w:style w:type="numbering" w:customStyle="1" w:styleId="NoList141112">
    <w:name w:val="No List141112"/>
    <w:next w:val="NoList"/>
    <w:semiHidden/>
    <w:rsid w:val="00C16E65"/>
  </w:style>
  <w:style w:type="numbering" w:customStyle="1" w:styleId="NoList241112">
    <w:name w:val="No List241112"/>
    <w:next w:val="NoList"/>
    <w:semiHidden/>
    <w:rsid w:val="00C16E65"/>
  </w:style>
  <w:style w:type="numbering" w:customStyle="1" w:styleId="NoList311112">
    <w:name w:val="No List311112"/>
    <w:next w:val="NoList"/>
    <w:semiHidden/>
    <w:rsid w:val="00C16E65"/>
  </w:style>
  <w:style w:type="numbering" w:customStyle="1" w:styleId="NoList411112">
    <w:name w:val="No List411112"/>
    <w:next w:val="NoList"/>
    <w:semiHidden/>
    <w:rsid w:val="00C16E65"/>
  </w:style>
  <w:style w:type="numbering" w:customStyle="1" w:styleId="NoList511112">
    <w:name w:val="No List511112"/>
    <w:next w:val="NoList"/>
    <w:semiHidden/>
    <w:rsid w:val="00C16E65"/>
  </w:style>
  <w:style w:type="numbering" w:customStyle="1" w:styleId="NoList151112">
    <w:name w:val="No List151112"/>
    <w:next w:val="NoList"/>
    <w:semiHidden/>
    <w:rsid w:val="00C16E65"/>
  </w:style>
  <w:style w:type="numbering" w:customStyle="1" w:styleId="NoList161112">
    <w:name w:val="No List161112"/>
    <w:next w:val="NoList"/>
    <w:semiHidden/>
    <w:rsid w:val="00C16E65"/>
  </w:style>
  <w:style w:type="numbering" w:customStyle="1" w:styleId="111120">
    <w:name w:val="无列表11112"/>
    <w:next w:val="NoList"/>
    <w:semiHidden/>
    <w:rsid w:val="00C16E65"/>
  </w:style>
  <w:style w:type="numbering" w:customStyle="1" w:styleId="NoList1111112">
    <w:name w:val="No List1111112"/>
    <w:next w:val="NoList"/>
    <w:semiHidden/>
    <w:rsid w:val="00C16E65"/>
  </w:style>
  <w:style w:type="numbering" w:customStyle="1" w:styleId="NoList19112">
    <w:name w:val="No List19112"/>
    <w:next w:val="NoList"/>
    <w:uiPriority w:val="99"/>
    <w:semiHidden/>
    <w:unhideWhenUsed/>
    <w:rsid w:val="00C16E65"/>
  </w:style>
  <w:style w:type="numbering" w:customStyle="1" w:styleId="NoList110112">
    <w:name w:val="No List110112"/>
    <w:next w:val="NoList"/>
    <w:uiPriority w:val="99"/>
    <w:semiHidden/>
    <w:rsid w:val="00C16E65"/>
  </w:style>
  <w:style w:type="numbering" w:customStyle="1" w:styleId="NoList26112">
    <w:name w:val="No List26112"/>
    <w:next w:val="NoList"/>
    <w:semiHidden/>
    <w:rsid w:val="00C16E65"/>
  </w:style>
  <w:style w:type="numbering" w:customStyle="1" w:styleId="NoList33112">
    <w:name w:val="No List33112"/>
    <w:next w:val="NoList"/>
    <w:semiHidden/>
    <w:unhideWhenUsed/>
    <w:rsid w:val="00C16E65"/>
  </w:style>
  <w:style w:type="numbering" w:customStyle="1" w:styleId="12112">
    <w:name w:val="목록 없음12112"/>
    <w:next w:val="NoList"/>
    <w:semiHidden/>
    <w:unhideWhenUsed/>
    <w:rsid w:val="00C16E65"/>
  </w:style>
  <w:style w:type="numbering" w:customStyle="1" w:styleId="22112">
    <w:name w:val="목록 없음22112"/>
    <w:next w:val="NoList"/>
    <w:semiHidden/>
    <w:rsid w:val="00C16E65"/>
  </w:style>
  <w:style w:type="numbering" w:customStyle="1" w:styleId="NoList43112">
    <w:name w:val="No List43112"/>
    <w:next w:val="NoList"/>
    <w:semiHidden/>
    <w:unhideWhenUsed/>
    <w:rsid w:val="00C16E65"/>
  </w:style>
  <w:style w:type="numbering" w:customStyle="1" w:styleId="NoList53112">
    <w:name w:val="No List53112"/>
    <w:next w:val="NoList"/>
    <w:semiHidden/>
    <w:rsid w:val="00C16E65"/>
  </w:style>
  <w:style w:type="numbering" w:customStyle="1" w:styleId="NoList62112">
    <w:name w:val="No List62112"/>
    <w:next w:val="NoList"/>
    <w:semiHidden/>
    <w:rsid w:val="00C16E65"/>
  </w:style>
  <w:style w:type="numbering" w:customStyle="1" w:styleId="NoList72112">
    <w:name w:val="No List72112"/>
    <w:next w:val="NoList"/>
    <w:semiHidden/>
    <w:rsid w:val="00C16E65"/>
  </w:style>
  <w:style w:type="numbering" w:customStyle="1" w:styleId="NoList113112">
    <w:name w:val="No List113112"/>
    <w:next w:val="NoList"/>
    <w:semiHidden/>
    <w:rsid w:val="00C16E65"/>
  </w:style>
  <w:style w:type="numbering" w:customStyle="1" w:styleId="NoList212112">
    <w:name w:val="No List212112"/>
    <w:next w:val="NoList"/>
    <w:semiHidden/>
    <w:rsid w:val="00C16E65"/>
  </w:style>
  <w:style w:type="numbering" w:customStyle="1" w:styleId="NoList82112">
    <w:name w:val="No List82112"/>
    <w:next w:val="NoList"/>
    <w:semiHidden/>
    <w:rsid w:val="00C16E65"/>
  </w:style>
  <w:style w:type="numbering" w:customStyle="1" w:styleId="NoList122112">
    <w:name w:val="No List122112"/>
    <w:next w:val="NoList"/>
    <w:semiHidden/>
    <w:rsid w:val="00C16E65"/>
  </w:style>
  <w:style w:type="numbering" w:customStyle="1" w:styleId="NoList222112">
    <w:name w:val="No List222112"/>
    <w:next w:val="NoList"/>
    <w:semiHidden/>
    <w:rsid w:val="00C16E65"/>
  </w:style>
  <w:style w:type="numbering" w:customStyle="1" w:styleId="NoList92112">
    <w:name w:val="No List92112"/>
    <w:next w:val="NoList"/>
    <w:semiHidden/>
    <w:rsid w:val="00C16E65"/>
  </w:style>
  <w:style w:type="numbering" w:customStyle="1" w:styleId="NoList132112">
    <w:name w:val="No List132112"/>
    <w:next w:val="NoList"/>
    <w:semiHidden/>
    <w:rsid w:val="00C16E65"/>
  </w:style>
  <w:style w:type="numbering" w:customStyle="1" w:styleId="NoList232112">
    <w:name w:val="No List232112"/>
    <w:next w:val="NoList"/>
    <w:semiHidden/>
    <w:rsid w:val="00C16E65"/>
  </w:style>
  <w:style w:type="numbering" w:customStyle="1" w:styleId="NoList102112">
    <w:name w:val="No List102112"/>
    <w:next w:val="NoList"/>
    <w:semiHidden/>
    <w:rsid w:val="00C16E65"/>
  </w:style>
  <w:style w:type="numbering" w:customStyle="1" w:styleId="NoList142112">
    <w:name w:val="No List142112"/>
    <w:next w:val="NoList"/>
    <w:semiHidden/>
    <w:rsid w:val="00C16E65"/>
  </w:style>
  <w:style w:type="numbering" w:customStyle="1" w:styleId="NoList242112">
    <w:name w:val="No List242112"/>
    <w:next w:val="NoList"/>
    <w:semiHidden/>
    <w:rsid w:val="00C16E65"/>
  </w:style>
  <w:style w:type="numbering" w:customStyle="1" w:styleId="NoList312112">
    <w:name w:val="No List312112"/>
    <w:next w:val="NoList"/>
    <w:semiHidden/>
    <w:rsid w:val="00C16E65"/>
  </w:style>
  <w:style w:type="numbering" w:customStyle="1" w:styleId="NoList412112">
    <w:name w:val="No List412112"/>
    <w:next w:val="NoList"/>
    <w:semiHidden/>
    <w:rsid w:val="00C16E65"/>
  </w:style>
  <w:style w:type="numbering" w:customStyle="1" w:styleId="NoList512112">
    <w:name w:val="No List512112"/>
    <w:next w:val="NoList"/>
    <w:semiHidden/>
    <w:rsid w:val="00C16E65"/>
  </w:style>
  <w:style w:type="numbering" w:customStyle="1" w:styleId="NoList152112">
    <w:name w:val="No List152112"/>
    <w:next w:val="NoList"/>
    <w:semiHidden/>
    <w:rsid w:val="00C16E65"/>
  </w:style>
  <w:style w:type="numbering" w:customStyle="1" w:styleId="NoList162112">
    <w:name w:val="No List162112"/>
    <w:next w:val="NoList"/>
    <w:semiHidden/>
    <w:rsid w:val="00C16E65"/>
  </w:style>
  <w:style w:type="numbering" w:customStyle="1" w:styleId="121120">
    <w:name w:val="无列表12112"/>
    <w:next w:val="NoList"/>
    <w:semiHidden/>
    <w:rsid w:val="00C16E65"/>
  </w:style>
  <w:style w:type="numbering" w:customStyle="1" w:styleId="NoList1112112">
    <w:name w:val="No List1112112"/>
    <w:next w:val="NoList"/>
    <w:semiHidden/>
    <w:rsid w:val="00C16E65"/>
  </w:style>
  <w:style w:type="numbering" w:customStyle="1" w:styleId="21121">
    <w:name w:val="无列表2112"/>
    <w:next w:val="NoList"/>
    <w:uiPriority w:val="99"/>
    <w:semiHidden/>
    <w:unhideWhenUsed/>
    <w:rsid w:val="00C16E65"/>
  </w:style>
  <w:style w:type="numbering" w:customStyle="1" w:styleId="31120">
    <w:name w:val="无列表3112"/>
    <w:next w:val="NoList"/>
    <w:uiPriority w:val="99"/>
    <w:semiHidden/>
    <w:unhideWhenUsed/>
    <w:rsid w:val="00C16E65"/>
  </w:style>
  <w:style w:type="numbering" w:customStyle="1" w:styleId="NoList20112">
    <w:name w:val="No List20112"/>
    <w:next w:val="NoList"/>
    <w:semiHidden/>
    <w:rsid w:val="00C16E65"/>
  </w:style>
  <w:style w:type="numbering" w:customStyle="1" w:styleId="NoList27112">
    <w:name w:val="No List27112"/>
    <w:next w:val="NoList"/>
    <w:uiPriority w:val="99"/>
    <w:semiHidden/>
    <w:unhideWhenUsed/>
    <w:rsid w:val="00C16E65"/>
  </w:style>
  <w:style w:type="numbering" w:customStyle="1" w:styleId="NoList28112">
    <w:name w:val="No List28112"/>
    <w:next w:val="NoList"/>
    <w:uiPriority w:val="99"/>
    <w:semiHidden/>
    <w:unhideWhenUsed/>
    <w:rsid w:val="00C16E65"/>
  </w:style>
  <w:style w:type="numbering" w:customStyle="1" w:styleId="NoList491">
    <w:name w:val="No List491"/>
    <w:next w:val="NoList"/>
    <w:uiPriority w:val="99"/>
    <w:semiHidden/>
    <w:unhideWhenUsed/>
    <w:rsid w:val="00C16E65"/>
  </w:style>
  <w:style w:type="numbering" w:customStyle="1" w:styleId="NoList1291">
    <w:name w:val="No List1291"/>
    <w:next w:val="NoList"/>
    <w:semiHidden/>
    <w:unhideWhenUsed/>
    <w:rsid w:val="00C16E65"/>
  </w:style>
  <w:style w:type="numbering" w:customStyle="1" w:styleId="NoList11191">
    <w:name w:val="No List11191"/>
    <w:next w:val="NoList"/>
    <w:semiHidden/>
    <w:rsid w:val="00C16E65"/>
  </w:style>
  <w:style w:type="numbering" w:customStyle="1" w:styleId="NoList2281">
    <w:name w:val="No List2281"/>
    <w:next w:val="NoList"/>
    <w:semiHidden/>
    <w:rsid w:val="00C16E65"/>
  </w:style>
  <w:style w:type="numbering" w:customStyle="1" w:styleId="NoList3181">
    <w:name w:val="No List3181"/>
    <w:next w:val="NoList"/>
    <w:semiHidden/>
    <w:unhideWhenUsed/>
    <w:rsid w:val="00C16E65"/>
  </w:style>
  <w:style w:type="numbering" w:customStyle="1" w:styleId="1810">
    <w:name w:val="목록 없음181"/>
    <w:next w:val="NoList"/>
    <w:semiHidden/>
    <w:unhideWhenUsed/>
    <w:rsid w:val="00C16E65"/>
  </w:style>
  <w:style w:type="numbering" w:customStyle="1" w:styleId="2810">
    <w:name w:val="목록 없음281"/>
    <w:next w:val="NoList"/>
    <w:semiHidden/>
    <w:rsid w:val="00C16E65"/>
  </w:style>
  <w:style w:type="numbering" w:customStyle="1" w:styleId="NoList4101">
    <w:name w:val="No List4101"/>
    <w:next w:val="NoList"/>
    <w:semiHidden/>
    <w:unhideWhenUsed/>
    <w:rsid w:val="00C16E65"/>
  </w:style>
  <w:style w:type="numbering" w:customStyle="1" w:styleId="NoList591">
    <w:name w:val="No List591"/>
    <w:next w:val="NoList"/>
    <w:semiHidden/>
    <w:rsid w:val="00C16E65"/>
  </w:style>
  <w:style w:type="numbering" w:customStyle="1" w:styleId="NoList681">
    <w:name w:val="No List681"/>
    <w:next w:val="NoList"/>
    <w:semiHidden/>
    <w:rsid w:val="00C16E65"/>
  </w:style>
  <w:style w:type="numbering" w:customStyle="1" w:styleId="NoList781">
    <w:name w:val="No List781"/>
    <w:next w:val="NoList"/>
    <w:semiHidden/>
    <w:rsid w:val="00C16E65"/>
  </w:style>
  <w:style w:type="numbering" w:customStyle="1" w:styleId="NoList21161">
    <w:name w:val="No List21161"/>
    <w:next w:val="NoList"/>
    <w:semiHidden/>
    <w:rsid w:val="00C16E65"/>
  </w:style>
  <w:style w:type="numbering" w:customStyle="1" w:styleId="NoList881">
    <w:name w:val="No List881"/>
    <w:next w:val="NoList"/>
    <w:semiHidden/>
    <w:rsid w:val="00C16E65"/>
  </w:style>
  <w:style w:type="numbering" w:customStyle="1" w:styleId="NoList12101">
    <w:name w:val="No List12101"/>
    <w:next w:val="NoList"/>
    <w:semiHidden/>
    <w:rsid w:val="00C16E65"/>
  </w:style>
  <w:style w:type="numbering" w:customStyle="1" w:styleId="NoList2291">
    <w:name w:val="No List2291"/>
    <w:next w:val="NoList"/>
    <w:semiHidden/>
    <w:rsid w:val="00C16E65"/>
  </w:style>
  <w:style w:type="numbering" w:customStyle="1" w:styleId="NoList981">
    <w:name w:val="No List981"/>
    <w:next w:val="NoList"/>
    <w:semiHidden/>
    <w:rsid w:val="00C16E65"/>
  </w:style>
  <w:style w:type="numbering" w:customStyle="1" w:styleId="NoList1381">
    <w:name w:val="No List1381"/>
    <w:next w:val="NoList"/>
    <w:semiHidden/>
    <w:rsid w:val="00C16E65"/>
  </w:style>
  <w:style w:type="numbering" w:customStyle="1" w:styleId="NoList2381">
    <w:name w:val="No List2381"/>
    <w:next w:val="NoList"/>
    <w:semiHidden/>
    <w:rsid w:val="00C16E65"/>
  </w:style>
  <w:style w:type="numbering" w:customStyle="1" w:styleId="NoList1081">
    <w:name w:val="No List1081"/>
    <w:next w:val="NoList"/>
    <w:semiHidden/>
    <w:rsid w:val="00C16E65"/>
  </w:style>
  <w:style w:type="numbering" w:customStyle="1" w:styleId="NoList1481">
    <w:name w:val="No List1481"/>
    <w:next w:val="NoList"/>
    <w:semiHidden/>
    <w:rsid w:val="00C16E65"/>
  </w:style>
  <w:style w:type="numbering" w:customStyle="1" w:styleId="NoList2481">
    <w:name w:val="No List2481"/>
    <w:next w:val="NoList"/>
    <w:semiHidden/>
    <w:rsid w:val="00C16E65"/>
  </w:style>
  <w:style w:type="numbering" w:customStyle="1" w:styleId="NoList3191">
    <w:name w:val="No List3191"/>
    <w:next w:val="NoList"/>
    <w:semiHidden/>
    <w:rsid w:val="00C16E65"/>
  </w:style>
  <w:style w:type="numbering" w:customStyle="1" w:styleId="NoList4181">
    <w:name w:val="No List4181"/>
    <w:next w:val="NoList"/>
    <w:semiHidden/>
    <w:rsid w:val="00C16E65"/>
  </w:style>
  <w:style w:type="numbering" w:customStyle="1" w:styleId="NoList5181">
    <w:name w:val="No List5181"/>
    <w:next w:val="NoList"/>
    <w:semiHidden/>
    <w:rsid w:val="00C16E65"/>
  </w:style>
  <w:style w:type="numbering" w:customStyle="1" w:styleId="NoList1581">
    <w:name w:val="No List1581"/>
    <w:next w:val="NoList"/>
    <w:semiHidden/>
    <w:rsid w:val="00C16E65"/>
  </w:style>
  <w:style w:type="numbering" w:customStyle="1" w:styleId="NoList1681">
    <w:name w:val="No List1681"/>
    <w:next w:val="NoList"/>
    <w:semiHidden/>
    <w:rsid w:val="00C16E65"/>
  </w:style>
  <w:style w:type="numbering" w:customStyle="1" w:styleId="1811">
    <w:name w:val="无列表181"/>
    <w:next w:val="NoList"/>
    <w:semiHidden/>
    <w:rsid w:val="00C16E65"/>
  </w:style>
  <w:style w:type="numbering" w:customStyle="1" w:styleId="NoList111101">
    <w:name w:val="No List111101"/>
    <w:next w:val="NoList"/>
    <w:semiHidden/>
    <w:rsid w:val="00C16E65"/>
  </w:style>
  <w:style w:type="numbering" w:customStyle="1" w:styleId="NoList1761">
    <w:name w:val="No List1761"/>
    <w:next w:val="NoList"/>
    <w:uiPriority w:val="99"/>
    <w:semiHidden/>
    <w:unhideWhenUsed/>
    <w:rsid w:val="00C16E65"/>
  </w:style>
  <w:style w:type="numbering" w:customStyle="1" w:styleId="NoList1861">
    <w:name w:val="No List1861"/>
    <w:next w:val="NoList"/>
    <w:uiPriority w:val="99"/>
    <w:semiHidden/>
    <w:rsid w:val="00C16E65"/>
  </w:style>
  <w:style w:type="numbering" w:customStyle="1" w:styleId="NoList2561">
    <w:name w:val="No List2561"/>
    <w:next w:val="NoList"/>
    <w:semiHidden/>
    <w:rsid w:val="00C16E65"/>
  </w:style>
  <w:style w:type="numbering" w:customStyle="1" w:styleId="NoList3261">
    <w:name w:val="No List3261"/>
    <w:next w:val="NoList"/>
    <w:semiHidden/>
    <w:unhideWhenUsed/>
    <w:rsid w:val="00C16E65"/>
  </w:style>
  <w:style w:type="numbering" w:customStyle="1" w:styleId="11610">
    <w:name w:val="목록 없음1161"/>
    <w:next w:val="NoList"/>
    <w:semiHidden/>
    <w:unhideWhenUsed/>
    <w:rsid w:val="00C16E65"/>
  </w:style>
  <w:style w:type="numbering" w:customStyle="1" w:styleId="2161">
    <w:name w:val="목록 없음2161"/>
    <w:next w:val="NoList"/>
    <w:semiHidden/>
    <w:rsid w:val="00C16E65"/>
  </w:style>
  <w:style w:type="numbering" w:customStyle="1" w:styleId="NoList4261">
    <w:name w:val="No List4261"/>
    <w:next w:val="NoList"/>
    <w:semiHidden/>
    <w:unhideWhenUsed/>
    <w:rsid w:val="00C16E65"/>
  </w:style>
  <w:style w:type="numbering" w:customStyle="1" w:styleId="NoList5261">
    <w:name w:val="No List5261"/>
    <w:next w:val="NoList"/>
    <w:semiHidden/>
    <w:rsid w:val="00C16E65"/>
  </w:style>
  <w:style w:type="numbering" w:customStyle="1" w:styleId="NoList6161">
    <w:name w:val="No List6161"/>
    <w:next w:val="NoList"/>
    <w:semiHidden/>
    <w:rsid w:val="00C16E65"/>
  </w:style>
  <w:style w:type="numbering" w:customStyle="1" w:styleId="NoList7161">
    <w:name w:val="No List7161"/>
    <w:next w:val="NoList"/>
    <w:semiHidden/>
    <w:rsid w:val="00C16E65"/>
  </w:style>
  <w:style w:type="numbering" w:customStyle="1" w:styleId="NoList11261">
    <w:name w:val="No List11261"/>
    <w:next w:val="NoList"/>
    <w:semiHidden/>
    <w:rsid w:val="00C16E65"/>
  </w:style>
  <w:style w:type="numbering" w:customStyle="1" w:styleId="NoList21171">
    <w:name w:val="No List21171"/>
    <w:next w:val="NoList"/>
    <w:semiHidden/>
    <w:rsid w:val="00C16E65"/>
  </w:style>
  <w:style w:type="numbering" w:customStyle="1" w:styleId="NoList8161">
    <w:name w:val="No List8161"/>
    <w:next w:val="NoList"/>
    <w:semiHidden/>
    <w:rsid w:val="00C16E65"/>
  </w:style>
  <w:style w:type="numbering" w:customStyle="1" w:styleId="NoList12161">
    <w:name w:val="No List12161"/>
    <w:next w:val="NoList"/>
    <w:semiHidden/>
    <w:rsid w:val="00C16E65"/>
  </w:style>
  <w:style w:type="numbering" w:customStyle="1" w:styleId="NoList22161">
    <w:name w:val="No List22161"/>
    <w:next w:val="NoList"/>
    <w:semiHidden/>
    <w:rsid w:val="00C16E65"/>
  </w:style>
  <w:style w:type="numbering" w:customStyle="1" w:styleId="NoList9161">
    <w:name w:val="No List9161"/>
    <w:next w:val="NoList"/>
    <w:semiHidden/>
    <w:rsid w:val="00C16E65"/>
  </w:style>
  <w:style w:type="numbering" w:customStyle="1" w:styleId="NoList13161">
    <w:name w:val="No List13161"/>
    <w:next w:val="NoList"/>
    <w:semiHidden/>
    <w:rsid w:val="00C16E65"/>
  </w:style>
  <w:style w:type="numbering" w:customStyle="1" w:styleId="NoList23161">
    <w:name w:val="No List23161"/>
    <w:next w:val="NoList"/>
    <w:semiHidden/>
    <w:rsid w:val="00C16E65"/>
  </w:style>
  <w:style w:type="numbering" w:customStyle="1" w:styleId="NoList10161">
    <w:name w:val="No List10161"/>
    <w:next w:val="NoList"/>
    <w:semiHidden/>
    <w:rsid w:val="00C16E65"/>
  </w:style>
  <w:style w:type="numbering" w:customStyle="1" w:styleId="NoList14161">
    <w:name w:val="No List14161"/>
    <w:next w:val="NoList"/>
    <w:semiHidden/>
    <w:rsid w:val="00C16E65"/>
  </w:style>
  <w:style w:type="numbering" w:customStyle="1" w:styleId="NoList24161">
    <w:name w:val="No List24161"/>
    <w:next w:val="NoList"/>
    <w:semiHidden/>
    <w:rsid w:val="00C16E65"/>
  </w:style>
  <w:style w:type="numbering" w:customStyle="1" w:styleId="NoList31161">
    <w:name w:val="No List31161"/>
    <w:next w:val="NoList"/>
    <w:semiHidden/>
    <w:rsid w:val="00C16E65"/>
  </w:style>
  <w:style w:type="numbering" w:customStyle="1" w:styleId="NoList41161">
    <w:name w:val="No List41161"/>
    <w:next w:val="NoList"/>
    <w:semiHidden/>
    <w:rsid w:val="00C16E65"/>
  </w:style>
  <w:style w:type="numbering" w:customStyle="1" w:styleId="NoList51161">
    <w:name w:val="No List51161"/>
    <w:next w:val="NoList"/>
    <w:semiHidden/>
    <w:rsid w:val="00C16E65"/>
  </w:style>
  <w:style w:type="numbering" w:customStyle="1" w:styleId="NoList15161">
    <w:name w:val="No List15161"/>
    <w:next w:val="NoList"/>
    <w:semiHidden/>
    <w:rsid w:val="00C16E65"/>
  </w:style>
  <w:style w:type="numbering" w:customStyle="1" w:styleId="NoList16161">
    <w:name w:val="No List16161"/>
    <w:next w:val="NoList"/>
    <w:semiHidden/>
    <w:rsid w:val="00C16E65"/>
  </w:style>
  <w:style w:type="numbering" w:customStyle="1" w:styleId="11611">
    <w:name w:val="无列表1161"/>
    <w:next w:val="NoList"/>
    <w:semiHidden/>
    <w:rsid w:val="00C16E65"/>
  </w:style>
  <w:style w:type="numbering" w:customStyle="1" w:styleId="NoList111161">
    <w:name w:val="No List111161"/>
    <w:next w:val="NoList"/>
    <w:semiHidden/>
    <w:rsid w:val="00C16E65"/>
  </w:style>
  <w:style w:type="numbering" w:customStyle="1" w:styleId="NoList1961">
    <w:name w:val="No List1961"/>
    <w:next w:val="NoList"/>
    <w:uiPriority w:val="99"/>
    <w:semiHidden/>
    <w:unhideWhenUsed/>
    <w:rsid w:val="00C16E65"/>
  </w:style>
  <w:style w:type="numbering" w:customStyle="1" w:styleId="NoList11061">
    <w:name w:val="No List11061"/>
    <w:next w:val="NoList"/>
    <w:uiPriority w:val="99"/>
    <w:semiHidden/>
    <w:rsid w:val="00C16E65"/>
  </w:style>
  <w:style w:type="numbering" w:customStyle="1" w:styleId="NoList2661">
    <w:name w:val="No List2661"/>
    <w:next w:val="NoList"/>
    <w:semiHidden/>
    <w:rsid w:val="00C16E65"/>
  </w:style>
  <w:style w:type="numbering" w:customStyle="1" w:styleId="NoList3361">
    <w:name w:val="No List3361"/>
    <w:next w:val="NoList"/>
    <w:semiHidden/>
    <w:unhideWhenUsed/>
    <w:rsid w:val="00C16E65"/>
  </w:style>
  <w:style w:type="numbering" w:customStyle="1" w:styleId="1261">
    <w:name w:val="목록 없음1261"/>
    <w:next w:val="NoList"/>
    <w:semiHidden/>
    <w:unhideWhenUsed/>
    <w:rsid w:val="00C16E65"/>
  </w:style>
  <w:style w:type="numbering" w:customStyle="1" w:styleId="2261">
    <w:name w:val="목록 없음2261"/>
    <w:next w:val="NoList"/>
    <w:semiHidden/>
    <w:rsid w:val="00C16E65"/>
  </w:style>
  <w:style w:type="numbering" w:customStyle="1" w:styleId="NoList4361">
    <w:name w:val="No List4361"/>
    <w:next w:val="NoList"/>
    <w:semiHidden/>
    <w:unhideWhenUsed/>
    <w:rsid w:val="00C16E65"/>
  </w:style>
  <w:style w:type="numbering" w:customStyle="1" w:styleId="NoList5361">
    <w:name w:val="No List5361"/>
    <w:next w:val="NoList"/>
    <w:semiHidden/>
    <w:rsid w:val="00C16E65"/>
  </w:style>
  <w:style w:type="numbering" w:customStyle="1" w:styleId="NoList6261">
    <w:name w:val="No List6261"/>
    <w:next w:val="NoList"/>
    <w:semiHidden/>
    <w:rsid w:val="00C16E65"/>
  </w:style>
  <w:style w:type="numbering" w:customStyle="1" w:styleId="NoList7261">
    <w:name w:val="No List7261"/>
    <w:next w:val="NoList"/>
    <w:semiHidden/>
    <w:rsid w:val="00C16E65"/>
  </w:style>
  <w:style w:type="numbering" w:customStyle="1" w:styleId="NoList11361">
    <w:name w:val="No List11361"/>
    <w:next w:val="NoList"/>
    <w:semiHidden/>
    <w:rsid w:val="00C16E65"/>
  </w:style>
  <w:style w:type="numbering" w:customStyle="1" w:styleId="NoList21261">
    <w:name w:val="No List21261"/>
    <w:next w:val="NoList"/>
    <w:semiHidden/>
    <w:rsid w:val="00C16E65"/>
  </w:style>
  <w:style w:type="numbering" w:customStyle="1" w:styleId="NoList8261">
    <w:name w:val="No List8261"/>
    <w:next w:val="NoList"/>
    <w:semiHidden/>
    <w:rsid w:val="00C16E65"/>
  </w:style>
  <w:style w:type="numbering" w:customStyle="1" w:styleId="NoList12261">
    <w:name w:val="No List12261"/>
    <w:next w:val="NoList"/>
    <w:semiHidden/>
    <w:rsid w:val="00C16E65"/>
  </w:style>
  <w:style w:type="numbering" w:customStyle="1" w:styleId="NoList22261">
    <w:name w:val="No List22261"/>
    <w:next w:val="NoList"/>
    <w:semiHidden/>
    <w:rsid w:val="00C16E65"/>
  </w:style>
  <w:style w:type="numbering" w:customStyle="1" w:styleId="NoList9261">
    <w:name w:val="No List9261"/>
    <w:next w:val="NoList"/>
    <w:semiHidden/>
    <w:rsid w:val="00C16E65"/>
  </w:style>
  <w:style w:type="numbering" w:customStyle="1" w:styleId="NoList13261">
    <w:name w:val="No List13261"/>
    <w:next w:val="NoList"/>
    <w:semiHidden/>
    <w:rsid w:val="00C16E65"/>
  </w:style>
  <w:style w:type="numbering" w:customStyle="1" w:styleId="NoList23261">
    <w:name w:val="No List23261"/>
    <w:next w:val="NoList"/>
    <w:semiHidden/>
    <w:rsid w:val="00C16E65"/>
  </w:style>
  <w:style w:type="numbering" w:customStyle="1" w:styleId="NoList10261">
    <w:name w:val="No List10261"/>
    <w:next w:val="NoList"/>
    <w:semiHidden/>
    <w:rsid w:val="00C16E65"/>
  </w:style>
  <w:style w:type="numbering" w:customStyle="1" w:styleId="NoList14261">
    <w:name w:val="No List14261"/>
    <w:next w:val="NoList"/>
    <w:semiHidden/>
    <w:rsid w:val="00C16E65"/>
  </w:style>
  <w:style w:type="numbering" w:customStyle="1" w:styleId="NoList24261">
    <w:name w:val="No List24261"/>
    <w:next w:val="NoList"/>
    <w:semiHidden/>
    <w:rsid w:val="00C16E65"/>
  </w:style>
  <w:style w:type="numbering" w:customStyle="1" w:styleId="NoList31261">
    <w:name w:val="No List31261"/>
    <w:next w:val="NoList"/>
    <w:semiHidden/>
    <w:rsid w:val="00C16E65"/>
  </w:style>
  <w:style w:type="numbering" w:customStyle="1" w:styleId="NoList41261">
    <w:name w:val="No List41261"/>
    <w:next w:val="NoList"/>
    <w:semiHidden/>
    <w:rsid w:val="00C16E65"/>
  </w:style>
  <w:style w:type="numbering" w:customStyle="1" w:styleId="NoList51261">
    <w:name w:val="No List51261"/>
    <w:next w:val="NoList"/>
    <w:semiHidden/>
    <w:rsid w:val="00C16E65"/>
  </w:style>
  <w:style w:type="numbering" w:customStyle="1" w:styleId="NoList15261">
    <w:name w:val="No List15261"/>
    <w:next w:val="NoList"/>
    <w:semiHidden/>
    <w:rsid w:val="00C16E65"/>
  </w:style>
  <w:style w:type="numbering" w:customStyle="1" w:styleId="NoList16261">
    <w:name w:val="No List16261"/>
    <w:next w:val="NoList"/>
    <w:semiHidden/>
    <w:rsid w:val="00C16E65"/>
  </w:style>
  <w:style w:type="numbering" w:customStyle="1" w:styleId="12610">
    <w:name w:val="无列表1261"/>
    <w:next w:val="NoList"/>
    <w:semiHidden/>
    <w:rsid w:val="00C16E65"/>
  </w:style>
  <w:style w:type="numbering" w:customStyle="1" w:styleId="NoList111261">
    <w:name w:val="No List111261"/>
    <w:next w:val="NoList"/>
    <w:semiHidden/>
    <w:rsid w:val="00C16E65"/>
  </w:style>
  <w:style w:type="numbering" w:customStyle="1" w:styleId="2611">
    <w:name w:val="无列表261"/>
    <w:next w:val="NoList"/>
    <w:uiPriority w:val="99"/>
    <w:semiHidden/>
    <w:unhideWhenUsed/>
    <w:rsid w:val="00C16E65"/>
  </w:style>
  <w:style w:type="numbering" w:customStyle="1" w:styleId="3610">
    <w:name w:val="无列表361"/>
    <w:next w:val="NoList"/>
    <w:uiPriority w:val="99"/>
    <w:semiHidden/>
    <w:unhideWhenUsed/>
    <w:rsid w:val="00C16E65"/>
  </w:style>
  <w:style w:type="numbering" w:customStyle="1" w:styleId="NoList2061">
    <w:name w:val="No List2061"/>
    <w:next w:val="NoList"/>
    <w:semiHidden/>
    <w:rsid w:val="00C16E65"/>
  </w:style>
  <w:style w:type="numbering" w:customStyle="1" w:styleId="NoList2761">
    <w:name w:val="No List2761"/>
    <w:next w:val="NoList"/>
    <w:uiPriority w:val="99"/>
    <w:semiHidden/>
    <w:unhideWhenUsed/>
    <w:rsid w:val="00C16E65"/>
  </w:style>
  <w:style w:type="numbering" w:customStyle="1" w:styleId="NoList2861">
    <w:name w:val="No List2861"/>
    <w:next w:val="NoList"/>
    <w:uiPriority w:val="99"/>
    <w:semiHidden/>
    <w:unhideWhenUsed/>
    <w:rsid w:val="00C16E65"/>
  </w:style>
  <w:style w:type="numbering" w:customStyle="1" w:styleId="NoList501">
    <w:name w:val="No List501"/>
    <w:next w:val="NoList"/>
    <w:uiPriority w:val="99"/>
    <w:semiHidden/>
    <w:unhideWhenUsed/>
    <w:rsid w:val="00C16E65"/>
  </w:style>
  <w:style w:type="numbering" w:customStyle="1" w:styleId="NoList1301">
    <w:name w:val="No List1301"/>
    <w:next w:val="NoList"/>
    <w:semiHidden/>
    <w:unhideWhenUsed/>
    <w:rsid w:val="00C16E65"/>
  </w:style>
  <w:style w:type="numbering" w:customStyle="1" w:styleId="NoList11201">
    <w:name w:val="No List11201"/>
    <w:next w:val="NoList"/>
    <w:semiHidden/>
    <w:rsid w:val="00C16E65"/>
  </w:style>
  <w:style w:type="numbering" w:customStyle="1" w:styleId="NoList2301">
    <w:name w:val="No List2301"/>
    <w:next w:val="NoList"/>
    <w:semiHidden/>
    <w:rsid w:val="00C16E65"/>
  </w:style>
  <w:style w:type="numbering" w:customStyle="1" w:styleId="NoList3201">
    <w:name w:val="No List3201"/>
    <w:next w:val="NoList"/>
    <w:semiHidden/>
    <w:unhideWhenUsed/>
    <w:rsid w:val="00C16E65"/>
  </w:style>
  <w:style w:type="numbering" w:customStyle="1" w:styleId="1910">
    <w:name w:val="목록 없음191"/>
    <w:next w:val="NoList"/>
    <w:semiHidden/>
    <w:unhideWhenUsed/>
    <w:rsid w:val="00C16E65"/>
  </w:style>
  <w:style w:type="numbering" w:customStyle="1" w:styleId="2910">
    <w:name w:val="목록 없음291"/>
    <w:next w:val="NoList"/>
    <w:semiHidden/>
    <w:rsid w:val="00C16E65"/>
  </w:style>
  <w:style w:type="numbering" w:customStyle="1" w:styleId="NoList4191">
    <w:name w:val="No List4191"/>
    <w:next w:val="NoList"/>
    <w:semiHidden/>
    <w:unhideWhenUsed/>
    <w:rsid w:val="00C16E65"/>
  </w:style>
  <w:style w:type="numbering" w:customStyle="1" w:styleId="NoList5101">
    <w:name w:val="No List5101"/>
    <w:next w:val="NoList"/>
    <w:semiHidden/>
    <w:rsid w:val="00C16E65"/>
  </w:style>
  <w:style w:type="numbering" w:customStyle="1" w:styleId="NoList691">
    <w:name w:val="No List691"/>
    <w:next w:val="NoList"/>
    <w:semiHidden/>
    <w:rsid w:val="00C16E65"/>
  </w:style>
  <w:style w:type="numbering" w:customStyle="1" w:styleId="NoList791">
    <w:name w:val="No List791"/>
    <w:next w:val="NoList"/>
    <w:semiHidden/>
    <w:rsid w:val="00C16E65"/>
  </w:style>
  <w:style w:type="numbering" w:customStyle="1" w:styleId="NoList21181">
    <w:name w:val="No List21181"/>
    <w:next w:val="NoList"/>
    <w:semiHidden/>
    <w:rsid w:val="00C16E65"/>
  </w:style>
  <w:style w:type="numbering" w:customStyle="1" w:styleId="NoList891">
    <w:name w:val="No List891"/>
    <w:next w:val="NoList"/>
    <w:semiHidden/>
    <w:rsid w:val="00C16E65"/>
  </w:style>
  <w:style w:type="numbering" w:customStyle="1" w:styleId="NoList12171">
    <w:name w:val="No List12171"/>
    <w:next w:val="NoList"/>
    <w:semiHidden/>
    <w:rsid w:val="00C16E65"/>
  </w:style>
  <w:style w:type="numbering" w:customStyle="1" w:styleId="NoList22101">
    <w:name w:val="No List22101"/>
    <w:next w:val="NoList"/>
    <w:semiHidden/>
    <w:rsid w:val="00C16E65"/>
  </w:style>
  <w:style w:type="numbering" w:customStyle="1" w:styleId="NoList991">
    <w:name w:val="No List991"/>
    <w:next w:val="NoList"/>
    <w:semiHidden/>
    <w:rsid w:val="00C16E65"/>
  </w:style>
  <w:style w:type="numbering" w:customStyle="1" w:styleId="NoList1391">
    <w:name w:val="No List1391"/>
    <w:next w:val="NoList"/>
    <w:semiHidden/>
    <w:rsid w:val="00C16E65"/>
  </w:style>
  <w:style w:type="numbering" w:customStyle="1" w:styleId="NoList2391">
    <w:name w:val="No List2391"/>
    <w:next w:val="NoList"/>
    <w:semiHidden/>
    <w:rsid w:val="00C16E65"/>
  </w:style>
  <w:style w:type="numbering" w:customStyle="1" w:styleId="NoList1091">
    <w:name w:val="No List1091"/>
    <w:next w:val="NoList"/>
    <w:semiHidden/>
    <w:rsid w:val="00C16E65"/>
  </w:style>
  <w:style w:type="numbering" w:customStyle="1" w:styleId="NoList1491">
    <w:name w:val="No List1491"/>
    <w:next w:val="NoList"/>
    <w:semiHidden/>
    <w:rsid w:val="00C16E65"/>
  </w:style>
  <w:style w:type="numbering" w:customStyle="1" w:styleId="NoList2491">
    <w:name w:val="No List2491"/>
    <w:next w:val="NoList"/>
    <w:semiHidden/>
    <w:rsid w:val="00C16E65"/>
  </w:style>
  <w:style w:type="numbering" w:customStyle="1" w:styleId="NoList31101">
    <w:name w:val="No List31101"/>
    <w:next w:val="NoList"/>
    <w:semiHidden/>
    <w:rsid w:val="00C16E65"/>
  </w:style>
  <w:style w:type="numbering" w:customStyle="1" w:styleId="NoList41101">
    <w:name w:val="No List41101"/>
    <w:next w:val="NoList"/>
    <w:semiHidden/>
    <w:rsid w:val="00C16E65"/>
  </w:style>
  <w:style w:type="numbering" w:customStyle="1" w:styleId="NoList5191">
    <w:name w:val="No List5191"/>
    <w:next w:val="NoList"/>
    <w:semiHidden/>
    <w:rsid w:val="00C16E65"/>
  </w:style>
  <w:style w:type="numbering" w:customStyle="1" w:styleId="NoList1591">
    <w:name w:val="No List1591"/>
    <w:next w:val="NoList"/>
    <w:semiHidden/>
    <w:rsid w:val="00C16E65"/>
  </w:style>
  <w:style w:type="numbering" w:customStyle="1" w:styleId="NoList1691">
    <w:name w:val="No List1691"/>
    <w:next w:val="NoList"/>
    <w:semiHidden/>
    <w:rsid w:val="00C16E65"/>
  </w:style>
  <w:style w:type="numbering" w:customStyle="1" w:styleId="1911">
    <w:name w:val="无列表191"/>
    <w:next w:val="NoList"/>
    <w:semiHidden/>
    <w:rsid w:val="00C16E65"/>
  </w:style>
  <w:style w:type="numbering" w:customStyle="1" w:styleId="NoList111171">
    <w:name w:val="No List111171"/>
    <w:next w:val="NoList"/>
    <w:semiHidden/>
    <w:rsid w:val="00C16E65"/>
  </w:style>
  <w:style w:type="numbering" w:customStyle="1" w:styleId="NoList1771">
    <w:name w:val="No List1771"/>
    <w:next w:val="NoList"/>
    <w:uiPriority w:val="99"/>
    <w:semiHidden/>
    <w:unhideWhenUsed/>
    <w:rsid w:val="00C16E65"/>
  </w:style>
  <w:style w:type="numbering" w:customStyle="1" w:styleId="NoList1871">
    <w:name w:val="No List1871"/>
    <w:next w:val="NoList"/>
    <w:uiPriority w:val="99"/>
    <w:semiHidden/>
    <w:rsid w:val="00C16E65"/>
  </w:style>
  <w:style w:type="numbering" w:customStyle="1" w:styleId="NoList2571">
    <w:name w:val="No List2571"/>
    <w:next w:val="NoList"/>
    <w:semiHidden/>
    <w:rsid w:val="00C16E65"/>
  </w:style>
  <w:style w:type="numbering" w:customStyle="1" w:styleId="NoList3271">
    <w:name w:val="No List3271"/>
    <w:next w:val="NoList"/>
    <w:semiHidden/>
    <w:unhideWhenUsed/>
    <w:rsid w:val="00C16E65"/>
  </w:style>
  <w:style w:type="numbering" w:customStyle="1" w:styleId="11710">
    <w:name w:val="목록 없음1171"/>
    <w:next w:val="NoList"/>
    <w:semiHidden/>
    <w:unhideWhenUsed/>
    <w:rsid w:val="00C16E65"/>
  </w:style>
  <w:style w:type="numbering" w:customStyle="1" w:styleId="2171">
    <w:name w:val="목록 없음2171"/>
    <w:next w:val="NoList"/>
    <w:semiHidden/>
    <w:rsid w:val="00C16E65"/>
  </w:style>
  <w:style w:type="numbering" w:customStyle="1" w:styleId="NoList4271">
    <w:name w:val="No List4271"/>
    <w:next w:val="NoList"/>
    <w:semiHidden/>
    <w:unhideWhenUsed/>
    <w:rsid w:val="00C16E65"/>
  </w:style>
  <w:style w:type="numbering" w:customStyle="1" w:styleId="NoList5271">
    <w:name w:val="No List5271"/>
    <w:next w:val="NoList"/>
    <w:semiHidden/>
    <w:rsid w:val="00C16E65"/>
  </w:style>
  <w:style w:type="numbering" w:customStyle="1" w:styleId="NoList6171">
    <w:name w:val="No List6171"/>
    <w:next w:val="NoList"/>
    <w:semiHidden/>
    <w:rsid w:val="00C16E65"/>
  </w:style>
  <w:style w:type="numbering" w:customStyle="1" w:styleId="NoList7171">
    <w:name w:val="No List7171"/>
    <w:next w:val="NoList"/>
    <w:semiHidden/>
    <w:rsid w:val="00C16E65"/>
  </w:style>
  <w:style w:type="numbering" w:customStyle="1" w:styleId="NoList11271">
    <w:name w:val="No List11271"/>
    <w:next w:val="NoList"/>
    <w:semiHidden/>
    <w:rsid w:val="00C16E65"/>
  </w:style>
  <w:style w:type="numbering" w:customStyle="1" w:styleId="NoList21191">
    <w:name w:val="No List21191"/>
    <w:next w:val="NoList"/>
    <w:semiHidden/>
    <w:rsid w:val="00C16E65"/>
  </w:style>
  <w:style w:type="numbering" w:customStyle="1" w:styleId="NoList8171">
    <w:name w:val="No List8171"/>
    <w:next w:val="NoList"/>
    <w:semiHidden/>
    <w:rsid w:val="00C16E65"/>
  </w:style>
  <w:style w:type="numbering" w:customStyle="1" w:styleId="NoList12181">
    <w:name w:val="No List12181"/>
    <w:next w:val="NoList"/>
    <w:semiHidden/>
    <w:rsid w:val="00C16E65"/>
  </w:style>
  <w:style w:type="numbering" w:customStyle="1" w:styleId="NoList22171">
    <w:name w:val="No List22171"/>
    <w:next w:val="NoList"/>
    <w:semiHidden/>
    <w:rsid w:val="00C16E65"/>
  </w:style>
  <w:style w:type="numbering" w:customStyle="1" w:styleId="NoList9171">
    <w:name w:val="No List9171"/>
    <w:next w:val="NoList"/>
    <w:semiHidden/>
    <w:rsid w:val="00C16E65"/>
  </w:style>
  <w:style w:type="numbering" w:customStyle="1" w:styleId="NoList13171">
    <w:name w:val="No List13171"/>
    <w:next w:val="NoList"/>
    <w:semiHidden/>
    <w:rsid w:val="00C16E65"/>
  </w:style>
  <w:style w:type="numbering" w:customStyle="1" w:styleId="NoList23171">
    <w:name w:val="No List23171"/>
    <w:next w:val="NoList"/>
    <w:semiHidden/>
    <w:rsid w:val="00C16E65"/>
  </w:style>
  <w:style w:type="numbering" w:customStyle="1" w:styleId="NoList10171">
    <w:name w:val="No List10171"/>
    <w:next w:val="NoList"/>
    <w:semiHidden/>
    <w:rsid w:val="00C16E65"/>
  </w:style>
  <w:style w:type="numbering" w:customStyle="1" w:styleId="NoList14171">
    <w:name w:val="No List14171"/>
    <w:next w:val="NoList"/>
    <w:semiHidden/>
    <w:rsid w:val="00C16E65"/>
  </w:style>
  <w:style w:type="numbering" w:customStyle="1" w:styleId="NoList24171">
    <w:name w:val="No List24171"/>
    <w:next w:val="NoList"/>
    <w:semiHidden/>
    <w:rsid w:val="00C16E65"/>
  </w:style>
  <w:style w:type="numbering" w:customStyle="1" w:styleId="NoList31171">
    <w:name w:val="No List31171"/>
    <w:next w:val="NoList"/>
    <w:semiHidden/>
    <w:rsid w:val="00C16E65"/>
  </w:style>
  <w:style w:type="numbering" w:customStyle="1" w:styleId="NoList41171">
    <w:name w:val="No List41171"/>
    <w:next w:val="NoList"/>
    <w:semiHidden/>
    <w:rsid w:val="00C16E65"/>
  </w:style>
  <w:style w:type="numbering" w:customStyle="1" w:styleId="NoList51171">
    <w:name w:val="No List51171"/>
    <w:next w:val="NoList"/>
    <w:semiHidden/>
    <w:rsid w:val="00C16E65"/>
  </w:style>
  <w:style w:type="numbering" w:customStyle="1" w:styleId="NoList15171">
    <w:name w:val="No List15171"/>
    <w:next w:val="NoList"/>
    <w:semiHidden/>
    <w:rsid w:val="00C16E65"/>
  </w:style>
  <w:style w:type="numbering" w:customStyle="1" w:styleId="NoList16171">
    <w:name w:val="No List16171"/>
    <w:next w:val="NoList"/>
    <w:semiHidden/>
    <w:rsid w:val="00C16E65"/>
  </w:style>
  <w:style w:type="numbering" w:customStyle="1" w:styleId="11711">
    <w:name w:val="无列表1171"/>
    <w:next w:val="NoList"/>
    <w:semiHidden/>
    <w:rsid w:val="00C16E65"/>
  </w:style>
  <w:style w:type="numbering" w:customStyle="1" w:styleId="NoList111181">
    <w:name w:val="No List111181"/>
    <w:next w:val="NoList"/>
    <w:semiHidden/>
    <w:rsid w:val="00C16E65"/>
  </w:style>
  <w:style w:type="numbering" w:customStyle="1" w:styleId="NoList1971">
    <w:name w:val="No List1971"/>
    <w:next w:val="NoList"/>
    <w:uiPriority w:val="99"/>
    <w:semiHidden/>
    <w:unhideWhenUsed/>
    <w:rsid w:val="00C16E65"/>
  </w:style>
  <w:style w:type="numbering" w:customStyle="1" w:styleId="NoList11071">
    <w:name w:val="No List11071"/>
    <w:next w:val="NoList"/>
    <w:uiPriority w:val="99"/>
    <w:semiHidden/>
    <w:rsid w:val="00C16E65"/>
  </w:style>
  <w:style w:type="numbering" w:customStyle="1" w:styleId="NoList2671">
    <w:name w:val="No List2671"/>
    <w:next w:val="NoList"/>
    <w:semiHidden/>
    <w:rsid w:val="00C16E65"/>
  </w:style>
  <w:style w:type="numbering" w:customStyle="1" w:styleId="NoList3371">
    <w:name w:val="No List3371"/>
    <w:next w:val="NoList"/>
    <w:semiHidden/>
    <w:unhideWhenUsed/>
    <w:rsid w:val="00C16E65"/>
  </w:style>
  <w:style w:type="numbering" w:customStyle="1" w:styleId="1271">
    <w:name w:val="목록 없음1271"/>
    <w:next w:val="NoList"/>
    <w:semiHidden/>
    <w:unhideWhenUsed/>
    <w:rsid w:val="00C16E65"/>
  </w:style>
  <w:style w:type="numbering" w:customStyle="1" w:styleId="2271">
    <w:name w:val="목록 없음2271"/>
    <w:next w:val="NoList"/>
    <w:semiHidden/>
    <w:rsid w:val="00C16E65"/>
  </w:style>
  <w:style w:type="numbering" w:customStyle="1" w:styleId="NoList4371">
    <w:name w:val="No List4371"/>
    <w:next w:val="NoList"/>
    <w:semiHidden/>
    <w:unhideWhenUsed/>
    <w:rsid w:val="00C16E65"/>
  </w:style>
  <w:style w:type="numbering" w:customStyle="1" w:styleId="NoList5371">
    <w:name w:val="No List5371"/>
    <w:next w:val="NoList"/>
    <w:semiHidden/>
    <w:rsid w:val="00C16E65"/>
  </w:style>
  <w:style w:type="numbering" w:customStyle="1" w:styleId="NoList6271">
    <w:name w:val="No List6271"/>
    <w:next w:val="NoList"/>
    <w:semiHidden/>
    <w:rsid w:val="00C16E65"/>
  </w:style>
  <w:style w:type="numbering" w:customStyle="1" w:styleId="NoList7271">
    <w:name w:val="No List7271"/>
    <w:next w:val="NoList"/>
    <w:semiHidden/>
    <w:rsid w:val="00C16E65"/>
  </w:style>
  <w:style w:type="numbering" w:customStyle="1" w:styleId="NoList11371">
    <w:name w:val="No List11371"/>
    <w:next w:val="NoList"/>
    <w:semiHidden/>
    <w:rsid w:val="00C16E65"/>
  </w:style>
  <w:style w:type="numbering" w:customStyle="1" w:styleId="NoList21271">
    <w:name w:val="No List21271"/>
    <w:next w:val="NoList"/>
    <w:semiHidden/>
    <w:rsid w:val="00C16E65"/>
  </w:style>
  <w:style w:type="numbering" w:customStyle="1" w:styleId="NoList8271">
    <w:name w:val="No List8271"/>
    <w:next w:val="NoList"/>
    <w:semiHidden/>
    <w:rsid w:val="00C16E65"/>
  </w:style>
  <w:style w:type="numbering" w:customStyle="1" w:styleId="NoList12271">
    <w:name w:val="No List12271"/>
    <w:next w:val="NoList"/>
    <w:semiHidden/>
    <w:rsid w:val="00C16E65"/>
  </w:style>
  <w:style w:type="numbering" w:customStyle="1" w:styleId="NoList22271">
    <w:name w:val="No List22271"/>
    <w:next w:val="NoList"/>
    <w:semiHidden/>
    <w:rsid w:val="00C16E65"/>
  </w:style>
  <w:style w:type="numbering" w:customStyle="1" w:styleId="NoList9271">
    <w:name w:val="No List9271"/>
    <w:next w:val="NoList"/>
    <w:semiHidden/>
    <w:rsid w:val="00C16E65"/>
  </w:style>
  <w:style w:type="numbering" w:customStyle="1" w:styleId="NoList13271">
    <w:name w:val="No List13271"/>
    <w:next w:val="NoList"/>
    <w:semiHidden/>
    <w:rsid w:val="00C16E65"/>
  </w:style>
  <w:style w:type="numbering" w:customStyle="1" w:styleId="NoList23271">
    <w:name w:val="No List23271"/>
    <w:next w:val="NoList"/>
    <w:semiHidden/>
    <w:rsid w:val="00C16E65"/>
  </w:style>
  <w:style w:type="numbering" w:customStyle="1" w:styleId="NoList10271">
    <w:name w:val="No List10271"/>
    <w:next w:val="NoList"/>
    <w:semiHidden/>
    <w:rsid w:val="00C16E65"/>
  </w:style>
  <w:style w:type="numbering" w:customStyle="1" w:styleId="NoList14271">
    <w:name w:val="No List14271"/>
    <w:next w:val="NoList"/>
    <w:semiHidden/>
    <w:rsid w:val="00C16E65"/>
  </w:style>
  <w:style w:type="numbering" w:customStyle="1" w:styleId="NoList24271">
    <w:name w:val="No List24271"/>
    <w:next w:val="NoList"/>
    <w:semiHidden/>
    <w:rsid w:val="00C16E65"/>
  </w:style>
  <w:style w:type="numbering" w:customStyle="1" w:styleId="NoList31271">
    <w:name w:val="No List31271"/>
    <w:next w:val="NoList"/>
    <w:semiHidden/>
    <w:rsid w:val="00C16E65"/>
  </w:style>
  <w:style w:type="numbering" w:customStyle="1" w:styleId="NoList41271">
    <w:name w:val="No List41271"/>
    <w:next w:val="NoList"/>
    <w:semiHidden/>
    <w:rsid w:val="00C16E65"/>
  </w:style>
  <w:style w:type="numbering" w:customStyle="1" w:styleId="NoList51271">
    <w:name w:val="No List51271"/>
    <w:next w:val="NoList"/>
    <w:semiHidden/>
    <w:rsid w:val="00C16E65"/>
  </w:style>
  <w:style w:type="numbering" w:customStyle="1" w:styleId="NoList15271">
    <w:name w:val="No List15271"/>
    <w:next w:val="NoList"/>
    <w:semiHidden/>
    <w:rsid w:val="00C16E65"/>
  </w:style>
  <w:style w:type="numbering" w:customStyle="1" w:styleId="NoList16271">
    <w:name w:val="No List16271"/>
    <w:next w:val="NoList"/>
    <w:semiHidden/>
    <w:rsid w:val="00C16E65"/>
  </w:style>
  <w:style w:type="numbering" w:customStyle="1" w:styleId="12710">
    <w:name w:val="无列表1271"/>
    <w:next w:val="NoList"/>
    <w:semiHidden/>
    <w:rsid w:val="00C16E65"/>
  </w:style>
  <w:style w:type="numbering" w:customStyle="1" w:styleId="NoList111271">
    <w:name w:val="No List111271"/>
    <w:next w:val="NoList"/>
    <w:semiHidden/>
    <w:rsid w:val="00C16E65"/>
  </w:style>
  <w:style w:type="numbering" w:customStyle="1" w:styleId="2711">
    <w:name w:val="无列表271"/>
    <w:next w:val="NoList"/>
    <w:uiPriority w:val="99"/>
    <w:semiHidden/>
    <w:unhideWhenUsed/>
    <w:rsid w:val="00C16E65"/>
  </w:style>
  <w:style w:type="numbering" w:customStyle="1" w:styleId="371">
    <w:name w:val="无列表371"/>
    <w:next w:val="NoList"/>
    <w:uiPriority w:val="99"/>
    <w:semiHidden/>
    <w:unhideWhenUsed/>
    <w:rsid w:val="00C16E65"/>
  </w:style>
  <w:style w:type="numbering" w:customStyle="1" w:styleId="NoList2071">
    <w:name w:val="No List2071"/>
    <w:next w:val="NoList"/>
    <w:semiHidden/>
    <w:rsid w:val="00C16E65"/>
  </w:style>
  <w:style w:type="numbering" w:customStyle="1" w:styleId="NoList2771">
    <w:name w:val="No List2771"/>
    <w:next w:val="NoList"/>
    <w:uiPriority w:val="99"/>
    <w:semiHidden/>
    <w:unhideWhenUsed/>
    <w:rsid w:val="00C16E65"/>
  </w:style>
  <w:style w:type="numbering" w:customStyle="1" w:styleId="NoList2871">
    <w:name w:val="No List2871"/>
    <w:next w:val="NoList"/>
    <w:uiPriority w:val="99"/>
    <w:semiHidden/>
    <w:unhideWhenUsed/>
    <w:rsid w:val="00C16E65"/>
  </w:style>
  <w:style w:type="numbering" w:customStyle="1" w:styleId="NoList11111112">
    <w:name w:val="No List11111112"/>
    <w:next w:val="NoList"/>
    <w:semiHidden/>
    <w:rsid w:val="00C16E65"/>
  </w:style>
  <w:style w:type="numbering" w:customStyle="1" w:styleId="NoList29112">
    <w:name w:val="No List29112"/>
    <w:next w:val="NoList"/>
    <w:uiPriority w:val="99"/>
    <w:semiHidden/>
    <w:unhideWhenUsed/>
    <w:rsid w:val="00C16E65"/>
  </w:style>
  <w:style w:type="numbering" w:customStyle="1" w:styleId="NoList114112">
    <w:name w:val="No List114112"/>
    <w:next w:val="NoList"/>
    <w:semiHidden/>
    <w:unhideWhenUsed/>
    <w:rsid w:val="00C16E65"/>
  </w:style>
  <w:style w:type="numbering" w:customStyle="1" w:styleId="NoList115112">
    <w:name w:val="No List115112"/>
    <w:next w:val="NoList"/>
    <w:semiHidden/>
    <w:rsid w:val="00C16E65"/>
  </w:style>
  <w:style w:type="numbering" w:customStyle="1" w:styleId="NoList210112">
    <w:name w:val="No List210112"/>
    <w:next w:val="NoList"/>
    <w:semiHidden/>
    <w:rsid w:val="00C16E65"/>
  </w:style>
  <w:style w:type="numbering" w:customStyle="1" w:styleId="NoList34112">
    <w:name w:val="No List34112"/>
    <w:next w:val="NoList"/>
    <w:semiHidden/>
    <w:unhideWhenUsed/>
    <w:rsid w:val="00C16E65"/>
  </w:style>
  <w:style w:type="numbering" w:customStyle="1" w:styleId="13112">
    <w:name w:val="목록 없음13112"/>
    <w:next w:val="NoList"/>
    <w:semiHidden/>
    <w:unhideWhenUsed/>
    <w:rsid w:val="00C16E65"/>
  </w:style>
  <w:style w:type="numbering" w:customStyle="1" w:styleId="23112">
    <w:name w:val="목록 없음23112"/>
    <w:next w:val="NoList"/>
    <w:semiHidden/>
    <w:rsid w:val="00C16E65"/>
  </w:style>
  <w:style w:type="numbering" w:customStyle="1" w:styleId="NoList44112">
    <w:name w:val="No List44112"/>
    <w:next w:val="NoList"/>
    <w:semiHidden/>
    <w:unhideWhenUsed/>
    <w:rsid w:val="00C16E65"/>
  </w:style>
  <w:style w:type="numbering" w:customStyle="1" w:styleId="NoList54112">
    <w:name w:val="No List54112"/>
    <w:next w:val="NoList"/>
    <w:semiHidden/>
    <w:rsid w:val="00C16E65"/>
  </w:style>
  <w:style w:type="numbering" w:customStyle="1" w:styleId="NoList63112">
    <w:name w:val="No List63112"/>
    <w:next w:val="NoList"/>
    <w:semiHidden/>
    <w:rsid w:val="00C16E65"/>
  </w:style>
  <w:style w:type="numbering" w:customStyle="1" w:styleId="NoList73112">
    <w:name w:val="No List73112"/>
    <w:next w:val="NoList"/>
    <w:semiHidden/>
    <w:rsid w:val="00C16E65"/>
  </w:style>
  <w:style w:type="numbering" w:customStyle="1" w:styleId="NoList213112">
    <w:name w:val="No List213112"/>
    <w:next w:val="NoList"/>
    <w:semiHidden/>
    <w:rsid w:val="00C16E65"/>
  </w:style>
  <w:style w:type="numbering" w:customStyle="1" w:styleId="NoList83112">
    <w:name w:val="No List83112"/>
    <w:next w:val="NoList"/>
    <w:semiHidden/>
    <w:rsid w:val="00C16E65"/>
  </w:style>
  <w:style w:type="numbering" w:customStyle="1" w:styleId="NoList123112">
    <w:name w:val="No List123112"/>
    <w:next w:val="NoList"/>
    <w:semiHidden/>
    <w:rsid w:val="00C16E65"/>
  </w:style>
  <w:style w:type="numbering" w:customStyle="1" w:styleId="NoList223112">
    <w:name w:val="No List223112"/>
    <w:next w:val="NoList"/>
    <w:semiHidden/>
    <w:rsid w:val="00C16E65"/>
  </w:style>
  <w:style w:type="numbering" w:customStyle="1" w:styleId="NoList93112">
    <w:name w:val="No List93112"/>
    <w:next w:val="NoList"/>
    <w:semiHidden/>
    <w:rsid w:val="00C16E65"/>
  </w:style>
  <w:style w:type="numbering" w:customStyle="1" w:styleId="NoList133112">
    <w:name w:val="No List133112"/>
    <w:next w:val="NoList"/>
    <w:semiHidden/>
    <w:rsid w:val="00C16E65"/>
  </w:style>
  <w:style w:type="numbering" w:customStyle="1" w:styleId="NoList233112">
    <w:name w:val="No List233112"/>
    <w:next w:val="NoList"/>
    <w:semiHidden/>
    <w:rsid w:val="00C16E65"/>
  </w:style>
  <w:style w:type="numbering" w:customStyle="1" w:styleId="NoList103112">
    <w:name w:val="No List103112"/>
    <w:next w:val="NoList"/>
    <w:semiHidden/>
    <w:rsid w:val="00C16E65"/>
  </w:style>
  <w:style w:type="numbering" w:customStyle="1" w:styleId="NoList143112">
    <w:name w:val="No List143112"/>
    <w:next w:val="NoList"/>
    <w:semiHidden/>
    <w:rsid w:val="00C16E65"/>
  </w:style>
  <w:style w:type="numbering" w:customStyle="1" w:styleId="NoList243112">
    <w:name w:val="No List243112"/>
    <w:next w:val="NoList"/>
    <w:semiHidden/>
    <w:rsid w:val="00C16E65"/>
  </w:style>
  <w:style w:type="numbering" w:customStyle="1" w:styleId="NoList313112">
    <w:name w:val="No List313112"/>
    <w:next w:val="NoList"/>
    <w:semiHidden/>
    <w:rsid w:val="00C16E65"/>
  </w:style>
  <w:style w:type="numbering" w:customStyle="1" w:styleId="NoList413112">
    <w:name w:val="No List413112"/>
    <w:next w:val="NoList"/>
    <w:semiHidden/>
    <w:rsid w:val="00C16E65"/>
  </w:style>
  <w:style w:type="numbering" w:customStyle="1" w:styleId="NoList513112">
    <w:name w:val="No List513112"/>
    <w:next w:val="NoList"/>
    <w:semiHidden/>
    <w:rsid w:val="00C16E65"/>
  </w:style>
  <w:style w:type="numbering" w:customStyle="1" w:styleId="NoList153112">
    <w:name w:val="No List153112"/>
    <w:next w:val="NoList"/>
    <w:semiHidden/>
    <w:rsid w:val="00C16E65"/>
  </w:style>
  <w:style w:type="numbering" w:customStyle="1" w:styleId="NoList163112">
    <w:name w:val="No List163112"/>
    <w:next w:val="NoList"/>
    <w:semiHidden/>
    <w:rsid w:val="00C16E65"/>
  </w:style>
  <w:style w:type="numbering" w:customStyle="1" w:styleId="131120">
    <w:name w:val="无列表13112"/>
    <w:next w:val="NoList"/>
    <w:semiHidden/>
    <w:rsid w:val="00C16E65"/>
  </w:style>
  <w:style w:type="numbering" w:customStyle="1" w:styleId="NoList1113112">
    <w:name w:val="No List1113112"/>
    <w:next w:val="NoList"/>
    <w:semiHidden/>
    <w:rsid w:val="00C16E65"/>
  </w:style>
  <w:style w:type="numbering" w:customStyle="1" w:styleId="NoList171112">
    <w:name w:val="No List171112"/>
    <w:next w:val="NoList"/>
    <w:uiPriority w:val="99"/>
    <w:semiHidden/>
    <w:unhideWhenUsed/>
    <w:rsid w:val="00C16E65"/>
  </w:style>
  <w:style w:type="numbering" w:customStyle="1" w:styleId="NoList181112">
    <w:name w:val="No List181112"/>
    <w:next w:val="NoList"/>
    <w:uiPriority w:val="99"/>
    <w:semiHidden/>
    <w:rsid w:val="00C16E65"/>
  </w:style>
  <w:style w:type="numbering" w:customStyle="1" w:styleId="NoList251112">
    <w:name w:val="No List251112"/>
    <w:next w:val="NoList"/>
    <w:semiHidden/>
    <w:rsid w:val="00C16E65"/>
  </w:style>
  <w:style w:type="numbering" w:customStyle="1" w:styleId="NoList321112">
    <w:name w:val="No List321112"/>
    <w:next w:val="NoList"/>
    <w:semiHidden/>
    <w:unhideWhenUsed/>
    <w:rsid w:val="00C16E65"/>
  </w:style>
  <w:style w:type="numbering" w:customStyle="1" w:styleId="111112">
    <w:name w:val="목록 없음111112"/>
    <w:next w:val="NoList"/>
    <w:semiHidden/>
    <w:unhideWhenUsed/>
    <w:rsid w:val="00C16E65"/>
  </w:style>
  <w:style w:type="numbering" w:customStyle="1" w:styleId="211112">
    <w:name w:val="목록 없음211112"/>
    <w:next w:val="NoList"/>
    <w:semiHidden/>
    <w:rsid w:val="00C16E65"/>
  </w:style>
  <w:style w:type="numbering" w:customStyle="1" w:styleId="NoList421112">
    <w:name w:val="No List421112"/>
    <w:next w:val="NoList"/>
    <w:semiHidden/>
    <w:unhideWhenUsed/>
    <w:rsid w:val="00C16E65"/>
  </w:style>
  <w:style w:type="numbering" w:customStyle="1" w:styleId="NoList521112">
    <w:name w:val="No List521112"/>
    <w:next w:val="NoList"/>
    <w:semiHidden/>
    <w:rsid w:val="00C16E65"/>
  </w:style>
  <w:style w:type="numbering" w:customStyle="1" w:styleId="NoList611112">
    <w:name w:val="No List611112"/>
    <w:next w:val="NoList"/>
    <w:semiHidden/>
    <w:rsid w:val="00C16E65"/>
  </w:style>
  <w:style w:type="numbering" w:customStyle="1" w:styleId="NoList711112">
    <w:name w:val="No List711112"/>
    <w:next w:val="NoList"/>
    <w:semiHidden/>
    <w:rsid w:val="00C16E65"/>
  </w:style>
  <w:style w:type="numbering" w:customStyle="1" w:styleId="NoList1121112">
    <w:name w:val="No List1121112"/>
    <w:next w:val="NoList"/>
    <w:semiHidden/>
    <w:rsid w:val="00C16E65"/>
  </w:style>
  <w:style w:type="numbering" w:customStyle="1" w:styleId="NoList2111112">
    <w:name w:val="No List2111112"/>
    <w:next w:val="NoList"/>
    <w:semiHidden/>
    <w:rsid w:val="00C16E65"/>
  </w:style>
  <w:style w:type="numbering" w:customStyle="1" w:styleId="NoList811112">
    <w:name w:val="No List811112"/>
    <w:next w:val="NoList"/>
    <w:semiHidden/>
    <w:rsid w:val="00C16E65"/>
  </w:style>
  <w:style w:type="numbering" w:customStyle="1" w:styleId="NoList1211112">
    <w:name w:val="No List1211112"/>
    <w:next w:val="NoList"/>
    <w:semiHidden/>
    <w:rsid w:val="00C16E65"/>
  </w:style>
  <w:style w:type="numbering" w:customStyle="1" w:styleId="NoList2211112">
    <w:name w:val="No List2211112"/>
    <w:next w:val="NoList"/>
    <w:semiHidden/>
    <w:rsid w:val="00C16E65"/>
  </w:style>
  <w:style w:type="numbering" w:customStyle="1" w:styleId="NoList911112">
    <w:name w:val="No List911112"/>
    <w:next w:val="NoList"/>
    <w:semiHidden/>
    <w:rsid w:val="00C16E65"/>
  </w:style>
  <w:style w:type="numbering" w:customStyle="1" w:styleId="NoList1311112">
    <w:name w:val="No List1311112"/>
    <w:next w:val="NoList"/>
    <w:semiHidden/>
    <w:rsid w:val="00C16E65"/>
  </w:style>
  <w:style w:type="numbering" w:customStyle="1" w:styleId="NoList2311112">
    <w:name w:val="No List2311112"/>
    <w:next w:val="NoList"/>
    <w:semiHidden/>
    <w:rsid w:val="00C16E65"/>
  </w:style>
  <w:style w:type="numbering" w:customStyle="1" w:styleId="NoList1011112">
    <w:name w:val="No List1011112"/>
    <w:next w:val="NoList"/>
    <w:semiHidden/>
    <w:rsid w:val="00C16E65"/>
  </w:style>
  <w:style w:type="numbering" w:customStyle="1" w:styleId="NoList1411112">
    <w:name w:val="No List1411112"/>
    <w:next w:val="NoList"/>
    <w:semiHidden/>
    <w:rsid w:val="00C16E65"/>
  </w:style>
  <w:style w:type="numbering" w:customStyle="1" w:styleId="NoList2411112">
    <w:name w:val="No List2411112"/>
    <w:next w:val="NoList"/>
    <w:semiHidden/>
    <w:rsid w:val="00C16E65"/>
  </w:style>
  <w:style w:type="numbering" w:customStyle="1" w:styleId="NoList3111112">
    <w:name w:val="No List3111112"/>
    <w:next w:val="NoList"/>
    <w:semiHidden/>
    <w:rsid w:val="00C16E65"/>
  </w:style>
  <w:style w:type="numbering" w:customStyle="1" w:styleId="NoList4111112">
    <w:name w:val="No List4111112"/>
    <w:next w:val="NoList"/>
    <w:semiHidden/>
    <w:rsid w:val="00C16E65"/>
  </w:style>
  <w:style w:type="numbering" w:customStyle="1" w:styleId="NoList5111112">
    <w:name w:val="No List5111112"/>
    <w:next w:val="NoList"/>
    <w:semiHidden/>
    <w:rsid w:val="00C16E65"/>
  </w:style>
  <w:style w:type="numbering" w:customStyle="1" w:styleId="NoList1511112">
    <w:name w:val="No List1511112"/>
    <w:next w:val="NoList"/>
    <w:semiHidden/>
    <w:rsid w:val="00C16E65"/>
  </w:style>
  <w:style w:type="numbering" w:customStyle="1" w:styleId="NoList1611112">
    <w:name w:val="No List1611112"/>
    <w:next w:val="NoList"/>
    <w:semiHidden/>
    <w:rsid w:val="00C16E65"/>
  </w:style>
  <w:style w:type="numbering" w:customStyle="1" w:styleId="1111120">
    <w:name w:val="无列表111112"/>
    <w:next w:val="NoList"/>
    <w:semiHidden/>
    <w:rsid w:val="00C16E65"/>
  </w:style>
  <w:style w:type="numbering" w:customStyle="1" w:styleId="NoList191112">
    <w:name w:val="No List191112"/>
    <w:next w:val="NoList"/>
    <w:uiPriority w:val="99"/>
    <w:semiHidden/>
    <w:unhideWhenUsed/>
    <w:rsid w:val="00C16E65"/>
  </w:style>
  <w:style w:type="numbering" w:customStyle="1" w:styleId="NoList1101112">
    <w:name w:val="No List1101112"/>
    <w:next w:val="NoList"/>
    <w:uiPriority w:val="99"/>
    <w:semiHidden/>
    <w:rsid w:val="00C16E65"/>
  </w:style>
  <w:style w:type="numbering" w:customStyle="1" w:styleId="NoList261112">
    <w:name w:val="No List261112"/>
    <w:next w:val="NoList"/>
    <w:semiHidden/>
    <w:rsid w:val="00C16E65"/>
  </w:style>
  <w:style w:type="numbering" w:customStyle="1" w:styleId="NoList331112">
    <w:name w:val="No List331112"/>
    <w:next w:val="NoList"/>
    <w:semiHidden/>
    <w:unhideWhenUsed/>
    <w:rsid w:val="00C16E65"/>
  </w:style>
  <w:style w:type="numbering" w:customStyle="1" w:styleId="121112">
    <w:name w:val="목록 없음121112"/>
    <w:next w:val="NoList"/>
    <w:semiHidden/>
    <w:unhideWhenUsed/>
    <w:rsid w:val="00C16E65"/>
  </w:style>
  <w:style w:type="numbering" w:customStyle="1" w:styleId="221112">
    <w:name w:val="목록 없음221112"/>
    <w:next w:val="NoList"/>
    <w:semiHidden/>
    <w:rsid w:val="00C16E65"/>
  </w:style>
  <w:style w:type="numbering" w:customStyle="1" w:styleId="NoList431112">
    <w:name w:val="No List431112"/>
    <w:next w:val="NoList"/>
    <w:semiHidden/>
    <w:unhideWhenUsed/>
    <w:rsid w:val="00C16E65"/>
  </w:style>
  <w:style w:type="numbering" w:customStyle="1" w:styleId="NoList531112">
    <w:name w:val="No List531112"/>
    <w:next w:val="NoList"/>
    <w:semiHidden/>
    <w:rsid w:val="00C16E65"/>
  </w:style>
  <w:style w:type="numbering" w:customStyle="1" w:styleId="NoList621112">
    <w:name w:val="No List621112"/>
    <w:next w:val="NoList"/>
    <w:semiHidden/>
    <w:rsid w:val="00C16E65"/>
  </w:style>
  <w:style w:type="numbering" w:customStyle="1" w:styleId="NoList721112">
    <w:name w:val="No List721112"/>
    <w:next w:val="NoList"/>
    <w:semiHidden/>
    <w:rsid w:val="00C16E65"/>
  </w:style>
  <w:style w:type="numbering" w:customStyle="1" w:styleId="NoList1131112">
    <w:name w:val="No List1131112"/>
    <w:next w:val="NoList"/>
    <w:semiHidden/>
    <w:rsid w:val="00C16E65"/>
  </w:style>
  <w:style w:type="numbering" w:customStyle="1" w:styleId="NoList2121112">
    <w:name w:val="No List2121112"/>
    <w:next w:val="NoList"/>
    <w:semiHidden/>
    <w:rsid w:val="00C16E65"/>
  </w:style>
  <w:style w:type="numbering" w:customStyle="1" w:styleId="NoList821112">
    <w:name w:val="No List821112"/>
    <w:next w:val="NoList"/>
    <w:semiHidden/>
    <w:rsid w:val="00C16E65"/>
  </w:style>
  <w:style w:type="numbering" w:customStyle="1" w:styleId="NoList1221112">
    <w:name w:val="No List1221112"/>
    <w:next w:val="NoList"/>
    <w:semiHidden/>
    <w:rsid w:val="00C16E65"/>
  </w:style>
  <w:style w:type="numbering" w:customStyle="1" w:styleId="NoList2221112">
    <w:name w:val="No List2221112"/>
    <w:next w:val="NoList"/>
    <w:semiHidden/>
    <w:rsid w:val="00C16E65"/>
  </w:style>
  <w:style w:type="numbering" w:customStyle="1" w:styleId="NoList921112">
    <w:name w:val="No List921112"/>
    <w:next w:val="NoList"/>
    <w:semiHidden/>
    <w:rsid w:val="00C16E65"/>
  </w:style>
  <w:style w:type="numbering" w:customStyle="1" w:styleId="NoList1321112">
    <w:name w:val="No List1321112"/>
    <w:next w:val="NoList"/>
    <w:semiHidden/>
    <w:rsid w:val="00C16E65"/>
  </w:style>
  <w:style w:type="numbering" w:customStyle="1" w:styleId="NoList2321112">
    <w:name w:val="No List2321112"/>
    <w:next w:val="NoList"/>
    <w:semiHidden/>
    <w:rsid w:val="00C16E65"/>
  </w:style>
  <w:style w:type="numbering" w:customStyle="1" w:styleId="NoList1021112">
    <w:name w:val="No List1021112"/>
    <w:next w:val="NoList"/>
    <w:semiHidden/>
    <w:rsid w:val="00C16E65"/>
  </w:style>
  <w:style w:type="numbering" w:customStyle="1" w:styleId="NoList1421112">
    <w:name w:val="No List1421112"/>
    <w:next w:val="NoList"/>
    <w:semiHidden/>
    <w:rsid w:val="00C16E65"/>
  </w:style>
  <w:style w:type="numbering" w:customStyle="1" w:styleId="NoList2421112">
    <w:name w:val="No List2421112"/>
    <w:next w:val="NoList"/>
    <w:semiHidden/>
    <w:rsid w:val="00C16E65"/>
  </w:style>
  <w:style w:type="numbering" w:customStyle="1" w:styleId="NoList3121112">
    <w:name w:val="No List3121112"/>
    <w:next w:val="NoList"/>
    <w:semiHidden/>
    <w:rsid w:val="00C16E65"/>
  </w:style>
  <w:style w:type="numbering" w:customStyle="1" w:styleId="NoList4121112">
    <w:name w:val="No List4121112"/>
    <w:next w:val="NoList"/>
    <w:semiHidden/>
    <w:rsid w:val="00C16E65"/>
  </w:style>
  <w:style w:type="numbering" w:customStyle="1" w:styleId="NoList5121112">
    <w:name w:val="No List5121112"/>
    <w:next w:val="NoList"/>
    <w:semiHidden/>
    <w:rsid w:val="00C16E65"/>
  </w:style>
  <w:style w:type="numbering" w:customStyle="1" w:styleId="NoList1521112">
    <w:name w:val="No List1521112"/>
    <w:next w:val="NoList"/>
    <w:semiHidden/>
    <w:rsid w:val="00C16E65"/>
  </w:style>
  <w:style w:type="numbering" w:customStyle="1" w:styleId="NoList1621112">
    <w:name w:val="No List1621112"/>
    <w:next w:val="NoList"/>
    <w:semiHidden/>
    <w:rsid w:val="00C16E65"/>
  </w:style>
  <w:style w:type="numbering" w:customStyle="1" w:styleId="1211120">
    <w:name w:val="无列表121112"/>
    <w:next w:val="NoList"/>
    <w:semiHidden/>
    <w:rsid w:val="00C16E65"/>
  </w:style>
  <w:style w:type="numbering" w:customStyle="1" w:styleId="NoList11121112">
    <w:name w:val="No List11121112"/>
    <w:next w:val="NoList"/>
    <w:semiHidden/>
    <w:rsid w:val="00C16E65"/>
  </w:style>
  <w:style w:type="numbering" w:customStyle="1" w:styleId="211120">
    <w:name w:val="无列表21112"/>
    <w:next w:val="NoList"/>
    <w:uiPriority w:val="99"/>
    <w:semiHidden/>
    <w:unhideWhenUsed/>
    <w:rsid w:val="00C16E65"/>
  </w:style>
  <w:style w:type="numbering" w:customStyle="1" w:styleId="31112">
    <w:name w:val="无列表31112"/>
    <w:next w:val="NoList"/>
    <w:uiPriority w:val="99"/>
    <w:semiHidden/>
    <w:unhideWhenUsed/>
    <w:rsid w:val="00C16E65"/>
  </w:style>
  <w:style w:type="numbering" w:customStyle="1" w:styleId="NoList201112">
    <w:name w:val="No List201112"/>
    <w:next w:val="NoList"/>
    <w:semiHidden/>
    <w:rsid w:val="00C16E65"/>
  </w:style>
  <w:style w:type="numbering" w:customStyle="1" w:styleId="NoList271112">
    <w:name w:val="No List271112"/>
    <w:next w:val="NoList"/>
    <w:uiPriority w:val="99"/>
    <w:semiHidden/>
    <w:unhideWhenUsed/>
    <w:rsid w:val="00C16E65"/>
  </w:style>
  <w:style w:type="numbering" w:customStyle="1" w:styleId="NoList281112">
    <w:name w:val="No List281112"/>
    <w:next w:val="NoList"/>
    <w:uiPriority w:val="99"/>
    <w:semiHidden/>
    <w:unhideWhenUsed/>
    <w:rsid w:val="00C16E65"/>
  </w:style>
  <w:style w:type="numbering" w:customStyle="1" w:styleId="NoList3011">
    <w:name w:val="No List3011"/>
    <w:next w:val="NoList"/>
    <w:uiPriority w:val="99"/>
    <w:semiHidden/>
    <w:unhideWhenUsed/>
    <w:rsid w:val="00C16E65"/>
  </w:style>
  <w:style w:type="numbering" w:customStyle="1" w:styleId="NoList11611">
    <w:name w:val="No List11611"/>
    <w:next w:val="NoList"/>
    <w:semiHidden/>
    <w:unhideWhenUsed/>
    <w:rsid w:val="00C16E65"/>
  </w:style>
  <w:style w:type="numbering" w:customStyle="1" w:styleId="NoList11711">
    <w:name w:val="No List11711"/>
    <w:next w:val="NoList"/>
    <w:semiHidden/>
    <w:rsid w:val="00C16E65"/>
  </w:style>
  <w:style w:type="numbering" w:customStyle="1" w:styleId="NoList21411">
    <w:name w:val="No List21411"/>
    <w:next w:val="NoList"/>
    <w:semiHidden/>
    <w:rsid w:val="00C16E65"/>
  </w:style>
  <w:style w:type="numbering" w:customStyle="1" w:styleId="NoList3511">
    <w:name w:val="No List3511"/>
    <w:next w:val="NoList"/>
    <w:semiHidden/>
    <w:unhideWhenUsed/>
    <w:rsid w:val="00C16E65"/>
  </w:style>
  <w:style w:type="numbering" w:customStyle="1" w:styleId="14110">
    <w:name w:val="목록 없음1411"/>
    <w:next w:val="NoList"/>
    <w:semiHidden/>
    <w:unhideWhenUsed/>
    <w:rsid w:val="00C16E65"/>
  </w:style>
  <w:style w:type="numbering" w:customStyle="1" w:styleId="24110">
    <w:name w:val="목록 없음2411"/>
    <w:next w:val="NoList"/>
    <w:semiHidden/>
    <w:rsid w:val="00C16E65"/>
  </w:style>
  <w:style w:type="numbering" w:customStyle="1" w:styleId="NoList4511">
    <w:name w:val="No List4511"/>
    <w:next w:val="NoList"/>
    <w:semiHidden/>
    <w:unhideWhenUsed/>
    <w:rsid w:val="00C16E65"/>
  </w:style>
  <w:style w:type="numbering" w:customStyle="1" w:styleId="NoList5511">
    <w:name w:val="No List5511"/>
    <w:next w:val="NoList"/>
    <w:semiHidden/>
    <w:rsid w:val="00C16E65"/>
  </w:style>
  <w:style w:type="numbering" w:customStyle="1" w:styleId="NoList6411">
    <w:name w:val="No List6411"/>
    <w:next w:val="NoList"/>
    <w:semiHidden/>
    <w:rsid w:val="00C16E65"/>
  </w:style>
  <w:style w:type="numbering" w:customStyle="1" w:styleId="NoList7411">
    <w:name w:val="No List7411"/>
    <w:next w:val="NoList"/>
    <w:semiHidden/>
    <w:rsid w:val="00C16E65"/>
  </w:style>
  <w:style w:type="numbering" w:customStyle="1" w:styleId="NoList21511">
    <w:name w:val="No List21511"/>
    <w:next w:val="NoList"/>
    <w:semiHidden/>
    <w:rsid w:val="00C16E65"/>
  </w:style>
  <w:style w:type="numbering" w:customStyle="1" w:styleId="NoList8411">
    <w:name w:val="No List8411"/>
    <w:next w:val="NoList"/>
    <w:semiHidden/>
    <w:rsid w:val="00C16E65"/>
  </w:style>
  <w:style w:type="numbering" w:customStyle="1" w:styleId="NoList12411">
    <w:name w:val="No List12411"/>
    <w:next w:val="NoList"/>
    <w:semiHidden/>
    <w:rsid w:val="00C16E65"/>
  </w:style>
  <w:style w:type="numbering" w:customStyle="1" w:styleId="NoList22411">
    <w:name w:val="No List22411"/>
    <w:next w:val="NoList"/>
    <w:semiHidden/>
    <w:rsid w:val="00C16E65"/>
  </w:style>
  <w:style w:type="numbering" w:customStyle="1" w:styleId="NoList9411">
    <w:name w:val="No List9411"/>
    <w:next w:val="NoList"/>
    <w:semiHidden/>
    <w:rsid w:val="00C16E65"/>
  </w:style>
  <w:style w:type="numbering" w:customStyle="1" w:styleId="NoList13411">
    <w:name w:val="No List13411"/>
    <w:next w:val="NoList"/>
    <w:semiHidden/>
    <w:rsid w:val="00C16E65"/>
  </w:style>
  <w:style w:type="numbering" w:customStyle="1" w:styleId="NoList23411">
    <w:name w:val="No List23411"/>
    <w:next w:val="NoList"/>
    <w:semiHidden/>
    <w:rsid w:val="00C16E65"/>
  </w:style>
  <w:style w:type="numbering" w:customStyle="1" w:styleId="NoList10411">
    <w:name w:val="No List10411"/>
    <w:next w:val="NoList"/>
    <w:semiHidden/>
    <w:rsid w:val="00C16E65"/>
  </w:style>
  <w:style w:type="numbering" w:customStyle="1" w:styleId="NoList14411">
    <w:name w:val="No List14411"/>
    <w:next w:val="NoList"/>
    <w:semiHidden/>
    <w:rsid w:val="00C16E65"/>
  </w:style>
  <w:style w:type="numbering" w:customStyle="1" w:styleId="NoList24411">
    <w:name w:val="No List24411"/>
    <w:next w:val="NoList"/>
    <w:semiHidden/>
    <w:rsid w:val="00C16E65"/>
  </w:style>
  <w:style w:type="numbering" w:customStyle="1" w:styleId="NoList31411">
    <w:name w:val="No List31411"/>
    <w:next w:val="NoList"/>
    <w:semiHidden/>
    <w:rsid w:val="00C16E65"/>
  </w:style>
  <w:style w:type="numbering" w:customStyle="1" w:styleId="NoList41411">
    <w:name w:val="No List41411"/>
    <w:next w:val="NoList"/>
    <w:semiHidden/>
    <w:rsid w:val="00C16E65"/>
  </w:style>
  <w:style w:type="numbering" w:customStyle="1" w:styleId="NoList51411">
    <w:name w:val="No List51411"/>
    <w:next w:val="NoList"/>
    <w:semiHidden/>
    <w:rsid w:val="00C16E65"/>
  </w:style>
  <w:style w:type="numbering" w:customStyle="1" w:styleId="NoList15411">
    <w:name w:val="No List15411"/>
    <w:next w:val="NoList"/>
    <w:semiHidden/>
    <w:rsid w:val="00C16E65"/>
  </w:style>
  <w:style w:type="numbering" w:customStyle="1" w:styleId="NoList16411">
    <w:name w:val="No List16411"/>
    <w:next w:val="NoList"/>
    <w:semiHidden/>
    <w:rsid w:val="00C16E65"/>
  </w:style>
  <w:style w:type="numbering" w:customStyle="1" w:styleId="14111">
    <w:name w:val="无列表1411"/>
    <w:next w:val="NoList"/>
    <w:semiHidden/>
    <w:rsid w:val="00C16E65"/>
  </w:style>
  <w:style w:type="numbering" w:customStyle="1" w:styleId="NoList111411">
    <w:name w:val="No List111411"/>
    <w:next w:val="NoList"/>
    <w:semiHidden/>
    <w:rsid w:val="00C16E65"/>
  </w:style>
  <w:style w:type="numbering" w:customStyle="1" w:styleId="NoList17211">
    <w:name w:val="No List17211"/>
    <w:next w:val="NoList"/>
    <w:uiPriority w:val="99"/>
    <w:semiHidden/>
    <w:unhideWhenUsed/>
    <w:rsid w:val="00C16E65"/>
  </w:style>
  <w:style w:type="numbering" w:customStyle="1" w:styleId="NoList18211">
    <w:name w:val="No List18211"/>
    <w:next w:val="NoList"/>
    <w:uiPriority w:val="99"/>
    <w:semiHidden/>
    <w:rsid w:val="00C16E65"/>
  </w:style>
  <w:style w:type="numbering" w:customStyle="1" w:styleId="NoList25211">
    <w:name w:val="No List25211"/>
    <w:next w:val="NoList"/>
    <w:semiHidden/>
    <w:rsid w:val="00C16E65"/>
  </w:style>
  <w:style w:type="numbering" w:customStyle="1" w:styleId="NoList32211">
    <w:name w:val="No List32211"/>
    <w:next w:val="NoList"/>
    <w:semiHidden/>
    <w:unhideWhenUsed/>
    <w:rsid w:val="00C16E65"/>
  </w:style>
  <w:style w:type="numbering" w:customStyle="1" w:styleId="112110">
    <w:name w:val="목록 없음11211"/>
    <w:next w:val="NoList"/>
    <w:semiHidden/>
    <w:unhideWhenUsed/>
    <w:rsid w:val="00C16E65"/>
  </w:style>
  <w:style w:type="numbering" w:customStyle="1" w:styleId="21211">
    <w:name w:val="목록 없음21211"/>
    <w:next w:val="NoList"/>
    <w:semiHidden/>
    <w:rsid w:val="00C16E65"/>
  </w:style>
  <w:style w:type="numbering" w:customStyle="1" w:styleId="NoList42211">
    <w:name w:val="No List42211"/>
    <w:next w:val="NoList"/>
    <w:semiHidden/>
    <w:unhideWhenUsed/>
    <w:rsid w:val="00C16E65"/>
  </w:style>
  <w:style w:type="numbering" w:customStyle="1" w:styleId="NoList52211">
    <w:name w:val="No List52211"/>
    <w:next w:val="NoList"/>
    <w:semiHidden/>
    <w:rsid w:val="00C16E65"/>
  </w:style>
  <w:style w:type="numbering" w:customStyle="1" w:styleId="NoList61211">
    <w:name w:val="No List61211"/>
    <w:next w:val="NoList"/>
    <w:semiHidden/>
    <w:rsid w:val="00C16E65"/>
  </w:style>
  <w:style w:type="numbering" w:customStyle="1" w:styleId="NoList71211">
    <w:name w:val="No List71211"/>
    <w:next w:val="NoList"/>
    <w:semiHidden/>
    <w:rsid w:val="00C16E65"/>
  </w:style>
  <w:style w:type="numbering" w:customStyle="1" w:styleId="NoList112211">
    <w:name w:val="No List112211"/>
    <w:next w:val="NoList"/>
    <w:semiHidden/>
    <w:rsid w:val="00C16E65"/>
  </w:style>
  <w:style w:type="numbering" w:customStyle="1" w:styleId="NoList211211">
    <w:name w:val="No List211211"/>
    <w:next w:val="NoList"/>
    <w:semiHidden/>
    <w:rsid w:val="00C16E65"/>
  </w:style>
  <w:style w:type="numbering" w:customStyle="1" w:styleId="NoList81211">
    <w:name w:val="No List81211"/>
    <w:next w:val="NoList"/>
    <w:semiHidden/>
    <w:rsid w:val="00C16E65"/>
  </w:style>
  <w:style w:type="numbering" w:customStyle="1" w:styleId="NoList121211">
    <w:name w:val="No List121211"/>
    <w:next w:val="NoList"/>
    <w:semiHidden/>
    <w:rsid w:val="00C16E65"/>
  </w:style>
  <w:style w:type="numbering" w:customStyle="1" w:styleId="NoList221211">
    <w:name w:val="No List221211"/>
    <w:next w:val="NoList"/>
    <w:semiHidden/>
    <w:rsid w:val="00C16E65"/>
  </w:style>
  <w:style w:type="numbering" w:customStyle="1" w:styleId="NoList91211">
    <w:name w:val="No List91211"/>
    <w:next w:val="NoList"/>
    <w:semiHidden/>
    <w:rsid w:val="00C16E65"/>
  </w:style>
  <w:style w:type="numbering" w:customStyle="1" w:styleId="NoList131211">
    <w:name w:val="No List131211"/>
    <w:next w:val="NoList"/>
    <w:semiHidden/>
    <w:rsid w:val="00C16E65"/>
  </w:style>
  <w:style w:type="numbering" w:customStyle="1" w:styleId="NoList231211">
    <w:name w:val="No List231211"/>
    <w:next w:val="NoList"/>
    <w:semiHidden/>
    <w:rsid w:val="00C16E65"/>
  </w:style>
  <w:style w:type="numbering" w:customStyle="1" w:styleId="NoList101211">
    <w:name w:val="No List101211"/>
    <w:next w:val="NoList"/>
    <w:semiHidden/>
    <w:rsid w:val="00C16E65"/>
  </w:style>
  <w:style w:type="numbering" w:customStyle="1" w:styleId="NoList141211">
    <w:name w:val="No List141211"/>
    <w:next w:val="NoList"/>
    <w:semiHidden/>
    <w:rsid w:val="00C16E65"/>
  </w:style>
  <w:style w:type="numbering" w:customStyle="1" w:styleId="NoList241211">
    <w:name w:val="No List241211"/>
    <w:next w:val="NoList"/>
    <w:semiHidden/>
    <w:rsid w:val="00C16E65"/>
  </w:style>
  <w:style w:type="numbering" w:customStyle="1" w:styleId="NoList311211">
    <w:name w:val="No List311211"/>
    <w:next w:val="NoList"/>
    <w:semiHidden/>
    <w:rsid w:val="00C16E65"/>
  </w:style>
  <w:style w:type="numbering" w:customStyle="1" w:styleId="NoList411211">
    <w:name w:val="No List411211"/>
    <w:next w:val="NoList"/>
    <w:semiHidden/>
    <w:rsid w:val="00C16E65"/>
  </w:style>
  <w:style w:type="numbering" w:customStyle="1" w:styleId="NoList511211">
    <w:name w:val="No List511211"/>
    <w:next w:val="NoList"/>
    <w:semiHidden/>
    <w:rsid w:val="00C16E65"/>
  </w:style>
  <w:style w:type="numbering" w:customStyle="1" w:styleId="NoList151211">
    <w:name w:val="No List151211"/>
    <w:next w:val="NoList"/>
    <w:semiHidden/>
    <w:rsid w:val="00C16E65"/>
  </w:style>
  <w:style w:type="numbering" w:customStyle="1" w:styleId="NoList161211">
    <w:name w:val="No List161211"/>
    <w:next w:val="NoList"/>
    <w:semiHidden/>
    <w:rsid w:val="00C16E65"/>
  </w:style>
  <w:style w:type="numbering" w:customStyle="1" w:styleId="112111">
    <w:name w:val="无列表11211"/>
    <w:next w:val="NoList"/>
    <w:semiHidden/>
    <w:rsid w:val="00C16E65"/>
  </w:style>
  <w:style w:type="numbering" w:customStyle="1" w:styleId="NoList1111211">
    <w:name w:val="No List1111211"/>
    <w:next w:val="NoList"/>
    <w:semiHidden/>
    <w:rsid w:val="00C16E65"/>
  </w:style>
  <w:style w:type="numbering" w:customStyle="1" w:styleId="NoList19211">
    <w:name w:val="No List19211"/>
    <w:next w:val="NoList"/>
    <w:uiPriority w:val="99"/>
    <w:semiHidden/>
    <w:unhideWhenUsed/>
    <w:rsid w:val="00C16E65"/>
  </w:style>
  <w:style w:type="numbering" w:customStyle="1" w:styleId="NoList110211">
    <w:name w:val="No List110211"/>
    <w:next w:val="NoList"/>
    <w:uiPriority w:val="99"/>
    <w:semiHidden/>
    <w:rsid w:val="00C16E65"/>
  </w:style>
  <w:style w:type="numbering" w:customStyle="1" w:styleId="NoList26211">
    <w:name w:val="No List26211"/>
    <w:next w:val="NoList"/>
    <w:semiHidden/>
    <w:rsid w:val="00C16E65"/>
  </w:style>
  <w:style w:type="numbering" w:customStyle="1" w:styleId="NoList33211">
    <w:name w:val="No List33211"/>
    <w:next w:val="NoList"/>
    <w:semiHidden/>
    <w:unhideWhenUsed/>
    <w:rsid w:val="00C16E65"/>
  </w:style>
  <w:style w:type="numbering" w:customStyle="1" w:styleId="122110">
    <w:name w:val="목록 없음12211"/>
    <w:next w:val="NoList"/>
    <w:semiHidden/>
    <w:unhideWhenUsed/>
    <w:rsid w:val="00C16E65"/>
  </w:style>
  <w:style w:type="numbering" w:customStyle="1" w:styleId="22211">
    <w:name w:val="목록 없음22211"/>
    <w:next w:val="NoList"/>
    <w:semiHidden/>
    <w:rsid w:val="00C16E65"/>
  </w:style>
  <w:style w:type="numbering" w:customStyle="1" w:styleId="NoList43211">
    <w:name w:val="No List43211"/>
    <w:next w:val="NoList"/>
    <w:semiHidden/>
    <w:unhideWhenUsed/>
    <w:rsid w:val="00C16E65"/>
  </w:style>
  <w:style w:type="numbering" w:customStyle="1" w:styleId="NoList53211">
    <w:name w:val="No List53211"/>
    <w:next w:val="NoList"/>
    <w:semiHidden/>
    <w:rsid w:val="00C16E65"/>
  </w:style>
  <w:style w:type="numbering" w:customStyle="1" w:styleId="NoList62211">
    <w:name w:val="No List62211"/>
    <w:next w:val="NoList"/>
    <w:semiHidden/>
    <w:rsid w:val="00C16E65"/>
  </w:style>
  <w:style w:type="numbering" w:customStyle="1" w:styleId="NoList72211">
    <w:name w:val="No List72211"/>
    <w:next w:val="NoList"/>
    <w:semiHidden/>
    <w:rsid w:val="00C16E65"/>
  </w:style>
  <w:style w:type="numbering" w:customStyle="1" w:styleId="NoList113211">
    <w:name w:val="No List113211"/>
    <w:next w:val="NoList"/>
    <w:semiHidden/>
    <w:rsid w:val="00C16E65"/>
  </w:style>
  <w:style w:type="numbering" w:customStyle="1" w:styleId="NoList212211">
    <w:name w:val="No List212211"/>
    <w:next w:val="NoList"/>
    <w:semiHidden/>
    <w:rsid w:val="00C16E65"/>
  </w:style>
  <w:style w:type="numbering" w:customStyle="1" w:styleId="NoList82211">
    <w:name w:val="No List82211"/>
    <w:next w:val="NoList"/>
    <w:semiHidden/>
    <w:rsid w:val="00C16E65"/>
  </w:style>
  <w:style w:type="numbering" w:customStyle="1" w:styleId="NoList122211">
    <w:name w:val="No List122211"/>
    <w:next w:val="NoList"/>
    <w:semiHidden/>
    <w:rsid w:val="00C16E65"/>
  </w:style>
  <w:style w:type="numbering" w:customStyle="1" w:styleId="NoList222211">
    <w:name w:val="No List222211"/>
    <w:next w:val="NoList"/>
    <w:semiHidden/>
    <w:rsid w:val="00C16E65"/>
  </w:style>
  <w:style w:type="numbering" w:customStyle="1" w:styleId="NoList92211">
    <w:name w:val="No List92211"/>
    <w:next w:val="NoList"/>
    <w:semiHidden/>
    <w:rsid w:val="00C16E65"/>
  </w:style>
  <w:style w:type="numbering" w:customStyle="1" w:styleId="NoList132211">
    <w:name w:val="No List132211"/>
    <w:next w:val="NoList"/>
    <w:semiHidden/>
    <w:rsid w:val="00C16E65"/>
  </w:style>
  <w:style w:type="numbering" w:customStyle="1" w:styleId="NoList232211">
    <w:name w:val="No List232211"/>
    <w:next w:val="NoList"/>
    <w:semiHidden/>
    <w:rsid w:val="00C16E65"/>
  </w:style>
  <w:style w:type="numbering" w:customStyle="1" w:styleId="NoList102211">
    <w:name w:val="No List102211"/>
    <w:next w:val="NoList"/>
    <w:semiHidden/>
    <w:rsid w:val="00C16E65"/>
  </w:style>
  <w:style w:type="numbering" w:customStyle="1" w:styleId="NoList142211">
    <w:name w:val="No List142211"/>
    <w:next w:val="NoList"/>
    <w:semiHidden/>
    <w:rsid w:val="00C16E65"/>
  </w:style>
  <w:style w:type="numbering" w:customStyle="1" w:styleId="NoList242211">
    <w:name w:val="No List242211"/>
    <w:next w:val="NoList"/>
    <w:semiHidden/>
    <w:rsid w:val="00C16E65"/>
  </w:style>
  <w:style w:type="numbering" w:customStyle="1" w:styleId="NoList312211">
    <w:name w:val="No List312211"/>
    <w:next w:val="NoList"/>
    <w:semiHidden/>
    <w:rsid w:val="00C16E65"/>
  </w:style>
  <w:style w:type="numbering" w:customStyle="1" w:styleId="NoList412211">
    <w:name w:val="No List412211"/>
    <w:next w:val="NoList"/>
    <w:semiHidden/>
    <w:rsid w:val="00C16E65"/>
  </w:style>
  <w:style w:type="numbering" w:customStyle="1" w:styleId="NoList512211">
    <w:name w:val="No List512211"/>
    <w:next w:val="NoList"/>
    <w:semiHidden/>
    <w:rsid w:val="00C16E65"/>
  </w:style>
  <w:style w:type="numbering" w:customStyle="1" w:styleId="NoList152211">
    <w:name w:val="No List152211"/>
    <w:next w:val="NoList"/>
    <w:semiHidden/>
    <w:rsid w:val="00C16E65"/>
  </w:style>
  <w:style w:type="numbering" w:customStyle="1" w:styleId="NoList162211">
    <w:name w:val="No List162211"/>
    <w:next w:val="NoList"/>
    <w:semiHidden/>
    <w:rsid w:val="00C16E65"/>
  </w:style>
  <w:style w:type="numbering" w:customStyle="1" w:styleId="122111">
    <w:name w:val="无列表12211"/>
    <w:next w:val="NoList"/>
    <w:semiHidden/>
    <w:rsid w:val="00C16E65"/>
  </w:style>
  <w:style w:type="numbering" w:customStyle="1" w:styleId="NoList1112211">
    <w:name w:val="No List1112211"/>
    <w:next w:val="NoList"/>
    <w:semiHidden/>
    <w:rsid w:val="00C16E65"/>
  </w:style>
  <w:style w:type="numbering" w:customStyle="1" w:styleId="22110">
    <w:name w:val="无列表2211"/>
    <w:next w:val="NoList"/>
    <w:uiPriority w:val="99"/>
    <w:semiHidden/>
    <w:unhideWhenUsed/>
    <w:rsid w:val="00C16E65"/>
  </w:style>
  <w:style w:type="numbering" w:customStyle="1" w:styleId="3211">
    <w:name w:val="无列表3211"/>
    <w:next w:val="NoList"/>
    <w:uiPriority w:val="99"/>
    <w:semiHidden/>
    <w:unhideWhenUsed/>
    <w:rsid w:val="00C16E65"/>
  </w:style>
  <w:style w:type="numbering" w:customStyle="1" w:styleId="NoList20211">
    <w:name w:val="No List20211"/>
    <w:next w:val="NoList"/>
    <w:semiHidden/>
    <w:rsid w:val="00C16E65"/>
  </w:style>
  <w:style w:type="numbering" w:customStyle="1" w:styleId="NoList27211">
    <w:name w:val="No List27211"/>
    <w:next w:val="NoList"/>
    <w:uiPriority w:val="99"/>
    <w:semiHidden/>
    <w:unhideWhenUsed/>
    <w:rsid w:val="00C16E65"/>
  </w:style>
  <w:style w:type="numbering" w:customStyle="1" w:styleId="NoList28211">
    <w:name w:val="No List28211"/>
    <w:next w:val="NoList"/>
    <w:uiPriority w:val="99"/>
    <w:semiHidden/>
    <w:unhideWhenUsed/>
    <w:rsid w:val="00C16E65"/>
  </w:style>
  <w:style w:type="numbering" w:customStyle="1" w:styleId="NoList291111">
    <w:name w:val="No List291111"/>
    <w:next w:val="NoList"/>
    <w:uiPriority w:val="99"/>
    <w:semiHidden/>
    <w:unhideWhenUsed/>
    <w:rsid w:val="00C16E65"/>
  </w:style>
  <w:style w:type="numbering" w:customStyle="1" w:styleId="NoList1141111">
    <w:name w:val="No List1141111"/>
    <w:next w:val="NoList"/>
    <w:semiHidden/>
    <w:unhideWhenUsed/>
    <w:rsid w:val="00C16E65"/>
  </w:style>
  <w:style w:type="numbering" w:customStyle="1" w:styleId="NoList1151111">
    <w:name w:val="No List1151111"/>
    <w:next w:val="NoList"/>
    <w:semiHidden/>
    <w:rsid w:val="00C16E65"/>
  </w:style>
  <w:style w:type="numbering" w:customStyle="1" w:styleId="NoList2101111">
    <w:name w:val="No List2101111"/>
    <w:next w:val="NoList"/>
    <w:semiHidden/>
    <w:rsid w:val="00C16E65"/>
  </w:style>
  <w:style w:type="numbering" w:customStyle="1" w:styleId="NoList341111">
    <w:name w:val="No List341111"/>
    <w:next w:val="NoList"/>
    <w:semiHidden/>
    <w:unhideWhenUsed/>
    <w:rsid w:val="00C16E65"/>
  </w:style>
  <w:style w:type="numbering" w:customStyle="1" w:styleId="1311110">
    <w:name w:val="목록 없음131111"/>
    <w:next w:val="NoList"/>
    <w:semiHidden/>
    <w:unhideWhenUsed/>
    <w:rsid w:val="00C16E65"/>
  </w:style>
  <w:style w:type="numbering" w:customStyle="1" w:styleId="231111">
    <w:name w:val="목록 없음231111"/>
    <w:next w:val="NoList"/>
    <w:semiHidden/>
    <w:rsid w:val="00C16E65"/>
  </w:style>
  <w:style w:type="numbering" w:customStyle="1" w:styleId="NoList441111">
    <w:name w:val="No List441111"/>
    <w:next w:val="NoList"/>
    <w:semiHidden/>
    <w:unhideWhenUsed/>
    <w:rsid w:val="00C16E65"/>
  </w:style>
  <w:style w:type="numbering" w:customStyle="1" w:styleId="NoList541111">
    <w:name w:val="No List541111"/>
    <w:next w:val="NoList"/>
    <w:semiHidden/>
    <w:rsid w:val="00C16E65"/>
  </w:style>
  <w:style w:type="numbering" w:customStyle="1" w:styleId="NoList631111">
    <w:name w:val="No List631111"/>
    <w:next w:val="NoList"/>
    <w:semiHidden/>
    <w:rsid w:val="00C16E65"/>
  </w:style>
  <w:style w:type="numbering" w:customStyle="1" w:styleId="NoList731111">
    <w:name w:val="No List731111"/>
    <w:next w:val="NoList"/>
    <w:semiHidden/>
    <w:rsid w:val="00C16E65"/>
  </w:style>
  <w:style w:type="numbering" w:customStyle="1" w:styleId="NoList2131111">
    <w:name w:val="No List2131111"/>
    <w:next w:val="NoList"/>
    <w:semiHidden/>
    <w:rsid w:val="00C16E65"/>
  </w:style>
  <w:style w:type="numbering" w:customStyle="1" w:styleId="NoList831111">
    <w:name w:val="No List831111"/>
    <w:next w:val="NoList"/>
    <w:semiHidden/>
    <w:rsid w:val="00C16E65"/>
  </w:style>
  <w:style w:type="numbering" w:customStyle="1" w:styleId="NoList1231111">
    <w:name w:val="No List1231111"/>
    <w:next w:val="NoList"/>
    <w:semiHidden/>
    <w:rsid w:val="00C16E65"/>
  </w:style>
  <w:style w:type="numbering" w:customStyle="1" w:styleId="NoList2231111">
    <w:name w:val="No List2231111"/>
    <w:next w:val="NoList"/>
    <w:semiHidden/>
    <w:rsid w:val="00C16E65"/>
  </w:style>
  <w:style w:type="numbering" w:customStyle="1" w:styleId="NoList931111">
    <w:name w:val="No List931111"/>
    <w:next w:val="NoList"/>
    <w:semiHidden/>
    <w:rsid w:val="00C16E65"/>
  </w:style>
  <w:style w:type="numbering" w:customStyle="1" w:styleId="NoList1331111">
    <w:name w:val="No List1331111"/>
    <w:next w:val="NoList"/>
    <w:semiHidden/>
    <w:rsid w:val="00C16E65"/>
  </w:style>
  <w:style w:type="numbering" w:customStyle="1" w:styleId="NoList2331111">
    <w:name w:val="No List2331111"/>
    <w:next w:val="NoList"/>
    <w:semiHidden/>
    <w:rsid w:val="00C16E65"/>
  </w:style>
  <w:style w:type="numbering" w:customStyle="1" w:styleId="NoList1031111">
    <w:name w:val="No List1031111"/>
    <w:next w:val="NoList"/>
    <w:semiHidden/>
    <w:rsid w:val="00C16E65"/>
  </w:style>
  <w:style w:type="numbering" w:customStyle="1" w:styleId="NoList1431111">
    <w:name w:val="No List1431111"/>
    <w:next w:val="NoList"/>
    <w:semiHidden/>
    <w:rsid w:val="00C16E65"/>
  </w:style>
  <w:style w:type="numbering" w:customStyle="1" w:styleId="NoList2431111">
    <w:name w:val="No List2431111"/>
    <w:next w:val="NoList"/>
    <w:semiHidden/>
    <w:rsid w:val="00C16E65"/>
  </w:style>
  <w:style w:type="numbering" w:customStyle="1" w:styleId="NoList3131111">
    <w:name w:val="No List3131111"/>
    <w:next w:val="NoList"/>
    <w:semiHidden/>
    <w:rsid w:val="00C16E65"/>
  </w:style>
  <w:style w:type="numbering" w:customStyle="1" w:styleId="NoList4131111">
    <w:name w:val="No List4131111"/>
    <w:next w:val="NoList"/>
    <w:semiHidden/>
    <w:rsid w:val="00C16E65"/>
  </w:style>
  <w:style w:type="numbering" w:customStyle="1" w:styleId="NoList5131111">
    <w:name w:val="No List5131111"/>
    <w:next w:val="NoList"/>
    <w:semiHidden/>
    <w:rsid w:val="00C16E65"/>
  </w:style>
  <w:style w:type="numbering" w:customStyle="1" w:styleId="NoList1531111">
    <w:name w:val="No List1531111"/>
    <w:next w:val="NoList"/>
    <w:semiHidden/>
    <w:rsid w:val="00C16E65"/>
  </w:style>
  <w:style w:type="numbering" w:customStyle="1" w:styleId="NoList1631111">
    <w:name w:val="No List1631111"/>
    <w:next w:val="NoList"/>
    <w:semiHidden/>
    <w:rsid w:val="00C16E65"/>
  </w:style>
  <w:style w:type="numbering" w:customStyle="1" w:styleId="1311111">
    <w:name w:val="无列表131111"/>
    <w:next w:val="NoList"/>
    <w:semiHidden/>
    <w:rsid w:val="00C16E65"/>
  </w:style>
  <w:style w:type="numbering" w:customStyle="1" w:styleId="NoList11131111">
    <w:name w:val="No List11131111"/>
    <w:next w:val="NoList"/>
    <w:semiHidden/>
    <w:rsid w:val="00C16E65"/>
  </w:style>
  <w:style w:type="numbering" w:customStyle="1" w:styleId="NoList1711111">
    <w:name w:val="No List1711111"/>
    <w:next w:val="NoList"/>
    <w:uiPriority w:val="99"/>
    <w:semiHidden/>
    <w:unhideWhenUsed/>
    <w:rsid w:val="00C16E65"/>
  </w:style>
  <w:style w:type="numbering" w:customStyle="1" w:styleId="NoList1811111">
    <w:name w:val="No List1811111"/>
    <w:next w:val="NoList"/>
    <w:uiPriority w:val="99"/>
    <w:semiHidden/>
    <w:rsid w:val="00C16E65"/>
  </w:style>
  <w:style w:type="numbering" w:customStyle="1" w:styleId="NoList2511111">
    <w:name w:val="No List2511111"/>
    <w:next w:val="NoList"/>
    <w:semiHidden/>
    <w:rsid w:val="00C16E65"/>
  </w:style>
  <w:style w:type="numbering" w:customStyle="1" w:styleId="NoList3211111">
    <w:name w:val="No List3211111"/>
    <w:next w:val="NoList"/>
    <w:semiHidden/>
    <w:unhideWhenUsed/>
    <w:rsid w:val="00C16E65"/>
  </w:style>
  <w:style w:type="numbering" w:customStyle="1" w:styleId="11111110">
    <w:name w:val="목록 없음1111111"/>
    <w:next w:val="NoList"/>
    <w:semiHidden/>
    <w:unhideWhenUsed/>
    <w:rsid w:val="00C16E65"/>
  </w:style>
  <w:style w:type="numbering" w:customStyle="1" w:styleId="2111111">
    <w:name w:val="목록 없음2111111"/>
    <w:next w:val="NoList"/>
    <w:semiHidden/>
    <w:rsid w:val="00C16E65"/>
  </w:style>
  <w:style w:type="numbering" w:customStyle="1" w:styleId="NoList4211111">
    <w:name w:val="No List4211111"/>
    <w:next w:val="NoList"/>
    <w:semiHidden/>
    <w:unhideWhenUsed/>
    <w:rsid w:val="00C16E65"/>
  </w:style>
  <w:style w:type="numbering" w:customStyle="1" w:styleId="NoList5211111">
    <w:name w:val="No List5211111"/>
    <w:next w:val="NoList"/>
    <w:semiHidden/>
    <w:rsid w:val="00C16E65"/>
  </w:style>
  <w:style w:type="numbering" w:customStyle="1" w:styleId="NoList6111111">
    <w:name w:val="No List6111111"/>
    <w:next w:val="NoList"/>
    <w:semiHidden/>
    <w:rsid w:val="00C16E65"/>
  </w:style>
  <w:style w:type="numbering" w:customStyle="1" w:styleId="NoList7111111">
    <w:name w:val="No List7111111"/>
    <w:next w:val="NoList"/>
    <w:semiHidden/>
    <w:rsid w:val="00C16E65"/>
  </w:style>
  <w:style w:type="numbering" w:customStyle="1" w:styleId="NoList11211111">
    <w:name w:val="No List11211111"/>
    <w:next w:val="NoList"/>
    <w:semiHidden/>
    <w:rsid w:val="00C16E65"/>
  </w:style>
  <w:style w:type="numbering" w:customStyle="1" w:styleId="NoList21111111">
    <w:name w:val="No List21111111"/>
    <w:next w:val="NoList"/>
    <w:semiHidden/>
    <w:rsid w:val="00C16E65"/>
  </w:style>
  <w:style w:type="numbering" w:customStyle="1" w:styleId="NoList8111111">
    <w:name w:val="No List8111111"/>
    <w:next w:val="NoList"/>
    <w:semiHidden/>
    <w:rsid w:val="00C16E65"/>
  </w:style>
  <w:style w:type="numbering" w:customStyle="1" w:styleId="NoList12111111">
    <w:name w:val="No List12111111"/>
    <w:next w:val="NoList"/>
    <w:semiHidden/>
    <w:rsid w:val="00C16E65"/>
  </w:style>
  <w:style w:type="numbering" w:customStyle="1" w:styleId="NoList22111111">
    <w:name w:val="No List22111111"/>
    <w:next w:val="NoList"/>
    <w:semiHidden/>
    <w:rsid w:val="00C16E65"/>
  </w:style>
  <w:style w:type="numbering" w:customStyle="1" w:styleId="NoList9111111">
    <w:name w:val="No List9111111"/>
    <w:next w:val="NoList"/>
    <w:semiHidden/>
    <w:rsid w:val="00C16E65"/>
  </w:style>
  <w:style w:type="numbering" w:customStyle="1" w:styleId="NoList13111111">
    <w:name w:val="No List13111111"/>
    <w:next w:val="NoList"/>
    <w:semiHidden/>
    <w:rsid w:val="00C16E65"/>
  </w:style>
  <w:style w:type="numbering" w:customStyle="1" w:styleId="NoList23111111">
    <w:name w:val="No List23111111"/>
    <w:next w:val="NoList"/>
    <w:semiHidden/>
    <w:rsid w:val="00C16E65"/>
  </w:style>
  <w:style w:type="numbering" w:customStyle="1" w:styleId="NoList10111111">
    <w:name w:val="No List10111111"/>
    <w:next w:val="NoList"/>
    <w:semiHidden/>
    <w:rsid w:val="00C16E65"/>
  </w:style>
  <w:style w:type="numbering" w:customStyle="1" w:styleId="NoList14111111">
    <w:name w:val="No List14111111"/>
    <w:next w:val="NoList"/>
    <w:semiHidden/>
    <w:rsid w:val="00C16E65"/>
  </w:style>
  <w:style w:type="numbering" w:customStyle="1" w:styleId="NoList24111111">
    <w:name w:val="No List24111111"/>
    <w:next w:val="NoList"/>
    <w:semiHidden/>
    <w:rsid w:val="00C16E65"/>
  </w:style>
  <w:style w:type="numbering" w:customStyle="1" w:styleId="NoList31111111">
    <w:name w:val="No List31111111"/>
    <w:next w:val="NoList"/>
    <w:semiHidden/>
    <w:rsid w:val="00C16E65"/>
  </w:style>
  <w:style w:type="numbering" w:customStyle="1" w:styleId="NoList41111111">
    <w:name w:val="No List41111111"/>
    <w:next w:val="NoList"/>
    <w:semiHidden/>
    <w:rsid w:val="00C16E65"/>
  </w:style>
  <w:style w:type="numbering" w:customStyle="1" w:styleId="NoList51111111">
    <w:name w:val="No List51111111"/>
    <w:next w:val="NoList"/>
    <w:semiHidden/>
    <w:rsid w:val="00C16E65"/>
  </w:style>
  <w:style w:type="numbering" w:customStyle="1" w:styleId="NoList15111111">
    <w:name w:val="No List15111111"/>
    <w:next w:val="NoList"/>
    <w:semiHidden/>
    <w:rsid w:val="00C16E65"/>
  </w:style>
  <w:style w:type="numbering" w:customStyle="1" w:styleId="NoList16111111">
    <w:name w:val="No List16111111"/>
    <w:next w:val="NoList"/>
    <w:semiHidden/>
    <w:rsid w:val="00C16E65"/>
  </w:style>
  <w:style w:type="numbering" w:customStyle="1" w:styleId="11111111">
    <w:name w:val="无列表1111111"/>
    <w:next w:val="NoList"/>
    <w:semiHidden/>
    <w:rsid w:val="00C16E65"/>
  </w:style>
  <w:style w:type="numbering" w:customStyle="1" w:styleId="NoList111111111">
    <w:name w:val="No List111111111"/>
    <w:next w:val="NoList"/>
    <w:semiHidden/>
    <w:rsid w:val="00C16E65"/>
  </w:style>
  <w:style w:type="numbering" w:customStyle="1" w:styleId="NoList1911111">
    <w:name w:val="No List1911111"/>
    <w:next w:val="NoList"/>
    <w:uiPriority w:val="99"/>
    <w:semiHidden/>
    <w:unhideWhenUsed/>
    <w:rsid w:val="00C16E65"/>
  </w:style>
  <w:style w:type="numbering" w:customStyle="1" w:styleId="NoList11011111">
    <w:name w:val="No List11011111"/>
    <w:next w:val="NoList"/>
    <w:uiPriority w:val="99"/>
    <w:semiHidden/>
    <w:rsid w:val="00C16E65"/>
  </w:style>
  <w:style w:type="numbering" w:customStyle="1" w:styleId="NoList2611111">
    <w:name w:val="No List2611111"/>
    <w:next w:val="NoList"/>
    <w:semiHidden/>
    <w:rsid w:val="00C16E65"/>
  </w:style>
  <w:style w:type="numbering" w:customStyle="1" w:styleId="NoList3311111">
    <w:name w:val="No List3311111"/>
    <w:next w:val="NoList"/>
    <w:semiHidden/>
    <w:unhideWhenUsed/>
    <w:rsid w:val="00C16E65"/>
  </w:style>
  <w:style w:type="numbering" w:customStyle="1" w:styleId="12111110">
    <w:name w:val="목록 없음1211111"/>
    <w:next w:val="NoList"/>
    <w:semiHidden/>
    <w:unhideWhenUsed/>
    <w:rsid w:val="00C16E65"/>
  </w:style>
  <w:style w:type="numbering" w:customStyle="1" w:styleId="2211111">
    <w:name w:val="목록 없음2211111"/>
    <w:next w:val="NoList"/>
    <w:semiHidden/>
    <w:rsid w:val="00C16E65"/>
  </w:style>
  <w:style w:type="numbering" w:customStyle="1" w:styleId="NoList4311111">
    <w:name w:val="No List4311111"/>
    <w:next w:val="NoList"/>
    <w:semiHidden/>
    <w:unhideWhenUsed/>
    <w:rsid w:val="00C16E65"/>
  </w:style>
  <w:style w:type="numbering" w:customStyle="1" w:styleId="NoList5311111">
    <w:name w:val="No List5311111"/>
    <w:next w:val="NoList"/>
    <w:semiHidden/>
    <w:rsid w:val="00C16E65"/>
  </w:style>
  <w:style w:type="numbering" w:customStyle="1" w:styleId="NoList6211111">
    <w:name w:val="No List6211111"/>
    <w:next w:val="NoList"/>
    <w:semiHidden/>
    <w:rsid w:val="00C16E65"/>
  </w:style>
  <w:style w:type="numbering" w:customStyle="1" w:styleId="NoList7211111">
    <w:name w:val="No List7211111"/>
    <w:next w:val="NoList"/>
    <w:semiHidden/>
    <w:rsid w:val="00C16E65"/>
  </w:style>
  <w:style w:type="numbering" w:customStyle="1" w:styleId="NoList11311111">
    <w:name w:val="No List11311111"/>
    <w:next w:val="NoList"/>
    <w:semiHidden/>
    <w:rsid w:val="00C16E65"/>
  </w:style>
  <w:style w:type="numbering" w:customStyle="1" w:styleId="NoList21211111">
    <w:name w:val="No List21211111"/>
    <w:next w:val="NoList"/>
    <w:semiHidden/>
    <w:rsid w:val="00C16E65"/>
  </w:style>
  <w:style w:type="numbering" w:customStyle="1" w:styleId="NoList8211111">
    <w:name w:val="No List8211111"/>
    <w:next w:val="NoList"/>
    <w:semiHidden/>
    <w:rsid w:val="00C16E65"/>
  </w:style>
  <w:style w:type="numbering" w:customStyle="1" w:styleId="NoList12211111">
    <w:name w:val="No List12211111"/>
    <w:next w:val="NoList"/>
    <w:semiHidden/>
    <w:rsid w:val="00C16E65"/>
  </w:style>
  <w:style w:type="numbering" w:customStyle="1" w:styleId="NoList22211111">
    <w:name w:val="No List22211111"/>
    <w:next w:val="NoList"/>
    <w:semiHidden/>
    <w:rsid w:val="00C16E65"/>
  </w:style>
  <w:style w:type="numbering" w:customStyle="1" w:styleId="NoList9211111">
    <w:name w:val="No List9211111"/>
    <w:next w:val="NoList"/>
    <w:semiHidden/>
    <w:rsid w:val="00C16E65"/>
  </w:style>
  <w:style w:type="numbering" w:customStyle="1" w:styleId="NoList13211111">
    <w:name w:val="No List13211111"/>
    <w:next w:val="NoList"/>
    <w:semiHidden/>
    <w:rsid w:val="00C16E65"/>
  </w:style>
  <w:style w:type="numbering" w:customStyle="1" w:styleId="NoList23211111">
    <w:name w:val="No List23211111"/>
    <w:next w:val="NoList"/>
    <w:semiHidden/>
    <w:rsid w:val="00C16E65"/>
  </w:style>
  <w:style w:type="numbering" w:customStyle="1" w:styleId="NoList10211111">
    <w:name w:val="No List10211111"/>
    <w:next w:val="NoList"/>
    <w:semiHidden/>
    <w:rsid w:val="00C16E65"/>
  </w:style>
  <w:style w:type="numbering" w:customStyle="1" w:styleId="NoList14211111">
    <w:name w:val="No List14211111"/>
    <w:next w:val="NoList"/>
    <w:semiHidden/>
    <w:rsid w:val="00C16E65"/>
  </w:style>
  <w:style w:type="numbering" w:customStyle="1" w:styleId="NoList24211111">
    <w:name w:val="No List24211111"/>
    <w:next w:val="NoList"/>
    <w:semiHidden/>
    <w:rsid w:val="00C16E65"/>
  </w:style>
  <w:style w:type="numbering" w:customStyle="1" w:styleId="NoList31211111">
    <w:name w:val="No List31211111"/>
    <w:next w:val="NoList"/>
    <w:semiHidden/>
    <w:rsid w:val="00C16E65"/>
  </w:style>
  <w:style w:type="numbering" w:customStyle="1" w:styleId="NoList41211111">
    <w:name w:val="No List41211111"/>
    <w:next w:val="NoList"/>
    <w:semiHidden/>
    <w:rsid w:val="00C16E65"/>
  </w:style>
  <w:style w:type="numbering" w:customStyle="1" w:styleId="NoList51211111">
    <w:name w:val="No List51211111"/>
    <w:next w:val="NoList"/>
    <w:semiHidden/>
    <w:rsid w:val="00C16E65"/>
  </w:style>
  <w:style w:type="numbering" w:customStyle="1" w:styleId="NoList15211111">
    <w:name w:val="No List15211111"/>
    <w:next w:val="NoList"/>
    <w:semiHidden/>
    <w:rsid w:val="00C16E65"/>
  </w:style>
  <w:style w:type="numbering" w:customStyle="1" w:styleId="NoList16211111">
    <w:name w:val="No List16211111"/>
    <w:next w:val="NoList"/>
    <w:semiHidden/>
    <w:rsid w:val="00C16E65"/>
  </w:style>
  <w:style w:type="numbering" w:customStyle="1" w:styleId="12111111">
    <w:name w:val="无列表1211111"/>
    <w:next w:val="NoList"/>
    <w:semiHidden/>
    <w:rsid w:val="00C16E65"/>
  </w:style>
  <w:style w:type="numbering" w:customStyle="1" w:styleId="NoList111211111">
    <w:name w:val="No List111211111"/>
    <w:next w:val="NoList"/>
    <w:semiHidden/>
    <w:rsid w:val="00C16E65"/>
  </w:style>
  <w:style w:type="numbering" w:customStyle="1" w:styleId="2111110">
    <w:name w:val="无列表211111"/>
    <w:next w:val="NoList"/>
    <w:uiPriority w:val="99"/>
    <w:semiHidden/>
    <w:unhideWhenUsed/>
    <w:rsid w:val="00C16E65"/>
  </w:style>
  <w:style w:type="numbering" w:customStyle="1" w:styleId="311111">
    <w:name w:val="无列表311111"/>
    <w:next w:val="NoList"/>
    <w:uiPriority w:val="99"/>
    <w:semiHidden/>
    <w:unhideWhenUsed/>
    <w:rsid w:val="00C16E65"/>
  </w:style>
  <w:style w:type="numbering" w:customStyle="1" w:styleId="NoList2011111">
    <w:name w:val="No List2011111"/>
    <w:next w:val="NoList"/>
    <w:semiHidden/>
    <w:rsid w:val="00C16E65"/>
  </w:style>
  <w:style w:type="numbering" w:customStyle="1" w:styleId="NoList2711111">
    <w:name w:val="No List2711111"/>
    <w:next w:val="NoList"/>
    <w:uiPriority w:val="99"/>
    <w:semiHidden/>
    <w:unhideWhenUsed/>
    <w:rsid w:val="00C16E65"/>
  </w:style>
  <w:style w:type="numbering" w:customStyle="1" w:styleId="NoList2811111">
    <w:name w:val="No List2811111"/>
    <w:next w:val="NoList"/>
    <w:uiPriority w:val="99"/>
    <w:semiHidden/>
    <w:unhideWhenUsed/>
    <w:rsid w:val="00C16E65"/>
  </w:style>
  <w:style w:type="numbering" w:customStyle="1" w:styleId="NoList601">
    <w:name w:val="No List601"/>
    <w:next w:val="NoList"/>
    <w:uiPriority w:val="99"/>
    <w:semiHidden/>
    <w:unhideWhenUsed/>
    <w:rsid w:val="00C16E65"/>
  </w:style>
  <w:style w:type="numbering" w:customStyle="1" w:styleId="NoList1401">
    <w:name w:val="No List1401"/>
    <w:next w:val="NoList"/>
    <w:semiHidden/>
    <w:unhideWhenUsed/>
    <w:rsid w:val="00C16E65"/>
  </w:style>
  <w:style w:type="numbering" w:customStyle="1" w:styleId="NoList11281">
    <w:name w:val="No List11281"/>
    <w:next w:val="NoList"/>
    <w:semiHidden/>
    <w:rsid w:val="00C16E65"/>
  </w:style>
  <w:style w:type="numbering" w:customStyle="1" w:styleId="NoList2401">
    <w:name w:val="No List2401"/>
    <w:next w:val="NoList"/>
    <w:semiHidden/>
    <w:rsid w:val="00C16E65"/>
  </w:style>
  <w:style w:type="numbering" w:customStyle="1" w:styleId="NoList3281">
    <w:name w:val="No List3281"/>
    <w:next w:val="NoList"/>
    <w:semiHidden/>
    <w:unhideWhenUsed/>
    <w:rsid w:val="00C16E65"/>
  </w:style>
  <w:style w:type="numbering" w:customStyle="1" w:styleId="11010">
    <w:name w:val="목록 없음1101"/>
    <w:next w:val="NoList"/>
    <w:semiHidden/>
    <w:unhideWhenUsed/>
    <w:rsid w:val="00C16E65"/>
  </w:style>
  <w:style w:type="numbering" w:customStyle="1" w:styleId="2101">
    <w:name w:val="목록 없음2101"/>
    <w:next w:val="NoList"/>
    <w:semiHidden/>
    <w:rsid w:val="00C16E65"/>
  </w:style>
  <w:style w:type="numbering" w:customStyle="1" w:styleId="NoList4201">
    <w:name w:val="No List4201"/>
    <w:next w:val="NoList"/>
    <w:semiHidden/>
    <w:unhideWhenUsed/>
    <w:rsid w:val="00C16E65"/>
  </w:style>
  <w:style w:type="numbering" w:customStyle="1" w:styleId="NoList5201">
    <w:name w:val="No List5201"/>
    <w:next w:val="NoList"/>
    <w:semiHidden/>
    <w:rsid w:val="00C16E65"/>
  </w:style>
  <w:style w:type="numbering" w:customStyle="1" w:styleId="NoList6101">
    <w:name w:val="No List6101"/>
    <w:next w:val="NoList"/>
    <w:semiHidden/>
    <w:rsid w:val="00C16E65"/>
  </w:style>
  <w:style w:type="numbering" w:customStyle="1" w:styleId="NoList7101">
    <w:name w:val="No List7101"/>
    <w:next w:val="NoList"/>
    <w:semiHidden/>
    <w:rsid w:val="00C16E65"/>
  </w:style>
  <w:style w:type="numbering" w:customStyle="1" w:styleId="NoList21201">
    <w:name w:val="No List21201"/>
    <w:next w:val="NoList"/>
    <w:semiHidden/>
    <w:rsid w:val="00C16E65"/>
  </w:style>
  <w:style w:type="numbering" w:customStyle="1" w:styleId="NoList8101">
    <w:name w:val="No List8101"/>
    <w:next w:val="NoList"/>
    <w:semiHidden/>
    <w:rsid w:val="00C16E65"/>
  </w:style>
  <w:style w:type="numbering" w:customStyle="1" w:styleId="NoList12191">
    <w:name w:val="No List12191"/>
    <w:next w:val="NoList"/>
    <w:semiHidden/>
    <w:rsid w:val="00C16E65"/>
  </w:style>
  <w:style w:type="numbering" w:customStyle="1" w:styleId="NoList22181">
    <w:name w:val="No List22181"/>
    <w:next w:val="NoList"/>
    <w:semiHidden/>
    <w:rsid w:val="00C16E65"/>
  </w:style>
  <w:style w:type="numbering" w:customStyle="1" w:styleId="NoList9101">
    <w:name w:val="No List9101"/>
    <w:next w:val="NoList"/>
    <w:semiHidden/>
    <w:rsid w:val="00C16E65"/>
  </w:style>
  <w:style w:type="numbering" w:customStyle="1" w:styleId="NoList13101">
    <w:name w:val="No List13101"/>
    <w:next w:val="NoList"/>
    <w:semiHidden/>
    <w:rsid w:val="00C16E65"/>
  </w:style>
  <w:style w:type="numbering" w:customStyle="1" w:styleId="NoList23101">
    <w:name w:val="No List23101"/>
    <w:next w:val="NoList"/>
    <w:semiHidden/>
    <w:rsid w:val="00C16E65"/>
  </w:style>
  <w:style w:type="numbering" w:customStyle="1" w:styleId="NoList10101">
    <w:name w:val="No List10101"/>
    <w:next w:val="NoList"/>
    <w:semiHidden/>
    <w:rsid w:val="00C16E65"/>
  </w:style>
  <w:style w:type="numbering" w:customStyle="1" w:styleId="NoList14101">
    <w:name w:val="No List14101"/>
    <w:next w:val="NoList"/>
    <w:semiHidden/>
    <w:rsid w:val="00C16E65"/>
  </w:style>
  <w:style w:type="numbering" w:customStyle="1" w:styleId="NoList24101">
    <w:name w:val="No List24101"/>
    <w:next w:val="NoList"/>
    <w:semiHidden/>
    <w:rsid w:val="00C16E65"/>
  </w:style>
  <w:style w:type="numbering" w:customStyle="1" w:styleId="NoList31181">
    <w:name w:val="No List31181"/>
    <w:next w:val="NoList"/>
    <w:semiHidden/>
    <w:rsid w:val="00C16E65"/>
  </w:style>
  <w:style w:type="numbering" w:customStyle="1" w:styleId="NoList41181">
    <w:name w:val="No List41181"/>
    <w:next w:val="NoList"/>
    <w:semiHidden/>
    <w:rsid w:val="00C16E65"/>
  </w:style>
  <w:style w:type="numbering" w:customStyle="1" w:styleId="NoList51101">
    <w:name w:val="No List51101"/>
    <w:next w:val="NoList"/>
    <w:semiHidden/>
    <w:rsid w:val="00C16E65"/>
  </w:style>
  <w:style w:type="numbering" w:customStyle="1" w:styleId="NoList15101">
    <w:name w:val="No List15101"/>
    <w:next w:val="NoList"/>
    <w:semiHidden/>
    <w:rsid w:val="00C16E65"/>
  </w:style>
  <w:style w:type="numbering" w:customStyle="1" w:styleId="NoList16101">
    <w:name w:val="No List16101"/>
    <w:next w:val="NoList"/>
    <w:semiHidden/>
    <w:rsid w:val="00C16E65"/>
  </w:style>
  <w:style w:type="numbering" w:customStyle="1" w:styleId="11011">
    <w:name w:val="无列表1101"/>
    <w:next w:val="NoList"/>
    <w:semiHidden/>
    <w:rsid w:val="00C16E65"/>
  </w:style>
  <w:style w:type="numbering" w:customStyle="1" w:styleId="NoList111191">
    <w:name w:val="No List111191"/>
    <w:next w:val="NoList"/>
    <w:semiHidden/>
    <w:rsid w:val="00C16E65"/>
  </w:style>
  <w:style w:type="numbering" w:customStyle="1" w:styleId="NoList1781">
    <w:name w:val="No List1781"/>
    <w:next w:val="NoList"/>
    <w:uiPriority w:val="99"/>
    <w:semiHidden/>
    <w:unhideWhenUsed/>
    <w:rsid w:val="00C16E65"/>
  </w:style>
  <w:style w:type="numbering" w:customStyle="1" w:styleId="NoList1881">
    <w:name w:val="No List1881"/>
    <w:next w:val="NoList"/>
    <w:uiPriority w:val="99"/>
    <w:semiHidden/>
    <w:rsid w:val="00C16E65"/>
  </w:style>
  <w:style w:type="numbering" w:customStyle="1" w:styleId="NoList2581">
    <w:name w:val="No List2581"/>
    <w:next w:val="NoList"/>
    <w:semiHidden/>
    <w:rsid w:val="00C16E65"/>
  </w:style>
  <w:style w:type="numbering" w:customStyle="1" w:styleId="NoList3291">
    <w:name w:val="No List3291"/>
    <w:next w:val="NoList"/>
    <w:semiHidden/>
    <w:unhideWhenUsed/>
    <w:rsid w:val="00C16E65"/>
  </w:style>
  <w:style w:type="numbering" w:customStyle="1" w:styleId="1181">
    <w:name w:val="목록 없음1181"/>
    <w:next w:val="NoList"/>
    <w:semiHidden/>
    <w:unhideWhenUsed/>
    <w:rsid w:val="00C16E65"/>
  </w:style>
  <w:style w:type="numbering" w:customStyle="1" w:styleId="2181">
    <w:name w:val="목록 없음2181"/>
    <w:next w:val="NoList"/>
    <w:semiHidden/>
    <w:rsid w:val="00C16E65"/>
  </w:style>
  <w:style w:type="numbering" w:customStyle="1" w:styleId="NoList4281">
    <w:name w:val="No List4281"/>
    <w:next w:val="NoList"/>
    <w:semiHidden/>
    <w:unhideWhenUsed/>
    <w:rsid w:val="00C16E65"/>
  </w:style>
  <w:style w:type="numbering" w:customStyle="1" w:styleId="NoList5281">
    <w:name w:val="No List5281"/>
    <w:next w:val="NoList"/>
    <w:semiHidden/>
    <w:rsid w:val="00C16E65"/>
  </w:style>
  <w:style w:type="numbering" w:customStyle="1" w:styleId="NoList6181">
    <w:name w:val="No List6181"/>
    <w:next w:val="NoList"/>
    <w:semiHidden/>
    <w:rsid w:val="00C16E65"/>
  </w:style>
  <w:style w:type="numbering" w:customStyle="1" w:styleId="NoList7181">
    <w:name w:val="No List7181"/>
    <w:next w:val="NoList"/>
    <w:semiHidden/>
    <w:rsid w:val="00C16E65"/>
  </w:style>
  <w:style w:type="numbering" w:customStyle="1" w:styleId="NoList11291">
    <w:name w:val="No List11291"/>
    <w:next w:val="NoList"/>
    <w:semiHidden/>
    <w:rsid w:val="00C16E65"/>
  </w:style>
  <w:style w:type="numbering" w:customStyle="1" w:styleId="NoList211101">
    <w:name w:val="No List211101"/>
    <w:next w:val="NoList"/>
    <w:semiHidden/>
    <w:rsid w:val="00C16E65"/>
  </w:style>
  <w:style w:type="numbering" w:customStyle="1" w:styleId="NoList8181">
    <w:name w:val="No List8181"/>
    <w:next w:val="NoList"/>
    <w:semiHidden/>
    <w:rsid w:val="00C16E65"/>
  </w:style>
  <w:style w:type="numbering" w:customStyle="1" w:styleId="NoList121101">
    <w:name w:val="No List121101"/>
    <w:next w:val="NoList"/>
    <w:semiHidden/>
    <w:rsid w:val="00C16E65"/>
  </w:style>
  <w:style w:type="numbering" w:customStyle="1" w:styleId="NoList22191">
    <w:name w:val="No List22191"/>
    <w:next w:val="NoList"/>
    <w:semiHidden/>
    <w:rsid w:val="00C16E65"/>
  </w:style>
  <w:style w:type="numbering" w:customStyle="1" w:styleId="NoList9181">
    <w:name w:val="No List9181"/>
    <w:next w:val="NoList"/>
    <w:semiHidden/>
    <w:rsid w:val="00C16E65"/>
  </w:style>
  <w:style w:type="numbering" w:customStyle="1" w:styleId="NoList13181">
    <w:name w:val="No List13181"/>
    <w:next w:val="NoList"/>
    <w:semiHidden/>
    <w:rsid w:val="00C16E65"/>
  </w:style>
  <w:style w:type="numbering" w:customStyle="1" w:styleId="NoList23181">
    <w:name w:val="No List23181"/>
    <w:next w:val="NoList"/>
    <w:semiHidden/>
    <w:rsid w:val="00C16E65"/>
  </w:style>
  <w:style w:type="numbering" w:customStyle="1" w:styleId="NoList10181">
    <w:name w:val="No List10181"/>
    <w:next w:val="NoList"/>
    <w:semiHidden/>
    <w:rsid w:val="00C16E65"/>
  </w:style>
  <w:style w:type="numbering" w:customStyle="1" w:styleId="NoList14181">
    <w:name w:val="No List14181"/>
    <w:next w:val="NoList"/>
    <w:semiHidden/>
    <w:rsid w:val="00C16E65"/>
  </w:style>
  <w:style w:type="numbering" w:customStyle="1" w:styleId="NoList24181">
    <w:name w:val="No List24181"/>
    <w:next w:val="NoList"/>
    <w:semiHidden/>
    <w:rsid w:val="00C16E65"/>
  </w:style>
  <w:style w:type="numbering" w:customStyle="1" w:styleId="NoList31191">
    <w:name w:val="No List31191"/>
    <w:next w:val="NoList"/>
    <w:semiHidden/>
    <w:rsid w:val="00C16E65"/>
  </w:style>
  <w:style w:type="numbering" w:customStyle="1" w:styleId="NoList41191">
    <w:name w:val="No List41191"/>
    <w:next w:val="NoList"/>
    <w:semiHidden/>
    <w:rsid w:val="00C16E65"/>
  </w:style>
  <w:style w:type="numbering" w:customStyle="1" w:styleId="NoList51181">
    <w:name w:val="No List51181"/>
    <w:next w:val="NoList"/>
    <w:semiHidden/>
    <w:rsid w:val="00C16E65"/>
  </w:style>
  <w:style w:type="numbering" w:customStyle="1" w:styleId="NoList15181">
    <w:name w:val="No List15181"/>
    <w:next w:val="NoList"/>
    <w:semiHidden/>
    <w:rsid w:val="00C16E65"/>
  </w:style>
  <w:style w:type="numbering" w:customStyle="1" w:styleId="NoList16181">
    <w:name w:val="No List16181"/>
    <w:next w:val="NoList"/>
    <w:semiHidden/>
    <w:rsid w:val="00C16E65"/>
  </w:style>
  <w:style w:type="numbering" w:customStyle="1" w:styleId="11810">
    <w:name w:val="无列表1181"/>
    <w:next w:val="NoList"/>
    <w:semiHidden/>
    <w:rsid w:val="00C16E65"/>
  </w:style>
  <w:style w:type="numbering" w:customStyle="1" w:styleId="NoList1111101">
    <w:name w:val="No List1111101"/>
    <w:next w:val="NoList"/>
    <w:semiHidden/>
    <w:rsid w:val="00C16E65"/>
  </w:style>
  <w:style w:type="numbering" w:customStyle="1" w:styleId="NoList1981">
    <w:name w:val="No List1981"/>
    <w:next w:val="NoList"/>
    <w:uiPriority w:val="99"/>
    <w:semiHidden/>
    <w:unhideWhenUsed/>
    <w:rsid w:val="00C16E65"/>
  </w:style>
  <w:style w:type="numbering" w:customStyle="1" w:styleId="NoList11081">
    <w:name w:val="No List11081"/>
    <w:next w:val="NoList"/>
    <w:uiPriority w:val="99"/>
    <w:semiHidden/>
    <w:rsid w:val="00C16E65"/>
  </w:style>
  <w:style w:type="numbering" w:customStyle="1" w:styleId="NoList2681">
    <w:name w:val="No List2681"/>
    <w:next w:val="NoList"/>
    <w:semiHidden/>
    <w:rsid w:val="00C16E65"/>
  </w:style>
  <w:style w:type="numbering" w:customStyle="1" w:styleId="NoList3381">
    <w:name w:val="No List3381"/>
    <w:next w:val="NoList"/>
    <w:semiHidden/>
    <w:unhideWhenUsed/>
    <w:rsid w:val="00C16E65"/>
  </w:style>
  <w:style w:type="numbering" w:customStyle="1" w:styleId="1281">
    <w:name w:val="목록 없음1281"/>
    <w:next w:val="NoList"/>
    <w:semiHidden/>
    <w:unhideWhenUsed/>
    <w:rsid w:val="00C16E65"/>
  </w:style>
  <w:style w:type="numbering" w:customStyle="1" w:styleId="2281">
    <w:name w:val="목록 없음2281"/>
    <w:next w:val="NoList"/>
    <w:semiHidden/>
    <w:rsid w:val="00C16E65"/>
  </w:style>
  <w:style w:type="numbering" w:customStyle="1" w:styleId="NoList4381">
    <w:name w:val="No List4381"/>
    <w:next w:val="NoList"/>
    <w:semiHidden/>
    <w:unhideWhenUsed/>
    <w:rsid w:val="00C16E65"/>
  </w:style>
  <w:style w:type="numbering" w:customStyle="1" w:styleId="NoList5381">
    <w:name w:val="No List5381"/>
    <w:next w:val="NoList"/>
    <w:semiHidden/>
    <w:rsid w:val="00C16E65"/>
  </w:style>
  <w:style w:type="numbering" w:customStyle="1" w:styleId="NoList6281">
    <w:name w:val="No List6281"/>
    <w:next w:val="NoList"/>
    <w:semiHidden/>
    <w:rsid w:val="00C16E65"/>
  </w:style>
  <w:style w:type="numbering" w:customStyle="1" w:styleId="NoList7281">
    <w:name w:val="No List7281"/>
    <w:next w:val="NoList"/>
    <w:semiHidden/>
    <w:rsid w:val="00C16E65"/>
  </w:style>
  <w:style w:type="numbering" w:customStyle="1" w:styleId="NoList11381">
    <w:name w:val="No List11381"/>
    <w:next w:val="NoList"/>
    <w:semiHidden/>
    <w:rsid w:val="00C16E65"/>
  </w:style>
  <w:style w:type="numbering" w:customStyle="1" w:styleId="NoList21281">
    <w:name w:val="No List21281"/>
    <w:next w:val="NoList"/>
    <w:semiHidden/>
    <w:rsid w:val="00C16E65"/>
  </w:style>
  <w:style w:type="numbering" w:customStyle="1" w:styleId="NoList8281">
    <w:name w:val="No List8281"/>
    <w:next w:val="NoList"/>
    <w:semiHidden/>
    <w:rsid w:val="00C16E65"/>
  </w:style>
  <w:style w:type="numbering" w:customStyle="1" w:styleId="NoList12281">
    <w:name w:val="No List12281"/>
    <w:next w:val="NoList"/>
    <w:semiHidden/>
    <w:rsid w:val="00C16E65"/>
  </w:style>
  <w:style w:type="numbering" w:customStyle="1" w:styleId="NoList22281">
    <w:name w:val="No List22281"/>
    <w:next w:val="NoList"/>
    <w:semiHidden/>
    <w:rsid w:val="00C16E65"/>
  </w:style>
  <w:style w:type="numbering" w:customStyle="1" w:styleId="NoList9281">
    <w:name w:val="No List9281"/>
    <w:next w:val="NoList"/>
    <w:semiHidden/>
    <w:rsid w:val="00C16E65"/>
  </w:style>
  <w:style w:type="numbering" w:customStyle="1" w:styleId="NoList13281">
    <w:name w:val="No List13281"/>
    <w:next w:val="NoList"/>
    <w:semiHidden/>
    <w:rsid w:val="00C16E65"/>
  </w:style>
  <w:style w:type="numbering" w:customStyle="1" w:styleId="NoList23281">
    <w:name w:val="No List23281"/>
    <w:next w:val="NoList"/>
    <w:semiHidden/>
    <w:rsid w:val="00C16E65"/>
  </w:style>
  <w:style w:type="numbering" w:customStyle="1" w:styleId="NoList10281">
    <w:name w:val="No List10281"/>
    <w:next w:val="NoList"/>
    <w:semiHidden/>
    <w:rsid w:val="00C16E65"/>
  </w:style>
  <w:style w:type="numbering" w:customStyle="1" w:styleId="NoList14281">
    <w:name w:val="No List14281"/>
    <w:next w:val="NoList"/>
    <w:semiHidden/>
    <w:rsid w:val="00C16E65"/>
  </w:style>
  <w:style w:type="numbering" w:customStyle="1" w:styleId="NoList24281">
    <w:name w:val="No List24281"/>
    <w:next w:val="NoList"/>
    <w:semiHidden/>
    <w:rsid w:val="00C16E65"/>
  </w:style>
  <w:style w:type="numbering" w:customStyle="1" w:styleId="NoList31281">
    <w:name w:val="No List31281"/>
    <w:next w:val="NoList"/>
    <w:semiHidden/>
    <w:rsid w:val="00C16E65"/>
  </w:style>
  <w:style w:type="numbering" w:customStyle="1" w:styleId="NoList41281">
    <w:name w:val="No List41281"/>
    <w:next w:val="NoList"/>
    <w:semiHidden/>
    <w:rsid w:val="00C16E65"/>
  </w:style>
  <w:style w:type="numbering" w:customStyle="1" w:styleId="NoList51281">
    <w:name w:val="No List51281"/>
    <w:next w:val="NoList"/>
    <w:semiHidden/>
    <w:rsid w:val="00C16E65"/>
  </w:style>
  <w:style w:type="numbering" w:customStyle="1" w:styleId="NoList15281">
    <w:name w:val="No List15281"/>
    <w:next w:val="NoList"/>
    <w:semiHidden/>
    <w:rsid w:val="00C16E65"/>
  </w:style>
  <w:style w:type="numbering" w:customStyle="1" w:styleId="NoList16281">
    <w:name w:val="No List16281"/>
    <w:next w:val="NoList"/>
    <w:semiHidden/>
    <w:rsid w:val="00C16E65"/>
  </w:style>
  <w:style w:type="numbering" w:customStyle="1" w:styleId="12810">
    <w:name w:val="无列表1281"/>
    <w:next w:val="NoList"/>
    <w:semiHidden/>
    <w:rsid w:val="00C16E65"/>
  </w:style>
  <w:style w:type="numbering" w:customStyle="1" w:styleId="NoList111281">
    <w:name w:val="No List111281"/>
    <w:next w:val="NoList"/>
    <w:semiHidden/>
    <w:rsid w:val="00C16E65"/>
  </w:style>
  <w:style w:type="numbering" w:customStyle="1" w:styleId="2811">
    <w:name w:val="无列表281"/>
    <w:next w:val="NoList"/>
    <w:uiPriority w:val="99"/>
    <w:semiHidden/>
    <w:unhideWhenUsed/>
    <w:rsid w:val="00C16E65"/>
  </w:style>
  <w:style w:type="numbering" w:customStyle="1" w:styleId="381">
    <w:name w:val="无列表381"/>
    <w:next w:val="NoList"/>
    <w:uiPriority w:val="99"/>
    <w:semiHidden/>
    <w:unhideWhenUsed/>
    <w:rsid w:val="00C16E65"/>
  </w:style>
  <w:style w:type="numbering" w:customStyle="1" w:styleId="NoList2081">
    <w:name w:val="No List2081"/>
    <w:next w:val="NoList"/>
    <w:semiHidden/>
    <w:rsid w:val="00C16E65"/>
  </w:style>
  <w:style w:type="numbering" w:customStyle="1" w:styleId="NoList2781">
    <w:name w:val="No List2781"/>
    <w:next w:val="NoList"/>
    <w:uiPriority w:val="99"/>
    <w:semiHidden/>
    <w:unhideWhenUsed/>
    <w:rsid w:val="00C16E65"/>
  </w:style>
  <w:style w:type="numbering" w:customStyle="1" w:styleId="NoList2881">
    <w:name w:val="No List2881"/>
    <w:next w:val="NoList"/>
    <w:uiPriority w:val="99"/>
    <w:semiHidden/>
    <w:unhideWhenUsed/>
    <w:rsid w:val="00C16E65"/>
  </w:style>
  <w:style w:type="table" w:customStyle="1" w:styleId="TableGrid50">
    <w:name w:val="Table Grid50"/>
    <w:basedOn w:val="TableNormal"/>
    <w:next w:val="TableGrid"/>
    <w:rsid w:val="00C16E65"/>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C16E65"/>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C16E65"/>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C16E65"/>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C16E65"/>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rsid w:val="00C16E6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16E6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TableNormal"/>
    <w:rsid w:val="00C16E6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16E6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C16E6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C16E65"/>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12934133">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81498500">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12923849">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799611932">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2864886">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66802609">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18206655">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594819583">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489915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2809385">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hyperlink" Target="https://nistgov-my.sharepoint.com/personal/jdk3_nist_gov/Documents/dev/null" TargetMode="Externa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yperlink" Target="https://nistgov-my.sharepoint.com/personal/jdk3_nist_gov/Documents/dev/null" TargetMode="Externa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931</TotalTime>
  <Pages>1</Pages>
  <Words>183786</Words>
  <Characters>1047583</Characters>
  <Application>Microsoft Office Word</Application>
  <DocSecurity>0</DocSecurity>
  <Lines>8729</Lines>
  <Paragraphs>2457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1228912</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3271</cp:lastModifiedBy>
  <cp:revision>78</cp:revision>
  <cp:lastPrinted>2019-02-25T15:05:00Z</cp:lastPrinted>
  <dcterms:created xsi:type="dcterms:W3CDTF">2023-03-30T10:33:00Z</dcterms:created>
  <dcterms:modified xsi:type="dcterms:W3CDTF">2024-07-09T16:10:00Z</dcterms:modified>
</cp:coreProperties>
</file>