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4CD850" w14:textId="77777777" w:rsidTr="005E4BB2">
        <w:tc>
          <w:tcPr>
            <w:tcW w:w="10423" w:type="dxa"/>
            <w:gridSpan w:val="2"/>
            <w:shd w:val="clear" w:color="auto" w:fill="auto"/>
          </w:tcPr>
          <w:p w14:paraId="679989EB" w14:textId="6F3B7699"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Pr>
                <w:noProof w:val="0"/>
              </w:rPr>
              <w:t>6</w:t>
            </w:r>
            <w:r w:rsidRPr="00816C4A">
              <w:rPr>
                <w:noProof w:val="0"/>
              </w:rPr>
              <w:t>.</w:t>
            </w:r>
            <w:r w:rsidR="00350256">
              <w:rPr>
                <w:noProof w:val="0"/>
              </w:rPr>
              <w:t>9</w:t>
            </w:r>
            <w:r w:rsidRPr="00816C4A">
              <w:rPr>
                <w:noProof w:val="0"/>
              </w:rPr>
              <w:t xml:space="preserve">.0 </w:t>
            </w:r>
            <w:r w:rsidRPr="00816C4A">
              <w:rPr>
                <w:noProof w:val="0"/>
                <w:sz w:val="32"/>
              </w:rPr>
              <w:t>(20</w:t>
            </w:r>
            <w:r>
              <w:rPr>
                <w:noProof w:val="0"/>
                <w:sz w:val="32"/>
              </w:rPr>
              <w:t>2</w:t>
            </w:r>
            <w:r w:rsidR="00350256">
              <w:rPr>
                <w:noProof w:val="0"/>
                <w:sz w:val="32"/>
              </w:rPr>
              <w:t>4</w:t>
            </w:r>
            <w:r w:rsidRPr="00816C4A">
              <w:rPr>
                <w:noProof w:val="0"/>
                <w:sz w:val="32"/>
              </w:rPr>
              <w:t>-</w:t>
            </w:r>
            <w:r w:rsidR="00A25750">
              <w:rPr>
                <w:noProof w:val="0"/>
                <w:sz w:val="32"/>
              </w:rPr>
              <w:t>03</w:t>
            </w:r>
            <w:r w:rsidRPr="00816C4A">
              <w:rPr>
                <w:noProof w:val="0"/>
                <w:sz w:val="32"/>
              </w:rPr>
              <w:t>)</w:t>
            </w:r>
          </w:p>
        </w:tc>
      </w:tr>
      <w:tr w:rsidR="004F0988" w14:paraId="044C3037" w14:textId="77777777" w:rsidTr="005E4BB2">
        <w:trPr>
          <w:trHeight w:hRule="exact" w:val="1134"/>
        </w:trPr>
        <w:tc>
          <w:tcPr>
            <w:tcW w:w="10423" w:type="dxa"/>
            <w:gridSpan w:val="2"/>
            <w:shd w:val="clear" w:color="auto" w:fill="auto"/>
          </w:tcPr>
          <w:p w14:paraId="071323AC"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199CE8D2" w14:textId="77777777" w:rsidTr="005E4BB2">
        <w:trPr>
          <w:trHeight w:hRule="exact" w:val="3686"/>
        </w:trPr>
        <w:tc>
          <w:tcPr>
            <w:tcW w:w="10423" w:type="dxa"/>
            <w:gridSpan w:val="2"/>
            <w:shd w:val="clear" w:color="auto" w:fill="auto"/>
          </w:tcPr>
          <w:p w14:paraId="79E26054" w14:textId="77777777" w:rsidR="004F0988" w:rsidRPr="004D3578" w:rsidRDefault="004F0988" w:rsidP="00133525">
            <w:pPr>
              <w:pStyle w:val="ZT"/>
              <w:framePr w:wrap="auto" w:hAnchor="text" w:yAlign="inline"/>
            </w:pPr>
            <w:r w:rsidRPr="004D3578">
              <w:t>3rd Generation Partnership Project;</w:t>
            </w:r>
          </w:p>
          <w:p w14:paraId="7C96791D" w14:textId="77777777" w:rsidR="00E86E7B" w:rsidRPr="00816C4A" w:rsidRDefault="00E86E7B" w:rsidP="00E86E7B">
            <w:pPr>
              <w:pStyle w:val="ZT"/>
              <w:framePr w:wrap="auto" w:hAnchor="text" w:yAlign="inline"/>
            </w:pPr>
            <w:r w:rsidRPr="00816C4A">
              <w:t>Technical Specification Group Core Network and Terminals;</w:t>
            </w:r>
          </w:p>
          <w:p w14:paraId="33B13E74" w14:textId="089D89DC"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31B5B7CA" w14:textId="77777777" w:rsidR="00E86E7B" w:rsidRPr="00816C4A" w:rsidRDefault="00E86E7B" w:rsidP="00E86E7B">
            <w:pPr>
              <w:pStyle w:val="ZT"/>
              <w:framePr w:wrap="auto" w:hAnchor="text" w:yAlign="inline"/>
            </w:pPr>
            <w:r w:rsidRPr="00816C4A">
              <w:t>(</w:t>
            </w:r>
            <w:r w:rsidRPr="00816C4A">
              <w:rPr>
                <w:rStyle w:val="ZGSM"/>
              </w:rPr>
              <w:t>Release 1</w:t>
            </w:r>
            <w:r>
              <w:rPr>
                <w:rStyle w:val="ZGSM"/>
              </w:rPr>
              <w:t>6</w:t>
            </w:r>
            <w:r w:rsidRPr="00816C4A">
              <w:t>)</w:t>
            </w:r>
          </w:p>
          <w:p w14:paraId="23589D72" w14:textId="77777777" w:rsidR="004F0988" w:rsidRPr="00133525" w:rsidRDefault="004F0988" w:rsidP="00133525">
            <w:pPr>
              <w:pStyle w:val="ZT"/>
              <w:framePr w:wrap="auto" w:hAnchor="text" w:yAlign="inline"/>
              <w:rPr>
                <w:i/>
                <w:sz w:val="28"/>
              </w:rPr>
            </w:pPr>
          </w:p>
        </w:tc>
      </w:tr>
      <w:tr w:rsidR="00BF128E" w14:paraId="16313F6F" w14:textId="77777777" w:rsidTr="005E4BB2">
        <w:tc>
          <w:tcPr>
            <w:tcW w:w="10423" w:type="dxa"/>
            <w:gridSpan w:val="2"/>
            <w:shd w:val="clear" w:color="auto" w:fill="auto"/>
          </w:tcPr>
          <w:p w14:paraId="339C81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E1AE87" w14:textId="77777777" w:rsidTr="005E4BB2">
        <w:trPr>
          <w:trHeight w:hRule="exact" w:val="1531"/>
        </w:trPr>
        <w:tc>
          <w:tcPr>
            <w:tcW w:w="4883" w:type="dxa"/>
            <w:shd w:val="clear" w:color="auto" w:fill="auto"/>
          </w:tcPr>
          <w:p w14:paraId="7A5B5319" w14:textId="77777777" w:rsidR="00D57972" w:rsidRDefault="00000000">
            <w:r>
              <w:rPr>
                <w:i/>
              </w:rPr>
              <w:pict w14:anchorId="3366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65pt">
                  <v:imagedata r:id="rId9" o:title="5G-logo_175px"/>
                </v:shape>
              </w:pict>
            </w:r>
          </w:p>
        </w:tc>
        <w:tc>
          <w:tcPr>
            <w:tcW w:w="5540" w:type="dxa"/>
            <w:shd w:val="clear" w:color="auto" w:fill="auto"/>
          </w:tcPr>
          <w:p w14:paraId="1C8FD4C1" w14:textId="77777777" w:rsidR="00D57972" w:rsidRDefault="00000000" w:rsidP="00133525">
            <w:pPr>
              <w:jc w:val="right"/>
            </w:pPr>
            <w:bookmarkStart w:id="2" w:name="logos"/>
            <w:r>
              <w:pict w14:anchorId="7653F799">
                <v:shape id="_x0000_i1026" type="#_x0000_t75" style="width:129.5pt;height:1in">
                  <v:imagedata r:id="rId10" o:title="3GPP-logo_web"/>
                </v:shape>
              </w:pict>
            </w:r>
            <w:bookmarkEnd w:id="2"/>
          </w:p>
        </w:tc>
      </w:tr>
      <w:tr w:rsidR="00C074DD" w14:paraId="7595DD77" w14:textId="77777777" w:rsidTr="005E4BB2">
        <w:trPr>
          <w:trHeight w:hRule="exact" w:val="5783"/>
        </w:trPr>
        <w:tc>
          <w:tcPr>
            <w:tcW w:w="10423" w:type="dxa"/>
            <w:gridSpan w:val="2"/>
            <w:shd w:val="clear" w:color="auto" w:fill="auto"/>
          </w:tcPr>
          <w:p w14:paraId="70F156A5" w14:textId="77777777" w:rsidR="00C074DD" w:rsidRPr="00C074DD" w:rsidRDefault="00C074DD" w:rsidP="00E86E7B"/>
        </w:tc>
      </w:tr>
      <w:tr w:rsidR="00C074DD" w14:paraId="3FA202A3" w14:textId="77777777" w:rsidTr="005E4BB2">
        <w:trPr>
          <w:cantSplit/>
          <w:trHeight w:hRule="exact" w:val="964"/>
        </w:trPr>
        <w:tc>
          <w:tcPr>
            <w:tcW w:w="10423" w:type="dxa"/>
            <w:gridSpan w:val="2"/>
            <w:shd w:val="clear" w:color="auto" w:fill="auto"/>
          </w:tcPr>
          <w:p w14:paraId="115E233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37A51CB" w14:textId="77777777" w:rsidR="00C074DD" w:rsidRPr="004D3578" w:rsidRDefault="00C074DD" w:rsidP="00C074DD">
            <w:pPr>
              <w:pStyle w:val="ZV"/>
              <w:framePr w:w="0" w:wrap="auto" w:vAnchor="margin" w:hAnchor="text" w:yAlign="inline"/>
            </w:pPr>
          </w:p>
          <w:p w14:paraId="66A0BDE6" w14:textId="77777777" w:rsidR="00C074DD" w:rsidRPr="00133525" w:rsidRDefault="00C074DD" w:rsidP="00C074DD">
            <w:pPr>
              <w:rPr>
                <w:sz w:val="16"/>
              </w:rPr>
            </w:pPr>
          </w:p>
        </w:tc>
      </w:tr>
      <w:bookmarkEnd w:id="0"/>
    </w:tbl>
    <w:p w14:paraId="454BF823" w14:textId="77777777" w:rsidR="00080512" w:rsidRPr="004D3578" w:rsidRDefault="00080512">
      <w:pPr>
        <w:sectPr w:rsidR="00080512" w:rsidRPr="004D3578" w:rsidSect="006B6E3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FF7DE1" w14:textId="77777777" w:rsidTr="00133525">
        <w:trPr>
          <w:trHeight w:hRule="exact" w:val="5670"/>
        </w:trPr>
        <w:tc>
          <w:tcPr>
            <w:tcW w:w="10423" w:type="dxa"/>
            <w:shd w:val="clear" w:color="auto" w:fill="auto"/>
          </w:tcPr>
          <w:p w14:paraId="0E7B3727" w14:textId="77777777" w:rsidR="00E16509" w:rsidRDefault="00E16509" w:rsidP="00E16509">
            <w:pPr>
              <w:pStyle w:val="Guidance"/>
            </w:pPr>
            <w:bookmarkStart w:id="4" w:name="page2"/>
          </w:p>
        </w:tc>
      </w:tr>
      <w:tr w:rsidR="00E16509" w14:paraId="279D4E64" w14:textId="77777777" w:rsidTr="00C074DD">
        <w:trPr>
          <w:trHeight w:hRule="exact" w:val="5387"/>
        </w:trPr>
        <w:tc>
          <w:tcPr>
            <w:tcW w:w="10423" w:type="dxa"/>
            <w:shd w:val="clear" w:color="auto" w:fill="auto"/>
          </w:tcPr>
          <w:p w14:paraId="0F8CE8B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BC9B038" w14:textId="77777777" w:rsidR="00E16509" w:rsidRPr="004D3578" w:rsidRDefault="00E16509" w:rsidP="00133525">
            <w:pPr>
              <w:pStyle w:val="FP"/>
              <w:pBdr>
                <w:bottom w:val="single" w:sz="6" w:space="1" w:color="auto"/>
              </w:pBdr>
              <w:ind w:left="2835" w:right="2835"/>
              <w:jc w:val="center"/>
            </w:pPr>
            <w:r w:rsidRPr="004D3578">
              <w:t>Postal address</w:t>
            </w:r>
          </w:p>
          <w:p w14:paraId="737A1D19" w14:textId="77777777" w:rsidR="00E16509" w:rsidRPr="00133525" w:rsidRDefault="00E16509" w:rsidP="00133525">
            <w:pPr>
              <w:pStyle w:val="FP"/>
              <w:ind w:left="2835" w:right="2835"/>
              <w:jc w:val="center"/>
              <w:rPr>
                <w:rFonts w:ascii="Arial" w:hAnsi="Arial"/>
                <w:sz w:val="18"/>
              </w:rPr>
            </w:pPr>
          </w:p>
          <w:p w14:paraId="2EBB303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3633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0702C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A55EFB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DA444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7946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C8CFB9B" w14:textId="77777777" w:rsidR="00E16509" w:rsidRDefault="00E16509" w:rsidP="00133525"/>
        </w:tc>
      </w:tr>
      <w:tr w:rsidR="00E16509" w14:paraId="655D7947" w14:textId="77777777" w:rsidTr="00C074DD">
        <w:tc>
          <w:tcPr>
            <w:tcW w:w="10423" w:type="dxa"/>
            <w:shd w:val="clear" w:color="auto" w:fill="auto"/>
            <w:vAlign w:val="bottom"/>
          </w:tcPr>
          <w:p w14:paraId="58D50714"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F7D5F4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BE39C3" w14:textId="77777777" w:rsidR="00E16509" w:rsidRPr="004D3578" w:rsidRDefault="00E16509" w:rsidP="00133525">
            <w:pPr>
              <w:pStyle w:val="FP"/>
              <w:jc w:val="center"/>
              <w:rPr>
                <w:noProof/>
              </w:rPr>
            </w:pPr>
          </w:p>
          <w:p w14:paraId="27BA9C39" w14:textId="25783FE0"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350256">
              <w:rPr>
                <w:noProof/>
                <w:sz w:val="18"/>
              </w:rPr>
              <w:t>4</w:t>
            </w:r>
            <w:r w:rsidRPr="00133525">
              <w:rPr>
                <w:noProof/>
                <w:sz w:val="18"/>
              </w:rPr>
              <w:t>, 3GPP Organizational Partners (ARIB, ATIS, CCSA, ETSI, TSDSI, TTA, TTC).</w:t>
            </w:r>
            <w:bookmarkStart w:id="7" w:name="copyrightaddon"/>
            <w:bookmarkEnd w:id="7"/>
          </w:p>
          <w:p w14:paraId="3D07FAE4" w14:textId="77777777" w:rsidR="00E16509" w:rsidRPr="00133525" w:rsidRDefault="00E16509" w:rsidP="00133525">
            <w:pPr>
              <w:pStyle w:val="FP"/>
              <w:jc w:val="center"/>
              <w:rPr>
                <w:noProof/>
                <w:sz w:val="18"/>
              </w:rPr>
            </w:pPr>
            <w:r w:rsidRPr="00133525">
              <w:rPr>
                <w:noProof/>
                <w:sz w:val="18"/>
              </w:rPr>
              <w:t>All rights reserved.</w:t>
            </w:r>
          </w:p>
          <w:p w14:paraId="7630E1E7" w14:textId="77777777" w:rsidR="00E16509" w:rsidRPr="00133525" w:rsidRDefault="00E16509" w:rsidP="00E16509">
            <w:pPr>
              <w:pStyle w:val="FP"/>
              <w:rPr>
                <w:noProof/>
                <w:sz w:val="18"/>
              </w:rPr>
            </w:pPr>
          </w:p>
          <w:p w14:paraId="4C575C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8063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E7F03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9B08EA7" w14:textId="77777777" w:rsidR="00E16509" w:rsidRDefault="00E16509" w:rsidP="00133525"/>
        </w:tc>
      </w:tr>
      <w:bookmarkEnd w:id="4"/>
    </w:tbl>
    <w:p w14:paraId="4E02861D" w14:textId="77777777" w:rsidR="00080512" w:rsidRPr="004D3578" w:rsidRDefault="00080512">
      <w:pPr>
        <w:pStyle w:val="TT"/>
      </w:pPr>
      <w:r w:rsidRPr="004D3578">
        <w:br w:type="page"/>
      </w:r>
      <w:bookmarkStart w:id="8" w:name="tableOfContents"/>
      <w:bookmarkEnd w:id="8"/>
      <w:r w:rsidRPr="004D3578">
        <w:lastRenderedPageBreak/>
        <w:t>Contents</w:t>
      </w:r>
    </w:p>
    <w:p w14:paraId="3AA1DC92" w14:textId="66F2646A" w:rsidR="00350256" w:rsidRDefault="006B4DE1">
      <w:pPr>
        <w:pStyle w:val="TOC1"/>
        <w:rPr>
          <w:rFonts w:ascii="Calibri" w:hAnsi="Calibri"/>
          <w:noProof/>
          <w:kern w:val="2"/>
          <w:szCs w:val="22"/>
          <w:lang w:eastAsia="en-GB"/>
        </w:rPr>
      </w:pPr>
      <w:r>
        <w:fldChar w:fldCharType="begin" w:fldLock="1"/>
      </w:r>
      <w:r>
        <w:instrText xml:space="preserve"> TOC \o "1-9" </w:instrText>
      </w:r>
      <w:r>
        <w:fldChar w:fldCharType="separate"/>
      </w:r>
      <w:r w:rsidR="00350256">
        <w:rPr>
          <w:noProof/>
        </w:rPr>
        <w:t>Foreword</w:t>
      </w:r>
      <w:r w:rsidR="00350256">
        <w:rPr>
          <w:noProof/>
        </w:rPr>
        <w:tab/>
      </w:r>
      <w:r w:rsidR="00350256">
        <w:rPr>
          <w:noProof/>
        </w:rPr>
        <w:fldChar w:fldCharType="begin" w:fldLock="1"/>
      </w:r>
      <w:r w:rsidR="00350256">
        <w:rPr>
          <w:noProof/>
        </w:rPr>
        <w:instrText xml:space="preserve"> PAGEREF _Toc163045540 \h </w:instrText>
      </w:r>
      <w:r w:rsidR="00350256">
        <w:rPr>
          <w:noProof/>
        </w:rPr>
      </w:r>
      <w:r w:rsidR="00350256">
        <w:rPr>
          <w:noProof/>
        </w:rPr>
        <w:fldChar w:fldCharType="separate"/>
      </w:r>
      <w:r w:rsidR="00350256">
        <w:rPr>
          <w:noProof/>
        </w:rPr>
        <w:t>13</w:t>
      </w:r>
      <w:r w:rsidR="00350256">
        <w:rPr>
          <w:noProof/>
        </w:rPr>
        <w:fldChar w:fldCharType="end"/>
      </w:r>
    </w:p>
    <w:p w14:paraId="6E97A753" w14:textId="4AFC98F9" w:rsidR="00350256" w:rsidRDefault="00350256">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_Toc163045541 \h </w:instrText>
      </w:r>
      <w:r>
        <w:rPr>
          <w:noProof/>
        </w:rPr>
      </w:r>
      <w:r>
        <w:rPr>
          <w:noProof/>
        </w:rPr>
        <w:fldChar w:fldCharType="separate"/>
      </w:r>
      <w:r>
        <w:rPr>
          <w:noProof/>
        </w:rPr>
        <w:t>14</w:t>
      </w:r>
      <w:r>
        <w:rPr>
          <w:noProof/>
        </w:rPr>
        <w:fldChar w:fldCharType="end"/>
      </w:r>
    </w:p>
    <w:p w14:paraId="4AFB16A2" w14:textId="0D58EF07" w:rsidR="00350256" w:rsidRDefault="00350256">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_Toc163045542 \h </w:instrText>
      </w:r>
      <w:r>
        <w:rPr>
          <w:noProof/>
        </w:rPr>
      </w:r>
      <w:r>
        <w:rPr>
          <w:noProof/>
        </w:rPr>
        <w:fldChar w:fldCharType="separate"/>
      </w:r>
      <w:r>
        <w:rPr>
          <w:noProof/>
        </w:rPr>
        <w:t>14</w:t>
      </w:r>
      <w:r>
        <w:rPr>
          <w:noProof/>
        </w:rPr>
        <w:fldChar w:fldCharType="end"/>
      </w:r>
    </w:p>
    <w:p w14:paraId="1DA02BE1" w14:textId="282D9A2D" w:rsidR="00350256" w:rsidRDefault="00350256">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abbreviations and symbols</w:t>
      </w:r>
      <w:r>
        <w:rPr>
          <w:noProof/>
        </w:rPr>
        <w:tab/>
      </w:r>
      <w:r>
        <w:rPr>
          <w:noProof/>
        </w:rPr>
        <w:fldChar w:fldCharType="begin" w:fldLock="1"/>
      </w:r>
      <w:r>
        <w:rPr>
          <w:noProof/>
        </w:rPr>
        <w:instrText xml:space="preserve"> PAGEREF _Toc163045543 \h </w:instrText>
      </w:r>
      <w:r>
        <w:rPr>
          <w:noProof/>
        </w:rPr>
      </w:r>
      <w:r>
        <w:rPr>
          <w:noProof/>
        </w:rPr>
        <w:fldChar w:fldCharType="separate"/>
      </w:r>
      <w:r>
        <w:rPr>
          <w:noProof/>
        </w:rPr>
        <w:t>17</w:t>
      </w:r>
      <w:r>
        <w:rPr>
          <w:noProof/>
        </w:rPr>
        <w:fldChar w:fldCharType="end"/>
      </w:r>
    </w:p>
    <w:p w14:paraId="24C02737" w14:textId="3D3C6C47" w:rsidR="00350256" w:rsidRDefault="00350256">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_Toc163045544 \h </w:instrText>
      </w:r>
      <w:r>
        <w:rPr>
          <w:noProof/>
        </w:rPr>
      </w:r>
      <w:r>
        <w:rPr>
          <w:noProof/>
        </w:rPr>
        <w:fldChar w:fldCharType="separate"/>
      </w:r>
      <w:r>
        <w:rPr>
          <w:noProof/>
        </w:rPr>
        <w:t>17</w:t>
      </w:r>
      <w:r>
        <w:rPr>
          <w:noProof/>
        </w:rPr>
        <w:fldChar w:fldCharType="end"/>
      </w:r>
    </w:p>
    <w:p w14:paraId="7AAD1F9A" w14:textId="3F28AA84" w:rsidR="00350256" w:rsidRDefault="00350256">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_Toc163045545 \h </w:instrText>
      </w:r>
      <w:r>
        <w:rPr>
          <w:noProof/>
        </w:rPr>
      </w:r>
      <w:r>
        <w:rPr>
          <w:noProof/>
        </w:rPr>
        <w:fldChar w:fldCharType="separate"/>
      </w:r>
      <w:r>
        <w:rPr>
          <w:noProof/>
        </w:rPr>
        <w:t>17</w:t>
      </w:r>
      <w:r>
        <w:rPr>
          <w:noProof/>
        </w:rPr>
        <w:fldChar w:fldCharType="end"/>
      </w:r>
    </w:p>
    <w:p w14:paraId="5EA240BE" w14:textId="1239EA65" w:rsidR="00350256" w:rsidRDefault="00350256">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_Toc163045546 \h </w:instrText>
      </w:r>
      <w:r>
        <w:rPr>
          <w:noProof/>
        </w:rPr>
      </w:r>
      <w:r>
        <w:rPr>
          <w:noProof/>
        </w:rPr>
        <w:fldChar w:fldCharType="separate"/>
      </w:r>
      <w:r>
        <w:rPr>
          <w:noProof/>
        </w:rPr>
        <w:t>18</w:t>
      </w:r>
      <w:r>
        <w:rPr>
          <w:noProof/>
        </w:rPr>
        <w:fldChar w:fldCharType="end"/>
      </w:r>
    </w:p>
    <w:p w14:paraId="119AA526" w14:textId="63FCF54C" w:rsidR="00350256" w:rsidRDefault="00350256">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 of USAT</w:t>
      </w:r>
      <w:r>
        <w:rPr>
          <w:noProof/>
        </w:rPr>
        <w:tab/>
      </w:r>
      <w:r>
        <w:rPr>
          <w:noProof/>
        </w:rPr>
        <w:fldChar w:fldCharType="begin" w:fldLock="1"/>
      </w:r>
      <w:r>
        <w:rPr>
          <w:noProof/>
        </w:rPr>
        <w:instrText xml:space="preserve"> PAGEREF _Toc163045547 \h </w:instrText>
      </w:r>
      <w:r>
        <w:rPr>
          <w:noProof/>
        </w:rPr>
      </w:r>
      <w:r>
        <w:rPr>
          <w:noProof/>
        </w:rPr>
        <w:fldChar w:fldCharType="separate"/>
      </w:r>
      <w:r>
        <w:rPr>
          <w:noProof/>
        </w:rPr>
        <w:t>18</w:t>
      </w:r>
      <w:r>
        <w:rPr>
          <w:noProof/>
        </w:rPr>
        <w:fldChar w:fldCharType="end"/>
      </w:r>
    </w:p>
    <w:p w14:paraId="74BE5A66" w14:textId="65B7457C" w:rsidR="00350256" w:rsidRDefault="00350256">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Profile Download</w:t>
      </w:r>
      <w:r>
        <w:rPr>
          <w:noProof/>
        </w:rPr>
        <w:tab/>
      </w:r>
      <w:r>
        <w:rPr>
          <w:noProof/>
        </w:rPr>
        <w:fldChar w:fldCharType="begin" w:fldLock="1"/>
      </w:r>
      <w:r>
        <w:rPr>
          <w:noProof/>
        </w:rPr>
        <w:instrText xml:space="preserve"> PAGEREF _Toc163045548 \h </w:instrText>
      </w:r>
      <w:r>
        <w:rPr>
          <w:noProof/>
        </w:rPr>
      </w:r>
      <w:r>
        <w:rPr>
          <w:noProof/>
        </w:rPr>
        <w:fldChar w:fldCharType="separate"/>
      </w:r>
      <w:r>
        <w:rPr>
          <w:noProof/>
        </w:rPr>
        <w:t>19</w:t>
      </w:r>
      <w:r>
        <w:rPr>
          <w:noProof/>
        </w:rPr>
        <w:fldChar w:fldCharType="end"/>
      </w:r>
    </w:p>
    <w:p w14:paraId="459EF2B7" w14:textId="2F364611" w:rsidR="00350256" w:rsidRDefault="00350256">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Proactive UICC</w:t>
      </w:r>
      <w:r>
        <w:rPr>
          <w:noProof/>
        </w:rPr>
        <w:tab/>
      </w:r>
      <w:r>
        <w:rPr>
          <w:noProof/>
        </w:rPr>
        <w:fldChar w:fldCharType="begin" w:fldLock="1"/>
      </w:r>
      <w:r>
        <w:rPr>
          <w:noProof/>
        </w:rPr>
        <w:instrText xml:space="preserve"> PAGEREF _Toc163045549 \h </w:instrText>
      </w:r>
      <w:r>
        <w:rPr>
          <w:noProof/>
        </w:rPr>
      </w:r>
      <w:r>
        <w:rPr>
          <w:noProof/>
        </w:rPr>
        <w:fldChar w:fldCharType="separate"/>
      </w:r>
      <w:r>
        <w:rPr>
          <w:noProof/>
        </w:rPr>
        <w:t>19</w:t>
      </w:r>
      <w:r>
        <w:rPr>
          <w:noProof/>
        </w:rPr>
        <w:fldChar w:fldCharType="end"/>
      </w:r>
    </w:p>
    <w:p w14:paraId="7DD23377" w14:textId="039DE7BC" w:rsidR="00350256" w:rsidRDefault="00350256">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_Toc163045550 \h </w:instrText>
      </w:r>
      <w:r>
        <w:rPr>
          <w:noProof/>
        </w:rPr>
      </w:r>
      <w:r>
        <w:rPr>
          <w:noProof/>
        </w:rPr>
        <w:fldChar w:fldCharType="separate"/>
      </w:r>
      <w:r>
        <w:rPr>
          <w:noProof/>
        </w:rPr>
        <w:t>19</w:t>
      </w:r>
      <w:r>
        <w:rPr>
          <w:noProof/>
        </w:rPr>
        <w:fldChar w:fldCharType="end"/>
      </w:r>
    </w:p>
    <w:p w14:paraId="040D4608" w14:textId="09D849E4" w:rsidR="00350256" w:rsidRDefault="00350256">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_Toc163045551 \h </w:instrText>
      </w:r>
      <w:r>
        <w:rPr>
          <w:noProof/>
        </w:rPr>
      </w:r>
      <w:r>
        <w:rPr>
          <w:noProof/>
        </w:rPr>
        <w:fldChar w:fldCharType="separate"/>
      </w:r>
      <w:r>
        <w:rPr>
          <w:noProof/>
        </w:rPr>
        <w:t>19</w:t>
      </w:r>
      <w:r>
        <w:rPr>
          <w:noProof/>
        </w:rPr>
        <w:fldChar w:fldCharType="end"/>
      </w:r>
    </w:p>
    <w:p w14:paraId="0C4466AB" w14:textId="70EAF5D0" w:rsidR="00350256" w:rsidRDefault="00350256">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_Toc163045552 \h </w:instrText>
      </w:r>
      <w:r>
        <w:rPr>
          <w:noProof/>
        </w:rPr>
      </w:r>
      <w:r>
        <w:rPr>
          <w:noProof/>
        </w:rPr>
        <w:fldChar w:fldCharType="separate"/>
      </w:r>
      <w:r>
        <w:rPr>
          <w:noProof/>
        </w:rPr>
        <w:t>19</w:t>
      </w:r>
      <w:r>
        <w:rPr>
          <w:noProof/>
        </w:rPr>
        <w:fldChar w:fldCharType="end"/>
      </w:r>
    </w:p>
    <w:p w14:paraId="372365B8" w14:textId="43823725" w:rsidR="00350256" w:rsidRDefault="00350256">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_Toc163045553 \h </w:instrText>
      </w:r>
      <w:r>
        <w:rPr>
          <w:noProof/>
        </w:rPr>
      </w:r>
      <w:r>
        <w:rPr>
          <w:noProof/>
        </w:rPr>
        <w:fldChar w:fldCharType="separate"/>
      </w:r>
      <w:r>
        <w:rPr>
          <w:noProof/>
        </w:rPr>
        <w:t>19</w:t>
      </w:r>
      <w:r>
        <w:rPr>
          <w:noProof/>
        </w:rPr>
        <w:fldChar w:fldCharType="end"/>
      </w:r>
    </w:p>
    <w:p w14:paraId="64021524" w14:textId="41C44D9C" w:rsidR="00350256" w:rsidRDefault="00350256">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_Toc163045554 \h </w:instrText>
      </w:r>
      <w:r>
        <w:rPr>
          <w:noProof/>
        </w:rPr>
      </w:r>
      <w:r>
        <w:rPr>
          <w:noProof/>
        </w:rPr>
        <w:fldChar w:fldCharType="separate"/>
      </w:r>
      <w:r>
        <w:rPr>
          <w:noProof/>
        </w:rPr>
        <w:t>19</w:t>
      </w:r>
      <w:r>
        <w:rPr>
          <w:noProof/>
        </w:rPr>
        <w:fldChar w:fldCharType="end"/>
      </w:r>
    </w:p>
    <w:p w14:paraId="3EF1E2FD" w14:textId="54D318A6" w:rsidR="00350256" w:rsidRDefault="00350256">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_Toc163045555 \h </w:instrText>
      </w:r>
      <w:r>
        <w:rPr>
          <w:noProof/>
        </w:rPr>
      </w:r>
      <w:r>
        <w:rPr>
          <w:noProof/>
        </w:rPr>
        <w:fldChar w:fldCharType="separate"/>
      </w:r>
      <w:r>
        <w:rPr>
          <w:noProof/>
        </w:rPr>
        <w:t>20</w:t>
      </w:r>
      <w:r>
        <w:rPr>
          <w:noProof/>
        </w:rPr>
        <w:fldChar w:fldCharType="end"/>
      </w:r>
    </w:p>
    <w:p w14:paraId="609DE6BD" w14:textId="52AA167E" w:rsidR="00350256" w:rsidRDefault="00350256">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rPr>
        <w:t>Multiple card</w:t>
      </w:r>
      <w:r>
        <w:rPr>
          <w:noProof/>
        </w:rPr>
        <w:tab/>
      </w:r>
      <w:r>
        <w:rPr>
          <w:noProof/>
        </w:rPr>
        <w:fldChar w:fldCharType="begin" w:fldLock="1"/>
      </w:r>
      <w:r>
        <w:rPr>
          <w:noProof/>
        </w:rPr>
        <w:instrText xml:space="preserve"> PAGEREF _Toc163045556 \h </w:instrText>
      </w:r>
      <w:r>
        <w:rPr>
          <w:noProof/>
        </w:rPr>
      </w:r>
      <w:r>
        <w:rPr>
          <w:noProof/>
        </w:rPr>
        <w:fldChar w:fldCharType="separate"/>
      </w:r>
      <w:r>
        <w:rPr>
          <w:noProof/>
        </w:rPr>
        <w:t>20</w:t>
      </w:r>
      <w:r>
        <w:rPr>
          <w:noProof/>
        </w:rPr>
        <w:fldChar w:fldCharType="end"/>
      </w:r>
    </w:p>
    <w:p w14:paraId="24A9D0E8" w14:textId="2540B6CD" w:rsidR="00350256" w:rsidRDefault="00350256">
      <w:pPr>
        <w:pStyle w:val="TOC2"/>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_Toc163045557 \h </w:instrText>
      </w:r>
      <w:r>
        <w:rPr>
          <w:noProof/>
        </w:rPr>
      </w:r>
      <w:r>
        <w:rPr>
          <w:noProof/>
        </w:rPr>
        <w:fldChar w:fldCharType="separate"/>
      </w:r>
      <w:r>
        <w:rPr>
          <w:noProof/>
        </w:rPr>
        <w:t>20</w:t>
      </w:r>
      <w:r>
        <w:rPr>
          <w:noProof/>
        </w:rPr>
        <w:fldChar w:fldCharType="end"/>
      </w:r>
    </w:p>
    <w:p w14:paraId="21C00B81" w14:textId="295085EA" w:rsidR="00350256" w:rsidRDefault="00350256">
      <w:pPr>
        <w:pStyle w:val="TOC2"/>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Bearer Independent Protocol</w:t>
      </w:r>
      <w:r>
        <w:rPr>
          <w:noProof/>
        </w:rPr>
        <w:tab/>
      </w:r>
      <w:r>
        <w:rPr>
          <w:noProof/>
        </w:rPr>
        <w:fldChar w:fldCharType="begin" w:fldLock="1"/>
      </w:r>
      <w:r>
        <w:rPr>
          <w:noProof/>
        </w:rPr>
        <w:instrText xml:space="preserve"> PAGEREF _Toc163045558 \h </w:instrText>
      </w:r>
      <w:r>
        <w:rPr>
          <w:noProof/>
        </w:rPr>
      </w:r>
      <w:r>
        <w:rPr>
          <w:noProof/>
        </w:rPr>
        <w:fldChar w:fldCharType="separate"/>
      </w:r>
      <w:r>
        <w:rPr>
          <w:noProof/>
        </w:rPr>
        <w:t>20</w:t>
      </w:r>
      <w:r>
        <w:rPr>
          <w:noProof/>
        </w:rPr>
        <w:fldChar w:fldCharType="end"/>
      </w:r>
    </w:p>
    <w:p w14:paraId="5F8628AE" w14:textId="39D09560" w:rsidR="00350256" w:rsidRDefault="00350256">
      <w:pPr>
        <w:pStyle w:val="TOC2"/>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_Toc163045559 \h </w:instrText>
      </w:r>
      <w:r>
        <w:rPr>
          <w:noProof/>
        </w:rPr>
      </w:r>
      <w:r>
        <w:rPr>
          <w:noProof/>
        </w:rPr>
        <w:fldChar w:fldCharType="separate"/>
      </w:r>
      <w:r>
        <w:rPr>
          <w:noProof/>
        </w:rPr>
        <w:t>20</w:t>
      </w:r>
      <w:r>
        <w:rPr>
          <w:noProof/>
        </w:rPr>
        <w:fldChar w:fldCharType="end"/>
      </w:r>
    </w:p>
    <w:p w14:paraId="38D38CBA" w14:textId="293C1624" w:rsidR="00350256" w:rsidRDefault="00350256">
      <w:pPr>
        <w:pStyle w:val="TOC2"/>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_Toc163045560 \h </w:instrText>
      </w:r>
      <w:r>
        <w:rPr>
          <w:noProof/>
        </w:rPr>
      </w:r>
      <w:r>
        <w:rPr>
          <w:noProof/>
        </w:rPr>
        <w:fldChar w:fldCharType="separate"/>
      </w:r>
      <w:r>
        <w:rPr>
          <w:noProof/>
        </w:rPr>
        <w:t>20</w:t>
      </w:r>
      <w:r>
        <w:rPr>
          <w:noProof/>
        </w:rPr>
        <w:fldChar w:fldCharType="end"/>
      </w:r>
    </w:p>
    <w:p w14:paraId="26CA9C88" w14:textId="7FBC3B37" w:rsidR="00350256" w:rsidRDefault="00350256">
      <w:pPr>
        <w:pStyle w:val="TOC2"/>
        <w:rPr>
          <w:rFonts w:ascii="Calibri" w:hAnsi="Calibri"/>
          <w:noProof/>
          <w:kern w:val="2"/>
          <w:sz w:val="22"/>
          <w:szCs w:val="22"/>
          <w:lang w:eastAsia="en-GB"/>
        </w:rPr>
      </w:pPr>
      <w:r>
        <w:rPr>
          <w:noProof/>
        </w:rPr>
        <w:t>4.14</w:t>
      </w:r>
      <w:r>
        <w:rPr>
          <w:rFonts w:ascii="Calibri" w:hAnsi="Calibri"/>
          <w:noProof/>
          <w:kern w:val="2"/>
          <w:sz w:val="22"/>
          <w:szCs w:val="22"/>
          <w:lang w:eastAsia="en-GB"/>
        </w:rPr>
        <w:tab/>
      </w:r>
      <w:r>
        <w:rPr>
          <w:noProof/>
        </w:rPr>
        <w:t>Geographical location discovery</w:t>
      </w:r>
      <w:r>
        <w:rPr>
          <w:noProof/>
        </w:rPr>
        <w:tab/>
      </w:r>
      <w:r>
        <w:rPr>
          <w:noProof/>
        </w:rPr>
        <w:fldChar w:fldCharType="begin" w:fldLock="1"/>
      </w:r>
      <w:r>
        <w:rPr>
          <w:noProof/>
        </w:rPr>
        <w:instrText xml:space="preserve"> PAGEREF _Toc163045561 \h </w:instrText>
      </w:r>
      <w:r>
        <w:rPr>
          <w:noProof/>
        </w:rPr>
      </w:r>
      <w:r>
        <w:rPr>
          <w:noProof/>
        </w:rPr>
        <w:fldChar w:fldCharType="separate"/>
      </w:r>
      <w:r>
        <w:rPr>
          <w:noProof/>
        </w:rPr>
        <w:t>20</w:t>
      </w:r>
      <w:r>
        <w:rPr>
          <w:noProof/>
        </w:rPr>
        <w:fldChar w:fldCharType="end"/>
      </w:r>
    </w:p>
    <w:p w14:paraId="45E3C288" w14:textId="305F642A" w:rsidR="00350256" w:rsidRDefault="00350256">
      <w:pPr>
        <w:pStyle w:val="TOC2"/>
        <w:rPr>
          <w:rFonts w:ascii="Calibri" w:hAnsi="Calibri"/>
          <w:noProof/>
          <w:kern w:val="2"/>
          <w:sz w:val="22"/>
          <w:szCs w:val="22"/>
          <w:lang w:eastAsia="en-GB"/>
        </w:rPr>
      </w:pPr>
      <w:r>
        <w:rPr>
          <w:noProof/>
        </w:rPr>
        <w:t>4.15</w:t>
      </w:r>
      <w:r>
        <w:rPr>
          <w:rFonts w:ascii="Calibri" w:hAnsi="Calibri"/>
          <w:noProof/>
          <w:kern w:val="2"/>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_Toc163045562 \h </w:instrText>
      </w:r>
      <w:r>
        <w:rPr>
          <w:noProof/>
        </w:rPr>
      </w:r>
      <w:r>
        <w:rPr>
          <w:noProof/>
        </w:rPr>
        <w:fldChar w:fldCharType="separate"/>
      </w:r>
      <w:r>
        <w:rPr>
          <w:noProof/>
        </w:rPr>
        <w:t>20</w:t>
      </w:r>
      <w:r>
        <w:rPr>
          <w:noProof/>
        </w:rPr>
        <w:fldChar w:fldCharType="end"/>
      </w:r>
    </w:p>
    <w:p w14:paraId="4DAAACED" w14:textId="686A5D7C" w:rsidR="00350256" w:rsidRDefault="00350256">
      <w:pPr>
        <w:pStyle w:val="TOC2"/>
        <w:rPr>
          <w:rFonts w:ascii="Calibri" w:hAnsi="Calibri"/>
          <w:noProof/>
          <w:kern w:val="2"/>
          <w:sz w:val="22"/>
          <w:szCs w:val="22"/>
          <w:lang w:eastAsia="en-GB"/>
        </w:rPr>
      </w:pPr>
      <w:r>
        <w:rPr>
          <w:noProof/>
        </w:rPr>
        <w:t>4.16</w:t>
      </w:r>
      <w:r>
        <w:rPr>
          <w:rFonts w:ascii="Calibri" w:hAnsi="Calibri"/>
          <w:noProof/>
          <w:kern w:val="2"/>
          <w:sz w:val="22"/>
          <w:szCs w:val="22"/>
          <w:lang w:eastAsia="en-GB"/>
        </w:rPr>
        <w:tab/>
      </w:r>
      <w:r>
        <w:rPr>
          <w:noProof/>
        </w:rPr>
        <w:t>Tag allocation guidelines</w:t>
      </w:r>
      <w:r>
        <w:rPr>
          <w:noProof/>
        </w:rPr>
        <w:tab/>
      </w:r>
      <w:r>
        <w:rPr>
          <w:noProof/>
        </w:rPr>
        <w:fldChar w:fldCharType="begin" w:fldLock="1"/>
      </w:r>
      <w:r>
        <w:rPr>
          <w:noProof/>
        </w:rPr>
        <w:instrText xml:space="preserve"> PAGEREF _Toc163045563 \h </w:instrText>
      </w:r>
      <w:r>
        <w:rPr>
          <w:noProof/>
        </w:rPr>
      </w:r>
      <w:r>
        <w:rPr>
          <w:noProof/>
        </w:rPr>
        <w:fldChar w:fldCharType="separate"/>
      </w:r>
      <w:r>
        <w:rPr>
          <w:noProof/>
        </w:rPr>
        <w:t>20</w:t>
      </w:r>
      <w:r>
        <w:rPr>
          <w:noProof/>
        </w:rPr>
        <w:fldChar w:fldCharType="end"/>
      </w:r>
    </w:p>
    <w:p w14:paraId="27B8F1EA" w14:textId="304A12FE" w:rsidR="00350256" w:rsidRDefault="00350256">
      <w:pPr>
        <w:pStyle w:val="TOC2"/>
        <w:rPr>
          <w:rFonts w:ascii="Calibri" w:hAnsi="Calibri"/>
          <w:noProof/>
          <w:kern w:val="2"/>
          <w:sz w:val="22"/>
          <w:szCs w:val="22"/>
          <w:lang w:eastAsia="en-GB"/>
        </w:rPr>
      </w:pPr>
      <w:r>
        <w:rPr>
          <w:noProof/>
        </w:rPr>
        <w:t>4.17</w:t>
      </w:r>
      <w:r>
        <w:rPr>
          <w:rFonts w:ascii="Calibri" w:hAnsi="Calibri"/>
          <w:noProof/>
          <w:kern w:val="2"/>
          <w:sz w:val="22"/>
          <w:szCs w:val="22"/>
          <w:lang w:eastAsia="en-GB"/>
        </w:rPr>
        <w:tab/>
      </w:r>
      <w:r>
        <w:rPr>
          <w:noProof/>
        </w:rPr>
        <w:t>USAT over the AT interface</w:t>
      </w:r>
      <w:r>
        <w:rPr>
          <w:noProof/>
        </w:rPr>
        <w:tab/>
      </w:r>
      <w:r>
        <w:rPr>
          <w:noProof/>
        </w:rPr>
        <w:fldChar w:fldCharType="begin" w:fldLock="1"/>
      </w:r>
      <w:r>
        <w:rPr>
          <w:noProof/>
        </w:rPr>
        <w:instrText xml:space="preserve"> PAGEREF _Toc163045564 \h </w:instrText>
      </w:r>
      <w:r>
        <w:rPr>
          <w:noProof/>
        </w:rPr>
      </w:r>
      <w:r>
        <w:rPr>
          <w:noProof/>
        </w:rPr>
        <w:fldChar w:fldCharType="separate"/>
      </w:r>
      <w:r>
        <w:rPr>
          <w:noProof/>
        </w:rPr>
        <w:t>21</w:t>
      </w:r>
      <w:r>
        <w:rPr>
          <w:noProof/>
        </w:rPr>
        <w:fldChar w:fldCharType="end"/>
      </w:r>
    </w:p>
    <w:p w14:paraId="7D257479" w14:textId="3BC2F0F8" w:rsidR="00350256" w:rsidRDefault="00350256">
      <w:pPr>
        <w:pStyle w:val="TOC2"/>
        <w:rPr>
          <w:rFonts w:ascii="Calibri" w:hAnsi="Calibri"/>
          <w:noProof/>
          <w:kern w:val="2"/>
          <w:sz w:val="22"/>
          <w:szCs w:val="22"/>
          <w:lang w:eastAsia="en-GB"/>
        </w:rPr>
      </w:pPr>
      <w:r>
        <w:rPr>
          <w:noProof/>
        </w:rPr>
        <w:t>4.18</w:t>
      </w:r>
      <w:r>
        <w:rPr>
          <w:rFonts w:ascii="Calibri" w:hAnsi="Calibri"/>
          <w:noProof/>
          <w:kern w:val="2"/>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_Toc163045565 \h </w:instrText>
      </w:r>
      <w:r>
        <w:rPr>
          <w:noProof/>
        </w:rPr>
      </w:r>
      <w:r>
        <w:rPr>
          <w:noProof/>
        </w:rPr>
        <w:fldChar w:fldCharType="separate"/>
      </w:r>
      <w:r>
        <w:rPr>
          <w:noProof/>
        </w:rPr>
        <w:t>21</w:t>
      </w:r>
      <w:r>
        <w:rPr>
          <w:noProof/>
        </w:rPr>
        <w:fldChar w:fldCharType="end"/>
      </w:r>
    </w:p>
    <w:p w14:paraId="20F23753" w14:textId="1FA9831C" w:rsidR="00350256" w:rsidRDefault="00350256">
      <w:pPr>
        <w:pStyle w:val="TOC2"/>
        <w:rPr>
          <w:rFonts w:ascii="Calibri" w:hAnsi="Calibri"/>
          <w:noProof/>
          <w:kern w:val="2"/>
          <w:sz w:val="22"/>
          <w:szCs w:val="22"/>
          <w:lang w:eastAsia="en-GB"/>
        </w:rPr>
      </w:pPr>
      <w:r>
        <w:rPr>
          <w:noProof/>
        </w:rPr>
        <w:t>4.19</w:t>
      </w:r>
      <w:r>
        <w:rPr>
          <w:rFonts w:ascii="Calibri" w:hAnsi="Calibri"/>
          <w:noProof/>
          <w:kern w:val="2"/>
          <w:sz w:val="22"/>
          <w:szCs w:val="22"/>
          <w:lang w:eastAsia="en-GB"/>
        </w:rPr>
        <w:tab/>
      </w:r>
      <w:r>
        <w:rPr>
          <w:noProof/>
        </w:rPr>
        <w:t>Negotiation of Poll Interval</w:t>
      </w:r>
      <w:r>
        <w:rPr>
          <w:noProof/>
        </w:rPr>
        <w:tab/>
      </w:r>
      <w:r>
        <w:rPr>
          <w:noProof/>
        </w:rPr>
        <w:fldChar w:fldCharType="begin" w:fldLock="1"/>
      </w:r>
      <w:r>
        <w:rPr>
          <w:noProof/>
        </w:rPr>
        <w:instrText xml:space="preserve"> PAGEREF _Toc163045566 \h </w:instrText>
      </w:r>
      <w:r>
        <w:rPr>
          <w:noProof/>
        </w:rPr>
      </w:r>
      <w:r>
        <w:rPr>
          <w:noProof/>
        </w:rPr>
        <w:fldChar w:fldCharType="separate"/>
      </w:r>
      <w:r>
        <w:rPr>
          <w:noProof/>
        </w:rPr>
        <w:t>21</w:t>
      </w:r>
      <w:r>
        <w:rPr>
          <w:noProof/>
        </w:rPr>
        <w:fldChar w:fldCharType="end"/>
      </w:r>
    </w:p>
    <w:p w14:paraId="07413E40" w14:textId="42FEAB26" w:rsidR="00350256" w:rsidRDefault="00350256">
      <w:pPr>
        <w:pStyle w:val="TOC2"/>
        <w:rPr>
          <w:rFonts w:ascii="Calibri" w:hAnsi="Calibri"/>
          <w:noProof/>
          <w:kern w:val="2"/>
          <w:sz w:val="22"/>
          <w:szCs w:val="22"/>
          <w:lang w:eastAsia="en-GB"/>
        </w:rPr>
      </w:pPr>
      <w:r>
        <w:rPr>
          <w:noProof/>
        </w:rPr>
        <w:t>4.20</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_Toc163045567 \h </w:instrText>
      </w:r>
      <w:r>
        <w:rPr>
          <w:noProof/>
        </w:rPr>
      </w:r>
      <w:r>
        <w:rPr>
          <w:noProof/>
        </w:rPr>
        <w:fldChar w:fldCharType="separate"/>
      </w:r>
      <w:r>
        <w:rPr>
          <w:noProof/>
        </w:rPr>
        <w:t>21</w:t>
      </w:r>
      <w:r>
        <w:rPr>
          <w:noProof/>
        </w:rPr>
        <w:fldChar w:fldCharType="end"/>
      </w:r>
    </w:p>
    <w:p w14:paraId="6CFDE195" w14:textId="6B7395FA" w:rsidR="00350256" w:rsidRDefault="00350256">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Profile download</w:t>
      </w:r>
      <w:r>
        <w:rPr>
          <w:noProof/>
        </w:rPr>
        <w:tab/>
      </w:r>
      <w:r>
        <w:rPr>
          <w:noProof/>
        </w:rPr>
        <w:fldChar w:fldCharType="begin" w:fldLock="1"/>
      </w:r>
      <w:r>
        <w:rPr>
          <w:noProof/>
        </w:rPr>
        <w:instrText xml:space="preserve"> PAGEREF _Toc163045568 \h </w:instrText>
      </w:r>
      <w:r>
        <w:rPr>
          <w:noProof/>
        </w:rPr>
      </w:r>
      <w:r>
        <w:rPr>
          <w:noProof/>
        </w:rPr>
        <w:fldChar w:fldCharType="separate"/>
      </w:r>
      <w:r>
        <w:rPr>
          <w:noProof/>
        </w:rPr>
        <w:t>21</w:t>
      </w:r>
      <w:r>
        <w:rPr>
          <w:noProof/>
        </w:rPr>
        <w:fldChar w:fldCharType="end"/>
      </w:r>
    </w:p>
    <w:p w14:paraId="62C40424" w14:textId="7CEFF958" w:rsidR="00350256" w:rsidRDefault="00350256">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_Toc163045569 \h </w:instrText>
      </w:r>
      <w:r>
        <w:rPr>
          <w:noProof/>
        </w:rPr>
      </w:r>
      <w:r>
        <w:rPr>
          <w:noProof/>
        </w:rPr>
        <w:fldChar w:fldCharType="separate"/>
      </w:r>
      <w:r>
        <w:rPr>
          <w:noProof/>
        </w:rPr>
        <w:t>21</w:t>
      </w:r>
      <w:r>
        <w:rPr>
          <w:noProof/>
        </w:rPr>
        <w:fldChar w:fldCharType="end"/>
      </w:r>
    </w:p>
    <w:p w14:paraId="14DFD264" w14:textId="42906C13" w:rsidR="00350256" w:rsidRDefault="00350256">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_Toc163045570 \h </w:instrText>
      </w:r>
      <w:r>
        <w:rPr>
          <w:noProof/>
        </w:rPr>
      </w:r>
      <w:r>
        <w:rPr>
          <w:noProof/>
        </w:rPr>
        <w:fldChar w:fldCharType="separate"/>
      </w:r>
      <w:r>
        <w:rPr>
          <w:noProof/>
        </w:rPr>
        <w:t>21</w:t>
      </w:r>
      <w:r>
        <w:rPr>
          <w:noProof/>
        </w:rPr>
        <w:fldChar w:fldCharType="end"/>
      </w:r>
    </w:p>
    <w:p w14:paraId="6996FCB9" w14:textId="3C0F8BEC" w:rsidR="00350256" w:rsidRDefault="00350256">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_Toc163045571 \h </w:instrText>
      </w:r>
      <w:r>
        <w:rPr>
          <w:noProof/>
        </w:rPr>
      </w:r>
      <w:r>
        <w:rPr>
          <w:noProof/>
        </w:rPr>
        <w:fldChar w:fldCharType="separate"/>
      </w:r>
      <w:r>
        <w:rPr>
          <w:noProof/>
        </w:rPr>
        <w:t>27</w:t>
      </w:r>
      <w:r>
        <w:rPr>
          <w:noProof/>
        </w:rPr>
        <w:fldChar w:fldCharType="end"/>
      </w:r>
    </w:p>
    <w:p w14:paraId="606A4076" w14:textId="11423D9E" w:rsidR="00350256" w:rsidRDefault="00350256">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Proactive UICC</w:t>
      </w:r>
      <w:r>
        <w:rPr>
          <w:noProof/>
        </w:rPr>
        <w:tab/>
      </w:r>
      <w:r>
        <w:rPr>
          <w:noProof/>
        </w:rPr>
        <w:fldChar w:fldCharType="begin" w:fldLock="1"/>
      </w:r>
      <w:r>
        <w:rPr>
          <w:noProof/>
        </w:rPr>
        <w:instrText xml:space="preserve"> PAGEREF _Toc163045572 \h </w:instrText>
      </w:r>
      <w:r>
        <w:rPr>
          <w:noProof/>
        </w:rPr>
      </w:r>
      <w:r>
        <w:rPr>
          <w:noProof/>
        </w:rPr>
        <w:fldChar w:fldCharType="separate"/>
      </w:r>
      <w:r>
        <w:rPr>
          <w:noProof/>
        </w:rPr>
        <w:t>27</w:t>
      </w:r>
      <w:r>
        <w:rPr>
          <w:noProof/>
        </w:rPr>
        <w:fldChar w:fldCharType="end"/>
      </w:r>
    </w:p>
    <w:p w14:paraId="6737E75A" w14:textId="10668623" w:rsidR="00350256" w:rsidRDefault="00350256">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_Toc163045573 \h </w:instrText>
      </w:r>
      <w:r>
        <w:rPr>
          <w:noProof/>
        </w:rPr>
      </w:r>
      <w:r>
        <w:rPr>
          <w:noProof/>
        </w:rPr>
        <w:fldChar w:fldCharType="separate"/>
      </w:r>
      <w:r>
        <w:rPr>
          <w:noProof/>
        </w:rPr>
        <w:t>27</w:t>
      </w:r>
      <w:r>
        <w:rPr>
          <w:noProof/>
        </w:rPr>
        <w:fldChar w:fldCharType="end"/>
      </w:r>
    </w:p>
    <w:p w14:paraId="66B34488" w14:textId="35BE8D2C" w:rsidR="00350256" w:rsidRDefault="00350256">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Identification of ME support</w:t>
      </w:r>
      <w:r>
        <w:rPr>
          <w:noProof/>
        </w:rPr>
        <w:tab/>
      </w:r>
      <w:r>
        <w:rPr>
          <w:noProof/>
        </w:rPr>
        <w:fldChar w:fldCharType="begin" w:fldLock="1"/>
      </w:r>
      <w:r>
        <w:rPr>
          <w:noProof/>
        </w:rPr>
        <w:instrText xml:space="preserve"> PAGEREF _Toc163045574 \h </w:instrText>
      </w:r>
      <w:r>
        <w:rPr>
          <w:noProof/>
        </w:rPr>
      </w:r>
      <w:r>
        <w:rPr>
          <w:noProof/>
        </w:rPr>
        <w:fldChar w:fldCharType="separate"/>
      </w:r>
      <w:r>
        <w:rPr>
          <w:noProof/>
        </w:rPr>
        <w:t>27</w:t>
      </w:r>
      <w:r>
        <w:rPr>
          <w:noProof/>
        </w:rPr>
        <w:fldChar w:fldCharType="end"/>
      </w:r>
    </w:p>
    <w:p w14:paraId="0658F146" w14:textId="2E7A5EA2" w:rsidR="00350256" w:rsidRDefault="00350256">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General procedure</w:t>
      </w:r>
      <w:r>
        <w:rPr>
          <w:noProof/>
        </w:rPr>
        <w:tab/>
      </w:r>
      <w:r>
        <w:rPr>
          <w:noProof/>
        </w:rPr>
        <w:fldChar w:fldCharType="begin" w:fldLock="1"/>
      </w:r>
      <w:r>
        <w:rPr>
          <w:noProof/>
        </w:rPr>
        <w:instrText xml:space="preserve"> PAGEREF _Toc163045575 \h </w:instrText>
      </w:r>
      <w:r>
        <w:rPr>
          <w:noProof/>
        </w:rPr>
      </w:r>
      <w:r>
        <w:rPr>
          <w:noProof/>
        </w:rPr>
        <w:fldChar w:fldCharType="separate"/>
      </w:r>
      <w:r>
        <w:rPr>
          <w:noProof/>
        </w:rPr>
        <w:t>27</w:t>
      </w:r>
      <w:r>
        <w:rPr>
          <w:noProof/>
        </w:rPr>
        <w:fldChar w:fldCharType="end"/>
      </w:r>
    </w:p>
    <w:p w14:paraId="1D2CB212" w14:textId="7268FD41" w:rsidR="00350256" w:rsidRDefault="00350256">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_Toc163045576 \h </w:instrText>
      </w:r>
      <w:r>
        <w:rPr>
          <w:noProof/>
        </w:rPr>
      </w:r>
      <w:r>
        <w:rPr>
          <w:noProof/>
        </w:rPr>
        <w:fldChar w:fldCharType="separate"/>
      </w:r>
      <w:r>
        <w:rPr>
          <w:noProof/>
        </w:rPr>
        <w:t>28</w:t>
      </w:r>
      <w:r>
        <w:rPr>
          <w:noProof/>
        </w:rPr>
        <w:fldChar w:fldCharType="end"/>
      </w:r>
    </w:p>
    <w:p w14:paraId="56B81363" w14:textId="0B5C3AE6" w:rsidR="00350256" w:rsidRDefault="00350256">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_Toc163045577 \h </w:instrText>
      </w:r>
      <w:r>
        <w:rPr>
          <w:noProof/>
        </w:rPr>
      </w:r>
      <w:r>
        <w:rPr>
          <w:noProof/>
        </w:rPr>
        <w:fldChar w:fldCharType="separate"/>
      </w:r>
      <w:r>
        <w:rPr>
          <w:noProof/>
        </w:rPr>
        <w:t>28</w:t>
      </w:r>
      <w:r>
        <w:rPr>
          <w:noProof/>
        </w:rPr>
        <w:fldChar w:fldCharType="end"/>
      </w:r>
    </w:p>
    <w:p w14:paraId="6ECC954E" w14:textId="59DC7E6E" w:rsidR="00350256" w:rsidRDefault="00350256">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_Toc163045578 \h </w:instrText>
      </w:r>
      <w:r>
        <w:rPr>
          <w:noProof/>
        </w:rPr>
      </w:r>
      <w:r>
        <w:rPr>
          <w:noProof/>
        </w:rPr>
        <w:fldChar w:fldCharType="separate"/>
      </w:r>
      <w:r>
        <w:rPr>
          <w:noProof/>
        </w:rPr>
        <w:t>28</w:t>
      </w:r>
      <w:r>
        <w:rPr>
          <w:noProof/>
        </w:rPr>
        <w:fldChar w:fldCharType="end"/>
      </w:r>
    </w:p>
    <w:p w14:paraId="3988B118" w14:textId="0AA5C449" w:rsidR="00350256" w:rsidRDefault="00350256">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_Toc163045579 \h </w:instrText>
      </w:r>
      <w:r>
        <w:rPr>
          <w:noProof/>
        </w:rPr>
      </w:r>
      <w:r>
        <w:rPr>
          <w:noProof/>
        </w:rPr>
        <w:fldChar w:fldCharType="separate"/>
      </w:r>
      <w:r>
        <w:rPr>
          <w:noProof/>
        </w:rPr>
        <w:t>28</w:t>
      </w:r>
      <w:r>
        <w:rPr>
          <w:noProof/>
        </w:rPr>
        <w:fldChar w:fldCharType="end"/>
      </w:r>
    </w:p>
    <w:p w14:paraId="4BFEC4F4" w14:textId="1E73D5AA" w:rsidR="00350256" w:rsidRDefault="00350256">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_Toc163045580 \h </w:instrText>
      </w:r>
      <w:r>
        <w:rPr>
          <w:noProof/>
        </w:rPr>
      </w:r>
      <w:r>
        <w:rPr>
          <w:noProof/>
        </w:rPr>
        <w:fldChar w:fldCharType="separate"/>
      </w:r>
      <w:r>
        <w:rPr>
          <w:noProof/>
        </w:rPr>
        <w:t>28</w:t>
      </w:r>
      <w:r>
        <w:rPr>
          <w:noProof/>
        </w:rPr>
        <w:fldChar w:fldCharType="end"/>
      </w:r>
    </w:p>
    <w:p w14:paraId="07D69950" w14:textId="690CF59E" w:rsidR="00350256" w:rsidRDefault="00350256">
      <w:pPr>
        <w:pStyle w:val="TOC3"/>
        <w:rPr>
          <w:rFonts w:ascii="Calibri" w:hAnsi="Calibri"/>
          <w:noProof/>
          <w:kern w:val="2"/>
          <w:sz w:val="22"/>
          <w:szCs w:val="22"/>
          <w:lang w:eastAsia="en-GB"/>
        </w:rPr>
      </w:pPr>
      <w:r>
        <w:rPr>
          <w:noProof/>
        </w:rPr>
        <w:t>6.4.5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_Toc163045581 \h </w:instrText>
      </w:r>
      <w:r>
        <w:rPr>
          <w:noProof/>
        </w:rPr>
      </w:r>
      <w:r>
        <w:rPr>
          <w:noProof/>
        </w:rPr>
        <w:fldChar w:fldCharType="separate"/>
      </w:r>
      <w:r>
        <w:rPr>
          <w:noProof/>
        </w:rPr>
        <w:t>28</w:t>
      </w:r>
      <w:r>
        <w:rPr>
          <w:noProof/>
        </w:rPr>
        <w:fldChar w:fldCharType="end"/>
      </w:r>
    </w:p>
    <w:p w14:paraId="4EC44F47" w14:textId="679778BF" w:rsidR="00350256" w:rsidRDefault="00350256">
      <w:pPr>
        <w:pStyle w:val="TOC3"/>
        <w:rPr>
          <w:rFonts w:ascii="Calibri" w:hAnsi="Calibri"/>
          <w:noProof/>
          <w:kern w:val="2"/>
          <w:sz w:val="22"/>
          <w:szCs w:val="22"/>
          <w:lang w:eastAsia="en-GB"/>
        </w:rPr>
      </w:pPr>
      <w:r>
        <w:rPr>
          <w:noProof/>
        </w:rPr>
        <w:t>6.4.6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_Toc163045582 \h </w:instrText>
      </w:r>
      <w:r>
        <w:rPr>
          <w:noProof/>
        </w:rPr>
      </w:r>
      <w:r>
        <w:rPr>
          <w:noProof/>
        </w:rPr>
        <w:fldChar w:fldCharType="separate"/>
      </w:r>
      <w:r>
        <w:rPr>
          <w:noProof/>
        </w:rPr>
        <w:t>28</w:t>
      </w:r>
      <w:r>
        <w:rPr>
          <w:noProof/>
        </w:rPr>
        <w:fldChar w:fldCharType="end"/>
      </w:r>
    </w:p>
    <w:p w14:paraId="5C223FFE" w14:textId="34EACF39" w:rsidR="00350256" w:rsidRDefault="00350256">
      <w:pPr>
        <w:pStyle w:val="TOC3"/>
        <w:rPr>
          <w:rFonts w:ascii="Calibri" w:hAnsi="Calibri"/>
          <w:noProof/>
          <w:kern w:val="2"/>
          <w:sz w:val="22"/>
          <w:szCs w:val="22"/>
          <w:lang w:eastAsia="en-GB"/>
        </w:rPr>
      </w:pPr>
      <w:r>
        <w:rPr>
          <w:noProof/>
        </w:rPr>
        <w:t>6.4.7</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_Toc163045583 \h </w:instrText>
      </w:r>
      <w:r>
        <w:rPr>
          <w:noProof/>
        </w:rPr>
      </w:r>
      <w:r>
        <w:rPr>
          <w:noProof/>
        </w:rPr>
        <w:fldChar w:fldCharType="separate"/>
      </w:r>
      <w:r>
        <w:rPr>
          <w:noProof/>
        </w:rPr>
        <w:t>28</w:t>
      </w:r>
      <w:r>
        <w:rPr>
          <w:noProof/>
        </w:rPr>
        <w:fldChar w:fldCharType="end"/>
      </w:r>
    </w:p>
    <w:p w14:paraId="28FDCE03" w14:textId="3AB701BC" w:rsidR="00350256" w:rsidRDefault="00350256">
      <w:pPr>
        <w:pStyle w:val="TOC4"/>
        <w:rPr>
          <w:rFonts w:ascii="Calibri" w:hAnsi="Calibri"/>
          <w:noProof/>
          <w:kern w:val="2"/>
          <w:sz w:val="22"/>
          <w:szCs w:val="22"/>
          <w:lang w:eastAsia="en-GB"/>
        </w:rPr>
      </w:pPr>
      <w:r>
        <w:rPr>
          <w:noProof/>
        </w:rPr>
        <w:t>6.4.7.1</w:t>
      </w:r>
      <w:r>
        <w:rPr>
          <w:rFonts w:ascii="Calibri" w:hAnsi="Calibri"/>
          <w:noProof/>
          <w:kern w:val="2"/>
          <w:sz w:val="22"/>
          <w:szCs w:val="22"/>
          <w:lang w:eastAsia="en-GB"/>
        </w:rPr>
        <w:tab/>
      </w:r>
      <w:r>
        <w:rPr>
          <w:noProof/>
        </w:rPr>
        <w:t>EF</w:t>
      </w:r>
      <w:r w:rsidRPr="004D4D32">
        <w:rPr>
          <w:noProof/>
          <w:vertAlign w:val="subscript"/>
        </w:rPr>
        <w:t>IMSI</w:t>
      </w:r>
      <w:r>
        <w:rPr>
          <w:noProof/>
        </w:rPr>
        <w:t xml:space="preserve"> changing procedure</w:t>
      </w:r>
      <w:r>
        <w:rPr>
          <w:noProof/>
        </w:rPr>
        <w:tab/>
      </w:r>
      <w:r>
        <w:rPr>
          <w:noProof/>
        </w:rPr>
        <w:fldChar w:fldCharType="begin" w:fldLock="1"/>
      </w:r>
      <w:r>
        <w:rPr>
          <w:noProof/>
        </w:rPr>
        <w:instrText xml:space="preserve"> PAGEREF _Toc163045584 \h </w:instrText>
      </w:r>
      <w:r>
        <w:rPr>
          <w:noProof/>
        </w:rPr>
      </w:r>
      <w:r>
        <w:rPr>
          <w:noProof/>
        </w:rPr>
        <w:fldChar w:fldCharType="separate"/>
      </w:r>
      <w:r>
        <w:rPr>
          <w:noProof/>
        </w:rPr>
        <w:t>28</w:t>
      </w:r>
      <w:r>
        <w:rPr>
          <w:noProof/>
        </w:rPr>
        <w:fldChar w:fldCharType="end"/>
      </w:r>
    </w:p>
    <w:p w14:paraId="2BD521A8" w14:textId="472C12DF" w:rsidR="00350256" w:rsidRDefault="00350256">
      <w:pPr>
        <w:pStyle w:val="TOC4"/>
        <w:rPr>
          <w:rFonts w:ascii="Calibri" w:hAnsi="Calibri"/>
          <w:noProof/>
          <w:kern w:val="2"/>
          <w:sz w:val="22"/>
          <w:szCs w:val="22"/>
          <w:lang w:eastAsia="en-GB"/>
        </w:rPr>
      </w:pPr>
      <w:r>
        <w:rPr>
          <w:noProof/>
        </w:rPr>
        <w:t>6.4.7.2</w:t>
      </w:r>
      <w:r>
        <w:rPr>
          <w:rFonts w:ascii="Calibri" w:hAnsi="Calibri"/>
          <w:noProof/>
          <w:kern w:val="2"/>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_Toc163045585 \h </w:instrText>
      </w:r>
      <w:r>
        <w:rPr>
          <w:noProof/>
        </w:rPr>
      </w:r>
      <w:r>
        <w:rPr>
          <w:noProof/>
        </w:rPr>
        <w:fldChar w:fldCharType="separate"/>
      </w:r>
      <w:r>
        <w:rPr>
          <w:noProof/>
        </w:rPr>
        <w:t>29</w:t>
      </w:r>
      <w:r>
        <w:rPr>
          <w:noProof/>
        </w:rPr>
        <w:fldChar w:fldCharType="end"/>
      </w:r>
    </w:p>
    <w:p w14:paraId="2A78F855" w14:textId="2F9DF1DF" w:rsidR="00350256" w:rsidRDefault="00350256">
      <w:pPr>
        <w:pStyle w:val="TOC4"/>
        <w:rPr>
          <w:rFonts w:ascii="Calibri" w:hAnsi="Calibri"/>
          <w:noProof/>
          <w:kern w:val="2"/>
          <w:sz w:val="22"/>
          <w:szCs w:val="22"/>
          <w:lang w:eastAsia="en-GB"/>
        </w:rPr>
      </w:pPr>
      <w:r>
        <w:rPr>
          <w:noProof/>
        </w:rPr>
        <w:t>6.4.7.3</w:t>
      </w:r>
      <w:r>
        <w:rPr>
          <w:rFonts w:ascii="Calibri" w:hAnsi="Calibri"/>
          <w:noProof/>
          <w:kern w:val="2"/>
          <w:sz w:val="22"/>
          <w:szCs w:val="22"/>
          <w:lang w:eastAsia="en-GB"/>
        </w:rPr>
        <w:tab/>
      </w:r>
      <w:r>
        <w:rPr>
          <w:noProof/>
        </w:rPr>
        <w:t>EF</w:t>
      </w:r>
      <w:r w:rsidRPr="004D4D32">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_Toc163045586 \h </w:instrText>
      </w:r>
      <w:r>
        <w:rPr>
          <w:noProof/>
        </w:rPr>
      </w:r>
      <w:r>
        <w:rPr>
          <w:noProof/>
        </w:rPr>
        <w:fldChar w:fldCharType="separate"/>
      </w:r>
      <w:r>
        <w:rPr>
          <w:noProof/>
        </w:rPr>
        <w:t>29</w:t>
      </w:r>
      <w:r>
        <w:rPr>
          <w:noProof/>
        </w:rPr>
        <w:fldChar w:fldCharType="end"/>
      </w:r>
    </w:p>
    <w:p w14:paraId="7DDBA799" w14:textId="6A490AAB" w:rsidR="00350256" w:rsidRDefault="00350256">
      <w:pPr>
        <w:pStyle w:val="TOC4"/>
        <w:rPr>
          <w:rFonts w:ascii="Calibri" w:hAnsi="Calibri"/>
          <w:noProof/>
          <w:kern w:val="2"/>
          <w:sz w:val="22"/>
          <w:szCs w:val="22"/>
          <w:lang w:eastAsia="en-GB"/>
        </w:rPr>
      </w:pPr>
      <w:r>
        <w:rPr>
          <w:noProof/>
        </w:rPr>
        <w:t>6.4.7.4</w:t>
      </w:r>
      <w:r>
        <w:rPr>
          <w:rFonts w:ascii="Calibri" w:hAnsi="Calibri"/>
          <w:noProof/>
          <w:kern w:val="2"/>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_Toc163045587 \h </w:instrText>
      </w:r>
      <w:r>
        <w:rPr>
          <w:noProof/>
        </w:rPr>
      </w:r>
      <w:r>
        <w:rPr>
          <w:noProof/>
        </w:rPr>
        <w:fldChar w:fldCharType="separate"/>
      </w:r>
      <w:r>
        <w:rPr>
          <w:noProof/>
        </w:rPr>
        <w:t>29</w:t>
      </w:r>
      <w:r>
        <w:rPr>
          <w:noProof/>
        </w:rPr>
        <w:fldChar w:fldCharType="end"/>
      </w:r>
    </w:p>
    <w:p w14:paraId="6EB986CD" w14:textId="577C97EA" w:rsidR="00350256" w:rsidRDefault="00350256">
      <w:pPr>
        <w:pStyle w:val="TOC4"/>
        <w:rPr>
          <w:rFonts w:ascii="Calibri" w:hAnsi="Calibri"/>
          <w:noProof/>
          <w:kern w:val="2"/>
          <w:sz w:val="22"/>
          <w:szCs w:val="22"/>
          <w:lang w:eastAsia="en-GB"/>
        </w:rPr>
      </w:pPr>
      <w:r>
        <w:rPr>
          <w:noProof/>
        </w:rPr>
        <w:t>6.4.7.5</w:t>
      </w:r>
      <w:r>
        <w:rPr>
          <w:rFonts w:ascii="Calibri" w:hAnsi="Calibri"/>
          <w:noProof/>
          <w:kern w:val="2"/>
          <w:sz w:val="22"/>
          <w:szCs w:val="22"/>
          <w:lang w:eastAsia="en-GB"/>
        </w:rPr>
        <w:tab/>
      </w:r>
      <w:r>
        <w:rPr>
          <w:noProof/>
        </w:rPr>
        <w:t>Steering of roaming via NAS messages</w:t>
      </w:r>
      <w:r>
        <w:rPr>
          <w:noProof/>
        </w:rPr>
        <w:tab/>
      </w:r>
      <w:r>
        <w:rPr>
          <w:noProof/>
        </w:rPr>
        <w:fldChar w:fldCharType="begin" w:fldLock="1"/>
      </w:r>
      <w:r>
        <w:rPr>
          <w:noProof/>
        </w:rPr>
        <w:instrText xml:space="preserve"> PAGEREF _Toc163045588 \h </w:instrText>
      </w:r>
      <w:r>
        <w:rPr>
          <w:noProof/>
        </w:rPr>
      </w:r>
      <w:r>
        <w:rPr>
          <w:noProof/>
        </w:rPr>
        <w:fldChar w:fldCharType="separate"/>
      </w:r>
      <w:r>
        <w:rPr>
          <w:noProof/>
        </w:rPr>
        <w:t>29</w:t>
      </w:r>
      <w:r>
        <w:rPr>
          <w:noProof/>
        </w:rPr>
        <w:fldChar w:fldCharType="end"/>
      </w:r>
    </w:p>
    <w:p w14:paraId="5E7547CE" w14:textId="11553899" w:rsidR="00350256" w:rsidRDefault="00350256">
      <w:pPr>
        <w:pStyle w:val="TOC4"/>
        <w:rPr>
          <w:rFonts w:ascii="Calibri" w:hAnsi="Calibri"/>
          <w:noProof/>
          <w:kern w:val="2"/>
          <w:sz w:val="22"/>
          <w:szCs w:val="22"/>
          <w:lang w:eastAsia="en-GB"/>
        </w:rPr>
      </w:pPr>
      <w:r>
        <w:rPr>
          <w:noProof/>
        </w:rPr>
        <w:t>6.4.7.6</w:t>
      </w:r>
      <w:r>
        <w:rPr>
          <w:rFonts w:ascii="Calibri" w:hAnsi="Calibri"/>
          <w:noProof/>
          <w:kern w:val="2"/>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_Toc163045589 \h </w:instrText>
      </w:r>
      <w:r>
        <w:rPr>
          <w:noProof/>
        </w:rPr>
      </w:r>
      <w:r>
        <w:rPr>
          <w:noProof/>
        </w:rPr>
        <w:fldChar w:fldCharType="separate"/>
      </w:r>
      <w:r>
        <w:rPr>
          <w:noProof/>
        </w:rPr>
        <w:t>29</w:t>
      </w:r>
      <w:r>
        <w:rPr>
          <w:noProof/>
        </w:rPr>
        <w:fldChar w:fldCharType="end"/>
      </w:r>
    </w:p>
    <w:p w14:paraId="545081E0" w14:textId="2DB62806" w:rsidR="00350256" w:rsidRDefault="00350256">
      <w:pPr>
        <w:pStyle w:val="TOC3"/>
        <w:rPr>
          <w:rFonts w:ascii="Calibri" w:hAnsi="Calibri"/>
          <w:noProof/>
          <w:kern w:val="2"/>
          <w:sz w:val="22"/>
          <w:szCs w:val="22"/>
          <w:lang w:eastAsia="en-GB"/>
        </w:rPr>
      </w:pPr>
      <w:r>
        <w:rPr>
          <w:noProof/>
        </w:rPr>
        <w:t>6.4.8</w:t>
      </w:r>
      <w:r>
        <w:rPr>
          <w:rFonts w:ascii="Calibri" w:hAnsi="Calibri"/>
          <w:noProof/>
          <w:kern w:val="2"/>
          <w:sz w:val="22"/>
          <w:szCs w:val="22"/>
          <w:lang w:eastAsia="en-GB"/>
        </w:rPr>
        <w:tab/>
      </w:r>
      <w:r>
        <w:rPr>
          <w:noProof/>
        </w:rPr>
        <w:t>SET UP MENU</w:t>
      </w:r>
      <w:r>
        <w:rPr>
          <w:noProof/>
        </w:rPr>
        <w:tab/>
      </w:r>
      <w:r>
        <w:rPr>
          <w:noProof/>
        </w:rPr>
        <w:fldChar w:fldCharType="begin" w:fldLock="1"/>
      </w:r>
      <w:r>
        <w:rPr>
          <w:noProof/>
        </w:rPr>
        <w:instrText xml:space="preserve"> PAGEREF _Toc163045590 \h </w:instrText>
      </w:r>
      <w:r>
        <w:rPr>
          <w:noProof/>
        </w:rPr>
      </w:r>
      <w:r>
        <w:rPr>
          <w:noProof/>
        </w:rPr>
        <w:fldChar w:fldCharType="separate"/>
      </w:r>
      <w:r>
        <w:rPr>
          <w:noProof/>
        </w:rPr>
        <w:t>29</w:t>
      </w:r>
      <w:r>
        <w:rPr>
          <w:noProof/>
        </w:rPr>
        <w:fldChar w:fldCharType="end"/>
      </w:r>
    </w:p>
    <w:p w14:paraId="2F9358A0" w14:textId="0C185DA0" w:rsidR="00350256" w:rsidRDefault="00350256">
      <w:pPr>
        <w:pStyle w:val="TOC3"/>
        <w:rPr>
          <w:rFonts w:ascii="Calibri" w:hAnsi="Calibri"/>
          <w:noProof/>
          <w:kern w:val="2"/>
          <w:sz w:val="22"/>
          <w:szCs w:val="22"/>
          <w:lang w:eastAsia="en-GB"/>
        </w:rPr>
      </w:pPr>
      <w:r>
        <w:rPr>
          <w:noProof/>
        </w:rPr>
        <w:t>6.4.9</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_Toc163045591 \h </w:instrText>
      </w:r>
      <w:r>
        <w:rPr>
          <w:noProof/>
        </w:rPr>
      </w:r>
      <w:r>
        <w:rPr>
          <w:noProof/>
        </w:rPr>
        <w:fldChar w:fldCharType="separate"/>
      </w:r>
      <w:r>
        <w:rPr>
          <w:noProof/>
        </w:rPr>
        <w:t>30</w:t>
      </w:r>
      <w:r>
        <w:rPr>
          <w:noProof/>
        </w:rPr>
        <w:fldChar w:fldCharType="end"/>
      </w:r>
    </w:p>
    <w:p w14:paraId="42BBBB55" w14:textId="70ADB3E2" w:rsidR="00350256" w:rsidRDefault="00350256">
      <w:pPr>
        <w:pStyle w:val="TOC3"/>
        <w:rPr>
          <w:rFonts w:ascii="Calibri" w:hAnsi="Calibri"/>
          <w:noProof/>
          <w:kern w:val="2"/>
          <w:sz w:val="22"/>
          <w:szCs w:val="22"/>
          <w:lang w:eastAsia="en-GB"/>
        </w:rPr>
      </w:pPr>
      <w:r>
        <w:rPr>
          <w:noProof/>
        </w:rPr>
        <w:t>6.4.10</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_Toc163045592 \h </w:instrText>
      </w:r>
      <w:r>
        <w:rPr>
          <w:noProof/>
        </w:rPr>
      </w:r>
      <w:r>
        <w:rPr>
          <w:noProof/>
        </w:rPr>
        <w:fldChar w:fldCharType="separate"/>
      </w:r>
      <w:r>
        <w:rPr>
          <w:noProof/>
        </w:rPr>
        <w:t>30</w:t>
      </w:r>
      <w:r>
        <w:rPr>
          <w:noProof/>
        </w:rPr>
        <w:fldChar w:fldCharType="end"/>
      </w:r>
    </w:p>
    <w:p w14:paraId="370E711D" w14:textId="1702B644" w:rsidR="00350256" w:rsidRDefault="00350256">
      <w:pPr>
        <w:pStyle w:val="TOC3"/>
        <w:rPr>
          <w:rFonts w:ascii="Calibri" w:hAnsi="Calibri"/>
          <w:noProof/>
          <w:kern w:val="2"/>
          <w:sz w:val="22"/>
          <w:szCs w:val="22"/>
          <w:lang w:eastAsia="en-GB"/>
        </w:rPr>
      </w:pPr>
      <w:r>
        <w:rPr>
          <w:noProof/>
        </w:rPr>
        <w:lastRenderedPageBreak/>
        <w:t>6.4.11</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_Toc163045593 \h </w:instrText>
      </w:r>
      <w:r>
        <w:rPr>
          <w:noProof/>
        </w:rPr>
      </w:r>
      <w:r>
        <w:rPr>
          <w:noProof/>
        </w:rPr>
        <w:fldChar w:fldCharType="separate"/>
      </w:r>
      <w:r>
        <w:rPr>
          <w:noProof/>
        </w:rPr>
        <w:t>30</w:t>
      </w:r>
      <w:r>
        <w:rPr>
          <w:noProof/>
        </w:rPr>
        <w:fldChar w:fldCharType="end"/>
      </w:r>
    </w:p>
    <w:p w14:paraId="40163915" w14:textId="42177319" w:rsidR="00350256" w:rsidRDefault="00350256">
      <w:pPr>
        <w:pStyle w:val="TOC3"/>
        <w:rPr>
          <w:rFonts w:ascii="Calibri" w:hAnsi="Calibri"/>
          <w:noProof/>
          <w:kern w:val="2"/>
          <w:sz w:val="22"/>
          <w:szCs w:val="22"/>
          <w:lang w:eastAsia="en-GB"/>
        </w:rPr>
      </w:pPr>
      <w:r>
        <w:rPr>
          <w:noProof/>
        </w:rPr>
        <w:t>6.4.12</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_Toc163045594 \h </w:instrText>
      </w:r>
      <w:r>
        <w:rPr>
          <w:noProof/>
        </w:rPr>
      </w:r>
      <w:r>
        <w:rPr>
          <w:noProof/>
        </w:rPr>
        <w:fldChar w:fldCharType="separate"/>
      </w:r>
      <w:r>
        <w:rPr>
          <w:noProof/>
        </w:rPr>
        <w:t>31</w:t>
      </w:r>
      <w:r>
        <w:rPr>
          <w:noProof/>
        </w:rPr>
        <w:fldChar w:fldCharType="end"/>
      </w:r>
    </w:p>
    <w:p w14:paraId="2F98A269" w14:textId="335BC697" w:rsidR="00350256" w:rsidRDefault="00350256">
      <w:pPr>
        <w:pStyle w:val="TOC4"/>
        <w:rPr>
          <w:rFonts w:ascii="Calibri" w:hAnsi="Calibri"/>
          <w:noProof/>
          <w:kern w:val="2"/>
          <w:sz w:val="22"/>
          <w:szCs w:val="22"/>
          <w:lang w:eastAsia="en-GB"/>
        </w:rPr>
      </w:pPr>
      <w:r>
        <w:rPr>
          <w:noProof/>
        </w:rPr>
        <w:t>6.4.12.1</w:t>
      </w:r>
      <w:r>
        <w:rPr>
          <w:rFonts w:ascii="Calibri" w:hAnsi="Calibri"/>
          <w:noProof/>
          <w:kern w:val="2"/>
          <w:sz w:val="22"/>
          <w:szCs w:val="22"/>
          <w:lang w:eastAsia="en-GB"/>
        </w:rPr>
        <w:tab/>
      </w:r>
      <w:r>
        <w:rPr>
          <w:noProof/>
        </w:rPr>
        <w:t>MMI Mode</w:t>
      </w:r>
      <w:r>
        <w:rPr>
          <w:noProof/>
        </w:rPr>
        <w:tab/>
      </w:r>
      <w:r>
        <w:rPr>
          <w:noProof/>
        </w:rPr>
        <w:fldChar w:fldCharType="begin" w:fldLock="1"/>
      </w:r>
      <w:r>
        <w:rPr>
          <w:noProof/>
        </w:rPr>
        <w:instrText xml:space="preserve"> PAGEREF _Toc163045595 \h </w:instrText>
      </w:r>
      <w:r>
        <w:rPr>
          <w:noProof/>
        </w:rPr>
      </w:r>
      <w:r>
        <w:rPr>
          <w:noProof/>
        </w:rPr>
        <w:fldChar w:fldCharType="separate"/>
      </w:r>
      <w:r>
        <w:rPr>
          <w:noProof/>
        </w:rPr>
        <w:t>31</w:t>
      </w:r>
      <w:r>
        <w:rPr>
          <w:noProof/>
        </w:rPr>
        <w:fldChar w:fldCharType="end"/>
      </w:r>
    </w:p>
    <w:p w14:paraId="0D9B7070" w14:textId="58D638AE" w:rsidR="00350256" w:rsidRDefault="00350256">
      <w:pPr>
        <w:pStyle w:val="TOC4"/>
        <w:rPr>
          <w:rFonts w:ascii="Calibri" w:hAnsi="Calibri"/>
          <w:noProof/>
          <w:kern w:val="2"/>
          <w:sz w:val="22"/>
          <w:szCs w:val="22"/>
          <w:lang w:eastAsia="en-GB"/>
        </w:rPr>
      </w:pPr>
      <w:r>
        <w:rPr>
          <w:noProof/>
        </w:rPr>
        <w:t>6.4.12.2</w:t>
      </w:r>
      <w:r>
        <w:rPr>
          <w:rFonts w:ascii="Calibri" w:hAnsi="Calibri"/>
          <w:noProof/>
          <w:kern w:val="2"/>
          <w:sz w:val="22"/>
          <w:szCs w:val="22"/>
          <w:lang w:eastAsia="en-GB"/>
        </w:rPr>
        <w:tab/>
      </w:r>
      <w:r>
        <w:rPr>
          <w:noProof/>
        </w:rPr>
        <w:t>Application Mode</w:t>
      </w:r>
      <w:r>
        <w:rPr>
          <w:noProof/>
        </w:rPr>
        <w:tab/>
      </w:r>
      <w:r>
        <w:rPr>
          <w:noProof/>
        </w:rPr>
        <w:fldChar w:fldCharType="begin" w:fldLock="1"/>
      </w:r>
      <w:r>
        <w:rPr>
          <w:noProof/>
        </w:rPr>
        <w:instrText xml:space="preserve"> PAGEREF _Toc163045596 \h </w:instrText>
      </w:r>
      <w:r>
        <w:rPr>
          <w:noProof/>
        </w:rPr>
      </w:r>
      <w:r>
        <w:rPr>
          <w:noProof/>
        </w:rPr>
        <w:fldChar w:fldCharType="separate"/>
      </w:r>
      <w:r>
        <w:rPr>
          <w:noProof/>
        </w:rPr>
        <w:t>32</w:t>
      </w:r>
      <w:r>
        <w:rPr>
          <w:noProof/>
        </w:rPr>
        <w:fldChar w:fldCharType="end"/>
      </w:r>
    </w:p>
    <w:p w14:paraId="1F352772" w14:textId="2A1EA65B" w:rsidR="00350256" w:rsidRDefault="00350256">
      <w:pPr>
        <w:pStyle w:val="TOC3"/>
        <w:rPr>
          <w:rFonts w:ascii="Calibri" w:hAnsi="Calibri"/>
          <w:noProof/>
          <w:kern w:val="2"/>
          <w:sz w:val="22"/>
          <w:szCs w:val="22"/>
          <w:lang w:eastAsia="en-GB"/>
        </w:rPr>
      </w:pPr>
      <w:r>
        <w:rPr>
          <w:noProof/>
        </w:rPr>
        <w:t>6.4.13</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_Toc163045597 \h </w:instrText>
      </w:r>
      <w:r>
        <w:rPr>
          <w:noProof/>
        </w:rPr>
      </w:r>
      <w:r>
        <w:rPr>
          <w:noProof/>
        </w:rPr>
        <w:fldChar w:fldCharType="separate"/>
      </w:r>
      <w:r>
        <w:rPr>
          <w:noProof/>
        </w:rPr>
        <w:t>33</w:t>
      </w:r>
      <w:r>
        <w:rPr>
          <w:noProof/>
        </w:rPr>
        <w:fldChar w:fldCharType="end"/>
      </w:r>
    </w:p>
    <w:p w14:paraId="55370114" w14:textId="76673EA7" w:rsidR="00350256" w:rsidRDefault="00350256">
      <w:pPr>
        <w:pStyle w:val="TOC3"/>
        <w:rPr>
          <w:rFonts w:ascii="Calibri" w:hAnsi="Calibri"/>
          <w:noProof/>
          <w:kern w:val="2"/>
          <w:sz w:val="22"/>
          <w:szCs w:val="22"/>
          <w:lang w:eastAsia="en-GB"/>
        </w:rPr>
      </w:pPr>
      <w:r>
        <w:rPr>
          <w:noProof/>
        </w:rPr>
        <w:t>6.4.14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_Toc163045598 \h </w:instrText>
      </w:r>
      <w:r>
        <w:rPr>
          <w:noProof/>
        </w:rPr>
      </w:r>
      <w:r>
        <w:rPr>
          <w:noProof/>
        </w:rPr>
        <w:fldChar w:fldCharType="separate"/>
      </w:r>
      <w:r>
        <w:rPr>
          <w:noProof/>
        </w:rPr>
        <w:t>34</w:t>
      </w:r>
      <w:r>
        <w:rPr>
          <w:noProof/>
        </w:rPr>
        <w:fldChar w:fldCharType="end"/>
      </w:r>
    </w:p>
    <w:p w14:paraId="3A312CBD" w14:textId="76D766B3" w:rsidR="00350256" w:rsidRDefault="00350256">
      <w:pPr>
        <w:pStyle w:val="TOC3"/>
        <w:rPr>
          <w:rFonts w:ascii="Calibri" w:hAnsi="Calibri"/>
          <w:noProof/>
          <w:kern w:val="2"/>
          <w:sz w:val="22"/>
          <w:szCs w:val="22"/>
          <w:lang w:eastAsia="en-GB"/>
        </w:rPr>
      </w:pPr>
      <w:r>
        <w:rPr>
          <w:noProof/>
        </w:rPr>
        <w:t>6.4.15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_Toc163045599 \h </w:instrText>
      </w:r>
      <w:r>
        <w:rPr>
          <w:noProof/>
        </w:rPr>
      </w:r>
      <w:r>
        <w:rPr>
          <w:noProof/>
        </w:rPr>
        <w:fldChar w:fldCharType="separate"/>
      </w:r>
      <w:r>
        <w:rPr>
          <w:noProof/>
        </w:rPr>
        <w:t>34</w:t>
      </w:r>
      <w:r>
        <w:rPr>
          <w:noProof/>
        </w:rPr>
        <w:fldChar w:fldCharType="end"/>
      </w:r>
    </w:p>
    <w:p w14:paraId="0B8E2BA6" w14:textId="4FCDD95C" w:rsidR="00350256" w:rsidRDefault="00350256">
      <w:pPr>
        <w:pStyle w:val="TOC3"/>
        <w:rPr>
          <w:rFonts w:ascii="Calibri" w:hAnsi="Calibri"/>
          <w:noProof/>
          <w:kern w:val="2"/>
          <w:sz w:val="22"/>
          <w:szCs w:val="22"/>
          <w:lang w:eastAsia="en-GB"/>
        </w:rPr>
      </w:pPr>
      <w:r>
        <w:rPr>
          <w:noProof/>
        </w:rPr>
        <w:t>6.4.16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_Toc163045600 \h </w:instrText>
      </w:r>
      <w:r>
        <w:rPr>
          <w:noProof/>
        </w:rPr>
      </w:r>
      <w:r>
        <w:rPr>
          <w:noProof/>
        </w:rPr>
        <w:fldChar w:fldCharType="separate"/>
      </w:r>
      <w:r>
        <w:rPr>
          <w:noProof/>
        </w:rPr>
        <w:t>36</w:t>
      </w:r>
      <w:r>
        <w:rPr>
          <w:noProof/>
        </w:rPr>
        <w:fldChar w:fldCharType="end"/>
      </w:r>
    </w:p>
    <w:p w14:paraId="682D42BD" w14:textId="2FDC5B92" w:rsidR="00350256" w:rsidRDefault="00350256">
      <w:pPr>
        <w:pStyle w:val="TOC3"/>
        <w:rPr>
          <w:rFonts w:ascii="Calibri" w:hAnsi="Calibri"/>
          <w:noProof/>
          <w:kern w:val="2"/>
          <w:sz w:val="22"/>
          <w:szCs w:val="22"/>
          <w:lang w:eastAsia="en-GB"/>
        </w:rPr>
      </w:pPr>
      <w:r>
        <w:rPr>
          <w:noProof/>
        </w:rPr>
        <w:t>6.4.17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_Toc163045601 \h </w:instrText>
      </w:r>
      <w:r>
        <w:rPr>
          <w:noProof/>
        </w:rPr>
      </w:r>
      <w:r>
        <w:rPr>
          <w:noProof/>
        </w:rPr>
        <w:fldChar w:fldCharType="separate"/>
      </w:r>
      <w:r>
        <w:rPr>
          <w:noProof/>
        </w:rPr>
        <w:t>37</w:t>
      </w:r>
      <w:r>
        <w:rPr>
          <w:noProof/>
        </w:rPr>
        <w:fldChar w:fldCharType="end"/>
      </w:r>
    </w:p>
    <w:p w14:paraId="2B6638C9" w14:textId="2F04D7D6" w:rsidR="00350256" w:rsidRDefault="00350256">
      <w:pPr>
        <w:pStyle w:val="TOC3"/>
        <w:rPr>
          <w:rFonts w:ascii="Calibri" w:hAnsi="Calibri"/>
          <w:noProof/>
          <w:kern w:val="2"/>
          <w:sz w:val="22"/>
          <w:szCs w:val="22"/>
          <w:lang w:eastAsia="en-GB"/>
        </w:rPr>
      </w:pPr>
      <w:r>
        <w:rPr>
          <w:noProof/>
        </w:rPr>
        <w:t>6.4.18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_Toc163045602 \h </w:instrText>
      </w:r>
      <w:r>
        <w:rPr>
          <w:noProof/>
        </w:rPr>
      </w:r>
      <w:r>
        <w:rPr>
          <w:noProof/>
        </w:rPr>
        <w:fldChar w:fldCharType="separate"/>
      </w:r>
      <w:r>
        <w:rPr>
          <w:noProof/>
        </w:rPr>
        <w:t>37</w:t>
      </w:r>
      <w:r>
        <w:rPr>
          <w:noProof/>
        </w:rPr>
        <w:fldChar w:fldCharType="end"/>
      </w:r>
    </w:p>
    <w:p w14:paraId="0B9D2E9F" w14:textId="3C84515E" w:rsidR="00350256" w:rsidRDefault="00350256">
      <w:pPr>
        <w:pStyle w:val="TOC3"/>
        <w:rPr>
          <w:rFonts w:ascii="Calibri" w:hAnsi="Calibri"/>
          <w:noProof/>
          <w:kern w:val="2"/>
          <w:sz w:val="22"/>
          <w:szCs w:val="22"/>
          <w:lang w:eastAsia="en-GB"/>
        </w:rPr>
      </w:pPr>
      <w:r>
        <w:rPr>
          <w:noProof/>
        </w:rPr>
        <w:t>6.4.19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_Toc163045603 \h </w:instrText>
      </w:r>
      <w:r>
        <w:rPr>
          <w:noProof/>
        </w:rPr>
      </w:r>
      <w:r>
        <w:rPr>
          <w:noProof/>
        </w:rPr>
        <w:fldChar w:fldCharType="separate"/>
      </w:r>
      <w:r>
        <w:rPr>
          <w:noProof/>
        </w:rPr>
        <w:t>37</w:t>
      </w:r>
      <w:r>
        <w:rPr>
          <w:noProof/>
        </w:rPr>
        <w:fldChar w:fldCharType="end"/>
      </w:r>
    </w:p>
    <w:p w14:paraId="281234B3" w14:textId="48EF8E0D" w:rsidR="00350256" w:rsidRDefault="00350256">
      <w:pPr>
        <w:pStyle w:val="TOC3"/>
        <w:rPr>
          <w:rFonts w:ascii="Calibri" w:hAnsi="Calibri"/>
          <w:noProof/>
          <w:kern w:val="2"/>
          <w:sz w:val="22"/>
          <w:szCs w:val="22"/>
          <w:lang w:eastAsia="en-GB"/>
        </w:rPr>
      </w:pPr>
      <w:r>
        <w:rPr>
          <w:noProof/>
        </w:rPr>
        <w:t>6.4.20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_Toc163045604 \h </w:instrText>
      </w:r>
      <w:r>
        <w:rPr>
          <w:noProof/>
        </w:rPr>
      </w:r>
      <w:r>
        <w:rPr>
          <w:noProof/>
        </w:rPr>
        <w:fldChar w:fldCharType="separate"/>
      </w:r>
      <w:r>
        <w:rPr>
          <w:noProof/>
        </w:rPr>
        <w:t>37</w:t>
      </w:r>
      <w:r>
        <w:rPr>
          <w:noProof/>
        </w:rPr>
        <w:fldChar w:fldCharType="end"/>
      </w:r>
    </w:p>
    <w:p w14:paraId="5D7C6D93" w14:textId="22A42E8A" w:rsidR="00350256" w:rsidRDefault="00350256">
      <w:pPr>
        <w:pStyle w:val="TOC3"/>
        <w:rPr>
          <w:rFonts w:ascii="Calibri" w:hAnsi="Calibri"/>
          <w:noProof/>
          <w:kern w:val="2"/>
          <w:sz w:val="22"/>
          <w:szCs w:val="22"/>
          <w:lang w:eastAsia="en-GB"/>
        </w:rPr>
      </w:pPr>
      <w:r>
        <w:rPr>
          <w:noProof/>
        </w:rPr>
        <w:t>6.4.21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_Toc163045605 \h </w:instrText>
      </w:r>
      <w:r>
        <w:rPr>
          <w:noProof/>
        </w:rPr>
      </w:r>
      <w:r>
        <w:rPr>
          <w:noProof/>
        </w:rPr>
        <w:fldChar w:fldCharType="separate"/>
      </w:r>
      <w:r>
        <w:rPr>
          <w:noProof/>
        </w:rPr>
        <w:t>37</w:t>
      </w:r>
      <w:r>
        <w:rPr>
          <w:noProof/>
        </w:rPr>
        <w:fldChar w:fldCharType="end"/>
      </w:r>
    </w:p>
    <w:p w14:paraId="0984833D" w14:textId="490D265E" w:rsidR="00350256" w:rsidRDefault="00350256">
      <w:pPr>
        <w:pStyle w:val="TOC3"/>
        <w:rPr>
          <w:rFonts w:ascii="Calibri" w:hAnsi="Calibri"/>
          <w:noProof/>
          <w:kern w:val="2"/>
          <w:sz w:val="22"/>
          <w:szCs w:val="22"/>
          <w:lang w:eastAsia="en-GB"/>
        </w:rPr>
      </w:pPr>
      <w:r>
        <w:rPr>
          <w:noProof/>
        </w:rPr>
        <w:t>6.4.22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_Toc163045606 \h </w:instrText>
      </w:r>
      <w:r>
        <w:rPr>
          <w:noProof/>
        </w:rPr>
      </w:r>
      <w:r>
        <w:rPr>
          <w:noProof/>
        </w:rPr>
        <w:fldChar w:fldCharType="separate"/>
      </w:r>
      <w:r>
        <w:rPr>
          <w:noProof/>
        </w:rPr>
        <w:t>37</w:t>
      </w:r>
      <w:r>
        <w:rPr>
          <w:noProof/>
        </w:rPr>
        <w:fldChar w:fldCharType="end"/>
      </w:r>
    </w:p>
    <w:p w14:paraId="3BAB5EAD" w14:textId="06A5487B" w:rsidR="00350256" w:rsidRDefault="00350256">
      <w:pPr>
        <w:pStyle w:val="TOC3"/>
        <w:rPr>
          <w:rFonts w:ascii="Calibri" w:hAnsi="Calibri"/>
          <w:noProof/>
          <w:kern w:val="2"/>
          <w:sz w:val="22"/>
          <w:szCs w:val="22"/>
          <w:lang w:eastAsia="en-GB"/>
        </w:rPr>
      </w:pPr>
      <w:r>
        <w:rPr>
          <w:noProof/>
        </w:rPr>
        <w:t>6.4.23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_Toc163045607 \h </w:instrText>
      </w:r>
      <w:r>
        <w:rPr>
          <w:noProof/>
        </w:rPr>
      </w:r>
      <w:r>
        <w:rPr>
          <w:noProof/>
        </w:rPr>
        <w:fldChar w:fldCharType="separate"/>
      </w:r>
      <w:r>
        <w:rPr>
          <w:noProof/>
        </w:rPr>
        <w:t>37</w:t>
      </w:r>
      <w:r>
        <w:rPr>
          <w:noProof/>
        </w:rPr>
        <w:fldChar w:fldCharType="end"/>
      </w:r>
    </w:p>
    <w:p w14:paraId="385BF06F" w14:textId="380109C7" w:rsidR="00350256" w:rsidRDefault="00350256">
      <w:pPr>
        <w:pStyle w:val="TOC3"/>
        <w:rPr>
          <w:rFonts w:ascii="Calibri" w:hAnsi="Calibri"/>
          <w:noProof/>
          <w:kern w:val="2"/>
          <w:sz w:val="22"/>
          <w:szCs w:val="22"/>
          <w:lang w:eastAsia="en-GB"/>
        </w:rPr>
      </w:pPr>
      <w:r>
        <w:rPr>
          <w:noProof/>
        </w:rPr>
        <w:t>6.4.24</w:t>
      </w:r>
      <w:r>
        <w:rPr>
          <w:rFonts w:ascii="Calibri" w:hAnsi="Calibri"/>
          <w:noProof/>
          <w:kern w:val="2"/>
          <w:sz w:val="22"/>
          <w:szCs w:val="22"/>
          <w:lang w:eastAsia="en-GB"/>
        </w:rPr>
        <w:tab/>
      </w:r>
      <w:r>
        <w:rPr>
          <w:noProof/>
        </w:rPr>
        <w:t>SEND DTMF</w:t>
      </w:r>
      <w:r>
        <w:rPr>
          <w:noProof/>
        </w:rPr>
        <w:tab/>
      </w:r>
      <w:r>
        <w:rPr>
          <w:noProof/>
        </w:rPr>
        <w:fldChar w:fldCharType="begin" w:fldLock="1"/>
      </w:r>
      <w:r>
        <w:rPr>
          <w:noProof/>
        </w:rPr>
        <w:instrText xml:space="preserve"> PAGEREF _Toc163045608 \h </w:instrText>
      </w:r>
      <w:r>
        <w:rPr>
          <w:noProof/>
        </w:rPr>
      </w:r>
      <w:r>
        <w:rPr>
          <w:noProof/>
        </w:rPr>
        <w:fldChar w:fldCharType="separate"/>
      </w:r>
      <w:r>
        <w:rPr>
          <w:noProof/>
        </w:rPr>
        <w:t>37</w:t>
      </w:r>
      <w:r>
        <w:rPr>
          <w:noProof/>
        </w:rPr>
        <w:fldChar w:fldCharType="end"/>
      </w:r>
    </w:p>
    <w:p w14:paraId="3A23A725" w14:textId="7F10621D" w:rsidR="00350256" w:rsidRDefault="00350256">
      <w:pPr>
        <w:pStyle w:val="TOC3"/>
        <w:rPr>
          <w:rFonts w:ascii="Calibri" w:hAnsi="Calibri"/>
          <w:noProof/>
          <w:kern w:val="2"/>
          <w:sz w:val="22"/>
          <w:szCs w:val="22"/>
          <w:lang w:eastAsia="en-GB"/>
        </w:rPr>
      </w:pPr>
      <w:r>
        <w:rPr>
          <w:noProof/>
        </w:rPr>
        <w:t>6.4.25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_Toc163045609 \h </w:instrText>
      </w:r>
      <w:r>
        <w:rPr>
          <w:noProof/>
        </w:rPr>
      </w:r>
      <w:r>
        <w:rPr>
          <w:noProof/>
        </w:rPr>
        <w:fldChar w:fldCharType="separate"/>
      </w:r>
      <w:r>
        <w:rPr>
          <w:noProof/>
        </w:rPr>
        <w:t>37</w:t>
      </w:r>
      <w:r>
        <w:rPr>
          <w:noProof/>
        </w:rPr>
        <w:fldChar w:fldCharType="end"/>
      </w:r>
    </w:p>
    <w:p w14:paraId="04D00199" w14:textId="276074D5" w:rsidR="00350256" w:rsidRDefault="00350256">
      <w:pPr>
        <w:pStyle w:val="TOC3"/>
        <w:rPr>
          <w:rFonts w:ascii="Calibri" w:hAnsi="Calibri"/>
          <w:noProof/>
          <w:kern w:val="2"/>
          <w:sz w:val="22"/>
          <w:szCs w:val="22"/>
          <w:lang w:eastAsia="en-GB"/>
        </w:rPr>
      </w:pPr>
      <w:r>
        <w:rPr>
          <w:noProof/>
        </w:rPr>
        <w:t>6.4.26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_Toc163045610 \h </w:instrText>
      </w:r>
      <w:r>
        <w:rPr>
          <w:noProof/>
        </w:rPr>
      </w:r>
      <w:r>
        <w:rPr>
          <w:noProof/>
        </w:rPr>
        <w:fldChar w:fldCharType="separate"/>
      </w:r>
      <w:r>
        <w:rPr>
          <w:noProof/>
        </w:rPr>
        <w:t>37</w:t>
      </w:r>
      <w:r>
        <w:rPr>
          <w:noProof/>
        </w:rPr>
        <w:fldChar w:fldCharType="end"/>
      </w:r>
    </w:p>
    <w:p w14:paraId="3ADA052D" w14:textId="145FBC08" w:rsidR="00350256" w:rsidRDefault="00350256">
      <w:pPr>
        <w:pStyle w:val="TOC3"/>
        <w:rPr>
          <w:rFonts w:ascii="Calibri" w:hAnsi="Calibri"/>
          <w:noProof/>
          <w:kern w:val="2"/>
          <w:sz w:val="22"/>
          <w:szCs w:val="22"/>
          <w:lang w:eastAsia="en-GB"/>
        </w:rPr>
      </w:pPr>
      <w:r>
        <w:rPr>
          <w:noProof/>
        </w:rPr>
        <w:t>6.4.27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_Toc163045611 \h </w:instrText>
      </w:r>
      <w:r>
        <w:rPr>
          <w:noProof/>
        </w:rPr>
      </w:r>
      <w:r>
        <w:rPr>
          <w:noProof/>
        </w:rPr>
        <w:fldChar w:fldCharType="separate"/>
      </w:r>
      <w:r>
        <w:rPr>
          <w:noProof/>
        </w:rPr>
        <w:t>37</w:t>
      </w:r>
      <w:r>
        <w:rPr>
          <w:noProof/>
        </w:rPr>
        <w:fldChar w:fldCharType="end"/>
      </w:r>
    </w:p>
    <w:p w14:paraId="59056AD5" w14:textId="7D61C3B7" w:rsidR="00350256" w:rsidRDefault="00350256">
      <w:pPr>
        <w:pStyle w:val="TOC4"/>
        <w:rPr>
          <w:rFonts w:ascii="Calibri" w:hAnsi="Calibri"/>
          <w:noProof/>
          <w:kern w:val="2"/>
          <w:sz w:val="22"/>
          <w:szCs w:val="22"/>
          <w:lang w:eastAsia="en-GB"/>
        </w:rPr>
      </w:pPr>
      <w:r>
        <w:rPr>
          <w:noProof/>
        </w:rPr>
        <w:t>6.4.27.1</w:t>
      </w:r>
      <w:r>
        <w:rPr>
          <w:rFonts w:ascii="Calibri" w:hAnsi="Calibri"/>
          <w:noProof/>
          <w:kern w:val="2"/>
          <w:sz w:val="22"/>
          <w:szCs w:val="22"/>
          <w:lang w:eastAsia="en-GB"/>
        </w:rPr>
        <w:tab/>
      </w:r>
      <w:r>
        <w:rPr>
          <w:noProof/>
        </w:rPr>
        <w:t>OPEN CHANNEL related to CS bearer</w:t>
      </w:r>
      <w:r>
        <w:rPr>
          <w:noProof/>
        </w:rPr>
        <w:tab/>
      </w:r>
      <w:r>
        <w:rPr>
          <w:noProof/>
        </w:rPr>
        <w:fldChar w:fldCharType="begin" w:fldLock="1"/>
      </w:r>
      <w:r>
        <w:rPr>
          <w:noProof/>
        </w:rPr>
        <w:instrText xml:space="preserve"> PAGEREF _Toc163045612 \h </w:instrText>
      </w:r>
      <w:r>
        <w:rPr>
          <w:noProof/>
        </w:rPr>
      </w:r>
      <w:r>
        <w:rPr>
          <w:noProof/>
        </w:rPr>
        <w:fldChar w:fldCharType="separate"/>
      </w:r>
      <w:r>
        <w:rPr>
          <w:noProof/>
        </w:rPr>
        <w:t>37</w:t>
      </w:r>
      <w:r>
        <w:rPr>
          <w:noProof/>
        </w:rPr>
        <w:fldChar w:fldCharType="end"/>
      </w:r>
    </w:p>
    <w:p w14:paraId="3FE06544" w14:textId="14587057" w:rsidR="00350256" w:rsidRDefault="00350256">
      <w:pPr>
        <w:pStyle w:val="TOC4"/>
        <w:rPr>
          <w:rFonts w:ascii="Calibri" w:hAnsi="Calibri"/>
          <w:noProof/>
          <w:kern w:val="2"/>
          <w:sz w:val="22"/>
          <w:szCs w:val="22"/>
          <w:lang w:eastAsia="en-GB"/>
        </w:rPr>
      </w:pPr>
      <w:r>
        <w:rPr>
          <w:noProof/>
        </w:rPr>
        <w:t>6.4.27.2</w:t>
      </w:r>
      <w:r>
        <w:rPr>
          <w:rFonts w:ascii="Calibri" w:hAnsi="Calibri"/>
          <w:noProof/>
          <w:kern w:val="2"/>
          <w:sz w:val="22"/>
          <w:szCs w:val="22"/>
          <w:lang w:eastAsia="en-GB"/>
        </w:rPr>
        <w:tab/>
      </w:r>
      <w:r>
        <w:rPr>
          <w:noProof/>
        </w:rPr>
        <w:t>OPEN CHANNEL related to GPRS/UTRAN packet service/E-UTRAN/NG-RAN</w:t>
      </w:r>
      <w:r>
        <w:rPr>
          <w:noProof/>
        </w:rPr>
        <w:tab/>
      </w:r>
      <w:r>
        <w:rPr>
          <w:noProof/>
        </w:rPr>
        <w:fldChar w:fldCharType="begin" w:fldLock="1"/>
      </w:r>
      <w:r>
        <w:rPr>
          <w:noProof/>
        </w:rPr>
        <w:instrText xml:space="preserve"> PAGEREF _Toc163045613 \h </w:instrText>
      </w:r>
      <w:r>
        <w:rPr>
          <w:noProof/>
        </w:rPr>
      </w:r>
      <w:r>
        <w:rPr>
          <w:noProof/>
        </w:rPr>
        <w:fldChar w:fldCharType="separate"/>
      </w:r>
      <w:r>
        <w:rPr>
          <w:noProof/>
        </w:rPr>
        <w:t>38</w:t>
      </w:r>
      <w:r>
        <w:rPr>
          <w:noProof/>
        </w:rPr>
        <w:fldChar w:fldCharType="end"/>
      </w:r>
    </w:p>
    <w:p w14:paraId="1E99AD29" w14:textId="0D4C3349" w:rsidR="00350256" w:rsidRDefault="00350256">
      <w:pPr>
        <w:pStyle w:val="TOC4"/>
        <w:rPr>
          <w:rFonts w:ascii="Calibri" w:hAnsi="Calibri"/>
          <w:noProof/>
          <w:kern w:val="2"/>
          <w:sz w:val="22"/>
          <w:szCs w:val="22"/>
          <w:lang w:eastAsia="en-GB"/>
        </w:rPr>
      </w:pPr>
      <w:r>
        <w:rPr>
          <w:noProof/>
        </w:rPr>
        <w:t>6.4.27.3</w:t>
      </w:r>
      <w:r>
        <w:rPr>
          <w:rFonts w:ascii="Calibri" w:hAnsi="Calibri"/>
          <w:noProof/>
          <w:kern w:val="2"/>
          <w:sz w:val="22"/>
          <w:szCs w:val="22"/>
          <w:lang w:eastAsia="en-GB"/>
        </w:rPr>
        <w:tab/>
      </w:r>
      <w:r>
        <w:rPr>
          <w:noProof/>
        </w:rPr>
        <w:t>OPEN CHANNEL related to local bearer</w:t>
      </w:r>
      <w:r>
        <w:rPr>
          <w:noProof/>
        </w:rPr>
        <w:tab/>
      </w:r>
      <w:r>
        <w:rPr>
          <w:noProof/>
        </w:rPr>
        <w:fldChar w:fldCharType="begin" w:fldLock="1"/>
      </w:r>
      <w:r>
        <w:rPr>
          <w:noProof/>
        </w:rPr>
        <w:instrText xml:space="preserve"> PAGEREF _Toc163045614 \h </w:instrText>
      </w:r>
      <w:r>
        <w:rPr>
          <w:noProof/>
        </w:rPr>
      </w:r>
      <w:r>
        <w:rPr>
          <w:noProof/>
        </w:rPr>
        <w:fldChar w:fldCharType="separate"/>
      </w:r>
      <w:r>
        <w:rPr>
          <w:noProof/>
        </w:rPr>
        <w:t>38</w:t>
      </w:r>
      <w:r>
        <w:rPr>
          <w:noProof/>
        </w:rPr>
        <w:fldChar w:fldCharType="end"/>
      </w:r>
    </w:p>
    <w:p w14:paraId="0894AE01" w14:textId="0FC69C93" w:rsidR="00350256" w:rsidRDefault="00350256">
      <w:pPr>
        <w:pStyle w:val="TOC4"/>
        <w:rPr>
          <w:rFonts w:ascii="Calibri" w:hAnsi="Calibri"/>
          <w:noProof/>
          <w:kern w:val="2"/>
          <w:sz w:val="22"/>
          <w:szCs w:val="22"/>
          <w:lang w:eastAsia="en-GB"/>
        </w:rPr>
      </w:pPr>
      <w:r>
        <w:rPr>
          <w:noProof/>
        </w:rPr>
        <w:t>6.4.27.4</w:t>
      </w:r>
      <w:r>
        <w:rPr>
          <w:rFonts w:ascii="Calibri" w:hAnsi="Calibri"/>
          <w:noProof/>
          <w:kern w:val="2"/>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_Toc163045615 \h </w:instrText>
      </w:r>
      <w:r>
        <w:rPr>
          <w:noProof/>
        </w:rPr>
      </w:r>
      <w:r>
        <w:rPr>
          <w:noProof/>
        </w:rPr>
        <w:fldChar w:fldCharType="separate"/>
      </w:r>
      <w:r>
        <w:rPr>
          <w:noProof/>
        </w:rPr>
        <w:t>38</w:t>
      </w:r>
      <w:r>
        <w:rPr>
          <w:noProof/>
        </w:rPr>
        <w:fldChar w:fldCharType="end"/>
      </w:r>
    </w:p>
    <w:p w14:paraId="4AE40101" w14:textId="21804FEB" w:rsidR="00350256" w:rsidRDefault="00350256">
      <w:pPr>
        <w:pStyle w:val="TOC4"/>
        <w:rPr>
          <w:rFonts w:ascii="Calibri" w:hAnsi="Calibri"/>
          <w:noProof/>
          <w:kern w:val="2"/>
          <w:sz w:val="22"/>
          <w:szCs w:val="22"/>
          <w:lang w:eastAsia="en-GB"/>
        </w:rPr>
      </w:pPr>
      <w:r>
        <w:rPr>
          <w:noProof/>
        </w:rPr>
        <w:t>6.4.27.5</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_Toc163045616 \h </w:instrText>
      </w:r>
      <w:r>
        <w:rPr>
          <w:noProof/>
        </w:rPr>
      </w:r>
      <w:r>
        <w:rPr>
          <w:noProof/>
        </w:rPr>
        <w:fldChar w:fldCharType="separate"/>
      </w:r>
      <w:r>
        <w:rPr>
          <w:noProof/>
        </w:rPr>
        <w:t>39</w:t>
      </w:r>
      <w:r>
        <w:rPr>
          <w:noProof/>
        </w:rPr>
        <w:fldChar w:fldCharType="end"/>
      </w:r>
    </w:p>
    <w:p w14:paraId="28075663" w14:textId="158B2916" w:rsidR="00350256" w:rsidRDefault="00350256">
      <w:pPr>
        <w:pStyle w:val="TOC4"/>
        <w:rPr>
          <w:rFonts w:ascii="Calibri" w:hAnsi="Calibri"/>
          <w:noProof/>
          <w:kern w:val="2"/>
          <w:sz w:val="22"/>
          <w:szCs w:val="22"/>
          <w:lang w:eastAsia="en-GB"/>
        </w:rPr>
      </w:pPr>
      <w:r>
        <w:rPr>
          <w:noProof/>
        </w:rPr>
        <w:t>6.4.27.6</w:t>
      </w:r>
      <w:r>
        <w:rPr>
          <w:rFonts w:ascii="Calibri" w:hAnsi="Calibri"/>
          <w:noProof/>
          <w:kern w:val="2"/>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_Toc163045617 \h </w:instrText>
      </w:r>
      <w:r>
        <w:rPr>
          <w:noProof/>
        </w:rPr>
      </w:r>
      <w:r>
        <w:rPr>
          <w:noProof/>
        </w:rPr>
        <w:fldChar w:fldCharType="separate"/>
      </w:r>
      <w:r>
        <w:rPr>
          <w:noProof/>
        </w:rPr>
        <w:t>40</w:t>
      </w:r>
      <w:r>
        <w:rPr>
          <w:noProof/>
        </w:rPr>
        <w:fldChar w:fldCharType="end"/>
      </w:r>
    </w:p>
    <w:p w14:paraId="3C89D155" w14:textId="4F8BC133" w:rsidR="00350256" w:rsidRDefault="00350256">
      <w:pPr>
        <w:pStyle w:val="TOC4"/>
        <w:rPr>
          <w:rFonts w:ascii="Calibri" w:hAnsi="Calibri"/>
          <w:noProof/>
          <w:kern w:val="2"/>
          <w:sz w:val="22"/>
          <w:szCs w:val="22"/>
          <w:lang w:eastAsia="en-GB"/>
        </w:rPr>
      </w:pPr>
      <w:r>
        <w:rPr>
          <w:noProof/>
        </w:rPr>
        <w:t>6.4.27.7</w:t>
      </w:r>
      <w:r>
        <w:rPr>
          <w:rFonts w:ascii="Calibri" w:hAnsi="Calibri"/>
          <w:noProof/>
          <w:kern w:val="2"/>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_Toc163045618 \h </w:instrText>
      </w:r>
      <w:r>
        <w:rPr>
          <w:noProof/>
        </w:rPr>
      </w:r>
      <w:r>
        <w:rPr>
          <w:noProof/>
        </w:rPr>
        <w:fldChar w:fldCharType="separate"/>
      </w:r>
      <w:r>
        <w:rPr>
          <w:noProof/>
        </w:rPr>
        <w:t>40</w:t>
      </w:r>
      <w:r>
        <w:rPr>
          <w:noProof/>
        </w:rPr>
        <w:fldChar w:fldCharType="end"/>
      </w:r>
    </w:p>
    <w:p w14:paraId="0E307AA8" w14:textId="6B139D18" w:rsidR="00350256" w:rsidRDefault="00350256">
      <w:pPr>
        <w:pStyle w:val="TOC4"/>
        <w:rPr>
          <w:rFonts w:ascii="Calibri" w:hAnsi="Calibri"/>
          <w:noProof/>
          <w:kern w:val="2"/>
          <w:sz w:val="22"/>
          <w:szCs w:val="22"/>
          <w:lang w:eastAsia="en-GB"/>
        </w:rPr>
      </w:pPr>
      <w:r>
        <w:rPr>
          <w:noProof/>
        </w:rPr>
        <w:t>6.4.27.8</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_Toc163045619 \h </w:instrText>
      </w:r>
      <w:r>
        <w:rPr>
          <w:noProof/>
        </w:rPr>
      </w:r>
      <w:r>
        <w:rPr>
          <w:noProof/>
        </w:rPr>
        <w:fldChar w:fldCharType="separate"/>
      </w:r>
      <w:r>
        <w:rPr>
          <w:noProof/>
        </w:rPr>
        <w:t>40</w:t>
      </w:r>
      <w:r>
        <w:rPr>
          <w:noProof/>
        </w:rPr>
        <w:fldChar w:fldCharType="end"/>
      </w:r>
    </w:p>
    <w:p w14:paraId="74DE2B29" w14:textId="742BD916" w:rsidR="00350256" w:rsidRDefault="00350256">
      <w:pPr>
        <w:pStyle w:val="TOC3"/>
        <w:rPr>
          <w:rFonts w:ascii="Calibri" w:hAnsi="Calibri"/>
          <w:noProof/>
          <w:kern w:val="2"/>
          <w:sz w:val="22"/>
          <w:szCs w:val="22"/>
          <w:lang w:eastAsia="en-GB"/>
        </w:rPr>
      </w:pPr>
      <w:r>
        <w:rPr>
          <w:noProof/>
        </w:rPr>
        <w:t>6.4.28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_Toc163045620 \h </w:instrText>
      </w:r>
      <w:r>
        <w:rPr>
          <w:noProof/>
        </w:rPr>
      </w:r>
      <w:r>
        <w:rPr>
          <w:noProof/>
        </w:rPr>
        <w:fldChar w:fldCharType="separate"/>
      </w:r>
      <w:r>
        <w:rPr>
          <w:noProof/>
        </w:rPr>
        <w:t>41</w:t>
      </w:r>
      <w:r>
        <w:rPr>
          <w:noProof/>
        </w:rPr>
        <w:fldChar w:fldCharType="end"/>
      </w:r>
    </w:p>
    <w:p w14:paraId="0A2AC393" w14:textId="0989F04A" w:rsidR="00350256" w:rsidRDefault="00350256">
      <w:pPr>
        <w:pStyle w:val="TOC3"/>
        <w:rPr>
          <w:rFonts w:ascii="Calibri" w:hAnsi="Calibri"/>
          <w:noProof/>
          <w:kern w:val="2"/>
          <w:sz w:val="22"/>
          <w:szCs w:val="22"/>
          <w:lang w:eastAsia="en-GB"/>
        </w:rPr>
      </w:pPr>
      <w:r>
        <w:rPr>
          <w:noProof/>
        </w:rPr>
        <w:t>6.4.29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_Toc163045621 \h </w:instrText>
      </w:r>
      <w:r>
        <w:rPr>
          <w:noProof/>
        </w:rPr>
      </w:r>
      <w:r>
        <w:rPr>
          <w:noProof/>
        </w:rPr>
        <w:fldChar w:fldCharType="separate"/>
      </w:r>
      <w:r>
        <w:rPr>
          <w:noProof/>
        </w:rPr>
        <w:t>41</w:t>
      </w:r>
      <w:r>
        <w:rPr>
          <w:noProof/>
        </w:rPr>
        <w:fldChar w:fldCharType="end"/>
      </w:r>
    </w:p>
    <w:p w14:paraId="259DA5A9" w14:textId="52C1DC7E" w:rsidR="00350256" w:rsidRDefault="00350256">
      <w:pPr>
        <w:pStyle w:val="TOC3"/>
        <w:rPr>
          <w:rFonts w:ascii="Calibri" w:hAnsi="Calibri"/>
          <w:noProof/>
          <w:kern w:val="2"/>
          <w:sz w:val="22"/>
          <w:szCs w:val="22"/>
          <w:lang w:eastAsia="en-GB"/>
        </w:rPr>
      </w:pPr>
      <w:r>
        <w:rPr>
          <w:noProof/>
        </w:rPr>
        <w:t>6.4.30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_Toc163045622 \h </w:instrText>
      </w:r>
      <w:r>
        <w:rPr>
          <w:noProof/>
        </w:rPr>
      </w:r>
      <w:r>
        <w:rPr>
          <w:noProof/>
        </w:rPr>
        <w:fldChar w:fldCharType="separate"/>
      </w:r>
      <w:r>
        <w:rPr>
          <w:noProof/>
        </w:rPr>
        <w:t>41</w:t>
      </w:r>
      <w:r>
        <w:rPr>
          <w:noProof/>
        </w:rPr>
        <w:fldChar w:fldCharType="end"/>
      </w:r>
    </w:p>
    <w:p w14:paraId="2BE91445" w14:textId="32D77A0E" w:rsidR="00350256" w:rsidRDefault="00350256">
      <w:pPr>
        <w:pStyle w:val="TOC3"/>
        <w:rPr>
          <w:rFonts w:ascii="Calibri" w:hAnsi="Calibri"/>
          <w:noProof/>
          <w:kern w:val="2"/>
          <w:sz w:val="22"/>
          <w:szCs w:val="22"/>
          <w:lang w:eastAsia="en-GB"/>
        </w:rPr>
      </w:pPr>
      <w:r>
        <w:rPr>
          <w:noProof/>
        </w:rPr>
        <w:t>6.4.31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_Toc163045623 \h </w:instrText>
      </w:r>
      <w:r>
        <w:rPr>
          <w:noProof/>
        </w:rPr>
      </w:r>
      <w:r>
        <w:rPr>
          <w:noProof/>
        </w:rPr>
        <w:fldChar w:fldCharType="separate"/>
      </w:r>
      <w:r>
        <w:rPr>
          <w:noProof/>
        </w:rPr>
        <w:t>41</w:t>
      </w:r>
      <w:r>
        <w:rPr>
          <w:noProof/>
        </w:rPr>
        <w:fldChar w:fldCharType="end"/>
      </w:r>
    </w:p>
    <w:p w14:paraId="27BB66AC" w14:textId="7EC2E9C4" w:rsidR="00350256" w:rsidRDefault="00350256">
      <w:pPr>
        <w:pStyle w:val="TOC3"/>
        <w:rPr>
          <w:rFonts w:ascii="Calibri" w:hAnsi="Calibri"/>
          <w:noProof/>
          <w:kern w:val="2"/>
          <w:sz w:val="22"/>
          <w:szCs w:val="22"/>
          <w:lang w:eastAsia="en-GB"/>
        </w:rPr>
      </w:pPr>
      <w:r>
        <w:rPr>
          <w:noProof/>
        </w:rPr>
        <w:t>6.4.32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_Toc163045624 \h </w:instrText>
      </w:r>
      <w:r>
        <w:rPr>
          <w:noProof/>
        </w:rPr>
      </w:r>
      <w:r>
        <w:rPr>
          <w:noProof/>
        </w:rPr>
        <w:fldChar w:fldCharType="separate"/>
      </w:r>
      <w:r>
        <w:rPr>
          <w:noProof/>
        </w:rPr>
        <w:t>41</w:t>
      </w:r>
      <w:r>
        <w:rPr>
          <w:noProof/>
        </w:rPr>
        <w:fldChar w:fldCharType="end"/>
      </w:r>
    </w:p>
    <w:p w14:paraId="5B5E9286" w14:textId="42D70A8B" w:rsidR="00350256" w:rsidRDefault="00350256">
      <w:pPr>
        <w:pStyle w:val="TOC3"/>
        <w:rPr>
          <w:rFonts w:ascii="Calibri" w:hAnsi="Calibri"/>
          <w:noProof/>
          <w:kern w:val="2"/>
          <w:sz w:val="22"/>
          <w:szCs w:val="22"/>
          <w:lang w:eastAsia="en-GB"/>
        </w:rPr>
      </w:pPr>
      <w:r>
        <w:rPr>
          <w:noProof/>
        </w:rPr>
        <w:t>6.4.33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_Toc163045625 \h </w:instrText>
      </w:r>
      <w:r>
        <w:rPr>
          <w:noProof/>
        </w:rPr>
      </w:r>
      <w:r>
        <w:rPr>
          <w:noProof/>
        </w:rPr>
        <w:fldChar w:fldCharType="separate"/>
      </w:r>
      <w:r>
        <w:rPr>
          <w:noProof/>
        </w:rPr>
        <w:t>41</w:t>
      </w:r>
      <w:r>
        <w:rPr>
          <w:noProof/>
        </w:rPr>
        <w:fldChar w:fldCharType="end"/>
      </w:r>
    </w:p>
    <w:p w14:paraId="562807CE" w14:textId="1FB7096F" w:rsidR="00350256" w:rsidRDefault="00350256">
      <w:pPr>
        <w:pStyle w:val="TOC3"/>
        <w:rPr>
          <w:rFonts w:ascii="Calibri" w:hAnsi="Calibri"/>
          <w:noProof/>
          <w:kern w:val="2"/>
          <w:sz w:val="22"/>
          <w:szCs w:val="22"/>
          <w:lang w:eastAsia="en-GB"/>
        </w:rPr>
      </w:pPr>
      <w:r>
        <w:rPr>
          <w:noProof/>
        </w:rPr>
        <w:t>6.4.34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_Toc163045626 \h </w:instrText>
      </w:r>
      <w:r>
        <w:rPr>
          <w:noProof/>
        </w:rPr>
      </w:r>
      <w:r>
        <w:rPr>
          <w:noProof/>
        </w:rPr>
        <w:fldChar w:fldCharType="separate"/>
      </w:r>
      <w:r>
        <w:rPr>
          <w:noProof/>
        </w:rPr>
        <w:t>41</w:t>
      </w:r>
      <w:r>
        <w:rPr>
          <w:noProof/>
        </w:rPr>
        <w:fldChar w:fldCharType="end"/>
      </w:r>
    </w:p>
    <w:p w14:paraId="58C03D9B" w14:textId="2DE6EAF4" w:rsidR="00350256" w:rsidRDefault="00350256">
      <w:pPr>
        <w:pStyle w:val="TOC3"/>
        <w:rPr>
          <w:rFonts w:ascii="Calibri" w:hAnsi="Calibri"/>
          <w:noProof/>
          <w:kern w:val="2"/>
          <w:sz w:val="22"/>
          <w:szCs w:val="22"/>
          <w:lang w:eastAsia="en-GB"/>
        </w:rPr>
      </w:pPr>
      <w:r>
        <w:rPr>
          <w:noProof/>
        </w:rPr>
        <w:t>6.4.35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_Toc163045627 \h </w:instrText>
      </w:r>
      <w:r>
        <w:rPr>
          <w:noProof/>
        </w:rPr>
      </w:r>
      <w:r>
        <w:rPr>
          <w:noProof/>
        </w:rPr>
        <w:fldChar w:fldCharType="separate"/>
      </w:r>
      <w:r>
        <w:rPr>
          <w:noProof/>
        </w:rPr>
        <w:t>41</w:t>
      </w:r>
      <w:r>
        <w:rPr>
          <w:noProof/>
        </w:rPr>
        <w:fldChar w:fldCharType="end"/>
      </w:r>
    </w:p>
    <w:p w14:paraId="62083FFE" w14:textId="7BE975EE" w:rsidR="00350256" w:rsidRDefault="00350256">
      <w:pPr>
        <w:pStyle w:val="TOC3"/>
        <w:rPr>
          <w:rFonts w:ascii="Calibri" w:hAnsi="Calibri"/>
          <w:noProof/>
          <w:kern w:val="2"/>
          <w:sz w:val="22"/>
          <w:szCs w:val="22"/>
          <w:lang w:eastAsia="en-GB"/>
        </w:rPr>
      </w:pPr>
      <w:r>
        <w:rPr>
          <w:noProof/>
        </w:rPr>
        <w:t>6.4.36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_Toc163045628 \h </w:instrText>
      </w:r>
      <w:r>
        <w:rPr>
          <w:noProof/>
        </w:rPr>
      </w:r>
      <w:r>
        <w:rPr>
          <w:noProof/>
        </w:rPr>
        <w:fldChar w:fldCharType="separate"/>
      </w:r>
      <w:r>
        <w:rPr>
          <w:noProof/>
        </w:rPr>
        <w:t>41</w:t>
      </w:r>
      <w:r>
        <w:rPr>
          <w:noProof/>
        </w:rPr>
        <w:fldChar w:fldCharType="end"/>
      </w:r>
    </w:p>
    <w:p w14:paraId="718BE78F" w14:textId="7467FDCB" w:rsidR="00350256" w:rsidRDefault="00350256">
      <w:pPr>
        <w:pStyle w:val="TOC3"/>
        <w:rPr>
          <w:rFonts w:ascii="Calibri" w:hAnsi="Calibri"/>
          <w:noProof/>
          <w:kern w:val="2"/>
          <w:sz w:val="22"/>
          <w:szCs w:val="22"/>
          <w:lang w:eastAsia="en-GB"/>
        </w:rPr>
      </w:pPr>
      <w:r>
        <w:rPr>
          <w:noProof/>
        </w:rPr>
        <w:t>6.4.37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_Toc163045629 \h </w:instrText>
      </w:r>
      <w:r>
        <w:rPr>
          <w:noProof/>
        </w:rPr>
      </w:r>
      <w:r>
        <w:rPr>
          <w:noProof/>
        </w:rPr>
        <w:fldChar w:fldCharType="separate"/>
      </w:r>
      <w:r>
        <w:rPr>
          <w:noProof/>
        </w:rPr>
        <w:t>41</w:t>
      </w:r>
      <w:r>
        <w:rPr>
          <w:noProof/>
        </w:rPr>
        <w:fldChar w:fldCharType="end"/>
      </w:r>
    </w:p>
    <w:p w14:paraId="1F3F558F" w14:textId="1F7739C2" w:rsidR="00350256" w:rsidRDefault="00350256">
      <w:pPr>
        <w:pStyle w:val="TOC3"/>
        <w:rPr>
          <w:rFonts w:ascii="Calibri" w:hAnsi="Calibri"/>
          <w:noProof/>
          <w:kern w:val="2"/>
          <w:sz w:val="22"/>
          <w:szCs w:val="22"/>
          <w:lang w:eastAsia="en-GB"/>
        </w:rPr>
      </w:pPr>
      <w:r>
        <w:rPr>
          <w:noProof/>
        </w:rPr>
        <w:t>6.4.38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_Toc163045630 \h </w:instrText>
      </w:r>
      <w:r>
        <w:rPr>
          <w:noProof/>
        </w:rPr>
      </w:r>
      <w:r>
        <w:rPr>
          <w:noProof/>
        </w:rPr>
        <w:fldChar w:fldCharType="separate"/>
      </w:r>
      <w:r>
        <w:rPr>
          <w:noProof/>
        </w:rPr>
        <w:t>41</w:t>
      </w:r>
      <w:r>
        <w:rPr>
          <w:noProof/>
        </w:rPr>
        <w:fldChar w:fldCharType="end"/>
      </w:r>
    </w:p>
    <w:p w14:paraId="5BC2051F" w14:textId="22FAA584" w:rsidR="00350256" w:rsidRDefault="00350256">
      <w:pPr>
        <w:pStyle w:val="TOC3"/>
        <w:rPr>
          <w:rFonts w:ascii="Calibri" w:hAnsi="Calibri"/>
          <w:noProof/>
          <w:kern w:val="2"/>
          <w:sz w:val="22"/>
          <w:szCs w:val="22"/>
          <w:lang w:eastAsia="en-GB"/>
        </w:rPr>
      </w:pPr>
      <w:r>
        <w:rPr>
          <w:noProof/>
        </w:rPr>
        <w:t>6.4.39</w:t>
      </w:r>
      <w:r>
        <w:rPr>
          <w:rFonts w:ascii="Calibri" w:hAnsi="Calibri"/>
          <w:noProof/>
          <w:kern w:val="2"/>
          <w:sz w:val="22"/>
          <w:szCs w:val="22"/>
          <w:lang w:eastAsia="en-GB"/>
        </w:rPr>
        <w:tab/>
      </w:r>
      <w:r>
        <w:rPr>
          <w:noProof/>
        </w:rPr>
        <w:t>GET FRAME STATUS</w:t>
      </w:r>
      <w:r>
        <w:rPr>
          <w:noProof/>
        </w:rPr>
        <w:tab/>
      </w:r>
      <w:r>
        <w:rPr>
          <w:noProof/>
        </w:rPr>
        <w:fldChar w:fldCharType="begin" w:fldLock="1"/>
      </w:r>
      <w:r>
        <w:rPr>
          <w:noProof/>
        </w:rPr>
        <w:instrText xml:space="preserve"> PAGEREF _Toc163045631 \h </w:instrText>
      </w:r>
      <w:r>
        <w:rPr>
          <w:noProof/>
        </w:rPr>
      </w:r>
      <w:r>
        <w:rPr>
          <w:noProof/>
        </w:rPr>
        <w:fldChar w:fldCharType="separate"/>
      </w:r>
      <w:r>
        <w:rPr>
          <w:noProof/>
        </w:rPr>
        <w:t>42</w:t>
      </w:r>
      <w:r>
        <w:rPr>
          <w:noProof/>
        </w:rPr>
        <w:fldChar w:fldCharType="end"/>
      </w:r>
    </w:p>
    <w:p w14:paraId="3D4B5C9D" w14:textId="414B1168" w:rsidR="00350256" w:rsidRDefault="00350256">
      <w:pPr>
        <w:pStyle w:val="TOC3"/>
        <w:rPr>
          <w:rFonts w:ascii="Calibri" w:hAnsi="Calibri"/>
          <w:noProof/>
          <w:kern w:val="2"/>
          <w:sz w:val="22"/>
          <w:szCs w:val="22"/>
          <w:lang w:eastAsia="en-GB"/>
        </w:rPr>
      </w:pPr>
      <w:r>
        <w:rPr>
          <w:noProof/>
        </w:rPr>
        <w:t>6.4.40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_Toc163045632 \h </w:instrText>
      </w:r>
      <w:r>
        <w:rPr>
          <w:noProof/>
        </w:rPr>
      </w:r>
      <w:r>
        <w:rPr>
          <w:noProof/>
        </w:rPr>
        <w:fldChar w:fldCharType="separate"/>
      </w:r>
      <w:r>
        <w:rPr>
          <w:noProof/>
        </w:rPr>
        <w:t>42</w:t>
      </w:r>
      <w:r>
        <w:rPr>
          <w:noProof/>
        </w:rPr>
        <w:fldChar w:fldCharType="end"/>
      </w:r>
    </w:p>
    <w:p w14:paraId="0F2CD186" w14:textId="18761886" w:rsidR="00350256" w:rsidRDefault="00350256">
      <w:pPr>
        <w:pStyle w:val="TOC3"/>
        <w:rPr>
          <w:rFonts w:ascii="Calibri" w:hAnsi="Calibri"/>
          <w:noProof/>
          <w:kern w:val="2"/>
          <w:sz w:val="22"/>
          <w:szCs w:val="22"/>
          <w:lang w:eastAsia="en-GB"/>
        </w:rPr>
      </w:pPr>
      <w:r>
        <w:rPr>
          <w:noProof/>
        </w:rPr>
        <w:t>6.4.41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_Toc163045633 \h </w:instrText>
      </w:r>
      <w:r>
        <w:rPr>
          <w:noProof/>
        </w:rPr>
      </w:r>
      <w:r>
        <w:rPr>
          <w:noProof/>
        </w:rPr>
        <w:fldChar w:fldCharType="separate"/>
      </w:r>
      <w:r>
        <w:rPr>
          <w:noProof/>
        </w:rPr>
        <w:t>43</w:t>
      </w:r>
      <w:r>
        <w:rPr>
          <w:noProof/>
        </w:rPr>
        <w:fldChar w:fldCharType="end"/>
      </w:r>
    </w:p>
    <w:p w14:paraId="456EB707" w14:textId="209DC5BC" w:rsidR="00350256" w:rsidRDefault="00350256">
      <w:pPr>
        <w:pStyle w:val="TOC3"/>
        <w:rPr>
          <w:rFonts w:ascii="Calibri" w:hAnsi="Calibri"/>
          <w:noProof/>
          <w:kern w:val="2"/>
          <w:sz w:val="22"/>
          <w:szCs w:val="22"/>
          <w:lang w:eastAsia="en-GB"/>
        </w:rPr>
      </w:pPr>
      <w:r>
        <w:rPr>
          <w:noProof/>
        </w:rPr>
        <w:t>6.4.42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_Toc163045634 \h </w:instrText>
      </w:r>
      <w:r>
        <w:rPr>
          <w:noProof/>
        </w:rPr>
      </w:r>
      <w:r>
        <w:rPr>
          <w:noProof/>
        </w:rPr>
        <w:fldChar w:fldCharType="separate"/>
      </w:r>
      <w:r>
        <w:rPr>
          <w:noProof/>
        </w:rPr>
        <w:t>43</w:t>
      </w:r>
      <w:r>
        <w:rPr>
          <w:noProof/>
        </w:rPr>
        <w:fldChar w:fldCharType="end"/>
      </w:r>
    </w:p>
    <w:p w14:paraId="43706DF8" w14:textId="79EA4891" w:rsidR="00350256" w:rsidRDefault="00350256">
      <w:pPr>
        <w:pStyle w:val="TOC3"/>
        <w:rPr>
          <w:rFonts w:ascii="Calibri" w:hAnsi="Calibri"/>
          <w:noProof/>
          <w:kern w:val="2"/>
          <w:sz w:val="22"/>
          <w:szCs w:val="22"/>
          <w:lang w:eastAsia="en-GB"/>
        </w:rPr>
      </w:pPr>
      <w:r>
        <w:rPr>
          <w:noProof/>
        </w:rPr>
        <w:t>6.4.43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_Toc163045635 \h </w:instrText>
      </w:r>
      <w:r>
        <w:rPr>
          <w:noProof/>
        </w:rPr>
      </w:r>
      <w:r>
        <w:rPr>
          <w:noProof/>
        </w:rPr>
        <w:fldChar w:fldCharType="separate"/>
      </w:r>
      <w:r>
        <w:rPr>
          <w:noProof/>
        </w:rPr>
        <w:t>43</w:t>
      </w:r>
      <w:r>
        <w:rPr>
          <w:noProof/>
        </w:rPr>
        <w:fldChar w:fldCharType="end"/>
      </w:r>
    </w:p>
    <w:p w14:paraId="4B37A88C" w14:textId="26325A50" w:rsidR="00350256" w:rsidRDefault="00350256">
      <w:pPr>
        <w:pStyle w:val="TOC3"/>
        <w:rPr>
          <w:rFonts w:ascii="Calibri" w:hAnsi="Calibri"/>
          <w:noProof/>
          <w:kern w:val="2"/>
          <w:sz w:val="22"/>
          <w:szCs w:val="22"/>
          <w:lang w:eastAsia="en-GB"/>
        </w:rPr>
      </w:pPr>
      <w:r>
        <w:rPr>
          <w:noProof/>
        </w:rPr>
        <w:t>6.4.44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_Toc163045636 \h </w:instrText>
      </w:r>
      <w:r>
        <w:rPr>
          <w:noProof/>
        </w:rPr>
      </w:r>
      <w:r>
        <w:rPr>
          <w:noProof/>
        </w:rPr>
        <w:fldChar w:fldCharType="separate"/>
      </w:r>
      <w:r>
        <w:rPr>
          <w:noProof/>
        </w:rPr>
        <w:t>43</w:t>
      </w:r>
      <w:r>
        <w:rPr>
          <w:noProof/>
        </w:rPr>
        <w:fldChar w:fldCharType="end"/>
      </w:r>
    </w:p>
    <w:p w14:paraId="3149DA74" w14:textId="01B8CED5" w:rsidR="00350256" w:rsidRDefault="00350256">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_Toc163045637 \h </w:instrText>
      </w:r>
      <w:r>
        <w:rPr>
          <w:noProof/>
        </w:rPr>
      </w:r>
      <w:r>
        <w:rPr>
          <w:noProof/>
        </w:rPr>
        <w:fldChar w:fldCharType="separate"/>
      </w:r>
      <w:r>
        <w:rPr>
          <w:noProof/>
        </w:rPr>
        <w:t>43</w:t>
      </w:r>
      <w:r>
        <w:rPr>
          <w:noProof/>
        </w:rPr>
        <w:fldChar w:fldCharType="end"/>
      </w:r>
    </w:p>
    <w:p w14:paraId="794E5493" w14:textId="562FBA63" w:rsidR="00350256" w:rsidRDefault="00350256">
      <w:pPr>
        <w:pStyle w:val="TOC3"/>
        <w:rPr>
          <w:rFonts w:ascii="Calibri" w:hAnsi="Calibri"/>
          <w:noProof/>
          <w:kern w:val="2"/>
          <w:sz w:val="22"/>
          <w:szCs w:val="22"/>
          <w:lang w:eastAsia="en-GB"/>
        </w:rPr>
      </w:pPr>
      <w:r>
        <w:rPr>
          <w:noProof/>
        </w:rPr>
        <w:t>6.5.1</w:t>
      </w:r>
      <w:r>
        <w:rPr>
          <w:rFonts w:ascii="Calibri" w:hAnsi="Calibri"/>
          <w:noProof/>
          <w:kern w:val="2"/>
          <w:sz w:val="22"/>
          <w:szCs w:val="22"/>
          <w:lang w:eastAsia="en-GB"/>
        </w:rPr>
        <w:tab/>
      </w:r>
      <w:r>
        <w:rPr>
          <w:noProof/>
        </w:rPr>
        <w:t>Command number</w:t>
      </w:r>
      <w:r>
        <w:rPr>
          <w:noProof/>
        </w:rPr>
        <w:tab/>
      </w:r>
      <w:r>
        <w:rPr>
          <w:noProof/>
        </w:rPr>
        <w:fldChar w:fldCharType="begin" w:fldLock="1"/>
      </w:r>
      <w:r>
        <w:rPr>
          <w:noProof/>
        </w:rPr>
        <w:instrText xml:space="preserve"> PAGEREF _Toc163045638 \h </w:instrText>
      </w:r>
      <w:r>
        <w:rPr>
          <w:noProof/>
        </w:rPr>
      </w:r>
      <w:r>
        <w:rPr>
          <w:noProof/>
        </w:rPr>
        <w:fldChar w:fldCharType="separate"/>
      </w:r>
      <w:r>
        <w:rPr>
          <w:noProof/>
        </w:rPr>
        <w:t>43</w:t>
      </w:r>
      <w:r>
        <w:rPr>
          <w:noProof/>
        </w:rPr>
        <w:fldChar w:fldCharType="end"/>
      </w:r>
    </w:p>
    <w:p w14:paraId="4D0F93B2" w14:textId="4CB731A0" w:rsidR="00350256" w:rsidRDefault="00350256">
      <w:pPr>
        <w:pStyle w:val="TOC3"/>
        <w:rPr>
          <w:rFonts w:ascii="Calibri" w:hAnsi="Calibri"/>
          <w:noProof/>
          <w:kern w:val="2"/>
          <w:sz w:val="22"/>
          <w:szCs w:val="22"/>
          <w:lang w:eastAsia="en-GB"/>
        </w:rPr>
      </w:pPr>
      <w:r>
        <w:rPr>
          <w:noProof/>
        </w:rPr>
        <w:t>6.5.2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_Toc163045639 \h </w:instrText>
      </w:r>
      <w:r>
        <w:rPr>
          <w:noProof/>
        </w:rPr>
      </w:r>
      <w:r>
        <w:rPr>
          <w:noProof/>
        </w:rPr>
        <w:fldChar w:fldCharType="separate"/>
      </w:r>
      <w:r>
        <w:rPr>
          <w:noProof/>
        </w:rPr>
        <w:t>43</w:t>
      </w:r>
      <w:r>
        <w:rPr>
          <w:noProof/>
        </w:rPr>
        <w:fldChar w:fldCharType="end"/>
      </w:r>
    </w:p>
    <w:p w14:paraId="69A1FD16" w14:textId="373858DE" w:rsidR="00350256" w:rsidRDefault="00350256">
      <w:pPr>
        <w:pStyle w:val="TOC3"/>
        <w:rPr>
          <w:rFonts w:ascii="Calibri" w:hAnsi="Calibri"/>
          <w:noProof/>
          <w:kern w:val="2"/>
          <w:sz w:val="22"/>
          <w:szCs w:val="22"/>
          <w:lang w:eastAsia="en-GB"/>
        </w:rPr>
      </w:pPr>
      <w:r>
        <w:rPr>
          <w:noProof/>
        </w:rPr>
        <w:t>6.5.3</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_Toc163045640 \h </w:instrText>
      </w:r>
      <w:r>
        <w:rPr>
          <w:noProof/>
        </w:rPr>
      </w:r>
      <w:r>
        <w:rPr>
          <w:noProof/>
        </w:rPr>
        <w:fldChar w:fldCharType="separate"/>
      </w:r>
      <w:r>
        <w:rPr>
          <w:noProof/>
        </w:rPr>
        <w:t>43</w:t>
      </w:r>
      <w:r>
        <w:rPr>
          <w:noProof/>
        </w:rPr>
        <w:fldChar w:fldCharType="end"/>
      </w:r>
    </w:p>
    <w:p w14:paraId="067724A4" w14:textId="26BF5432" w:rsidR="00350256" w:rsidRDefault="00350256">
      <w:pPr>
        <w:pStyle w:val="TOC3"/>
        <w:rPr>
          <w:rFonts w:ascii="Calibri" w:hAnsi="Calibri"/>
          <w:noProof/>
          <w:kern w:val="2"/>
          <w:sz w:val="22"/>
          <w:szCs w:val="22"/>
          <w:lang w:eastAsia="en-GB"/>
        </w:rPr>
      </w:pPr>
      <w:r>
        <w:rPr>
          <w:noProof/>
        </w:rPr>
        <w:t>6.5.4</w:t>
      </w:r>
      <w:r>
        <w:rPr>
          <w:rFonts w:ascii="Calibri" w:hAnsi="Calibri"/>
          <w:noProof/>
          <w:kern w:val="2"/>
          <w:sz w:val="22"/>
          <w:szCs w:val="22"/>
          <w:lang w:eastAsia="en-GB"/>
        </w:rPr>
        <w:tab/>
      </w:r>
      <w:r>
        <w:rPr>
          <w:noProof/>
        </w:rPr>
        <w:t>Icon identifiers</w:t>
      </w:r>
      <w:r>
        <w:rPr>
          <w:noProof/>
        </w:rPr>
        <w:tab/>
      </w:r>
      <w:r>
        <w:rPr>
          <w:noProof/>
        </w:rPr>
        <w:fldChar w:fldCharType="begin" w:fldLock="1"/>
      </w:r>
      <w:r>
        <w:rPr>
          <w:noProof/>
        </w:rPr>
        <w:instrText xml:space="preserve"> PAGEREF _Toc163045641 \h </w:instrText>
      </w:r>
      <w:r>
        <w:rPr>
          <w:noProof/>
        </w:rPr>
      </w:r>
      <w:r>
        <w:rPr>
          <w:noProof/>
        </w:rPr>
        <w:fldChar w:fldCharType="separate"/>
      </w:r>
      <w:r>
        <w:rPr>
          <w:noProof/>
        </w:rPr>
        <w:t>43</w:t>
      </w:r>
      <w:r>
        <w:rPr>
          <w:noProof/>
        </w:rPr>
        <w:fldChar w:fldCharType="end"/>
      </w:r>
    </w:p>
    <w:p w14:paraId="23C54D6B" w14:textId="1F6EDA71" w:rsidR="00350256" w:rsidRDefault="00350256">
      <w:pPr>
        <w:pStyle w:val="TOC3"/>
        <w:rPr>
          <w:rFonts w:ascii="Calibri" w:hAnsi="Calibri"/>
          <w:noProof/>
          <w:kern w:val="2"/>
          <w:sz w:val="22"/>
          <w:szCs w:val="22"/>
          <w:lang w:eastAsia="en-GB"/>
        </w:rPr>
      </w:pPr>
      <w:r>
        <w:rPr>
          <w:noProof/>
        </w:rPr>
        <w:t>6.5.5</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_Toc163045642 \h </w:instrText>
      </w:r>
      <w:r>
        <w:rPr>
          <w:noProof/>
        </w:rPr>
      </w:r>
      <w:r>
        <w:rPr>
          <w:noProof/>
        </w:rPr>
        <w:fldChar w:fldCharType="separate"/>
      </w:r>
      <w:r>
        <w:rPr>
          <w:noProof/>
        </w:rPr>
        <w:t>43</w:t>
      </w:r>
      <w:r>
        <w:rPr>
          <w:noProof/>
        </w:rPr>
        <w:fldChar w:fldCharType="end"/>
      </w:r>
    </w:p>
    <w:p w14:paraId="6337D14B" w14:textId="633BE3D1" w:rsidR="00350256" w:rsidRDefault="00350256">
      <w:pPr>
        <w:pStyle w:val="TOC3"/>
        <w:rPr>
          <w:rFonts w:ascii="Calibri" w:hAnsi="Calibri"/>
          <w:noProof/>
          <w:kern w:val="2"/>
          <w:sz w:val="22"/>
          <w:szCs w:val="22"/>
          <w:lang w:eastAsia="en-GB"/>
        </w:rPr>
      </w:pPr>
      <w:r>
        <w:rPr>
          <w:noProof/>
        </w:rPr>
        <w:t>6.5.6</w:t>
      </w:r>
      <w:r>
        <w:rPr>
          <w:rFonts w:ascii="Calibri" w:hAnsi="Calibri"/>
          <w:noProof/>
          <w:kern w:val="2"/>
          <w:sz w:val="22"/>
          <w:szCs w:val="22"/>
          <w:lang w:eastAsia="en-GB"/>
        </w:rPr>
        <w:tab/>
      </w:r>
      <w:r>
        <w:rPr>
          <w:noProof/>
        </w:rPr>
        <w:t>Frame identifier</w:t>
      </w:r>
      <w:r>
        <w:rPr>
          <w:noProof/>
        </w:rPr>
        <w:tab/>
      </w:r>
      <w:r>
        <w:rPr>
          <w:noProof/>
        </w:rPr>
        <w:fldChar w:fldCharType="begin" w:fldLock="1"/>
      </w:r>
      <w:r>
        <w:rPr>
          <w:noProof/>
        </w:rPr>
        <w:instrText xml:space="preserve"> PAGEREF _Toc163045643 \h </w:instrText>
      </w:r>
      <w:r>
        <w:rPr>
          <w:noProof/>
        </w:rPr>
      </w:r>
      <w:r>
        <w:rPr>
          <w:noProof/>
        </w:rPr>
        <w:fldChar w:fldCharType="separate"/>
      </w:r>
      <w:r>
        <w:rPr>
          <w:noProof/>
        </w:rPr>
        <w:t>43</w:t>
      </w:r>
      <w:r>
        <w:rPr>
          <w:noProof/>
        </w:rPr>
        <w:fldChar w:fldCharType="end"/>
      </w:r>
    </w:p>
    <w:p w14:paraId="6F6518C3" w14:textId="2CC214DA" w:rsidR="00350256" w:rsidRDefault="00350256">
      <w:pPr>
        <w:pStyle w:val="TOC2"/>
        <w:rPr>
          <w:rFonts w:ascii="Calibri" w:hAnsi="Calibri"/>
          <w:noProof/>
          <w:kern w:val="2"/>
          <w:sz w:val="22"/>
          <w:szCs w:val="22"/>
          <w:lang w:eastAsia="en-GB"/>
        </w:rPr>
      </w:pPr>
      <w:r>
        <w:rPr>
          <w:noProof/>
        </w:rPr>
        <w:t>6.6</w:t>
      </w:r>
      <w:r>
        <w:rPr>
          <w:rFonts w:ascii="Calibri" w:hAnsi="Calibri"/>
          <w:noProof/>
          <w:kern w:val="2"/>
          <w:sz w:val="22"/>
          <w:szCs w:val="22"/>
          <w:lang w:eastAsia="en-GB"/>
        </w:rPr>
        <w:tab/>
      </w:r>
      <w:r>
        <w:rPr>
          <w:noProof/>
        </w:rPr>
        <w:t>Structure of proactive UICC commands</w:t>
      </w:r>
      <w:r>
        <w:rPr>
          <w:noProof/>
        </w:rPr>
        <w:tab/>
      </w:r>
      <w:r>
        <w:rPr>
          <w:noProof/>
        </w:rPr>
        <w:fldChar w:fldCharType="begin" w:fldLock="1"/>
      </w:r>
      <w:r>
        <w:rPr>
          <w:noProof/>
        </w:rPr>
        <w:instrText xml:space="preserve"> PAGEREF _Toc163045644 \h </w:instrText>
      </w:r>
      <w:r>
        <w:rPr>
          <w:noProof/>
        </w:rPr>
      </w:r>
      <w:r>
        <w:rPr>
          <w:noProof/>
        </w:rPr>
        <w:fldChar w:fldCharType="separate"/>
      </w:r>
      <w:r>
        <w:rPr>
          <w:noProof/>
        </w:rPr>
        <w:t>43</w:t>
      </w:r>
      <w:r>
        <w:rPr>
          <w:noProof/>
        </w:rPr>
        <w:fldChar w:fldCharType="end"/>
      </w:r>
    </w:p>
    <w:p w14:paraId="1473EDF9" w14:textId="47918549" w:rsidR="00350256" w:rsidRDefault="00350256">
      <w:pPr>
        <w:pStyle w:val="TOC3"/>
        <w:rPr>
          <w:rFonts w:ascii="Calibri" w:hAnsi="Calibri"/>
          <w:noProof/>
          <w:kern w:val="2"/>
          <w:sz w:val="22"/>
          <w:szCs w:val="22"/>
          <w:lang w:eastAsia="en-GB"/>
        </w:rPr>
      </w:pPr>
      <w:r>
        <w:rPr>
          <w:noProof/>
        </w:rPr>
        <w:t>6.6.1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_Toc163045645 \h </w:instrText>
      </w:r>
      <w:r>
        <w:rPr>
          <w:noProof/>
        </w:rPr>
      </w:r>
      <w:r>
        <w:rPr>
          <w:noProof/>
        </w:rPr>
        <w:fldChar w:fldCharType="separate"/>
      </w:r>
      <w:r>
        <w:rPr>
          <w:noProof/>
        </w:rPr>
        <w:t>43</w:t>
      </w:r>
      <w:r>
        <w:rPr>
          <w:noProof/>
        </w:rPr>
        <w:fldChar w:fldCharType="end"/>
      </w:r>
    </w:p>
    <w:p w14:paraId="3E7D2A1F" w14:textId="4EEA3FC6" w:rsidR="00350256" w:rsidRDefault="00350256">
      <w:pPr>
        <w:pStyle w:val="TOC3"/>
        <w:rPr>
          <w:rFonts w:ascii="Calibri" w:hAnsi="Calibri"/>
          <w:noProof/>
          <w:kern w:val="2"/>
          <w:sz w:val="22"/>
          <w:szCs w:val="22"/>
          <w:lang w:eastAsia="en-GB"/>
        </w:rPr>
      </w:pPr>
      <w:r>
        <w:rPr>
          <w:noProof/>
        </w:rPr>
        <w:t>6.6.2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_Toc163045646 \h </w:instrText>
      </w:r>
      <w:r>
        <w:rPr>
          <w:noProof/>
        </w:rPr>
      </w:r>
      <w:r>
        <w:rPr>
          <w:noProof/>
        </w:rPr>
        <w:fldChar w:fldCharType="separate"/>
      </w:r>
      <w:r>
        <w:rPr>
          <w:noProof/>
        </w:rPr>
        <w:t>44</w:t>
      </w:r>
      <w:r>
        <w:rPr>
          <w:noProof/>
        </w:rPr>
        <w:fldChar w:fldCharType="end"/>
      </w:r>
    </w:p>
    <w:p w14:paraId="62C5B7BC" w14:textId="49DD2DDF" w:rsidR="00350256" w:rsidRDefault="00350256">
      <w:pPr>
        <w:pStyle w:val="TOC3"/>
        <w:rPr>
          <w:rFonts w:ascii="Calibri" w:hAnsi="Calibri"/>
          <w:noProof/>
          <w:kern w:val="2"/>
          <w:sz w:val="22"/>
          <w:szCs w:val="22"/>
          <w:lang w:eastAsia="en-GB"/>
        </w:rPr>
      </w:pPr>
      <w:r>
        <w:rPr>
          <w:noProof/>
        </w:rPr>
        <w:t>6.6.3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_Toc163045647 \h </w:instrText>
      </w:r>
      <w:r>
        <w:rPr>
          <w:noProof/>
        </w:rPr>
      </w:r>
      <w:r>
        <w:rPr>
          <w:noProof/>
        </w:rPr>
        <w:fldChar w:fldCharType="separate"/>
      </w:r>
      <w:r>
        <w:rPr>
          <w:noProof/>
        </w:rPr>
        <w:t>44</w:t>
      </w:r>
      <w:r>
        <w:rPr>
          <w:noProof/>
        </w:rPr>
        <w:fldChar w:fldCharType="end"/>
      </w:r>
    </w:p>
    <w:p w14:paraId="56268448" w14:textId="7364648D" w:rsidR="00350256" w:rsidRDefault="00350256">
      <w:pPr>
        <w:pStyle w:val="TOC3"/>
        <w:rPr>
          <w:rFonts w:ascii="Calibri" w:hAnsi="Calibri"/>
          <w:noProof/>
          <w:kern w:val="2"/>
          <w:sz w:val="22"/>
          <w:szCs w:val="22"/>
          <w:lang w:eastAsia="en-GB"/>
        </w:rPr>
      </w:pPr>
      <w:r>
        <w:rPr>
          <w:noProof/>
        </w:rPr>
        <w:t>6.6.4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_Toc163045648 \h </w:instrText>
      </w:r>
      <w:r>
        <w:rPr>
          <w:noProof/>
        </w:rPr>
      </w:r>
      <w:r>
        <w:rPr>
          <w:noProof/>
        </w:rPr>
        <w:fldChar w:fldCharType="separate"/>
      </w:r>
      <w:r>
        <w:rPr>
          <w:noProof/>
        </w:rPr>
        <w:t>44</w:t>
      </w:r>
      <w:r>
        <w:rPr>
          <w:noProof/>
        </w:rPr>
        <w:fldChar w:fldCharType="end"/>
      </w:r>
    </w:p>
    <w:p w14:paraId="1EADA7F5" w14:textId="0C7AC6F0" w:rsidR="00350256" w:rsidRDefault="00350256">
      <w:pPr>
        <w:pStyle w:val="TOC3"/>
        <w:rPr>
          <w:rFonts w:ascii="Calibri" w:hAnsi="Calibri"/>
          <w:noProof/>
          <w:kern w:val="2"/>
          <w:sz w:val="22"/>
          <w:szCs w:val="22"/>
          <w:lang w:eastAsia="en-GB"/>
        </w:rPr>
      </w:pPr>
      <w:r>
        <w:rPr>
          <w:noProof/>
        </w:rPr>
        <w:t>6.6.5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_Toc163045649 \h </w:instrText>
      </w:r>
      <w:r>
        <w:rPr>
          <w:noProof/>
        </w:rPr>
      </w:r>
      <w:r>
        <w:rPr>
          <w:noProof/>
        </w:rPr>
        <w:fldChar w:fldCharType="separate"/>
      </w:r>
      <w:r>
        <w:rPr>
          <w:noProof/>
        </w:rPr>
        <w:t>44</w:t>
      </w:r>
      <w:r>
        <w:rPr>
          <w:noProof/>
        </w:rPr>
        <w:fldChar w:fldCharType="end"/>
      </w:r>
    </w:p>
    <w:p w14:paraId="071127C4" w14:textId="698AEFCE" w:rsidR="00350256" w:rsidRDefault="00350256">
      <w:pPr>
        <w:pStyle w:val="TOC3"/>
        <w:rPr>
          <w:rFonts w:ascii="Calibri" w:hAnsi="Calibri"/>
          <w:noProof/>
          <w:kern w:val="2"/>
          <w:sz w:val="22"/>
          <w:szCs w:val="22"/>
          <w:lang w:eastAsia="en-GB"/>
        </w:rPr>
      </w:pPr>
      <w:r>
        <w:rPr>
          <w:noProof/>
        </w:rPr>
        <w:t>6.6.6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_Toc163045650 \h </w:instrText>
      </w:r>
      <w:r>
        <w:rPr>
          <w:noProof/>
        </w:rPr>
      </w:r>
      <w:r>
        <w:rPr>
          <w:noProof/>
        </w:rPr>
        <w:fldChar w:fldCharType="separate"/>
      </w:r>
      <w:r>
        <w:rPr>
          <w:noProof/>
        </w:rPr>
        <w:t>44</w:t>
      </w:r>
      <w:r>
        <w:rPr>
          <w:noProof/>
        </w:rPr>
        <w:fldChar w:fldCharType="end"/>
      </w:r>
    </w:p>
    <w:p w14:paraId="382F41CD" w14:textId="6448E4F1" w:rsidR="00350256" w:rsidRDefault="00350256">
      <w:pPr>
        <w:pStyle w:val="TOC3"/>
        <w:rPr>
          <w:rFonts w:ascii="Calibri" w:hAnsi="Calibri"/>
          <w:noProof/>
          <w:kern w:val="2"/>
          <w:sz w:val="22"/>
          <w:szCs w:val="22"/>
          <w:lang w:eastAsia="en-GB"/>
        </w:rPr>
      </w:pPr>
      <w:r>
        <w:rPr>
          <w:noProof/>
        </w:rPr>
        <w:t>6.6.7</w:t>
      </w:r>
      <w:r>
        <w:rPr>
          <w:rFonts w:ascii="Calibri" w:hAnsi="Calibri"/>
          <w:noProof/>
          <w:kern w:val="2"/>
          <w:sz w:val="22"/>
          <w:szCs w:val="22"/>
          <w:lang w:eastAsia="en-GB"/>
        </w:rPr>
        <w:tab/>
      </w:r>
      <w:r>
        <w:rPr>
          <w:noProof/>
        </w:rPr>
        <w:t>SET-UP MENU</w:t>
      </w:r>
      <w:r>
        <w:rPr>
          <w:noProof/>
        </w:rPr>
        <w:tab/>
      </w:r>
      <w:r>
        <w:rPr>
          <w:noProof/>
        </w:rPr>
        <w:fldChar w:fldCharType="begin" w:fldLock="1"/>
      </w:r>
      <w:r>
        <w:rPr>
          <w:noProof/>
        </w:rPr>
        <w:instrText xml:space="preserve"> PAGEREF _Toc163045651 \h </w:instrText>
      </w:r>
      <w:r>
        <w:rPr>
          <w:noProof/>
        </w:rPr>
      </w:r>
      <w:r>
        <w:rPr>
          <w:noProof/>
        </w:rPr>
        <w:fldChar w:fldCharType="separate"/>
      </w:r>
      <w:r>
        <w:rPr>
          <w:noProof/>
        </w:rPr>
        <w:t>44</w:t>
      </w:r>
      <w:r>
        <w:rPr>
          <w:noProof/>
        </w:rPr>
        <w:fldChar w:fldCharType="end"/>
      </w:r>
    </w:p>
    <w:p w14:paraId="07FC26C6" w14:textId="2A859A74" w:rsidR="00350256" w:rsidRDefault="00350256">
      <w:pPr>
        <w:pStyle w:val="TOC3"/>
        <w:rPr>
          <w:rFonts w:ascii="Calibri" w:hAnsi="Calibri"/>
          <w:noProof/>
          <w:kern w:val="2"/>
          <w:sz w:val="22"/>
          <w:szCs w:val="22"/>
          <w:lang w:eastAsia="en-GB"/>
        </w:rPr>
      </w:pPr>
      <w:r>
        <w:rPr>
          <w:noProof/>
        </w:rPr>
        <w:t>6.6.8</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_Toc163045652 \h </w:instrText>
      </w:r>
      <w:r>
        <w:rPr>
          <w:noProof/>
        </w:rPr>
      </w:r>
      <w:r>
        <w:rPr>
          <w:noProof/>
        </w:rPr>
        <w:fldChar w:fldCharType="separate"/>
      </w:r>
      <w:r>
        <w:rPr>
          <w:noProof/>
        </w:rPr>
        <w:t>44</w:t>
      </w:r>
      <w:r>
        <w:rPr>
          <w:noProof/>
        </w:rPr>
        <w:fldChar w:fldCharType="end"/>
      </w:r>
    </w:p>
    <w:p w14:paraId="6F68307A" w14:textId="2451611F" w:rsidR="00350256" w:rsidRDefault="00350256">
      <w:pPr>
        <w:pStyle w:val="TOC3"/>
        <w:rPr>
          <w:rFonts w:ascii="Calibri" w:hAnsi="Calibri"/>
          <w:noProof/>
          <w:kern w:val="2"/>
          <w:sz w:val="22"/>
          <w:szCs w:val="22"/>
          <w:lang w:eastAsia="en-GB"/>
        </w:rPr>
      </w:pPr>
      <w:r>
        <w:rPr>
          <w:noProof/>
        </w:rPr>
        <w:t>6.6.9</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_Toc163045653 \h </w:instrText>
      </w:r>
      <w:r>
        <w:rPr>
          <w:noProof/>
        </w:rPr>
      </w:r>
      <w:r>
        <w:rPr>
          <w:noProof/>
        </w:rPr>
        <w:fldChar w:fldCharType="separate"/>
      </w:r>
      <w:r>
        <w:rPr>
          <w:noProof/>
        </w:rPr>
        <w:t>44</w:t>
      </w:r>
      <w:r>
        <w:rPr>
          <w:noProof/>
        </w:rPr>
        <w:fldChar w:fldCharType="end"/>
      </w:r>
    </w:p>
    <w:p w14:paraId="0B189B27" w14:textId="07398A2A" w:rsidR="00350256" w:rsidRDefault="00350256">
      <w:pPr>
        <w:pStyle w:val="TOC3"/>
        <w:rPr>
          <w:rFonts w:ascii="Calibri" w:hAnsi="Calibri"/>
          <w:noProof/>
          <w:kern w:val="2"/>
          <w:sz w:val="22"/>
          <w:szCs w:val="22"/>
          <w:lang w:eastAsia="en-GB"/>
        </w:rPr>
      </w:pPr>
      <w:r>
        <w:rPr>
          <w:noProof/>
        </w:rPr>
        <w:t>6.6.10</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_Toc163045654 \h </w:instrText>
      </w:r>
      <w:r>
        <w:rPr>
          <w:noProof/>
        </w:rPr>
      </w:r>
      <w:r>
        <w:rPr>
          <w:noProof/>
        </w:rPr>
        <w:fldChar w:fldCharType="separate"/>
      </w:r>
      <w:r>
        <w:rPr>
          <w:noProof/>
        </w:rPr>
        <w:t>45</w:t>
      </w:r>
      <w:r>
        <w:rPr>
          <w:noProof/>
        </w:rPr>
        <w:fldChar w:fldCharType="end"/>
      </w:r>
    </w:p>
    <w:p w14:paraId="4A04F11F" w14:textId="455231AD" w:rsidR="00350256" w:rsidRDefault="00350256">
      <w:pPr>
        <w:pStyle w:val="TOC3"/>
        <w:rPr>
          <w:rFonts w:ascii="Calibri" w:hAnsi="Calibri"/>
          <w:noProof/>
          <w:kern w:val="2"/>
          <w:sz w:val="22"/>
          <w:szCs w:val="22"/>
          <w:lang w:eastAsia="en-GB"/>
        </w:rPr>
      </w:pPr>
      <w:r>
        <w:rPr>
          <w:noProof/>
        </w:rPr>
        <w:lastRenderedPageBreak/>
        <w:t>6.6.11</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_Toc163045655 \h </w:instrText>
      </w:r>
      <w:r>
        <w:rPr>
          <w:noProof/>
        </w:rPr>
      </w:r>
      <w:r>
        <w:rPr>
          <w:noProof/>
        </w:rPr>
        <w:fldChar w:fldCharType="separate"/>
      </w:r>
      <w:r>
        <w:rPr>
          <w:noProof/>
        </w:rPr>
        <w:t>45</w:t>
      </w:r>
      <w:r>
        <w:rPr>
          <w:noProof/>
        </w:rPr>
        <w:fldChar w:fldCharType="end"/>
      </w:r>
    </w:p>
    <w:p w14:paraId="3AA316D1" w14:textId="0C3F470A" w:rsidR="00350256" w:rsidRDefault="00350256">
      <w:pPr>
        <w:pStyle w:val="TOC3"/>
        <w:rPr>
          <w:rFonts w:ascii="Calibri" w:hAnsi="Calibri"/>
          <w:noProof/>
          <w:kern w:val="2"/>
          <w:sz w:val="22"/>
          <w:szCs w:val="22"/>
          <w:lang w:eastAsia="en-GB"/>
        </w:rPr>
      </w:pPr>
      <w:r>
        <w:rPr>
          <w:noProof/>
        </w:rPr>
        <w:t>6.6.12</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_Toc163045656 \h </w:instrText>
      </w:r>
      <w:r>
        <w:rPr>
          <w:noProof/>
        </w:rPr>
      </w:r>
      <w:r>
        <w:rPr>
          <w:noProof/>
        </w:rPr>
        <w:fldChar w:fldCharType="separate"/>
      </w:r>
      <w:r>
        <w:rPr>
          <w:noProof/>
        </w:rPr>
        <w:t>45</w:t>
      </w:r>
      <w:r>
        <w:rPr>
          <w:noProof/>
        </w:rPr>
        <w:fldChar w:fldCharType="end"/>
      </w:r>
    </w:p>
    <w:p w14:paraId="1DAF20A0" w14:textId="5006B02A" w:rsidR="00350256" w:rsidRDefault="00350256">
      <w:pPr>
        <w:pStyle w:val="TOC3"/>
        <w:rPr>
          <w:rFonts w:ascii="Calibri" w:hAnsi="Calibri"/>
          <w:noProof/>
          <w:kern w:val="2"/>
          <w:sz w:val="22"/>
          <w:szCs w:val="22"/>
          <w:lang w:eastAsia="en-GB"/>
        </w:rPr>
      </w:pPr>
      <w:r>
        <w:rPr>
          <w:noProof/>
        </w:rPr>
        <w:t>6.6.13</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_Toc163045657 \h </w:instrText>
      </w:r>
      <w:r>
        <w:rPr>
          <w:noProof/>
        </w:rPr>
      </w:r>
      <w:r>
        <w:rPr>
          <w:noProof/>
        </w:rPr>
        <w:fldChar w:fldCharType="separate"/>
      </w:r>
      <w:r>
        <w:rPr>
          <w:noProof/>
        </w:rPr>
        <w:t>46</w:t>
      </w:r>
      <w:r>
        <w:rPr>
          <w:noProof/>
        </w:rPr>
        <w:fldChar w:fldCharType="end"/>
      </w:r>
    </w:p>
    <w:p w14:paraId="628365A7" w14:textId="79E67572" w:rsidR="00350256" w:rsidRDefault="00350256">
      <w:pPr>
        <w:pStyle w:val="TOC3"/>
        <w:rPr>
          <w:rFonts w:ascii="Calibri" w:hAnsi="Calibri"/>
          <w:noProof/>
          <w:kern w:val="2"/>
          <w:sz w:val="22"/>
          <w:szCs w:val="22"/>
          <w:lang w:eastAsia="en-GB"/>
        </w:rPr>
      </w:pPr>
      <w:r>
        <w:rPr>
          <w:noProof/>
        </w:rPr>
        <w:t>6.6.14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_Toc163045658 \h </w:instrText>
      </w:r>
      <w:r>
        <w:rPr>
          <w:noProof/>
        </w:rPr>
      </w:r>
      <w:r>
        <w:rPr>
          <w:noProof/>
        </w:rPr>
        <w:fldChar w:fldCharType="separate"/>
      </w:r>
      <w:r>
        <w:rPr>
          <w:noProof/>
        </w:rPr>
        <w:t>46</w:t>
      </w:r>
      <w:r>
        <w:rPr>
          <w:noProof/>
        </w:rPr>
        <w:fldChar w:fldCharType="end"/>
      </w:r>
    </w:p>
    <w:p w14:paraId="65DF951A" w14:textId="67113685" w:rsidR="00350256" w:rsidRDefault="00350256">
      <w:pPr>
        <w:pStyle w:val="TOC3"/>
        <w:rPr>
          <w:rFonts w:ascii="Calibri" w:hAnsi="Calibri"/>
          <w:noProof/>
          <w:kern w:val="2"/>
          <w:sz w:val="22"/>
          <w:szCs w:val="22"/>
          <w:lang w:eastAsia="en-GB"/>
        </w:rPr>
      </w:pPr>
      <w:r>
        <w:rPr>
          <w:noProof/>
        </w:rPr>
        <w:t>6.6.15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_Toc163045659 \h </w:instrText>
      </w:r>
      <w:r>
        <w:rPr>
          <w:noProof/>
        </w:rPr>
      </w:r>
      <w:r>
        <w:rPr>
          <w:noProof/>
        </w:rPr>
        <w:fldChar w:fldCharType="separate"/>
      </w:r>
      <w:r>
        <w:rPr>
          <w:noProof/>
        </w:rPr>
        <w:t>46</w:t>
      </w:r>
      <w:r>
        <w:rPr>
          <w:noProof/>
        </w:rPr>
        <w:fldChar w:fldCharType="end"/>
      </w:r>
    </w:p>
    <w:p w14:paraId="4D67F3B1" w14:textId="6B38D5DA" w:rsidR="00350256" w:rsidRDefault="00350256">
      <w:pPr>
        <w:pStyle w:val="TOC3"/>
        <w:rPr>
          <w:rFonts w:ascii="Calibri" w:hAnsi="Calibri"/>
          <w:noProof/>
          <w:kern w:val="2"/>
          <w:sz w:val="22"/>
          <w:szCs w:val="22"/>
          <w:lang w:eastAsia="en-GB"/>
        </w:rPr>
      </w:pPr>
      <w:r>
        <w:rPr>
          <w:noProof/>
        </w:rPr>
        <w:t>6.6.16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_Toc163045660 \h </w:instrText>
      </w:r>
      <w:r>
        <w:rPr>
          <w:noProof/>
        </w:rPr>
      </w:r>
      <w:r>
        <w:rPr>
          <w:noProof/>
        </w:rPr>
        <w:fldChar w:fldCharType="separate"/>
      </w:r>
      <w:r>
        <w:rPr>
          <w:noProof/>
        </w:rPr>
        <w:t>47</w:t>
      </w:r>
      <w:r>
        <w:rPr>
          <w:noProof/>
        </w:rPr>
        <w:fldChar w:fldCharType="end"/>
      </w:r>
    </w:p>
    <w:p w14:paraId="27FCA0B3" w14:textId="634CDBC9" w:rsidR="00350256" w:rsidRDefault="00350256">
      <w:pPr>
        <w:pStyle w:val="TOC3"/>
        <w:rPr>
          <w:rFonts w:ascii="Calibri" w:hAnsi="Calibri"/>
          <w:noProof/>
          <w:kern w:val="2"/>
          <w:sz w:val="22"/>
          <w:szCs w:val="22"/>
          <w:lang w:eastAsia="en-GB"/>
        </w:rPr>
      </w:pPr>
      <w:r>
        <w:rPr>
          <w:noProof/>
        </w:rPr>
        <w:t>6.6.17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_Toc163045661 \h </w:instrText>
      </w:r>
      <w:r>
        <w:rPr>
          <w:noProof/>
        </w:rPr>
      </w:r>
      <w:r>
        <w:rPr>
          <w:noProof/>
        </w:rPr>
        <w:fldChar w:fldCharType="separate"/>
      </w:r>
      <w:r>
        <w:rPr>
          <w:noProof/>
        </w:rPr>
        <w:t>47</w:t>
      </w:r>
      <w:r>
        <w:rPr>
          <w:noProof/>
        </w:rPr>
        <w:fldChar w:fldCharType="end"/>
      </w:r>
    </w:p>
    <w:p w14:paraId="21ADACE0" w14:textId="338F7738" w:rsidR="00350256" w:rsidRDefault="00350256">
      <w:pPr>
        <w:pStyle w:val="TOC3"/>
        <w:rPr>
          <w:rFonts w:ascii="Calibri" w:hAnsi="Calibri"/>
          <w:noProof/>
          <w:kern w:val="2"/>
          <w:sz w:val="22"/>
          <w:szCs w:val="22"/>
          <w:lang w:eastAsia="en-GB"/>
        </w:rPr>
      </w:pPr>
      <w:r>
        <w:rPr>
          <w:noProof/>
        </w:rPr>
        <w:t>6.6.18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_Toc163045662 \h </w:instrText>
      </w:r>
      <w:r>
        <w:rPr>
          <w:noProof/>
        </w:rPr>
      </w:r>
      <w:r>
        <w:rPr>
          <w:noProof/>
        </w:rPr>
        <w:fldChar w:fldCharType="separate"/>
      </w:r>
      <w:r>
        <w:rPr>
          <w:noProof/>
        </w:rPr>
        <w:t>47</w:t>
      </w:r>
      <w:r>
        <w:rPr>
          <w:noProof/>
        </w:rPr>
        <w:fldChar w:fldCharType="end"/>
      </w:r>
    </w:p>
    <w:p w14:paraId="1ECDC98B" w14:textId="444165C7" w:rsidR="00350256" w:rsidRDefault="00350256">
      <w:pPr>
        <w:pStyle w:val="TOC3"/>
        <w:rPr>
          <w:rFonts w:ascii="Calibri" w:hAnsi="Calibri"/>
          <w:noProof/>
          <w:kern w:val="2"/>
          <w:sz w:val="22"/>
          <w:szCs w:val="22"/>
          <w:lang w:eastAsia="en-GB"/>
        </w:rPr>
      </w:pPr>
      <w:r>
        <w:rPr>
          <w:noProof/>
        </w:rPr>
        <w:t>6.6.19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_Toc163045663 \h </w:instrText>
      </w:r>
      <w:r>
        <w:rPr>
          <w:noProof/>
        </w:rPr>
      </w:r>
      <w:r>
        <w:rPr>
          <w:noProof/>
        </w:rPr>
        <w:fldChar w:fldCharType="separate"/>
      </w:r>
      <w:r>
        <w:rPr>
          <w:noProof/>
        </w:rPr>
        <w:t>47</w:t>
      </w:r>
      <w:r>
        <w:rPr>
          <w:noProof/>
        </w:rPr>
        <w:fldChar w:fldCharType="end"/>
      </w:r>
    </w:p>
    <w:p w14:paraId="57B9ADDD" w14:textId="2955A985" w:rsidR="00350256" w:rsidRDefault="00350256">
      <w:pPr>
        <w:pStyle w:val="TOC3"/>
        <w:rPr>
          <w:rFonts w:ascii="Calibri" w:hAnsi="Calibri"/>
          <w:noProof/>
          <w:kern w:val="2"/>
          <w:sz w:val="22"/>
          <w:szCs w:val="22"/>
          <w:lang w:eastAsia="en-GB"/>
        </w:rPr>
      </w:pPr>
      <w:r>
        <w:rPr>
          <w:noProof/>
        </w:rPr>
        <w:t>6.6.20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_Toc163045664 \h </w:instrText>
      </w:r>
      <w:r>
        <w:rPr>
          <w:noProof/>
        </w:rPr>
      </w:r>
      <w:r>
        <w:rPr>
          <w:noProof/>
        </w:rPr>
        <w:fldChar w:fldCharType="separate"/>
      </w:r>
      <w:r>
        <w:rPr>
          <w:noProof/>
        </w:rPr>
        <w:t>47</w:t>
      </w:r>
      <w:r>
        <w:rPr>
          <w:noProof/>
        </w:rPr>
        <w:fldChar w:fldCharType="end"/>
      </w:r>
    </w:p>
    <w:p w14:paraId="094FE55C" w14:textId="6AEAA2FB" w:rsidR="00350256" w:rsidRDefault="00350256">
      <w:pPr>
        <w:pStyle w:val="TOC3"/>
        <w:rPr>
          <w:rFonts w:ascii="Calibri" w:hAnsi="Calibri"/>
          <w:noProof/>
          <w:kern w:val="2"/>
          <w:sz w:val="22"/>
          <w:szCs w:val="22"/>
          <w:lang w:eastAsia="en-GB"/>
        </w:rPr>
      </w:pPr>
      <w:r>
        <w:rPr>
          <w:noProof/>
        </w:rPr>
        <w:t>6.6.21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_Toc163045665 \h </w:instrText>
      </w:r>
      <w:r>
        <w:rPr>
          <w:noProof/>
        </w:rPr>
      </w:r>
      <w:r>
        <w:rPr>
          <w:noProof/>
        </w:rPr>
        <w:fldChar w:fldCharType="separate"/>
      </w:r>
      <w:r>
        <w:rPr>
          <w:noProof/>
        </w:rPr>
        <w:t>47</w:t>
      </w:r>
      <w:r>
        <w:rPr>
          <w:noProof/>
        </w:rPr>
        <w:fldChar w:fldCharType="end"/>
      </w:r>
    </w:p>
    <w:p w14:paraId="591EA761" w14:textId="799CA3E2" w:rsidR="00350256" w:rsidRDefault="00350256">
      <w:pPr>
        <w:pStyle w:val="TOC3"/>
        <w:rPr>
          <w:rFonts w:ascii="Calibri" w:hAnsi="Calibri"/>
          <w:noProof/>
          <w:kern w:val="2"/>
          <w:sz w:val="22"/>
          <w:szCs w:val="22"/>
          <w:lang w:eastAsia="en-GB"/>
        </w:rPr>
      </w:pPr>
      <w:r>
        <w:rPr>
          <w:noProof/>
        </w:rPr>
        <w:t>6.6.22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_Toc163045666 \h </w:instrText>
      </w:r>
      <w:r>
        <w:rPr>
          <w:noProof/>
        </w:rPr>
      </w:r>
      <w:r>
        <w:rPr>
          <w:noProof/>
        </w:rPr>
        <w:fldChar w:fldCharType="separate"/>
      </w:r>
      <w:r>
        <w:rPr>
          <w:noProof/>
        </w:rPr>
        <w:t>47</w:t>
      </w:r>
      <w:r>
        <w:rPr>
          <w:noProof/>
        </w:rPr>
        <w:fldChar w:fldCharType="end"/>
      </w:r>
    </w:p>
    <w:p w14:paraId="08080D7B" w14:textId="683341B2" w:rsidR="00350256" w:rsidRDefault="00350256">
      <w:pPr>
        <w:pStyle w:val="TOC3"/>
        <w:rPr>
          <w:rFonts w:ascii="Calibri" w:hAnsi="Calibri"/>
          <w:noProof/>
          <w:kern w:val="2"/>
          <w:sz w:val="22"/>
          <w:szCs w:val="22"/>
          <w:lang w:eastAsia="en-GB"/>
        </w:rPr>
      </w:pPr>
      <w:r>
        <w:rPr>
          <w:noProof/>
        </w:rPr>
        <w:t>6.6.23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_Toc163045667 \h </w:instrText>
      </w:r>
      <w:r>
        <w:rPr>
          <w:noProof/>
        </w:rPr>
      </w:r>
      <w:r>
        <w:rPr>
          <w:noProof/>
        </w:rPr>
        <w:fldChar w:fldCharType="separate"/>
      </w:r>
      <w:r>
        <w:rPr>
          <w:noProof/>
        </w:rPr>
        <w:t>47</w:t>
      </w:r>
      <w:r>
        <w:rPr>
          <w:noProof/>
        </w:rPr>
        <w:fldChar w:fldCharType="end"/>
      </w:r>
    </w:p>
    <w:p w14:paraId="37F9E7F9" w14:textId="4A1ABCBB" w:rsidR="00350256" w:rsidRDefault="00350256">
      <w:pPr>
        <w:pStyle w:val="TOC3"/>
        <w:rPr>
          <w:rFonts w:ascii="Calibri" w:hAnsi="Calibri"/>
          <w:noProof/>
          <w:kern w:val="2"/>
          <w:sz w:val="22"/>
          <w:szCs w:val="22"/>
          <w:lang w:eastAsia="en-GB"/>
        </w:rPr>
      </w:pPr>
      <w:r>
        <w:rPr>
          <w:noProof/>
        </w:rPr>
        <w:t>6.6.24</w:t>
      </w:r>
      <w:r>
        <w:rPr>
          <w:rFonts w:ascii="Calibri" w:hAnsi="Calibri"/>
          <w:noProof/>
          <w:kern w:val="2"/>
          <w:sz w:val="22"/>
          <w:szCs w:val="22"/>
          <w:lang w:eastAsia="en-GB"/>
        </w:rPr>
        <w:tab/>
      </w:r>
      <w:r>
        <w:rPr>
          <w:noProof/>
        </w:rPr>
        <w:t>SEND DTMF COMMAND</w:t>
      </w:r>
      <w:r>
        <w:rPr>
          <w:noProof/>
        </w:rPr>
        <w:tab/>
      </w:r>
      <w:r>
        <w:rPr>
          <w:noProof/>
        </w:rPr>
        <w:fldChar w:fldCharType="begin" w:fldLock="1"/>
      </w:r>
      <w:r>
        <w:rPr>
          <w:noProof/>
        </w:rPr>
        <w:instrText xml:space="preserve"> PAGEREF _Toc163045668 \h </w:instrText>
      </w:r>
      <w:r>
        <w:rPr>
          <w:noProof/>
        </w:rPr>
      </w:r>
      <w:r>
        <w:rPr>
          <w:noProof/>
        </w:rPr>
        <w:fldChar w:fldCharType="separate"/>
      </w:r>
      <w:r>
        <w:rPr>
          <w:noProof/>
        </w:rPr>
        <w:t>47</w:t>
      </w:r>
      <w:r>
        <w:rPr>
          <w:noProof/>
        </w:rPr>
        <w:fldChar w:fldCharType="end"/>
      </w:r>
    </w:p>
    <w:p w14:paraId="09450F75" w14:textId="27CB32FC" w:rsidR="00350256" w:rsidRDefault="00350256">
      <w:pPr>
        <w:pStyle w:val="TOC3"/>
        <w:rPr>
          <w:rFonts w:ascii="Calibri" w:hAnsi="Calibri"/>
          <w:noProof/>
          <w:kern w:val="2"/>
          <w:sz w:val="22"/>
          <w:szCs w:val="22"/>
          <w:lang w:eastAsia="en-GB"/>
        </w:rPr>
      </w:pPr>
      <w:r>
        <w:rPr>
          <w:noProof/>
        </w:rPr>
        <w:t>6.6.25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_Toc163045669 \h </w:instrText>
      </w:r>
      <w:r>
        <w:rPr>
          <w:noProof/>
        </w:rPr>
      </w:r>
      <w:r>
        <w:rPr>
          <w:noProof/>
        </w:rPr>
        <w:fldChar w:fldCharType="separate"/>
      </w:r>
      <w:r>
        <w:rPr>
          <w:noProof/>
        </w:rPr>
        <w:t>47</w:t>
      </w:r>
      <w:r>
        <w:rPr>
          <w:noProof/>
        </w:rPr>
        <w:fldChar w:fldCharType="end"/>
      </w:r>
    </w:p>
    <w:p w14:paraId="396EA05F" w14:textId="076123D6" w:rsidR="00350256" w:rsidRDefault="00350256">
      <w:pPr>
        <w:pStyle w:val="TOC3"/>
        <w:rPr>
          <w:rFonts w:ascii="Calibri" w:hAnsi="Calibri"/>
          <w:noProof/>
          <w:kern w:val="2"/>
          <w:sz w:val="22"/>
          <w:szCs w:val="22"/>
          <w:lang w:eastAsia="en-GB"/>
        </w:rPr>
      </w:pPr>
      <w:r>
        <w:rPr>
          <w:noProof/>
        </w:rPr>
        <w:t>6.6.26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_Toc163045670 \h </w:instrText>
      </w:r>
      <w:r>
        <w:rPr>
          <w:noProof/>
        </w:rPr>
      </w:r>
      <w:r>
        <w:rPr>
          <w:noProof/>
        </w:rPr>
        <w:fldChar w:fldCharType="separate"/>
      </w:r>
      <w:r>
        <w:rPr>
          <w:noProof/>
        </w:rPr>
        <w:t>47</w:t>
      </w:r>
      <w:r>
        <w:rPr>
          <w:noProof/>
        </w:rPr>
        <w:fldChar w:fldCharType="end"/>
      </w:r>
    </w:p>
    <w:p w14:paraId="640B1E12" w14:textId="10389FFB" w:rsidR="00350256" w:rsidRDefault="00350256">
      <w:pPr>
        <w:pStyle w:val="TOC3"/>
        <w:rPr>
          <w:rFonts w:ascii="Calibri" w:hAnsi="Calibri"/>
          <w:noProof/>
          <w:kern w:val="2"/>
          <w:sz w:val="22"/>
          <w:szCs w:val="22"/>
          <w:lang w:eastAsia="en-GB"/>
        </w:rPr>
      </w:pPr>
      <w:r>
        <w:rPr>
          <w:noProof/>
        </w:rPr>
        <w:t>6.6.27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_Toc163045671 \h </w:instrText>
      </w:r>
      <w:r>
        <w:rPr>
          <w:noProof/>
        </w:rPr>
      </w:r>
      <w:r>
        <w:rPr>
          <w:noProof/>
        </w:rPr>
        <w:fldChar w:fldCharType="separate"/>
      </w:r>
      <w:r>
        <w:rPr>
          <w:noProof/>
        </w:rPr>
        <w:t>47</w:t>
      </w:r>
      <w:r>
        <w:rPr>
          <w:noProof/>
        </w:rPr>
        <w:fldChar w:fldCharType="end"/>
      </w:r>
    </w:p>
    <w:p w14:paraId="198D9645" w14:textId="28151427" w:rsidR="00350256" w:rsidRDefault="00350256">
      <w:pPr>
        <w:pStyle w:val="TOC4"/>
        <w:rPr>
          <w:rFonts w:ascii="Calibri" w:hAnsi="Calibri"/>
          <w:noProof/>
          <w:kern w:val="2"/>
          <w:sz w:val="22"/>
          <w:szCs w:val="22"/>
          <w:lang w:eastAsia="en-GB"/>
        </w:rPr>
      </w:pPr>
      <w:r>
        <w:rPr>
          <w:noProof/>
        </w:rPr>
        <w:t>6.6.27.1</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_Toc163045672 \h </w:instrText>
      </w:r>
      <w:r>
        <w:rPr>
          <w:noProof/>
        </w:rPr>
      </w:r>
      <w:r>
        <w:rPr>
          <w:noProof/>
        </w:rPr>
        <w:fldChar w:fldCharType="separate"/>
      </w:r>
      <w:r>
        <w:rPr>
          <w:noProof/>
        </w:rPr>
        <w:t>48</w:t>
      </w:r>
      <w:r>
        <w:rPr>
          <w:noProof/>
        </w:rPr>
        <w:fldChar w:fldCharType="end"/>
      </w:r>
    </w:p>
    <w:p w14:paraId="67CAA6F6" w14:textId="4C151E45" w:rsidR="00350256" w:rsidRDefault="00350256">
      <w:pPr>
        <w:pStyle w:val="TOC4"/>
        <w:rPr>
          <w:rFonts w:ascii="Calibri" w:hAnsi="Calibri"/>
          <w:noProof/>
          <w:kern w:val="2"/>
          <w:sz w:val="22"/>
          <w:szCs w:val="22"/>
          <w:lang w:eastAsia="en-GB"/>
        </w:rPr>
      </w:pPr>
      <w:r>
        <w:rPr>
          <w:noProof/>
        </w:rPr>
        <w:t>6.6.27.2</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_Toc163045673 \h </w:instrText>
      </w:r>
      <w:r>
        <w:rPr>
          <w:noProof/>
        </w:rPr>
      </w:r>
      <w:r>
        <w:rPr>
          <w:noProof/>
        </w:rPr>
        <w:fldChar w:fldCharType="separate"/>
      </w:r>
      <w:r>
        <w:rPr>
          <w:noProof/>
        </w:rPr>
        <w:t>48</w:t>
      </w:r>
      <w:r>
        <w:rPr>
          <w:noProof/>
        </w:rPr>
        <w:fldChar w:fldCharType="end"/>
      </w:r>
    </w:p>
    <w:p w14:paraId="647419A9" w14:textId="08B74B35" w:rsidR="00350256" w:rsidRDefault="00350256">
      <w:pPr>
        <w:pStyle w:val="TOC3"/>
        <w:rPr>
          <w:rFonts w:ascii="Calibri" w:hAnsi="Calibri"/>
          <w:noProof/>
          <w:kern w:val="2"/>
          <w:sz w:val="22"/>
          <w:szCs w:val="22"/>
          <w:lang w:eastAsia="en-GB"/>
        </w:rPr>
      </w:pPr>
      <w:r>
        <w:rPr>
          <w:noProof/>
        </w:rPr>
        <w:t>6.6.28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_Toc163045674 \h </w:instrText>
      </w:r>
      <w:r>
        <w:rPr>
          <w:noProof/>
        </w:rPr>
      </w:r>
      <w:r>
        <w:rPr>
          <w:noProof/>
        </w:rPr>
        <w:fldChar w:fldCharType="separate"/>
      </w:r>
      <w:r>
        <w:rPr>
          <w:noProof/>
        </w:rPr>
        <w:t>48</w:t>
      </w:r>
      <w:r>
        <w:rPr>
          <w:noProof/>
        </w:rPr>
        <w:fldChar w:fldCharType="end"/>
      </w:r>
    </w:p>
    <w:p w14:paraId="5509509E" w14:textId="31D9AFAA" w:rsidR="00350256" w:rsidRDefault="00350256">
      <w:pPr>
        <w:pStyle w:val="TOC3"/>
        <w:rPr>
          <w:rFonts w:ascii="Calibri" w:hAnsi="Calibri"/>
          <w:noProof/>
          <w:kern w:val="2"/>
          <w:sz w:val="22"/>
          <w:szCs w:val="22"/>
          <w:lang w:eastAsia="en-GB"/>
        </w:rPr>
      </w:pPr>
      <w:r>
        <w:rPr>
          <w:noProof/>
        </w:rPr>
        <w:t>6.6.29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_Toc163045675 \h </w:instrText>
      </w:r>
      <w:r>
        <w:rPr>
          <w:noProof/>
        </w:rPr>
      </w:r>
      <w:r>
        <w:rPr>
          <w:noProof/>
        </w:rPr>
        <w:fldChar w:fldCharType="separate"/>
      </w:r>
      <w:r>
        <w:rPr>
          <w:noProof/>
        </w:rPr>
        <w:t>49</w:t>
      </w:r>
      <w:r>
        <w:rPr>
          <w:noProof/>
        </w:rPr>
        <w:fldChar w:fldCharType="end"/>
      </w:r>
    </w:p>
    <w:p w14:paraId="6166B0A3" w14:textId="76F7F7A8" w:rsidR="00350256" w:rsidRDefault="00350256">
      <w:pPr>
        <w:pStyle w:val="TOC3"/>
        <w:rPr>
          <w:rFonts w:ascii="Calibri" w:hAnsi="Calibri"/>
          <w:noProof/>
          <w:kern w:val="2"/>
          <w:sz w:val="22"/>
          <w:szCs w:val="22"/>
          <w:lang w:eastAsia="en-GB"/>
        </w:rPr>
      </w:pPr>
      <w:r>
        <w:rPr>
          <w:noProof/>
        </w:rPr>
        <w:t>6.6.30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_Toc163045676 \h </w:instrText>
      </w:r>
      <w:r>
        <w:rPr>
          <w:noProof/>
        </w:rPr>
      </w:r>
      <w:r>
        <w:rPr>
          <w:noProof/>
        </w:rPr>
        <w:fldChar w:fldCharType="separate"/>
      </w:r>
      <w:r>
        <w:rPr>
          <w:noProof/>
        </w:rPr>
        <w:t>49</w:t>
      </w:r>
      <w:r>
        <w:rPr>
          <w:noProof/>
        </w:rPr>
        <w:fldChar w:fldCharType="end"/>
      </w:r>
    </w:p>
    <w:p w14:paraId="3B9344FE" w14:textId="377D192B" w:rsidR="00350256" w:rsidRDefault="00350256">
      <w:pPr>
        <w:pStyle w:val="TOC3"/>
        <w:rPr>
          <w:rFonts w:ascii="Calibri" w:hAnsi="Calibri"/>
          <w:noProof/>
          <w:kern w:val="2"/>
          <w:sz w:val="22"/>
          <w:szCs w:val="22"/>
          <w:lang w:eastAsia="en-GB"/>
        </w:rPr>
      </w:pPr>
      <w:r>
        <w:rPr>
          <w:noProof/>
        </w:rPr>
        <w:t>6.6.31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_Toc163045677 \h </w:instrText>
      </w:r>
      <w:r>
        <w:rPr>
          <w:noProof/>
        </w:rPr>
      </w:r>
      <w:r>
        <w:rPr>
          <w:noProof/>
        </w:rPr>
        <w:fldChar w:fldCharType="separate"/>
      </w:r>
      <w:r>
        <w:rPr>
          <w:noProof/>
        </w:rPr>
        <w:t>49</w:t>
      </w:r>
      <w:r>
        <w:rPr>
          <w:noProof/>
        </w:rPr>
        <w:fldChar w:fldCharType="end"/>
      </w:r>
    </w:p>
    <w:p w14:paraId="1BCA8DB5" w14:textId="0F70B90C" w:rsidR="00350256" w:rsidRDefault="00350256">
      <w:pPr>
        <w:pStyle w:val="TOC3"/>
        <w:rPr>
          <w:rFonts w:ascii="Calibri" w:hAnsi="Calibri"/>
          <w:noProof/>
          <w:kern w:val="2"/>
          <w:sz w:val="22"/>
          <w:szCs w:val="22"/>
          <w:lang w:eastAsia="en-GB"/>
        </w:rPr>
      </w:pPr>
      <w:r>
        <w:rPr>
          <w:noProof/>
        </w:rPr>
        <w:t>6.6.32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_Toc163045678 \h </w:instrText>
      </w:r>
      <w:r>
        <w:rPr>
          <w:noProof/>
        </w:rPr>
      </w:r>
      <w:r>
        <w:rPr>
          <w:noProof/>
        </w:rPr>
        <w:fldChar w:fldCharType="separate"/>
      </w:r>
      <w:r>
        <w:rPr>
          <w:noProof/>
        </w:rPr>
        <w:t>49</w:t>
      </w:r>
      <w:r>
        <w:rPr>
          <w:noProof/>
        </w:rPr>
        <w:fldChar w:fldCharType="end"/>
      </w:r>
    </w:p>
    <w:p w14:paraId="44AB0C88" w14:textId="0A845996" w:rsidR="00350256" w:rsidRDefault="00350256">
      <w:pPr>
        <w:pStyle w:val="TOC3"/>
        <w:rPr>
          <w:rFonts w:ascii="Calibri" w:hAnsi="Calibri"/>
          <w:noProof/>
          <w:kern w:val="2"/>
          <w:sz w:val="22"/>
          <w:szCs w:val="22"/>
          <w:lang w:eastAsia="en-GB"/>
        </w:rPr>
      </w:pPr>
      <w:r>
        <w:rPr>
          <w:noProof/>
        </w:rPr>
        <w:t>6.6.33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_Toc163045679 \h </w:instrText>
      </w:r>
      <w:r>
        <w:rPr>
          <w:noProof/>
        </w:rPr>
      </w:r>
      <w:r>
        <w:rPr>
          <w:noProof/>
        </w:rPr>
        <w:fldChar w:fldCharType="separate"/>
      </w:r>
      <w:r>
        <w:rPr>
          <w:noProof/>
        </w:rPr>
        <w:t>49</w:t>
      </w:r>
      <w:r>
        <w:rPr>
          <w:noProof/>
        </w:rPr>
        <w:fldChar w:fldCharType="end"/>
      </w:r>
    </w:p>
    <w:p w14:paraId="710C8496" w14:textId="34645B51" w:rsidR="00350256" w:rsidRDefault="00350256">
      <w:pPr>
        <w:pStyle w:val="TOC3"/>
        <w:rPr>
          <w:rFonts w:ascii="Calibri" w:hAnsi="Calibri"/>
          <w:noProof/>
          <w:kern w:val="2"/>
          <w:sz w:val="22"/>
          <w:szCs w:val="22"/>
          <w:lang w:eastAsia="en-GB"/>
        </w:rPr>
      </w:pPr>
      <w:r>
        <w:rPr>
          <w:noProof/>
        </w:rPr>
        <w:t>6.6.34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_Toc163045680 \h </w:instrText>
      </w:r>
      <w:r>
        <w:rPr>
          <w:noProof/>
        </w:rPr>
      </w:r>
      <w:r>
        <w:rPr>
          <w:noProof/>
        </w:rPr>
        <w:fldChar w:fldCharType="separate"/>
      </w:r>
      <w:r>
        <w:rPr>
          <w:noProof/>
        </w:rPr>
        <w:t>49</w:t>
      </w:r>
      <w:r>
        <w:rPr>
          <w:noProof/>
        </w:rPr>
        <w:fldChar w:fldCharType="end"/>
      </w:r>
    </w:p>
    <w:p w14:paraId="08475DC4" w14:textId="6B08E5CD" w:rsidR="00350256" w:rsidRDefault="00350256">
      <w:pPr>
        <w:pStyle w:val="TOC3"/>
        <w:rPr>
          <w:rFonts w:ascii="Calibri" w:hAnsi="Calibri"/>
          <w:noProof/>
          <w:kern w:val="2"/>
          <w:sz w:val="22"/>
          <w:szCs w:val="22"/>
          <w:lang w:eastAsia="en-GB"/>
        </w:rPr>
      </w:pPr>
      <w:r>
        <w:rPr>
          <w:noProof/>
        </w:rPr>
        <w:t>6.6.35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_Toc163045681 \h </w:instrText>
      </w:r>
      <w:r>
        <w:rPr>
          <w:noProof/>
        </w:rPr>
      </w:r>
      <w:r>
        <w:rPr>
          <w:noProof/>
        </w:rPr>
        <w:fldChar w:fldCharType="separate"/>
      </w:r>
      <w:r>
        <w:rPr>
          <w:noProof/>
        </w:rPr>
        <w:t>49</w:t>
      </w:r>
      <w:r>
        <w:rPr>
          <w:noProof/>
        </w:rPr>
        <w:fldChar w:fldCharType="end"/>
      </w:r>
    </w:p>
    <w:p w14:paraId="34E4D1A4" w14:textId="6DC2A342" w:rsidR="00350256" w:rsidRDefault="00350256">
      <w:pPr>
        <w:pStyle w:val="TOC3"/>
        <w:rPr>
          <w:rFonts w:ascii="Calibri" w:hAnsi="Calibri"/>
          <w:noProof/>
          <w:kern w:val="2"/>
          <w:sz w:val="22"/>
          <w:szCs w:val="22"/>
          <w:lang w:eastAsia="en-GB"/>
        </w:rPr>
      </w:pPr>
      <w:r>
        <w:rPr>
          <w:noProof/>
        </w:rPr>
        <w:t>6.6.36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_Toc163045682 \h </w:instrText>
      </w:r>
      <w:r>
        <w:rPr>
          <w:noProof/>
        </w:rPr>
      </w:r>
      <w:r>
        <w:rPr>
          <w:noProof/>
        </w:rPr>
        <w:fldChar w:fldCharType="separate"/>
      </w:r>
      <w:r>
        <w:rPr>
          <w:noProof/>
        </w:rPr>
        <w:t>49</w:t>
      </w:r>
      <w:r>
        <w:rPr>
          <w:noProof/>
        </w:rPr>
        <w:fldChar w:fldCharType="end"/>
      </w:r>
    </w:p>
    <w:p w14:paraId="494B4536" w14:textId="4ED3900A" w:rsidR="00350256" w:rsidRDefault="00350256">
      <w:pPr>
        <w:pStyle w:val="TOC3"/>
        <w:rPr>
          <w:rFonts w:ascii="Calibri" w:hAnsi="Calibri"/>
          <w:noProof/>
          <w:kern w:val="2"/>
          <w:sz w:val="22"/>
          <w:szCs w:val="22"/>
          <w:lang w:eastAsia="en-GB"/>
        </w:rPr>
      </w:pPr>
      <w:r>
        <w:rPr>
          <w:noProof/>
        </w:rPr>
        <w:t>6.6.37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_Toc163045683 \h </w:instrText>
      </w:r>
      <w:r>
        <w:rPr>
          <w:noProof/>
        </w:rPr>
      </w:r>
      <w:r>
        <w:rPr>
          <w:noProof/>
        </w:rPr>
        <w:fldChar w:fldCharType="separate"/>
      </w:r>
      <w:r>
        <w:rPr>
          <w:noProof/>
        </w:rPr>
        <w:t>49</w:t>
      </w:r>
      <w:r>
        <w:rPr>
          <w:noProof/>
        </w:rPr>
        <w:fldChar w:fldCharType="end"/>
      </w:r>
    </w:p>
    <w:p w14:paraId="67AB1124" w14:textId="0A359BC9" w:rsidR="00350256" w:rsidRDefault="00350256">
      <w:pPr>
        <w:pStyle w:val="TOC3"/>
        <w:rPr>
          <w:rFonts w:ascii="Calibri" w:hAnsi="Calibri"/>
          <w:noProof/>
          <w:kern w:val="2"/>
          <w:sz w:val="22"/>
          <w:szCs w:val="22"/>
          <w:lang w:eastAsia="en-GB"/>
        </w:rPr>
      </w:pPr>
      <w:r>
        <w:rPr>
          <w:noProof/>
        </w:rPr>
        <w:t>6.6.38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_Toc163045684 \h </w:instrText>
      </w:r>
      <w:r>
        <w:rPr>
          <w:noProof/>
        </w:rPr>
      </w:r>
      <w:r>
        <w:rPr>
          <w:noProof/>
        </w:rPr>
        <w:fldChar w:fldCharType="separate"/>
      </w:r>
      <w:r>
        <w:rPr>
          <w:noProof/>
        </w:rPr>
        <w:t>49</w:t>
      </w:r>
      <w:r>
        <w:rPr>
          <w:noProof/>
        </w:rPr>
        <w:fldChar w:fldCharType="end"/>
      </w:r>
    </w:p>
    <w:p w14:paraId="28BD7AD4" w14:textId="1EAE9914" w:rsidR="00350256" w:rsidRDefault="00350256">
      <w:pPr>
        <w:pStyle w:val="TOC3"/>
        <w:rPr>
          <w:rFonts w:ascii="Calibri" w:hAnsi="Calibri"/>
          <w:noProof/>
          <w:kern w:val="2"/>
          <w:sz w:val="22"/>
          <w:szCs w:val="22"/>
          <w:lang w:eastAsia="en-GB"/>
        </w:rPr>
      </w:pPr>
      <w:r>
        <w:rPr>
          <w:noProof/>
        </w:rPr>
        <w:t>6.6.39</w:t>
      </w:r>
      <w:r>
        <w:rPr>
          <w:rFonts w:ascii="Calibri" w:hAnsi="Calibri"/>
          <w:noProof/>
          <w:kern w:val="2"/>
          <w:sz w:val="22"/>
          <w:szCs w:val="22"/>
          <w:lang w:eastAsia="en-GB"/>
        </w:rPr>
        <w:tab/>
      </w:r>
      <w:r>
        <w:rPr>
          <w:noProof/>
        </w:rPr>
        <w:t>GET FRAMES STATUS</w:t>
      </w:r>
      <w:r>
        <w:rPr>
          <w:noProof/>
        </w:rPr>
        <w:tab/>
      </w:r>
      <w:r>
        <w:rPr>
          <w:noProof/>
        </w:rPr>
        <w:fldChar w:fldCharType="begin" w:fldLock="1"/>
      </w:r>
      <w:r>
        <w:rPr>
          <w:noProof/>
        </w:rPr>
        <w:instrText xml:space="preserve"> PAGEREF _Toc163045685 \h </w:instrText>
      </w:r>
      <w:r>
        <w:rPr>
          <w:noProof/>
        </w:rPr>
      </w:r>
      <w:r>
        <w:rPr>
          <w:noProof/>
        </w:rPr>
        <w:fldChar w:fldCharType="separate"/>
      </w:r>
      <w:r>
        <w:rPr>
          <w:noProof/>
        </w:rPr>
        <w:t>49</w:t>
      </w:r>
      <w:r>
        <w:rPr>
          <w:noProof/>
        </w:rPr>
        <w:fldChar w:fldCharType="end"/>
      </w:r>
    </w:p>
    <w:p w14:paraId="081DEE50" w14:textId="76D4F870" w:rsidR="00350256" w:rsidRDefault="00350256">
      <w:pPr>
        <w:pStyle w:val="TOC3"/>
        <w:rPr>
          <w:rFonts w:ascii="Calibri" w:hAnsi="Calibri"/>
          <w:noProof/>
          <w:kern w:val="2"/>
          <w:sz w:val="22"/>
          <w:szCs w:val="22"/>
          <w:lang w:eastAsia="en-GB"/>
        </w:rPr>
      </w:pPr>
      <w:r>
        <w:rPr>
          <w:noProof/>
        </w:rPr>
        <w:t>6.6.40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_Toc163045686 \h </w:instrText>
      </w:r>
      <w:r>
        <w:rPr>
          <w:noProof/>
        </w:rPr>
      </w:r>
      <w:r>
        <w:rPr>
          <w:noProof/>
        </w:rPr>
        <w:fldChar w:fldCharType="separate"/>
      </w:r>
      <w:r>
        <w:rPr>
          <w:noProof/>
        </w:rPr>
        <w:t>49</w:t>
      </w:r>
      <w:r>
        <w:rPr>
          <w:noProof/>
        </w:rPr>
        <w:fldChar w:fldCharType="end"/>
      </w:r>
    </w:p>
    <w:p w14:paraId="7F4C17A0" w14:textId="23CB5F78" w:rsidR="00350256" w:rsidRDefault="00350256">
      <w:pPr>
        <w:pStyle w:val="TOC3"/>
        <w:rPr>
          <w:rFonts w:ascii="Calibri" w:hAnsi="Calibri"/>
          <w:noProof/>
          <w:kern w:val="2"/>
          <w:sz w:val="22"/>
          <w:szCs w:val="22"/>
          <w:lang w:eastAsia="en-GB"/>
        </w:rPr>
      </w:pPr>
      <w:r>
        <w:rPr>
          <w:noProof/>
        </w:rPr>
        <w:t>6.6.41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_Toc163045687 \h </w:instrText>
      </w:r>
      <w:r>
        <w:rPr>
          <w:noProof/>
        </w:rPr>
      </w:r>
      <w:r>
        <w:rPr>
          <w:noProof/>
        </w:rPr>
        <w:fldChar w:fldCharType="separate"/>
      </w:r>
      <w:r>
        <w:rPr>
          <w:noProof/>
        </w:rPr>
        <w:t>50</w:t>
      </w:r>
      <w:r>
        <w:rPr>
          <w:noProof/>
        </w:rPr>
        <w:fldChar w:fldCharType="end"/>
      </w:r>
    </w:p>
    <w:p w14:paraId="2533478B" w14:textId="4583A495" w:rsidR="00350256" w:rsidRDefault="00350256">
      <w:pPr>
        <w:pStyle w:val="TOC3"/>
        <w:rPr>
          <w:rFonts w:ascii="Calibri" w:hAnsi="Calibri"/>
          <w:noProof/>
          <w:kern w:val="2"/>
          <w:sz w:val="22"/>
          <w:szCs w:val="22"/>
          <w:lang w:eastAsia="en-GB"/>
        </w:rPr>
      </w:pPr>
      <w:r>
        <w:rPr>
          <w:noProof/>
        </w:rPr>
        <w:t>6.6.42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_Toc163045688 \h </w:instrText>
      </w:r>
      <w:r>
        <w:rPr>
          <w:noProof/>
        </w:rPr>
      </w:r>
      <w:r>
        <w:rPr>
          <w:noProof/>
        </w:rPr>
        <w:fldChar w:fldCharType="separate"/>
      </w:r>
      <w:r>
        <w:rPr>
          <w:noProof/>
        </w:rPr>
        <w:t>50</w:t>
      </w:r>
      <w:r>
        <w:rPr>
          <w:noProof/>
        </w:rPr>
        <w:fldChar w:fldCharType="end"/>
      </w:r>
    </w:p>
    <w:p w14:paraId="3B4C610F" w14:textId="639AEF5E" w:rsidR="00350256" w:rsidRDefault="00350256">
      <w:pPr>
        <w:pStyle w:val="TOC3"/>
        <w:rPr>
          <w:rFonts w:ascii="Calibri" w:hAnsi="Calibri"/>
          <w:noProof/>
          <w:kern w:val="2"/>
          <w:sz w:val="22"/>
          <w:szCs w:val="22"/>
          <w:lang w:eastAsia="en-GB"/>
        </w:rPr>
      </w:pPr>
      <w:r>
        <w:rPr>
          <w:noProof/>
        </w:rPr>
        <w:t>6.6.43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_Toc163045689 \h </w:instrText>
      </w:r>
      <w:r>
        <w:rPr>
          <w:noProof/>
        </w:rPr>
      </w:r>
      <w:r>
        <w:rPr>
          <w:noProof/>
        </w:rPr>
        <w:fldChar w:fldCharType="separate"/>
      </w:r>
      <w:r>
        <w:rPr>
          <w:noProof/>
        </w:rPr>
        <w:t>50</w:t>
      </w:r>
      <w:r>
        <w:rPr>
          <w:noProof/>
        </w:rPr>
        <w:fldChar w:fldCharType="end"/>
      </w:r>
    </w:p>
    <w:p w14:paraId="7C3453D0" w14:textId="67D1BB4D" w:rsidR="00350256" w:rsidRDefault="00350256">
      <w:pPr>
        <w:pStyle w:val="TOC3"/>
        <w:rPr>
          <w:rFonts w:ascii="Calibri" w:hAnsi="Calibri"/>
          <w:noProof/>
          <w:kern w:val="2"/>
          <w:sz w:val="22"/>
          <w:szCs w:val="22"/>
          <w:lang w:eastAsia="en-GB"/>
        </w:rPr>
      </w:pPr>
      <w:r>
        <w:rPr>
          <w:noProof/>
        </w:rPr>
        <w:t>6.6.44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_Toc163045690 \h </w:instrText>
      </w:r>
      <w:r>
        <w:rPr>
          <w:noProof/>
        </w:rPr>
      </w:r>
      <w:r>
        <w:rPr>
          <w:noProof/>
        </w:rPr>
        <w:fldChar w:fldCharType="separate"/>
      </w:r>
      <w:r>
        <w:rPr>
          <w:noProof/>
        </w:rPr>
        <w:t>50</w:t>
      </w:r>
      <w:r>
        <w:rPr>
          <w:noProof/>
        </w:rPr>
        <w:fldChar w:fldCharType="end"/>
      </w:r>
    </w:p>
    <w:p w14:paraId="7E804AD2" w14:textId="0A2E8522" w:rsidR="00350256" w:rsidRDefault="00350256">
      <w:pPr>
        <w:pStyle w:val="TOC2"/>
        <w:rPr>
          <w:rFonts w:ascii="Calibri" w:hAnsi="Calibri"/>
          <w:noProof/>
          <w:kern w:val="2"/>
          <w:sz w:val="22"/>
          <w:szCs w:val="22"/>
          <w:lang w:eastAsia="en-GB"/>
        </w:rPr>
      </w:pPr>
      <w:r>
        <w:rPr>
          <w:noProof/>
        </w:rPr>
        <w:t>6.7</w:t>
      </w:r>
      <w:r>
        <w:rPr>
          <w:rFonts w:ascii="Calibri" w:hAnsi="Calibri"/>
          <w:noProof/>
          <w:kern w:val="2"/>
          <w:sz w:val="22"/>
          <w:szCs w:val="22"/>
          <w:lang w:eastAsia="en-GB"/>
        </w:rPr>
        <w:tab/>
      </w:r>
      <w:r>
        <w:rPr>
          <w:noProof/>
        </w:rPr>
        <w:t>Command results</w:t>
      </w:r>
      <w:r>
        <w:rPr>
          <w:noProof/>
        </w:rPr>
        <w:tab/>
      </w:r>
      <w:r>
        <w:rPr>
          <w:noProof/>
        </w:rPr>
        <w:fldChar w:fldCharType="begin" w:fldLock="1"/>
      </w:r>
      <w:r>
        <w:rPr>
          <w:noProof/>
        </w:rPr>
        <w:instrText xml:space="preserve"> PAGEREF _Toc163045691 \h </w:instrText>
      </w:r>
      <w:r>
        <w:rPr>
          <w:noProof/>
        </w:rPr>
      </w:r>
      <w:r>
        <w:rPr>
          <w:noProof/>
        </w:rPr>
        <w:fldChar w:fldCharType="separate"/>
      </w:r>
      <w:r>
        <w:rPr>
          <w:noProof/>
        </w:rPr>
        <w:t>50</w:t>
      </w:r>
      <w:r>
        <w:rPr>
          <w:noProof/>
        </w:rPr>
        <w:fldChar w:fldCharType="end"/>
      </w:r>
    </w:p>
    <w:p w14:paraId="1AC348A9" w14:textId="2582D64A" w:rsidR="00350256" w:rsidRDefault="00350256">
      <w:pPr>
        <w:pStyle w:val="TOC2"/>
        <w:rPr>
          <w:rFonts w:ascii="Calibri" w:hAnsi="Calibri"/>
          <w:noProof/>
          <w:kern w:val="2"/>
          <w:sz w:val="22"/>
          <w:szCs w:val="22"/>
          <w:lang w:eastAsia="en-GB"/>
        </w:rPr>
      </w:pPr>
      <w:r>
        <w:rPr>
          <w:noProof/>
        </w:rPr>
        <w:t>6.8</w:t>
      </w:r>
      <w:r>
        <w:rPr>
          <w:rFonts w:ascii="Calibri" w:hAnsi="Calibri"/>
          <w:noProof/>
          <w:kern w:val="2"/>
          <w:sz w:val="22"/>
          <w:szCs w:val="22"/>
          <w:lang w:eastAsia="en-GB"/>
        </w:rPr>
        <w:tab/>
      </w:r>
      <w:r>
        <w:rPr>
          <w:noProof/>
        </w:rPr>
        <w:t>Structure of TERMINAL RESPONSE</w:t>
      </w:r>
      <w:r>
        <w:rPr>
          <w:noProof/>
        </w:rPr>
        <w:tab/>
      </w:r>
      <w:r>
        <w:rPr>
          <w:noProof/>
        </w:rPr>
        <w:fldChar w:fldCharType="begin" w:fldLock="1"/>
      </w:r>
      <w:r>
        <w:rPr>
          <w:noProof/>
        </w:rPr>
        <w:instrText xml:space="preserve"> PAGEREF _Toc163045692 \h </w:instrText>
      </w:r>
      <w:r>
        <w:rPr>
          <w:noProof/>
        </w:rPr>
      </w:r>
      <w:r>
        <w:rPr>
          <w:noProof/>
        </w:rPr>
        <w:fldChar w:fldCharType="separate"/>
      </w:r>
      <w:r>
        <w:rPr>
          <w:noProof/>
        </w:rPr>
        <w:t>51</w:t>
      </w:r>
      <w:r>
        <w:rPr>
          <w:noProof/>
        </w:rPr>
        <w:fldChar w:fldCharType="end"/>
      </w:r>
    </w:p>
    <w:p w14:paraId="50C7444D" w14:textId="5C5572EB" w:rsidR="00350256" w:rsidRDefault="00350256">
      <w:pPr>
        <w:pStyle w:val="TOC3"/>
        <w:rPr>
          <w:rFonts w:ascii="Calibri" w:hAnsi="Calibri"/>
          <w:noProof/>
          <w:kern w:val="2"/>
          <w:sz w:val="22"/>
          <w:szCs w:val="22"/>
          <w:lang w:eastAsia="en-GB"/>
        </w:rPr>
      </w:pPr>
      <w:r>
        <w:rPr>
          <w:noProof/>
        </w:rPr>
        <w:t>6.8.0</w:t>
      </w:r>
      <w:r>
        <w:rPr>
          <w:rFonts w:ascii="Calibri" w:hAnsi="Calibri"/>
          <w:noProof/>
          <w:kern w:val="2"/>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_Toc163045693 \h </w:instrText>
      </w:r>
      <w:r>
        <w:rPr>
          <w:noProof/>
        </w:rPr>
      </w:r>
      <w:r>
        <w:rPr>
          <w:noProof/>
        </w:rPr>
        <w:fldChar w:fldCharType="separate"/>
      </w:r>
      <w:r>
        <w:rPr>
          <w:noProof/>
        </w:rPr>
        <w:t>51</w:t>
      </w:r>
      <w:r>
        <w:rPr>
          <w:noProof/>
        </w:rPr>
        <w:fldChar w:fldCharType="end"/>
      </w:r>
    </w:p>
    <w:p w14:paraId="07940DB3" w14:textId="13654436" w:rsidR="00350256" w:rsidRDefault="00350256">
      <w:pPr>
        <w:pStyle w:val="TOC3"/>
        <w:rPr>
          <w:rFonts w:ascii="Calibri" w:hAnsi="Calibri"/>
          <w:noProof/>
          <w:kern w:val="2"/>
          <w:sz w:val="22"/>
          <w:szCs w:val="22"/>
          <w:lang w:eastAsia="en-GB"/>
        </w:rPr>
      </w:pPr>
      <w:r>
        <w:rPr>
          <w:noProof/>
        </w:rPr>
        <w:t>6.8.1</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_Toc163045694 \h </w:instrText>
      </w:r>
      <w:r>
        <w:rPr>
          <w:noProof/>
        </w:rPr>
      </w:r>
      <w:r>
        <w:rPr>
          <w:noProof/>
        </w:rPr>
        <w:fldChar w:fldCharType="separate"/>
      </w:r>
      <w:r>
        <w:rPr>
          <w:noProof/>
        </w:rPr>
        <w:t>52</w:t>
      </w:r>
      <w:r>
        <w:rPr>
          <w:noProof/>
        </w:rPr>
        <w:fldChar w:fldCharType="end"/>
      </w:r>
    </w:p>
    <w:p w14:paraId="55DE49B1" w14:textId="3ACA455E" w:rsidR="00350256" w:rsidRDefault="00350256">
      <w:pPr>
        <w:pStyle w:val="TOC3"/>
        <w:rPr>
          <w:rFonts w:ascii="Calibri" w:hAnsi="Calibri"/>
          <w:noProof/>
          <w:kern w:val="2"/>
          <w:sz w:val="22"/>
          <w:szCs w:val="22"/>
          <w:lang w:eastAsia="en-GB"/>
        </w:rPr>
      </w:pPr>
      <w:r>
        <w:rPr>
          <w:noProof/>
        </w:rPr>
        <w:t>6.8.2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_Toc163045695 \h </w:instrText>
      </w:r>
      <w:r>
        <w:rPr>
          <w:noProof/>
        </w:rPr>
      </w:r>
      <w:r>
        <w:rPr>
          <w:noProof/>
        </w:rPr>
        <w:fldChar w:fldCharType="separate"/>
      </w:r>
      <w:r>
        <w:rPr>
          <w:noProof/>
        </w:rPr>
        <w:t>52</w:t>
      </w:r>
      <w:r>
        <w:rPr>
          <w:noProof/>
        </w:rPr>
        <w:fldChar w:fldCharType="end"/>
      </w:r>
    </w:p>
    <w:p w14:paraId="4BBDF7F2" w14:textId="65E980A9" w:rsidR="00350256" w:rsidRDefault="00350256">
      <w:pPr>
        <w:pStyle w:val="TOC3"/>
        <w:rPr>
          <w:rFonts w:ascii="Calibri" w:hAnsi="Calibri"/>
          <w:noProof/>
          <w:kern w:val="2"/>
          <w:sz w:val="22"/>
          <w:szCs w:val="22"/>
          <w:lang w:eastAsia="en-GB"/>
        </w:rPr>
      </w:pPr>
      <w:r>
        <w:rPr>
          <w:noProof/>
        </w:rPr>
        <w:t>6.8.3</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_Toc163045696 \h </w:instrText>
      </w:r>
      <w:r>
        <w:rPr>
          <w:noProof/>
        </w:rPr>
      </w:r>
      <w:r>
        <w:rPr>
          <w:noProof/>
        </w:rPr>
        <w:fldChar w:fldCharType="separate"/>
      </w:r>
      <w:r>
        <w:rPr>
          <w:noProof/>
        </w:rPr>
        <w:t>53</w:t>
      </w:r>
      <w:r>
        <w:rPr>
          <w:noProof/>
        </w:rPr>
        <w:fldChar w:fldCharType="end"/>
      </w:r>
    </w:p>
    <w:p w14:paraId="51DDE74A" w14:textId="61DFD4BB" w:rsidR="00350256" w:rsidRDefault="00350256">
      <w:pPr>
        <w:pStyle w:val="TOC3"/>
        <w:rPr>
          <w:rFonts w:ascii="Calibri" w:hAnsi="Calibri"/>
          <w:noProof/>
          <w:kern w:val="2"/>
          <w:sz w:val="22"/>
          <w:szCs w:val="22"/>
          <w:lang w:eastAsia="en-GB"/>
        </w:rPr>
      </w:pPr>
      <w:r>
        <w:rPr>
          <w:noProof/>
        </w:rPr>
        <w:t>6.8.4</w:t>
      </w:r>
      <w:r>
        <w:rPr>
          <w:rFonts w:ascii="Calibri" w:hAnsi="Calibri"/>
          <w:noProof/>
          <w:kern w:val="2"/>
          <w:sz w:val="22"/>
          <w:szCs w:val="22"/>
          <w:lang w:eastAsia="en-GB"/>
        </w:rPr>
        <w:tab/>
      </w:r>
      <w:r>
        <w:rPr>
          <w:noProof/>
        </w:rPr>
        <w:t>Duration</w:t>
      </w:r>
      <w:r>
        <w:rPr>
          <w:noProof/>
        </w:rPr>
        <w:tab/>
      </w:r>
      <w:r>
        <w:rPr>
          <w:noProof/>
        </w:rPr>
        <w:fldChar w:fldCharType="begin" w:fldLock="1"/>
      </w:r>
      <w:r>
        <w:rPr>
          <w:noProof/>
        </w:rPr>
        <w:instrText xml:space="preserve"> PAGEREF _Toc163045697 \h </w:instrText>
      </w:r>
      <w:r>
        <w:rPr>
          <w:noProof/>
        </w:rPr>
      </w:r>
      <w:r>
        <w:rPr>
          <w:noProof/>
        </w:rPr>
        <w:fldChar w:fldCharType="separate"/>
      </w:r>
      <w:r>
        <w:rPr>
          <w:noProof/>
        </w:rPr>
        <w:t>53</w:t>
      </w:r>
      <w:r>
        <w:rPr>
          <w:noProof/>
        </w:rPr>
        <w:fldChar w:fldCharType="end"/>
      </w:r>
    </w:p>
    <w:p w14:paraId="48FEDCB2" w14:textId="5079F2FA" w:rsidR="00350256" w:rsidRDefault="00350256">
      <w:pPr>
        <w:pStyle w:val="TOC3"/>
        <w:rPr>
          <w:rFonts w:ascii="Calibri" w:hAnsi="Calibri"/>
          <w:noProof/>
          <w:kern w:val="2"/>
          <w:sz w:val="22"/>
          <w:szCs w:val="22"/>
          <w:lang w:eastAsia="en-GB"/>
        </w:rPr>
      </w:pPr>
      <w:r>
        <w:rPr>
          <w:noProof/>
        </w:rPr>
        <w:t>6.8.5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_Toc163045698 \h </w:instrText>
      </w:r>
      <w:r>
        <w:rPr>
          <w:noProof/>
        </w:rPr>
      </w:r>
      <w:r>
        <w:rPr>
          <w:noProof/>
        </w:rPr>
        <w:fldChar w:fldCharType="separate"/>
      </w:r>
      <w:r>
        <w:rPr>
          <w:noProof/>
        </w:rPr>
        <w:t>53</w:t>
      </w:r>
      <w:r>
        <w:rPr>
          <w:noProof/>
        </w:rPr>
        <w:fldChar w:fldCharType="end"/>
      </w:r>
    </w:p>
    <w:p w14:paraId="74657832" w14:textId="5D970BB7" w:rsidR="00350256" w:rsidRDefault="00350256">
      <w:pPr>
        <w:pStyle w:val="TOC3"/>
        <w:rPr>
          <w:rFonts w:ascii="Calibri" w:hAnsi="Calibri"/>
          <w:noProof/>
          <w:kern w:val="2"/>
          <w:sz w:val="22"/>
          <w:szCs w:val="22"/>
          <w:lang w:eastAsia="en-GB"/>
        </w:rPr>
      </w:pPr>
      <w:r>
        <w:rPr>
          <w:noProof/>
        </w:rPr>
        <w:t>6.8.6</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_Toc163045699 \h </w:instrText>
      </w:r>
      <w:r>
        <w:rPr>
          <w:noProof/>
        </w:rPr>
      </w:r>
      <w:r>
        <w:rPr>
          <w:noProof/>
        </w:rPr>
        <w:fldChar w:fldCharType="separate"/>
      </w:r>
      <w:r>
        <w:rPr>
          <w:noProof/>
        </w:rPr>
        <w:t>53</w:t>
      </w:r>
      <w:r>
        <w:rPr>
          <w:noProof/>
        </w:rPr>
        <w:fldChar w:fldCharType="end"/>
      </w:r>
    </w:p>
    <w:p w14:paraId="73C106B4" w14:textId="6EB7FE6D" w:rsidR="00350256" w:rsidRDefault="00350256">
      <w:pPr>
        <w:pStyle w:val="TOC3"/>
        <w:rPr>
          <w:rFonts w:ascii="Calibri" w:hAnsi="Calibri"/>
          <w:noProof/>
          <w:kern w:val="2"/>
          <w:sz w:val="22"/>
          <w:szCs w:val="22"/>
          <w:lang w:eastAsia="en-GB"/>
        </w:rPr>
      </w:pPr>
      <w:r>
        <w:rPr>
          <w:noProof/>
        </w:rPr>
        <w:t>6.8.7</w:t>
      </w:r>
      <w:r>
        <w:rPr>
          <w:rFonts w:ascii="Calibri" w:hAnsi="Calibri"/>
          <w:noProof/>
          <w:kern w:val="2"/>
          <w:sz w:val="22"/>
          <w:szCs w:val="22"/>
          <w:lang w:eastAsia="en-GB"/>
        </w:rPr>
        <w:tab/>
      </w:r>
      <w:r>
        <w:rPr>
          <w:noProof/>
        </w:rPr>
        <w:t>Local information</w:t>
      </w:r>
      <w:r>
        <w:rPr>
          <w:noProof/>
        </w:rPr>
        <w:tab/>
      </w:r>
      <w:r>
        <w:rPr>
          <w:noProof/>
        </w:rPr>
        <w:fldChar w:fldCharType="begin" w:fldLock="1"/>
      </w:r>
      <w:r>
        <w:rPr>
          <w:noProof/>
        </w:rPr>
        <w:instrText xml:space="preserve"> PAGEREF _Toc163045700 \h </w:instrText>
      </w:r>
      <w:r>
        <w:rPr>
          <w:noProof/>
        </w:rPr>
      </w:r>
      <w:r>
        <w:rPr>
          <w:noProof/>
        </w:rPr>
        <w:fldChar w:fldCharType="separate"/>
      </w:r>
      <w:r>
        <w:rPr>
          <w:noProof/>
        </w:rPr>
        <w:t>53</w:t>
      </w:r>
      <w:r>
        <w:rPr>
          <w:noProof/>
        </w:rPr>
        <w:fldChar w:fldCharType="end"/>
      </w:r>
    </w:p>
    <w:p w14:paraId="4F2B2100" w14:textId="2CB35F84" w:rsidR="00350256" w:rsidRDefault="00350256">
      <w:pPr>
        <w:pStyle w:val="TOC3"/>
        <w:rPr>
          <w:rFonts w:ascii="Calibri" w:hAnsi="Calibri"/>
          <w:noProof/>
          <w:kern w:val="2"/>
          <w:sz w:val="22"/>
          <w:szCs w:val="22"/>
          <w:lang w:eastAsia="en-GB"/>
        </w:rPr>
      </w:pPr>
      <w:r>
        <w:rPr>
          <w:noProof/>
        </w:rPr>
        <w:t>6.8.8</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_Toc163045701 \h </w:instrText>
      </w:r>
      <w:r>
        <w:rPr>
          <w:noProof/>
        </w:rPr>
      </w:r>
      <w:r>
        <w:rPr>
          <w:noProof/>
        </w:rPr>
        <w:fldChar w:fldCharType="separate"/>
      </w:r>
      <w:r>
        <w:rPr>
          <w:noProof/>
        </w:rPr>
        <w:t>54</w:t>
      </w:r>
      <w:r>
        <w:rPr>
          <w:noProof/>
        </w:rPr>
        <w:fldChar w:fldCharType="end"/>
      </w:r>
    </w:p>
    <w:p w14:paraId="449DCF59" w14:textId="53D2CF49" w:rsidR="00350256" w:rsidRDefault="00350256">
      <w:pPr>
        <w:pStyle w:val="TOC3"/>
        <w:rPr>
          <w:rFonts w:ascii="Calibri" w:hAnsi="Calibri"/>
          <w:noProof/>
          <w:kern w:val="2"/>
          <w:sz w:val="22"/>
          <w:szCs w:val="22"/>
          <w:lang w:eastAsia="en-GB"/>
        </w:rPr>
      </w:pPr>
      <w:r>
        <w:rPr>
          <w:noProof/>
        </w:rPr>
        <w:t>6.8.9</w:t>
      </w:r>
      <w:r>
        <w:rPr>
          <w:rFonts w:ascii="Calibri" w:hAnsi="Calibri"/>
          <w:noProof/>
          <w:kern w:val="2"/>
          <w:sz w:val="22"/>
          <w:szCs w:val="22"/>
          <w:lang w:eastAsia="en-GB"/>
        </w:rPr>
        <w:tab/>
      </w:r>
      <w:r>
        <w:rPr>
          <w:noProof/>
        </w:rPr>
        <w:t>Result data object 2</w:t>
      </w:r>
      <w:r>
        <w:rPr>
          <w:noProof/>
        </w:rPr>
        <w:tab/>
      </w:r>
      <w:r>
        <w:rPr>
          <w:noProof/>
        </w:rPr>
        <w:fldChar w:fldCharType="begin" w:fldLock="1"/>
      </w:r>
      <w:r>
        <w:rPr>
          <w:noProof/>
        </w:rPr>
        <w:instrText xml:space="preserve"> PAGEREF _Toc163045702 \h </w:instrText>
      </w:r>
      <w:r>
        <w:rPr>
          <w:noProof/>
        </w:rPr>
      </w:r>
      <w:r>
        <w:rPr>
          <w:noProof/>
        </w:rPr>
        <w:fldChar w:fldCharType="separate"/>
      </w:r>
      <w:r>
        <w:rPr>
          <w:noProof/>
        </w:rPr>
        <w:t>54</w:t>
      </w:r>
      <w:r>
        <w:rPr>
          <w:noProof/>
        </w:rPr>
        <w:fldChar w:fldCharType="end"/>
      </w:r>
    </w:p>
    <w:p w14:paraId="752854B5" w14:textId="4E20593B" w:rsidR="00350256" w:rsidRDefault="00350256">
      <w:pPr>
        <w:pStyle w:val="TOC3"/>
        <w:rPr>
          <w:rFonts w:ascii="Calibri" w:hAnsi="Calibri"/>
          <w:noProof/>
          <w:kern w:val="2"/>
          <w:sz w:val="22"/>
          <w:szCs w:val="22"/>
          <w:lang w:eastAsia="en-GB"/>
        </w:rPr>
      </w:pPr>
      <w:r>
        <w:rPr>
          <w:noProof/>
        </w:rPr>
        <w:t>6.8.10</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_Toc163045703 \h </w:instrText>
      </w:r>
      <w:r>
        <w:rPr>
          <w:noProof/>
        </w:rPr>
      </w:r>
      <w:r>
        <w:rPr>
          <w:noProof/>
        </w:rPr>
        <w:fldChar w:fldCharType="separate"/>
      </w:r>
      <w:r>
        <w:rPr>
          <w:noProof/>
        </w:rPr>
        <w:t>54</w:t>
      </w:r>
      <w:r>
        <w:rPr>
          <w:noProof/>
        </w:rPr>
        <w:fldChar w:fldCharType="end"/>
      </w:r>
    </w:p>
    <w:p w14:paraId="2746999E" w14:textId="0BB97256" w:rsidR="00350256" w:rsidRDefault="00350256">
      <w:pPr>
        <w:pStyle w:val="TOC3"/>
        <w:rPr>
          <w:rFonts w:ascii="Calibri" w:hAnsi="Calibri"/>
          <w:noProof/>
          <w:kern w:val="2"/>
          <w:sz w:val="22"/>
          <w:szCs w:val="22"/>
          <w:lang w:eastAsia="en-GB"/>
        </w:rPr>
      </w:pPr>
      <w:r>
        <w:rPr>
          <w:noProof/>
        </w:rPr>
        <w:t>6.8.11</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_Toc163045704 \h </w:instrText>
      </w:r>
      <w:r>
        <w:rPr>
          <w:noProof/>
        </w:rPr>
      </w:r>
      <w:r>
        <w:rPr>
          <w:noProof/>
        </w:rPr>
        <w:fldChar w:fldCharType="separate"/>
      </w:r>
      <w:r>
        <w:rPr>
          <w:noProof/>
        </w:rPr>
        <w:t>54</w:t>
      </w:r>
      <w:r>
        <w:rPr>
          <w:noProof/>
        </w:rPr>
        <w:fldChar w:fldCharType="end"/>
      </w:r>
    </w:p>
    <w:p w14:paraId="5A801199" w14:textId="225414CB" w:rsidR="00350256" w:rsidRDefault="00350256">
      <w:pPr>
        <w:pStyle w:val="TOC3"/>
        <w:rPr>
          <w:rFonts w:ascii="Calibri" w:hAnsi="Calibri"/>
          <w:noProof/>
          <w:kern w:val="2"/>
          <w:sz w:val="22"/>
          <w:szCs w:val="22"/>
          <w:lang w:eastAsia="en-GB"/>
        </w:rPr>
      </w:pPr>
      <w:r>
        <w:rPr>
          <w:noProof/>
        </w:rPr>
        <w:t>6.8.12</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_Toc163045705 \h </w:instrText>
      </w:r>
      <w:r>
        <w:rPr>
          <w:noProof/>
        </w:rPr>
      </w:r>
      <w:r>
        <w:rPr>
          <w:noProof/>
        </w:rPr>
        <w:fldChar w:fldCharType="separate"/>
      </w:r>
      <w:r>
        <w:rPr>
          <w:noProof/>
        </w:rPr>
        <w:t>54</w:t>
      </w:r>
      <w:r>
        <w:rPr>
          <w:noProof/>
        </w:rPr>
        <w:fldChar w:fldCharType="end"/>
      </w:r>
    </w:p>
    <w:p w14:paraId="7E2FF431" w14:textId="2A6599DC" w:rsidR="00350256" w:rsidRDefault="00350256">
      <w:pPr>
        <w:pStyle w:val="TOC3"/>
        <w:rPr>
          <w:rFonts w:ascii="Calibri" w:hAnsi="Calibri"/>
          <w:noProof/>
          <w:kern w:val="2"/>
          <w:sz w:val="22"/>
          <w:szCs w:val="22"/>
          <w:lang w:eastAsia="en-GB"/>
        </w:rPr>
      </w:pPr>
      <w:r w:rsidRPr="004D4D32">
        <w:rPr>
          <w:noProof/>
          <w:lang w:val="fr-FR"/>
        </w:rPr>
        <w:t>6.8.13</w:t>
      </w:r>
      <w:r>
        <w:rPr>
          <w:rFonts w:ascii="Calibri" w:hAnsi="Calibri"/>
          <w:noProof/>
          <w:kern w:val="2"/>
          <w:sz w:val="22"/>
          <w:szCs w:val="22"/>
          <w:lang w:eastAsia="en-GB"/>
        </w:rPr>
        <w:tab/>
      </w:r>
      <w:r w:rsidRPr="004D4D32">
        <w:rPr>
          <w:noProof/>
          <w:lang w:val="fr-FR"/>
        </w:rPr>
        <w:t>Timer identifier</w:t>
      </w:r>
      <w:r>
        <w:rPr>
          <w:noProof/>
        </w:rPr>
        <w:tab/>
      </w:r>
      <w:r>
        <w:rPr>
          <w:noProof/>
        </w:rPr>
        <w:fldChar w:fldCharType="begin" w:fldLock="1"/>
      </w:r>
      <w:r>
        <w:rPr>
          <w:noProof/>
        </w:rPr>
        <w:instrText xml:space="preserve"> PAGEREF _Toc163045706 \h </w:instrText>
      </w:r>
      <w:r>
        <w:rPr>
          <w:noProof/>
        </w:rPr>
      </w:r>
      <w:r>
        <w:rPr>
          <w:noProof/>
        </w:rPr>
        <w:fldChar w:fldCharType="separate"/>
      </w:r>
      <w:r>
        <w:rPr>
          <w:noProof/>
        </w:rPr>
        <w:t>54</w:t>
      </w:r>
      <w:r>
        <w:rPr>
          <w:noProof/>
        </w:rPr>
        <w:fldChar w:fldCharType="end"/>
      </w:r>
    </w:p>
    <w:p w14:paraId="10B8054C" w14:textId="44E00F03" w:rsidR="00350256" w:rsidRDefault="00350256">
      <w:pPr>
        <w:pStyle w:val="TOC3"/>
        <w:rPr>
          <w:rFonts w:ascii="Calibri" w:hAnsi="Calibri"/>
          <w:noProof/>
          <w:kern w:val="2"/>
          <w:sz w:val="22"/>
          <w:szCs w:val="22"/>
          <w:lang w:eastAsia="en-GB"/>
        </w:rPr>
      </w:pPr>
      <w:r>
        <w:rPr>
          <w:noProof/>
        </w:rPr>
        <w:t>6.8.14</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_Toc163045707 \h </w:instrText>
      </w:r>
      <w:r>
        <w:rPr>
          <w:noProof/>
        </w:rPr>
      </w:r>
      <w:r>
        <w:rPr>
          <w:noProof/>
        </w:rPr>
        <w:fldChar w:fldCharType="separate"/>
      </w:r>
      <w:r>
        <w:rPr>
          <w:noProof/>
        </w:rPr>
        <w:t>54</w:t>
      </w:r>
      <w:r>
        <w:rPr>
          <w:noProof/>
        </w:rPr>
        <w:fldChar w:fldCharType="end"/>
      </w:r>
    </w:p>
    <w:p w14:paraId="7EAFF412" w14:textId="5F6C43EB" w:rsidR="00350256" w:rsidRDefault="00350256">
      <w:pPr>
        <w:pStyle w:val="TOC3"/>
        <w:rPr>
          <w:rFonts w:ascii="Calibri" w:hAnsi="Calibri"/>
          <w:noProof/>
          <w:kern w:val="2"/>
          <w:sz w:val="22"/>
          <w:szCs w:val="22"/>
          <w:lang w:eastAsia="en-GB"/>
        </w:rPr>
      </w:pPr>
      <w:r>
        <w:rPr>
          <w:noProof/>
        </w:rPr>
        <w:t>6.8.15</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_Toc163045708 \h </w:instrText>
      </w:r>
      <w:r>
        <w:rPr>
          <w:noProof/>
        </w:rPr>
      </w:r>
      <w:r>
        <w:rPr>
          <w:noProof/>
        </w:rPr>
        <w:fldChar w:fldCharType="separate"/>
      </w:r>
      <w:r>
        <w:rPr>
          <w:noProof/>
        </w:rPr>
        <w:t>54</w:t>
      </w:r>
      <w:r>
        <w:rPr>
          <w:noProof/>
        </w:rPr>
        <w:fldChar w:fldCharType="end"/>
      </w:r>
    </w:p>
    <w:p w14:paraId="3F3350F9" w14:textId="0151042E" w:rsidR="00350256" w:rsidRDefault="00350256">
      <w:pPr>
        <w:pStyle w:val="TOC3"/>
        <w:rPr>
          <w:rFonts w:ascii="Calibri" w:hAnsi="Calibri"/>
          <w:noProof/>
          <w:kern w:val="2"/>
          <w:sz w:val="22"/>
          <w:szCs w:val="22"/>
          <w:lang w:eastAsia="en-GB"/>
        </w:rPr>
      </w:pPr>
      <w:r>
        <w:rPr>
          <w:noProof/>
        </w:rPr>
        <w:t>6.8.16</w:t>
      </w:r>
      <w:r>
        <w:rPr>
          <w:rFonts w:ascii="Calibri" w:hAnsi="Calibri"/>
          <w:noProof/>
          <w:kern w:val="2"/>
          <w:sz w:val="22"/>
          <w:szCs w:val="22"/>
          <w:lang w:eastAsia="en-GB"/>
        </w:rPr>
        <w:tab/>
      </w:r>
      <w:r>
        <w:rPr>
          <w:noProof/>
        </w:rPr>
        <w:t>Text string 2</w:t>
      </w:r>
      <w:r>
        <w:rPr>
          <w:noProof/>
        </w:rPr>
        <w:tab/>
      </w:r>
      <w:r>
        <w:rPr>
          <w:noProof/>
        </w:rPr>
        <w:fldChar w:fldCharType="begin" w:fldLock="1"/>
      </w:r>
      <w:r>
        <w:rPr>
          <w:noProof/>
        </w:rPr>
        <w:instrText xml:space="preserve"> PAGEREF _Toc163045709 \h </w:instrText>
      </w:r>
      <w:r>
        <w:rPr>
          <w:noProof/>
        </w:rPr>
      </w:r>
      <w:r>
        <w:rPr>
          <w:noProof/>
        </w:rPr>
        <w:fldChar w:fldCharType="separate"/>
      </w:r>
      <w:r>
        <w:rPr>
          <w:noProof/>
        </w:rPr>
        <w:t>54</w:t>
      </w:r>
      <w:r>
        <w:rPr>
          <w:noProof/>
        </w:rPr>
        <w:fldChar w:fldCharType="end"/>
      </w:r>
    </w:p>
    <w:p w14:paraId="2EB632CE" w14:textId="79FCDB3E" w:rsidR="00350256" w:rsidRDefault="00350256">
      <w:pPr>
        <w:pStyle w:val="TOC3"/>
        <w:rPr>
          <w:rFonts w:ascii="Calibri" w:hAnsi="Calibri"/>
          <w:noProof/>
          <w:kern w:val="2"/>
          <w:sz w:val="22"/>
          <w:szCs w:val="22"/>
          <w:lang w:eastAsia="en-GB"/>
        </w:rPr>
      </w:pPr>
      <w:r>
        <w:rPr>
          <w:noProof/>
        </w:rPr>
        <w:t>6.8.17</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_Toc163045710 \h </w:instrText>
      </w:r>
      <w:r>
        <w:rPr>
          <w:noProof/>
        </w:rPr>
      </w:r>
      <w:r>
        <w:rPr>
          <w:noProof/>
        </w:rPr>
        <w:fldChar w:fldCharType="separate"/>
      </w:r>
      <w:r>
        <w:rPr>
          <w:noProof/>
        </w:rPr>
        <w:t>54</w:t>
      </w:r>
      <w:r>
        <w:rPr>
          <w:noProof/>
        </w:rPr>
        <w:fldChar w:fldCharType="end"/>
      </w:r>
    </w:p>
    <w:p w14:paraId="1EC7D437" w14:textId="73C2106F" w:rsidR="00350256" w:rsidRDefault="00350256">
      <w:pPr>
        <w:pStyle w:val="TOC3"/>
        <w:rPr>
          <w:rFonts w:ascii="Calibri" w:hAnsi="Calibri"/>
          <w:noProof/>
          <w:kern w:val="2"/>
          <w:sz w:val="22"/>
          <w:szCs w:val="22"/>
          <w:lang w:eastAsia="en-GB"/>
        </w:rPr>
      </w:pPr>
      <w:r>
        <w:rPr>
          <w:noProof/>
        </w:rPr>
        <w:t>6.8.18</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_Toc163045711 \h </w:instrText>
      </w:r>
      <w:r>
        <w:rPr>
          <w:noProof/>
        </w:rPr>
      </w:r>
      <w:r>
        <w:rPr>
          <w:noProof/>
        </w:rPr>
        <w:fldChar w:fldCharType="separate"/>
      </w:r>
      <w:r>
        <w:rPr>
          <w:noProof/>
        </w:rPr>
        <w:t>55</w:t>
      </w:r>
      <w:r>
        <w:rPr>
          <w:noProof/>
        </w:rPr>
        <w:fldChar w:fldCharType="end"/>
      </w:r>
    </w:p>
    <w:p w14:paraId="7325117A" w14:textId="76777B43" w:rsidR="00350256" w:rsidRDefault="00350256">
      <w:pPr>
        <w:pStyle w:val="TOC3"/>
        <w:rPr>
          <w:rFonts w:ascii="Calibri" w:hAnsi="Calibri"/>
          <w:noProof/>
          <w:kern w:val="2"/>
          <w:sz w:val="22"/>
          <w:szCs w:val="22"/>
          <w:lang w:eastAsia="en-GB"/>
        </w:rPr>
      </w:pPr>
      <w:r>
        <w:rPr>
          <w:noProof/>
        </w:rPr>
        <w:t>6.8.19</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_Toc163045712 \h </w:instrText>
      </w:r>
      <w:r>
        <w:rPr>
          <w:noProof/>
        </w:rPr>
      </w:r>
      <w:r>
        <w:rPr>
          <w:noProof/>
        </w:rPr>
        <w:fldChar w:fldCharType="separate"/>
      </w:r>
      <w:r>
        <w:rPr>
          <w:noProof/>
        </w:rPr>
        <w:t>55</w:t>
      </w:r>
      <w:r>
        <w:rPr>
          <w:noProof/>
        </w:rPr>
        <w:fldChar w:fldCharType="end"/>
      </w:r>
    </w:p>
    <w:p w14:paraId="701C6ACE" w14:textId="108CC332" w:rsidR="00350256" w:rsidRDefault="00350256">
      <w:pPr>
        <w:pStyle w:val="TOC3"/>
        <w:rPr>
          <w:rFonts w:ascii="Calibri" w:hAnsi="Calibri"/>
          <w:noProof/>
          <w:kern w:val="2"/>
          <w:sz w:val="22"/>
          <w:szCs w:val="22"/>
          <w:lang w:eastAsia="en-GB"/>
        </w:rPr>
      </w:pPr>
      <w:r>
        <w:rPr>
          <w:noProof/>
        </w:rPr>
        <w:t>6.8.20</w:t>
      </w:r>
      <w:r>
        <w:rPr>
          <w:rFonts w:ascii="Calibri" w:hAnsi="Calibri"/>
          <w:noProof/>
          <w:kern w:val="2"/>
          <w:sz w:val="22"/>
          <w:szCs w:val="22"/>
          <w:lang w:eastAsia="en-GB"/>
        </w:rPr>
        <w:tab/>
      </w:r>
      <w:r>
        <w:rPr>
          <w:noProof/>
        </w:rPr>
        <w:t>Bearer description</w:t>
      </w:r>
      <w:r>
        <w:rPr>
          <w:noProof/>
        </w:rPr>
        <w:tab/>
      </w:r>
      <w:r>
        <w:rPr>
          <w:noProof/>
        </w:rPr>
        <w:fldChar w:fldCharType="begin" w:fldLock="1"/>
      </w:r>
      <w:r>
        <w:rPr>
          <w:noProof/>
        </w:rPr>
        <w:instrText xml:space="preserve"> PAGEREF _Toc163045713 \h </w:instrText>
      </w:r>
      <w:r>
        <w:rPr>
          <w:noProof/>
        </w:rPr>
      </w:r>
      <w:r>
        <w:rPr>
          <w:noProof/>
        </w:rPr>
        <w:fldChar w:fldCharType="separate"/>
      </w:r>
      <w:r>
        <w:rPr>
          <w:noProof/>
        </w:rPr>
        <w:t>55</w:t>
      </w:r>
      <w:r>
        <w:rPr>
          <w:noProof/>
        </w:rPr>
        <w:fldChar w:fldCharType="end"/>
      </w:r>
    </w:p>
    <w:p w14:paraId="0D3A59D9" w14:textId="01598330" w:rsidR="00350256" w:rsidRDefault="00350256">
      <w:pPr>
        <w:pStyle w:val="TOC3"/>
        <w:rPr>
          <w:rFonts w:ascii="Calibri" w:hAnsi="Calibri"/>
          <w:noProof/>
          <w:kern w:val="2"/>
          <w:sz w:val="22"/>
          <w:szCs w:val="22"/>
          <w:lang w:eastAsia="en-GB"/>
        </w:rPr>
      </w:pPr>
      <w:r>
        <w:rPr>
          <w:noProof/>
        </w:rPr>
        <w:t>6.8.21</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_Toc163045714 \h </w:instrText>
      </w:r>
      <w:r>
        <w:rPr>
          <w:noProof/>
        </w:rPr>
      </w:r>
      <w:r>
        <w:rPr>
          <w:noProof/>
        </w:rPr>
        <w:fldChar w:fldCharType="separate"/>
      </w:r>
      <w:r>
        <w:rPr>
          <w:noProof/>
        </w:rPr>
        <w:t>55</w:t>
      </w:r>
      <w:r>
        <w:rPr>
          <w:noProof/>
        </w:rPr>
        <w:fldChar w:fldCharType="end"/>
      </w:r>
    </w:p>
    <w:p w14:paraId="12959ACC" w14:textId="1F45AC17" w:rsidR="00350256" w:rsidRDefault="00350256">
      <w:pPr>
        <w:pStyle w:val="TOC3"/>
        <w:rPr>
          <w:rFonts w:ascii="Calibri" w:hAnsi="Calibri"/>
          <w:noProof/>
          <w:kern w:val="2"/>
          <w:sz w:val="22"/>
          <w:szCs w:val="22"/>
          <w:lang w:eastAsia="en-GB"/>
        </w:rPr>
      </w:pPr>
      <w:r>
        <w:rPr>
          <w:noProof/>
        </w:rPr>
        <w:t>6.8.22</w:t>
      </w:r>
      <w:r>
        <w:rPr>
          <w:rFonts w:ascii="Calibri" w:hAnsi="Calibri"/>
          <w:noProof/>
          <w:kern w:val="2"/>
          <w:sz w:val="22"/>
          <w:szCs w:val="22"/>
          <w:lang w:eastAsia="en-GB"/>
        </w:rPr>
        <w:tab/>
      </w:r>
      <w:r>
        <w:rPr>
          <w:noProof/>
        </w:rPr>
        <w:t>Total Display Duration</w:t>
      </w:r>
      <w:r>
        <w:rPr>
          <w:noProof/>
        </w:rPr>
        <w:tab/>
      </w:r>
      <w:r>
        <w:rPr>
          <w:noProof/>
        </w:rPr>
        <w:fldChar w:fldCharType="begin" w:fldLock="1"/>
      </w:r>
      <w:r>
        <w:rPr>
          <w:noProof/>
        </w:rPr>
        <w:instrText xml:space="preserve"> PAGEREF _Toc163045715 \h </w:instrText>
      </w:r>
      <w:r>
        <w:rPr>
          <w:noProof/>
        </w:rPr>
      </w:r>
      <w:r>
        <w:rPr>
          <w:noProof/>
        </w:rPr>
        <w:fldChar w:fldCharType="separate"/>
      </w:r>
      <w:r>
        <w:rPr>
          <w:noProof/>
        </w:rPr>
        <w:t>55</w:t>
      </w:r>
      <w:r>
        <w:rPr>
          <w:noProof/>
        </w:rPr>
        <w:fldChar w:fldCharType="end"/>
      </w:r>
    </w:p>
    <w:p w14:paraId="10604A18" w14:textId="3A36F9F1" w:rsidR="00350256" w:rsidRDefault="00350256">
      <w:pPr>
        <w:pStyle w:val="TOC3"/>
        <w:rPr>
          <w:rFonts w:ascii="Calibri" w:hAnsi="Calibri"/>
          <w:noProof/>
          <w:kern w:val="2"/>
          <w:sz w:val="22"/>
          <w:szCs w:val="22"/>
          <w:lang w:eastAsia="en-GB"/>
        </w:rPr>
      </w:pPr>
      <w:r>
        <w:rPr>
          <w:noProof/>
        </w:rPr>
        <w:t>6.8.23</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_Toc163045716 \h </w:instrText>
      </w:r>
      <w:r>
        <w:rPr>
          <w:noProof/>
        </w:rPr>
      </w:r>
      <w:r>
        <w:rPr>
          <w:noProof/>
        </w:rPr>
        <w:fldChar w:fldCharType="separate"/>
      </w:r>
      <w:r>
        <w:rPr>
          <w:noProof/>
        </w:rPr>
        <w:t>55</w:t>
      </w:r>
      <w:r>
        <w:rPr>
          <w:noProof/>
        </w:rPr>
        <w:fldChar w:fldCharType="end"/>
      </w:r>
    </w:p>
    <w:p w14:paraId="59074738" w14:textId="59CCC966" w:rsidR="00350256" w:rsidRDefault="00350256">
      <w:pPr>
        <w:pStyle w:val="TOC3"/>
        <w:rPr>
          <w:rFonts w:ascii="Calibri" w:hAnsi="Calibri"/>
          <w:noProof/>
          <w:kern w:val="2"/>
          <w:sz w:val="22"/>
          <w:szCs w:val="22"/>
          <w:lang w:eastAsia="en-GB"/>
        </w:rPr>
      </w:pPr>
      <w:r>
        <w:rPr>
          <w:noProof/>
        </w:rPr>
        <w:lastRenderedPageBreak/>
        <w:t>6.8.24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_Toc163045717 \h </w:instrText>
      </w:r>
      <w:r>
        <w:rPr>
          <w:noProof/>
        </w:rPr>
      </w:r>
      <w:r>
        <w:rPr>
          <w:noProof/>
        </w:rPr>
        <w:fldChar w:fldCharType="separate"/>
      </w:r>
      <w:r>
        <w:rPr>
          <w:noProof/>
        </w:rPr>
        <w:t>55</w:t>
      </w:r>
      <w:r>
        <w:rPr>
          <w:noProof/>
        </w:rPr>
        <w:fldChar w:fldCharType="end"/>
      </w:r>
    </w:p>
    <w:p w14:paraId="07441AA5" w14:textId="7EEAE9B3" w:rsidR="00350256" w:rsidRDefault="00350256">
      <w:pPr>
        <w:pStyle w:val="TOC3"/>
        <w:rPr>
          <w:rFonts w:ascii="Calibri" w:hAnsi="Calibri"/>
          <w:noProof/>
          <w:kern w:val="2"/>
          <w:sz w:val="22"/>
          <w:szCs w:val="22"/>
          <w:lang w:eastAsia="en-GB"/>
        </w:rPr>
      </w:pPr>
      <w:r>
        <w:rPr>
          <w:noProof/>
        </w:rPr>
        <w:t>6.8.25</w:t>
      </w:r>
      <w:r>
        <w:rPr>
          <w:rFonts w:ascii="Calibri" w:hAnsi="Calibri"/>
          <w:noProof/>
          <w:kern w:val="2"/>
          <w:sz w:val="22"/>
          <w:szCs w:val="22"/>
          <w:lang w:eastAsia="en-GB"/>
        </w:rPr>
        <w:tab/>
      </w:r>
      <w:r>
        <w:rPr>
          <w:noProof/>
        </w:rPr>
        <w:t>Other address (local address)</w:t>
      </w:r>
      <w:r>
        <w:rPr>
          <w:noProof/>
        </w:rPr>
        <w:tab/>
      </w:r>
      <w:r>
        <w:rPr>
          <w:noProof/>
        </w:rPr>
        <w:fldChar w:fldCharType="begin" w:fldLock="1"/>
      </w:r>
      <w:r>
        <w:rPr>
          <w:noProof/>
        </w:rPr>
        <w:instrText xml:space="preserve"> PAGEREF _Toc163045718 \h </w:instrText>
      </w:r>
      <w:r>
        <w:rPr>
          <w:noProof/>
        </w:rPr>
      </w:r>
      <w:r>
        <w:rPr>
          <w:noProof/>
        </w:rPr>
        <w:fldChar w:fldCharType="separate"/>
      </w:r>
      <w:r>
        <w:rPr>
          <w:noProof/>
        </w:rPr>
        <w:t>55</w:t>
      </w:r>
      <w:r>
        <w:rPr>
          <w:noProof/>
        </w:rPr>
        <w:fldChar w:fldCharType="end"/>
      </w:r>
    </w:p>
    <w:p w14:paraId="5ABEE39D" w14:textId="0FA3CA0F" w:rsidR="00350256" w:rsidRDefault="00350256">
      <w:pPr>
        <w:pStyle w:val="TOC3"/>
        <w:rPr>
          <w:rFonts w:ascii="Calibri" w:hAnsi="Calibri"/>
          <w:noProof/>
          <w:kern w:val="2"/>
          <w:sz w:val="22"/>
          <w:szCs w:val="22"/>
          <w:lang w:eastAsia="en-GB"/>
        </w:rPr>
      </w:pPr>
      <w:r>
        <w:rPr>
          <w:noProof/>
        </w:rPr>
        <w:t>6.8.26</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_Toc163045719 \h </w:instrText>
      </w:r>
      <w:r>
        <w:rPr>
          <w:noProof/>
        </w:rPr>
      </w:r>
      <w:r>
        <w:rPr>
          <w:noProof/>
        </w:rPr>
        <w:fldChar w:fldCharType="separate"/>
      </w:r>
      <w:r>
        <w:rPr>
          <w:noProof/>
        </w:rPr>
        <w:t>55</w:t>
      </w:r>
      <w:r>
        <w:rPr>
          <w:noProof/>
        </w:rPr>
        <w:fldChar w:fldCharType="end"/>
      </w:r>
    </w:p>
    <w:p w14:paraId="682ED64C" w14:textId="14B1777C" w:rsidR="00350256" w:rsidRDefault="00350256">
      <w:pPr>
        <w:pStyle w:val="TOC2"/>
        <w:rPr>
          <w:rFonts w:ascii="Calibri" w:hAnsi="Calibri"/>
          <w:noProof/>
          <w:kern w:val="2"/>
          <w:sz w:val="22"/>
          <w:szCs w:val="22"/>
          <w:lang w:eastAsia="en-GB"/>
        </w:rPr>
      </w:pPr>
      <w:r>
        <w:rPr>
          <w:noProof/>
        </w:rPr>
        <w:t>6.9</w:t>
      </w:r>
      <w:r>
        <w:rPr>
          <w:rFonts w:ascii="Calibri" w:hAnsi="Calibri"/>
          <w:noProof/>
          <w:kern w:val="2"/>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_Toc163045720 \h </w:instrText>
      </w:r>
      <w:r>
        <w:rPr>
          <w:noProof/>
        </w:rPr>
      </w:r>
      <w:r>
        <w:rPr>
          <w:noProof/>
        </w:rPr>
        <w:fldChar w:fldCharType="separate"/>
      </w:r>
      <w:r>
        <w:rPr>
          <w:noProof/>
        </w:rPr>
        <w:t>55</w:t>
      </w:r>
      <w:r>
        <w:rPr>
          <w:noProof/>
        </w:rPr>
        <w:fldChar w:fldCharType="end"/>
      </w:r>
    </w:p>
    <w:p w14:paraId="67E020C3" w14:textId="131483C7" w:rsidR="00350256" w:rsidRDefault="00350256">
      <w:pPr>
        <w:pStyle w:val="TOC2"/>
        <w:rPr>
          <w:rFonts w:ascii="Calibri" w:hAnsi="Calibri"/>
          <w:noProof/>
          <w:kern w:val="2"/>
          <w:sz w:val="22"/>
          <w:szCs w:val="22"/>
          <w:lang w:eastAsia="en-GB"/>
        </w:rPr>
      </w:pPr>
      <w:r>
        <w:rPr>
          <w:noProof/>
        </w:rPr>
        <w:t>6.10</w:t>
      </w:r>
      <w:r>
        <w:rPr>
          <w:rFonts w:ascii="Calibri" w:hAnsi="Calibri"/>
          <w:noProof/>
          <w:kern w:val="2"/>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_Toc163045721 \h </w:instrText>
      </w:r>
      <w:r>
        <w:rPr>
          <w:noProof/>
        </w:rPr>
      </w:r>
      <w:r>
        <w:rPr>
          <w:noProof/>
        </w:rPr>
        <w:fldChar w:fldCharType="separate"/>
      </w:r>
      <w:r>
        <w:rPr>
          <w:noProof/>
        </w:rPr>
        <w:t>55</w:t>
      </w:r>
      <w:r>
        <w:rPr>
          <w:noProof/>
        </w:rPr>
        <w:fldChar w:fldCharType="end"/>
      </w:r>
    </w:p>
    <w:p w14:paraId="1C55BC0C" w14:textId="477CFE63" w:rsidR="00350256" w:rsidRDefault="00350256">
      <w:pPr>
        <w:pStyle w:val="TOC2"/>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_Toc163045722 \h </w:instrText>
      </w:r>
      <w:r>
        <w:rPr>
          <w:noProof/>
        </w:rPr>
      </w:r>
      <w:r>
        <w:rPr>
          <w:noProof/>
        </w:rPr>
        <w:fldChar w:fldCharType="separate"/>
      </w:r>
      <w:r>
        <w:rPr>
          <w:noProof/>
        </w:rPr>
        <w:t>55</w:t>
      </w:r>
      <w:r>
        <w:rPr>
          <w:noProof/>
        </w:rPr>
        <w:fldChar w:fldCharType="end"/>
      </w:r>
    </w:p>
    <w:p w14:paraId="201BDEB8" w14:textId="459505B5" w:rsidR="00350256" w:rsidRDefault="00350256">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ENVELOPE Commands</w:t>
      </w:r>
      <w:r>
        <w:rPr>
          <w:noProof/>
        </w:rPr>
        <w:tab/>
      </w:r>
      <w:r>
        <w:rPr>
          <w:noProof/>
        </w:rPr>
        <w:fldChar w:fldCharType="begin" w:fldLock="1"/>
      </w:r>
      <w:r>
        <w:rPr>
          <w:noProof/>
        </w:rPr>
        <w:instrText xml:space="preserve"> PAGEREF _Toc163045723 \h </w:instrText>
      </w:r>
      <w:r>
        <w:rPr>
          <w:noProof/>
        </w:rPr>
      </w:r>
      <w:r>
        <w:rPr>
          <w:noProof/>
        </w:rPr>
        <w:fldChar w:fldCharType="separate"/>
      </w:r>
      <w:r>
        <w:rPr>
          <w:noProof/>
        </w:rPr>
        <w:t>57</w:t>
      </w:r>
      <w:r>
        <w:rPr>
          <w:noProof/>
        </w:rPr>
        <w:fldChar w:fldCharType="end"/>
      </w:r>
    </w:p>
    <w:p w14:paraId="683C01D2" w14:textId="1768DF89" w:rsidR="00350256" w:rsidRDefault="00350256">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_Toc163045724 \h </w:instrText>
      </w:r>
      <w:r>
        <w:rPr>
          <w:noProof/>
        </w:rPr>
      </w:r>
      <w:r>
        <w:rPr>
          <w:noProof/>
        </w:rPr>
        <w:fldChar w:fldCharType="separate"/>
      </w:r>
      <w:r>
        <w:rPr>
          <w:noProof/>
        </w:rPr>
        <w:t>57</w:t>
      </w:r>
      <w:r>
        <w:rPr>
          <w:noProof/>
        </w:rPr>
        <w:fldChar w:fldCharType="end"/>
      </w:r>
    </w:p>
    <w:p w14:paraId="611ED258" w14:textId="15E14A1F" w:rsidR="00350256" w:rsidRDefault="00350256">
      <w:pPr>
        <w:pStyle w:val="TOC3"/>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SMS-PP data download</w:t>
      </w:r>
      <w:r>
        <w:rPr>
          <w:noProof/>
        </w:rPr>
        <w:tab/>
      </w:r>
      <w:r>
        <w:rPr>
          <w:noProof/>
        </w:rPr>
        <w:fldChar w:fldCharType="begin" w:fldLock="1"/>
      </w:r>
      <w:r>
        <w:rPr>
          <w:noProof/>
        </w:rPr>
        <w:instrText xml:space="preserve"> PAGEREF _Toc163045725 \h </w:instrText>
      </w:r>
      <w:r>
        <w:rPr>
          <w:noProof/>
        </w:rPr>
      </w:r>
      <w:r>
        <w:rPr>
          <w:noProof/>
        </w:rPr>
        <w:fldChar w:fldCharType="separate"/>
      </w:r>
      <w:r>
        <w:rPr>
          <w:noProof/>
        </w:rPr>
        <w:t>57</w:t>
      </w:r>
      <w:r>
        <w:rPr>
          <w:noProof/>
        </w:rPr>
        <w:fldChar w:fldCharType="end"/>
      </w:r>
    </w:p>
    <w:p w14:paraId="767859E0" w14:textId="771DA534" w:rsidR="00350256" w:rsidRDefault="00350256">
      <w:pPr>
        <w:pStyle w:val="TOC4"/>
        <w:rPr>
          <w:rFonts w:ascii="Calibri" w:hAnsi="Calibri"/>
          <w:noProof/>
          <w:kern w:val="2"/>
          <w:sz w:val="22"/>
          <w:szCs w:val="22"/>
          <w:lang w:eastAsia="en-GB"/>
        </w:rPr>
      </w:pPr>
      <w:r>
        <w:rPr>
          <w:noProof/>
        </w:rPr>
        <w:t>7.1.1.1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_Toc163045726 \h </w:instrText>
      </w:r>
      <w:r>
        <w:rPr>
          <w:noProof/>
        </w:rPr>
      </w:r>
      <w:r>
        <w:rPr>
          <w:noProof/>
        </w:rPr>
        <w:fldChar w:fldCharType="separate"/>
      </w:r>
      <w:r>
        <w:rPr>
          <w:noProof/>
        </w:rPr>
        <w:t>57</w:t>
      </w:r>
      <w:r>
        <w:rPr>
          <w:noProof/>
        </w:rPr>
        <w:fldChar w:fldCharType="end"/>
      </w:r>
    </w:p>
    <w:p w14:paraId="021CD366" w14:textId="663EBAC8" w:rsidR="00350256" w:rsidRDefault="00350256">
      <w:pPr>
        <w:pStyle w:val="TOC4"/>
        <w:rPr>
          <w:rFonts w:ascii="Calibri" w:hAnsi="Calibri"/>
          <w:noProof/>
          <w:kern w:val="2"/>
          <w:sz w:val="22"/>
          <w:szCs w:val="22"/>
          <w:lang w:eastAsia="en-GB"/>
        </w:rPr>
      </w:pPr>
      <w:r>
        <w:rPr>
          <w:noProof/>
        </w:rPr>
        <w:t>7.1.1.1a</w:t>
      </w:r>
      <w:r>
        <w:rPr>
          <w:rFonts w:ascii="Calibri" w:hAnsi="Calibri"/>
          <w:noProof/>
          <w:kern w:val="2"/>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_Toc163045727 \h </w:instrText>
      </w:r>
      <w:r>
        <w:rPr>
          <w:noProof/>
        </w:rPr>
      </w:r>
      <w:r>
        <w:rPr>
          <w:noProof/>
        </w:rPr>
        <w:fldChar w:fldCharType="separate"/>
      </w:r>
      <w:r>
        <w:rPr>
          <w:noProof/>
        </w:rPr>
        <w:t>57</w:t>
      </w:r>
      <w:r>
        <w:rPr>
          <w:noProof/>
        </w:rPr>
        <w:fldChar w:fldCharType="end"/>
      </w:r>
    </w:p>
    <w:p w14:paraId="26E6AE9F" w14:textId="689C1DF0" w:rsidR="00350256" w:rsidRDefault="00350256">
      <w:pPr>
        <w:pStyle w:val="TOC4"/>
        <w:rPr>
          <w:rFonts w:ascii="Calibri" w:hAnsi="Calibri"/>
          <w:noProof/>
          <w:kern w:val="2"/>
          <w:sz w:val="22"/>
          <w:szCs w:val="22"/>
          <w:lang w:eastAsia="en-GB"/>
        </w:rPr>
      </w:pPr>
      <w:r>
        <w:rPr>
          <w:noProof/>
        </w:rPr>
        <w:t>7.1.1.2</w:t>
      </w:r>
      <w:r>
        <w:rPr>
          <w:rFonts w:ascii="Calibri" w:hAnsi="Calibri"/>
          <w:noProof/>
          <w:kern w:val="2"/>
          <w:sz w:val="22"/>
          <w:szCs w:val="22"/>
          <w:lang w:eastAsia="en-GB"/>
        </w:rPr>
        <w:tab/>
      </w:r>
      <w:r>
        <w:rPr>
          <w:noProof/>
        </w:rPr>
        <w:t>Structure of ENVELOPE (SMS-PP DOWNLOAD)</w:t>
      </w:r>
      <w:r>
        <w:rPr>
          <w:noProof/>
        </w:rPr>
        <w:tab/>
      </w:r>
      <w:r>
        <w:rPr>
          <w:noProof/>
        </w:rPr>
        <w:fldChar w:fldCharType="begin" w:fldLock="1"/>
      </w:r>
      <w:r>
        <w:rPr>
          <w:noProof/>
        </w:rPr>
        <w:instrText xml:space="preserve"> PAGEREF _Toc163045728 \h </w:instrText>
      </w:r>
      <w:r>
        <w:rPr>
          <w:noProof/>
        </w:rPr>
      </w:r>
      <w:r>
        <w:rPr>
          <w:noProof/>
        </w:rPr>
        <w:fldChar w:fldCharType="separate"/>
      </w:r>
      <w:r>
        <w:rPr>
          <w:noProof/>
        </w:rPr>
        <w:t>58</w:t>
      </w:r>
      <w:r>
        <w:rPr>
          <w:noProof/>
        </w:rPr>
        <w:fldChar w:fldCharType="end"/>
      </w:r>
    </w:p>
    <w:p w14:paraId="7AC5D6F0" w14:textId="5C40020D" w:rsidR="00350256" w:rsidRDefault="00350256">
      <w:pPr>
        <w:pStyle w:val="TOC3"/>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Cell Broadcast data download</w:t>
      </w:r>
      <w:r>
        <w:rPr>
          <w:noProof/>
        </w:rPr>
        <w:tab/>
      </w:r>
      <w:r>
        <w:rPr>
          <w:noProof/>
        </w:rPr>
        <w:fldChar w:fldCharType="begin" w:fldLock="1"/>
      </w:r>
      <w:r>
        <w:rPr>
          <w:noProof/>
        </w:rPr>
        <w:instrText xml:space="preserve"> PAGEREF _Toc163045729 \h </w:instrText>
      </w:r>
      <w:r>
        <w:rPr>
          <w:noProof/>
        </w:rPr>
      </w:r>
      <w:r>
        <w:rPr>
          <w:noProof/>
        </w:rPr>
        <w:fldChar w:fldCharType="separate"/>
      </w:r>
      <w:r>
        <w:rPr>
          <w:noProof/>
        </w:rPr>
        <w:t>59</w:t>
      </w:r>
      <w:r>
        <w:rPr>
          <w:noProof/>
        </w:rPr>
        <w:fldChar w:fldCharType="end"/>
      </w:r>
    </w:p>
    <w:p w14:paraId="12D3A97B" w14:textId="35A5DC44" w:rsidR="00350256" w:rsidRDefault="00350256">
      <w:pPr>
        <w:pStyle w:val="TOC4"/>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_Toc163045730 \h </w:instrText>
      </w:r>
      <w:r>
        <w:rPr>
          <w:noProof/>
        </w:rPr>
      </w:r>
      <w:r>
        <w:rPr>
          <w:noProof/>
        </w:rPr>
        <w:fldChar w:fldCharType="separate"/>
      </w:r>
      <w:r>
        <w:rPr>
          <w:noProof/>
        </w:rPr>
        <w:t>59</w:t>
      </w:r>
      <w:r>
        <w:rPr>
          <w:noProof/>
        </w:rPr>
        <w:fldChar w:fldCharType="end"/>
      </w:r>
    </w:p>
    <w:p w14:paraId="5D198390" w14:textId="3E333B87" w:rsidR="00350256" w:rsidRDefault="00350256">
      <w:pPr>
        <w:pStyle w:val="TOC4"/>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_Toc163045731 \h </w:instrText>
      </w:r>
      <w:r>
        <w:rPr>
          <w:noProof/>
        </w:rPr>
      </w:r>
      <w:r>
        <w:rPr>
          <w:noProof/>
        </w:rPr>
        <w:fldChar w:fldCharType="separate"/>
      </w:r>
      <w:r>
        <w:rPr>
          <w:noProof/>
        </w:rPr>
        <w:t>60</w:t>
      </w:r>
      <w:r>
        <w:rPr>
          <w:noProof/>
        </w:rPr>
        <w:fldChar w:fldCharType="end"/>
      </w:r>
    </w:p>
    <w:p w14:paraId="36D907C6" w14:textId="1DAB44D8" w:rsidR="00350256" w:rsidRDefault="00350256">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_Toc163045732 \h </w:instrText>
      </w:r>
      <w:r>
        <w:rPr>
          <w:noProof/>
        </w:rPr>
      </w:r>
      <w:r>
        <w:rPr>
          <w:noProof/>
        </w:rPr>
        <w:fldChar w:fldCharType="separate"/>
      </w:r>
      <w:r>
        <w:rPr>
          <w:noProof/>
        </w:rPr>
        <w:t>60</w:t>
      </w:r>
      <w:r>
        <w:rPr>
          <w:noProof/>
        </w:rPr>
        <w:fldChar w:fldCharType="end"/>
      </w:r>
    </w:p>
    <w:p w14:paraId="3F0C1650" w14:textId="5804747E" w:rsidR="00350256" w:rsidRDefault="00350256">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_Toc163045733 \h </w:instrText>
      </w:r>
      <w:r>
        <w:rPr>
          <w:noProof/>
        </w:rPr>
      </w:r>
      <w:r>
        <w:rPr>
          <w:noProof/>
        </w:rPr>
        <w:fldChar w:fldCharType="separate"/>
      </w:r>
      <w:r>
        <w:rPr>
          <w:noProof/>
        </w:rPr>
        <w:t>60</w:t>
      </w:r>
      <w:r>
        <w:rPr>
          <w:noProof/>
        </w:rPr>
        <w:fldChar w:fldCharType="end"/>
      </w:r>
    </w:p>
    <w:p w14:paraId="4DC0DDAB" w14:textId="691B0824" w:rsidR="00350256" w:rsidRDefault="00350256">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_Toc163045734 \h </w:instrText>
      </w:r>
      <w:r>
        <w:rPr>
          <w:noProof/>
        </w:rPr>
      </w:r>
      <w:r>
        <w:rPr>
          <w:noProof/>
        </w:rPr>
        <w:fldChar w:fldCharType="separate"/>
      </w:r>
      <w:r>
        <w:rPr>
          <w:noProof/>
        </w:rPr>
        <w:t>60</w:t>
      </w:r>
      <w:r>
        <w:rPr>
          <w:noProof/>
        </w:rPr>
        <w:fldChar w:fldCharType="end"/>
      </w:r>
    </w:p>
    <w:p w14:paraId="7B04C475" w14:textId="23E9455B" w:rsidR="00350256" w:rsidRDefault="00350256">
      <w:pPr>
        <w:pStyle w:val="TOC4"/>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_Toc163045735 \h </w:instrText>
      </w:r>
      <w:r>
        <w:rPr>
          <w:noProof/>
        </w:rPr>
      </w:r>
      <w:r>
        <w:rPr>
          <w:noProof/>
        </w:rPr>
        <w:fldChar w:fldCharType="separate"/>
      </w:r>
      <w:r>
        <w:rPr>
          <w:noProof/>
        </w:rPr>
        <w:t>60</w:t>
      </w:r>
      <w:r>
        <w:rPr>
          <w:noProof/>
        </w:rPr>
        <w:fldChar w:fldCharType="end"/>
      </w:r>
    </w:p>
    <w:p w14:paraId="00F1A675" w14:textId="1AEDDE2A" w:rsidR="00350256" w:rsidRDefault="00350256">
      <w:pPr>
        <w:pStyle w:val="TOC4"/>
        <w:rPr>
          <w:rFonts w:ascii="Calibri" w:hAnsi="Calibri"/>
          <w:noProof/>
          <w:kern w:val="2"/>
          <w:sz w:val="22"/>
          <w:szCs w:val="22"/>
          <w:lang w:eastAsia="en-GB"/>
        </w:rPr>
      </w:pPr>
      <w:r>
        <w:rPr>
          <w:noProof/>
        </w:rPr>
        <w:t>7.3.1.2</w:t>
      </w:r>
      <w:r>
        <w:rPr>
          <w:rFonts w:ascii="Calibri" w:hAnsi="Calibri"/>
          <w:noProof/>
          <w:kern w:val="2"/>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_Toc163045736 \h </w:instrText>
      </w:r>
      <w:r>
        <w:rPr>
          <w:noProof/>
        </w:rPr>
      </w:r>
      <w:r>
        <w:rPr>
          <w:noProof/>
        </w:rPr>
        <w:fldChar w:fldCharType="separate"/>
      </w:r>
      <w:r>
        <w:rPr>
          <w:noProof/>
        </w:rPr>
        <w:t>62</w:t>
      </w:r>
      <w:r>
        <w:rPr>
          <w:noProof/>
        </w:rPr>
        <w:fldChar w:fldCharType="end"/>
      </w:r>
    </w:p>
    <w:p w14:paraId="518B83FC" w14:textId="5ECCFC0A" w:rsidR="00350256" w:rsidRDefault="00350256">
      <w:pPr>
        <w:pStyle w:val="TOC4"/>
        <w:rPr>
          <w:rFonts w:ascii="Calibri" w:hAnsi="Calibri"/>
          <w:noProof/>
          <w:kern w:val="2"/>
          <w:sz w:val="22"/>
          <w:szCs w:val="22"/>
          <w:lang w:eastAsia="en-GB"/>
        </w:rPr>
      </w:pPr>
      <w:r>
        <w:rPr>
          <w:noProof/>
        </w:rPr>
        <w:t>7.3.1.3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_Toc163045737 \h </w:instrText>
      </w:r>
      <w:r>
        <w:rPr>
          <w:noProof/>
        </w:rPr>
      </w:r>
      <w:r>
        <w:rPr>
          <w:noProof/>
        </w:rPr>
        <w:fldChar w:fldCharType="separate"/>
      </w:r>
      <w:r>
        <w:rPr>
          <w:noProof/>
        </w:rPr>
        <w:t>62</w:t>
      </w:r>
      <w:r>
        <w:rPr>
          <w:noProof/>
        </w:rPr>
        <w:fldChar w:fldCharType="end"/>
      </w:r>
    </w:p>
    <w:p w14:paraId="70533E33" w14:textId="123ADABC" w:rsidR="00350256" w:rsidRDefault="00350256">
      <w:pPr>
        <w:pStyle w:val="TOC4"/>
        <w:rPr>
          <w:rFonts w:ascii="Calibri" w:hAnsi="Calibri"/>
          <w:noProof/>
          <w:kern w:val="2"/>
          <w:sz w:val="22"/>
          <w:szCs w:val="22"/>
          <w:lang w:eastAsia="en-GB"/>
        </w:rPr>
      </w:pPr>
      <w:r>
        <w:rPr>
          <w:noProof/>
        </w:rPr>
        <w:t>7.3.1.4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_Toc163045738 \h </w:instrText>
      </w:r>
      <w:r>
        <w:rPr>
          <w:noProof/>
        </w:rPr>
      </w:r>
      <w:r>
        <w:rPr>
          <w:noProof/>
        </w:rPr>
        <w:fldChar w:fldCharType="separate"/>
      </w:r>
      <w:r>
        <w:rPr>
          <w:noProof/>
        </w:rPr>
        <w:t>63</w:t>
      </w:r>
      <w:r>
        <w:rPr>
          <w:noProof/>
        </w:rPr>
        <w:fldChar w:fldCharType="end"/>
      </w:r>
    </w:p>
    <w:p w14:paraId="44862629" w14:textId="3C246175" w:rsidR="00350256" w:rsidRDefault="00350256">
      <w:pPr>
        <w:pStyle w:val="TOC4"/>
        <w:rPr>
          <w:rFonts w:ascii="Calibri" w:hAnsi="Calibri"/>
          <w:noProof/>
          <w:kern w:val="2"/>
          <w:sz w:val="22"/>
          <w:szCs w:val="22"/>
          <w:lang w:eastAsia="en-GB"/>
        </w:rPr>
      </w:pPr>
      <w:r>
        <w:rPr>
          <w:noProof/>
        </w:rPr>
        <w:t>7.3.1.5</w:t>
      </w:r>
      <w:r>
        <w:rPr>
          <w:rFonts w:ascii="Calibri" w:hAnsi="Calibri"/>
          <w:noProof/>
          <w:kern w:val="2"/>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_Toc163045739 \h </w:instrText>
      </w:r>
      <w:r>
        <w:rPr>
          <w:noProof/>
        </w:rPr>
      </w:r>
      <w:r>
        <w:rPr>
          <w:noProof/>
        </w:rPr>
        <w:fldChar w:fldCharType="separate"/>
      </w:r>
      <w:r>
        <w:rPr>
          <w:noProof/>
        </w:rPr>
        <w:t>64</w:t>
      </w:r>
      <w:r>
        <w:rPr>
          <w:noProof/>
        </w:rPr>
        <w:fldChar w:fldCharType="end"/>
      </w:r>
    </w:p>
    <w:p w14:paraId="6972C1A4" w14:textId="3AC6DFDD" w:rsidR="00350256" w:rsidRDefault="00350256">
      <w:pPr>
        <w:pStyle w:val="TOC4"/>
        <w:rPr>
          <w:rFonts w:ascii="Calibri" w:hAnsi="Calibri"/>
          <w:noProof/>
          <w:kern w:val="2"/>
          <w:sz w:val="22"/>
          <w:szCs w:val="22"/>
          <w:lang w:eastAsia="en-GB"/>
        </w:rPr>
      </w:pPr>
      <w:r>
        <w:rPr>
          <w:noProof/>
        </w:rPr>
        <w:t>7.3.1.6</w:t>
      </w:r>
      <w:r>
        <w:rPr>
          <w:rFonts w:ascii="Calibri" w:hAnsi="Calibri"/>
          <w:noProof/>
          <w:kern w:val="2"/>
          <w:sz w:val="22"/>
          <w:szCs w:val="22"/>
          <w:lang w:eastAsia="en-GB"/>
        </w:rPr>
        <w:tab/>
      </w:r>
      <w:r>
        <w:rPr>
          <w:noProof/>
        </w:rPr>
        <w:t>Structure of ENVELOPE (CALL CONTROL)</w:t>
      </w:r>
      <w:r>
        <w:rPr>
          <w:noProof/>
        </w:rPr>
        <w:tab/>
      </w:r>
      <w:r>
        <w:rPr>
          <w:noProof/>
        </w:rPr>
        <w:fldChar w:fldCharType="begin" w:fldLock="1"/>
      </w:r>
      <w:r>
        <w:rPr>
          <w:noProof/>
        </w:rPr>
        <w:instrText xml:space="preserve"> PAGEREF _Toc163045740 \h </w:instrText>
      </w:r>
      <w:r>
        <w:rPr>
          <w:noProof/>
        </w:rPr>
      </w:r>
      <w:r>
        <w:rPr>
          <w:noProof/>
        </w:rPr>
        <w:fldChar w:fldCharType="separate"/>
      </w:r>
      <w:r>
        <w:rPr>
          <w:noProof/>
        </w:rPr>
        <w:t>64</w:t>
      </w:r>
      <w:r>
        <w:rPr>
          <w:noProof/>
        </w:rPr>
        <w:fldChar w:fldCharType="end"/>
      </w:r>
    </w:p>
    <w:p w14:paraId="727BAD1B" w14:textId="399ECE91" w:rsidR="00350256" w:rsidRDefault="00350256">
      <w:pPr>
        <w:pStyle w:val="TOC4"/>
        <w:rPr>
          <w:rFonts w:ascii="Calibri" w:hAnsi="Calibri"/>
          <w:noProof/>
          <w:kern w:val="2"/>
          <w:sz w:val="22"/>
          <w:szCs w:val="22"/>
          <w:lang w:eastAsia="en-GB"/>
        </w:rPr>
      </w:pPr>
      <w:r>
        <w:rPr>
          <w:noProof/>
        </w:rPr>
        <w:t>7.3.1.7</w:t>
      </w:r>
      <w:r>
        <w:rPr>
          <w:rFonts w:ascii="Calibri" w:hAnsi="Calibri"/>
          <w:noProof/>
          <w:kern w:val="2"/>
          <w:sz w:val="22"/>
          <w:szCs w:val="22"/>
          <w:lang w:eastAsia="en-GB"/>
        </w:rPr>
        <w:tab/>
      </w:r>
      <w:r>
        <w:rPr>
          <w:noProof/>
        </w:rPr>
        <w:t>Procedure for PDP Context Activation</w:t>
      </w:r>
      <w:r>
        <w:rPr>
          <w:noProof/>
        </w:rPr>
        <w:tab/>
      </w:r>
      <w:r>
        <w:rPr>
          <w:noProof/>
        </w:rPr>
        <w:fldChar w:fldCharType="begin" w:fldLock="1"/>
      </w:r>
      <w:r>
        <w:rPr>
          <w:noProof/>
        </w:rPr>
        <w:instrText xml:space="preserve"> PAGEREF _Toc163045741 \h </w:instrText>
      </w:r>
      <w:r>
        <w:rPr>
          <w:noProof/>
        </w:rPr>
      </w:r>
      <w:r>
        <w:rPr>
          <w:noProof/>
        </w:rPr>
        <w:fldChar w:fldCharType="separate"/>
      </w:r>
      <w:r>
        <w:rPr>
          <w:noProof/>
        </w:rPr>
        <w:t>67</w:t>
      </w:r>
      <w:r>
        <w:rPr>
          <w:noProof/>
        </w:rPr>
        <w:fldChar w:fldCharType="end"/>
      </w:r>
    </w:p>
    <w:p w14:paraId="0DACE0AB" w14:textId="741BB8B4" w:rsidR="00350256" w:rsidRDefault="00350256">
      <w:pPr>
        <w:pStyle w:val="TOC4"/>
        <w:rPr>
          <w:rFonts w:ascii="Calibri" w:hAnsi="Calibri"/>
          <w:noProof/>
          <w:kern w:val="2"/>
          <w:sz w:val="22"/>
          <w:szCs w:val="22"/>
          <w:lang w:eastAsia="en-GB"/>
        </w:rPr>
      </w:pPr>
      <w:r>
        <w:rPr>
          <w:noProof/>
        </w:rPr>
        <w:t>7.3.1.8</w:t>
      </w:r>
      <w:r>
        <w:rPr>
          <w:rFonts w:ascii="Calibri" w:hAnsi="Calibri"/>
          <w:noProof/>
          <w:kern w:val="2"/>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_Toc163045742 \h </w:instrText>
      </w:r>
      <w:r>
        <w:rPr>
          <w:noProof/>
        </w:rPr>
      </w:r>
      <w:r>
        <w:rPr>
          <w:noProof/>
        </w:rPr>
        <w:fldChar w:fldCharType="separate"/>
      </w:r>
      <w:r>
        <w:rPr>
          <w:noProof/>
        </w:rPr>
        <w:t>68</w:t>
      </w:r>
      <w:r>
        <w:rPr>
          <w:noProof/>
        </w:rPr>
        <w:fldChar w:fldCharType="end"/>
      </w:r>
    </w:p>
    <w:p w14:paraId="3C33BD57" w14:textId="68D4DF0B" w:rsidR="00350256" w:rsidRDefault="00350256">
      <w:pPr>
        <w:pStyle w:val="TOC4"/>
        <w:rPr>
          <w:rFonts w:ascii="Calibri" w:hAnsi="Calibri"/>
          <w:noProof/>
          <w:kern w:val="2"/>
          <w:sz w:val="22"/>
          <w:szCs w:val="22"/>
          <w:lang w:eastAsia="en-GB"/>
        </w:rPr>
      </w:pPr>
      <w:r>
        <w:rPr>
          <w:noProof/>
        </w:rPr>
        <w:t>7.3.1.9</w:t>
      </w:r>
      <w:r>
        <w:rPr>
          <w:rFonts w:ascii="Calibri" w:hAnsi="Calibri"/>
          <w:noProof/>
          <w:kern w:val="2"/>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_Toc163045743 \h </w:instrText>
      </w:r>
      <w:r>
        <w:rPr>
          <w:noProof/>
        </w:rPr>
      </w:r>
      <w:r>
        <w:rPr>
          <w:noProof/>
        </w:rPr>
        <w:fldChar w:fldCharType="separate"/>
      </w:r>
      <w:r>
        <w:rPr>
          <w:noProof/>
        </w:rPr>
        <w:t>68</w:t>
      </w:r>
      <w:r>
        <w:rPr>
          <w:noProof/>
        </w:rPr>
        <w:fldChar w:fldCharType="end"/>
      </w:r>
    </w:p>
    <w:p w14:paraId="27F37571" w14:textId="175BD9BB" w:rsidR="00350256" w:rsidRDefault="00350256">
      <w:pPr>
        <w:pStyle w:val="TOC4"/>
        <w:rPr>
          <w:rFonts w:ascii="Calibri" w:hAnsi="Calibri"/>
          <w:noProof/>
          <w:kern w:val="2"/>
          <w:sz w:val="22"/>
          <w:szCs w:val="22"/>
          <w:lang w:eastAsia="en-GB"/>
        </w:rPr>
      </w:pPr>
      <w:r>
        <w:rPr>
          <w:noProof/>
        </w:rPr>
        <w:t>7.3.1.10</w:t>
      </w:r>
      <w:r>
        <w:rPr>
          <w:rFonts w:ascii="Calibri" w:hAnsi="Calibri"/>
          <w:noProof/>
          <w:kern w:val="2"/>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_Toc163045744 \h </w:instrText>
      </w:r>
      <w:r>
        <w:rPr>
          <w:noProof/>
        </w:rPr>
      </w:r>
      <w:r>
        <w:rPr>
          <w:noProof/>
        </w:rPr>
        <w:fldChar w:fldCharType="separate"/>
      </w:r>
      <w:r>
        <w:rPr>
          <w:noProof/>
        </w:rPr>
        <w:t>69</w:t>
      </w:r>
      <w:r>
        <w:rPr>
          <w:noProof/>
        </w:rPr>
        <w:fldChar w:fldCharType="end"/>
      </w:r>
    </w:p>
    <w:p w14:paraId="41ED4ACA" w14:textId="1F4FF73B" w:rsidR="00350256" w:rsidRDefault="00350256">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_Toc163045745 \h </w:instrText>
      </w:r>
      <w:r>
        <w:rPr>
          <w:noProof/>
        </w:rPr>
      </w:r>
      <w:r>
        <w:rPr>
          <w:noProof/>
        </w:rPr>
        <w:fldChar w:fldCharType="separate"/>
      </w:r>
      <w:r>
        <w:rPr>
          <w:noProof/>
        </w:rPr>
        <w:t>69</w:t>
      </w:r>
      <w:r>
        <w:rPr>
          <w:noProof/>
        </w:rPr>
        <w:fldChar w:fldCharType="end"/>
      </w:r>
    </w:p>
    <w:p w14:paraId="475AFFF3" w14:textId="44FEF94D" w:rsidR="00350256" w:rsidRDefault="00350256">
      <w:pPr>
        <w:pStyle w:val="TOC4"/>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_Toc163045746 \h </w:instrText>
      </w:r>
      <w:r>
        <w:rPr>
          <w:noProof/>
        </w:rPr>
      </w:r>
      <w:r>
        <w:rPr>
          <w:noProof/>
        </w:rPr>
        <w:fldChar w:fldCharType="separate"/>
      </w:r>
      <w:r>
        <w:rPr>
          <w:noProof/>
        </w:rPr>
        <w:t>69</w:t>
      </w:r>
      <w:r>
        <w:rPr>
          <w:noProof/>
        </w:rPr>
        <w:fldChar w:fldCharType="end"/>
      </w:r>
    </w:p>
    <w:p w14:paraId="0919DB95" w14:textId="315DCC90" w:rsidR="00350256" w:rsidRDefault="00350256">
      <w:pPr>
        <w:pStyle w:val="TOC4"/>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_Toc163045747 \h </w:instrText>
      </w:r>
      <w:r>
        <w:rPr>
          <w:noProof/>
        </w:rPr>
      </w:r>
      <w:r>
        <w:rPr>
          <w:noProof/>
        </w:rPr>
        <w:fldChar w:fldCharType="separate"/>
      </w:r>
      <w:r>
        <w:rPr>
          <w:noProof/>
        </w:rPr>
        <w:t>70</w:t>
      </w:r>
      <w:r>
        <w:rPr>
          <w:noProof/>
        </w:rPr>
        <w:fldChar w:fldCharType="end"/>
      </w:r>
    </w:p>
    <w:p w14:paraId="40098F7D" w14:textId="77D8F962" w:rsidR="00350256" w:rsidRDefault="00350256">
      <w:pPr>
        <w:pStyle w:val="TOC4"/>
        <w:rPr>
          <w:rFonts w:ascii="Calibri" w:hAnsi="Calibri"/>
          <w:noProof/>
          <w:kern w:val="2"/>
          <w:sz w:val="22"/>
          <w:szCs w:val="22"/>
          <w:lang w:eastAsia="en-GB"/>
        </w:rPr>
      </w:pPr>
      <w:r>
        <w:rPr>
          <w:noProof/>
        </w:rPr>
        <w:t>7.3.2.3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_Toc163045748 \h </w:instrText>
      </w:r>
      <w:r>
        <w:rPr>
          <w:noProof/>
        </w:rPr>
      </w:r>
      <w:r>
        <w:rPr>
          <w:noProof/>
        </w:rPr>
        <w:fldChar w:fldCharType="separate"/>
      </w:r>
      <w:r>
        <w:rPr>
          <w:noProof/>
        </w:rPr>
        <w:t>71</w:t>
      </w:r>
      <w:r>
        <w:rPr>
          <w:noProof/>
        </w:rPr>
        <w:fldChar w:fldCharType="end"/>
      </w:r>
    </w:p>
    <w:p w14:paraId="49D27644" w14:textId="2C0EC745" w:rsidR="00350256" w:rsidRDefault="00350256">
      <w:pPr>
        <w:pStyle w:val="TOC4"/>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_Toc163045749 \h </w:instrText>
      </w:r>
      <w:r>
        <w:rPr>
          <w:noProof/>
        </w:rPr>
      </w:r>
      <w:r>
        <w:rPr>
          <w:noProof/>
        </w:rPr>
        <w:fldChar w:fldCharType="separate"/>
      </w:r>
      <w:r>
        <w:rPr>
          <w:noProof/>
        </w:rPr>
        <w:t>71</w:t>
      </w:r>
      <w:r>
        <w:rPr>
          <w:noProof/>
        </w:rPr>
        <w:fldChar w:fldCharType="end"/>
      </w:r>
    </w:p>
    <w:p w14:paraId="2A0FEFF6" w14:textId="5FA2539D" w:rsidR="00350256" w:rsidRDefault="00350256">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_Toc163045750 \h </w:instrText>
      </w:r>
      <w:r>
        <w:rPr>
          <w:noProof/>
        </w:rPr>
      </w:r>
      <w:r>
        <w:rPr>
          <w:noProof/>
        </w:rPr>
        <w:fldChar w:fldCharType="separate"/>
      </w:r>
      <w:r>
        <w:rPr>
          <w:noProof/>
        </w:rPr>
        <w:t>71</w:t>
      </w:r>
      <w:r>
        <w:rPr>
          <w:noProof/>
        </w:rPr>
        <w:fldChar w:fldCharType="end"/>
      </w:r>
    </w:p>
    <w:p w14:paraId="4075815D" w14:textId="2416E2C1" w:rsidR="00350256" w:rsidRDefault="00350256">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_Toc163045751 \h </w:instrText>
      </w:r>
      <w:r>
        <w:rPr>
          <w:noProof/>
        </w:rPr>
      </w:r>
      <w:r>
        <w:rPr>
          <w:noProof/>
        </w:rPr>
        <w:fldChar w:fldCharType="separate"/>
      </w:r>
      <w:r>
        <w:rPr>
          <w:noProof/>
        </w:rPr>
        <w:t>71</w:t>
      </w:r>
      <w:r>
        <w:rPr>
          <w:noProof/>
        </w:rPr>
        <w:fldChar w:fldCharType="end"/>
      </w:r>
    </w:p>
    <w:p w14:paraId="76F0B42F" w14:textId="764DB4D7" w:rsidR="00350256" w:rsidRDefault="00350256">
      <w:pPr>
        <w:pStyle w:val="TOC3"/>
        <w:rPr>
          <w:rFonts w:ascii="Calibri" w:hAnsi="Calibri"/>
          <w:noProof/>
          <w:kern w:val="2"/>
          <w:sz w:val="22"/>
          <w:szCs w:val="22"/>
          <w:lang w:eastAsia="en-GB"/>
        </w:rPr>
      </w:pPr>
      <w:r>
        <w:rPr>
          <w:noProof/>
        </w:rPr>
        <w:t>7.5.1</w:t>
      </w:r>
      <w:r>
        <w:rPr>
          <w:rFonts w:ascii="Calibri" w:hAnsi="Calibri"/>
          <w:noProof/>
          <w:kern w:val="2"/>
          <w:sz w:val="22"/>
          <w:szCs w:val="22"/>
          <w:lang w:eastAsia="en-GB"/>
        </w:rPr>
        <w:tab/>
      </w:r>
      <w:r>
        <w:rPr>
          <w:noProof/>
        </w:rPr>
        <w:t>(I-)WLAN Access status event</w:t>
      </w:r>
      <w:r>
        <w:rPr>
          <w:noProof/>
        </w:rPr>
        <w:tab/>
      </w:r>
      <w:r>
        <w:rPr>
          <w:noProof/>
        </w:rPr>
        <w:fldChar w:fldCharType="begin" w:fldLock="1"/>
      </w:r>
      <w:r>
        <w:rPr>
          <w:noProof/>
        </w:rPr>
        <w:instrText xml:space="preserve"> PAGEREF _Toc163045752 \h </w:instrText>
      </w:r>
      <w:r>
        <w:rPr>
          <w:noProof/>
        </w:rPr>
      </w:r>
      <w:r>
        <w:rPr>
          <w:noProof/>
        </w:rPr>
        <w:fldChar w:fldCharType="separate"/>
      </w:r>
      <w:r>
        <w:rPr>
          <w:noProof/>
        </w:rPr>
        <w:t>72</w:t>
      </w:r>
      <w:r>
        <w:rPr>
          <w:noProof/>
        </w:rPr>
        <w:fldChar w:fldCharType="end"/>
      </w:r>
    </w:p>
    <w:p w14:paraId="0B3D6264" w14:textId="73BC3FAA" w:rsidR="00350256" w:rsidRDefault="00350256">
      <w:pPr>
        <w:pStyle w:val="TOC4"/>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_Toc163045753 \h </w:instrText>
      </w:r>
      <w:r>
        <w:rPr>
          <w:noProof/>
        </w:rPr>
      </w:r>
      <w:r>
        <w:rPr>
          <w:noProof/>
        </w:rPr>
        <w:fldChar w:fldCharType="separate"/>
      </w:r>
      <w:r>
        <w:rPr>
          <w:noProof/>
        </w:rPr>
        <w:t>72</w:t>
      </w:r>
      <w:r>
        <w:rPr>
          <w:noProof/>
        </w:rPr>
        <w:fldChar w:fldCharType="end"/>
      </w:r>
    </w:p>
    <w:p w14:paraId="4CF45EC9" w14:textId="1EEA6063" w:rsidR="00350256" w:rsidRDefault="00350256">
      <w:pPr>
        <w:pStyle w:val="TOC4"/>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_Toc163045754 \h </w:instrText>
      </w:r>
      <w:r>
        <w:rPr>
          <w:noProof/>
        </w:rPr>
      </w:r>
      <w:r>
        <w:rPr>
          <w:noProof/>
        </w:rPr>
        <w:fldChar w:fldCharType="separate"/>
      </w:r>
      <w:r>
        <w:rPr>
          <w:noProof/>
        </w:rPr>
        <w:t>72</w:t>
      </w:r>
      <w:r>
        <w:rPr>
          <w:noProof/>
        </w:rPr>
        <w:fldChar w:fldCharType="end"/>
      </w:r>
    </w:p>
    <w:p w14:paraId="55E5114C" w14:textId="4577F913" w:rsidR="00350256" w:rsidRDefault="00350256">
      <w:pPr>
        <w:pStyle w:val="TOC3"/>
        <w:rPr>
          <w:rFonts w:ascii="Calibri" w:hAnsi="Calibri"/>
          <w:noProof/>
          <w:kern w:val="2"/>
          <w:sz w:val="22"/>
          <w:szCs w:val="22"/>
          <w:lang w:eastAsia="en-GB"/>
        </w:rPr>
      </w:pPr>
      <w:r>
        <w:rPr>
          <w:noProof/>
        </w:rPr>
        <w:t>7.5.1A</w:t>
      </w:r>
      <w:r>
        <w:rPr>
          <w:rFonts w:ascii="Calibri" w:hAnsi="Calibri"/>
          <w:noProof/>
          <w:kern w:val="2"/>
          <w:sz w:val="22"/>
          <w:szCs w:val="22"/>
          <w:lang w:eastAsia="en-GB"/>
        </w:rPr>
        <w:tab/>
      </w:r>
      <w:r>
        <w:rPr>
          <w:noProof/>
        </w:rPr>
        <w:t>MT Call event</w:t>
      </w:r>
      <w:r>
        <w:rPr>
          <w:noProof/>
        </w:rPr>
        <w:tab/>
      </w:r>
      <w:r>
        <w:rPr>
          <w:noProof/>
        </w:rPr>
        <w:fldChar w:fldCharType="begin" w:fldLock="1"/>
      </w:r>
      <w:r>
        <w:rPr>
          <w:noProof/>
        </w:rPr>
        <w:instrText xml:space="preserve"> PAGEREF _Toc163045755 \h </w:instrText>
      </w:r>
      <w:r>
        <w:rPr>
          <w:noProof/>
        </w:rPr>
      </w:r>
      <w:r>
        <w:rPr>
          <w:noProof/>
        </w:rPr>
        <w:fldChar w:fldCharType="separate"/>
      </w:r>
      <w:r>
        <w:rPr>
          <w:noProof/>
        </w:rPr>
        <w:t>72</w:t>
      </w:r>
      <w:r>
        <w:rPr>
          <w:noProof/>
        </w:rPr>
        <w:fldChar w:fldCharType="end"/>
      </w:r>
    </w:p>
    <w:p w14:paraId="4FD56700" w14:textId="4E0ACF3C" w:rsidR="00350256" w:rsidRDefault="00350256">
      <w:pPr>
        <w:pStyle w:val="TOC4"/>
        <w:rPr>
          <w:rFonts w:ascii="Calibri" w:hAnsi="Calibri"/>
          <w:noProof/>
          <w:kern w:val="2"/>
          <w:sz w:val="22"/>
          <w:szCs w:val="22"/>
          <w:lang w:eastAsia="en-GB"/>
        </w:rPr>
      </w:pPr>
      <w:r>
        <w:rPr>
          <w:noProof/>
        </w:rPr>
        <w:t>7.5.1A.1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_Toc163045756 \h </w:instrText>
      </w:r>
      <w:r>
        <w:rPr>
          <w:noProof/>
        </w:rPr>
      </w:r>
      <w:r>
        <w:rPr>
          <w:noProof/>
        </w:rPr>
        <w:fldChar w:fldCharType="separate"/>
      </w:r>
      <w:r>
        <w:rPr>
          <w:noProof/>
        </w:rPr>
        <w:t>72</w:t>
      </w:r>
      <w:r>
        <w:rPr>
          <w:noProof/>
        </w:rPr>
        <w:fldChar w:fldCharType="end"/>
      </w:r>
    </w:p>
    <w:p w14:paraId="48DD5566" w14:textId="723499BF" w:rsidR="00350256" w:rsidRDefault="00350256">
      <w:pPr>
        <w:pStyle w:val="TOC4"/>
        <w:rPr>
          <w:rFonts w:ascii="Calibri" w:hAnsi="Calibri"/>
          <w:noProof/>
          <w:kern w:val="2"/>
          <w:sz w:val="22"/>
          <w:szCs w:val="22"/>
          <w:lang w:eastAsia="en-GB"/>
        </w:rPr>
      </w:pPr>
      <w:r>
        <w:rPr>
          <w:noProof/>
        </w:rPr>
        <w:t>7.5.1A.2</w:t>
      </w:r>
      <w:r>
        <w:rPr>
          <w:rFonts w:ascii="Calibri" w:hAnsi="Calibri"/>
          <w:noProof/>
          <w:kern w:val="2"/>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_Toc163045757 \h </w:instrText>
      </w:r>
      <w:r>
        <w:rPr>
          <w:noProof/>
        </w:rPr>
      </w:r>
      <w:r>
        <w:rPr>
          <w:noProof/>
        </w:rPr>
        <w:fldChar w:fldCharType="separate"/>
      </w:r>
      <w:r>
        <w:rPr>
          <w:noProof/>
        </w:rPr>
        <w:t>72</w:t>
      </w:r>
      <w:r>
        <w:rPr>
          <w:noProof/>
        </w:rPr>
        <w:fldChar w:fldCharType="end"/>
      </w:r>
    </w:p>
    <w:p w14:paraId="6E220132" w14:textId="5C8318B5" w:rsidR="00350256" w:rsidRDefault="00350256">
      <w:pPr>
        <w:pStyle w:val="TOC3"/>
        <w:rPr>
          <w:rFonts w:ascii="Calibri" w:hAnsi="Calibri"/>
          <w:noProof/>
          <w:kern w:val="2"/>
          <w:sz w:val="22"/>
          <w:szCs w:val="22"/>
          <w:lang w:eastAsia="en-GB"/>
        </w:rPr>
      </w:pPr>
      <w:r>
        <w:rPr>
          <w:noProof/>
        </w:rPr>
        <w:t>7.5.2</w:t>
      </w:r>
      <w:r>
        <w:rPr>
          <w:rFonts w:ascii="Calibri" w:hAnsi="Calibri"/>
          <w:noProof/>
          <w:kern w:val="2"/>
          <w:sz w:val="22"/>
          <w:szCs w:val="22"/>
          <w:lang w:eastAsia="en-GB"/>
        </w:rPr>
        <w:tab/>
      </w:r>
      <w:r>
        <w:rPr>
          <w:noProof/>
        </w:rPr>
        <w:t>Network Rejection event</w:t>
      </w:r>
      <w:r>
        <w:rPr>
          <w:noProof/>
        </w:rPr>
        <w:tab/>
      </w:r>
      <w:r>
        <w:rPr>
          <w:noProof/>
        </w:rPr>
        <w:fldChar w:fldCharType="begin" w:fldLock="1"/>
      </w:r>
      <w:r>
        <w:rPr>
          <w:noProof/>
        </w:rPr>
        <w:instrText xml:space="preserve"> PAGEREF _Toc163045758 \h </w:instrText>
      </w:r>
      <w:r>
        <w:rPr>
          <w:noProof/>
        </w:rPr>
      </w:r>
      <w:r>
        <w:rPr>
          <w:noProof/>
        </w:rPr>
        <w:fldChar w:fldCharType="separate"/>
      </w:r>
      <w:r>
        <w:rPr>
          <w:noProof/>
        </w:rPr>
        <w:t>74</w:t>
      </w:r>
      <w:r>
        <w:rPr>
          <w:noProof/>
        </w:rPr>
        <w:fldChar w:fldCharType="end"/>
      </w:r>
    </w:p>
    <w:p w14:paraId="2994BE85" w14:textId="1203A03A" w:rsidR="00350256" w:rsidRDefault="00350256">
      <w:pPr>
        <w:pStyle w:val="TOC4"/>
        <w:rPr>
          <w:rFonts w:ascii="Calibri" w:hAnsi="Calibri"/>
          <w:noProof/>
          <w:kern w:val="2"/>
          <w:sz w:val="22"/>
          <w:szCs w:val="22"/>
          <w:lang w:eastAsia="en-GB"/>
        </w:rPr>
      </w:pPr>
      <w:r>
        <w:rPr>
          <w:noProof/>
        </w:rPr>
        <w:t>7.5.2.1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_Toc163045759 \h </w:instrText>
      </w:r>
      <w:r>
        <w:rPr>
          <w:noProof/>
        </w:rPr>
      </w:r>
      <w:r>
        <w:rPr>
          <w:noProof/>
        </w:rPr>
        <w:fldChar w:fldCharType="separate"/>
      </w:r>
      <w:r>
        <w:rPr>
          <w:noProof/>
        </w:rPr>
        <w:t>74</w:t>
      </w:r>
      <w:r>
        <w:rPr>
          <w:noProof/>
        </w:rPr>
        <w:fldChar w:fldCharType="end"/>
      </w:r>
    </w:p>
    <w:p w14:paraId="4A5DC8C3" w14:textId="6AF92CC2" w:rsidR="00350256" w:rsidRDefault="00350256">
      <w:pPr>
        <w:pStyle w:val="TOC4"/>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_Toc163045760 \h </w:instrText>
      </w:r>
      <w:r>
        <w:rPr>
          <w:noProof/>
        </w:rPr>
      </w:r>
      <w:r>
        <w:rPr>
          <w:noProof/>
        </w:rPr>
        <w:fldChar w:fldCharType="separate"/>
      </w:r>
      <w:r>
        <w:rPr>
          <w:noProof/>
        </w:rPr>
        <w:t>74</w:t>
      </w:r>
      <w:r>
        <w:rPr>
          <w:noProof/>
        </w:rPr>
        <w:fldChar w:fldCharType="end"/>
      </w:r>
    </w:p>
    <w:p w14:paraId="0AEBAF85" w14:textId="3A90EE26" w:rsidR="00350256" w:rsidRDefault="00350256">
      <w:pPr>
        <w:pStyle w:val="TOC3"/>
        <w:rPr>
          <w:rFonts w:ascii="Calibri" w:hAnsi="Calibri"/>
          <w:noProof/>
          <w:kern w:val="2"/>
          <w:sz w:val="22"/>
          <w:szCs w:val="22"/>
          <w:lang w:eastAsia="en-GB"/>
        </w:rPr>
      </w:pPr>
      <w:r>
        <w:rPr>
          <w:noProof/>
        </w:rPr>
        <w:t>7.5.2A</w:t>
      </w:r>
      <w:r>
        <w:rPr>
          <w:rFonts w:ascii="Calibri" w:hAnsi="Calibri"/>
          <w:noProof/>
          <w:kern w:val="2"/>
          <w:sz w:val="22"/>
          <w:szCs w:val="22"/>
          <w:lang w:eastAsia="en-GB"/>
        </w:rPr>
        <w:tab/>
      </w:r>
      <w:r>
        <w:rPr>
          <w:noProof/>
        </w:rPr>
        <w:t>Call connected event</w:t>
      </w:r>
      <w:r>
        <w:rPr>
          <w:noProof/>
        </w:rPr>
        <w:tab/>
      </w:r>
      <w:r>
        <w:rPr>
          <w:noProof/>
        </w:rPr>
        <w:fldChar w:fldCharType="begin" w:fldLock="1"/>
      </w:r>
      <w:r>
        <w:rPr>
          <w:noProof/>
        </w:rPr>
        <w:instrText xml:space="preserve"> PAGEREF _Toc163045761 \h </w:instrText>
      </w:r>
      <w:r>
        <w:rPr>
          <w:noProof/>
        </w:rPr>
      </w:r>
      <w:r>
        <w:rPr>
          <w:noProof/>
        </w:rPr>
        <w:fldChar w:fldCharType="separate"/>
      </w:r>
      <w:r>
        <w:rPr>
          <w:noProof/>
        </w:rPr>
        <w:t>75</w:t>
      </w:r>
      <w:r>
        <w:rPr>
          <w:noProof/>
        </w:rPr>
        <w:fldChar w:fldCharType="end"/>
      </w:r>
    </w:p>
    <w:p w14:paraId="0EB92A28" w14:textId="194CD4B3" w:rsidR="00350256" w:rsidRDefault="00350256">
      <w:pPr>
        <w:pStyle w:val="TOC4"/>
        <w:rPr>
          <w:rFonts w:ascii="Calibri" w:hAnsi="Calibri"/>
          <w:noProof/>
          <w:kern w:val="2"/>
          <w:sz w:val="22"/>
          <w:szCs w:val="22"/>
          <w:lang w:eastAsia="en-GB"/>
        </w:rPr>
      </w:pPr>
      <w:r>
        <w:rPr>
          <w:noProof/>
        </w:rPr>
        <w:t>7.5.2A.1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_Toc163045762 \h </w:instrText>
      </w:r>
      <w:r>
        <w:rPr>
          <w:noProof/>
        </w:rPr>
      </w:r>
      <w:r>
        <w:rPr>
          <w:noProof/>
        </w:rPr>
        <w:fldChar w:fldCharType="separate"/>
      </w:r>
      <w:r>
        <w:rPr>
          <w:noProof/>
        </w:rPr>
        <w:t>75</w:t>
      </w:r>
      <w:r>
        <w:rPr>
          <w:noProof/>
        </w:rPr>
        <w:fldChar w:fldCharType="end"/>
      </w:r>
    </w:p>
    <w:p w14:paraId="7092F3C8" w14:textId="3213A188" w:rsidR="00350256" w:rsidRDefault="00350256">
      <w:pPr>
        <w:pStyle w:val="TOC4"/>
        <w:rPr>
          <w:rFonts w:ascii="Calibri" w:hAnsi="Calibri"/>
          <w:noProof/>
          <w:kern w:val="2"/>
          <w:sz w:val="22"/>
          <w:szCs w:val="22"/>
          <w:lang w:eastAsia="en-GB"/>
        </w:rPr>
      </w:pPr>
      <w:r>
        <w:rPr>
          <w:noProof/>
        </w:rPr>
        <w:t>7.5.2A.2</w:t>
      </w:r>
      <w:r>
        <w:rPr>
          <w:rFonts w:ascii="Calibri" w:hAnsi="Calibri"/>
          <w:noProof/>
          <w:kern w:val="2"/>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_Toc163045763 \h </w:instrText>
      </w:r>
      <w:r>
        <w:rPr>
          <w:noProof/>
        </w:rPr>
      </w:r>
      <w:r>
        <w:rPr>
          <w:noProof/>
        </w:rPr>
        <w:fldChar w:fldCharType="separate"/>
      </w:r>
      <w:r>
        <w:rPr>
          <w:noProof/>
        </w:rPr>
        <w:t>75</w:t>
      </w:r>
      <w:r>
        <w:rPr>
          <w:noProof/>
        </w:rPr>
        <w:fldChar w:fldCharType="end"/>
      </w:r>
    </w:p>
    <w:p w14:paraId="509F22C9" w14:textId="6169BE13" w:rsidR="00350256" w:rsidRDefault="00350256">
      <w:pPr>
        <w:pStyle w:val="TOC3"/>
        <w:rPr>
          <w:rFonts w:ascii="Calibri" w:hAnsi="Calibri"/>
          <w:noProof/>
          <w:kern w:val="2"/>
          <w:sz w:val="22"/>
          <w:szCs w:val="22"/>
          <w:lang w:eastAsia="en-GB"/>
        </w:rPr>
      </w:pPr>
      <w:r>
        <w:rPr>
          <w:noProof/>
        </w:rPr>
        <w:t>7.5.3</w:t>
      </w:r>
      <w:r>
        <w:rPr>
          <w:rFonts w:ascii="Calibri" w:hAnsi="Calibri"/>
          <w:noProof/>
          <w:kern w:val="2"/>
          <w:sz w:val="22"/>
          <w:szCs w:val="22"/>
          <w:lang w:eastAsia="en-GB"/>
        </w:rPr>
        <w:tab/>
      </w:r>
      <w:r>
        <w:rPr>
          <w:noProof/>
        </w:rPr>
        <w:t>CSG Cell Selection event</w:t>
      </w:r>
      <w:r>
        <w:rPr>
          <w:noProof/>
        </w:rPr>
        <w:tab/>
      </w:r>
      <w:r>
        <w:rPr>
          <w:noProof/>
        </w:rPr>
        <w:fldChar w:fldCharType="begin" w:fldLock="1"/>
      </w:r>
      <w:r>
        <w:rPr>
          <w:noProof/>
        </w:rPr>
        <w:instrText xml:space="preserve"> PAGEREF _Toc163045764 \h </w:instrText>
      </w:r>
      <w:r>
        <w:rPr>
          <w:noProof/>
        </w:rPr>
      </w:r>
      <w:r>
        <w:rPr>
          <w:noProof/>
        </w:rPr>
        <w:fldChar w:fldCharType="separate"/>
      </w:r>
      <w:r>
        <w:rPr>
          <w:noProof/>
        </w:rPr>
        <w:t>75</w:t>
      </w:r>
      <w:r>
        <w:rPr>
          <w:noProof/>
        </w:rPr>
        <w:fldChar w:fldCharType="end"/>
      </w:r>
    </w:p>
    <w:p w14:paraId="04065EDA" w14:textId="1BF6FAC4" w:rsidR="00350256" w:rsidRDefault="00350256">
      <w:pPr>
        <w:pStyle w:val="TOC4"/>
        <w:rPr>
          <w:rFonts w:ascii="Calibri" w:hAnsi="Calibri"/>
          <w:noProof/>
          <w:kern w:val="2"/>
          <w:sz w:val="22"/>
          <w:szCs w:val="22"/>
          <w:lang w:eastAsia="en-GB"/>
        </w:rPr>
      </w:pPr>
      <w:r>
        <w:rPr>
          <w:noProof/>
        </w:rPr>
        <w:t>7.5.3.1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_Toc163045765 \h </w:instrText>
      </w:r>
      <w:r>
        <w:rPr>
          <w:noProof/>
        </w:rPr>
      </w:r>
      <w:r>
        <w:rPr>
          <w:noProof/>
        </w:rPr>
        <w:fldChar w:fldCharType="separate"/>
      </w:r>
      <w:r>
        <w:rPr>
          <w:noProof/>
        </w:rPr>
        <w:t>76</w:t>
      </w:r>
      <w:r>
        <w:rPr>
          <w:noProof/>
        </w:rPr>
        <w:fldChar w:fldCharType="end"/>
      </w:r>
    </w:p>
    <w:p w14:paraId="03717EE8" w14:textId="0E152FFA" w:rsidR="00350256" w:rsidRDefault="00350256">
      <w:pPr>
        <w:pStyle w:val="TOC4"/>
        <w:rPr>
          <w:rFonts w:ascii="Calibri" w:hAnsi="Calibri"/>
          <w:noProof/>
          <w:kern w:val="2"/>
          <w:sz w:val="22"/>
          <w:szCs w:val="22"/>
          <w:lang w:eastAsia="en-GB"/>
        </w:rPr>
      </w:pPr>
      <w:r>
        <w:rPr>
          <w:noProof/>
        </w:rPr>
        <w:t>7.5.3.2</w:t>
      </w:r>
      <w:r>
        <w:rPr>
          <w:rFonts w:ascii="Calibri" w:hAnsi="Calibri"/>
          <w:noProof/>
          <w:kern w:val="2"/>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_Toc163045766 \h </w:instrText>
      </w:r>
      <w:r>
        <w:rPr>
          <w:noProof/>
        </w:rPr>
      </w:r>
      <w:r>
        <w:rPr>
          <w:noProof/>
        </w:rPr>
        <w:fldChar w:fldCharType="separate"/>
      </w:r>
      <w:r>
        <w:rPr>
          <w:noProof/>
        </w:rPr>
        <w:t>76</w:t>
      </w:r>
      <w:r>
        <w:rPr>
          <w:noProof/>
        </w:rPr>
        <w:fldChar w:fldCharType="end"/>
      </w:r>
    </w:p>
    <w:p w14:paraId="341E361E" w14:textId="208576DB" w:rsidR="00350256" w:rsidRDefault="00350256">
      <w:pPr>
        <w:pStyle w:val="TOC3"/>
        <w:rPr>
          <w:rFonts w:ascii="Calibri" w:hAnsi="Calibri"/>
          <w:noProof/>
          <w:kern w:val="2"/>
          <w:sz w:val="22"/>
          <w:szCs w:val="22"/>
          <w:lang w:eastAsia="en-GB"/>
        </w:rPr>
      </w:pPr>
      <w:r>
        <w:rPr>
          <w:noProof/>
        </w:rPr>
        <w:t>7.5.3A</w:t>
      </w:r>
      <w:r>
        <w:rPr>
          <w:rFonts w:ascii="Calibri" w:hAnsi="Calibri"/>
          <w:noProof/>
          <w:kern w:val="2"/>
          <w:sz w:val="22"/>
          <w:szCs w:val="22"/>
          <w:lang w:eastAsia="en-GB"/>
        </w:rPr>
        <w:tab/>
      </w:r>
      <w:r>
        <w:rPr>
          <w:noProof/>
        </w:rPr>
        <w:t>Call disconnected event</w:t>
      </w:r>
      <w:r>
        <w:rPr>
          <w:noProof/>
        </w:rPr>
        <w:tab/>
      </w:r>
      <w:r>
        <w:rPr>
          <w:noProof/>
        </w:rPr>
        <w:fldChar w:fldCharType="begin" w:fldLock="1"/>
      </w:r>
      <w:r>
        <w:rPr>
          <w:noProof/>
        </w:rPr>
        <w:instrText xml:space="preserve"> PAGEREF _Toc163045767 \h </w:instrText>
      </w:r>
      <w:r>
        <w:rPr>
          <w:noProof/>
        </w:rPr>
      </w:r>
      <w:r>
        <w:rPr>
          <w:noProof/>
        </w:rPr>
        <w:fldChar w:fldCharType="separate"/>
      </w:r>
      <w:r>
        <w:rPr>
          <w:noProof/>
        </w:rPr>
        <w:t>77</w:t>
      </w:r>
      <w:r>
        <w:rPr>
          <w:noProof/>
        </w:rPr>
        <w:fldChar w:fldCharType="end"/>
      </w:r>
    </w:p>
    <w:p w14:paraId="060EDA58" w14:textId="7E36A963" w:rsidR="00350256" w:rsidRDefault="00350256">
      <w:pPr>
        <w:pStyle w:val="TOC4"/>
        <w:rPr>
          <w:rFonts w:ascii="Calibri" w:hAnsi="Calibri"/>
          <w:noProof/>
          <w:kern w:val="2"/>
          <w:sz w:val="22"/>
          <w:szCs w:val="22"/>
          <w:lang w:eastAsia="en-GB"/>
        </w:rPr>
      </w:pPr>
      <w:r>
        <w:rPr>
          <w:noProof/>
        </w:rPr>
        <w:t>7.5.3A.1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_Toc163045768 \h </w:instrText>
      </w:r>
      <w:r>
        <w:rPr>
          <w:noProof/>
        </w:rPr>
      </w:r>
      <w:r>
        <w:rPr>
          <w:noProof/>
        </w:rPr>
        <w:fldChar w:fldCharType="separate"/>
      </w:r>
      <w:r>
        <w:rPr>
          <w:noProof/>
        </w:rPr>
        <w:t>77</w:t>
      </w:r>
      <w:r>
        <w:rPr>
          <w:noProof/>
        </w:rPr>
        <w:fldChar w:fldCharType="end"/>
      </w:r>
    </w:p>
    <w:p w14:paraId="02DB135A" w14:textId="7273D6C5" w:rsidR="00350256" w:rsidRDefault="00350256">
      <w:pPr>
        <w:pStyle w:val="TOC4"/>
        <w:rPr>
          <w:rFonts w:ascii="Calibri" w:hAnsi="Calibri"/>
          <w:noProof/>
          <w:kern w:val="2"/>
          <w:sz w:val="22"/>
          <w:szCs w:val="22"/>
          <w:lang w:eastAsia="en-GB"/>
        </w:rPr>
      </w:pPr>
      <w:r>
        <w:rPr>
          <w:noProof/>
        </w:rPr>
        <w:t>7.5.3A.2</w:t>
      </w:r>
      <w:r>
        <w:rPr>
          <w:rFonts w:ascii="Calibri" w:hAnsi="Calibri"/>
          <w:noProof/>
          <w:kern w:val="2"/>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_Toc163045769 \h </w:instrText>
      </w:r>
      <w:r>
        <w:rPr>
          <w:noProof/>
        </w:rPr>
      </w:r>
      <w:r>
        <w:rPr>
          <w:noProof/>
        </w:rPr>
        <w:fldChar w:fldCharType="separate"/>
      </w:r>
      <w:r>
        <w:rPr>
          <w:noProof/>
        </w:rPr>
        <w:t>77</w:t>
      </w:r>
      <w:r>
        <w:rPr>
          <w:noProof/>
        </w:rPr>
        <w:fldChar w:fldCharType="end"/>
      </w:r>
    </w:p>
    <w:p w14:paraId="29820BB5" w14:textId="08F52D13" w:rsidR="00350256" w:rsidRDefault="00350256">
      <w:pPr>
        <w:pStyle w:val="TOC3"/>
        <w:rPr>
          <w:rFonts w:ascii="Calibri" w:hAnsi="Calibri"/>
          <w:noProof/>
          <w:kern w:val="2"/>
          <w:sz w:val="22"/>
          <w:szCs w:val="22"/>
          <w:lang w:eastAsia="en-GB"/>
        </w:rPr>
      </w:pPr>
      <w:r>
        <w:rPr>
          <w:noProof/>
        </w:rPr>
        <w:t>7.5.4</w:t>
      </w:r>
      <w:r>
        <w:rPr>
          <w:rFonts w:ascii="Calibri" w:hAnsi="Calibri"/>
          <w:noProof/>
          <w:kern w:val="2"/>
          <w:sz w:val="22"/>
          <w:szCs w:val="22"/>
          <w:lang w:eastAsia="en-GB"/>
        </w:rPr>
        <w:tab/>
      </w:r>
      <w:r>
        <w:rPr>
          <w:noProof/>
        </w:rPr>
        <w:t>Location status event</w:t>
      </w:r>
      <w:r>
        <w:rPr>
          <w:noProof/>
        </w:rPr>
        <w:tab/>
      </w:r>
      <w:r>
        <w:rPr>
          <w:noProof/>
        </w:rPr>
        <w:fldChar w:fldCharType="begin" w:fldLock="1"/>
      </w:r>
      <w:r>
        <w:rPr>
          <w:noProof/>
        </w:rPr>
        <w:instrText xml:space="preserve"> PAGEREF _Toc163045770 \h </w:instrText>
      </w:r>
      <w:r>
        <w:rPr>
          <w:noProof/>
        </w:rPr>
      </w:r>
      <w:r>
        <w:rPr>
          <w:noProof/>
        </w:rPr>
        <w:fldChar w:fldCharType="separate"/>
      </w:r>
      <w:r>
        <w:rPr>
          <w:noProof/>
        </w:rPr>
        <w:t>78</w:t>
      </w:r>
      <w:r>
        <w:rPr>
          <w:noProof/>
        </w:rPr>
        <w:fldChar w:fldCharType="end"/>
      </w:r>
    </w:p>
    <w:p w14:paraId="7D07F871" w14:textId="2F957647" w:rsidR="00350256" w:rsidRDefault="00350256">
      <w:pPr>
        <w:pStyle w:val="TOC3"/>
        <w:rPr>
          <w:rFonts w:ascii="Calibri" w:hAnsi="Calibri"/>
          <w:noProof/>
          <w:kern w:val="2"/>
          <w:sz w:val="22"/>
          <w:szCs w:val="22"/>
          <w:lang w:eastAsia="en-GB"/>
        </w:rPr>
      </w:pPr>
      <w:r>
        <w:rPr>
          <w:noProof/>
        </w:rPr>
        <w:t>7.5.5</w:t>
      </w:r>
      <w:r>
        <w:rPr>
          <w:rFonts w:ascii="Calibri" w:hAnsi="Calibri"/>
          <w:noProof/>
          <w:kern w:val="2"/>
          <w:sz w:val="22"/>
          <w:szCs w:val="22"/>
          <w:lang w:eastAsia="en-GB"/>
        </w:rPr>
        <w:tab/>
      </w:r>
      <w:r>
        <w:rPr>
          <w:noProof/>
        </w:rPr>
        <w:t>User activity event</w:t>
      </w:r>
      <w:r>
        <w:rPr>
          <w:noProof/>
        </w:rPr>
        <w:tab/>
      </w:r>
      <w:r>
        <w:rPr>
          <w:noProof/>
        </w:rPr>
        <w:fldChar w:fldCharType="begin" w:fldLock="1"/>
      </w:r>
      <w:r>
        <w:rPr>
          <w:noProof/>
        </w:rPr>
        <w:instrText xml:space="preserve"> PAGEREF _Toc163045771 \h </w:instrText>
      </w:r>
      <w:r>
        <w:rPr>
          <w:noProof/>
        </w:rPr>
      </w:r>
      <w:r>
        <w:rPr>
          <w:noProof/>
        </w:rPr>
        <w:fldChar w:fldCharType="separate"/>
      </w:r>
      <w:r>
        <w:rPr>
          <w:noProof/>
        </w:rPr>
        <w:t>78</w:t>
      </w:r>
      <w:r>
        <w:rPr>
          <w:noProof/>
        </w:rPr>
        <w:fldChar w:fldCharType="end"/>
      </w:r>
    </w:p>
    <w:p w14:paraId="35D30827" w14:textId="0FF98C46" w:rsidR="00350256" w:rsidRDefault="00350256">
      <w:pPr>
        <w:pStyle w:val="TOC3"/>
        <w:rPr>
          <w:rFonts w:ascii="Calibri" w:hAnsi="Calibri"/>
          <w:noProof/>
          <w:kern w:val="2"/>
          <w:sz w:val="22"/>
          <w:szCs w:val="22"/>
          <w:lang w:eastAsia="en-GB"/>
        </w:rPr>
      </w:pPr>
      <w:r>
        <w:rPr>
          <w:noProof/>
        </w:rPr>
        <w:t>7.5.6</w:t>
      </w:r>
      <w:r>
        <w:rPr>
          <w:rFonts w:ascii="Calibri" w:hAnsi="Calibri"/>
          <w:noProof/>
          <w:kern w:val="2"/>
          <w:sz w:val="22"/>
          <w:szCs w:val="22"/>
          <w:lang w:eastAsia="en-GB"/>
        </w:rPr>
        <w:tab/>
      </w:r>
      <w:r>
        <w:rPr>
          <w:noProof/>
        </w:rPr>
        <w:t>Idle screen available event</w:t>
      </w:r>
      <w:r>
        <w:rPr>
          <w:noProof/>
        </w:rPr>
        <w:tab/>
      </w:r>
      <w:r>
        <w:rPr>
          <w:noProof/>
        </w:rPr>
        <w:fldChar w:fldCharType="begin" w:fldLock="1"/>
      </w:r>
      <w:r>
        <w:rPr>
          <w:noProof/>
        </w:rPr>
        <w:instrText xml:space="preserve"> PAGEREF _Toc163045772 \h </w:instrText>
      </w:r>
      <w:r>
        <w:rPr>
          <w:noProof/>
        </w:rPr>
      </w:r>
      <w:r>
        <w:rPr>
          <w:noProof/>
        </w:rPr>
        <w:fldChar w:fldCharType="separate"/>
      </w:r>
      <w:r>
        <w:rPr>
          <w:noProof/>
        </w:rPr>
        <w:t>78</w:t>
      </w:r>
      <w:r>
        <w:rPr>
          <w:noProof/>
        </w:rPr>
        <w:fldChar w:fldCharType="end"/>
      </w:r>
    </w:p>
    <w:p w14:paraId="7BEC98CE" w14:textId="7F8DE202" w:rsidR="00350256" w:rsidRDefault="00350256">
      <w:pPr>
        <w:pStyle w:val="TOC3"/>
        <w:rPr>
          <w:rFonts w:ascii="Calibri" w:hAnsi="Calibri"/>
          <w:noProof/>
          <w:kern w:val="2"/>
          <w:sz w:val="22"/>
          <w:szCs w:val="22"/>
          <w:lang w:eastAsia="en-GB"/>
        </w:rPr>
      </w:pPr>
      <w:r>
        <w:rPr>
          <w:noProof/>
        </w:rPr>
        <w:t>7.5.7</w:t>
      </w:r>
      <w:r>
        <w:rPr>
          <w:rFonts w:ascii="Calibri" w:hAnsi="Calibri"/>
          <w:noProof/>
          <w:kern w:val="2"/>
          <w:sz w:val="22"/>
          <w:szCs w:val="22"/>
          <w:lang w:eastAsia="en-GB"/>
        </w:rPr>
        <w:tab/>
      </w:r>
      <w:r>
        <w:rPr>
          <w:noProof/>
        </w:rPr>
        <w:t>Card reader status event</w:t>
      </w:r>
      <w:r>
        <w:rPr>
          <w:noProof/>
        </w:rPr>
        <w:tab/>
      </w:r>
      <w:r>
        <w:rPr>
          <w:noProof/>
        </w:rPr>
        <w:fldChar w:fldCharType="begin" w:fldLock="1"/>
      </w:r>
      <w:r>
        <w:rPr>
          <w:noProof/>
        </w:rPr>
        <w:instrText xml:space="preserve"> PAGEREF _Toc163045773 \h </w:instrText>
      </w:r>
      <w:r>
        <w:rPr>
          <w:noProof/>
        </w:rPr>
      </w:r>
      <w:r>
        <w:rPr>
          <w:noProof/>
        </w:rPr>
        <w:fldChar w:fldCharType="separate"/>
      </w:r>
      <w:r>
        <w:rPr>
          <w:noProof/>
        </w:rPr>
        <w:t>78</w:t>
      </w:r>
      <w:r>
        <w:rPr>
          <w:noProof/>
        </w:rPr>
        <w:fldChar w:fldCharType="end"/>
      </w:r>
    </w:p>
    <w:p w14:paraId="3EAF1278" w14:textId="1535F547" w:rsidR="00350256" w:rsidRDefault="00350256">
      <w:pPr>
        <w:pStyle w:val="TOC3"/>
        <w:rPr>
          <w:rFonts w:ascii="Calibri" w:hAnsi="Calibri"/>
          <w:noProof/>
          <w:kern w:val="2"/>
          <w:sz w:val="22"/>
          <w:szCs w:val="22"/>
          <w:lang w:eastAsia="en-GB"/>
        </w:rPr>
      </w:pPr>
      <w:r>
        <w:rPr>
          <w:noProof/>
        </w:rPr>
        <w:t>7.5.8</w:t>
      </w:r>
      <w:r>
        <w:rPr>
          <w:rFonts w:ascii="Calibri" w:hAnsi="Calibri"/>
          <w:noProof/>
          <w:kern w:val="2"/>
          <w:sz w:val="22"/>
          <w:szCs w:val="22"/>
          <w:lang w:eastAsia="en-GB"/>
        </w:rPr>
        <w:tab/>
      </w:r>
      <w:r>
        <w:rPr>
          <w:noProof/>
        </w:rPr>
        <w:t>Language selection event</w:t>
      </w:r>
      <w:r>
        <w:rPr>
          <w:noProof/>
        </w:rPr>
        <w:tab/>
      </w:r>
      <w:r>
        <w:rPr>
          <w:noProof/>
        </w:rPr>
        <w:fldChar w:fldCharType="begin" w:fldLock="1"/>
      </w:r>
      <w:r>
        <w:rPr>
          <w:noProof/>
        </w:rPr>
        <w:instrText xml:space="preserve"> PAGEREF _Toc163045774 \h </w:instrText>
      </w:r>
      <w:r>
        <w:rPr>
          <w:noProof/>
        </w:rPr>
      </w:r>
      <w:r>
        <w:rPr>
          <w:noProof/>
        </w:rPr>
        <w:fldChar w:fldCharType="separate"/>
      </w:r>
      <w:r>
        <w:rPr>
          <w:noProof/>
        </w:rPr>
        <w:t>78</w:t>
      </w:r>
      <w:r>
        <w:rPr>
          <w:noProof/>
        </w:rPr>
        <w:fldChar w:fldCharType="end"/>
      </w:r>
    </w:p>
    <w:p w14:paraId="5D645458" w14:textId="5073B149" w:rsidR="00350256" w:rsidRDefault="00350256">
      <w:pPr>
        <w:pStyle w:val="TOC3"/>
        <w:rPr>
          <w:rFonts w:ascii="Calibri" w:hAnsi="Calibri"/>
          <w:noProof/>
          <w:kern w:val="2"/>
          <w:sz w:val="22"/>
          <w:szCs w:val="22"/>
          <w:lang w:eastAsia="en-GB"/>
        </w:rPr>
      </w:pPr>
      <w:r>
        <w:rPr>
          <w:noProof/>
        </w:rPr>
        <w:t>7.5.9</w:t>
      </w:r>
      <w:r>
        <w:rPr>
          <w:rFonts w:ascii="Calibri" w:hAnsi="Calibri"/>
          <w:noProof/>
          <w:kern w:val="2"/>
          <w:sz w:val="22"/>
          <w:szCs w:val="22"/>
          <w:lang w:eastAsia="en-GB"/>
        </w:rPr>
        <w:tab/>
      </w:r>
      <w:r>
        <w:rPr>
          <w:noProof/>
        </w:rPr>
        <w:t>Browser termination event</w:t>
      </w:r>
      <w:r>
        <w:rPr>
          <w:noProof/>
        </w:rPr>
        <w:tab/>
      </w:r>
      <w:r>
        <w:rPr>
          <w:noProof/>
        </w:rPr>
        <w:fldChar w:fldCharType="begin" w:fldLock="1"/>
      </w:r>
      <w:r>
        <w:rPr>
          <w:noProof/>
        </w:rPr>
        <w:instrText xml:space="preserve"> PAGEREF _Toc163045775 \h </w:instrText>
      </w:r>
      <w:r>
        <w:rPr>
          <w:noProof/>
        </w:rPr>
      </w:r>
      <w:r>
        <w:rPr>
          <w:noProof/>
        </w:rPr>
        <w:fldChar w:fldCharType="separate"/>
      </w:r>
      <w:r>
        <w:rPr>
          <w:noProof/>
        </w:rPr>
        <w:t>78</w:t>
      </w:r>
      <w:r>
        <w:rPr>
          <w:noProof/>
        </w:rPr>
        <w:fldChar w:fldCharType="end"/>
      </w:r>
    </w:p>
    <w:p w14:paraId="6D048A22" w14:textId="19152D3C" w:rsidR="00350256" w:rsidRDefault="00350256">
      <w:pPr>
        <w:pStyle w:val="TOC3"/>
        <w:rPr>
          <w:rFonts w:ascii="Calibri" w:hAnsi="Calibri"/>
          <w:noProof/>
          <w:kern w:val="2"/>
          <w:sz w:val="22"/>
          <w:szCs w:val="22"/>
          <w:lang w:eastAsia="en-GB"/>
        </w:rPr>
      </w:pPr>
      <w:r>
        <w:rPr>
          <w:noProof/>
        </w:rPr>
        <w:t>7.5.10</w:t>
      </w:r>
      <w:r>
        <w:rPr>
          <w:rFonts w:ascii="Calibri" w:hAnsi="Calibri"/>
          <w:noProof/>
          <w:kern w:val="2"/>
          <w:sz w:val="22"/>
          <w:szCs w:val="22"/>
          <w:lang w:eastAsia="en-GB"/>
        </w:rPr>
        <w:tab/>
      </w:r>
      <w:r>
        <w:rPr>
          <w:noProof/>
        </w:rPr>
        <w:t>Data available event</w:t>
      </w:r>
      <w:r>
        <w:rPr>
          <w:noProof/>
        </w:rPr>
        <w:tab/>
      </w:r>
      <w:r>
        <w:rPr>
          <w:noProof/>
        </w:rPr>
        <w:fldChar w:fldCharType="begin" w:fldLock="1"/>
      </w:r>
      <w:r>
        <w:rPr>
          <w:noProof/>
        </w:rPr>
        <w:instrText xml:space="preserve"> PAGEREF _Toc163045776 \h </w:instrText>
      </w:r>
      <w:r>
        <w:rPr>
          <w:noProof/>
        </w:rPr>
      </w:r>
      <w:r>
        <w:rPr>
          <w:noProof/>
        </w:rPr>
        <w:fldChar w:fldCharType="separate"/>
      </w:r>
      <w:r>
        <w:rPr>
          <w:noProof/>
        </w:rPr>
        <w:t>78</w:t>
      </w:r>
      <w:r>
        <w:rPr>
          <w:noProof/>
        </w:rPr>
        <w:fldChar w:fldCharType="end"/>
      </w:r>
    </w:p>
    <w:p w14:paraId="62343635" w14:textId="50EB46A8" w:rsidR="00350256" w:rsidRDefault="00350256">
      <w:pPr>
        <w:pStyle w:val="TOC3"/>
        <w:rPr>
          <w:rFonts w:ascii="Calibri" w:hAnsi="Calibri"/>
          <w:noProof/>
          <w:kern w:val="2"/>
          <w:sz w:val="22"/>
          <w:szCs w:val="22"/>
          <w:lang w:eastAsia="en-GB"/>
        </w:rPr>
      </w:pPr>
      <w:r>
        <w:rPr>
          <w:noProof/>
        </w:rPr>
        <w:lastRenderedPageBreak/>
        <w:t>7.5.11</w:t>
      </w:r>
      <w:r>
        <w:rPr>
          <w:rFonts w:ascii="Calibri" w:hAnsi="Calibri"/>
          <w:noProof/>
          <w:kern w:val="2"/>
          <w:sz w:val="22"/>
          <w:szCs w:val="22"/>
          <w:lang w:eastAsia="en-GB"/>
        </w:rPr>
        <w:tab/>
      </w:r>
      <w:r>
        <w:rPr>
          <w:noProof/>
        </w:rPr>
        <w:t>Channel status event</w:t>
      </w:r>
      <w:r>
        <w:rPr>
          <w:noProof/>
        </w:rPr>
        <w:tab/>
      </w:r>
      <w:r>
        <w:rPr>
          <w:noProof/>
        </w:rPr>
        <w:fldChar w:fldCharType="begin" w:fldLock="1"/>
      </w:r>
      <w:r>
        <w:rPr>
          <w:noProof/>
        </w:rPr>
        <w:instrText xml:space="preserve"> PAGEREF _Toc163045777 \h </w:instrText>
      </w:r>
      <w:r>
        <w:rPr>
          <w:noProof/>
        </w:rPr>
      </w:r>
      <w:r>
        <w:rPr>
          <w:noProof/>
        </w:rPr>
        <w:fldChar w:fldCharType="separate"/>
      </w:r>
      <w:r>
        <w:rPr>
          <w:noProof/>
        </w:rPr>
        <w:t>78</w:t>
      </w:r>
      <w:r>
        <w:rPr>
          <w:noProof/>
        </w:rPr>
        <w:fldChar w:fldCharType="end"/>
      </w:r>
    </w:p>
    <w:p w14:paraId="081072D6" w14:textId="1CBBA3F0" w:rsidR="00350256" w:rsidRDefault="00350256">
      <w:pPr>
        <w:pStyle w:val="TOC3"/>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Access Technology Change Event</w:t>
      </w:r>
      <w:r>
        <w:rPr>
          <w:noProof/>
        </w:rPr>
        <w:tab/>
      </w:r>
      <w:r>
        <w:rPr>
          <w:noProof/>
        </w:rPr>
        <w:fldChar w:fldCharType="begin" w:fldLock="1"/>
      </w:r>
      <w:r>
        <w:rPr>
          <w:noProof/>
        </w:rPr>
        <w:instrText xml:space="preserve"> PAGEREF _Toc163045778 \h </w:instrText>
      </w:r>
      <w:r>
        <w:rPr>
          <w:noProof/>
        </w:rPr>
      </w:r>
      <w:r>
        <w:rPr>
          <w:noProof/>
        </w:rPr>
        <w:fldChar w:fldCharType="separate"/>
      </w:r>
      <w:r>
        <w:rPr>
          <w:noProof/>
        </w:rPr>
        <w:t>78</w:t>
      </w:r>
      <w:r>
        <w:rPr>
          <w:noProof/>
        </w:rPr>
        <w:fldChar w:fldCharType="end"/>
      </w:r>
    </w:p>
    <w:p w14:paraId="7A123E93" w14:textId="204FF407" w:rsidR="00350256" w:rsidRDefault="00350256">
      <w:pPr>
        <w:pStyle w:val="TOC3"/>
        <w:rPr>
          <w:rFonts w:ascii="Calibri" w:hAnsi="Calibri"/>
          <w:noProof/>
          <w:kern w:val="2"/>
          <w:sz w:val="22"/>
          <w:szCs w:val="22"/>
          <w:lang w:eastAsia="en-GB"/>
        </w:rPr>
      </w:pPr>
      <w:r>
        <w:rPr>
          <w:noProof/>
        </w:rPr>
        <w:t>7.5.13</w:t>
      </w:r>
      <w:r>
        <w:rPr>
          <w:rFonts w:ascii="Calibri" w:hAnsi="Calibri"/>
          <w:noProof/>
          <w:kern w:val="2"/>
          <w:sz w:val="22"/>
          <w:szCs w:val="22"/>
          <w:lang w:eastAsia="en-GB"/>
        </w:rPr>
        <w:tab/>
      </w:r>
      <w:r>
        <w:rPr>
          <w:noProof/>
        </w:rPr>
        <w:t>Display parameters changed event</w:t>
      </w:r>
      <w:r>
        <w:rPr>
          <w:noProof/>
        </w:rPr>
        <w:tab/>
      </w:r>
      <w:r>
        <w:rPr>
          <w:noProof/>
        </w:rPr>
        <w:fldChar w:fldCharType="begin" w:fldLock="1"/>
      </w:r>
      <w:r>
        <w:rPr>
          <w:noProof/>
        </w:rPr>
        <w:instrText xml:space="preserve"> PAGEREF _Toc163045779 \h </w:instrText>
      </w:r>
      <w:r>
        <w:rPr>
          <w:noProof/>
        </w:rPr>
      </w:r>
      <w:r>
        <w:rPr>
          <w:noProof/>
        </w:rPr>
        <w:fldChar w:fldCharType="separate"/>
      </w:r>
      <w:r>
        <w:rPr>
          <w:noProof/>
        </w:rPr>
        <w:t>78</w:t>
      </w:r>
      <w:r>
        <w:rPr>
          <w:noProof/>
        </w:rPr>
        <w:fldChar w:fldCharType="end"/>
      </w:r>
    </w:p>
    <w:p w14:paraId="28F78E81" w14:textId="54D13A1E" w:rsidR="00350256" w:rsidRDefault="00350256">
      <w:pPr>
        <w:pStyle w:val="TOC3"/>
        <w:rPr>
          <w:rFonts w:ascii="Calibri" w:hAnsi="Calibri"/>
          <w:noProof/>
          <w:kern w:val="2"/>
          <w:sz w:val="22"/>
          <w:szCs w:val="22"/>
          <w:lang w:eastAsia="en-GB"/>
        </w:rPr>
      </w:pPr>
      <w:r>
        <w:rPr>
          <w:noProof/>
        </w:rPr>
        <w:t>7.5.14</w:t>
      </w:r>
      <w:r>
        <w:rPr>
          <w:rFonts w:ascii="Calibri" w:hAnsi="Calibri"/>
          <w:noProof/>
          <w:kern w:val="2"/>
          <w:sz w:val="22"/>
          <w:szCs w:val="22"/>
          <w:lang w:eastAsia="en-GB"/>
        </w:rPr>
        <w:tab/>
      </w:r>
      <w:r>
        <w:rPr>
          <w:noProof/>
        </w:rPr>
        <w:t>Local Connection event</w:t>
      </w:r>
      <w:r>
        <w:rPr>
          <w:noProof/>
        </w:rPr>
        <w:tab/>
      </w:r>
      <w:r>
        <w:rPr>
          <w:noProof/>
        </w:rPr>
        <w:fldChar w:fldCharType="begin" w:fldLock="1"/>
      </w:r>
      <w:r>
        <w:rPr>
          <w:noProof/>
        </w:rPr>
        <w:instrText xml:space="preserve"> PAGEREF _Toc163045780 \h </w:instrText>
      </w:r>
      <w:r>
        <w:rPr>
          <w:noProof/>
        </w:rPr>
      </w:r>
      <w:r>
        <w:rPr>
          <w:noProof/>
        </w:rPr>
        <w:fldChar w:fldCharType="separate"/>
      </w:r>
      <w:r>
        <w:rPr>
          <w:noProof/>
        </w:rPr>
        <w:t>78</w:t>
      </w:r>
      <w:r>
        <w:rPr>
          <w:noProof/>
        </w:rPr>
        <w:fldChar w:fldCharType="end"/>
      </w:r>
    </w:p>
    <w:p w14:paraId="3C22C381" w14:textId="02BCAEB0" w:rsidR="00350256" w:rsidRDefault="00350256">
      <w:pPr>
        <w:pStyle w:val="TOC3"/>
        <w:rPr>
          <w:rFonts w:ascii="Calibri" w:hAnsi="Calibri"/>
          <w:noProof/>
          <w:kern w:val="2"/>
          <w:sz w:val="22"/>
          <w:szCs w:val="22"/>
          <w:lang w:eastAsia="en-GB"/>
        </w:rPr>
      </w:pPr>
      <w:r>
        <w:rPr>
          <w:noProof/>
        </w:rPr>
        <w:t>7.5.15</w:t>
      </w:r>
      <w:r>
        <w:rPr>
          <w:rFonts w:ascii="Calibri" w:hAnsi="Calibri"/>
          <w:noProof/>
          <w:kern w:val="2"/>
          <w:sz w:val="22"/>
          <w:szCs w:val="22"/>
          <w:lang w:eastAsia="en-GB"/>
        </w:rPr>
        <w:tab/>
      </w:r>
      <w:r>
        <w:rPr>
          <w:noProof/>
        </w:rPr>
        <w:t>Network Search Mode Change Event</w:t>
      </w:r>
      <w:r>
        <w:rPr>
          <w:noProof/>
        </w:rPr>
        <w:tab/>
      </w:r>
      <w:r>
        <w:rPr>
          <w:noProof/>
        </w:rPr>
        <w:fldChar w:fldCharType="begin" w:fldLock="1"/>
      </w:r>
      <w:r>
        <w:rPr>
          <w:noProof/>
        </w:rPr>
        <w:instrText xml:space="preserve"> PAGEREF _Toc163045781 \h </w:instrText>
      </w:r>
      <w:r>
        <w:rPr>
          <w:noProof/>
        </w:rPr>
      </w:r>
      <w:r>
        <w:rPr>
          <w:noProof/>
        </w:rPr>
        <w:fldChar w:fldCharType="separate"/>
      </w:r>
      <w:r>
        <w:rPr>
          <w:noProof/>
        </w:rPr>
        <w:t>78</w:t>
      </w:r>
      <w:r>
        <w:rPr>
          <w:noProof/>
        </w:rPr>
        <w:fldChar w:fldCharType="end"/>
      </w:r>
    </w:p>
    <w:p w14:paraId="1CB30122" w14:textId="0E13D117" w:rsidR="00350256" w:rsidRDefault="00350256">
      <w:pPr>
        <w:pStyle w:val="TOC3"/>
        <w:rPr>
          <w:rFonts w:ascii="Calibri" w:hAnsi="Calibri"/>
          <w:noProof/>
          <w:kern w:val="2"/>
          <w:sz w:val="22"/>
          <w:szCs w:val="22"/>
          <w:lang w:eastAsia="en-GB"/>
        </w:rPr>
      </w:pPr>
      <w:r>
        <w:rPr>
          <w:noProof/>
        </w:rPr>
        <w:t>7.5.16</w:t>
      </w:r>
      <w:r>
        <w:rPr>
          <w:rFonts w:ascii="Calibri" w:hAnsi="Calibri"/>
          <w:noProof/>
          <w:kern w:val="2"/>
          <w:sz w:val="22"/>
          <w:szCs w:val="22"/>
          <w:lang w:eastAsia="en-GB"/>
        </w:rPr>
        <w:tab/>
      </w:r>
      <w:r>
        <w:rPr>
          <w:noProof/>
        </w:rPr>
        <w:t>Browsing status event</w:t>
      </w:r>
      <w:r>
        <w:rPr>
          <w:noProof/>
        </w:rPr>
        <w:tab/>
      </w:r>
      <w:r>
        <w:rPr>
          <w:noProof/>
        </w:rPr>
        <w:fldChar w:fldCharType="begin" w:fldLock="1"/>
      </w:r>
      <w:r>
        <w:rPr>
          <w:noProof/>
        </w:rPr>
        <w:instrText xml:space="preserve"> PAGEREF _Toc163045782 \h </w:instrText>
      </w:r>
      <w:r>
        <w:rPr>
          <w:noProof/>
        </w:rPr>
      </w:r>
      <w:r>
        <w:rPr>
          <w:noProof/>
        </w:rPr>
        <w:fldChar w:fldCharType="separate"/>
      </w:r>
      <w:r>
        <w:rPr>
          <w:noProof/>
        </w:rPr>
        <w:t>79</w:t>
      </w:r>
      <w:r>
        <w:rPr>
          <w:noProof/>
        </w:rPr>
        <w:fldChar w:fldCharType="end"/>
      </w:r>
    </w:p>
    <w:p w14:paraId="1A3F43F4" w14:textId="2F8F983B" w:rsidR="00350256" w:rsidRDefault="00350256">
      <w:pPr>
        <w:pStyle w:val="TOC3"/>
        <w:rPr>
          <w:rFonts w:ascii="Calibri" w:hAnsi="Calibri"/>
          <w:noProof/>
          <w:kern w:val="2"/>
          <w:sz w:val="22"/>
          <w:szCs w:val="22"/>
          <w:lang w:eastAsia="en-GB"/>
        </w:rPr>
      </w:pPr>
      <w:r>
        <w:rPr>
          <w:noProof/>
        </w:rPr>
        <w:t>7.5.17</w:t>
      </w:r>
      <w:r>
        <w:rPr>
          <w:rFonts w:ascii="Calibri" w:hAnsi="Calibri"/>
          <w:noProof/>
          <w:kern w:val="2"/>
          <w:sz w:val="22"/>
          <w:szCs w:val="22"/>
          <w:lang w:eastAsia="en-GB"/>
        </w:rPr>
        <w:tab/>
      </w:r>
      <w:r>
        <w:rPr>
          <w:noProof/>
        </w:rPr>
        <w:t>Frames Information changed event</w:t>
      </w:r>
      <w:r>
        <w:rPr>
          <w:noProof/>
        </w:rPr>
        <w:tab/>
      </w:r>
      <w:r>
        <w:rPr>
          <w:noProof/>
        </w:rPr>
        <w:fldChar w:fldCharType="begin" w:fldLock="1"/>
      </w:r>
      <w:r>
        <w:rPr>
          <w:noProof/>
        </w:rPr>
        <w:instrText xml:space="preserve"> PAGEREF _Toc163045783 \h </w:instrText>
      </w:r>
      <w:r>
        <w:rPr>
          <w:noProof/>
        </w:rPr>
      </w:r>
      <w:r>
        <w:rPr>
          <w:noProof/>
        </w:rPr>
        <w:fldChar w:fldCharType="separate"/>
      </w:r>
      <w:r>
        <w:rPr>
          <w:noProof/>
        </w:rPr>
        <w:t>79</w:t>
      </w:r>
      <w:r>
        <w:rPr>
          <w:noProof/>
        </w:rPr>
        <w:fldChar w:fldCharType="end"/>
      </w:r>
    </w:p>
    <w:p w14:paraId="081EAFE0" w14:textId="25E8BB54" w:rsidR="00350256" w:rsidRDefault="00350256">
      <w:pPr>
        <w:pStyle w:val="TOC3"/>
        <w:rPr>
          <w:rFonts w:ascii="Calibri" w:hAnsi="Calibri"/>
          <w:noProof/>
          <w:kern w:val="2"/>
          <w:sz w:val="22"/>
          <w:szCs w:val="22"/>
          <w:lang w:eastAsia="en-GB"/>
        </w:rPr>
      </w:pPr>
      <w:r>
        <w:rPr>
          <w:noProof/>
        </w:rPr>
        <w:t>7.5.18</w:t>
      </w:r>
      <w:r>
        <w:rPr>
          <w:rFonts w:ascii="Calibri" w:hAnsi="Calibri"/>
          <w:noProof/>
          <w:kern w:val="2"/>
          <w:sz w:val="22"/>
          <w:szCs w:val="22"/>
          <w:lang w:eastAsia="en-GB"/>
        </w:rPr>
        <w:tab/>
      </w:r>
      <w:r>
        <w:rPr>
          <w:noProof/>
        </w:rPr>
        <w:t>HCI connectivity event</w:t>
      </w:r>
      <w:r>
        <w:rPr>
          <w:noProof/>
        </w:rPr>
        <w:tab/>
      </w:r>
      <w:r>
        <w:rPr>
          <w:noProof/>
        </w:rPr>
        <w:fldChar w:fldCharType="begin" w:fldLock="1"/>
      </w:r>
      <w:r>
        <w:rPr>
          <w:noProof/>
        </w:rPr>
        <w:instrText xml:space="preserve"> PAGEREF _Toc163045784 \h </w:instrText>
      </w:r>
      <w:r>
        <w:rPr>
          <w:noProof/>
        </w:rPr>
      </w:r>
      <w:r>
        <w:rPr>
          <w:noProof/>
        </w:rPr>
        <w:fldChar w:fldCharType="separate"/>
      </w:r>
      <w:r>
        <w:rPr>
          <w:noProof/>
        </w:rPr>
        <w:t>79</w:t>
      </w:r>
      <w:r>
        <w:rPr>
          <w:noProof/>
        </w:rPr>
        <w:fldChar w:fldCharType="end"/>
      </w:r>
    </w:p>
    <w:p w14:paraId="1C4DDBC0" w14:textId="113FC7D8" w:rsidR="00350256" w:rsidRDefault="00350256">
      <w:pPr>
        <w:pStyle w:val="TOC3"/>
        <w:rPr>
          <w:rFonts w:ascii="Calibri" w:hAnsi="Calibri"/>
          <w:noProof/>
          <w:kern w:val="2"/>
          <w:sz w:val="22"/>
          <w:szCs w:val="22"/>
          <w:lang w:eastAsia="en-GB"/>
        </w:rPr>
      </w:pPr>
      <w:r>
        <w:rPr>
          <w:noProof/>
        </w:rPr>
        <w:t>7.5.19</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_Toc163045785 \h </w:instrText>
      </w:r>
      <w:r>
        <w:rPr>
          <w:noProof/>
        </w:rPr>
      </w:r>
      <w:r>
        <w:rPr>
          <w:noProof/>
        </w:rPr>
        <w:fldChar w:fldCharType="separate"/>
      </w:r>
      <w:r>
        <w:rPr>
          <w:noProof/>
        </w:rPr>
        <w:t>79</w:t>
      </w:r>
      <w:r>
        <w:rPr>
          <w:noProof/>
        </w:rPr>
        <w:fldChar w:fldCharType="end"/>
      </w:r>
    </w:p>
    <w:p w14:paraId="71F41124" w14:textId="14F8C6F1" w:rsidR="00350256" w:rsidRDefault="00350256">
      <w:pPr>
        <w:pStyle w:val="TOC3"/>
        <w:rPr>
          <w:rFonts w:ascii="Calibri" w:hAnsi="Calibri"/>
          <w:noProof/>
          <w:kern w:val="2"/>
          <w:sz w:val="22"/>
          <w:szCs w:val="22"/>
          <w:lang w:eastAsia="en-GB"/>
        </w:rPr>
      </w:pPr>
      <w:r>
        <w:rPr>
          <w:noProof/>
        </w:rPr>
        <w:t>7.5.20</w:t>
      </w:r>
      <w:r>
        <w:rPr>
          <w:rFonts w:ascii="Calibri" w:hAnsi="Calibri"/>
          <w:noProof/>
          <w:kern w:val="2"/>
          <w:sz w:val="22"/>
          <w:szCs w:val="22"/>
          <w:lang w:eastAsia="en-GB"/>
        </w:rPr>
        <w:tab/>
      </w:r>
      <w:r>
        <w:rPr>
          <w:noProof/>
        </w:rPr>
        <w:t>Incoming IMS Data event</w:t>
      </w:r>
      <w:r>
        <w:rPr>
          <w:noProof/>
        </w:rPr>
        <w:tab/>
      </w:r>
      <w:r>
        <w:rPr>
          <w:noProof/>
        </w:rPr>
        <w:fldChar w:fldCharType="begin" w:fldLock="1"/>
      </w:r>
      <w:r>
        <w:rPr>
          <w:noProof/>
        </w:rPr>
        <w:instrText xml:space="preserve"> PAGEREF _Toc163045786 \h </w:instrText>
      </w:r>
      <w:r>
        <w:rPr>
          <w:noProof/>
        </w:rPr>
      </w:r>
      <w:r>
        <w:rPr>
          <w:noProof/>
        </w:rPr>
        <w:fldChar w:fldCharType="separate"/>
      </w:r>
      <w:r>
        <w:rPr>
          <w:noProof/>
        </w:rPr>
        <w:t>79</w:t>
      </w:r>
      <w:r>
        <w:rPr>
          <w:noProof/>
        </w:rPr>
        <w:fldChar w:fldCharType="end"/>
      </w:r>
    </w:p>
    <w:p w14:paraId="3B427B5A" w14:textId="1724F58F" w:rsidR="00350256" w:rsidRDefault="00350256">
      <w:pPr>
        <w:pStyle w:val="TOC4"/>
        <w:rPr>
          <w:rFonts w:ascii="Calibri" w:hAnsi="Calibri"/>
          <w:noProof/>
          <w:kern w:val="2"/>
          <w:sz w:val="22"/>
          <w:szCs w:val="22"/>
          <w:lang w:eastAsia="en-GB"/>
        </w:rPr>
      </w:pPr>
      <w:r>
        <w:rPr>
          <w:noProof/>
        </w:rPr>
        <w:t>7.5.20.1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_Toc163045787 \h </w:instrText>
      </w:r>
      <w:r>
        <w:rPr>
          <w:noProof/>
        </w:rPr>
      </w:r>
      <w:r>
        <w:rPr>
          <w:noProof/>
        </w:rPr>
        <w:fldChar w:fldCharType="separate"/>
      </w:r>
      <w:r>
        <w:rPr>
          <w:noProof/>
        </w:rPr>
        <w:t>79</w:t>
      </w:r>
      <w:r>
        <w:rPr>
          <w:noProof/>
        </w:rPr>
        <w:fldChar w:fldCharType="end"/>
      </w:r>
    </w:p>
    <w:p w14:paraId="00830D7B" w14:textId="066DFE6C" w:rsidR="00350256" w:rsidRDefault="00350256">
      <w:pPr>
        <w:pStyle w:val="TOC4"/>
        <w:rPr>
          <w:rFonts w:ascii="Calibri" w:hAnsi="Calibri"/>
          <w:noProof/>
          <w:kern w:val="2"/>
          <w:sz w:val="22"/>
          <w:szCs w:val="22"/>
          <w:lang w:eastAsia="en-GB"/>
        </w:rPr>
      </w:pPr>
      <w:r>
        <w:rPr>
          <w:noProof/>
        </w:rPr>
        <w:t>7.5.20.2</w:t>
      </w:r>
      <w:r>
        <w:rPr>
          <w:rFonts w:ascii="Calibri" w:hAnsi="Calibri"/>
          <w:noProof/>
          <w:kern w:val="2"/>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_Toc163045788 \h </w:instrText>
      </w:r>
      <w:r>
        <w:rPr>
          <w:noProof/>
        </w:rPr>
      </w:r>
      <w:r>
        <w:rPr>
          <w:noProof/>
        </w:rPr>
        <w:fldChar w:fldCharType="separate"/>
      </w:r>
      <w:r>
        <w:rPr>
          <w:noProof/>
        </w:rPr>
        <w:t>79</w:t>
      </w:r>
      <w:r>
        <w:rPr>
          <w:noProof/>
        </w:rPr>
        <w:fldChar w:fldCharType="end"/>
      </w:r>
    </w:p>
    <w:p w14:paraId="3EA8DCBC" w14:textId="3664B903" w:rsidR="00350256" w:rsidRDefault="00350256">
      <w:pPr>
        <w:pStyle w:val="TOC3"/>
        <w:rPr>
          <w:rFonts w:ascii="Calibri" w:hAnsi="Calibri"/>
          <w:noProof/>
          <w:kern w:val="2"/>
          <w:sz w:val="22"/>
          <w:szCs w:val="22"/>
          <w:lang w:eastAsia="en-GB"/>
        </w:rPr>
      </w:pPr>
      <w:r>
        <w:rPr>
          <w:noProof/>
        </w:rPr>
        <w:t>7.5.21</w:t>
      </w:r>
      <w:r>
        <w:rPr>
          <w:rFonts w:ascii="Calibri" w:hAnsi="Calibri"/>
          <w:noProof/>
          <w:kern w:val="2"/>
          <w:sz w:val="22"/>
          <w:szCs w:val="22"/>
          <w:lang w:eastAsia="en-GB"/>
        </w:rPr>
        <w:tab/>
      </w:r>
      <w:r w:rsidRPr="004D4D32">
        <w:rPr>
          <w:noProof/>
          <w:color w:val="000000"/>
        </w:rPr>
        <w:t>IMS Registration Event</w:t>
      </w:r>
      <w:r>
        <w:rPr>
          <w:noProof/>
        </w:rPr>
        <w:tab/>
      </w:r>
      <w:r>
        <w:rPr>
          <w:noProof/>
        </w:rPr>
        <w:fldChar w:fldCharType="begin" w:fldLock="1"/>
      </w:r>
      <w:r>
        <w:rPr>
          <w:noProof/>
        </w:rPr>
        <w:instrText xml:space="preserve"> PAGEREF _Toc163045789 \h </w:instrText>
      </w:r>
      <w:r>
        <w:rPr>
          <w:noProof/>
        </w:rPr>
      </w:r>
      <w:r>
        <w:rPr>
          <w:noProof/>
        </w:rPr>
        <w:fldChar w:fldCharType="separate"/>
      </w:r>
      <w:r>
        <w:rPr>
          <w:noProof/>
        </w:rPr>
        <w:t>80</w:t>
      </w:r>
      <w:r>
        <w:rPr>
          <w:noProof/>
        </w:rPr>
        <w:fldChar w:fldCharType="end"/>
      </w:r>
    </w:p>
    <w:p w14:paraId="6F28E2D9" w14:textId="21C90E2A" w:rsidR="00350256" w:rsidRDefault="00350256">
      <w:pPr>
        <w:pStyle w:val="TOC4"/>
        <w:rPr>
          <w:rFonts w:ascii="Calibri" w:hAnsi="Calibri"/>
          <w:noProof/>
          <w:kern w:val="2"/>
          <w:sz w:val="22"/>
          <w:szCs w:val="22"/>
          <w:lang w:eastAsia="en-GB"/>
        </w:rPr>
      </w:pPr>
      <w:r>
        <w:rPr>
          <w:noProof/>
        </w:rPr>
        <w:t>7.5.21.1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_Toc163045790 \h </w:instrText>
      </w:r>
      <w:r>
        <w:rPr>
          <w:noProof/>
        </w:rPr>
      </w:r>
      <w:r>
        <w:rPr>
          <w:noProof/>
        </w:rPr>
        <w:fldChar w:fldCharType="separate"/>
      </w:r>
      <w:r>
        <w:rPr>
          <w:noProof/>
        </w:rPr>
        <w:t>80</w:t>
      </w:r>
      <w:r>
        <w:rPr>
          <w:noProof/>
        </w:rPr>
        <w:fldChar w:fldCharType="end"/>
      </w:r>
    </w:p>
    <w:p w14:paraId="0E93A03D" w14:textId="5FE29FFC" w:rsidR="00350256" w:rsidRDefault="00350256">
      <w:pPr>
        <w:pStyle w:val="TOC4"/>
        <w:rPr>
          <w:rFonts w:ascii="Calibri" w:hAnsi="Calibri"/>
          <w:noProof/>
          <w:kern w:val="2"/>
          <w:sz w:val="22"/>
          <w:szCs w:val="22"/>
          <w:lang w:eastAsia="en-GB"/>
        </w:rPr>
      </w:pPr>
      <w:r>
        <w:rPr>
          <w:noProof/>
        </w:rPr>
        <w:t>7.5.21.2</w:t>
      </w:r>
      <w:r>
        <w:rPr>
          <w:rFonts w:ascii="Calibri" w:hAnsi="Calibri"/>
          <w:noProof/>
          <w:kern w:val="2"/>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_Toc163045791 \h </w:instrText>
      </w:r>
      <w:r>
        <w:rPr>
          <w:noProof/>
        </w:rPr>
      </w:r>
      <w:r>
        <w:rPr>
          <w:noProof/>
        </w:rPr>
        <w:fldChar w:fldCharType="separate"/>
      </w:r>
      <w:r>
        <w:rPr>
          <w:noProof/>
        </w:rPr>
        <w:t>80</w:t>
      </w:r>
      <w:r>
        <w:rPr>
          <w:noProof/>
        </w:rPr>
        <w:fldChar w:fldCharType="end"/>
      </w:r>
    </w:p>
    <w:p w14:paraId="5076EBF2" w14:textId="4993D3EB" w:rsidR="00350256" w:rsidRDefault="00350256">
      <w:pPr>
        <w:pStyle w:val="TOC3"/>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Profile Container</w:t>
      </w:r>
      <w:r>
        <w:rPr>
          <w:noProof/>
        </w:rPr>
        <w:tab/>
      </w:r>
      <w:r>
        <w:rPr>
          <w:noProof/>
        </w:rPr>
        <w:fldChar w:fldCharType="begin" w:fldLock="1"/>
      </w:r>
      <w:r>
        <w:rPr>
          <w:noProof/>
        </w:rPr>
        <w:instrText xml:space="preserve"> PAGEREF _Toc163045792 \h </w:instrText>
      </w:r>
      <w:r>
        <w:rPr>
          <w:noProof/>
        </w:rPr>
      </w:r>
      <w:r>
        <w:rPr>
          <w:noProof/>
        </w:rPr>
        <w:fldChar w:fldCharType="separate"/>
      </w:r>
      <w:r>
        <w:rPr>
          <w:noProof/>
        </w:rPr>
        <w:t>80</w:t>
      </w:r>
      <w:r>
        <w:rPr>
          <w:noProof/>
        </w:rPr>
        <w:fldChar w:fldCharType="end"/>
      </w:r>
    </w:p>
    <w:p w14:paraId="7D468E0F" w14:textId="212D7BCB" w:rsidR="00350256" w:rsidRDefault="00350256">
      <w:pPr>
        <w:pStyle w:val="TOC3"/>
        <w:rPr>
          <w:rFonts w:ascii="Calibri" w:hAnsi="Calibri"/>
          <w:noProof/>
          <w:kern w:val="2"/>
          <w:sz w:val="22"/>
          <w:szCs w:val="22"/>
          <w:lang w:eastAsia="en-GB"/>
        </w:rPr>
      </w:pPr>
      <w:r>
        <w:rPr>
          <w:noProof/>
        </w:rPr>
        <w:t>7.5.23</w:t>
      </w:r>
      <w:r>
        <w:rPr>
          <w:rFonts w:ascii="Calibri" w:hAnsi="Calibri"/>
          <w:noProof/>
          <w:kern w:val="2"/>
          <w:sz w:val="22"/>
          <w:szCs w:val="22"/>
          <w:lang w:eastAsia="en-GB"/>
        </w:rPr>
        <w:tab/>
      </w:r>
      <w:r>
        <w:rPr>
          <w:noProof/>
        </w:rPr>
        <w:t>Envelope Container</w:t>
      </w:r>
      <w:r>
        <w:rPr>
          <w:noProof/>
        </w:rPr>
        <w:tab/>
      </w:r>
      <w:r>
        <w:rPr>
          <w:noProof/>
        </w:rPr>
        <w:fldChar w:fldCharType="begin" w:fldLock="1"/>
      </w:r>
      <w:r>
        <w:rPr>
          <w:noProof/>
        </w:rPr>
        <w:instrText xml:space="preserve"> PAGEREF _Toc163045793 \h </w:instrText>
      </w:r>
      <w:r>
        <w:rPr>
          <w:noProof/>
        </w:rPr>
      </w:r>
      <w:r>
        <w:rPr>
          <w:noProof/>
        </w:rPr>
        <w:fldChar w:fldCharType="separate"/>
      </w:r>
      <w:r>
        <w:rPr>
          <w:noProof/>
        </w:rPr>
        <w:t>80</w:t>
      </w:r>
      <w:r>
        <w:rPr>
          <w:noProof/>
        </w:rPr>
        <w:fldChar w:fldCharType="end"/>
      </w:r>
    </w:p>
    <w:p w14:paraId="16C4CBEA" w14:textId="36916BF5" w:rsidR="00350256" w:rsidRDefault="00350256">
      <w:pPr>
        <w:pStyle w:val="TOC3"/>
        <w:rPr>
          <w:rFonts w:ascii="Calibri" w:hAnsi="Calibri"/>
          <w:noProof/>
          <w:kern w:val="2"/>
          <w:sz w:val="22"/>
          <w:szCs w:val="22"/>
          <w:lang w:eastAsia="en-GB"/>
        </w:rPr>
      </w:pPr>
      <w:r>
        <w:rPr>
          <w:noProof/>
        </w:rPr>
        <w:t>7.5.24</w:t>
      </w:r>
      <w:r>
        <w:rPr>
          <w:rFonts w:ascii="Calibri" w:hAnsi="Calibri"/>
          <w:noProof/>
          <w:kern w:val="2"/>
          <w:sz w:val="22"/>
          <w:szCs w:val="22"/>
          <w:lang w:eastAsia="en-GB"/>
        </w:rPr>
        <w:tab/>
      </w:r>
      <w:r>
        <w:rPr>
          <w:noProof/>
        </w:rPr>
        <w:t>Poll Interval Negotiation</w:t>
      </w:r>
      <w:r>
        <w:rPr>
          <w:noProof/>
        </w:rPr>
        <w:tab/>
      </w:r>
      <w:r>
        <w:rPr>
          <w:noProof/>
        </w:rPr>
        <w:fldChar w:fldCharType="begin" w:fldLock="1"/>
      </w:r>
      <w:r>
        <w:rPr>
          <w:noProof/>
        </w:rPr>
        <w:instrText xml:space="preserve"> PAGEREF _Toc163045794 \h </w:instrText>
      </w:r>
      <w:r>
        <w:rPr>
          <w:noProof/>
        </w:rPr>
      </w:r>
      <w:r>
        <w:rPr>
          <w:noProof/>
        </w:rPr>
        <w:fldChar w:fldCharType="separate"/>
      </w:r>
      <w:r>
        <w:rPr>
          <w:noProof/>
        </w:rPr>
        <w:t>81</w:t>
      </w:r>
      <w:r>
        <w:rPr>
          <w:noProof/>
        </w:rPr>
        <w:fldChar w:fldCharType="end"/>
      </w:r>
    </w:p>
    <w:p w14:paraId="16CF8A3B" w14:textId="2DEDF4F9" w:rsidR="00350256" w:rsidRDefault="00350256">
      <w:pPr>
        <w:pStyle w:val="TOC3"/>
        <w:rPr>
          <w:rFonts w:ascii="Calibri" w:hAnsi="Calibri"/>
          <w:noProof/>
          <w:kern w:val="2"/>
          <w:sz w:val="22"/>
          <w:szCs w:val="22"/>
          <w:lang w:eastAsia="en-GB"/>
        </w:rPr>
      </w:pPr>
      <w:r>
        <w:rPr>
          <w:noProof/>
        </w:rPr>
        <w:t>7.5.25</w:t>
      </w:r>
      <w:r>
        <w:rPr>
          <w:rFonts w:ascii="Calibri" w:hAnsi="Calibri"/>
          <w:noProof/>
          <w:kern w:val="2"/>
          <w:sz w:val="22"/>
          <w:szCs w:val="22"/>
          <w:lang w:eastAsia="en-GB"/>
        </w:rPr>
        <w:tab/>
      </w:r>
      <w:r w:rsidRPr="004D4D32">
        <w:rPr>
          <w:noProof/>
          <w:color w:val="000000"/>
        </w:rPr>
        <w:t>Data Connection Status Change Event</w:t>
      </w:r>
      <w:r>
        <w:rPr>
          <w:noProof/>
        </w:rPr>
        <w:tab/>
      </w:r>
      <w:r>
        <w:rPr>
          <w:noProof/>
        </w:rPr>
        <w:fldChar w:fldCharType="begin" w:fldLock="1"/>
      </w:r>
      <w:r>
        <w:rPr>
          <w:noProof/>
        </w:rPr>
        <w:instrText xml:space="preserve"> PAGEREF _Toc163045795 \h </w:instrText>
      </w:r>
      <w:r>
        <w:rPr>
          <w:noProof/>
        </w:rPr>
      </w:r>
      <w:r>
        <w:rPr>
          <w:noProof/>
        </w:rPr>
        <w:fldChar w:fldCharType="separate"/>
      </w:r>
      <w:r>
        <w:rPr>
          <w:noProof/>
        </w:rPr>
        <w:t>81</w:t>
      </w:r>
      <w:r>
        <w:rPr>
          <w:noProof/>
        </w:rPr>
        <w:fldChar w:fldCharType="end"/>
      </w:r>
    </w:p>
    <w:p w14:paraId="32F6B215" w14:textId="4C8D7B10" w:rsidR="00350256" w:rsidRDefault="00350256">
      <w:pPr>
        <w:pStyle w:val="TOC4"/>
        <w:rPr>
          <w:rFonts w:ascii="Calibri" w:hAnsi="Calibri"/>
          <w:noProof/>
          <w:kern w:val="2"/>
          <w:sz w:val="22"/>
          <w:szCs w:val="22"/>
          <w:lang w:eastAsia="en-GB"/>
        </w:rPr>
      </w:pPr>
      <w:r>
        <w:rPr>
          <w:noProof/>
        </w:rPr>
        <w:t>7.5.25.1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_Toc163045796 \h </w:instrText>
      </w:r>
      <w:r>
        <w:rPr>
          <w:noProof/>
        </w:rPr>
      </w:r>
      <w:r>
        <w:rPr>
          <w:noProof/>
        </w:rPr>
        <w:fldChar w:fldCharType="separate"/>
      </w:r>
      <w:r>
        <w:rPr>
          <w:noProof/>
        </w:rPr>
        <w:t>81</w:t>
      </w:r>
      <w:r>
        <w:rPr>
          <w:noProof/>
        </w:rPr>
        <w:fldChar w:fldCharType="end"/>
      </w:r>
    </w:p>
    <w:p w14:paraId="3D1A8F65" w14:textId="0E96769E" w:rsidR="00350256" w:rsidRDefault="00350256">
      <w:pPr>
        <w:pStyle w:val="TOC4"/>
        <w:rPr>
          <w:rFonts w:ascii="Calibri" w:hAnsi="Calibri"/>
          <w:noProof/>
          <w:kern w:val="2"/>
          <w:sz w:val="22"/>
          <w:szCs w:val="22"/>
          <w:lang w:eastAsia="en-GB"/>
        </w:rPr>
      </w:pPr>
      <w:r>
        <w:rPr>
          <w:noProof/>
        </w:rPr>
        <w:t>7.5.25.2</w:t>
      </w:r>
      <w:r>
        <w:rPr>
          <w:rFonts w:ascii="Calibri" w:hAnsi="Calibri"/>
          <w:noProof/>
          <w:kern w:val="2"/>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_Toc163045797 \h </w:instrText>
      </w:r>
      <w:r>
        <w:rPr>
          <w:noProof/>
        </w:rPr>
      </w:r>
      <w:r>
        <w:rPr>
          <w:noProof/>
        </w:rPr>
        <w:fldChar w:fldCharType="separate"/>
      </w:r>
      <w:r>
        <w:rPr>
          <w:noProof/>
        </w:rPr>
        <w:t>81</w:t>
      </w:r>
      <w:r>
        <w:rPr>
          <w:noProof/>
        </w:rPr>
        <w:fldChar w:fldCharType="end"/>
      </w:r>
    </w:p>
    <w:p w14:paraId="3EFBDF45" w14:textId="2D8FD1BF" w:rsidR="00350256" w:rsidRDefault="00350256">
      <w:pPr>
        <w:pStyle w:val="TOC2"/>
        <w:rPr>
          <w:rFonts w:ascii="Calibri" w:hAnsi="Calibri"/>
          <w:noProof/>
          <w:kern w:val="2"/>
          <w:sz w:val="22"/>
          <w:szCs w:val="22"/>
          <w:lang w:eastAsia="en-GB"/>
        </w:rPr>
      </w:pPr>
      <w:r>
        <w:rPr>
          <w:noProof/>
        </w:rPr>
        <w:t>7.6</w:t>
      </w:r>
      <w:r>
        <w:rPr>
          <w:rFonts w:ascii="Calibri" w:hAnsi="Calibri"/>
          <w:noProof/>
          <w:kern w:val="2"/>
          <w:sz w:val="22"/>
          <w:szCs w:val="22"/>
          <w:lang w:eastAsia="en-GB"/>
        </w:rPr>
        <w:tab/>
      </w:r>
      <w:r>
        <w:rPr>
          <w:noProof/>
        </w:rPr>
        <w:t>USSD Data Download</w:t>
      </w:r>
      <w:r>
        <w:rPr>
          <w:noProof/>
        </w:rPr>
        <w:tab/>
      </w:r>
      <w:r>
        <w:rPr>
          <w:noProof/>
        </w:rPr>
        <w:fldChar w:fldCharType="begin" w:fldLock="1"/>
      </w:r>
      <w:r>
        <w:rPr>
          <w:noProof/>
        </w:rPr>
        <w:instrText xml:space="preserve"> PAGEREF _Toc163045798 \h </w:instrText>
      </w:r>
      <w:r>
        <w:rPr>
          <w:noProof/>
        </w:rPr>
      </w:r>
      <w:r>
        <w:rPr>
          <w:noProof/>
        </w:rPr>
        <w:fldChar w:fldCharType="separate"/>
      </w:r>
      <w:r>
        <w:rPr>
          <w:noProof/>
        </w:rPr>
        <w:t>82</w:t>
      </w:r>
      <w:r>
        <w:rPr>
          <w:noProof/>
        </w:rPr>
        <w:fldChar w:fldCharType="end"/>
      </w:r>
    </w:p>
    <w:p w14:paraId="5FB14224" w14:textId="3CB55A43" w:rsidR="00350256" w:rsidRDefault="00350256">
      <w:pPr>
        <w:pStyle w:val="TOC3"/>
        <w:rPr>
          <w:rFonts w:ascii="Calibri" w:hAnsi="Calibri"/>
          <w:noProof/>
          <w:kern w:val="2"/>
          <w:sz w:val="22"/>
          <w:szCs w:val="22"/>
          <w:lang w:eastAsia="en-GB"/>
        </w:rPr>
      </w:pPr>
      <w:r>
        <w:rPr>
          <w:noProof/>
        </w:rPr>
        <w:t>7.6.1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_Toc163045799 \h </w:instrText>
      </w:r>
      <w:r>
        <w:rPr>
          <w:noProof/>
        </w:rPr>
      </w:r>
      <w:r>
        <w:rPr>
          <w:noProof/>
        </w:rPr>
        <w:fldChar w:fldCharType="separate"/>
      </w:r>
      <w:r>
        <w:rPr>
          <w:noProof/>
        </w:rPr>
        <w:t>82</w:t>
      </w:r>
      <w:r>
        <w:rPr>
          <w:noProof/>
        </w:rPr>
        <w:fldChar w:fldCharType="end"/>
      </w:r>
    </w:p>
    <w:p w14:paraId="2E434462" w14:textId="50921CB4" w:rsidR="00350256" w:rsidRDefault="00350256">
      <w:pPr>
        <w:pStyle w:val="TOC3"/>
        <w:rPr>
          <w:rFonts w:ascii="Calibri" w:hAnsi="Calibri"/>
          <w:noProof/>
          <w:kern w:val="2"/>
          <w:sz w:val="22"/>
          <w:szCs w:val="22"/>
          <w:lang w:eastAsia="en-GB"/>
        </w:rPr>
      </w:pPr>
      <w:r>
        <w:rPr>
          <w:noProof/>
        </w:rPr>
        <w:t>7.6.2</w:t>
      </w:r>
      <w:r>
        <w:rPr>
          <w:rFonts w:ascii="Calibri" w:hAnsi="Calibri"/>
          <w:noProof/>
          <w:kern w:val="2"/>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_Toc163045800 \h </w:instrText>
      </w:r>
      <w:r>
        <w:rPr>
          <w:noProof/>
        </w:rPr>
      </w:r>
      <w:r>
        <w:rPr>
          <w:noProof/>
        </w:rPr>
        <w:fldChar w:fldCharType="separate"/>
      </w:r>
      <w:r>
        <w:rPr>
          <w:noProof/>
        </w:rPr>
        <w:t>83</w:t>
      </w:r>
      <w:r>
        <w:rPr>
          <w:noProof/>
        </w:rPr>
        <w:fldChar w:fldCharType="end"/>
      </w:r>
    </w:p>
    <w:p w14:paraId="65A32D41" w14:textId="2F8B187B" w:rsidR="00350256" w:rsidRDefault="00350256">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 xml:space="preserve">MMS </w:t>
      </w:r>
      <w:r w:rsidRPr="004D4D32">
        <w:rPr>
          <w:noProof/>
          <w:lang w:val="en-US"/>
        </w:rPr>
        <w:t>Transfer</w:t>
      </w:r>
      <w:r w:rsidRPr="004D4D32">
        <w:rPr>
          <w:noProof/>
          <w:lang w:val="fr-FR"/>
        </w:rPr>
        <w:t xml:space="preserve"> </w:t>
      </w:r>
      <w:r>
        <w:rPr>
          <w:noProof/>
        </w:rPr>
        <w:t>Status</w:t>
      </w:r>
      <w:r>
        <w:rPr>
          <w:noProof/>
        </w:rPr>
        <w:tab/>
      </w:r>
      <w:r>
        <w:rPr>
          <w:noProof/>
        </w:rPr>
        <w:fldChar w:fldCharType="begin" w:fldLock="1"/>
      </w:r>
      <w:r>
        <w:rPr>
          <w:noProof/>
        </w:rPr>
        <w:instrText xml:space="preserve"> PAGEREF _Toc163045801 \h </w:instrText>
      </w:r>
      <w:r>
        <w:rPr>
          <w:noProof/>
        </w:rPr>
      </w:r>
      <w:r>
        <w:rPr>
          <w:noProof/>
        </w:rPr>
        <w:fldChar w:fldCharType="separate"/>
      </w:r>
      <w:r>
        <w:rPr>
          <w:noProof/>
        </w:rPr>
        <w:t>83</w:t>
      </w:r>
      <w:r>
        <w:rPr>
          <w:noProof/>
        </w:rPr>
        <w:fldChar w:fldCharType="end"/>
      </w:r>
    </w:p>
    <w:p w14:paraId="400C05A8" w14:textId="727CBB6E" w:rsidR="00350256" w:rsidRDefault="00350256">
      <w:pPr>
        <w:pStyle w:val="TOC2"/>
        <w:rPr>
          <w:rFonts w:ascii="Calibri" w:hAnsi="Calibri"/>
          <w:noProof/>
          <w:kern w:val="2"/>
          <w:sz w:val="22"/>
          <w:szCs w:val="22"/>
          <w:lang w:eastAsia="en-GB"/>
        </w:rPr>
      </w:pPr>
      <w:r>
        <w:rPr>
          <w:noProof/>
        </w:rPr>
        <w:t>7.8</w:t>
      </w:r>
      <w:r>
        <w:rPr>
          <w:rFonts w:ascii="Calibri" w:hAnsi="Calibri"/>
          <w:noProof/>
          <w:kern w:val="2"/>
          <w:sz w:val="22"/>
          <w:szCs w:val="22"/>
          <w:lang w:eastAsia="en-GB"/>
        </w:rPr>
        <w:tab/>
      </w:r>
      <w:r>
        <w:rPr>
          <w:noProof/>
        </w:rPr>
        <w:t>MMS notification download</w:t>
      </w:r>
      <w:r>
        <w:rPr>
          <w:noProof/>
        </w:rPr>
        <w:tab/>
      </w:r>
      <w:r>
        <w:rPr>
          <w:noProof/>
        </w:rPr>
        <w:fldChar w:fldCharType="begin" w:fldLock="1"/>
      </w:r>
      <w:r>
        <w:rPr>
          <w:noProof/>
        </w:rPr>
        <w:instrText xml:space="preserve"> PAGEREF _Toc163045802 \h </w:instrText>
      </w:r>
      <w:r>
        <w:rPr>
          <w:noProof/>
        </w:rPr>
      </w:r>
      <w:r>
        <w:rPr>
          <w:noProof/>
        </w:rPr>
        <w:fldChar w:fldCharType="separate"/>
      </w:r>
      <w:r>
        <w:rPr>
          <w:noProof/>
        </w:rPr>
        <w:t>83</w:t>
      </w:r>
      <w:r>
        <w:rPr>
          <w:noProof/>
        </w:rPr>
        <w:fldChar w:fldCharType="end"/>
      </w:r>
    </w:p>
    <w:p w14:paraId="2841DF37" w14:textId="21EB0278" w:rsidR="00350256" w:rsidRDefault="00350256">
      <w:pPr>
        <w:pStyle w:val="TOC2"/>
        <w:rPr>
          <w:rFonts w:ascii="Calibri" w:hAnsi="Calibri"/>
          <w:noProof/>
          <w:kern w:val="2"/>
          <w:sz w:val="22"/>
          <w:szCs w:val="22"/>
          <w:lang w:eastAsia="en-GB"/>
        </w:rPr>
      </w:pPr>
      <w:r>
        <w:rPr>
          <w:noProof/>
        </w:rPr>
        <w:t>7.9</w:t>
      </w:r>
      <w:r>
        <w:rPr>
          <w:rFonts w:ascii="Calibri" w:hAnsi="Calibri"/>
          <w:noProof/>
          <w:kern w:val="2"/>
          <w:sz w:val="22"/>
          <w:szCs w:val="22"/>
          <w:lang w:eastAsia="en-GB"/>
        </w:rPr>
        <w:tab/>
      </w:r>
      <w:r>
        <w:rPr>
          <w:noProof/>
        </w:rPr>
        <w:t>Terminal Applications</w:t>
      </w:r>
      <w:r>
        <w:rPr>
          <w:noProof/>
        </w:rPr>
        <w:tab/>
      </w:r>
      <w:r>
        <w:rPr>
          <w:noProof/>
        </w:rPr>
        <w:fldChar w:fldCharType="begin" w:fldLock="1"/>
      </w:r>
      <w:r>
        <w:rPr>
          <w:noProof/>
        </w:rPr>
        <w:instrText xml:space="preserve"> PAGEREF _Toc163045803 \h </w:instrText>
      </w:r>
      <w:r>
        <w:rPr>
          <w:noProof/>
        </w:rPr>
      </w:r>
      <w:r>
        <w:rPr>
          <w:noProof/>
        </w:rPr>
        <w:fldChar w:fldCharType="separate"/>
      </w:r>
      <w:r>
        <w:rPr>
          <w:noProof/>
        </w:rPr>
        <w:t>83</w:t>
      </w:r>
      <w:r>
        <w:rPr>
          <w:noProof/>
        </w:rPr>
        <w:fldChar w:fldCharType="end"/>
      </w:r>
    </w:p>
    <w:p w14:paraId="021D0B04" w14:textId="279C37BB" w:rsidR="00350256" w:rsidRDefault="00350256">
      <w:pPr>
        <w:pStyle w:val="TOC2"/>
        <w:rPr>
          <w:rFonts w:ascii="Calibri" w:hAnsi="Calibri"/>
          <w:noProof/>
          <w:kern w:val="2"/>
          <w:sz w:val="22"/>
          <w:szCs w:val="22"/>
          <w:lang w:eastAsia="en-GB"/>
        </w:rPr>
      </w:pPr>
      <w:r>
        <w:rPr>
          <w:noProof/>
        </w:rPr>
        <w:t>7.10</w:t>
      </w:r>
      <w:r>
        <w:rPr>
          <w:rFonts w:ascii="Calibri" w:hAnsi="Calibri"/>
          <w:noProof/>
          <w:kern w:val="2"/>
          <w:sz w:val="22"/>
          <w:szCs w:val="22"/>
          <w:lang w:eastAsia="en-GB"/>
        </w:rPr>
        <w:tab/>
      </w:r>
      <w:r>
        <w:rPr>
          <w:noProof/>
        </w:rPr>
        <w:t>Geographical Location Reporting</w:t>
      </w:r>
      <w:r>
        <w:rPr>
          <w:noProof/>
        </w:rPr>
        <w:tab/>
      </w:r>
      <w:r>
        <w:rPr>
          <w:noProof/>
        </w:rPr>
        <w:fldChar w:fldCharType="begin" w:fldLock="1"/>
      </w:r>
      <w:r>
        <w:rPr>
          <w:noProof/>
        </w:rPr>
        <w:instrText xml:space="preserve"> PAGEREF _Toc163045804 \h </w:instrText>
      </w:r>
      <w:r>
        <w:rPr>
          <w:noProof/>
        </w:rPr>
      </w:r>
      <w:r>
        <w:rPr>
          <w:noProof/>
        </w:rPr>
        <w:fldChar w:fldCharType="separate"/>
      </w:r>
      <w:r>
        <w:rPr>
          <w:noProof/>
        </w:rPr>
        <w:t>83</w:t>
      </w:r>
      <w:r>
        <w:rPr>
          <w:noProof/>
        </w:rPr>
        <w:fldChar w:fldCharType="end"/>
      </w:r>
    </w:p>
    <w:p w14:paraId="2F3C3740" w14:textId="72B103DF" w:rsidR="00350256" w:rsidRDefault="00350256">
      <w:pPr>
        <w:pStyle w:val="TOC3"/>
        <w:rPr>
          <w:rFonts w:ascii="Calibri" w:hAnsi="Calibri"/>
          <w:noProof/>
          <w:kern w:val="2"/>
          <w:sz w:val="22"/>
          <w:szCs w:val="22"/>
          <w:lang w:eastAsia="en-GB"/>
        </w:rPr>
      </w:pPr>
      <w:r>
        <w:rPr>
          <w:noProof/>
        </w:rPr>
        <w:t>7.10.1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_Toc163045805 \h </w:instrText>
      </w:r>
      <w:r>
        <w:rPr>
          <w:noProof/>
        </w:rPr>
      </w:r>
      <w:r>
        <w:rPr>
          <w:noProof/>
        </w:rPr>
        <w:fldChar w:fldCharType="separate"/>
      </w:r>
      <w:r>
        <w:rPr>
          <w:noProof/>
        </w:rPr>
        <w:t>83</w:t>
      </w:r>
      <w:r>
        <w:rPr>
          <w:noProof/>
        </w:rPr>
        <w:fldChar w:fldCharType="end"/>
      </w:r>
    </w:p>
    <w:p w14:paraId="34205ED5" w14:textId="0C5F499D" w:rsidR="00350256" w:rsidRDefault="00350256">
      <w:pPr>
        <w:pStyle w:val="TOC3"/>
        <w:rPr>
          <w:rFonts w:ascii="Calibri" w:hAnsi="Calibri"/>
          <w:noProof/>
          <w:kern w:val="2"/>
          <w:sz w:val="22"/>
          <w:szCs w:val="22"/>
          <w:lang w:eastAsia="en-GB"/>
        </w:rPr>
      </w:pPr>
      <w:r>
        <w:rPr>
          <w:noProof/>
        </w:rPr>
        <w:t>7.10.2</w:t>
      </w:r>
      <w:r>
        <w:rPr>
          <w:rFonts w:ascii="Calibri" w:hAnsi="Calibri"/>
          <w:noProof/>
          <w:kern w:val="2"/>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_Toc163045806 \h </w:instrText>
      </w:r>
      <w:r>
        <w:rPr>
          <w:noProof/>
        </w:rPr>
      </w:r>
      <w:r>
        <w:rPr>
          <w:noProof/>
        </w:rPr>
        <w:fldChar w:fldCharType="separate"/>
      </w:r>
      <w:r>
        <w:rPr>
          <w:noProof/>
        </w:rPr>
        <w:t>84</w:t>
      </w:r>
      <w:r>
        <w:rPr>
          <w:noProof/>
        </w:rPr>
        <w:fldChar w:fldCharType="end"/>
      </w:r>
    </w:p>
    <w:p w14:paraId="58E2CDEB" w14:textId="41776C25" w:rsidR="00350256" w:rsidRDefault="00350256">
      <w:pPr>
        <w:pStyle w:val="TOC2"/>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_Toc163045807 \h </w:instrText>
      </w:r>
      <w:r>
        <w:rPr>
          <w:noProof/>
        </w:rPr>
      </w:r>
      <w:r>
        <w:rPr>
          <w:noProof/>
        </w:rPr>
        <w:fldChar w:fldCharType="separate"/>
      </w:r>
      <w:r>
        <w:rPr>
          <w:noProof/>
        </w:rPr>
        <w:t>85</w:t>
      </w:r>
      <w:r>
        <w:rPr>
          <w:noProof/>
        </w:rPr>
        <w:fldChar w:fldCharType="end"/>
      </w:r>
    </w:p>
    <w:p w14:paraId="1002A796" w14:textId="5BFF9D63" w:rsidR="00350256" w:rsidRDefault="00350256">
      <w:pPr>
        <w:pStyle w:val="TOC2"/>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_Toc163045808 \h </w:instrText>
      </w:r>
      <w:r>
        <w:rPr>
          <w:noProof/>
        </w:rPr>
      </w:r>
      <w:r>
        <w:rPr>
          <w:noProof/>
        </w:rPr>
        <w:fldChar w:fldCharType="separate"/>
      </w:r>
      <w:r>
        <w:rPr>
          <w:noProof/>
        </w:rPr>
        <w:t>85</w:t>
      </w:r>
      <w:r>
        <w:rPr>
          <w:noProof/>
        </w:rPr>
        <w:fldChar w:fldCharType="end"/>
      </w:r>
    </w:p>
    <w:p w14:paraId="50E3D898" w14:textId="0B85CAA8" w:rsidR="00350256" w:rsidRDefault="00350256">
      <w:pPr>
        <w:pStyle w:val="TOC3"/>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_Toc163045809 \h </w:instrText>
      </w:r>
      <w:r>
        <w:rPr>
          <w:noProof/>
        </w:rPr>
      </w:r>
      <w:r>
        <w:rPr>
          <w:noProof/>
        </w:rPr>
        <w:fldChar w:fldCharType="separate"/>
      </w:r>
      <w:r>
        <w:rPr>
          <w:noProof/>
        </w:rPr>
        <w:t>85</w:t>
      </w:r>
      <w:r>
        <w:rPr>
          <w:noProof/>
        </w:rPr>
        <w:fldChar w:fldCharType="end"/>
      </w:r>
    </w:p>
    <w:p w14:paraId="4FF91469" w14:textId="16DD7EEF" w:rsidR="00350256" w:rsidRDefault="00350256">
      <w:pPr>
        <w:pStyle w:val="TOC3"/>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(ProSe Report)</w:t>
      </w:r>
      <w:r>
        <w:rPr>
          <w:noProof/>
        </w:rPr>
        <w:tab/>
      </w:r>
      <w:r>
        <w:rPr>
          <w:noProof/>
        </w:rPr>
        <w:fldChar w:fldCharType="begin" w:fldLock="1"/>
      </w:r>
      <w:r>
        <w:rPr>
          <w:noProof/>
        </w:rPr>
        <w:instrText xml:space="preserve"> PAGEREF _Toc163045810 \h </w:instrText>
      </w:r>
      <w:r>
        <w:rPr>
          <w:noProof/>
        </w:rPr>
      </w:r>
      <w:r>
        <w:rPr>
          <w:noProof/>
        </w:rPr>
        <w:fldChar w:fldCharType="separate"/>
      </w:r>
      <w:r>
        <w:rPr>
          <w:noProof/>
        </w:rPr>
        <w:t>85</w:t>
      </w:r>
      <w:r>
        <w:rPr>
          <w:noProof/>
        </w:rPr>
        <w:fldChar w:fldCharType="end"/>
      </w:r>
    </w:p>
    <w:p w14:paraId="2190EE24" w14:textId="3ED15F36" w:rsidR="00350256" w:rsidRDefault="00350256">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COMPREHENSION-TLV data objects</w:t>
      </w:r>
      <w:r>
        <w:rPr>
          <w:noProof/>
        </w:rPr>
        <w:tab/>
      </w:r>
      <w:r>
        <w:rPr>
          <w:noProof/>
        </w:rPr>
        <w:fldChar w:fldCharType="begin" w:fldLock="1"/>
      </w:r>
      <w:r>
        <w:rPr>
          <w:noProof/>
        </w:rPr>
        <w:instrText xml:space="preserve"> PAGEREF _Toc163045811 \h </w:instrText>
      </w:r>
      <w:r>
        <w:rPr>
          <w:noProof/>
        </w:rPr>
      </w:r>
      <w:r>
        <w:rPr>
          <w:noProof/>
        </w:rPr>
        <w:fldChar w:fldCharType="separate"/>
      </w:r>
      <w:r>
        <w:rPr>
          <w:noProof/>
        </w:rPr>
        <w:t>86</w:t>
      </w:r>
      <w:r>
        <w:rPr>
          <w:noProof/>
        </w:rPr>
        <w:fldChar w:fldCharType="end"/>
      </w:r>
    </w:p>
    <w:p w14:paraId="500CA76E" w14:textId="3BB5A710" w:rsidR="00350256" w:rsidRDefault="00350256">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Address</w:t>
      </w:r>
      <w:r>
        <w:rPr>
          <w:noProof/>
        </w:rPr>
        <w:tab/>
      </w:r>
      <w:r>
        <w:rPr>
          <w:noProof/>
        </w:rPr>
        <w:fldChar w:fldCharType="begin" w:fldLock="1"/>
      </w:r>
      <w:r>
        <w:rPr>
          <w:noProof/>
        </w:rPr>
        <w:instrText xml:space="preserve"> PAGEREF _Toc163045812 \h </w:instrText>
      </w:r>
      <w:r>
        <w:rPr>
          <w:noProof/>
        </w:rPr>
      </w:r>
      <w:r>
        <w:rPr>
          <w:noProof/>
        </w:rPr>
        <w:fldChar w:fldCharType="separate"/>
      </w:r>
      <w:r>
        <w:rPr>
          <w:noProof/>
        </w:rPr>
        <w:t>86</w:t>
      </w:r>
      <w:r>
        <w:rPr>
          <w:noProof/>
        </w:rPr>
        <w:fldChar w:fldCharType="end"/>
      </w:r>
    </w:p>
    <w:p w14:paraId="10800453" w14:textId="338B77DD" w:rsidR="00350256" w:rsidRDefault="00350256">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_Toc163045813 \h </w:instrText>
      </w:r>
      <w:r>
        <w:rPr>
          <w:noProof/>
        </w:rPr>
      </w:r>
      <w:r>
        <w:rPr>
          <w:noProof/>
        </w:rPr>
        <w:fldChar w:fldCharType="separate"/>
      </w:r>
      <w:r>
        <w:rPr>
          <w:noProof/>
        </w:rPr>
        <w:t>86</w:t>
      </w:r>
      <w:r>
        <w:rPr>
          <w:noProof/>
        </w:rPr>
        <w:fldChar w:fldCharType="end"/>
      </w:r>
    </w:p>
    <w:p w14:paraId="1A32A412" w14:textId="750F923C" w:rsidR="00350256" w:rsidRDefault="00350256">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Subaddress</w:t>
      </w:r>
      <w:r>
        <w:rPr>
          <w:noProof/>
        </w:rPr>
        <w:tab/>
      </w:r>
      <w:r>
        <w:rPr>
          <w:noProof/>
        </w:rPr>
        <w:fldChar w:fldCharType="begin" w:fldLock="1"/>
      </w:r>
      <w:r>
        <w:rPr>
          <w:noProof/>
        </w:rPr>
        <w:instrText xml:space="preserve"> PAGEREF _Toc163045814 \h </w:instrText>
      </w:r>
      <w:r>
        <w:rPr>
          <w:noProof/>
        </w:rPr>
      </w:r>
      <w:r>
        <w:rPr>
          <w:noProof/>
        </w:rPr>
        <w:fldChar w:fldCharType="separate"/>
      </w:r>
      <w:r>
        <w:rPr>
          <w:noProof/>
        </w:rPr>
        <w:t>86</w:t>
      </w:r>
      <w:r>
        <w:rPr>
          <w:noProof/>
        </w:rPr>
        <w:fldChar w:fldCharType="end"/>
      </w:r>
    </w:p>
    <w:p w14:paraId="23CCF7B2" w14:textId="4536AE50" w:rsidR="00350256" w:rsidRDefault="00350256">
      <w:pPr>
        <w:pStyle w:val="TOC2"/>
        <w:rPr>
          <w:rFonts w:ascii="Calibri" w:hAnsi="Calibri"/>
          <w:noProof/>
          <w:kern w:val="2"/>
          <w:sz w:val="22"/>
          <w:szCs w:val="22"/>
          <w:lang w:eastAsia="en-GB"/>
        </w:rPr>
      </w:pPr>
      <w:r>
        <w:rPr>
          <w:noProof/>
        </w:rPr>
        <w:t>8.4</w:t>
      </w:r>
      <w:r>
        <w:rPr>
          <w:rFonts w:ascii="Calibri" w:hAnsi="Calibri"/>
          <w:noProof/>
          <w:kern w:val="2"/>
          <w:sz w:val="22"/>
          <w:szCs w:val="22"/>
          <w:lang w:eastAsia="en-GB"/>
        </w:rPr>
        <w:tab/>
      </w:r>
      <w:r>
        <w:rPr>
          <w:noProof/>
        </w:rPr>
        <w:t>Capability configuration parameters</w:t>
      </w:r>
      <w:r>
        <w:rPr>
          <w:noProof/>
        </w:rPr>
        <w:tab/>
      </w:r>
      <w:r>
        <w:rPr>
          <w:noProof/>
        </w:rPr>
        <w:fldChar w:fldCharType="begin" w:fldLock="1"/>
      </w:r>
      <w:r>
        <w:rPr>
          <w:noProof/>
        </w:rPr>
        <w:instrText xml:space="preserve"> PAGEREF _Toc163045815 \h </w:instrText>
      </w:r>
      <w:r>
        <w:rPr>
          <w:noProof/>
        </w:rPr>
      </w:r>
      <w:r>
        <w:rPr>
          <w:noProof/>
        </w:rPr>
        <w:fldChar w:fldCharType="separate"/>
      </w:r>
      <w:r>
        <w:rPr>
          <w:noProof/>
        </w:rPr>
        <w:t>86</w:t>
      </w:r>
      <w:r>
        <w:rPr>
          <w:noProof/>
        </w:rPr>
        <w:fldChar w:fldCharType="end"/>
      </w:r>
    </w:p>
    <w:p w14:paraId="09472123" w14:textId="57AE76DD" w:rsidR="00350256" w:rsidRDefault="00350256">
      <w:pPr>
        <w:pStyle w:val="TOC2"/>
        <w:rPr>
          <w:rFonts w:ascii="Calibri" w:hAnsi="Calibri"/>
          <w:noProof/>
          <w:kern w:val="2"/>
          <w:sz w:val="22"/>
          <w:szCs w:val="22"/>
          <w:lang w:eastAsia="en-GB"/>
        </w:rPr>
      </w:pPr>
      <w:r>
        <w:rPr>
          <w:noProof/>
        </w:rPr>
        <w:t>8.5</w:t>
      </w:r>
      <w:r>
        <w:rPr>
          <w:rFonts w:ascii="Calibri" w:hAnsi="Calibri"/>
          <w:noProof/>
          <w:kern w:val="2"/>
          <w:sz w:val="22"/>
          <w:szCs w:val="22"/>
          <w:lang w:eastAsia="en-GB"/>
        </w:rPr>
        <w:tab/>
      </w:r>
      <w:r>
        <w:rPr>
          <w:noProof/>
        </w:rPr>
        <w:t>Cell Broadcast Page</w:t>
      </w:r>
      <w:r>
        <w:rPr>
          <w:noProof/>
        </w:rPr>
        <w:tab/>
      </w:r>
      <w:r>
        <w:rPr>
          <w:noProof/>
        </w:rPr>
        <w:fldChar w:fldCharType="begin" w:fldLock="1"/>
      </w:r>
      <w:r>
        <w:rPr>
          <w:noProof/>
        </w:rPr>
        <w:instrText xml:space="preserve"> PAGEREF _Toc163045816 \h </w:instrText>
      </w:r>
      <w:r>
        <w:rPr>
          <w:noProof/>
        </w:rPr>
      </w:r>
      <w:r>
        <w:rPr>
          <w:noProof/>
        </w:rPr>
        <w:fldChar w:fldCharType="separate"/>
      </w:r>
      <w:r>
        <w:rPr>
          <w:noProof/>
        </w:rPr>
        <w:t>86</w:t>
      </w:r>
      <w:r>
        <w:rPr>
          <w:noProof/>
        </w:rPr>
        <w:fldChar w:fldCharType="end"/>
      </w:r>
    </w:p>
    <w:p w14:paraId="08CEFB68" w14:textId="0FF9D300" w:rsidR="00350256" w:rsidRDefault="00350256">
      <w:pPr>
        <w:pStyle w:val="TOC2"/>
        <w:rPr>
          <w:rFonts w:ascii="Calibri" w:hAnsi="Calibri"/>
          <w:noProof/>
          <w:kern w:val="2"/>
          <w:sz w:val="22"/>
          <w:szCs w:val="22"/>
          <w:lang w:eastAsia="en-GB"/>
        </w:rPr>
      </w:pPr>
      <w:r>
        <w:rPr>
          <w:noProof/>
        </w:rPr>
        <w:t>8.6</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_Toc163045817 \h </w:instrText>
      </w:r>
      <w:r>
        <w:rPr>
          <w:noProof/>
        </w:rPr>
      </w:r>
      <w:r>
        <w:rPr>
          <w:noProof/>
        </w:rPr>
        <w:fldChar w:fldCharType="separate"/>
      </w:r>
      <w:r>
        <w:rPr>
          <w:noProof/>
        </w:rPr>
        <w:t>86</w:t>
      </w:r>
      <w:r>
        <w:rPr>
          <w:noProof/>
        </w:rPr>
        <w:fldChar w:fldCharType="end"/>
      </w:r>
    </w:p>
    <w:p w14:paraId="078F8765" w14:textId="01816083" w:rsidR="00350256" w:rsidRDefault="00350256">
      <w:pPr>
        <w:pStyle w:val="TOC2"/>
        <w:rPr>
          <w:rFonts w:ascii="Calibri" w:hAnsi="Calibri"/>
          <w:noProof/>
          <w:kern w:val="2"/>
          <w:sz w:val="22"/>
          <w:szCs w:val="22"/>
          <w:lang w:eastAsia="en-GB"/>
        </w:rPr>
      </w:pPr>
      <w:r w:rsidRPr="004D4D32">
        <w:rPr>
          <w:noProof/>
          <w:lang w:val="fr-FR"/>
        </w:rPr>
        <w:t>8.7</w:t>
      </w:r>
      <w:r>
        <w:rPr>
          <w:rFonts w:ascii="Calibri" w:hAnsi="Calibri"/>
          <w:noProof/>
          <w:kern w:val="2"/>
          <w:sz w:val="22"/>
          <w:szCs w:val="22"/>
          <w:lang w:eastAsia="en-GB"/>
        </w:rPr>
        <w:tab/>
      </w:r>
      <w:r w:rsidRPr="004D4D32">
        <w:rPr>
          <w:noProof/>
          <w:lang w:val="fr-FR"/>
        </w:rPr>
        <w:t>Device identities</w:t>
      </w:r>
      <w:r>
        <w:rPr>
          <w:noProof/>
        </w:rPr>
        <w:tab/>
      </w:r>
      <w:r>
        <w:rPr>
          <w:noProof/>
        </w:rPr>
        <w:fldChar w:fldCharType="begin" w:fldLock="1"/>
      </w:r>
      <w:r>
        <w:rPr>
          <w:noProof/>
        </w:rPr>
        <w:instrText xml:space="preserve"> PAGEREF _Toc163045818 \h </w:instrText>
      </w:r>
      <w:r>
        <w:rPr>
          <w:noProof/>
        </w:rPr>
      </w:r>
      <w:r>
        <w:rPr>
          <w:noProof/>
        </w:rPr>
        <w:fldChar w:fldCharType="separate"/>
      </w:r>
      <w:r>
        <w:rPr>
          <w:noProof/>
        </w:rPr>
        <w:t>87</w:t>
      </w:r>
      <w:r>
        <w:rPr>
          <w:noProof/>
        </w:rPr>
        <w:fldChar w:fldCharType="end"/>
      </w:r>
    </w:p>
    <w:p w14:paraId="2849F387" w14:textId="1BDB49DC" w:rsidR="00350256" w:rsidRDefault="00350256">
      <w:pPr>
        <w:pStyle w:val="TOC2"/>
        <w:rPr>
          <w:rFonts w:ascii="Calibri" w:hAnsi="Calibri"/>
          <w:noProof/>
          <w:kern w:val="2"/>
          <w:sz w:val="22"/>
          <w:szCs w:val="22"/>
          <w:lang w:eastAsia="en-GB"/>
        </w:rPr>
      </w:pPr>
      <w:r w:rsidRPr="004D4D32">
        <w:rPr>
          <w:noProof/>
          <w:lang w:val="fr-FR"/>
        </w:rPr>
        <w:t>8.8</w:t>
      </w:r>
      <w:r>
        <w:rPr>
          <w:rFonts w:ascii="Calibri" w:hAnsi="Calibri"/>
          <w:noProof/>
          <w:kern w:val="2"/>
          <w:sz w:val="22"/>
          <w:szCs w:val="22"/>
          <w:lang w:eastAsia="en-GB"/>
        </w:rPr>
        <w:tab/>
      </w:r>
      <w:r w:rsidRPr="004D4D32">
        <w:rPr>
          <w:noProof/>
          <w:lang w:val="fr-FR"/>
        </w:rPr>
        <w:t>Duration</w:t>
      </w:r>
      <w:r>
        <w:rPr>
          <w:noProof/>
        </w:rPr>
        <w:tab/>
      </w:r>
      <w:r>
        <w:rPr>
          <w:noProof/>
        </w:rPr>
        <w:fldChar w:fldCharType="begin" w:fldLock="1"/>
      </w:r>
      <w:r>
        <w:rPr>
          <w:noProof/>
        </w:rPr>
        <w:instrText xml:space="preserve"> PAGEREF _Toc163045819 \h </w:instrText>
      </w:r>
      <w:r>
        <w:rPr>
          <w:noProof/>
        </w:rPr>
      </w:r>
      <w:r>
        <w:rPr>
          <w:noProof/>
        </w:rPr>
        <w:fldChar w:fldCharType="separate"/>
      </w:r>
      <w:r>
        <w:rPr>
          <w:noProof/>
        </w:rPr>
        <w:t>87</w:t>
      </w:r>
      <w:r>
        <w:rPr>
          <w:noProof/>
        </w:rPr>
        <w:fldChar w:fldCharType="end"/>
      </w:r>
    </w:p>
    <w:p w14:paraId="3810409C" w14:textId="5D8AA67D" w:rsidR="00350256" w:rsidRDefault="00350256">
      <w:pPr>
        <w:pStyle w:val="TOC2"/>
        <w:rPr>
          <w:rFonts w:ascii="Calibri" w:hAnsi="Calibri"/>
          <w:noProof/>
          <w:kern w:val="2"/>
          <w:sz w:val="22"/>
          <w:szCs w:val="22"/>
          <w:lang w:eastAsia="en-GB"/>
        </w:rPr>
      </w:pPr>
      <w:r>
        <w:rPr>
          <w:noProof/>
        </w:rPr>
        <w:t>8.9</w:t>
      </w:r>
      <w:r>
        <w:rPr>
          <w:rFonts w:ascii="Calibri" w:hAnsi="Calibri"/>
          <w:noProof/>
          <w:kern w:val="2"/>
          <w:sz w:val="22"/>
          <w:szCs w:val="22"/>
          <w:lang w:eastAsia="en-GB"/>
        </w:rPr>
        <w:tab/>
      </w:r>
      <w:r>
        <w:rPr>
          <w:noProof/>
        </w:rPr>
        <w:t>Item</w:t>
      </w:r>
      <w:r>
        <w:rPr>
          <w:noProof/>
        </w:rPr>
        <w:tab/>
      </w:r>
      <w:r>
        <w:rPr>
          <w:noProof/>
        </w:rPr>
        <w:fldChar w:fldCharType="begin" w:fldLock="1"/>
      </w:r>
      <w:r>
        <w:rPr>
          <w:noProof/>
        </w:rPr>
        <w:instrText xml:space="preserve"> PAGEREF _Toc163045820 \h </w:instrText>
      </w:r>
      <w:r>
        <w:rPr>
          <w:noProof/>
        </w:rPr>
      </w:r>
      <w:r>
        <w:rPr>
          <w:noProof/>
        </w:rPr>
        <w:fldChar w:fldCharType="separate"/>
      </w:r>
      <w:r>
        <w:rPr>
          <w:noProof/>
        </w:rPr>
        <w:t>88</w:t>
      </w:r>
      <w:r>
        <w:rPr>
          <w:noProof/>
        </w:rPr>
        <w:fldChar w:fldCharType="end"/>
      </w:r>
    </w:p>
    <w:p w14:paraId="628B6DD9" w14:textId="7BC836F7" w:rsidR="00350256" w:rsidRDefault="00350256">
      <w:pPr>
        <w:pStyle w:val="TOC2"/>
        <w:rPr>
          <w:rFonts w:ascii="Calibri" w:hAnsi="Calibri"/>
          <w:noProof/>
          <w:kern w:val="2"/>
          <w:sz w:val="22"/>
          <w:szCs w:val="22"/>
          <w:lang w:eastAsia="en-GB"/>
        </w:rPr>
      </w:pPr>
      <w:r>
        <w:rPr>
          <w:noProof/>
        </w:rPr>
        <w:t>8.10</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_Toc163045821 \h </w:instrText>
      </w:r>
      <w:r>
        <w:rPr>
          <w:noProof/>
        </w:rPr>
      </w:r>
      <w:r>
        <w:rPr>
          <w:noProof/>
        </w:rPr>
        <w:fldChar w:fldCharType="separate"/>
      </w:r>
      <w:r>
        <w:rPr>
          <w:noProof/>
        </w:rPr>
        <w:t>88</w:t>
      </w:r>
      <w:r>
        <w:rPr>
          <w:noProof/>
        </w:rPr>
        <w:fldChar w:fldCharType="end"/>
      </w:r>
    </w:p>
    <w:p w14:paraId="1A01FB1F" w14:textId="1460EACE" w:rsidR="00350256" w:rsidRDefault="00350256">
      <w:pPr>
        <w:pStyle w:val="TOC2"/>
        <w:rPr>
          <w:rFonts w:ascii="Calibri" w:hAnsi="Calibri"/>
          <w:noProof/>
          <w:kern w:val="2"/>
          <w:sz w:val="22"/>
          <w:szCs w:val="22"/>
          <w:lang w:eastAsia="en-GB"/>
        </w:rPr>
      </w:pPr>
      <w:r>
        <w:rPr>
          <w:noProof/>
        </w:rPr>
        <w:t>8.11</w:t>
      </w:r>
      <w:r>
        <w:rPr>
          <w:rFonts w:ascii="Calibri" w:hAnsi="Calibri"/>
          <w:noProof/>
          <w:kern w:val="2"/>
          <w:sz w:val="22"/>
          <w:szCs w:val="22"/>
          <w:lang w:eastAsia="en-GB"/>
        </w:rPr>
        <w:tab/>
      </w:r>
      <w:r>
        <w:rPr>
          <w:noProof/>
        </w:rPr>
        <w:t>Response length</w:t>
      </w:r>
      <w:r>
        <w:rPr>
          <w:noProof/>
        </w:rPr>
        <w:tab/>
      </w:r>
      <w:r>
        <w:rPr>
          <w:noProof/>
        </w:rPr>
        <w:fldChar w:fldCharType="begin" w:fldLock="1"/>
      </w:r>
      <w:r>
        <w:rPr>
          <w:noProof/>
        </w:rPr>
        <w:instrText xml:space="preserve"> PAGEREF _Toc163045822 \h </w:instrText>
      </w:r>
      <w:r>
        <w:rPr>
          <w:noProof/>
        </w:rPr>
      </w:r>
      <w:r>
        <w:rPr>
          <w:noProof/>
        </w:rPr>
        <w:fldChar w:fldCharType="separate"/>
      </w:r>
      <w:r>
        <w:rPr>
          <w:noProof/>
        </w:rPr>
        <w:t>88</w:t>
      </w:r>
      <w:r>
        <w:rPr>
          <w:noProof/>
        </w:rPr>
        <w:fldChar w:fldCharType="end"/>
      </w:r>
    </w:p>
    <w:p w14:paraId="590B8D35" w14:textId="3F437AB2" w:rsidR="00350256" w:rsidRDefault="00350256">
      <w:pPr>
        <w:pStyle w:val="TOC2"/>
        <w:rPr>
          <w:rFonts w:ascii="Calibri" w:hAnsi="Calibri"/>
          <w:noProof/>
          <w:kern w:val="2"/>
          <w:sz w:val="22"/>
          <w:szCs w:val="22"/>
          <w:lang w:eastAsia="en-GB"/>
        </w:rPr>
      </w:pPr>
      <w:r>
        <w:rPr>
          <w:noProof/>
        </w:rPr>
        <w:t>8.12</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_Toc163045823 \h </w:instrText>
      </w:r>
      <w:r>
        <w:rPr>
          <w:noProof/>
        </w:rPr>
      </w:r>
      <w:r>
        <w:rPr>
          <w:noProof/>
        </w:rPr>
        <w:fldChar w:fldCharType="separate"/>
      </w:r>
      <w:r>
        <w:rPr>
          <w:noProof/>
        </w:rPr>
        <w:t>88</w:t>
      </w:r>
      <w:r>
        <w:rPr>
          <w:noProof/>
        </w:rPr>
        <w:fldChar w:fldCharType="end"/>
      </w:r>
    </w:p>
    <w:p w14:paraId="2B3505E5" w14:textId="60CE311A" w:rsidR="00350256" w:rsidRDefault="00350256">
      <w:pPr>
        <w:pStyle w:val="TOC3"/>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Additional information for SEND SS</w:t>
      </w:r>
      <w:r>
        <w:rPr>
          <w:noProof/>
        </w:rPr>
        <w:tab/>
      </w:r>
      <w:r>
        <w:rPr>
          <w:noProof/>
        </w:rPr>
        <w:fldChar w:fldCharType="begin" w:fldLock="1"/>
      </w:r>
      <w:r>
        <w:rPr>
          <w:noProof/>
        </w:rPr>
        <w:instrText xml:space="preserve"> PAGEREF _Toc163045824 \h </w:instrText>
      </w:r>
      <w:r>
        <w:rPr>
          <w:noProof/>
        </w:rPr>
      </w:r>
      <w:r>
        <w:rPr>
          <w:noProof/>
        </w:rPr>
        <w:fldChar w:fldCharType="separate"/>
      </w:r>
      <w:r>
        <w:rPr>
          <w:noProof/>
        </w:rPr>
        <w:t>88</w:t>
      </w:r>
      <w:r>
        <w:rPr>
          <w:noProof/>
        </w:rPr>
        <w:fldChar w:fldCharType="end"/>
      </w:r>
    </w:p>
    <w:p w14:paraId="2C2FDB4A" w14:textId="27A3E3EC" w:rsidR="00350256" w:rsidRDefault="00350256">
      <w:pPr>
        <w:pStyle w:val="TOC3"/>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_Toc163045825 \h </w:instrText>
      </w:r>
      <w:r>
        <w:rPr>
          <w:noProof/>
        </w:rPr>
      </w:r>
      <w:r>
        <w:rPr>
          <w:noProof/>
        </w:rPr>
        <w:fldChar w:fldCharType="separate"/>
      </w:r>
      <w:r>
        <w:rPr>
          <w:noProof/>
        </w:rPr>
        <w:t>89</w:t>
      </w:r>
      <w:r>
        <w:rPr>
          <w:noProof/>
        </w:rPr>
        <w:fldChar w:fldCharType="end"/>
      </w:r>
    </w:p>
    <w:p w14:paraId="42FC6918" w14:textId="18262FD5" w:rsidR="00350256" w:rsidRDefault="00350256">
      <w:pPr>
        <w:pStyle w:val="TOC3"/>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_Toc163045826 \h </w:instrText>
      </w:r>
      <w:r>
        <w:rPr>
          <w:noProof/>
        </w:rPr>
      </w:r>
      <w:r>
        <w:rPr>
          <w:noProof/>
        </w:rPr>
        <w:fldChar w:fldCharType="separate"/>
      </w:r>
      <w:r>
        <w:rPr>
          <w:noProof/>
        </w:rPr>
        <w:t>89</w:t>
      </w:r>
      <w:r>
        <w:rPr>
          <w:noProof/>
        </w:rPr>
        <w:fldChar w:fldCharType="end"/>
      </w:r>
    </w:p>
    <w:p w14:paraId="685894EF" w14:textId="30E85084" w:rsidR="00350256" w:rsidRDefault="00350256">
      <w:pPr>
        <w:pStyle w:val="TOC3"/>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_Toc163045827 \h </w:instrText>
      </w:r>
      <w:r>
        <w:rPr>
          <w:noProof/>
        </w:rPr>
      </w:r>
      <w:r>
        <w:rPr>
          <w:noProof/>
        </w:rPr>
        <w:fldChar w:fldCharType="separate"/>
      </w:r>
      <w:r>
        <w:rPr>
          <w:noProof/>
        </w:rPr>
        <w:t>89</w:t>
      </w:r>
      <w:r>
        <w:rPr>
          <w:noProof/>
        </w:rPr>
        <w:fldChar w:fldCharType="end"/>
      </w:r>
    </w:p>
    <w:p w14:paraId="29567F26" w14:textId="29744DA4" w:rsidR="00350256" w:rsidRDefault="00350256">
      <w:pPr>
        <w:pStyle w:val="TOC3"/>
        <w:rPr>
          <w:rFonts w:ascii="Calibri" w:hAnsi="Calibri"/>
          <w:noProof/>
          <w:kern w:val="2"/>
          <w:sz w:val="22"/>
          <w:szCs w:val="22"/>
          <w:lang w:eastAsia="en-GB"/>
        </w:rPr>
      </w:pPr>
      <w:r>
        <w:rPr>
          <w:noProof/>
        </w:rPr>
        <w:t>8.12.5</w:t>
      </w:r>
      <w:r>
        <w:rPr>
          <w:rFonts w:ascii="Calibri" w:hAnsi="Calibri"/>
          <w:noProof/>
          <w:kern w:val="2"/>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_Toc163045828 \h </w:instrText>
      </w:r>
      <w:r>
        <w:rPr>
          <w:noProof/>
        </w:rPr>
      </w:r>
      <w:r>
        <w:rPr>
          <w:noProof/>
        </w:rPr>
        <w:fldChar w:fldCharType="separate"/>
      </w:r>
      <w:r>
        <w:rPr>
          <w:noProof/>
        </w:rPr>
        <w:t>89</w:t>
      </w:r>
      <w:r>
        <w:rPr>
          <w:noProof/>
        </w:rPr>
        <w:fldChar w:fldCharType="end"/>
      </w:r>
    </w:p>
    <w:p w14:paraId="7658A4FA" w14:textId="61679FCA" w:rsidR="00350256" w:rsidRDefault="00350256">
      <w:pPr>
        <w:pStyle w:val="TOC3"/>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Not used</w:t>
      </w:r>
      <w:r>
        <w:rPr>
          <w:noProof/>
        </w:rPr>
        <w:tab/>
      </w:r>
      <w:r>
        <w:rPr>
          <w:noProof/>
        </w:rPr>
        <w:fldChar w:fldCharType="begin" w:fldLock="1"/>
      </w:r>
      <w:r>
        <w:rPr>
          <w:noProof/>
        </w:rPr>
        <w:instrText xml:space="preserve"> PAGEREF _Toc163045829 \h </w:instrText>
      </w:r>
      <w:r>
        <w:rPr>
          <w:noProof/>
        </w:rPr>
      </w:r>
      <w:r>
        <w:rPr>
          <w:noProof/>
        </w:rPr>
        <w:fldChar w:fldCharType="separate"/>
      </w:r>
      <w:r>
        <w:rPr>
          <w:noProof/>
        </w:rPr>
        <w:t>89</w:t>
      </w:r>
      <w:r>
        <w:rPr>
          <w:noProof/>
        </w:rPr>
        <w:fldChar w:fldCharType="end"/>
      </w:r>
    </w:p>
    <w:p w14:paraId="41BDF24C" w14:textId="4B703D1D" w:rsidR="00350256" w:rsidRDefault="00350256">
      <w:pPr>
        <w:pStyle w:val="TOC3"/>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_Toc163045830 \h </w:instrText>
      </w:r>
      <w:r>
        <w:rPr>
          <w:noProof/>
        </w:rPr>
      </w:r>
      <w:r>
        <w:rPr>
          <w:noProof/>
        </w:rPr>
        <w:fldChar w:fldCharType="separate"/>
      </w:r>
      <w:r>
        <w:rPr>
          <w:noProof/>
        </w:rPr>
        <w:t>89</w:t>
      </w:r>
      <w:r>
        <w:rPr>
          <w:noProof/>
        </w:rPr>
        <w:fldChar w:fldCharType="end"/>
      </w:r>
    </w:p>
    <w:p w14:paraId="2F05219B" w14:textId="4B02FCA2" w:rsidR="00350256" w:rsidRDefault="00350256">
      <w:pPr>
        <w:pStyle w:val="TOC3"/>
        <w:rPr>
          <w:rFonts w:ascii="Calibri" w:hAnsi="Calibri"/>
          <w:noProof/>
          <w:kern w:val="2"/>
          <w:sz w:val="22"/>
          <w:szCs w:val="22"/>
          <w:lang w:eastAsia="en-GB"/>
        </w:rPr>
      </w:pPr>
      <w:r>
        <w:rPr>
          <w:noProof/>
        </w:rPr>
        <w:t>8.12.8</w:t>
      </w:r>
      <w:r>
        <w:rPr>
          <w:rFonts w:ascii="Calibri" w:hAnsi="Calibri"/>
          <w:noProof/>
          <w:kern w:val="2"/>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_Toc163045831 \h </w:instrText>
      </w:r>
      <w:r>
        <w:rPr>
          <w:noProof/>
        </w:rPr>
      </w:r>
      <w:r>
        <w:rPr>
          <w:noProof/>
        </w:rPr>
        <w:fldChar w:fldCharType="separate"/>
      </w:r>
      <w:r>
        <w:rPr>
          <w:noProof/>
        </w:rPr>
        <w:t>90</w:t>
      </w:r>
      <w:r>
        <w:rPr>
          <w:noProof/>
        </w:rPr>
        <w:fldChar w:fldCharType="end"/>
      </w:r>
    </w:p>
    <w:p w14:paraId="72E70289" w14:textId="1AE53AB0" w:rsidR="00350256" w:rsidRDefault="00350256">
      <w:pPr>
        <w:pStyle w:val="TOC3"/>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_Toc163045832 \h </w:instrText>
      </w:r>
      <w:r>
        <w:rPr>
          <w:noProof/>
        </w:rPr>
      </w:r>
      <w:r>
        <w:rPr>
          <w:noProof/>
        </w:rPr>
        <w:fldChar w:fldCharType="separate"/>
      </w:r>
      <w:r>
        <w:rPr>
          <w:noProof/>
        </w:rPr>
        <w:t>90</w:t>
      </w:r>
      <w:r>
        <w:rPr>
          <w:noProof/>
        </w:rPr>
        <w:fldChar w:fldCharType="end"/>
      </w:r>
    </w:p>
    <w:p w14:paraId="235929B2" w14:textId="185D9332" w:rsidR="00350256" w:rsidRDefault="00350256">
      <w:pPr>
        <w:pStyle w:val="TOC3"/>
        <w:rPr>
          <w:rFonts w:ascii="Calibri" w:hAnsi="Calibri"/>
          <w:noProof/>
          <w:kern w:val="2"/>
          <w:sz w:val="22"/>
          <w:szCs w:val="22"/>
          <w:lang w:eastAsia="en-GB"/>
        </w:rPr>
      </w:pPr>
      <w:r>
        <w:rPr>
          <w:noProof/>
        </w:rPr>
        <w:t>8.12.10</w:t>
      </w:r>
      <w:r>
        <w:rPr>
          <w:rFonts w:ascii="Calibri" w:hAnsi="Calibri"/>
          <w:noProof/>
          <w:kern w:val="2"/>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_Toc163045833 \h </w:instrText>
      </w:r>
      <w:r>
        <w:rPr>
          <w:noProof/>
        </w:rPr>
      </w:r>
      <w:r>
        <w:rPr>
          <w:noProof/>
        </w:rPr>
        <w:fldChar w:fldCharType="separate"/>
      </w:r>
      <w:r>
        <w:rPr>
          <w:noProof/>
        </w:rPr>
        <w:t>90</w:t>
      </w:r>
      <w:r>
        <w:rPr>
          <w:noProof/>
        </w:rPr>
        <w:fldChar w:fldCharType="end"/>
      </w:r>
    </w:p>
    <w:p w14:paraId="2EA1691B" w14:textId="62CA190F" w:rsidR="00350256" w:rsidRDefault="00350256">
      <w:pPr>
        <w:pStyle w:val="TOC3"/>
        <w:rPr>
          <w:rFonts w:ascii="Calibri" w:hAnsi="Calibri"/>
          <w:noProof/>
          <w:kern w:val="2"/>
          <w:sz w:val="22"/>
          <w:szCs w:val="22"/>
          <w:lang w:eastAsia="en-GB"/>
        </w:rPr>
      </w:pPr>
      <w:r>
        <w:rPr>
          <w:noProof/>
        </w:rPr>
        <w:t>8.12.11</w:t>
      </w:r>
      <w:r>
        <w:rPr>
          <w:rFonts w:ascii="Calibri" w:hAnsi="Calibri"/>
          <w:noProof/>
          <w:kern w:val="2"/>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_Toc163045834 \h </w:instrText>
      </w:r>
      <w:r>
        <w:rPr>
          <w:noProof/>
        </w:rPr>
      </w:r>
      <w:r>
        <w:rPr>
          <w:noProof/>
        </w:rPr>
        <w:fldChar w:fldCharType="separate"/>
      </w:r>
      <w:r>
        <w:rPr>
          <w:noProof/>
        </w:rPr>
        <w:t>90</w:t>
      </w:r>
      <w:r>
        <w:rPr>
          <w:noProof/>
        </w:rPr>
        <w:fldChar w:fldCharType="end"/>
      </w:r>
    </w:p>
    <w:p w14:paraId="014A09AD" w14:textId="3F5C4F33" w:rsidR="00350256" w:rsidRDefault="00350256">
      <w:pPr>
        <w:pStyle w:val="TOC3"/>
        <w:rPr>
          <w:rFonts w:ascii="Calibri" w:hAnsi="Calibri"/>
          <w:noProof/>
          <w:kern w:val="2"/>
          <w:sz w:val="22"/>
          <w:szCs w:val="22"/>
          <w:lang w:eastAsia="en-GB"/>
        </w:rPr>
      </w:pPr>
      <w:r>
        <w:rPr>
          <w:noProof/>
        </w:rPr>
        <w:t>8.12.12</w:t>
      </w:r>
      <w:r>
        <w:rPr>
          <w:rFonts w:ascii="Calibri" w:hAnsi="Calibri"/>
          <w:noProof/>
          <w:kern w:val="2"/>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_Toc163045835 \h </w:instrText>
      </w:r>
      <w:r>
        <w:rPr>
          <w:noProof/>
        </w:rPr>
      </w:r>
      <w:r>
        <w:rPr>
          <w:noProof/>
        </w:rPr>
        <w:fldChar w:fldCharType="separate"/>
      </w:r>
      <w:r>
        <w:rPr>
          <w:noProof/>
        </w:rPr>
        <w:t>90</w:t>
      </w:r>
      <w:r>
        <w:rPr>
          <w:noProof/>
        </w:rPr>
        <w:fldChar w:fldCharType="end"/>
      </w:r>
    </w:p>
    <w:p w14:paraId="1061F5A9" w14:textId="6D7E1899" w:rsidR="00350256" w:rsidRDefault="00350256">
      <w:pPr>
        <w:pStyle w:val="TOC3"/>
        <w:rPr>
          <w:rFonts w:ascii="Calibri" w:hAnsi="Calibri"/>
          <w:noProof/>
          <w:kern w:val="2"/>
          <w:sz w:val="22"/>
          <w:szCs w:val="22"/>
          <w:lang w:eastAsia="en-GB"/>
        </w:rPr>
      </w:pPr>
      <w:r>
        <w:rPr>
          <w:noProof/>
        </w:rPr>
        <w:t>8.12.13</w:t>
      </w:r>
      <w:r>
        <w:rPr>
          <w:rFonts w:ascii="Calibri" w:hAnsi="Calibri"/>
          <w:noProof/>
          <w:kern w:val="2"/>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_Toc163045836 \h </w:instrText>
      </w:r>
      <w:r>
        <w:rPr>
          <w:noProof/>
        </w:rPr>
      </w:r>
      <w:r>
        <w:rPr>
          <w:noProof/>
        </w:rPr>
        <w:fldChar w:fldCharType="separate"/>
      </w:r>
      <w:r>
        <w:rPr>
          <w:noProof/>
        </w:rPr>
        <w:t>90</w:t>
      </w:r>
      <w:r>
        <w:rPr>
          <w:noProof/>
        </w:rPr>
        <w:fldChar w:fldCharType="end"/>
      </w:r>
    </w:p>
    <w:p w14:paraId="191A16A3" w14:textId="3F42CE1C" w:rsidR="00350256" w:rsidRDefault="00350256">
      <w:pPr>
        <w:pStyle w:val="TOC2"/>
        <w:rPr>
          <w:rFonts w:ascii="Calibri" w:hAnsi="Calibri"/>
          <w:noProof/>
          <w:kern w:val="2"/>
          <w:sz w:val="22"/>
          <w:szCs w:val="22"/>
          <w:lang w:eastAsia="en-GB"/>
        </w:rPr>
      </w:pPr>
      <w:r>
        <w:rPr>
          <w:noProof/>
        </w:rPr>
        <w:t>8.13</w:t>
      </w:r>
      <w:r>
        <w:rPr>
          <w:rFonts w:ascii="Calibri" w:hAnsi="Calibri"/>
          <w:noProof/>
          <w:kern w:val="2"/>
          <w:sz w:val="22"/>
          <w:szCs w:val="22"/>
          <w:lang w:eastAsia="en-GB"/>
        </w:rPr>
        <w:tab/>
      </w:r>
      <w:r>
        <w:rPr>
          <w:noProof/>
        </w:rPr>
        <w:t>SMS TPDU</w:t>
      </w:r>
      <w:r>
        <w:rPr>
          <w:noProof/>
        </w:rPr>
        <w:tab/>
      </w:r>
      <w:r>
        <w:rPr>
          <w:noProof/>
        </w:rPr>
        <w:fldChar w:fldCharType="begin" w:fldLock="1"/>
      </w:r>
      <w:r>
        <w:rPr>
          <w:noProof/>
        </w:rPr>
        <w:instrText xml:space="preserve"> PAGEREF _Toc163045837 \h </w:instrText>
      </w:r>
      <w:r>
        <w:rPr>
          <w:noProof/>
        </w:rPr>
      </w:r>
      <w:r>
        <w:rPr>
          <w:noProof/>
        </w:rPr>
        <w:fldChar w:fldCharType="separate"/>
      </w:r>
      <w:r>
        <w:rPr>
          <w:noProof/>
        </w:rPr>
        <w:t>90</w:t>
      </w:r>
      <w:r>
        <w:rPr>
          <w:noProof/>
        </w:rPr>
        <w:fldChar w:fldCharType="end"/>
      </w:r>
    </w:p>
    <w:p w14:paraId="18E319B6" w14:textId="33829303" w:rsidR="00350256" w:rsidRDefault="00350256">
      <w:pPr>
        <w:pStyle w:val="TOC2"/>
        <w:rPr>
          <w:rFonts w:ascii="Calibri" w:hAnsi="Calibri"/>
          <w:noProof/>
          <w:kern w:val="2"/>
          <w:sz w:val="22"/>
          <w:szCs w:val="22"/>
          <w:lang w:eastAsia="en-GB"/>
        </w:rPr>
      </w:pPr>
      <w:r>
        <w:rPr>
          <w:noProof/>
        </w:rPr>
        <w:lastRenderedPageBreak/>
        <w:t>8.14</w:t>
      </w:r>
      <w:r>
        <w:rPr>
          <w:rFonts w:ascii="Calibri" w:hAnsi="Calibri"/>
          <w:noProof/>
          <w:kern w:val="2"/>
          <w:sz w:val="22"/>
          <w:szCs w:val="22"/>
          <w:lang w:eastAsia="en-GB"/>
        </w:rPr>
        <w:tab/>
      </w:r>
      <w:r>
        <w:rPr>
          <w:noProof/>
        </w:rPr>
        <w:t>SS string</w:t>
      </w:r>
      <w:r>
        <w:rPr>
          <w:noProof/>
        </w:rPr>
        <w:tab/>
      </w:r>
      <w:r>
        <w:rPr>
          <w:noProof/>
        </w:rPr>
        <w:fldChar w:fldCharType="begin" w:fldLock="1"/>
      </w:r>
      <w:r>
        <w:rPr>
          <w:noProof/>
        </w:rPr>
        <w:instrText xml:space="preserve"> PAGEREF _Toc163045838 \h </w:instrText>
      </w:r>
      <w:r>
        <w:rPr>
          <w:noProof/>
        </w:rPr>
      </w:r>
      <w:r>
        <w:rPr>
          <w:noProof/>
        </w:rPr>
        <w:fldChar w:fldCharType="separate"/>
      </w:r>
      <w:r>
        <w:rPr>
          <w:noProof/>
        </w:rPr>
        <w:t>91</w:t>
      </w:r>
      <w:r>
        <w:rPr>
          <w:noProof/>
        </w:rPr>
        <w:fldChar w:fldCharType="end"/>
      </w:r>
    </w:p>
    <w:p w14:paraId="5B5E1692" w14:textId="6F5AAFCC" w:rsidR="00350256" w:rsidRDefault="00350256">
      <w:pPr>
        <w:pStyle w:val="TOC2"/>
        <w:rPr>
          <w:rFonts w:ascii="Calibri" w:hAnsi="Calibri"/>
          <w:noProof/>
          <w:kern w:val="2"/>
          <w:sz w:val="22"/>
          <w:szCs w:val="22"/>
          <w:lang w:eastAsia="en-GB"/>
        </w:rPr>
      </w:pPr>
      <w:r>
        <w:rPr>
          <w:noProof/>
        </w:rPr>
        <w:t>8.15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_Toc163045839 \h </w:instrText>
      </w:r>
      <w:r>
        <w:rPr>
          <w:noProof/>
        </w:rPr>
      </w:r>
      <w:r>
        <w:rPr>
          <w:noProof/>
        </w:rPr>
        <w:fldChar w:fldCharType="separate"/>
      </w:r>
      <w:r>
        <w:rPr>
          <w:noProof/>
        </w:rPr>
        <w:t>91</w:t>
      </w:r>
      <w:r>
        <w:rPr>
          <w:noProof/>
        </w:rPr>
        <w:fldChar w:fldCharType="end"/>
      </w:r>
    </w:p>
    <w:p w14:paraId="4394D11E" w14:textId="139371C9" w:rsidR="00350256" w:rsidRDefault="00350256">
      <w:pPr>
        <w:pStyle w:val="TOC2"/>
        <w:rPr>
          <w:rFonts w:ascii="Calibri" w:hAnsi="Calibri"/>
          <w:noProof/>
          <w:kern w:val="2"/>
          <w:sz w:val="22"/>
          <w:szCs w:val="22"/>
          <w:lang w:eastAsia="en-GB"/>
        </w:rPr>
      </w:pPr>
      <w:r>
        <w:rPr>
          <w:noProof/>
        </w:rPr>
        <w:t>8.16</w:t>
      </w:r>
      <w:r>
        <w:rPr>
          <w:rFonts w:ascii="Calibri" w:hAnsi="Calibri"/>
          <w:noProof/>
          <w:kern w:val="2"/>
          <w:sz w:val="22"/>
          <w:szCs w:val="22"/>
          <w:lang w:eastAsia="en-GB"/>
        </w:rPr>
        <w:tab/>
      </w:r>
      <w:r>
        <w:rPr>
          <w:noProof/>
        </w:rPr>
        <w:t>Tone</w:t>
      </w:r>
      <w:r>
        <w:rPr>
          <w:noProof/>
        </w:rPr>
        <w:tab/>
      </w:r>
      <w:r>
        <w:rPr>
          <w:noProof/>
        </w:rPr>
        <w:fldChar w:fldCharType="begin" w:fldLock="1"/>
      </w:r>
      <w:r>
        <w:rPr>
          <w:noProof/>
        </w:rPr>
        <w:instrText xml:space="preserve"> PAGEREF _Toc163045840 \h </w:instrText>
      </w:r>
      <w:r>
        <w:rPr>
          <w:noProof/>
        </w:rPr>
      </w:r>
      <w:r>
        <w:rPr>
          <w:noProof/>
        </w:rPr>
        <w:fldChar w:fldCharType="separate"/>
      </w:r>
      <w:r>
        <w:rPr>
          <w:noProof/>
        </w:rPr>
        <w:t>91</w:t>
      </w:r>
      <w:r>
        <w:rPr>
          <w:noProof/>
        </w:rPr>
        <w:fldChar w:fldCharType="end"/>
      </w:r>
    </w:p>
    <w:p w14:paraId="3F27479C" w14:textId="3E1DAC5E" w:rsidR="00350256" w:rsidRDefault="00350256">
      <w:pPr>
        <w:pStyle w:val="TOC2"/>
        <w:rPr>
          <w:rFonts w:ascii="Calibri" w:hAnsi="Calibri"/>
          <w:noProof/>
          <w:kern w:val="2"/>
          <w:sz w:val="22"/>
          <w:szCs w:val="22"/>
          <w:lang w:eastAsia="en-GB"/>
        </w:rPr>
      </w:pPr>
      <w:r>
        <w:rPr>
          <w:noProof/>
        </w:rPr>
        <w:t>8.17</w:t>
      </w:r>
      <w:r>
        <w:rPr>
          <w:rFonts w:ascii="Calibri" w:hAnsi="Calibri"/>
          <w:noProof/>
          <w:kern w:val="2"/>
          <w:sz w:val="22"/>
          <w:szCs w:val="22"/>
          <w:lang w:eastAsia="en-GB"/>
        </w:rPr>
        <w:tab/>
      </w:r>
      <w:r>
        <w:rPr>
          <w:noProof/>
        </w:rPr>
        <w:t>USSD string</w:t>
      </w:r>
      <w:r>
        <w:rPr>
          <w:noProof/>
        </w:rPr>
        <w:tab/>
      </w:r>
      <w:r>
        <w:rPr>
          <w:noProof/>
        </w:rPr>
        <w:fldChar w:fldCharType="begin" w:fldLock="1"/>
      </w:r>
      <w:r>
        <w:rPr>
          <w:noProof/>
        </w:rPr>
        <w:instrText xml:space="preserve"> PAGEREF _Toc163045841 \h </w:instrText>
      </w:r>
      <w:r>
        <w:rPr>
          <w:noProof/>
        </w:rPr>
      </w:r>
      <w:r>
        <w:rPr>
          <w:noProof/>
        </w:rPr>
        <w:fldChar w:fldCharType="separate"/>
      </w:r>
      <w:r>
        <w:rPr>
          <w:noProof/>
        </w:rPr>
        <w:t>91</w:t>
      </w:r>
      <w:r>
        <w:rPr>
          <w:noProof/>
        </w:rPr>
        <w:fldChar w:fldCharType="end"/>
      </w:r>
    </w:p>
    <w:p w14:paraId="60F31219" w14:textId="0FC9335F" w:rsidR="00350256" w:rsidRDefault="00350256">
      <w:pPr>
        <w:pStyle w:val="TOC2"/>
        <w:rPr>
          <w:rFonts w:ascii="Calibri" w:hAnsi="Calibri"/>
          <w:noProof/>
          <w:kern w:val="2"/>
          <w:sz w:val="22"/>
          <w:szCs w:val="22"/>
          <w:lang w:eastAsia="en-GB"/>
        </w:rPr>
      </w:pPr>
      <w:r>
        <w:rPr>
          <w:noProof/>
        </w:rPr>
        <w:t>8.18</w:t>
      </w:r>
      <w:r>
        <w:rPr>
          <w:rFonts w:ascii="Calibri" w:hAnsi="Calibri"/>
          <w:noProof/>
          <w:kern w:val="2"/>
          <w:sz w:val="22"/>
          <w:szCs w:val="22"/>
          <w:lang w:eastAsia="en-GB"/>
        </w:rPr>
        <w:tab/>
      </w:r>
      <w:r>
        <w:rPr>
          <w:noProof/>
        </w:rPr>
        <w:t>File List</w:t>
      </w:r>
      <w:r>
        <w:rPr>
          <w:noProof/>
        </w:rPr>
        <w:tab/>
      </w:r>
      <w:r>
        <w:rPr>
          <w:noProof/>
        </w:rPr>
        <w:fldChar w:fldCharType="begin" w:fldLock="1"/>
      </w:r>
      <w:r>
        <w:rPr>
          <w:noProof/>
        </w:rPr>
        <w:instrText xml:space="preserve"> PAGEREF _Toc163045842 \h </w:instrText>
      </w:r>
      <w:r>
        <w:rPr>
          <w:noProof/>
        </w:rPr>
      </w:r>
      <w:r>
        <w:rPr>
          <w:noProof/>
        </w:rPr>
        <w:fldChar w:fldCharType="separate"/>
      </w:r>
      <w:r>
        <w:rPr>
          <w:noProof/>
        </w:rPr>
        <w:t>91</w:t>
      </w:r>
      <w:r>
        <w:rPr>
          <w:noProof/>
        </w:rPr>
        <w:fldChar w:fldCharType="end"/>
      </w:r>
    </w:p>
    <w:p w14:paraId="680A2E88" w14:textId="6C1860C4" w:rsidR="00350256" w:rsidRDefault="00350256">
      <w:pPr>
        <w:pStyle w:val="TOC2"/>
        <w:rPr>
          <w:rFonts w:ascii="Calibri" w:hAnsi="Calibri"/>
          <w:noProof/>
          <w:kern w:val="2"/>
          <w:sz w:val="22"/>
          <w:szCs w:val="22"/>
          <w:lang w:eastAsia="en-GB"/>
        </w:rPr>
      </w:pPr>
      <w:r>
        <w:rPr>
          <w:noProof/>
        </w:rPr>
        <w:t>8.19</w:t>
      </w:r>
      <w:r>
        <w:rPr>
          <w:rFonts w:ascii="Calibri" w:hAnsi="Calibri"/>
          <w:noProof/>
          <w:kern w:val="2"/>
          <w:sz w:val="22"/>
          <w:szCs w:val="22"/>
          <w:lang w:eastAsia="en-GB"/>
        </w:rPr>
        <w:tab/>
      </w:r>
      <w:r>
        <w:rPr>
          <w:noProof/>
        </w:rPr>
        <w:t>Location Information</w:t>
      </w:r>
      <w:r>
        <w:rPr>
          <w:noProof/>
        </w:rPr>
        <w:tab/>
      </w:r>
      <w:r>
        <w:rPr>
          <w:noProof/>
        </w:rPr>
        <w:fldChar w:fldCharType="begin" w:fldLock="1"/>
      </w:r>
      <w:r>
        <w:rPr>
          <w:noProof/>
        </w:rPr>
        <w:instrText xml:space="preserve"> PAGEREF _Toc163045843 \h </w:instrText>
      </w:r>
      <w:r>
        <w:rPr>
          <w:noProof/>
        </w:rPr>
      </w:r>
      <w:r>
        <w:rPr>
          <w:noProof/>
        </w:rPr>
        <w:fldChar w:fldCharType="separate"/>
      </w:r>
      <w:r>
        <w:rPr>
          <w:noProof/>
        </w:rPr>
        <w:t>92</w:t>
      </w:r>
      <w:r>
        <w:rPr>
          <w:noProof/>
        </w:rPr>
        <w:fldChar w:fldCharType="end"/>
      </w:r>
    </w:p>
    <w:p w14:paraId="69A8155C" w14:textId="10436192" w:rsidR="00350256" w:rsidRDefault="00350256">
      <w:pPr>
        <w:pStyle w:val="TOC3"/>
        <w:rPr>
          <w:rFonts w:ascii="Calibri" w:hAnsi="Calibri"/>
          <w:noProof/>
          <w:kern w:val="2"/>
          <w:sz w:val="22"/>
          <w:szCs w:val="22"/>
          <w:lang w:eastAsia="en-GB"/>
        </w:rPr>
      </w:pPr>
      <w:r>
        <w:rPr>
          <w:noProof/>
        </w:rPr>
        <w:t>8.19.1</w:t>
      </w:r>
      <w:r>
        <w:rPr>
          <w:rFonts w:ascii="Calibri" w:hAnsi="Calibri"/>
          <w:noProof/>
          <w:kern w:val="2"/>
          <w:sz w:val="22"/>
          <w:szCs w:val="22"/>
          <w:lang w:eastAsia="en-GB"/>
        </w:rPr>
        <w:tab/>
      </w:r>
      <w:r>
        <w:rPr>
          <w:noProof/>
        </w:rPr>
        <w:t>Location Information for GERAN</w:t>
      </w:r>
      <w:r>
        <w:rPr>
          <w:noProof/>
        </w:rPr>
        <w:tab/>
      </w:r>
      <w:r>
        <w:rPr>
          <w:noProof/>
        </w:rPr>
        <w:fldChar w:fldCharType="begin" w:fldLock="1"/>
      </w:r>
      <w:r>
        <w:rPr>
          <w:noProof/>
        </w:rPr>
        <w:instrText xml:space="preserve"> PAGEREF _Toc163045844 \h </w:instrText>
      </w:r>
      <w:r>
        <w:rPr>
          <w:noProof/>
        </w:rPr>
      </w:r>
      <w:r>
        <w:rPr>
          <w:noProof/>
        </w:rPr>
        <w:fldChar w:fldCharType="separate"/>
      </w:r>
      <w:r>
        <w:rPr>
          <w:noProof/>
        </w:rPr>
        <w:t>92</w:t>
      </w:r>
      <w:r>
        <w:rPr>
          <w:noProof/>
        </w:rPr>
        <w:fldChar w:fldCharType="end"/>
      </w:r>
    </w:p>
    <w:p w14:paraId="70485139" w14:textId="3B15D8C8" w:rsidR="00350256" w:rsidRDefault="00350256">
      <w:pPr>
        <w:pStyle w:val="TOC3"/>
        <w:rPr>
          <w:rFonts w:ascii="Calibri" w:hAnsi="Calibri"/>
          <w:noProof/>
          <w:kern w:val="2"/>
          <w:sz w:val="22"/>
          <w:szCs w:val="22"/>
          <w:lang w:eastAsia="en-GB"/>
        </w:rPr>
      </w:pPr>
      <w:r>
        <w:rPr>
          <w:noProof/>
        </w:rPr>
        <w:t>8.19.2</w:t>
      </w:r>
      <w:r>
        <w:rPr>
          <w:rFonts w:ascii="Calibri" w:hAnsi="Calibri"/>
          <w:noProof/>
          <w:kern w:val="2"/>
          <w:sz w:val="22"/>
          <w:szCs w:val="22"/>
          <w:lang w:eastAsia="en-GB"/>
        </w:rPr>
        <w:tab/>
      </w:r>
      <w:r>
        <w:rPr>
          <w:noProof/>
        </w:rPr>
        <w:t>Location Information for UTRAN</w:t>
      </w:r>
      <w:r>
        <w:rPr>
          <w:noProof/>
        </w:rPr>
        <w:tab/>
      </w:r>
      <w:r>
        <w:rPr>
          <w:noProof/>
        </w:rPr>
        <w:fldChar w:fldCharType="begin" w:fldLock="1"/>
      </w:r>
      <w:r>
        <w:rPr>
          <w:noProof/>
        </w:rPr>
        <w:instrText xml:space="preserve"> PAGEREF _Toc163045845 \h </w:instrText>
      </w:r>
      <w:r>
        <w:rPr>
          <w:noProof/>
        </w:rPr>
      </w:r>
      <w:r>
        <w:rPr>
          <w:noProof/>
        </w:rPr>
        <w:fldChar w:fldCharType="separate"/>
      </w:r>
      <w:r>
        <w:rPr>
          <w:noProof/>
        </w:rPr>
        <w:t>92</w:t>
      </w:r>
      <w:r>
        <w:rPr>
          <w:noProof/>
        </w:rPr>
        <w:fldChar w:fldCharType="end"/>
      </w:r>
    </w:p>
    <w:p w14:paraId="2160D9A4" w14:textId="001638A8" w:rsidR="00350256" w:rsidRDefault="00350256">
      <w:pPr>
        <w:pStyle w:val="TOC3"/>
        <w:rPr>
          <w:rFonts w:ascii="Calibri" w:hAnsi="Calibri"/>
          <w:noProof/>
          <w:kern w:val="2"/>
          <w:sz w:val="22"/>
          <w:szCs w:val="22"/>
          <w:lang w:eastAsia="en-GB"/>
        </w:rPr>
      </w:pPr>
      <w:r>
        <w:rPr>
          <w:noProof/>
        </w:rPr>
        <w:t>8.19.3</w:t>
      </w:r>
      <w:r>
        <w:rPr>
          <w:rFonts w:ascii="Calibri" w:hAnsi="Calibri"/>
          <w:noProof/>
          <w:kern w:val="2"/>
          <w:sz w:val="22"/>
          <w:szCs w:val="22"/>
          <w:lang w:eastAsia="en-GB"/>
        </w:rPr>
        <w:tab/>
      </w:r>
      <w:r>
        <w:rPr>
          <w:noProof/>
        </w:rPr>
        <w:t>Location Information for E-UTRAN</w:t>
      </w:r>
      <w:r>
        <w:rPr>
          <w:noProof/>
        </w:rPr>
        <w:tab/>
      </w:r>
      <w:r>
        <w:rPr>
          <w:noProof/>
        </w:rPr>
        <w:fldChar w:fldCharType="begin" w:fldLock="1"/>
      </w:r>
      <w:r>
        <w:rPr>
          <w:noProof/>
        </w:rPr>
        <w:instrText xml:space="preserve"> PAGEREF _Toc163045846 \h </w:instrText>
      </w:r>
      <w:r>
        <w:rPr>
          <w:noProof/>
        </w:rPr>
      </w:r>
      <w:r>
        <w:rPr>
          <w:noProof/>
        </w:rPr>
        <w:fldChar w:fldCharType="separate"/>
      </w:r>
      <w:r>
        <w:rPr>
          <w:noProof/>
        </w:rPr>
        <w:t>92</w:t>
      </w:r>
      <w:r>
        <w:rPr>
          <w:noProof/>
        </w:rPr>
        <w:fldChar w:fldCharType="end"/>
      </w:r>
    </w:p>
    <w:p w14:paraId="1B8A2BA4" w14:textId="1B1406A2" w:rsidR="00350256" w:rsidRDefault="00350256">
      <w:pPr>
        <w:pStyle w:val="TOC3"/>
        <w:rPr>
          <w:rFonts w:ascii="Calibri" w:hAnsi="Calibri"/>
          <w:noProof/>
          <w:kern w:val="2"/>
          <w:sz w:val="22"/>
          <w:szCs w:val="22"/>
          <w:lang w:eastAsia="en-GB"/>
        </w:rPr>
      </w:pPr>
      <w:r>
        <w:rPr>
          <w:noProof/>
        </w:rPr>
        <w:t>8.19.4</w:t>
      </w:r>
      <w:r>
        <w:rPr>
          <w:rFonts w:ascii="Calibri" w:hAnsi="Calibri"/>
          <w:noProof/>
          <w:kern w:val="2"/>
          <w:sz w:val="22"/>
          <w:szCs w:val="22"/>
          <w:lang w:eastAsia="en-GB"/>
        </w:rPr>
        <w:tab/>
      </w:r>
      <w:r>
        <w:rPr>
          <w:noProof/>
        </w:rPr>
        <w:t>Location Information for NG-RAN</w:t>
      </w:r>
      <w:r>
        <w:rPr>
          <w:noProof/>
        </w:rPr>
        <w:tab/>
      </w:r>
      <w:r>
        <w:rPr>
          <w:noProof/>
        </w:rPr>
        <w:fldChar w:fldCharType="begin" w:fldLock="1"/>
      </w:r>
      <w:r>
        <w:rPr>
          <w:noProof/>
        </w:rPr>
        <w:instrText xml:space="preserve"> PAGEREF _Toc163045847 \h </w:instrText>
      </w:r>
      <w:r>
        <w:rPr>
          <w:noProof/>
        </w:rPr>
      </w:r>
      <w:r>
        <w:rPr>
          <w:noProof/>
        </w:rPr>
        <w:fldChar w:fldCharType="separate"/>
      </w:r>
      <w:r>
        <w:rPr>
          <w:noProof/>
        </w:rPr>
        <w:t>93</w:t>
      </w:r>
      <w:r>
        <w:rPr>
          <w:noProof/>
        </w:rPr>
        <w:fldChar w:fldCharType="end"/>
      </w:r>
    </w:p>
    <w:p w14:paraId="1EB8FBDC" w14:textId="4E012708" w:rsidR="00350256" w:rsidRDefault="00350256">
      <w:pPr>
        <w:pStyle w:val="TOC3"/>
        <w:rPr>
          <w:rFonts w:ascii="Calibri" w:hAnsi="Calibri"/>
          <w:noProof/>
          <w:kern w:val="2"/>
          <w:sz w:val="22"/>
          <w:szCs w:val="22"/>
          <w:lang w:eastAsia="en-GB"/>
        </w:rPr>
      </w:pPr>
      <w:r>
        <w:rPr>
          <w:noProof/>
        </w:rPr>
        <w:t>8.19.5</w:t>
      </w:r>
      <w:r>
        <w:rPr>
          <w:rFonts w:ascii="Calibri" w:hAnsi="Calibri"/>
          <w:noProof/>
          <w:kern w:val="2"/>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_Toc163045848 \h </w:instrText>
      </w:r>
      <w:r>
        <w:rPr>
          <w:noProof/>
        </w:rPr>
      </w:r>
      <w:r>
        <w:rPr>
          <w:noProof/>
        </w:rPr>
        <w:fldChar w:fldCharType="separate"/>
      </w:r>
      <w:r>
        <w:rPr>
          <w:noProof/>
        </w:rPr>
        <w:t>93</w:t>
      </w:r>
      <w:r>
        <w:rPr>
          <w:noProof/>
        </w:rPr>
        <w:fldChar w:fldCharType="end"/>
      </w:r>
    </w:p>
    <w:p w14:paraId="39A2F320" w14:textId="0112A899" w:rsidR="00350256" w:rsidRDefault="00350256">
      <w:pPr>
        <w:pStyle w:val="TOC2"/>
        <w:rPr>
          <w:rFonts w:ascii="Calibri" w:hAnsi="Calibri"/>
          <w:noProof/>
          <w:kern w:val="2"/>
          <w:sz w:val="22"/>
          <w:szCs w:val="22"/>
          <w:lang w:eastAsia="en-GB"/>
        </w:rPr>
      </w:pPr>
      <w:r>
        <w:rPr>
          <w:noProof/>
        </w:rPr>
        <w:t>8.20</w:t>
      </w:r>
      <w:r>
        <w:rPr>
          <w:rFonts w:ascii="Calibri" w:hAnsi="Calibri"/>
          <w:noProof/>
          <w:kern w:val="2"/>
          <w:sz w:val="22"/>
          <w:szCs w:val="22"/>
          <w:lang w:eastAsia="en-GB"/>
        </w:rPr>
        <w:tab/>
      </w:r>
      <w:r>
        <w:rPr>
          <w:noProof/>
        </w:rPr>
        <w:t>IMEI</w:t>
      </w:r>
      <w:r>
        <w:rPr>
          <w:noProof/>
        </w:rPr>
        <w:tab/>
      </w:r>
      <w:r>
        <w:rPr>
          <w:noProof/>
        </w:rPr>
        <w:fldChar w:fldCharType="begin" w:fldLock="1"/>
      </w:r>
      <w:r>
        <w:rPr>
          <w:noProof/>
        </w:rPr>
        <w:instrText xml:space="preserve"> PAGEREF _Toc163045849 \h </w:instrText>
      </w:r>
      <w:r>
        <w:rPr>
          <w:noProof/>
        </w:rPr>
      </w:r>
      <w:r>
        <w:rPr>
          <w:noProof/>
        </w:rPr>
        <w:fldChar w:fldCharType="separate"/>
      </w:r>
      <w:r>
        <w:rPr>
          <w:noProof/>
        </w:rPr>
        <w:t>93</w:t>
      </w:r>
      <w:r>
        <w:rPr>
          <w:noProof/>
        </w:rPr>
        <w:fldChar w:fldCharType="end"/>
      </w:r>
    </w:p>
    <w:p w14:paraId="3B55E20D" w14:textId="611625D0" w:rsidR="00350256" w:rsidRDefault="00350256">
      <w:pPr>
        <w:pStyle w:val="TOC2"/>
        <w:rPr>
          <w:rFonts w:ascii="Calibri" w:hAnsi="Calibri"/>
          <w:noProof/>
          <w:kern w:val="2"/>
          <w:sz w:val="22"/>
          <w:szCs w:val="22"/>
          <w:lang w:eastAsia="en-GB"/>
        </w:rPr>
      </w:pPr>
      <w:r>
        <w:rPr>
          <w:noProof/>
        </w:rPr>
        <w:t>8.21</w:t>
      </w:r>
      <w:r>
        <w:rPr>
          <w:rFonts w:ascii="Calibri" w:hAnsi="Calibri"/>
          <w:noProof/>
          <w:kern w:val="2"/>
          <w:sz w:val="22"/>
          <w:szCs w:val="22"/>
          <w:lang w:eastAsia="en-GB"/>
        </w:rPr>
        <w:tab/>
      </w:r>
      <w:r>
        <w:rPr>
          <w:noProof/>
        </w:rPr>
        <w:t>Help Request</w:t>
      </w:r>
      <w:r>
        <w:rPr>
          <w:noProof/>
        </w:rPr>
        <w:tab/>
      </w:r>
      <w:r>
        <w:rPr>
          <w:noProof/>
        </w:rPr>
        <w:fldChar w:fldCharType="begin" w:fldLock="1"/>
      </w:r>
      <w:r>
        <w:rPr>
          <w:noProof/>
        </w:rPr>
        <w:instrText xml:space="preserve"> PAGEREF _Toc163045850 \h </w:instrText>
      </w:r>
      <w:r>
        <w:rPr>
          <w:noProof/>
        </w:rPr>
      </w:r>
      <w:r>
        <w:rPr>
          <w:noProof/>
        </w:rPr>
        <w:fldChar w:fldCharType="separate"/>
      </w:r>
      <w:r>
        <w:rPr>
          <w:noProof/>
        </w:rPr>
        <w:t>93</w:t>
      </w:r>
      <w:r>
        <w:rPr>
          <w:noProof/>
        </w:rPr>
        <w:fldChar w:fldCharType="end"/>
      </w:r>
    </w:p>
    <w:p w14:paraId="68CDD4E0" w14:textId="300173ED" w:rsidR="00350256" w:rsidRDefault="00350256">
      <w:pPr>
        <w:pStyle w:val="TOC2"/>
        <w:rPr>
          <w:rFonts w:ascii="Calibri" w:hAnsi="Calibri"/>
          <w:noProof/>
          <w:kern w:val="2"/>
          <w:sz w:val="22"/>
          <w:szCs w:val="22"/>
          <w:lang w:eastAsia="en-GB"/>
        </w:rPr>
      </w:pPr>
      <w:r>
        <w:rPr>
          <w:noProof/>
        </w:rPr>
        <w:t>8.22</w:t>
      </w:r>
      <w:r>
        <w:rPr>
          <w:rFonts w:ascii="Calibri" w:hAnsi="Calibri"/>
          <w:noProof/>
          <w:kern w:val="2"/>
          <w:sz w:val="22"/>
          <w:szCs w:val="22"/>
          <w:lang w:eastAsia="en-GB"/>
        </w:rPr>
        <w:tab/>
      </w:r>
      <w:r>
        <w:rPr>
          <w:noProof/>
        </w:rPr>
        <w:t>Network Measurement Results</w:t>
      </w:r>
      <w:r>
        <w:rPr>
          <w:noProof/>
        </w:rPr>
        <w:tab/>
      </w:r>
      <w:r>
        <w:rPr>
          <w:noProof/>
        </w:rPr>
        <w:fldChar w:fldCharType="begin" w:fldLock="1"/>
      </w:r>
      <w:r>
        <w:rPr>
          <w:noProof/>
        </w:rPr>
        <w:instrText xml:space="preserve"> PAGEREF _Toc163045851 \h </w:instrText>
      </w:r>
      <w:r>
        <w:rPr>
          <w:noProof/>
        </w:rPr>
      </w:r>
      <w:r>
        <w:rPr>
          <w:noProof/>
        </w:rPr>
        <w:fldChar w:fldCharType="separate"/>
      </w:r>
      <w:r>
        <w:rPr>
          <w:noProof/>
        </w:rPr>
        <w:t>93</w:t>
      </w:r>
      <w:r>
        <w:rPr>
          <w:noProof/>
        </w:rPr>
        <w:fldChar w:fldCharType="end"/>
      </w:r>
    </w:p>
    <w:p w14:paraId="3B6C9281" w14:textId="10FD8A20" w:rsidR="00350256" w:rsidRDefault="00350256">
      <w:pPr>
        <w:pStyle w:val="TOC2"/>
        <w:rPr>
          <w:rFonts w:ascii="Calibri" w:hAnsi="Calibri"/>
          <w:noProof/>
          <w:kern w:val="2"/>
          <w:sz w:val="22"/>
          <w:szCs w:val="22"/>
          <w:lang w:eastAsia="en-GB"/>
        </w:rPr>
      </w:pPr>
      <w:r>
        <w:rPr>
          <w:noProof/>
        </w:rPr>
        <w:t>8.23</w:t>
      </w:r>
      <w:r>
        <w:rPr>
          <w:rFonts w:ascii="Calibri" w:hAnsi="Calibri"/>
          <w:noProof/>
          <w:kern w:val="2"/>
          <w:sz w:val="22"/>
          <w:szCs w:val="22"/>
          <w:lang w:eastAsia="en-GB"/>
        </w:rPr>
        <w:tab/>
      </w:r>
      <w:r>
        <w:rPr>
          <w:noProof/>
        </w:rPr>
        <w:t>Default Text</w:t>
      </w:r>
      <w:r>
        <w:rPr>
          <w:noProof/>
        </w:rPr>
        <w:tab/>
      </w:r>
      <w:r>
        <w:rPr>
          <w:noProof/>
        </w:rPr>
        <w:fldChar w:fldCharType="begin" w:fldLock="1"/>
      </w:r>
      <w:r>
        <w:rPr>
          <w:noProof/>
        </w:rPr>
        <w:instrText xml:space="preserve"> PAGEREF _Toc163045852 \h </w:instrText>
      </w:r>
      <w:r>
        <w:rPr>
          <w:noProof/>
        </w:rPr>
      </w:r>
      <w:r>
        <w:rPr>
          <w:noProof/>
        </w:rPr>
        <w:fldChar w:fldCharType="separate"/>
      </w:r>
      <w:r>
        <w:rPr>
          <w:noProof/>
        </w:rPr>
        <w:t>96</w:t>
      </w:r>
      <w:r>
        <w:rPr>
          <w:noProof/>
        </w:rPr>
        <w:fldChar w:fldCharType="end"/>
      </w:r>
    </w:p>
    <w:p w14:paraId="4F3D45BD" w14:textId="023FE750" w:rsidR="00350256" w:rsidRDefault="00350256">
      <w:pPr>
        <w:pStyle w:val="TOC2"/>
        <w:rPr>
          <w:rFonts w:ascii="Calibri" w:hAnsi="Calibri"/>
          <w:noProof/>
          <w:kern w:val="2"/>
          <w:sz w:val="22"/>
          <w:szCs w:val="22"/>
          <w:lang w:eastAsia="en-GB"/>
        </w:rPr>
      </w:pPr>
      <w:r>
        <w:rPr>
          <w:noProof/>
        </w:rPr>
        <w:t>8.24</w:t>
      </w:r>
      <w:r>
        <w:rPr>
          <w:rFonts w:ascii="Calibri" w:hAnsi="Calibri"/>
          <w:noProof/>
          <w:kern w:val="2"/>
          <w:sz w:val="22"/>
          <w:szCs w:val="22"/>
          <w:lang w:eastAsia="en-GB"/>
        </w:rPr>
        <w:tab/>
      </w:r>
      <w:r>
        <w:rPr>
          <w:noProof/>
        </w:rPr>
        <w:t>Items Next Action Indicator</w:t>
      </w:r>
      <w:r>
        <w:rPr>
          <w:noProof/>
        </w:rPr>
        <w:tab/>
      </w:r>
      <w:r>
        <w:rPr>
          <w:noProof/>
        </w:rPr>
        <w:fldChar w:fldCharType="begin" w:fldLock="1"/>
      </w:r>
      <w:r>
        <w:rPr>
          <w:noProof/>
        </w:rPr>
        <w:instrText xml:space="preserve"> PAGEREF _Toc163045853 \h </w:instrText>
      </w:r>
      <w:r>
        <w:rPr>
          <w:noProof/>
        </w:rPr>
      </w:r>
      <w:r>
        <w:rPr>
          <w:noProof/>
        </w:rPr>
        <w:fldChar w:fldCharType="separate"/>
      </w:r>
      <w:r>
        <w:rPr>
          <w:noProof/>
        </w:rPr>
        <w:t>96</w:t>
      </w:r>
      <w:r>
        <w:rPr>
          <w:noProof/>
        </w:rPr>
        <w:fldChar w:fldCharType="end"/>
      </w:r>
    </w:p>
    <w:p w14:paraId="7CA94C8E" w14:textId="5D2E1742" w:rsidR="00350256" w:rsidRDefault="00350256">
      <w:pPr>
        <w:pStyle w:val="TOC2"/>
        <w:rPr>
          <w:rFonts w:ascii="Calibri" w:hAnsi="Calibri"/>
          <w:noProof/>
          <w:kern w:val="2"/>
          <w:sz w:val="22"/>
          <w:szCs w:val="22"/>
          <w:lang w:eastAsia="en-GB"/>
        </w:rPr>
      </w:pPr>
      <w:r>
        <w:rPr>
          <w:noProof/>
        </w:rPr>
        <w:t>8.25</w:t>
      </w:r>
      <w:r>
        <w:rPr>
          <w:rFonts w:ascii="Calibri" w:hAnsi="Calibri"/>
          <w:noProof/>
          <w:kern w:val="2"/>
          <w:sz w:val="22"/>
          <w:szCs w:val="22"/>
          <w:lang w:eastAsia="en-GB"/>
        </w:rPr>
        <w:tab/>
      </w:r>
      <w:r>
        <w:rPr>
          <w:noProof/>
        </w:rPr>
        <w:t>Event list</w:t>
      </w:r>
      <w:r>
        <w:rPr>
          <w:noProof/>
        </w:rPr>
        <w:tab/>
      </w:r>
      <w:r>
        <w:rPr>
          <w:noProof/>
        </w:rPr>
        <w:fldChar w:fldCharType="begin" w:fldLock="1"/>
      </w:r>
      <w:r>
        <w:rPr>
          <w:noProof/>
        </w:rPr>
        <w:instrText xml:space="preserve"> PAGEREF _Toc163045854 \h </w:instrText>
      </w:r>
      <w:r>
        <w:rPr>
          <w:noProof/>
        </w:rPr>
      </w:r>
      <w:r>
        <w:rPr>
          <w:noProof/>
        </w:rPr>
        <w:fldChar w:fldCharType="separate"/>
      </w:r>
      <w:r>
        <w:rPr>
          <w:noProof/>
        </w:rPr>
        <w:t>96</w:t>
      </w:r>
      <w:r>
        <w:rPr>
          <w:noProof/>
        </w:rPr>
        <w:fldChar w:fldCharType="end"/>
      </w:r>
    </w:p>
    <w:p w14:paraId="05EAEF2E" w14:textId="4F4B2E54" w:rsidR="00350256" w:rsidRDefault="00350256">
      <w:pPr>
        <w:pStyle w:val="TOC2"/>
        <w:rPr>
          <w:rFonts w:ascii="Calibri" w:hAnsi="Calibri"/>
          <w:noProof/>
          <w:kern w:val="2"/>
          <w:sz w:val="22"/>
          <w:szCs w:val="22"/>
          <w:lang w:eastAsia="en-GB"/>
        </w:rPr>
      </w:pPr>
      <w:r>
        <w:rPr>
          <w:noProof/>
        </w:rPr>
        <w:t>8.26</w:t>
      </w:r>
      <w:r>
        <w:rPr>
          <w:rFonts w:ascii="Calibri" w:hAnsi="Calibri"/>
          <w:noProof/>
          <w:kern w:val="2"/>
          <w:sz w:val="22"/>
          <w:szCs w:val="22"/>
          <w:lang w:eastAsia="en-GB"/>
        </w:rPr>
        <w:tab/>
      </w:r>
      <w:r>
        <w:rPr>
          <w:noProof/>
        </w:rPr>
        <w:t>Cause</w:t>
      </w:r>
      <w:r>
        <w:rPr>
          <w:noProof/>
        </w:rPr>
        <w:tab/>
      </w:r>
      <w:r>
        <w:rPr>
          <w:noProof/>
        </w:rPr>
        <w:fldChar w:fldCharType="begin" w:fldLock="1"/>
      </w:r>
      <w:r>
        <w:rPr>
          <w:noProof/>
        </w:rPr>
        <w:instrText xml:space="preserve"> PAGEREF _Toc163045855 \h </w:instrText>
      </w:r>
      <w:r>
        <w:rPr>
          <w:noProof/>
        </w:rPr>
      </w:r>
      <w:r>
        <w:rPr>
          <w:noProof/>
        </w:rPr>
        <w:fldChar w:fldCharType="separate"/>
      </w:r>
      <w:r>
        <w:rPr>
          <w:noProof/>
        </w:rPr>
        <w:t>96</w:t>
      </w:r>
      <w:r>
        <w:rPr>
          <w:noProof/>
        </w:rPr>
        <w:fldChar w:fldCharType="end"/>
      </w:r>
    </w:p>
    <w:p w14:paraId="20E67A79" w14:textId="6B469DFE" w:rsidR="00350256" w:rsidRDefault="00350256">
      <w:pPr>
        <w:pStyle w:val="TOC2"/>
        <w:rPr>
          <w:rFonts w:ascii="Calibri" w:hAnsi="Calibri"/>
          <w:noProof/>
          <w:kern w:val="2"/>
          <w:sz w:val="22"/>
          <w:szCs w:val="22"/>
          <w:lang w:eastAsia="en-GB"/>
        </w:rPr>
      </w:pPr>
      <w:r>
        <w:rPr>
          <w:noProof/>
        </w:rPr>
        <w:t>8.27</w:t>
      </w:r>
      <w:r>
        <w:rPr>
          <w:rFonts w:ascii="Calibri" w:hAnsi="Calibri"/>
          <w:noProof/>
          <w:kern w:val="2"/>
          <w:sz w:val="22"/>
          <w:szCs w:val="22"/>
          <w:lang w:eastAsia="en-GB"/>
        </w:rPr>
        <w:tab/>
      </w:r>
      <w:r>
        <w:rPr>
          <w:noProof/>
        </w:rPr>
        <w:t>Location status</w:t>
      </w:r>
      <w:r>
        <w:rPr>
          <w:noProof/>
        </w:rPr>
        <w:tab/>
      </w:r>
      <w:r>
        <w:rPr>
          <w:noProof/>
        </w:rPr>
        <w:fldChar w:fldCharType="begin" w:fldLock="1"/>
      </w:r>
      <w:r>
        <w:rPr>
          <w:noProof/>
        </w:rPr>
        <w:instrText xml:space="preserve"> PAGEREF _Toc163045856 \h </w:instrText>
      </w:r>
      <w:r>
        <w:rPr>
          <w:noProof/>
        </w:rPr>
      </w:r>
      <w:r>
        <w:rPr>
          <w:noProof/>
        </w:rPr>
        <w:fldChar w:fldCharType="separate"/>
      </w:r>
      <w:r>
        <w:rPr>
          <w:noProof/>
        </w:rPr>
        <w:t>97</w:t>
      </w:r>
      <w:r>
        <w:rPr>
          <w:noProof/>
        </w:rPr>
        <w:fldChar w:fldCharType="end"/>
      </w:r>
    </w:p>
    <w:p w14:paraId="44F547BA" w14:textId="14A239D5" w:rsidR="00350256" w:rsidRDefault="00350256">
      <w:pPr>
        <w:pStyle w:val="TOC2"/>
        <w:rPr>
          <w:rFonts w:ascii="Calibri" w:hAnsi="Calibri"/>
          <w:noProof/>
          <w:kern w:val="2"/>
          <w:sz w:val="22"/>
          <w:szCs w:val="22"/>
          <w:lang w:eastAsia="en-GB"/>
        </w:rPr>
      </w:pPr>
      <w:r>
        <w:rPr>
          <w:noProof/>
        </w:rPr>
        <w:t>8.28</w:t>
      </w:r>
      <w:r>
        <w:rPr>
          <w:rFonts w:ascii="Calibri" w:hAnsi="Calibri"/>
          <w:noProof/>
          <w:kern w:val="2"/>
          <w:sz w:val="22"/>
          <w:szCs w:val="22"/>
          <w:lang w:eastAsia="en-GB"/>
        </w:rPr>
        <w:tab/>
      </w:r>
      <w:r>
        <w:rPr>
          <w:noProof/>
        </w:rPr>
        <w:t>Transaction identifier</w:t>
      </w:r>
      <w:r>
        <w:rPr>
          <w:noProof/>
        </w:rPr>
        <w:tab/>
      </w:r>
      <w:r>
        <w:rPr>
          <w:noProof/>
        </w:rPr>
        <w:fldChar w:fldCharType="begin" w:fldLock="1"/>
      </w:r>
      <w:r>
        <w:rPr>
          <w:noProof/>
        </w:rPr>
        <w:instrText xml:space="preserve"> PAGEREF _Toc163045857 \h </w:instrText>
      </w:r>
      <w:r>
        <w:rPr>
          <w:noProof/>
        </w:rPr>
      </w:r>
      <w:r>
        <w:rPr>
          <w:noProof/>
        </w:rPr>
        <w:fldChar w:fldCharType="separate"/>
      </w:r>
      <w:r>
        <w:rPr>
          <w:noProof/>
        </w:rPr>
        <w:t>97</w:t>
      </w:r>
      <w:r>
        <w:rPr>
          <w:noProof/>
        </w:rPr>
        <w:fldChar w:fldCharType="end"/>
      </w:r>
    </w:p>
    <w:p w14:paraId="10CD8743" w14:textId="11FDC15C" w:rsidR="00350256" w:rsidRDefault="00350256">
      <w:pPr>
        <w:pStyle w:val="TOC2"/>
        <w:rPr>
          <w:rFonts w:ascii="Calibri" w:hAnsi="Calibri"/>
          <w:noProof/>
          <w:kern w:val="2"/>
          <w:sz w:val="22"/>
          <w:szCs w:val="22"/>
          <w:lang w:eastAsia="en-GB"/>
        </w:rPr>
      </w:pPr>
      <w:r>
        <w:rPr>
          <w:noProof/>
        </w:rPr>
        <w:t>8.29</w:t>
      </w:r>
      <w:r>
        <w:rPr>
          <w:rFonts w:ascii="Calibri" w:hAnsi="Calibri"/>
          <w:noProof/>
          <w:kern w:val="2"/>
          <w:sz w:val="22"/>
          <w:szCs w:val="22"/>
          <w:lang w:eastAsia="en-GB"/>
        </w:rPr>
        <w:tab/>
      </w:r>
      <w:r>
        <w:rPr>
          <w:noProof/>
        </w:rPr>
        <w:t>BCCH channel list</w:t>
      </w:r>
      <w:r>
        <w:rPr>
          <w:noProof/>
        </w:rPr>
        <w:tab/>
      </w:r>
      <w:r>
        <w:rPr>
          <w:noProof/>
        </w:rPr>
        <w:fldChar w:fldCharType="begin" w:fldLock="1"/>
      </w:r>
      <w:r>
        <w:rPr>
          <w:noProof/>
        </w:rPr>
        <w:instrText xml:space="preserve"> PAGEREF _Toc163045858 \h </w:instrText>
      </w:r>
      <w:r>
        <w:rPr>
          <w:noProof/>
        </w:rPr>
      </w:r>
      <w:r>
        <w:rPr>
          <w:noProof/>
        </w:rPr>
        <w:fldChar w:fldCharType="separate"/>
      </w:r>
      <w:r>
        <w:rPr>
          <w:noProof/>
        </w:rPr>
        <w:t>97</w:t>
      </w:r>
      <w:r>
        <w:rPr>
          <w:noProof/>
        </w:rPr>
        <w:fldChar w:fldCharType="end"/>
      </w:r>
    </w:p>
    <w:p w14:paraId="37CABCE7" w14:textId="714E7C12" w:rsidR="00350256" w:rsidRDefault="00350256">
      <w:pPr>
        <w:pStyle w:val="TOC2"/>
        <w:rPr>
          <w:rFonts w:ascii="Calibri" w:hAnsi="Calibri"/>
          <w:noProof/>
          <w:kern w:val="2"/>
          <w:sz w:val="22"/>
          <w:szCs w:val="22"/>
          <w:lang w:eastAsia="en-GB"/>
        </w:rPr>
      </w:pPr>
      <w:r>
        <w:rPr>
          <w:noProof/>
        </w:rPr>
        <w:t>8.30</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_Toc163045859 \h </w:instrText>
      </w:r>
      <w:r>
        <w:rPr>
          <w:noProof/>
        </w:rPr>
      </w:r>
      <w:r>
        <w:rPr>
          <w:noProof/>
        </w:rPr>
        <w:fldChar w:fldCharType="separate"/>
      </w:r>
      <w:r>
        <w:rPr>
          <w:noProof/>
        </w:rPr>
        <w:t>98</w:t>
      </w:r>
      <w:r>
        <w:rPr>
          <w:noProof/>
        </w:rPr>
        <w:fldChar w:fldCharType="end"/>
      </w:r>
    </w:p>
    <w:p w14:paraId="77BDC028" w14:textId="447C0AFE" w:rsidR="00350256" w:rsidRDefault="00350256">
      <w:pPr>
        <w:pStyle w:val="TOC2"/>
        <w:rPr>
          <w:rFonts w:ascii="Calibri" w:hAnsi="Calibri"/>
          <w:noProof/>
          <w:kern w:val="2"/>
          <w:sz w:val="22"/>
          <w:szCs w:val="22"/>
          <w:lang w:eastAsia="en-GB"/>
        </w:rPr>
      </w:pPr>
      <w:r>
        <w:rPr>
          <w:noProof/>
        </w:rPr>
        <w:t>8.31</w:t>
      </w:r>
      <w:r>
        <w:rPr>
          <w:rFonts w:ascii="Calibri" w:hAnsi="Calibri"/>
          <w:noProof/>
          <w:kern w:val="2"/>
          <w:sz w:val="22"/>
          <w:szCs w:val="22"/>
          <w:lang w:eastAsia="en-GB"/>
        </w:rPr>
        <w:tab/>
      </w:r>
      <w:r>
        <w:rPr>
          <w:noProof/>
        </w:rPr>
        <w:t>Icon Identifier</w:t>
      </w:r>
      <w:r>
        <w:rPr>
          <w:noProof/>
        </w:rPr>
        <w:tab/>
      </w:r>
      <w:r>
        <w:rPr>
          <w:noProof/>
        </w:rPr>
        <w:fldChar w:fldCharType="begin" w:fldLock="1"/>
      </w:r>
      <w:r>
        <w:rPr>
          <w:noProof/>
        </w:rPr>
        <w:instrText xml:space="preserve"> PAGEREF _Toc163045860 \h </w:instrText>
      </w:r>
      <w:r>
        <w:rPr>
          <w:noProof/>
        </w:rPr>
      </w:r>
      <w:r>
        <w:rPr>
          <w:noProof/>
        </w:rPr>
        <w:fldChar w:fldCharType="separate"/>
      </w:r>
      <w:r>
        <w:rPr>
          <w:noProof/>
        </w:rPr>
        <w:t>98</w:t>
      </w:r>
      <w:r>
        <w:rPr>
          <w:noProof/>
        </w:rPr>
        <w:fldChar w:fldCharType="end"/>
      </w:r>
    </w:p>
    <w:p w14:paraId="4581C15B" w14:textId="2BF10C71" w:rsidR="00350256" w:rsidRDefault="00350256">
      <w:pPr>
        <w:pStyle w:val="TOC2"/>
        <w:rPr>
          <w:rFonts w:ascii="Calibri" w:hAnsi="Calibri"/>
          <w:noProof/>
          <w:kern w:val="2"/>
          <w:sz w:val="22"/>
          <w:szCs w:val="22"/>
          <w:lang w:eastAsia="en-GB"/>
        </w:rPr>
      </w:pPr>
      <w:r>
        <w:rPr>
          <w:noProof/>
        </w:rPr>
        <w:t>8.32</w:t>
      </w:r>
      <w:r>
        <w:rPr>
          <w:rFonts w:ascii="Calibri" w:hAnsi="Calibri"/>
          <w:noProof/>
          <w:kern w:val="2"/>
          <w:sz w:val="22"/>
          <w:szCs w:val="22"/>
          <w:lang w:eastAsia="en-GB"/>
        </w:rPr>
        <w:tab/>
      </w:r>
      <w:r>
        <w:rPr>
          <w:noProof/>
        </w:rPr>
        <w:t>Item Icon Identifier list</w:t>
      </w:r>
      <w:r>
        <w:rPr>
          <w:noProof/>
        </w:rPr>
        <w:tab/>
      </w:r>
      <w:r>
        <w:rPr>
          <w:noProof/>
        </w:rPr>
        <w:fldChar w:fldCharType="begin" w:fldLock="1"/>
      </w:r>
      <w:r>
        <w:rPr>
          <w:noProof/>
        </w:rPr>
        <w:instrText xml:space="preserve"> PAGEREF _Toc163045861 \h </w:instrText>
      </w:r>
      <w:r>
        <w:rPr>
          <w:noProof/>
        </w:rPr>
      </w:r>
      <w:r>
        <w:rPr>
          <w:noProof/>
        </w:rPr>
        <w:fldChar w:fldCharType="separate"/>
      </w:r>
      <w:r>
        <w:rPr>
          <w:noProof/>
        </w:rPr>
        <w:t>99</w:t>
      </w:r>
      <w:r>
        <w:rPr>
          <w:noProof/>
        </w:rPr>
        <w:fldChar w:fldCharType="end"/>
      </w:r>
    </w:p>
    <w:p w14:paraId="1DE39F98" w14:textId="19331DD0" w:rsidR="00350256" w:rsidRDefault="00350256">
      <w:pPr>
        <w:pStyle w:val="TOC2"/>
        <w:rPr>
          <w:rFonts w:ascii="Calibri" w:hAnsi="Calibri"/>
          <w:noProof/>
          <w:kern w:val="2"/>
          <w:sz w:val="22"/>
          <w:szCs w:val="22"/>
          <w:lang w:eastAsia="en-GB"/>
        </w:rPr>
      </w:pPr>
      <w:r>
        <w:rPr>
          <w:noProof/>
        </w:rPr>
        <w:t>8.33</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_Toc163045862 \h </w:instrText>
      </w:r>
      <w:r>
        <w:rPr>
          <w:noProof/>
        </w:rPr>
      </w:r>
      <w:r>
        <w:rPr>
          <w:noProof/>
        </w:rPr>
        <w:fldChar w:fldCharType="separate"/>
      </w:r>
      <w:r>
        <w:rPr>
          <w:noProof/>
        </w:rPr>
        <w:t>99</w:t>
      </w:r>
      <w:r>
        <w:rPr>
          <w:noProof/>
        </w:rPr>
        <w:fldChar w:fldCharType="end"/>
      </w:r>
    </w:p>
    <w:p w14:paraId="406E5466" w14:textId="5EF2C760" w:rsidR="00350256" w:rsidRDefault="00350256">
      <w:pPr>
        <w:pStyle w:val="TOC2"/>
        <w:rPr>
          <w:rFonts w:ascii="Calibri" w:hAnsi="Calibri"/>
          <w:noProof/>
          <w:kern w:val="2"/>
          <w:sz w:val="22"/>
          <w:szCs w:val="22"/>
          <w:lang w:eastAsia="en-GB"/>
        </w:rPr>
      </w:pPr>
      <w:r>
        <w:rPr>
          <w:noProof/>
        </w:rPr>
        <w:t>8.34</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_Toc163045863 \h </w:instrText>
      </w:r>
      <w:r>
        <w:rPr>
          <w:noProof/>
        </w:rPr>
      </w:r>
      <w:r>
        <w:rPr>
          <w:noProof/>
        </w:rPr>
        <w:fldChar w:fldCharType="separate"/>
      </w:r>
      <w:r>
        <w:rPr>
          <w:noProof/>
        </w:rPr>
        <w:t>99</w:t>
      </w:r>
      <w:r>
        <w:rPr>
          <w:noProof/>
        </w:rPr>
        <w:fldChar w:fldCharType="end"/>
      </w:r>
    </w:p>
    <w:p w14:paraId="63A8A026" w14:textId="2FF454BA" w:rsidR="00350256" w:rsidRDefault="00350256">
      <w:pPr>
        <w:pStyle w:val="TOC2"/>
        <w:rPr>
          <w:rFonts w:ascii="Calibri" w:hAnsi="Calibri"/>
          <w:noProof/>
          <w:kern w:val="2"/>
          <w:sz w:val="22"/>
          <w:szCs w:val="22"/>
          <w:lang w:eastAsia="en-GB"/>
        </w:rPr>
      </w:pPr>
      <w:r>
        <w:rPr>
          <w:noProof/>
        </w:rPr>
        <w:t>8.35</w:t>
      </w:r>
      <w:r>
        <w:rPr>
          <w:rFonts w:ascii="Calibri" w:hAnsi="Calibri"/>
          <w:noProof/>
          <w:kern w:val="2"/>
          <w:sz w:val="22"/>
          <w:szCs w:val="22"/>
          <w:lang w:eastAsia="en-GB"/>
        </w:rPr>
        <w:tab/>
      </w:r>
      <w:r>
        <w:rPr>
          <w:noProof/>
        </w:rPr>
        <w:t>C-APDU</w:t>
      </w:r>
      <w:r>
        <w:rPr>
          <w:noProof/>
        </w:rPr>
        <w:tab/>
      </w:r>
      <w:r>
        <w:rPr>
          <w:noProof/>
        </w:rPr>
        <w:fldChar w:fldCharType="begin" w:fldLock="1"/>
      </w:r>
      <w:r>
        <w:rPr>
          <w:noProof/>
        </w:rPr>
        <w:instrText xml:space="preserve"> PAGEREF _Toc163045864 \h </w:instrText>
      </w:r>
      <w:r>
        <w:rPr>
          <w:noProof/>
        </w:rPr>
      </w:r>
      <w:r>
        <w:rPr>
          <w:noProof/>
        </w:rPr>
        <w:fldChar w:fldCharType="separate"/>
      </w:r>
      <w:r>
        <w:rPr>
          <w:noProof/>
        </w:rPr>
        <w:t>99</w:t>
      </w:r>
      <w:r>
        <w:rPr>
          <w:noProof/>
        </w:rPr>
        <w:fldChar w:fldCharType="end"/>
      </w:r>
    </w:p>
    <w:p w14:paraId="5714BC80" w14:textId="76276B0C" w:rsidR="00350256" w:rsidRDefault="00350256">
      <w:pPr>
        <w:pStyle w:val="TOC2"/>
        <w:rPr>
          <w:rFonts w:ascii="Calibri" w:hAnsi="Calibri"/>
          <w:noProof/>
          <w:kern w:val="2"/>
          <w:sz w:val="22"/>
          <w:szCs w:val="22"/>
          <w:lang w:eastAsia="en-GB"/>
        </w:rPr>
      </w:pPr>
      <w:r>
        <w:rPr>
          <w:noProof/>
        </w:rPr>
        <w:t>8.36</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_Toc163045865 \h </w:instrText>
      </w:r>
      <w:r>
        <w:rPr>
          <w:noProof/>
        </w:rPr>
      </w:r>
      <w:r>
        <w:rPr>
          <w:noProof/>
        </w:rPr>
        <w:fldChar w:fldCharType="separate"/>
      </w:r>
      <w:r>
        <w:rPr>
          <w:noProof/>
        </w:rPr>
        <w:t>99</w:t>
      </w:r>
      <w:r>
        <w:rPr>
          <w:noProof/>
        </w:rPr>
        <w:fldChar w:fldCharType="end"/>
      </w:r>
    </w:p>
    <w:p w14:paraId="51906D84" w14:textId="7749FC6E" w:rsidR="00350256" w:rsidRDefault="00350256">
      <w:pPr>
        <w:pStyle w:val="TOC2"/>
        <w:rPr>
          <w:rFonts w:ascii="Calibri" w:hAnsi="Calibri"/>
          <w:noProof/>
          <w:kern w:val="2"/>
          <w:sz w:val="22"/>
          <w:szCs w:val="22"/>
          <w:lang w:eastAsia="en-GB"/>
        </w:rPr>
      </w:pPr>
      <w:r>
        <w:rPr>
          <w:noProof/>
        </w:rPr>
        <w:t>8.37</w:t>
      </w:r>
      <w:r>
        <w:rPr>
          <w:rFonts w:ascii="Calibri" w:hAnsi="Calibri"/>
          <w:noProof/>
          <w:kern w:val="2"/>
          <w:sz w:val="22"/>
          <w:szCs w:val="22"/>
          <w:lang w:eastAsia="en-GB"/>
        </w:rPr>
        <w:tab/>
      </w:r>
      <w:r>
        <w:rPr>
          <w:noProof/>
        </w:rPr>
        <w:t>Timer identifier</w:t>
      </w:r>
      <w:r>
        <w:rPr>
          <w:noProof/>
        </w:rPr>
        <w:tab/>
      </w:r>
      <w:r>
        <w:rPr>
          <w:noProof/>
        </w:rPr>
        <w:fldChar w:fldCharType="begin" w:fldLock="1"/>
      </w:r>
      <w:r>
        <w:rPr>
          <w:noProof/>
        </w:rPr>
        <w:instrText xml:space="preserve"> PAGEREF _Toc163045866 \h </w:instrText>
      </w:r>
      <w:r>
        <w:rPr>
          <w:noProof/>
        </w:rPr>
      </w:r>
      <w:r>
        <w:rPr>
          <w:noProof/>
        </w:rPr>
        <w:fldChar w:fldCharType="separate"/>
      </w:r>
      <w:r>
        <w:rPr>
          <w:noProof/>
        </w:rPr>
        <w:t>99</w:t>
      </w:r>
      <w:r>
        <w:rPr>
          <w:noProof/>
        </w:rPr>
        <w:fldChar w:fldCharType="end"/>
      </w:r>
    </w:p>
    <w:p w14:paraId="2CC633D3" w14:textId="6090B4E3" w:rsidR="00350256" w:rsidRDefault="00350256">
      <w:pPr>
        <w:pStyle w:val="TOC2"/>
        <w:rPr>
          <w:rFonts w:ascii="Calibri" w:hAnsi="Calibri"/>
          <w:noProof/>
          <w:kern w:val="2"/>
          <w:sz w:val="22"/>
          <w:szCs w:val="22"/>
          <w:lang w:eastAsia="en-GB"/>
        </w:rPr>
      </w:pPr>
      <w:r>
        <w:rPr>
          <w:noProof/>
        </w:rPr>
        <w:t>8.38</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_Toc163045867 \h </w:instrText>
      </w:r>
      <w:r>
        <w:rPr>
          <w:noProof/>
        </w:rPr>
      </w:r>
      <w:r>
        <w:rPr>
          <w:noProof/>
        </w:rPr>
        <w:fldChar w:fldCharType="separate"/>
      </w:r>
      <w:r>
        <w:rPr>
          <w:noProof/>
        </w:rPr>
        <w:t>99</w:t>
      </w:r>
      <w:r>
        <w:rPr>
          <w:noProof/>
        </w:rPr>
        <w:fldChar w:fldCharType="end"/>
      </w:r>
    </w:p>
    <w:p w14:paraId="4ABEFB72" w14:textId="124AE666" w:rsidR="00350256" w:rsidRDefault="00350256">
      <w:pPr>
        <w:pStyle w:val="TOC2"/>
        <w:rPr>
          <w:rFonts w:ascii="Calibri" w:hAnsi="Calibri"/>
          <w:noProof/>
          <w:kern w:val="2"/>
          <w:sz w:val="22"/>
          <w:szCs w:val="22"/>
          <w:lang w:eastAsia="en-GB"/>
        </w:rPr>
      </w:pPr>
      <w:r>
        <w:rPr>
          <w:noProof/>
        </w:rPr>
        <w:t>8.39</w:t>
      </w:r>
      <w:r>
        <w:rPr>
          <w:rFonts w:ascii="Calibri" w:hAnsi="Calibri"/>
          <w:noProof/>
          <w:kern w:val="2"/>
          <w:sz w:val="22"/>
          <w:szCs w:val="22"/>
          <w:lang w:eastAsia="en-GB"/>
        </w:rPr>
        <w:tab/>
      </w:r>
      <w:r>
        <w:rPr>
          <w:noProof/>
        </w:rPr>
        <w:t>Date-Time and Time zone</w:t>
      </w:r>
      <w:r>
        <w:rPr>
          <w:noProof/>
        </w:rPr>
        <w:tab/>
      </w:r>
      <w:r>
        <w:rPr>
          <w:noProof/>
        </w:rPr>
        <w:fldChar w:fldCharType="begin" w:fldLock="1"/>
      </w:r>
      <w:r>
        <w:rPr>
          <w:noProof/>
        </w:rPr>
        <w:instrText xml:space="preserve"> PAGEREF _Toc163045868 \h </w:instrText>
      </w:r>
      <w:r>
        <w:rPr>
          <w:noProof/>
        </w:rPr>
      </w:r>
      <w:r>
        <w:rPr>
          <w:noProof/>
        </w:rPr>
        <w:fldChar w:fldCharType="separate"/>
      </w:r>
      <w:r>
        <w:rPr>
          <w:noProof/>
        </w:rPr>
        <w:t>99</w:t>
      </w:r>
      <w:r>
        <w:rPr>
          <w:noProof/>
        </w:rPr>
        <w:fldChar w:fldCharType="end"/>
      </w:r>
    </w:p>
    <w:p w14:paraId="1BC11D6E" w14:textId="7036C9EF" w:rsidR="00350256" w:rsidRDefault="00350256">
      <w:pPr>
        <w:pStyle w:val="TOC2"/>
        <w:rPr>
          <w:rFonts w:ascii="Calibri" w:hAnsi="Calibri"/>
          <w:noProof/>
          <w:kern w:val="2"/>
          <w:sz w:val="22"/>
          <w:szCs w:val="22"/>
          <w:lang w:eastAsia="en-GB"/>
        </w:rPr>
      </w:pPr>
      <w:r>
        <w:rPr>
          <w:noProof/>
        </w:rPr>
        <w:t>8.40</w:t>
      </w:r>
      <w:r>
        <w:rPr>
          <w:rFonts w:ascii="Calibri" w:hAnsi="Calibri"/>
          <w:noProof/>
          <w:kern w:val="2"/>
          <w:sz w:val="22"/>
          <w:szCs w:val="22"/>
          <w:lang w:eastAsia="en-GB"/>
        </w:rPr>
        <w:tab/>
      </w:r>
      <w:r>
        <w:rPr>
          <w:noProof/>
        </w:rPr>
        <w:t>AT Command</w:t>
      </w:r>
      <w:r>
        <w:rPr>
          <w:noProof/>
        </w:rPr>
        <w:tab/>
      </w:r>
      <w:r>
        <w:rPr>
          <w:noProof/>
        </w:rPr>
        <w:fldChar w:fldCharType="begin" w:fldLock="1"/>
      </w:r>
      <w:r>
        <w:rPr>
          <w:noProof/>
        </w:rPr>
        <w:instrText xml:space="preserve"> PAGEREF _Toc163045869 \h </w:instrText>
      </w:r>
      <w:r>
        <w:rPr>
          <w:noProof/>
        </w:rPr>
      </w:r>
      <w:r>
        <w:rPr>
          <w:noProof/>
        </w:rPr>
        <w:fldChar w:fldCharType="separate"/>
      </w:r>
      <w:r>
        <w:rPr>
          <w:noProof/>
        </w:rPr>
        <w:t>99</w:t>
      </w:r>
      <w:r>
        <w:rPr>
          <w:noProof/>
        </w:rPr>
        <w:fldChar w:fldCharType="end"/>
      </w:r>
    </w:p>
    <w:p w14:paraId="5A92D6B5" w14:textId="6FF3B778" w:rsidR="00350256" w:rsidRDefault="00350256">
      <w:pPr>
        <w:pStyle w:val="TOC2"/>
        <w:rPr>
          <w:rFonts w:ascii="Calibri" w:hAnsi="Calibri"/>
          <w:noProof/>
          <w:kern w:val="2"/>
          <w:sz w:val="22"/>
          <w:szCs w:val="22"/>
          <w:lang w:eastAsia="en-GB"/>
        </w:rPr>
      </w:pPr>
      <w:r>
        <w:rPr>
          <w:noProof/>
        </w:rPr>
        <w:t>8.41</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_Toc163045870 \h </w:instrText>
      </w:r>
      <w:r>
        <w:rPr>
          <w:noProof/>
        </w:rPr>
      </w:r>
      <w:r>
        <w:rPr>
          <w:noProof/>
        </w:rPr>
        <w:fldChar w:fldCharType="separate"/>
      </w:r>
      <w:r>
        <w:rPr>
          <w:noProof/>
        </w:rPr>
        <w:t>100</w:t>
      </w:r>
      <w:r>
        <w:rPr>
          <w:noProof/>
        </w:rPr>
        <w:fldChar w:fldCharType="end"/>
      </w:r>
    </w:p>
    <w:p w14:paraId="4E43BE1C" w14:textId="55D4E0E8" w:rsidR="00350256" w:rsidRDefault="00350256">
      <w:pPr>
        <w:pStyle w:val="TOC2"/>
        <w:rPr>
          <w:rFonts w:ascii="Calibri" w:hAnsi="Calibri"/>
          <w:noProof/>
          <w:kern w:val="2"/>
          <w:sz w:val="22"/>
          <w:szCs w:val="22"/>
          <w:lang w:eastAsia="en-GB"/>
        </w:rPr>
      </w:pPr>
      <w:r>
        <w:rPr>
          <w:noProof/>
        </w:rPr>
        <w:t>8.42</w:t>
      </w:r>
      <w:r>
        <w:rPr>
          <w:rFonts w:ascii="Calibri" w:hAnsi="Calibri"/>
          <w:noProof/>
          <w:kern w:val="2"/>
          <w:sz w:val="22"/>
          <w:szCs w:val="22"/>
          <w:lang w:eastAsia="en-GB"/>
        </w:rPr>
        <w:tab/>
      </w:r>
      <w:r>
        <w:rPr>
          <w:noProof/>
        </w:rPr>
        <w:t>BC Repeat indicator</w:t>
      </w:r>
      <w:r>
        <w:rPr>
          <w:noProof/>
        </w:rPr>
        <w:tab/>
      </w:r>
      <w:r>
        <w:rPr>
          <w:noProof/>
        </w:rPr>
        <w:fldChar w:fldCharType="begin" w:fldLock="1"/>
      </w:r>
      <w:r>
        <w:rPr>
          <w:noProof/>
        </w:rPr>
        <w:instrText xml:space="preserve"> PAGEREF _Toc163045871 \h </w:instrText>
      </w:r>
      <w:r>
        <w:rPr>
          <w:noProof/>
        </w:rPr>
      </w:r>
      <w:r>
        <w:rPr>
          <w:noProof/>
        </w:rPr>
        <w:fldChar w:fldCharType="separate"/>
      </w:r>
      <w:r>
        <w:rPr>
          <w:noProof/>
        </w:rPr>
        <w:t>100</w:t>
      </w:r>
      <w:r>
        <w:rPr>
          <w:noProof/>
        </w:rPr>
        <w:fldChar w:fldCharType="end"/>
      </w:r>
    </w:p>
    <w:p w14:paraId="17E128A4" w14:textId="39267D28" w:rsidR="00350256" w:rsidRDefault="00350256">
      <w:pPr>
        <w:pStyle w:val="TOC2"/>
        <w:rPr>
          <w:rFonts w:ascii="Calibri" w:hAnsi="Calibri"/>
          <w:noProof/>
          <w:kern w:val="2"/>
          <w:sz w:val="22"/>
          <w:szCs w:val="22"/>
          <w:lang w:eastAsia="en-GB"/>
        </w:rPr>
      </w:pPr>
      <w:r>
        <w:rPr>
          <w:noProof/>
        </w:rPr>
        <w:t>8.43</w:t>
      </w:r>
      <w:r>
        <w:rPr>
          <w:rFonts w:ascii="Calibri" w:hAnsi="Calibri"/>
          <w:noProof/>
          <w:kern w:val="2"/>
          <w:sz w:val="22"/>
          <w:szCs w:val="22"/>
          <w:lang w:eastAsia="en-GB"/>
        </w:rPr>
        <w:tab/>
      </w:r>
      <w:r>
        <w:rPr>
          <w:noProof/>
        </w:rPr>
        <w:t>Immediate response</w:t>
      </w:r>
      <w:r>
        <w:rPr>
          <w:noProof/>
        </w:rPr>
        <w:tab/>
      </w:r>
      <w:r>
        <w:rPr>
          <w:noProof/>
        </w:rPr>
        <w:fldChar w:fldCharType="begin" w:fldLock="1"/>
      </w:r>
      <w:r>
        <w:rPr>
          <w:noProof/>
        </w:rPr>
        <w:instrText xml:space="preserve"> PAGEREF _Toc163045872 \h </w:instrText>
      </w:r>
      <w:r>
        <w:rPr>
          <w:noProof/>
        </w:rPr>
      </w:r>
      <w:r>
        <w:rPr>
          <w:noProof/>
        </w:rPr>
        <w:fldChar w:fldCharType="separate"/>
      </w:r>
      <w:r>
        <w:rPr>
          <w:noProof/>
        </w:rPr>
        <w:t>100</w:t>
      </w:r>
      <w:r>
        <w:rPr>
          <w:noProof/>
        </w:rPr>
        <w:fldChar w:fldCharType="end"/>
      </w:r>
    </w:p>
    <w:p w14:paraId="33E0E7B5" w14:textId="2EBCC11C" w:rsidR="00350256" w:rsidRDefault="00350256">
      <w:pPr>
        <w:pStyle w:val="TOC2"/>
        <w:rPr>
          <w:rFonts w:ascii="Calibri" w:hAnsi="Calibri"/>
          <w:noProof/>
          <w:kern w:val="2"/>
          <w:sz w:val="22"/>
          <w:szCs w:val="22"/>
          <w:lang w:eastAsia="en-GB"/>
        </w:rPr>
      </w:pPr>
      <w:r>
        <w:rPr>
          <w:noProof/>
        </w:rPr>
        <w:t>8.44</w:t>
      </w:r>
      <w:r>
        <w:rPr>
          <w:rFonts w:ascii="Calibri" w:hAnsi="Calibri"/>
          <w:noProof/>
          <w:kern w:val="2"/>
          <w:sz w:val="22"/>
          <w:szCs w:val="22"/>
          <w:lang w:eastAsia="en-GB"/>
        </w:rPr>
        <w:tab/>
      </w:r>
      <w:r>
        <w:rPr>
          <w:noProof/>
        </w:rPr>
        <w:t>DTMF string</w:t>
      </w:r>
      <w:r>
        <w:rPr>
          <w:noProof/>
        </w:rPr>
        <w:tab/>
      </w:r>
      <w:r>
        <w:rPr>
          <w:noProof/>
        </w:rPr>
        <w:fldChar w:fldCharType="begin" w:fldLock="1"/>
      </w:r>
      <w:r>
        <w:rPr>
          <w:noProof/>
        </w:rPr>
        <w:instrText xml:space="preserve"> PAGEREF _Toc163045873 \h </w:instrText>
      </w:r>
      <w:r>
        <w:rPr>
          <w:noProof/>
        </w:rPr>
      </w:r>
      <w:r>
        <w:rPr>
          <w:noProof/>
        </w:rPr>
        <w:fldChar w:fldCharType="separate"/>
      </w:r>
      <w:r>
        <w:rPr>
          <w:noProof/>
        </w:rPr>
        <w:t>100</w:t>
      </w:r>
      <w:r>
        <w:rPr>
          <w:noProof/>
        </w:rPr>
        <w:fldChar w:fldCharType="end"/>
      </w:r>
    </w:p>
    <w:p w14:paraId="5625D335" w14:textId="34BBC662" w:rsidR="00350256" w:rsidRDefault="00350256">
      <w:pPr>
        <w:pStyle w:val="TOC2"/>
        <w:rPr>
          <w:rFonts w:ascii="Calibri" w:hAnsi="Calibri"/>
          <w:noProof/>
          <w:kern w:val="2"/>
          <w:sz w:val="22"/>
          <w:szCs w:val="22"/>
          <w:lang w:eastAsia="en-GB"/>
        </w:rPr>
      </w:pPr>
      <w:r>
        <w:rPr>
          <w:noProof/>
        </w:rPr>
        <w:t>8.45</w:t>
      </w:r>
      <w:r>
        <w:rPr>
          <w:rFonts w:ascii="Calibri" w:hAnsi="Calibri"/>
          <w:noProof/>
          <w:kern w:val="2"/>
          <w:sz w:val="22"/>
          <w:szCs w:val="22"/>
          <w:lang w:eastAsia="en-GB"/>
        </w:rPr>
        <w:tab/>
      </w:r>
      <w:r>
        <w:rPr>
          <w:noProof/>
        </w:rPr>
        <w:t>Language</w:t>
      </w:r>
      <w:r>
        <w:rPr>
          <w:noProof/>
        </w:rPr>
        <w:tab/>
      </w:r>
      <w:r>
        <w:rPr>
          <w:noProof/>
        </w:rPr>
        <w:fldChar w:fldCharType="begin" w:fldLock="1"/>
      </w:r>
      <w:r>
        <w:rPr>
          <w:noProof/>
        </w:rPr>
        <w:instrText xml:space="preserve"> PAGEREF _Toc163045874 \h </w:instrText>
      </w:r>
      <w:r>
        <w:rPr>
          <w:noProof/>
        </w:rPr>
      </w:r>
      <w:r>
        <w:rPr>
          <w:noProof/>
        </w:rPr>
        <w:fldChar w:fldCharType="separate"/>
      </w:r>
      <w:r>
        <w:rPr>
          <w:noProof/>
        </w:rPr>
        <w:t>100</w:t>
      </w:r>
      <w:r>
        <w:rPr>
          <w:noProof/>
        </w:rPr>
        <w:fldChar w:fldCharType="end"/>
      </w:r>
    </w:p>
    <w:p w14:paraId="04248AE6" w14:textId="3AF2F09F" w:rsidR="00350256" w:rsidRDefault="00350256">
      <w:pPr>
        <w:pStyle w:val="TOC2"/>
        <w:rPr>
          <w:rFonts w:ascii="Calibri" w:hAnsi="Calibri"/>
          <w:noProof/>
          <w:kern w:val="2"/>
          <w:sz w:val="22"/>
          <w:szCs w:val="22"/>
          <w:lang w:eastAsia="en-GB"/>
        </w:rPr>
      </w:pPr>
      <w:r>
        <w:rPr>
          <w:noProof/>
        </w:rPr>
        <w:t>8.46</w:t>
      </w:r>
      <w:r>
        <w:rPr>
          <w:rFonts w:ascii="Calibri" w:hAnsi="Calibri"/>
          <w:noProof/>
          <w:kern w:val="2"/>
          <w:sz w:val="22"/>
          <w:szCs w:val="22"/>
          <w:lang w:eastAsia="en-GB"/>
        </w:rPr>
        <w:tab/>
      </w:r>
      <w:r>
        <w:rPr>
          <w:noProof/>
        </w:rPr>
        <w:t>Timing Advance</w:t>
      </w:r>
      <w:r>
        <w:rPr>
          <w:noProof/>
        </w:rPr>
        <w:tab/>
      </w:r>
      <w:r>
        <w:rPr>
          <w:noProof/>
        </w:rPr>
        <w:fldChar w:fldCharType="begin" w:fldLock="1"/>
      </w:r>
      <w:r>
        <w:rPr>
          <w:noProof/>
        </w:rPr>
        <w:instrText xml:space="preserve"> PAGEREF _Toc163045875 \h </w:instrText>
      </w:r>
      <w:r>
        <w:rPr>
          <w:noProof/>
        </w:rPr>
      </w:r>
      <w:r>
        <w:rPr>
          <w:noProof/>
        </w:rPr>
        <w:fldChar w:fldCharType="separate"/>
      </w:r>
      <w:r>
        <w:rPr>
          <w:noProof/>
        </w:rPr>
        <w:t>100</w:t>
      </w:r>
      <w:r>
        <w:rPr>
          <w:noProof/>
        </w:rPr>
        <w:fldChar w:fldCharType="end"/>
      </w:r>
    </w:p>
    <w:p w14:paraId="08F14996" w14:textId="0D91CE38" w:rsidR="00350256" w:rsidRDefault="00350256">
      <w:pPr>
        <w:pStyle w:val="TOC2"/>
        <w:rPr>
          <w:rFonts w:ascii="Calibri" w:hAnsi="Calibri"/>
          <w:noProof/>
          <w:kern w:val="2"/>
          <w:sz w:val="22"/>
          <w:szCs w:val="22"/>
          <w:lang w:eastAsia="en-GB"/>
        </w:rPr>
      </w:pPr>
      <w:r>
        <w:rPr>
          <w:noProof/>
        </w:rPr>
        <w:t>8.47</w:t>
      </w:r>
      <w:r>
        <w:rPr>
          <w:rFonts w:ascii="Calibri" w:hAnsi="Calibri"/>
          <w:noProof/>
          <w:kern w:val="2"/>
          <w:sz w:val="22"/>
          <w:szCs w:val="22"/>
          <w:lang w:eastAsia="en-GB"/>
        </w:rPr>
        <w:tab/>
      </w:r>
      <w:r>
        <w:rPr>
          <w:noProof/>
        </w:rPr>
        <w:t>Browser Identity</w:t>
      </w:r>
      <w:r>
        <w:rPr>
          <w:noProof/>
        </w:rPr>
        <w:tab/>
      </w:r>
      <w:r>
        <w:rPr>
          <w:noProof/>
        </w:rPr>
        <w:fldChar w:fldCharType="begin" w:fldLock="1"/>
      </w:r>
      <w:r>
        <w:rPr>
          <w:noProof/>
        </w:rPr>
        <w:instrText xml:space="preserve"> PAGEREF _Toc163045876 \h </w:instrText>
      </w:r>
      <w:r>
        <w:rPr>
          <w:noProof/>
        </w:rPr>
      </w:r>
      <w:r>
        <w:rPr>
          <w:noProof/>
        </w:rPr>
        <w:fldChar w:fldCharType="separate"/>
      </w:r>
      <w:r>
        <w:rPr>
          <w:noProof/>
        </w:rPr>
        <w:t>101</w:t>
      </w:r>
      <w:r>
        <w:rPr>
          <w:noProof/>
        </w:rPr>
        <w:fldChar w:fldCharType="end"/>
      </w:r>
    </w:p>
    <w:p w14:paraId="2BA0C387" w14:textId="612342D0" w:rsidR="00350256" w:rsidRDefault="00350256">
      <w:pPr>
        <w:pStyle w:val="TOC2"/>
        <w:rPr>
          <w:rFonts w:ascii="Calibri" w:hAnsi="Calibri"/>
          <w:noProof/>
          <w:kern w:val="2"/>
          <w:sz w:val="22"/>
          <w:szCs w:val="22"/>
          <w:lang w:eastAsia="en-GB"/>
        </w:rPr>
      </w:pPr>
      <w:r>
        <w:rPr>
          <w:noProof/>
        </w:rPr>
        <w:t>8.48</w:t>
      </w:r>
      <w:r>
        <w:rPr>
          <w:rFonts w:ascii="Calibri" w:hAnsi="Calibri"/>
          <w:noProof/>
          <w:kern w:val="2"/>
          <w:sz w:val="22"/>
          <w:szCs w:val="22"/>
          <w:lang w:eastAsia="en-GB"/>
        </w:rPr>
        <w:tab/>
      </w:r>
      <w:r>
        <w:rPr>
          <w:noProof/>
        </w:rPr>
        <w:t>URL</w:t>
      </w:r>
      <w:r>
        <w:rPr>
          <w:noProof/>
        </w:rPr>
        <w:tab/>
      </w:r>
      <w:r>
        <w:rPr>
          <w:noProof/>
        </w:rPr>
        <w:fldChar w:fldCharType="begin" w:fldLock="1"/>
      </w:r>
      <w:r>
        <w:rPr>
          <w:noProof/>
        </w:rPr>
        <w:instrText xml:space="preserve"> PAGEREF _Toc163045877 \h </w:instrText>
      </w:r>
      <w:r>
        <w:rPr>
          <w:noProof/>
        </w:rPr>
      </w:r>
      <w:r>
        <w:rPr>
          <w:noProof/>
        </w:rPr>
        <w:fldChar w:fldCharType="separate"/>
      </w:r>
      <w:r>
        <w:rPr>
          <w:noProof/>
        </w:rPr>
        <w:t>101</w:t>
      </w:r>
      <w:r>
        <w:rPr>
          <w:noProof/>
        </w:rPr>
        <w:fldChar w:fldCharType="end"/>
      </w:r>
    </w:p>
    <w:p w14:paraId="5179E92F" w14:textId="3BFA4D07" w:rsidR="00350256" w:rsidRDefault="00350256">
      <w:pPr>
        <w:pStyle w:val="TOC2"/>
        <w:rPr>
          <w:rFonts w:ascii="Calibri" w:hAnsi="Calibri"/>
          <w:noProof/>
          <w:kern w:val="2"/>
          <w:sz w:val="22"/>
          <w:szCs w:val="22"/>
          <w:lang w:eastAsia="en-GB"/>
        </w:rPr>
      </w:pPr>
      <w:r>
        <w:rPr>
          <w:noProof/>
        </w:rPr>
        <w:t>8.49</w:t>
      </w:r>
      <w:r>
        <w:rPr>
          <w:rFonts w:ascii="Calibri" w:hAnsi="Calibri"/>
          <w:noProof/>
          <w:kern w:val="2"/>
          <w:sz w:val="22"/>
          <w:szCs w:val="22"/>
          <w:lang w:eastAsia="en-GB"/>
        </w:rPr>
        <w:tab/>
      </w:r>
      <w:r>
        <w:rPr>
          <w:noProof/>
        </w:rPr>
        <w:t>Bearer</w:t>
      </w:r>
      <w:r>
        <w:rPr>
          <w:noProof/>
        </w:rPr>
        <w:tab/>
      </w:r>
      <w:r>
        <w:rPr>
          <w:noProof/>
        </w:rPr>
        <w:fldChar w:fldCharType="begin" w:fldLock="1"/>
      </w:r>
      <w:r>
        <w:rPr>
          <w:noProof/>
        </w:rPr>
        <w:instrText xml:space="preserve"> PAGEREF _Toc163045878 \h </w:instrText>
      </w:r>
      <w:r>
        <w:rPr>
          <w:noProof/>
        </w:rPr>
      </w:r>
      <w:r>
        <w:rPr>
          <w:noProof/>
        </w:rPr>
        <w:fldChar w:fldCharType="separate"/>
      </w:r>
      <w:r>
        <w:rPr>
          <w:noProof/>
        </w:rPr>
        <w:t>101</w:t>
      </w:r>
      <w:r>
        <w:rPr>
          <w:noProof/>
        </w:rPr>
        <w:fldChar w:fldCharType="end"/>
      </w:r>
    </w:p>
    <w:p w14:paraId="4CF3936E" w14:textId="4388F018" w:rsidR="00350256" w:rsidRDefault="00350256">
      <w:pPr>
        <w:pStyle w:val="TOC2"/>
        <w:rPr>
          <w:rFonts w:ascii="Calibri" w:hAnsi="Calibri"/>
          <w:noProof/>
          <w:kern w:val="2"/>
          <w:sz w:val="22"/>
          <w:szCs w:val="22"/>
          <w:lang w:eastAsia="en-GB"/>
        </w:rPr>
      </w:pPr>
      <w:r>
        <w:rPr>
          <w:noProof/>
        </w:rPr>
        <w:t>8.50</w:t>
      </w:r>
      <w:r>
        <w:rPr>
          <w:rFonts w:ascii="Calibri" w:hAnsi="Calibri"/>
          <w:noProof/>
          <w:kern w:val="2"/>
          <w:sz w:val="22"/>
          <w:szCs w:val="22"/>
          <w:lang w:eastAsia="en-GB"/>
        </w:rPr>
        <w:tab/>
      </w:r>
      <w:r>
        <w:rPr>
          <w:noProof/>
        </w:rPr>
        <w:t>Provisioning File Reference</w:t>
      </w:r>
      <w:r>
        <w:rPr>
          <w:noProof/>
        </w:rPr>
        <w:tab/>
      </w:r>
      <w:r>
        <w:rPr>
          <w:noProof/>
        </w:rPr>
        <w:fldChar w:fldCharType="begin" w:fldLock="1"/>
      </w:r>
      <w:r>
        <w:rPr>
          <w:noProof/>
        </w:rPr>
        <w:instrText xml:space="preserve"> PAGEREF _Toc163045879 \h </w:instrText>
      </w:r>
      <w:r>
        <w:rPr>
          <w:noProof/>
        </w:rPr>
      </w:r>
      <w:r>
        <w:rPr>
          <w:noProof/>
        </w:rPr>
        <w:fldChar w:fldCharType="separate"/>
      </w:r>
      <w:r>
        <w:rPr>
          <w:noProof/>
        </w:rPr>
        <w:t>101</w:t>
      </w:r>
      <w:r>
        <w:rPr>
          <w:noProof/>
        </w:rPr>
        <w:fldChar w:fldCharType="end"/>
      </w:r>
    </w:p>
    <w:p w14:paraId="376BB742" w14:textId="22EA6F97" w:rsidR="00350256" w:rsidRDefault="00350256">
      <w:pPr>
        <w:pStyle w:val="TOC2"/>
        <w:rPr>
          <w:rFonts w:ascii="Calibri" w:hAnsi="Calibri"/>
          <w:noProof/>
          <w:kern w:val="2"/>
          <w:sz w:val="22"/>
          <w:szCs w:val="22"/>
          <w:lang w:eastAsia="en-GB"/>
        </w:rPr>
      </w:pPr>
      <w:r w:rsidRPr="004D4D32">
        <w:rPr>
          <w:noProof/>
          <w:lang w:val="fr-FR"/>
        </w:rPr>
        <w:t>8.51</w:t>
      </w:r>
      <w:r>
        <w:rPr>
          <w:rFonts w:ascii="Calibri" w:hAnsi="Calibri"/>
          <w:noProof/>
          <w:kern w:val="2"/>
          <w:sz w:val="22"/>
          <w:szCs w:val="22"/>
          <w:lang w:eastAsia="en-GB"/>
        </w:rPr>
        <w:tab/>
      </w:r>
      <w:r w:rsidRPr="004D4D32">
        <w:rPr>
          <w:noProof/>
          <w:lang w:val="fr-FR"/>
        </w:rPr>
        <w:t>Browser Termination Cause</w:t>
      </w:r>
      <w:r>
        <w:rPr>
          <w:noProof/>
        </w:rPr>
        <w:tab/>
      </w:r>
      <w:r>
        <w:rPr>
          <w:noProof/>
        </w:rPr>
        <w:fldChar w:fldCharType="begin" w:fldLock="1"/>
      </w:r>
      <w:r>
        <w:rPr>
          <w:noProof/>
        </w:rPr>
        <w:instrText xml:space="preserve"> PAGEREF _Toc163045880 \h </w:instrText>
      </w:r>
      <w:r>
        <w:rPr>
          <w:noProof/>
        </w:rPr>
      </w:r>
      <w:r>
        <w:rPr>
          <w:noProof/>
        </w:rPr>
        <w:fldChar w:fldCharType="separate"/>
      </w:r>
      <w:r>
        <w:rPr>
          <w:noProof/>
        </w:rPr>
        <w:t>101</w:t>
      </w:r>
      <w:r>
        <w:rPr>
          <w:noProof/>
        </w:rPr>
        <w:fldChar w:fldCharType="end"/>
      </w:r>
    </w:p>
    <w:p w14:paraId="3A621FB7" w14:textId="12236D35" w:rsidR="00350256" w:rsidRDefault="00350256">
      <w:pPr>
        <w:pStyle w:val="TOC2"/>
        <w:rPr>
          <w:rFonts w:ascii="Calibri" w:hAnsi="Calibri"/>
          <w:noProof/>
          <w:kern w:val="2"/>
          <w:sz w:val="22"/>
          <w:szCs w:val="22"/>
          <w:lang w:eastAsia="en-GB"/>
        </w:rPr>
      </w:pPr>
      <w:r w:rsidRPr="004D4D32">
        <w:rPr>
          <w:noProof/>
          <w:lang w:val="fr-FR"/>
        </w:rPr>
        <w:t>8.52</w:t>
      </w:r>
      <w:r>
        <w:rPr>
          <w:rFonts w:ascii="Calibri" w:hAnsi="Calibri"/>
          <w:noProof/>
          <w:kern w:val="2"/>
          <w:sz w:val="22"/>
          <w:szCs w:val="22"/>
          <w:lang w:eastAsia="en-GB"/>
        </w:rPr>
        <w:tab/>
      </w:r>
      <w:r w:rsidRPr="004D4D32">
        <w:rPr>
          <w:noProof/>
          <w:lang w:val="fr-FR"/>
        </w:rPr>
        <w:t>Bearer description</w:t>
      </w:r>
      <w:r>
        <w:rPr>
          <w:noProof/>
        </w:rPr>
        <w:tab/>
      </w:r>
      <w:r>
        <w:rPr>
          <w:noProof/>
        </w:rPr>
        <w:fldChar w:fldCharType="begin" w:fldLock="1"/>
      </w:r>
      <w:r>
        <w:rPr>
          <w:noProof/>
        </w:rPr>
        <w:instrText xml:space="preserve"> PAGEREF _Toc163045881 \h </w:instrText>
      </w:r>
      <w:r>
        <w:rPr>
          <w:noProof/>
        </w:rPr>
      </w:r>
      <w:r>
        <w:rPr>
          <w:noProof/>
        </w:rPr>
        <w:fldChar w:fldCharType="separate"/>
      </w:r>
      <w:r>
        <w:rPr>
          <w:noProof/>
        </w:rPr>
        <w:t>101</w:t>
      </w:r>
      <w:r>
        <w:rPr>
          <w:noProof/>
        </w:rPr>
        <w:fldChar w:fldCharType="end"/>
      </w:r>
    </w:p>
    <w:p w14:paraId="616786EC" w14:textId="10DF528B" w:rsidR="00350256" w:rsidRDefault="00350256">
      <w:pPr>
        <w:pStyle w:val="TOC3"/>
        <w:rPr>
          <w:rFonts w:ascii="Calibri" w:hAnsi="Calibri"/>
          <w:noProof/>
          <w:kern w:val="2"/>
          <w:sz w:val="22"/>
          <w:szCs w:val="22"/>
          <w:lang w:eastAsia="en-GB"/>
        </w:rPr>
      </w:pPr>
      <w:r>
        <w:rPr>
          <w:noProof/>
        </w:rPr>
        <w:t>8.52.0</w:t>
      </w:r>
      <w:r>
        <w:rPr>
          <w:rFonts w:ascii="Calibri" w:hAnsi="Calibri"/>
          <w:noProof/>
          <w:kern w:val="2"/>
          <w:sz w:val="22"/>
          <w:szCs w:val="22"/>
          <w:lang w:eastAsia="en-GB"/>
        </w:rPr>
        <w:tab/>
      </w:r>
      <w:r>
        <w:rPr>
          <w:noProof/>
        </w:rPr>
        <w:t>Structure of Bearer description</w:t>
      </w:r>
      <w:r>
        <w:rPr>
          <w:noProof/>
        </w:rPr>
        <w:tab/>
      </w:r>
      <w:r>
        <w:rPr>
          <w:noProof/>
        </w:rPr>
        <w:fldChar w:fldCharType="begin" w:fldLock="1"/>
      </w:r>
      <w:r>
        <w:rPr>
          <w:noProof/>
        </w:rPr>
        <w:instrText xml:space="preserve"> PAGEREF _Toc163045882 \h </w:instrText>
      </w:r>
      <w:r>
        <w:rPr>
          <w:noProof/>
        </w:rPr>
      </w:r>
      <w:r>
        <w:rPr>
          <w:noProof/>
        </w:rPr>
        <w:fldChar w:fldCharType="separate"/>
      </w:r>
      <w:r>
        <w:rPr>
          <w:noProof/>
        </w:rPr>
        <w:t>101</w:t>
      </w:r>
      <w:r>
        <w:rPr>
          <w:noProof/>
        </w:rPr>
        <w:fldChar w:fldCharType="end"/>
      </w:r>
    </w:p>
    <w:p w14:paraId="5BAFE499" w14:textId="5F2EA38F" w:rsidR="00350256" w:rsidRDefault="00350256">
      <w:pPr>
        <w:pStyle w:val="TOC3"/>
        <w:rPr>
          <w:rFonts w:ascii="Calibri" w:hAnsi="Calibri"/>
          <w:noProof/>
          <w:kern w:val="2"/>
          <w:sz w:val="22"/>
          <w:szCs w:val="22"/>
          <w:lang w:eastAsia="en-GB"/>
        </w:rPr>
      </w:pPr>
      <w:r>
        <w:rPr>
          <w:noProof/>
        </w:rPr>
        <w:t>8.52.1</w:t>
      </w:r>
      <w:r>
        <w:rPr>
          <w:rFonts w:ascii="Calibri" w:hAnsi="Calibri"/>
          <w:noProof/>
          <w:kern w:val="2"/>
          <w:sz w:val="22"/>
          <w:szCs w:val="22"/>
          <w:lang w:eastAsia="en-GB"/>
        </w:rPr>
        <w:tab/>
      </w:r>
      <w:r>
        <w:rPr>
          <w:noProof/>
        </w:rPr>
        <w:t>Bearer parameters for CSD</w:t>
      </w:r>
      <w:r>
        <w:rPr>
          <w:noProof/>
        </w:rPr>
        <w:tab/>
      </w:r>
      <w:r>
        <w:rPr>
          <w:noProof/>
        </w:rPr>
        <w:fldChar w:fldCharType="begin" w:fldLock="1"/>
      </w:r>
      <w:r>
        <w:rPr>
          <w:noProof/>
        </w:rPr>
        <w:instrText xml:space="preserve"> PAGEREF _Toc163045883 \h </w:instrText>
      </w:r>
      <w:r>
        <w:rPr>
          <w:noProof/>
        </w:rPr>
      </w:r>
      <w:r>
        <w:rPr>
          <w:noProof/>
        </w:rPr>
        <w:fldChar w:fldCharType="separate"/>
      </w:r>
      <w:r>
        <w:rPr>
          <w:noProof/>
        </w:rPr>
        <w:t>102</w:t>
      </w:r>
      <w:r>
        <w:rPr>
          <w:noProof/>
        </w:rPr>
        <w:fldChar w:fldCharType="end"/>
      </w:r>
    </w:p>
    <w:p w14:paraId="05E1ABC2" w14:textId="249C084A" w:rsidR="00350256" w:rsidRDefault="00350256">
      <w:pPr>
        <w:pStyle w:val="TOC3"/>
        <w:rPr>
          <w:rFonts w:ascii="Calibri" w:hAnsi="Calibri"/>
          <w:noProof/>
          <w:kern w:val="2"/>
          <w:sz w:val="22"/>
          <w:szCs w:val="22"/>
          <w:lang w:eastAsia="en-GB"/>
        </w:rPr>
      </w:pPr>
      <w:r>
        <w:rPr>
          <w:noProof/>
        </w:rPr>
        <w:t>8.52.2</w:t>
      </w:r>
      <w:r>
        <w:rPr>
          <w:rFonts w:ascii="Calibri" w:hAnsi="Calibri"/>
          <w:noProof/>
          <w:kern w:val="2"/>
          <w:sz w:val="22"/>
          <w:szCs w:val="22"/>
          <w:lang w:eastAsia="en-GB"/>
        </w:rPr>
        <w:tab/>
      </w:r>
      <w:r>
        <w:rPr>
          <w:noProof/>
        </w:rPr>
        <w:t>Bearer parameters for GPRS / UTRAN Packet Service / E-UTRAN / NG-RAN</w:t>
      </w:r>
      <w:r>
        <w:rPr>
          <w:noProof/>
        </w:rPr>
        <w:tab/>
      </w:r>
      <w:r>
        <w:rPr>
          <w:noProof/>
        </w:rPr>
        <w:fldChar w:fldCharType="begin" w:fldLock="1"/>
      </w:r>
      <w:r>
        <w:rPr>
          <w:noProof/>
        </w:rPr>
        <w:instrText xml:space="preserve"> PAGEREF _Toc163045884 \h </w:instrText>
      </w:r>
      <w:r>
        <w:rPr>
          <w:noProof/>
        </w:rPr>
      </w:r>
      <w:r>
        <w:rPr>
          <w:noProof/>
        </w:rPr>
        <w:fldChar w:fldCharType="separate"/>
      </w:r>
      <w:r>
        <w:rPr>
          <w:noProof/>
        </w:rPr>
        <w:t>102</w:t>
      </w:r>
      <w:r>
        <w:rPr>
          <w:noProof/>
        </w:rPr>
        <w:fldChar w:fldCharType="end"/>
      </w:r>
    </w:p>
    <w:p w14:paraId="3D86F3B7" w14:textId="2B872E21" w:rsidR="00350256" w:rsidRDefault="00350256">
      <w:pPr>
        <w:pStyle w:val="TOC3"/>
        <w:rPr>
          <w:rFonts w:ascii="Calibri" w:hAnsi="Calibri"/>
          <w:noProof/>
          <w:kern w:val="2"/>
          <w:sz w:val="22"/>
          <w:szCs w:val="22"/>
          <w:lang w:eastAsia="en-GB"/>
        </w:rPr>
      </w:pPr>
      <w:r>
        <w:rPr>
          <w:noProof/>
        </w:rPr>
        <w:t>8.52.3</w:t>
      </w:r>
      <w:r>
        <w:rPr>
          <w:rFonts w:ascii="Calibri" w:hAnsi="Calibri"/>
          <w:noProof/>
          <w:kern w:val="2"/>
          <w:sz w:val="22"/>
          <w:szCs w:val="22"/>
          <w:lang w:eastAsia="en-GB"/>
        </w:rPr>
        <w:tab/>
      </w:r>
      <w:r>
        <w:rPr>
          <w:noProof/>
        </w:rPr>
        <w:t>Bearer parameters for UTRAN Packet Service with extended parameters / HSDPA / E-UTRAN / NG-RAN</w:t>
      </w:r>
      <w:r>
        <w:rPr>
          <w:noProof/>
        </w:rPr>
        <w:tab/>
      </w:r>
      <w:r>
        <w:rPr>
          <w:noProof/>
        </w:rPr>
        <w:fldChar w:fldCharType="begin" w:fldLock="1"/>
      </w:r>
      <w:r>
        <w:rPr>
          <w:noProof/>
        </w:rPr>
        <w:instrText xml:space="preserve"> PAGEREF _Toc163045885 \h </w:instrText>
      </w:r>
      <w:r>
        <w:rPr>
          <w:noProof/>
        </w:rPr>
      </w:r>
      <w:r>
        <w:rPr>
          <w:noProof/>
        </w:rPr>
        <w:fldChar w:fldCharType="separate"/>
      </w:r>
      <w:r>
        <w:rPr>
          <w:noProof/>
        </w:rPr>
        <w:t>103</w:t>
      </w:r>
      <w:r>
        <w:rPr>
          <w:noProof/>
        </w:rPr>
        <w:fldChar w:fldCharType="end"/>
      </w:r>
    </w:p>
    <w:p w14:paraId="7D407CD5" w14:textId="11FC725D" w:rsidR="00350256" w:rsidRDefault="00350256">
      <w:pPr>
        <w:pStyle w:val="TOC3"/>
        <w:rPr>
          <w:rFonts w:ascii="Calibri" w:hAnsi="Calibri"/>
          <w:noProof/>
          <w:kern w:val="2"/>
          <w:sz w:val="22"/>
          <w:szCs w:val="22"/>
          <w:lang w:eastAsia="en-GB"/>
        </w:rPr>
      </w:pPr>
      <w:r>
        <w:rPr>
          <w:noProof/>
        </w:rPr>
        <w:t>8.52.4</w:t>
      </w:r>
      <w:r>
        <w:rPr>
          <w:rFonts w:ascii="Calibri" w:hAnsi="Calibri"/>
          <w:noProof/>
          <w:kern w:val="2"/>
          <w:sz w:val="22"/>
          <w:szCs w:val="22"/>
          <w:lang w:eastAsia="en-GB"/>
        </w:rPr>
        <w:tab/>
      </w:r>
      <w:r>
        <w:rPr>
          <w:noProof/>
        </w:rPr>
        <w:t>Bearer parameters for (I-)WLAN</w:t>
      </w:r>
      <w:r>
        <w:rPr>
          <w:noProof/>
        </w:rPr>
        <w:tab/>
      </w:r>
      <w:r>
        <w:rPr>
          <w:noProof/>
        </w:rPr>
        <w:fldChar w:fldCharType="begin" w:fldLock="1"/>
      </w:r>
      <w:r>
        <w:rPr>
          <w:noProof/>
        </w:rPr>
        <w:instrText xml:space="preserve"> PAGEREF _Toc163045886 \h </w:instrText>
      </w:r>
      <w:r>
        <w:rPr>
          <w:noProof/>
        </w:rPr>
      </w:r>
      <w:r>
        <w:rPr>
          <w:noProof/>
        </w:rPr>
        <w:fldChar w:fldCharType="separate"/>
      </w:r>
      <w:r>
        <w:rPr>
          <w:noProof/>
        </w:rPr>
        <w:t>104</w:t>
      </w:r>
      <w:r>
        <w:rPr>
          <w:noProof/>
        </w:rPr>
        <w:fldChar w:fldCharType="end"/>
      </w:r>
    </w:p>
    <w:p w14:paraId="2E01F0EA" w14:textId="6F618A95" w:rsidR="00350256" w:rsidRDefault="00350256">
      <w:pPr>
        <w:pStyle w:val="TOC3"/>
        <w:rPr>
          <w:rFonts w:ascii="Calibri" w:hAnsi="Calibri"/>
          <w:noProof/>
          <w:kern w:val="2"/>
          <w:sz w:val="22"/>
          <w:szCs w:val="22"/>
          <w:lang w:eastAsia="en-GB"/>
        </w:rPr>
      </w:pPr>
      <w:r>
        <w:rPr>
          <w:noProof/>
        </w:rPr>
        <w:t>8.52.5</w:t>
      </w:r>
      <w:r>
        <w:rPr>
          <w:rFonts w:ascii="Calibri" w:hAnsi="Calibri"/>
          <w:noProof/>
          <w:kern w:val="2"/>
          <w:sz w:val="22"/>
          <w:szCs w:val="22"/>
          <w:lang w:eastAsia="en-GB"/>
        </w:rPr>
        <w:tab/>
      </w:r>
      <w:r>
        <w:rPr>
          <w:noProof/>
        </w:rPr>
        <w:t>Bearer parameters for E-UTRAN / NG-RAN / mapped UTRAN packet service</w:t>
      </w:r>
      <w:r>
        <w:rPr>
          <w:noProof/>
        </w:rPr>
        <w:tab/>
      </w:r>
      <w:r>
        <w:rPr>
          <w:noProof/>
        </w:rPr>
        <w:fldChar w:fldCharType="begin" w:fldLock="1"/>
      </w:r>
      <w:r>
        <w:rPr>
          <w:noProof/>
        </w:rPr>
        <w:instrText xml:space="preserve"> PAGEREF _Toc163045887 \h </w:instrText>
      </w:r>
      <w:r>
        <w:rPr>
          <w:noProof/>
        </w:rPr>
      </w:r>
      <w:r>
        <w:rPr>
          <w:noProof/>
        </w:rPr>
        <w:fldChar w:fldCharType="separate"/>
      </w:r>
      <w:r>
        <w:rPr>
          <w:noProof/>
        </w:rPr>
        <w:t>104</w:t>
      </w:r>
      <w:r>
        <w:rPr>
          <w:noProof/>
        </w:rPr>
        <w:fldChar w:fldCharType="end"/>
      </w:r>
    </w:p>
    <w:p w14:paraId="1B840C77" w14:textId="35C752FC" w:rsidR="00350256" w:rsidRDefault="00350256">
      <w:pPr>
        <w:pStyle w:val="TOC3"/>
        <w:rPr>
          <w:rFonts w:ascii="Calibri" w:hAnsi="Calibri"/>
          <w:noProof/>
          <w:kern w:val="2"/>
          <w:sz w:val="22"/>
          <w:szCs w:val="22"/>
          <w:lang w:eastAsia="en-GB"/>
        </w:rPr>
      </w:pPr>
      <w:r>
        <w:rPr>
          <w:noProof/>
        </w:rPr>
        <w:t>8.52.6</w:t>
      </w:r>
      <w:r>
        <w:rPr>
          <w:rFonts w:ascii="Calibri" w:hAnsi="Calibri"/>
          <w:noProof/>
          <w:kern w:val="2"/>
          <w:sz w:val="22"/>
          <w:szCs w:val="22"/>
          <w:lang w:eastAsia="en-GB"/>
        </w:rPr>
        <w:tab/>
      </w:r>
      <w:r>
        <w:rPr>
          <w:noProof/>
        </w:rPr>
        <w:t>Bearer parameters for NG-RAN</w:t>
      </w:r>
      <w:r>
        <w:rPr>
          <w:noProof/>
        </w:rPr>
        <w:tab/>
      </w:r>
      <w:r>
        <w:rPr>
          <w:noProof/>
        </w:rPr>
        <w:fldChar w:fldCharType="begin" w:fldLock="1"/>
      </w:r>
      <w:r>
        <w:rPr>
          <w:noProof/>
        </w:rPr>
        <w:instrText xml:space="preserve"> PAGEREF _Toc163045888 \h </w:instrText>
      </w:r>
      <w:r>
        <w:rPr>
          <w:noProof/>
        </w:rPr>
      </w:r>
      <w:r>
        <w:rPr>
          <w:noProof/>
        </w:rPr>
        <w:fldChar w:fldCharType="separate"/>
      </w:r>
      <w:r>
        <w:rPr>
          <w:noProof/>
        </w:rPr>
        <w:t>105</w:t>
      </w:r>
      <w:r>
        <w:rPr>
          <w:noProof/>
        </w:rPr>
        <w:fldChar w:fldCharType="end"/>
      </w:r>
    </w:p>
    <w:p w14:paraId="33DEE156" w14:textId="3BD52212" w:rsidR="00350256" w:rsidRDefault="00350256">
      <w:pPr>
        <w:pStyle w:val="TOC2"/>
        <w:rPr>
          <w:rFonts w:ascii="Calibri" w:hAnsi="Calibri"/>
          <w:noProof/>
          <w:kern w:val="2"/>
          <w:sz w:val="22"/>
          <w:szCs w:val="22"/>
          <w:lang w:eastAsia="en-GB"/>
        </w:rPr>
      </w:pPr>
      <w:r>
        <w:rPr>
          <w:noProof/>
        </w:rPr>
        <w:t>8.53</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_Toc163045889 \h </w:instrText>
      </w:r>
      <w:r>
        <w:rPr>
          <w:noProof/>
        </w:rPr>
      </w:r>
      <w:r>
        <w:rPr>
          <w:noProof/>
        </w:rPr>
        <w:fldChar w:fldCharType="separate"/>
      </w:r>
      <w:r>
        <w:rPr>
          <w:noProof/>
        </w:rPr>
        <w:t>105</w:t>
      </w:r>
      <w:r>
        <w:rPr>
          <w:noProof/>
        </w:rPr>
        <w:fldChar w:fldCharType="end"/>
      </w:r>
    </w:p>
    <w:p w14:paraId="08776B40" w14:textId="7C344E68" w:rsidR="00350256" w:rsidRDefault="00350256">
      <w:pPr>
        <w:pStyle w:val="TOC2"/>
        <w:rPr>
          <w:rFonts w:ascii="Calibri" w:hAnsi="Calibri"/>
          <w:noProof/>
          <w:kern w:val="2"/>
          <w:sz w:val="22"/>
          <w:szCs w:val="22"/>
          <w:lang w:eastAsia="en-GB"/>
        </w:rPr>
      </w:pPr>
      <w:r>
        <w:rPr>
          <w:noProof/>
        </w:rPr>
        <w:t>8.54</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_Toc163045890 \h </w:instrText>
      </w:r>
      <w:r>
        <w:rPr>
          <w:noProof/>
        </w:rPr>
      </w:r>
      <w:r>
        <w:rPr>
          <w:noProof/>
        </w:rPr>
        <w:fldChar w:fldCharType="separate"/>
      </w:r>
      <w:r>
        <w:rPr>
          <w:noProof/>
        </w:rPr>
        <w:t>105</w:t>
      </w:r>
      <w:r>
        <w:rPr>
          <w:noProof/>
        </w:rPr>
        <w:fldChar w:fldCharType="end"/>
      </w:r>
    </w:p>
    <w:p w14:paraId="685A22E8" w14:textId="428A09D5" w:rsidR="00350256" w:rsidRDefault="00350256">
      <w:pPr>
        <w:pStyle w:val="TOC2"/>
        <w:rPr>
          <w:rFonts w:ascii="Calibri" w:hAnsi="Calibri"/>
          <w:noProof/>
          <w:kern w:val="2"/>
          <w:sz w:val="22"/>
          <w:szCs w:val="22"/>
          <w:lang w:eastAsia="en-GB"/>
        </w:rPr>
      </w:pPr>
      <w:r>
        <w:rPr>
          <w:noProof/>
        </w:rPr>
        <w:t>8.55</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_Toc163045891 \h </w:instrText>
      </w:r>
      <w:r>
        <w:rPr>
          <w:noProof/>
        </w:rPr>
      </w:r>
      <w:r>
        <w:rPr>
          <w:noProof/>
        </w:rPr>
        <w:fldChar w:fldCharType="separate"/>
      </w:r>
      <w:r>
        <w:rPr>
          <w:noProof/>
        </w:rPr>
        <w:t>105</w:t>
      </w:r>
      <w:r>
        <w:rPr>
          <w:noProof/>
        </w:rPr>
        <w:fldChar w:fldCharType="end"/>
      </w:r>
    </w:p>
    <w:p w14:paraId="64FA0202" w14:textId="537AB66D" w:rsidR="00350256" w:rsidRDefault="00350256">
      <w:pPr>
        <w:pStyle w:val="TOC2"/>
        <w:rPr>
          <w:rFonts w:ascii="Calibri" w:hAnsi="Calibri"/>
          <w:noProof/>
          <w:kern w:val="2"/>
          <w:sz w:val="22"/>
          <w:szCs w:val="22"/>
          <w:lang w:eastAsia="en-GB"/>
        </w:rPr>
      </w:pPr>
      <w:r>
        <w:rPr>
          <w:noProof/>
        </w:rPr>
        <w:t>8.56</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_Toc163045892 \h </w:instrText>
      </w:r>
      <w:r>
        <w:rPr>
          <w:noProof/>
        </w:rPr>
      </w:r>
      <w:r>
        <w:rPr>
          <w:noProof/>
        </w:rPr>
        <w:fldChar w:fldCharType="separate"/>
      </w:r>
      <w:r>
        <w:rPr>
          <w:noProof/>
        </w:rPr>
        <w:t>105</w:t>
      </w:r>
      <w:r>
        <w:rPr>
          <w:noProof/>
        </w:rPr>
        <w:fldChar w:fldCharType="end"/>
      </w:r>
    </w:p>
    <w:p w14:paraId="662BFDDC" w14:textId="54EEF273" w:rsidR="00350256" w:rsidRDefault="00350256">
      <w:pPr>
        <w:pStyle w:val="TOC2"/>
        <w:rPr>
          <w:rFonts w:ascii="Calibri" w:hAnsi="Calibri"/>
          <w:noProof/>
          <w:kern w:val="2"/>
          <w:sz w:val="22"/>
          <w:szCs w:val="22"/>
          <w:lang w:eastAsia="en-GB"/>
        </w:rPr>
      </w:pPr>
      <w:r>
        <w:rPr>
          <w:noProof/>
        </w:rPr>
        <w:t>8.57</w:t>
      </w:r>
      <w:r>
        <w:rPr>
          <w:rFonts w:ascii="Calibri" w:hAnsi="Calibri"/>
          <w:noProof/>
          <w:kern w:val="2"/>
          <w:sz w:val="22"/>
          <w:szCs w:val="22"/>
          <w:lang w:eastAsia="en-GB"/>
        </w:rPr>
        <w:tab/>
      </w:r>
      <w:r>
        <w:rPr>
          <w:noProof/>
        </w:rPr>
        <w:t>Card reader identifier</w:t>
      </w:r>
      <w:r>
        <w:rPr>
          <w:noProof/>
        </w:rPr>
        <w:tab/>
      </w:r>
      <w:r>
        <w:rPr>
          <w:noProof/>
        </w:rPr>
        <w:fldChar w:fldCharType="begin" w:fldLock="1"/>
      </w:r>
      <w:r>
        <w:rPr>
          <w:noProof/>
        </w:rPr>
        <w:instrText xml:space="preserve"> PAGEREF _Toc163045893 \h </w:instrText>
      </w:r>
      <w:r>
        <w:rPr>
          <w:noProof/>
        </w:rPr>
      </w:r>
      <w:r>
        <w:rPr>
          <w:noProof/>
        </w:rPr>
        <w:fldChar w:fldCharType="separate"/>
      </w:r>
      <w:r>
        <w:rPr>
          <w:noProof/>
        </w:rPr>
        <w:t>106</w:t>
      </w:r>
      <w:r>
        <w:rPr>
          <w:noProof/>
        </w:rPr>
        <w:fldChar w:fldCharType="end"/>
      </w:r>
    </w:p>
    <w:p w14:paraId="40B6D9C8" w14:textId="4D00FC16" w:rsidR="00350256" w:rsidRDefault="00350256">
      <w:pPr>
        <w:pStyle w:val="TOC2"/>
        <w:rPr>
          <w:rFonts w:ascii="Calibri" w:hAnsi="Calibri"/>
          <w:noProof/>
          <w:kern w:val="2"/>
          <w:sz w:val="22"/>
          <w:szCs w:val="22"/>
          <w:lang w:eastAsia="en-GB"/>
        </w:rPr>
      </w:pPr>
      <w:r>
        <w:rPr>
          <w:noProof/>
        </w:rPr>
        <w:t>8.58</w:t>
      </w:r>
      <w:r>
        <w:rPr>
          <w:rFonts w:ascii="Calibri" w:hAnsi="Calibri"/>
          <w:noProof/>
          <w:kern w:val="2"/>
          <w:sz w:val="22"/>
          <w:szCs w:val="22"/>
          <w:lang w:eastAsia="en-GB"/>
        </w:rPr>
        <w:tab/>
      </w:r>
      <w:r>
        <w:rPr>
          <w:noProof/>
        </w:rPr>
        <w:t>Other Address</w:t>
      </w:r>
      <w:r>
        <w:rPr>
          <w:noProof/>
        </w:rPr>
        <w:tab/>
      </w:r>
      <w:r>
        <w:rPr>
          <w:noProof/>
        </w:rPr>
        <w:fldChar w:fldCharType="begin" w:fldLock="1"/>
      </w:r>
      <w:r>
        <w:rPr>
          <w:noProof/>
        </w:rPr>
        <w:instrText xml:space="preserve"> PAGEREF _Toc163045894 \h </w:instrText>
      </w:r>
      <w:r>
        <w:rPr>
          <w:noProof/>
        </w:rPr>
      </w:r>
      <w:r>
        <w:rPr>
          <w:noProof/>
        </w:rPr>
        <w:fldChar w:fldCharType="separate"/>
      </w:r>
      <w:r>
        <w:rPr>
          <w:noProof/>
        </w:rPr>
        <w:t>106</w:t>
      </w:r>
      <w:r>
        <w:rPr>
          <w:noProof/>
        </w:rPr>
        <w:fldChar w:fldCharType="end"/>
      </w:r>
    </w:p>
    <w:p w14:paraId="41CDA6F9" w14:textId="60466F48" w:rsidR="00350256" w:rsidRDefault="00350256">
      <w:pPr>
        <w:pStyle w:val="TOC2"/>
        <w:rPr>
          <w:rFonts w:ascii="Calibri" w:hAnsi="Calibri"/>
          <w:noProof/>
          <w:kern w:val="2"/>
          <w:sz w:val="22"/>
          <w:szCs w:val="22"/>
          <w:lang w:eastAsia="en-GB"/>
        </w:rPr>
      </w:pPr>
      <w:r>
        <w:rPr>
          <w:noProof/>
        </w:rPr>
        <w:t>8.59</w:t>
      </w:r>
      <w:r>
        <w:rPr>
          <w:rFonts w:ascii="Calibri" w:hAnsi="Calibri"/>
          <w:noProof/>
          <w:kern w:val="2"/>
          <w:sz w:val="22"/>
          <w:szCs w:val="22"/>
          <w:lang w:eastAsia="en-GB"/>
        </w:rPr>
        <w:tab/>
      </w:r>
      <w:r>
        <w:rPr>
          <w:noProof/>
        </w:rPr>
        <w:t>UICC/ME interface transport level</w:t>
      </w:r>
      <w:r>
        <w:rPr>
          <w:noProof/>
        </w:rPr>
        <w:tab/>
      </w:r>
      <w:r>
        <w:rPr>
          <w:noProof/>
        </w:rPr>
        <w:fldChar w:fldCharType="begin" w:fldLock="1"/>
      </w:r>
      <w:r>
        <w:rPr>
          <w:noProof/>
        </w:rPr>
        <w:instrText xml:space="preserve"> PAGEREF _Toc163045895 \h </w:instrText>
      </w:r>
      <w:r>
        <w:rPr>
          <w:noProof/>
        </w:rPr>
      </w:r>
      <w:r>
        <w:rPr>
          <w:noProof/>
        </w:rPr>
        <w:fldChar w:fldCharType="separate"/>
      </w:r>
      <w:r>
        <w:rPr>
          <w:noProof/>
        </w:rPr>
        <w:t>106</w:t>
      </w:r>
      <w:r>
        <w:rPr>
          <w:noProof/>
        </w:rPr>
        <w:fldChar w:fldCharType="end"/>
      </w:r>
    </w:p>
    <w:p w14:paraId="098B65B8" w14:textId="1D206EE9" w:rsidR="00350256" w:rsidRDefault="00350256">
      <w:pPr>
        <w:pStyle w:val="TOC2"/>
        <w:rPr>
          <w:rFonts w:ascii="Calibri" w:hAnsi="Calibri"/>
          <w:noProof/>
          <w:kern w:val="2"/>
          <w:sz w:val="22"/>
          <w:szCs w:val="22"/>
          <w:lang w:eastAsia="en-GB"/>
        </w:rPr>
      </w:pPr>
      <w:r>
        <w:rPr>
          <w:noProof/>
        </w:rPr>
        <w:t>8.60</w:t>
      </w:r>
      <w:r>
        <w:rPr>
          <w:rFonts w:ascii="Calibri" w:hAnsi="Calibri"/>
          <w:noProof/>
          <w:kern w:val="2"/>
          <w:sz w:val="22"/>
          <w:szCs w:val="22"/>
          <w:lang w:eastAsia="en-GB"/>
        </w:rPr>
        <w:tab/>
      </w:r>
      <w:r>
        <w:rPr>
          <w:noProof/>
        </w:rPr>
        <w:t>AID</w:t>
      </w:r>
      <w:r>
        <w:rPr>
          <w:noProof/>
        </w:rPr>
        <w:tab/>
      </w:r>
      <w:r>
        <w:rPr>
          <w:noProof/>
        </w:rPr>
        <w:fldChar w:fldCharType="begin" w:fldLock="1"/>
      </w:r>
      <w:r>
        <w:rPr>
          <w:noProof/>
        </w:rPr>
        <w:instrText xml:space="preserve"> PAGEREF _Toc163045896 \h </w:instrText>
      </w:r>
      <w:r>
        <w:rPr>
          <w:noProof/>
        </w:rPr>
      </w:r>
      <w:r>
        <w:rPr>
          <w:noProof/>
        </w:rPr>
        <w:fldChar w:fldCharType="separate"/>
      </w:r>
      <w:r>
        <w:rPr>
          <w:noProof/>
        </w:rPr>
        <w:t>106</w:t>
      </w:r>
      <w:r>
        <w:rPr>
          <w:noProof/>
        </w:rPr>
        <w:fldChar w:fldCharType="end"/>
      </w:r>
    </w:p>
    <w:p w14:paraId="43C9ED5B" w14:textId="45C04B3F" w:rsidR="00350256" w:rsidRDefault="00350256">
      <w:pPr>
        <w:pStyle w:val="TOC2"/>
        <w:rPr>
          <w:rFonts w:ascii="Calibri" w:hAnsi="Calibri"/>
          <w:noProof/>
          <w:kern w:val="2"/>
          <w:sz w:val="22"/>
          <w:szCs w:val="22"/>
          <w:lang w:eastAsia="en-GB"/>
        </w:rPr>
      </w:pPr>
      <w:r>
        <w:rPr>
          <w:noProof/>
        </w:rPr>
        <w:t>8.61</w:t>
      </w:r>
      <w:r>
        <w:rPr>
          <w:rFonts w:ascii="Calibri" w:hAnsi="Calibri"/>
          <w:noProof/>
          <w:kern w:val="2"/>
          <w:sz w:val="22"/>
          <w:szCs w:val="22"/>
          <w:lang w:eastAsia="en-GB"/>
        </w:rPr>
        <w:tab/>
      </w:r>
      <w:r>
        <w:rPr>
          <w:noProof/>
        </w:rPr>
        <w:t>Network Access Name</w:t>
      </w:r>
      <w:r>
        <w:rPr>
          <w:noProof/>
        </w:rPr>
        <w:tab/>
      </w:r>
      <w:r>
        <w:rPr>
          <w:noProof/>
        </w:rPr>
        <w:fldChar w:fldCharType="begin" w:fldLock="1"/>
      </w:r>
      <w:r>
        <w:rPr>
          <w:noProof/>
        </w:rPr>
        <w:instrText xml:space="preserve"> PAGEREF _Toc163045897 \h </w:instrText>
      </w:r>
      <w:r>
        <w:rPr>
          <w:noProof/>
        </w:rPr>
      </w:r>
      <w:r>
        <w:rPr>
          <w:noProof/>
        </w:rPr>
        <w:fldChar w:fldCharType="separate"/>
      </w:r>
      <w:r>
        <w:rPr>
          <w:noProof/>
        </w:rPr>
        <w:t>106</w:t>
      </w:r>
      <w:r>
        <w:rPr>
          <w:noProof/>
        </w:rPr>
        <w:fldChar w:fldCharType="end"/>
      </w:r>
    </w:p>
    <w:p w14:paraId="34A387AA" w14:textId="09F8FAF2" w:rsidR="00350256" w:rsidRDefault="00350256">
      <w:pPr>
        <w:pStyle w:val="TOC2"/>
        <w:rPr>
          <w:rFonts w:ascii="Calibri" w:hAnsi="Calibri"/>
          <w:noProof/>
          <w:kern w:val="2"/>
          <w:sz w:val="22"/>
          <w:szCs w:val="22"/>
          <w:lang w:eastAsia="en-GB"/>
        </w:rPr>
      </w:pPr>
      <w:r>
        <w:rPr>
          <w:noProof/>
        </w:rPr>
        <w:t>8.62</w:t>
      </w:r>
      <w:r>
        <w:rPr>
          <w:rFonts w:ascii="Calibri" w:hAnsi="Calibri"/>
          <w:noProof/>
          <w:kern w:val="2"/>
          <w:sz w:val="22"/>
          <w:szCs w:val="22"/>
          <w:lang w:eastAsia="en-GB"/>
        </w:rPr>
        <w:tab/>
      </w:r>
      <w:r>
        <w:rPr>
          <w:noProof/>
        </w:rPr>
        <w:t>Access Technology</w:t>
      </w:r>
      <w:r>
        <w:rPr>
          <w:noProof/>
        </w:rPr>
        <w:tab/>
      </w:r>
      <w:r>
        <w:rPr>
          <w:noProof/>
        </w:rPr>
        <w:fldChar w:fldCharType="begin" w:fldLock="1"/>
      </w:r>
      <w:r>
        <w:rPr>
          <w:noProof/>
        </w:rPr>
        <w:instrText xml:space="preserve"> PAGEREF _Toc163045898 \h </w:instrText>
      </w:r>
      <w:r>
        <w:rPr>
          <w:noProof/>
        </w:rPr>
      </w:r>
      <w:r>
        <w:rPr>
          <w:noProof/>
        </w:rPr>
        <w:fldChar w:fldCharType="separate"/>
      </w:r>
      <w:r>
        <w:rPr>
          <w:noProof/>
        </w:rPr>
        <w:t>106</w:t>
      </w:r>
      <w:r>
        <w:rPr>
          <w:noProof/>
        </w:rPr>
        <w:fldChar w:fldCharType="end"/>
      </w:r>
    </w:p>
    <w:p w14:paraId="009842CD" w14:textId="43E97265" w:rsidR="00350256" w:rsidRDefault="00350256">
      <w:pPr>
        <w:pStyle w:val="TOC2"/>
        <w:rPr>
          <w:rFonts w:ascii="Calibri" w:hAnsi="Calibri"/>
          <w:noProof/>
          <w:kern w:val="2"/>
          <w:sz w:val="22"/>
          <w:szCs w:val="22"/>
          <w:lang w:eastAsia="en-GB"/>
        </w:rPr>
      </w:pPr>
      <w:r>
        <w:rPr>
          <w:noProof/>
        </w:rPr>
        <w:lastRenderedPageBreak/>
        <w:t>8.63</w:t>
      </w:r>
      <w:r>
        <w:rPr>
          <w:rFonts w:ascii="Calibri" w:hAnsi="Calibri"/>
          <w:noProof/>
          <w:kern w:val="2"/>
          <w:sz w:val="22"/>
          <w:szCs w:val="22"/>
          <w:lang w:eastAsia="en-GB"/>
        </w:rPr>
        <w:tab/>
      </w:r>
      <w:r>
        <w:rPr>
          <w:noProof/>
        </w:rPr>
        <w:t>Display parameters</w:t>
      </w:r>
      <w:r>
        <w:rPr>
          <w:noProof/>
        </w:rPr>
        <w:tab/>
      </w:r>
      <w:r>
        <w:rPr>
          <w:noProof/>
        </w:rPr>
        <w:fldChar w:fldCharType="begin" w:fldLock="1"/>
      </w:r>
      <w:r>
        <w:rPr>
          <w:noProof/>
        </w:rPr>
        <w:instrText xml:space="preserve"> PAGEREF _Toc163045899 \h </w:instrText>
      </w:r>
      <w:r>
        <w:rPr>
          <w:noProof/>
        </w:rPr>
      </w:r>
      <w:r>
        <w:rPr>
          <w:noProof/>
        </w:rPr>
        <w:fldChar w:fldCharType="separate"/>
      </w:r>
      <w:r>
        <w:rPr>
          <w:noProof/>
        </w:rPr>
        <w:t>106</w:t>
      </w:r>
      <w:r>
        <w:rPr>
          <w:noProof/>
        </w:rPr>
        <w:fldChar w:fldCharType="end"/>
      </w:r>
    </w:p>
    <w:p w14:paraId="6C47753B" w14:textId="512EB47F" w:rsidR="00350256" w:rsidRDefault="00350256">
      <w:pPr>
        <w:pStyle w:val="TOC2"/>
        <w:rPr>
          <w:rFonts w:ascii="Calibri" w:hAnsi="Calibri"/>
          <w:noProof/>
          <w:kern w:val="2"/>
          <w:sz w:val="22"/>
          <w:szCs w:val="22"/>
          <w:lang w:eastAsia="en-GB"/>
        </w:rPr>
      </w:pPr>
      <w:r>
        <w:rPr>
          <w:noProof/>
        </w:rPr>
        <w:t>8.64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_Toc163045900 \h </w:instrText>
      </w:r>
      <w:r>
        <w:rPr>
          <w:noProof/>
        </w:rPr>
      </w:r>
      <w:r>
        <w:rPr>
          <w:noProof/>
        </w:rPr>
        <w:fldChar w:fldCharType="separate"/>
      </w:r>
      <w:r>
        <w:rPr>
          <w:noProof/>
        </w:rPr>
        <w:t>107</w:t>
      </w:r>
      <w:r>
        <w:rPr>
          <w:noProof/>
        </w:rPr>
        <w:fldChar w:fldCharType="end"/>
      </w:r>
    </w:p>
    <w:p w14:paraId="0C695292" w14:textId="5E31F558" w:rsidR="00350256" w:rsidRDefault="00350256">
      <w:pPr>
        <w:pStyle w:val="TOC2"/>
        <w:rPr>
          <w:rFonts w:ascii="Calibri" w:hAnsi="Calibri"/>
          <w:noProof/>
          <w:kern w:val="2"/>
          <w:sz w:val="22"/>
          <w:szCs w:val="22"/>
          <w:lang w:eastAsia="en-GB"/>
        </w:rPr>
      </w:pPr>
      <w:r>
        <w:rPr>
          <w:noProof/>
        </w:rPr>
        <w:t>8.65</w:t>
      </w:r>
      <w:r>
        <w:rPr>
          <w:rFonts w:ascii="Calibri" w:hAnsi="Calibri"/>
          <w:noProof/>
          <w:kern w:val="2"/>
          <w:sz w:val="22"/>
          <w:szCs w:val="22"/>
          <w:lang w:eastAsia="en-GB"/>
        </w:rPr>
        <w:tab/>
      </w:r>
      <w:r>
        <w:rPr>
          <w:noProof/>
        </w:rPr>
        <w:t>Device Filter</w:t>
      </w:r>
      <w:r>
        <w:rPr>
          <w:noProof/>
        </w:rPr>
        <w:tab/>
      </w:r>
      <w:r>
        <w:rPr>
          <w:noProof/>
        </w:rPr>
        <w:fldChar w:fldCharType="begin" w:fldLock="1"/>
      </w:r>
      <w:r>
        <w:rPr>
          <w:noProof/>
        </w:rPr>
        <w:instrText xml:space="preserve"> PAGEREF _Toc163045901 \h </w:instrText>
      </w:r>
      <w:r>
        <w:rPr>
          <w:noProof/>
        </w:rPr>
      </w:r>
      <w:r>
        <w:rPr>
          <w:noProof/>
        </w:rPr>
        <w:fldChar w:fldCharType="separate"/>
      </w:r>
      <w:r>
        <w:rPr>
          <w:noProof/>
        </w:rPr>
        <w:t>107</w:t>
      </w:r>
      <w:r>
        <w:rPr>
          <w:noProof/>
        </w:rPr>
        <w:fldChar w:fldCharType="end"/>
      </w:r>
    </w:p>
    <w:p w14:paraId="3F916CE7" w14:textId="0C3CA937" w:rsidR="00350256" w:rsidRDefault="00350256">
      <w:pPr>
        <w:pStyle w:val="TOC2"/>
        <w:rPr>
          <w:rFonts w:ascii="Calibri" w:hAnsi="Calibri"/>
          <w:noProof/>
          <w:kern w:val="2"/>
          <w:sz w:val="22"/>
          <w:szCs w:val="22"/>
          <w:lang w:eastAsia="en-GB"/>
        </w:rPr>
      </w:pPr>
      <w:r>
        <w:rPr>
          <w:noProof/>
        </w:rPr>
        <w:t>8.66</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_Toc163045902 \h </w:instrText>
      </w:r>
      <w:r>
        <w:rPr>
          <w:noProof/>
        </w:rPr>
      </w:r>
      <w:r>
        <w:rPr>
          <w:noProof/>
        </w:rPr>
        <w:fldChar w:fldCharType="separate"/>
      </w:r>
      <w:r>
        <w:rPr>
          <w:noProof/>
        </w:rPr>
        <w:t>107</w:t>
      </w:r>
      <w:r>
        <w:rPr>
          <w:noProof/>
        </w:rPr>
        <w:fldChar w:fldCharType="end"/>
      </w:r>
    </w:p>
    <w:p w14:paraId="490BA6CB" w14:textId="5D00E4A6" w:rsidR="00350256" w:rsidRDefault="00350256">
      <w:pPr>
        <w:pStyle w:val="TOC2"/>
        <w:rPr>
          <w:rFonts w:ascii="Calibri" w:hAnsi="Calibri"/>
          <w:noProof/>
          <w:kern w:val="2"/>
          <w:sz w:val="22"/>
          <w:szCs w:val="22"/>
          <w:lang w:eastAsia="en-GB"/>
        </w:rPr>
      </w:pPr>
      <w:r>
        <w:rPr>
          <w:noProof/>
        </w:rPr>
        <w:t>8.67</w:t>
      </w:r>
      <w:r>
        <w:rPr>
          <w:rFonts w:ascii="Calibri" w:hAnsi="Calibri"/>
          <w:noProof/>
          <w:kern w:val="2"/>
          <w:sz w:val="22"/>
          <w:szCs w:val="22"/>
          <w:lang w:eastAsia="en-GB"/>
        </w:rPr>
        <w:tab/>
      </w:r>
      <w:r>
        <w:rPr>
          <w:noProof/>
        </w:rPr>
        <w:t>Attribute Information</w:t>
      </w:r>
      <w:r>
        <w:rPr>
          <w:noProof/>
        </w:rPr>
        <w:tab/>
      </w:r>
      <w:r>
        <w:rPr>
          <w:noProof/>
        </w:rPr>
        <w:fldChar w:fldCharType="begin" w:fldLock="1"/>
      </w:r>
      <w:r>
        <w:rPr>
          <w:noProof/>
        </w:rPr>
        <w:instrText xml:space="preserve"> PAGEREF _Toc163045903 \h </w:instrText>
      </w:r>
      <w:r>
        <w:rPr>
          <w:noProof/>
        </w:rPr>
      </w:r>
      <w:r>
        <w:rPr>
          <w:noProof/>
        </w:rPr>
        <w:fldChar w:fldCharType="separate"/>
      </w:r>
      <w:r>
        <w:rPr>
          <w:noProof/>
        </w:rPr>
        <w:t>107</w:t>
      </w:r>
      <w:r>
        <w:rPr>
          <w:noProof/>
        </w:rPr>
        <w:fldChar w:fldCharType="end"/>
      </w:r>
    </w:p>
    <w:p w14:paraId="5F0AA185" w14:textId="72F3FC68" w:rsidR="00350256" w:rsidRDefault="00350256">
      <w:pPr>
        <w:pStyle w:val="TOC2"/>
        <w:rPr>
          <w:rFonts w:ascii="Calibri" w:hAnsi="Calibri"/>
          <w:noProof/>
          <w:kern w:val="2"/>
          <w:sz w:val="22"/>
          <w:szCs w:val="22"/>
          <w:lang w:eastAsia="en-GB"/>
        </w:rPr>
      </w:pPr>
      <w:r>
        <w:rPr>
          <w:noProof/>
        </w:rPr>
        <w:t>8.68</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_Toc163045904 \h </w:instrText>
      </w:r>
      <w:r>
        <w:rPr>
          <w:noProof/>
        </w:rPr>
      </w:r>
      <w:r>
        <w:rPr>
          <w:noProof/>
        </w:rPr>
        <w:fldChar w:fldCharType="separate"/>
      </w:r>
      <w:r>
        <w:rPr>
          <w:noProof/>
        </w:rPr>
        <w:t>107</w:t>
      </w:r>
      <w:r>
        <w:rPr>
          <w:noProof/>
        </w:rPr>
        <w:fldChar w:fldCharType="end"/>
      </w:r>
    </w:p>
    <w:p w14:paraId="35E35B1C" w14:textId="61AB9BFA" w:rsidR="00350256" w:rsidRDefault="00350256">
      <w:pPr>
        <w:pStyle w:val="TOC2"/>
        <w:rPr>
          <w:rFonts w:ascii="Calibri" w:hAnsi="Calibri"/>
          <w:noProof/>
          <w:kern w:val="2"/>
          <w:sz w:val="22"/>
          <w:szCs w:val="22"/>
          <w:lang w:eastAsia="en-GB"/>
        </w:rPr>
      </w:pPr>
      <w:r>
        <w:rPr>
          <w:noProof/>
        </w:rPr>
        <w:t>8.69</w:t>
      </w:r>
      <w:r>
        <w:rPr>
          <w:rFonts w:ascii="Calibri" w:hAnsi="Calibri"/>
          <w:noProof/>
          <w:kern w:val="2"/>
          <w:sz w:val="22"/>
          <w:szCs w:val="22"/>
          <w:lang w:eastAsia="en-GB"/>
        </w:rPr>
        <w:tab/>
      </w:r>
      <w:r>
        <w:rPr>
          <w:noProof/>
        </w:rPr>
        <w:t>Remote Entity Address</w:t>
      </w:r>
      <w:r>
        <w:rPr>
          <w:noProof/>
        </w:rPr>
        <w:tab/>
      </w:r>
      <w:r>
        <w:rPr>
          <w:noProof/>
        </w:rPr>
        <w:fldChar w:fldCharType="begin" w:fldLock="1"/>
      </w:r>
      <w:r>
        <w:rPr>
          <w:noProof/>
        </w:rPr>
        <w:instrText xml:space="preserve"> PAGEREF _Toc163045905 \h </w:instrText>
      </w:r>
      <w:r>
        <w:rPr>
          <w:noProof/>
        </w:rPr>
      </w:r>
      <w:r>
        <w:rPr>
          <w:noProof/>
        </w:rPr>
        <w:fldChar w:fldCharType="separate"/>
      </w:r>
      <w:r>
        <w:rPr>
          <w:noProof/>
        </w:rPr>
        <w:t>107</w:t>
      </w:r>
      <w:r>
        <w:rPr>
          <w:noProof/>
        </w:rPr>
        <w:fldChar w:fldCharType="end"/>
      </w:r>
    </w:p>
    <w:p w14:paraId="6E2B1B4F" w14:textId="7B79DE69" w:rsidR="00350256" w:rsidRDefault="00350256">
      <w:pPr>
        <w:pStyle w:val="TOC2"/>
        <w:rPr>
          <w:rFonts w:ascii="Calibri" w:hAnsi="Calibri"/>
          <w:noProof/>
          <w:kern w:val="2"/>
          <w:sz w:val="22"/>
          <w:szCs w:val="22"/>
          <w:lang w:eastAsia="en-GB"/>
        </w:rPr>
      </w:pPr>
      <w:r>
        <w:rPr>
          <w:noProof/>
        </w:rPr>
        <w:t>8.70</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_Toc163045906 \h </w:instrText>
      </w:r>
      <w:r>
        <w:rPr>
          <w:noProof/>
        </w:rPr>
      </w:r>
      <w:r>
        <w:rPr>
          <w:noProof/>
        </w:rPr>
        <w:fldChar w:fldCharType="separate"/>
      </w:r>
      <w:r>
        <w:rPr>
          <w:noProof/>
        </w:rPr>
        <w:t>107</w:t>
      </w:r>
      <w:r>
        <w:rPr>
          <w:noProof/>
        </w:rPr>
        <w:fldChar w:fldCharType="end"/>
      </w:r>
    </w:p>
    <w:p w14:paraId="06C39340" w14:textId="7FC4D2AD" w:rsidR="00350256" w:rsidRDefault="00350256">
      <w:pPr>
        <w:pStyle w:val="TOC2"/>
        <w:rPr>
          <w:rFonts w:ascii="Calibri" w:hAnsi="Calibri"/>
          <w:noProof/>
          <w:kern w:val="2"/>
          <w:sz w:val="22"/>
          <w:szCs w:val="22"/>
          <w:lang w:eastAsia="en-GB"/>
        </w:rPr>
      </w:pPr>
      <w:r>
        <w:rPr>
          <w:noProof/>
        </w:rPr>
        <w:t>8.71</w:t>
      </w:r>
      <w:r>
        <w:rPr>
          <w:rFonts w:ascii="Calibri" w:hAnsi="Calibri"/>
          <w:noProof/>
          <w:kern w:val="2"/>
          <w:sz w:val="22"/>
          <w:szCs w:val="22"/>
          <w:lang w:eastAsia="en-GB"/>
        </w:rPr>
        <w:tab/>
      </w:r>
      <w:r>
        <w:rPr>
          <w:noProof/>
        </w:rPr>
        <w:t>Item Text Attribute List</w:t>
      </w:r>
      <w:r>
        <w:rPr>
          <w:noProof/>
        </w:rPr>
        <w:tab/>
      </w:r>
      <w:r>
        <w:rPr>
          <w:noProof/>
        </w:rPr>
        <w:fldChar w:fldCharType="begin" w:fldLock="1"/>
      </w:r>
      <w:r>
        <w:rPr>
          <w:noProof/>
        </w:rPr>
        <w:instrText xml:space="preserve"> PAGEREF _Toc163045907 \h </w:instrText>
      </w:r>
      <w:r>
        <w:rPr>
          <w:noProof/>
        </w:rPr>
      </w:r>
      <w:r>
        <w:rPr>
          <w:noProof/>
        </w:rPr>
        <w:fldChar w:fldCharType="separate"/>
      </w:r>
      <w:r>
        <w:rPr>
          <w:noProof/>
        </w:rPr>
        <w:t>107</w:t>
      </w:r>
      <w:r>
        <w:rPr>
          <w:noProof/>
        </w:rPr>
        <w:fldChar w:fldCharType="end"/>
      </w:r>
    </w:p>
    <w:p w14:paraId="17F4A0F2" w14:textId="005F4F3D" w:rsidR="00350256" w:rsidRDefault="00350256">
      <w:pPr>
        <w:pStyle w:val="TOC2"/>
        <w:rPr>
          <w:rFonts w:ascii="Calibri" w:hAnsi="Calibri"/>
          <w:noProof/>
          <w:kern w:val="2"/>
          <w:sz w:val="22"/>
          <w:szCs w:val="22"/>
          <w:lang w:eastAsia="en-GB"/>
        </w:rPr>
      </w:pPr>
      <w:r>
        <w:rPr>
          <w:noProof/>
        </w:rPr>
        <w:t>8.72</w:t>
      </w:r>
      <w:r>
        <w:rPr>
          <w:rFonts w:ascii="Calibri" w:hAnsi="Calibri"/>
          <w:noProof/>
          <w:kern w:val="2"/>
          <w:sz w:val="22"/>
          <w:szCs w:val="22"/>
          <w:lang w:eastAsia="en-GB"/>
        </w:rPr>
        <w:tab/>
      </w:r>
      <w:r>
        <w:rPr>
          <w:noProof/>
        </w:rPr>
        <w:t>PDP context Activation parameters</w:t>
      </w:r>
      <w:r>
        <w:rPr>
          <w:noProof/>
        </w:rPr>
        <w:tab/>
      </w:r>
      <w:r>
        <w:rPr>
          <w:noProof/>
        </w:rPr>
        <w:fldChar w:fldCharType="begin" w:fldLock="1"/>
      </w:r>
      <w:r>
        <w:rPr>
          <w:noProof/>
        </w:rPr>
        <w:instrText xml:space="preserve"> PAGEREF _Toc163045908 \h </w:instrText>
      </w:r>
      <w:r>
        <w:rPr>
          <w:noProof/>
        </w:rPr>
      </w:r>
      <w:r>
        <w:rPr>
          <w:noProof/>
        </w:rPr>
        <w:fldChar w:fldCharType="separate"/>
      </w:r>
      <w:r>
        <w:rPr>
          <w:noProof/>
        </w:rPr>
        <w:t>107</w:t>
      </w:r>
      <w:r>
        <w:rPr>
          <w:noProof/>
        </w:rPr>
        <w:fldChar w:fldCharType="end"/>
      </w:r>
    </w:p>
    <w:p w14:paraId="1ECF1B37" w14:textId="255F409E" w:rsidR="00350256" w:rsidRDefault="00350256">
      <w:pPr>
        <w:pStyle w:val="TOC2"/>
        <w:rPr>
          <w:rFonts w:ascii="Calibri" w:hAnsi="Calibri"/>
          <w:noProof/>
          <w:kern w:val="2"/>
          <w:sz w:val="22"/>
          <w:szCs w:val="22"/>
          <w:lang w:eastAsia="en-GB"/>
        </w:rPr>
      </w:pPr>
      <w:r>
        <w:rPr>
          <w:noProof/>
        </w:rPr>
        <w:t>8.73</w:t>
      </w:r>
      <w:r>
        <w:rPr>
          <w:rFonts w:ascii="Calibri" w:hAnsi="Calibri"/>
          <w:noProof/>
          <w:kern w:val="2"/>
          <w:sz w:val="22"/>
          <w:szCs w:val="22"/>
          <w:lang w:eastAsia="en-GB"/>
        </w:rPr>
        <w:tab/>
      </w:r>
      <w:r>
        <w:rPr>
          <w:noProof/>
        </w:rPr>
        <w:t>UTRAN/E-UTRAN/NG-RAN Measurement Qualifier</w:t>
      </w:r>
      <w:r>
        <w:rPr>
          <w:noProof/>
        </w:rPr>
        <w:tab/>
      </w:r>
      <w:r>
        <w:rPr>
          <w:noProof/>
        </w:rPr>
        <w:fldChar w:fldCharType="begin" w:fldLock="1"/>
      </w:r>
      <w:r>
        <w:rPr>
          <w:noProof/>
        </w:rPr>
        <w:instrText xml:space="preserve"> PAGEREF _Toc163045909 \h </w:instrText>
      </w:r>
      <w:r>
        <w:rPr>
          <w:noProof/>
        </w:rPr>
      </w:r>
      <w:r>
        <w:rPr>
          <w:noProof/>
        </w:rPr>
        <w:fldChar w:fldCharType="separate"/>
      </w:r>
      <w:r>
        <w:rPr>
          <w:noProof/>
        </w:rPr>
        <w:t>108</w:t>
      </w:r>
      <w:r>
        <w:rPr>
          <w:noProof/>
        </w:rPr>
        <w:fldChar w:fldCharType="end"/>
      </w:r>
    </w:p>
    <w:p w14:paraId="0A53C268" w14:textId="1C7AB495" w:rsidR="00350256" w:rsidRDefault="00350256">
      <w:pPr>
        <w:pStyle w:val="TOC2"/>
        <w:rPr>
          <w:rFonts w:ascii="Calibri" w:hAnsi="Calibri"/>
          <w:noProof/>
          <w:kern w:val="2"/>
          <w:sz w:val="22"/>
          <w:szCs w:val="22"/>
          <w:lang w:eastAsia="en-GB"/>
        </w:rPr>
      </w:pPr>
      <w:r>
        <w:rPr>
          <w:noProof/>
        </w:rPr>
        <w:t>8.74</w:t>
      </w:r>
      <w:r>
        <w:rPr>
          <w:rFonts w:ascii="Calibri" w:hAnsi="Calibri"/>
          <w:noProof/>
          <w:kern w:val="2"/>
          <w:sz w:val="22"/>
          <w:szCs w:val="22"/>
          <w:lang w:eastAsia="en-GB"/>
        </w:rPr>
        <w:tab/>
      </w:r>
      <w:r>
        <w:rPr>
          <w:noProof/>
        </w:rPr>
        <w:t>Multimedia Message Reference</w:t>
      </w:r>
      <w:r>
        <w:rPr>
          <w:noProof/>
        </w:rPr>
        <w:tab/>
      </w:r>
      <w:r>
        <w:rPr>
          <w:noProof/>
        </w:rPr>
        <w:fldChar w:fldCharType="begin" w:fldLock="1"/>
      </w:r>
      <w:r>
        <w:rPr>
          <w:noProof/>
        </w:rPr>
        <w:instrText xml:space="preserve"> PAGEREF _Toc163045910 \h </w:instrText>
      </w:r>
      <w:r>
        <w:rPr>
          <w:noProof/>
        </w:rPr>
      </w:r>
      <w:r>
        <w:rPr>
          <w:noProof/>
        </w:rPr>
        <w:fldChar w:fldCharType="separate"/>
      </w:r>
      <w:r>
        <w:rPr>
          <w:noProof/>
        </w:rPr>
        <w:t>108</w:t>
      </w:r>
      <w:r>
        <w:rPr>
          <w:noProof/>
        </w:rPr>
        <w:fldChar w:fldCharType="end"/>
      </w:r>
    </w:p>
    <w:p w14:paraId="4A55D6D0" w14:textId="04E1B2AF" w:rsidR="00350256" w:rsidRDefault="00350256">
      <w:pPr>
        <w:pStyle w:val="TOC2"/>
        <w:rPr>
          <w:rFonts w:ascii="Calibri" w:hAnsi="Calibri"/>
          <w:noProof/>
          <w:kern w:val="2"/>
          <w:sz w:val="22"/>
          <w:szCs w:val="22"/>
          <w:lang w:eastAsia="en-GB"/>
        </w:rPr>
      </w:pPr>
      <w:r>
        <w:rPr>
          <w:noProof/>
        </w:rPr>
        <w:t>8.75</w:t>
      </w:r>
      <w:r>
        <w:rPr>
          <w:rFonts w:ascii="Calibri" w:hAnsi="Calibri"/>
          <w:noProof/>
          <w:kern w:val="2"/>
          <w:sz w:val="22"/>
          <w:szCs w:val="22"/>
          <w:lang w:eastAsia="en-GB"/>
        </w:rPr>
        <w:tab/>
      </w:r>
      <w:r>
        <w:rPr>
          <w:noProof/>
        </w:rPr>
        <w:t>Multimedia Message Identifier</w:t>
      </w:r>
      <w:r>
        <w:rPr>
          <w:noProof/>
        </w:rPr>
        <w:tab/>
      </w:r>
      <w:r>
        <w:rPr>
          <w:noProof/>
        </w:rPr>
        <w:fldChar w:fldCharType="begin" w:fldLock="1"/>
      </w:r>
      <w:r>
        <w:rPr>
          <w:noProof/>
        </w:rPr>
        <w:instrText xml:space="preserve"> PAGEREF _Toc163045911 \h </w:instrText>
      </w:r>
      <w:r>
        <w:rPr>
          <w:noProof/>
        </w:rPr>
      </w:r>
      <w:r>
        <w:rPr>
          <w:noProof/>
        </w:rPr>
        <w:fldChar w:fldCharType="separate"/>
      </w:r>
      <w:r>
        <w:rPr>
          <w:noProof/>
        </w:rPr>
        <w:t>108</w:t>
      </w:r>
      <w:r>
        <w:rPr>
          <w:noProof/>
        </w:rPr>
        <w:fldChar w:fldCharType="end"/>
      </w:r>
    </w:p>
    <w:p w14:paraId="5A1ECAE5" w14:textId="5510D663" w:rsidR="00350256" w:rsidRDefault="00350256">
      <w:pPr>
        <w:pStyle w:val="TOC2"/>
        <w:rPr>
          <w:rFonts w:ascii="Calibri" w:hAnsi="Calibri"/>
          <w:noProof/>
          <w:kern w:val="2"/>
          <w:sz w:val="22"/>
          <w:szCs w:val="22"/>
          <w:lang w:eastAsia="en-GB"/>
        </w:rPr>
      </w:pPr>
      <w:r>
        <w:rPr>
          <w:noProof/>
        </w:rPr>
        <w:t>8.76</w:t>
      </w:r>
      <w:r>
        <w:rPr>
          <w:rFonts w:ascii="Calibri" w:hAnsi="Calibri"/>
          <w:noProof/>
          <w:kern w:val="2"/>
          <w:sz w:val="22"/>
          <w:szCs w:val="22"/>
          <w:lang w:eastAsia="en-GB"/>
        </w:rPr>
        <w:tab/>
      </w:r>
      <w:r>
        <w:rPr>
          <w:noProof/>
        </w:rPr>
        <w:t xml:space="preserve">Multimedia Message </w:t>
      </w:r>
      <w:r w:rsidRPr="004D4D32">
        <w:rPr>
          <w:noProof/>
          <w:lang w:val="en-US"/>
        </w:rPr>
        <w:t>Transfer</w:t>
      </w:r>
      <w:r>
        <w:rPr>
          <w:noProof/>
        </w:rPr>
        <w:t xml:space="preserve"> status</w:t>
      </w:r>
      <w:r>
        <w:rPr>
          <w:noProof/>
        </w:rPr>
        <w:tab/>
      </w:r>
      <w:r>
        <w:rPr>
          <w:noProof/>
        </w:rPr>
        <w:fldChar w:fldCharType="begin" w:fldLock="1"/>
      </w:r>
      <w:r>
        <w:rPr>
          <w:noProof/>
        </w:rPr>
        <w:instrText xml:space="preserve"> PAGEREF _Toc163045912 \h </w:instrText>
      </w:r>
      <w:r>
        <w:rPr>
          <w:noProof/>
        </w:rPr>
      </w:r>
      <w:r>
        <w:rPr>
          <w:noProof/>
        </w:rPr>
        <w:fldChar w:fldCharType="separate"/>
      </w:r>
      <w:r>
        <w:rPr>
          <w:noProof/>
        </w:rPr>
        <w:t>108</w:t>
      </w:r>
      <w:r>
        <w:rPr>
          <w:noProof/>
        </w:rPr>
        <w:fldChar w:fldCharType="end"/>
      </w:r>
    </w:p>
    <w:p w14:paraId="6A5A8B28" w14:textId="40C68D5B" w:rsidR="00350256" w:rsidRDefault="00350256">
      <w:pPr>
        <w:pStyle w:val="TOC2"/>
        <w:rPr>
          <w:rFonts w:ascii="Calibri" w:hAnsi="Calibri"/>
          <w:noProof/>
          <w:kern w:val="2"/>
          <w:sz w:val="22"/>
          <w:szCs w:val="22"/>
          <w:lang w:eastAsia="en-GB"/>
        </w:rPr>
      </w:pPr>
      <w:r>
        <w:rPr>
          <w:noProof/>
        </w:rPr>
        <w:t>8.77</w:t>
      </w:r>
      <w:r>
        <w:rPr>
          <w:rFonts w:ascii="Calibri" w:hAnsi="Calibri"/>
          <w:noProof/>
          <w:kern w:val="2"/>
          <w:sz w:val="22"/>
          <w:szCs w:val="22"/>
          <w:lang w:eastAsia="en-GB"/>
        </w:rPr>
        <w:tab/>
      </w:r>
      <w:r>
        <w:rPr>
          <w:noProof/>
        </w:rPr>
        <w:t>MM Content Identifier</w:t>
      </w:r>
      <w:r>
        <w:rPr>
          <w:noProof/>
        </w:rPr>
        <w:tab/>
      </w:r>
      <w:r>
        <w:rPr>
          <w:noProof/>
        </w:rPr>
        <w:fldChar w:fldCharType="begin" w:fldLock="1"/>
      </w:r>
      <w:r>
        <w:rPr>
          <w:noProof/>
        </w:rPr>
        <w:instrText xml:space="preserve"> PAGEREF _Toc163045913 \h </w:instrText>
      </w:r>
      <w:r>
        <w:rPr>
          <w:noProof/>
        </w:rPr>
      </w:r>
      <w:r>
        <w:rPr>
          <w:noProof/>
        </w:rPr>
        <w:fldChar w:fldCharType="separate"/>
      </w:r>
      <w:r>
        <w:rPr>
          <w:noProof/>
        </w:rPr>
        <w:t>108</w:t>
      </w:r>
      <w:r>
        <w:rPr>
          <w:noProof/>
        </w:rPr>
        <w:fldChar w:fldCharType="end"/>
      </w:r>
    </w:p>
    <w:p w14:paraId="2E9960D0" w14:textId="41B5C3CB" w:rsidR="00350256" w:rsidRDefault="00350256">
      <w:pPr>
        <w:pStyle w:val="TOC2"/>
        <w:rPr>
          <w:rFonts w:ascii="Calibri" w:hAnsi="Calibri"/>
          <w:noProof/>
          <w:kern w:val="2"/>
          <w:sz w:val="22"/>
          <w:szCs w:val="22"/>
          <w:lang w:eastAsia="en-GB"/>
        </w:rPr>
      </w:pPr>
      <w:r>
        <w:rPr>
          <w:noProof/>
        </w:rPr>
        <w:t>8.78</w:t>
      </w:r>
      <w:r>
        <w:rPr>
          <w:rFonts w:ascii="Calibri" w:hAnsi="Calibri"/>
          <w:noProof/>
          <w:kern w:val="2"/>
          <w:sz w:val="22"/>
          <w:szCs w:val="22"/>
          <w:lang w:eastAsia="en-GB"/>
        </w:rPr>
        <w:tab/>
      </w:r>
      <w:r>
        <w:rPr>
          <w:noProof/>
        </w:rPr>
        <w:t>Multimedia Message Notification</w:t>
      </w:r>
      <w:r>
        <w:rPr>
          <w:noProof/>
        </w:rPr>
        <w:tab/>
      </w:r>
      <w:r>
        <w:rPr>
          <w:noProof/>
        </w:rPr>
        <w:fldChar w:fldCharType="begin" w:fldLock="1"/>
      </w:r>
      <w:r>
        <w:rPr>
          <w:noProof/>
        </w:rPr>
        <w:instrText xml:space="preserve"> PAGEREF _Toc163045914 \h </w:instrText>
      </w:r>
      <w:r>
        <w:rPr>
          <w:noProof/>
        </w:rPr>
      </w:r>
      <w:r>
        <w:rPr>
          <w:noProof/>
        </w:rPr>
        <w:fldChar w:fldCharType="separate"/>
      </w:r>
      <w:r>
        <w:rPr>
          <w:noProof/>
        </w:rPr>
        <w:t>108</w:t>
      </w:r>
      <w:r>
        <w:rPr>
          <w:noProof/>
        </w:rPr>
        <w:fldChar w:fldCharType="end"/>
      </w:r>
    </w:p>
    <w:p w14:paraId="4D23D8E3" w14:textId="6604EC66" w:rsidR="00350256" w:rsidRDefault="00350256">
      <w:pPr>
        <w:pStyle w:val="TOC2"/>
        <w:rPr>
          <w:rFonts w:ascii="Calibri" w:hAnsi="Calibri"/>
          <w:noProof/>
          <w:kern w:val="2"/>
          <w:sz w:val="22"/>
          <w:szCs w:val="22"/>
          <w:lang w:eastAsia="en-GB"/>
        </w:rPr>
      </w:pPr>
      <w:r>
        <w:rPr>
          <w:noProof/>
        </w:rPr>
        <w:t>8.79</w:t>
      </w:r>
      <w:r>
        <w:rPr>
          <w:rFonts w:ascii="Calibri" w:hAnsi="Calibri"/>
          <w:noProof/>
          <w:kern w:val="2"/>
          <w:sz w:val="22"/>
          <w:szCs w:val="22"/>
          <w:lang w:eastAsia="en-GB"/>
        </w:rPr>
        <w:tab/>
      </w:r>
      <w:r>
        <w:rPr>
          <w:noProof/>
        </w:rPr>
        <w:t>Last Envelope</w:t>
      </w:r>
      <w:r>
        <w:rPr>
          <w:noProof/>
        </w:rPr>
        <w:tab/>
      </w:r>
      <w:r>
        <w:rPr>
          <w:noProof/>
        </w:rPr>
        <w:fldChar w:fldCharType="begin" w:fldLock="1"/>
      </w:r>
      <w:r>
        <w:rPr>
          <w:noProof/>
        </w:rPr>
        <w:instrText xml:space="preserve"> PAGEREF _Toc163045915 \h </w:instrText>
      </w:r>
      <w:r>
        <w:rPr>
          <w:noProof/>
        </w:rPr>
      </w:r>
      <w:r>
        <w:rPr>
          <w:noProof/>
        </w:rPr>
        <w:fldChar w:fldCharType="separate"/>
      </w:r>
      <w:r>
        <w:rPr>
          <w:noProof/>
        </w:rPr>
        <w:t>108</w:t>
      </w:r>
      <w:r>
        <w:rPr>
          <w:noProof/>
        </w:rPr>
        <w:fldChar w:fldCharType="end"/>
      </w:r>
    </w:p>
    <w:p w14:paraId="734467AF" w14:textId="254A20D2" w:rsidR="00350256" w:rsidRDefault="00350256">
      <w:pPr>
        <w:pStyle w:val="TOC2"/>
        <w:rPr>
          <w:rFonts w:ascii="Calibri" w:hAnsi="Calibri"/>
          <w:noProof/>
          <w:kern w:val="2"/>
          <w:sz w:val="22"/>
          <w:szCs w:val="22"/>
          <w:lang w:eastAsia="en-GB"/>
        </w:rPr>
      </w:pPr>
      <w:r w:rsidRPr="004D4D32">
        <w:rPr>
          <w:noProof/>
          <w:lang w:val="en-US"/>
        </w:rPr>
        <w:t>8.80</w:t>
      </w:r>
      <w:r>
        <w:rPr>
          <w:rFonts w:ascii="Calibri" w:hAnsi="Calibri"/>
          <w:noProof/>
          <w:kern w:val="2"/>
          <w:sz w:val="22"/>
          <w:szCs w:val="22"/>
          <w:lang w:eastAsia="en-GB"/>
        </w:rPr>
        <w:tab/>
      </w:r>
      <w:r w:rsidRPr="004D4D32">
        <w:rPr>
          <w:noProof/>
          <w:lang w:val="en-US"/>
        </w:rPr>
        <w:t>Frames Layout</w:t>
      </w:r>
      <w:r>
        <w:rPr>
          <w:noProof/>
        </w:rPr>
        <w:tab/>
      </w:r>
      <w:r>
        <w:rPr>
          <w:noProof/>
        </w:rPr>
        <w:fldChar w:fldCharType="begin" w:fldLock="1"/>
      </w:r>
      <w:r>
        <w:rPr>
          <w:noProof/>
        </w:rPr>
        <w:instrText xml:space="preserve"> PAGEREF _Toc163045916 \h </w:instrText>
      </w:r>
      <w:r>
        <w:rPr>
          <w:noProof/>
        </w:rPr>
      </w:r>
      <w:r>
        <w:rPr>
          <w:noProof/>
        </w:rPr>
        <w:fldChar w:fldCharType="separate"/>
      </w:r>
      <w:r>
        <w:rPr>
          <w:noProof/>
        </w:rPr>
        <w:t>109</w:t>
      </w:r>
      <w:r>
        <w:rPr>
          <w:noProof/>
        </w:rPr>
        <w:fldChar w:fldCharType="end"/>
      </w:r>
    </w:p>
    <w:p w14:paraId="224AA202" w14:textId="53D17A36" w:rsidR="00350256" w:rsidRDefault="00350256">
      <w:pPr>
        <w:pStyle w:val="TOC2"/>
        <w:rPr>
          <w:rFonts w:ascii="Calibri" w:hAnsi="Calibri"/>
          <w:noProof/>
          <w:kern w:val="2"/>
          <w:sz w:val="22"/>
          <w:szCs w:val="22"/>
          <w:lang w:eastAsia="en-GB"/>
        </w:rPr>
      </w:pPr>
      <w:r>
        <w:rPr>
          <w:noProof/>
        </w:rPr>
        <w:t>8.81</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_Toc163045917 \h </w:instrText>
      </w:r>
      <w:r>
        <w:rPr>
          <w:noProof/>
        </w:rPr>
      </w:r>
      <w:r>
        <w:rPr>
          <w:noProof/>
        </w:rPr>
        <w:fldChar w:fldCharType="separate"/>
      </w:r>
      <w:r>
        <w:rPr>
          <w:noProof/>
        </w:rPr>
        <w:t>109</w:t>
      </w:r>
      <w:r>
        <w:rPr>
          <w:noProof/>
        </w:rPr>
        <w:fldChar w:fldCharType="end"/>
      </w:r>
    </w:p>
    <w:p w14:paraId="2435DCE7" w14:textId="29C9CFC6" w:rsidR="00350256" w:rsidRDefault="00350256">
      <w:pPr>
        <w:pStyle w:val="TOC2"/>
        <w:rPr>
          <w:rFonts w:ascii="Calibri" w:hAnsi="Calibri"/>
          <w:noProof/>
          <w:kern w:val="2"/>
          <w:sz w:val="22"/>
          <w:szCs w:val="22"/>
          <w:lang w:eastAsia="en-GB"/>
        </w:rPr>
      </w:pPr>
      <w:r w:rsidRPr="004D4D32">
        <w:rPr>
          <w:noProof/>
          <w:lang w:val="fr-FR"/>
        </w:rPr>
        <w:t>8.82</w:t>
      </w:r>
      <w:r>
        <w:rPr>
          <w:rFonts w:ascii="Calibri" w:hAnsi="Calibri"/>
          <w:noProof/>
          <w:kern w:val="2"/>
          <w:sz w:val="22"/>
          <w:szCs w:val="22"/>
          <w:lang w:eastAsia="en-GB"/>
        </w:rPr>
        <w:tab/>
      </w:r>
      <w:r w:rsidRPr="004D4D32">
        <w:rPr>
          <w:noProof/>
          <w:lang w:val="fr-FR"/>
        </w:rPr>
        <w:t>Frames identifier</w:t>
      </w:r>
      <w:r>
        <w:rPr>
          <w:noProof/>
        </w:rPr>
        <w:tab/>
      </w:r>
      <w:r>
        <w:rPr>
          <w:noProof/>
        </w:rPr>
        <w:fldChar w:fldCharType="begin" w:fldLock="1"/>
      </w:r>
      <w:r>
        <w:rPr>
          <w:noProof/>
        </w:rPr>
        <w:instrText xml:space="preserve"> PAGEREF _Toc163045918 \h </w:instrText>
      </w:r>
      <w:r>
        <w:rPr>
          <w:noProof/>
        </w:rPr>
      </w:r>
      <w:r>
        <w:rPr>
          <w:noProof/>
        </w:rPr>
        <w:fldChar w:fldCharType="separate"/>
      </w:r>
      <w:r>
        <w:rPr>
          <w:noProof/>
        </w:rPr>
        <w:t>109</w:t>
      </w:r>
      <w:r>
        <w:rPr>
          <w:noProof/>
        </w:rPr>
        <w:fldChar w:fldCharType="end"/>
      </w:r>
    </w:p>
    <w:p w14:paraId="416849E8" w14:textId="18EDC2A7" w:rsidR="00350256" w:rsidRDefault="00350256">
      <w:pPr>
        <w:pStyle w:val="TOC2"/>
        <w:rPr>
          <w:rFonts w:ascii="Calibri" w:hAnsi="Calibri"/>
          <w:noProof/>
          <w:kern w:val="2"/>
          <w:sz w:val="22"/>
          <w:szCs w:val="22"/>
          <w:lang w:eastAsia="en-GB"/>
        </w:rPr>
      </w:pPr>
      <w:r>
        <w:rPr>
          <w:noProof/>
        </w:rPr>
        <w:t>8.83</w:t>
      </w:r>
      <w:r>
        <w:rPr>
          <w:rFonts w:ascii="Calibri" w:hAnsi="Calibri"/>
          <w:noProof/>
          <w:kern w:val="2"/>
          <w:sz w:val="22"/>
          <w:szCs w:val="22"/>
          <w:lang w:eastAsia="en-GB"/>
        </w:rPr>
        <w:tab/>
      </w:r>
      <w:r>
        <w:rPr>
          <w:noProof/>
        </w:rPr>
        <w:t>I-WLAN Identifier</w:t>
      </w:r>
      <w:r>
        <w:rPr>
          <w:noProof/>
        </w:rPr>
        <w:tab/>
      </w:r>
      <w:r>
        <w:rPr>
          <w:noProof/>
        </w:rPr>
        <w:fldChar w:fldCharType="begin" w:fldLock="1"/>
      </w:r>
      <w:r>
        <w:rPr>
          <w:noProof/>
        </w:rPr>
        <w:instrText xml:space="preserve"> PAGEREF _Toc163045919 \h </w:instrText>
      </w:r>
      <w:r>
        <w:rPr>
          <w:noProof/>
        </w:rPr>
      </w:r>
      <w:r>
        <w:rPr>
          <w:noProof/>
        </w:rPr>
        <w:fldChar w:fldCharType="separate"/>
      </w:r>
      <w:r>
        <w:rPr>
          <w:noProof/>
        </w:rPr>
        <w:t>109</w:t>
      </w:r>
      <w:r>
        <w:rPr>
          <w:noProof/>
        </w:rPr>
        <w:fldChar w:fldCharType="end"/>
      </w:r>
    </w:p>
    <w:p w14:paraId="58E827C4" w14:textId="18188495" w:rsidR="00350256" w:rsidRDefault="00350256">
      <w:pPr>
        <w:pStyle w:val="TOC2"/>
        <w:rPr>
          <w:rFonts w:ascii="Calibri" w:hAnsi="Calibri"/>
          <w:noProof/>
          <w:kern w:val="2"/>
          <w:sz w:val="22"/>
          <w:szCs w:val="22"/>
          <w:lang w:eastAsia="en-GB"/>
        </w:rPr>
      </w:pPr>
      <w:r>
        <w:rPr>
          <w:noProof/>
        </w:rPr>
        <w:t>8.84</w:t>
      </w:r>
      <w:r>
        <w:rPr>
          <w:rFonts w:ascii="Calibri" w:hAnsi="Calibri"/>
          <w:noProof/>
          <w:kern w:val="2"/>
          <w:sz w:val="22"/>
          <w:szCs w:val="22"/>
          <w:lang w:eastAsia="en-GB"/>
        </w:rPr>
        <w:tab/>
      </w:r>
      <w:r>
        <w:rPr>
          <w:noProof/>
        </w:rPr>
        <w:t>(I-)WLAN Access Status</w:t>
      </w:r>
      <w:r>
        <w:rPr>
          <w:noProof/>
        </w:rPr>
        <w:tab/>
      </w:r>
      <w:r>
        <w:rPr>
          <w:noProof/>
        </w:rPr>
        <w:fldChar w:fldCharType="begin" w:fldLock="1"/>
      </w:r>
      <w:r>
        <w:rPr>
          <w:noProof/>
        </w:rPr>
        <w:instrText xml:space="preserve"> PAGEREF _Toc163045920 \h </w:instrText>
      </w:r>
      <w:r>
        <w:rPr>
          <w:noProof/>
        </w:rPr>
      </w:r>
      <w:r>
        <w:rPr>
          <w:noProof/>
        </w:rPr>
        <w:fldChar w:fldCharType="separate"/>
      </w:r>
      <w:r>
        <w:rPr>
          <w:noProof/>
        </w:rPr>
        <w:t>109</w:t>
      </w:r>
      <w:r>
        <w:rPr>
          <w:noProof/>
        </w:rPr>
        <w:fldChar w:fldCharType="end"/>
      </w:r>
    </w:p>
    <w:p w14:paraId="5D4A65EA" w14:textId="203288BA" w:rsidR="00350256" w:rsidRDefault="00350256">
      <w:pPr>
        <w:pStyle w:val="TOC2"/>
        <w:rPr>
          <w:rFonts w:ascii="Calibri" w:hAnsi="Calibri"/>
          <w:noProof/>
          <w:kern w:val="2"/>
          <w:sz w:val="22"/>
          <w:szCs w:val="22"/>
          <w:lang w:eastAsia="en-GB"/>
        </w:rPr>
      </w:pPr>
      <w:r>
        <w:rPr>
          <w:noProof/>
        </w:rPr>
        <w:t>8.85</w:t>
      </w:r>
      <w:r>
        <w:rPr>
          <w:rFonts w:ascii="Calibri" w:hAnsi="Calibri"/>
          <w:noProof/>
          <w:kern w:val="2"/>
          <w:sz w:val="22"/>
          <w:szCs w:val="22"/>
          <w:lang w:eastAsia="en-GB"/>
        </w:rPr>
        <w:tab/>
      </w:r>
      <w:r>
        <w:rPr>
          <w:noProof/>
        </w:rPr>
        <w:t>IMEISV</w:t>
      </w:r>
      <w:r>
        <w:rPr>
          <w:noProof/>
        </w:rPr>
        <w:tab/>
      </w:r>
      <w:r>
        <w:rPr>
          <w:noProof/>
        </w:rPr>
        <w:fldChar w:fldCharType="begin" w:fldLock="1"/>
      </w:r>
      <w:r>
        <w:rPr>
          <w:noProof/>
        </w:rPr>
        <w:instrText xml:space="preserve"> PAGEREF _Toc163045921 \h </w:instrText>
      </w:r>
      <w:r>
        <w:rPr>
          <w:noProof/>
        </w:rPr>
      </w:r>
      <w:r>
        <w:rPr>
          <w:noProof/>
        </w:rPr>
        <w:fldChar w:fldCharType="separate"/>
      </w:r>
      <w:r>
        <w:rPr>
          <w:noProof/>
        </w:rPr>
        <w:t>109</w:t>
      </w:r>
      <w:r>
        <w:rPr>
          <w:noProof/>
        </w:rPr>
        <w:fldChar w:fldCharType="end"/>
      </w:r>
    </w:p>
    <w:p w14:paraId="0A34A870" w14:textId="1CF757E9" w:rsidR="00350256" w:rsidRDefault="00350256">
      <w:pPr>
        <w:pStyle w:val="TOC2"/>
        <w:rPr>
          <w:rFonts w:ascii="Calibri" w:hAnsi="Calibri"/>
          <w:noProof/>
          <w:kern w:val="2"/>
          <w:sz w:val="22"/>
          <w:szCs w:val="22"/>
          <w:lang w:eastAsia="en-GB"/>
        </w:rPr>
      </w:pPr>
      <w:r>
        <w:rPr>
          <w:noProof/>
        </w:rPr>
        <w:t>8.86</w:t>
      </w:r>
      <w:r>
        <w:rPr>
          <w:rFonts w:ascii="Calibri" w:hAnsi="Calibri"/>
          <w:noProof/>
          <w:kern w:val="2"/>
          <w:sz w:val="22"/>
          <w:szCs w:val="22"/>
          <w:lang w:eastAsia="en-GB"/>
        </w:rPr>
        <w:tab/>
      </w:r>
      <w:r>
        <w:rPr>
          <w:noProof/>
        </w:rPr>
        <w:t>Network search mode</w:t>
      </w:r>
      <w:r>
        <w:rPr>
          <w:noProof/>
        </w:rPr>
        <w:tab/>
      </w:r>
      <w:r>
        <w:rPr>
          <w:noProof/>
        </w:rPr>
        <w:fldChar w:fldCharType="begin" w:fldLock="1"/>
      </w:r>
      <w:r>
        <w:rPr>
          <w:noProof/>
        </w:rPr>
        <w:instrText xml:space="preserve"> PAGEREF _Toc163045922 \h </w:instrText>
      </w:r>
      <w:r>
        <w:rPr>
          <w:noProof/>
        </w:rPr>
      </w:r>
      <w:r>
        <w:rPr>
          <w:noProof/>
        </w:rPr>
        <w:fldChar w:fldCharType="separate"/>
      </w:r>
      <w:r>
        <w:rPr>
          <w:noProof/>
        </w:rPr>
        <w:t>109</w:t>
      </w:r>
      <w:r>
        <w:rPr>
          <w:noProof/>
        </w:rPr>
        <w:fldChar w:fldCharType="end"/>
      </w:r>
    </w:p>
    <w:p w14:paraId="212E8FC8" w14:textId="6BE24936" w:rsidR="00350256" w:rsidRDefault="00350256">
      <w:pPr>
        <w:pStyle w:val="TOC2"/>
        <w:rPr>
          <w:rFonts w:ascii="Calibri" w:hAnsi="Calibri"/>
          <w:noProof/>
          <w:kern w:val="2"/>
          <w:sz w:val="22"/>
          <w:szCs w:val="22"/>
          <w:lang w:eastAsia="en-GB"/>
        </w:rPr>
      </w:pPr>
      <w:r>
        <w:rPr>
          <w:noProof/>
        </w:rPr>
        <w:t>8.87</w:t>
      </w:r>
      <w:r>
        <w:rPr>
          <w:rFonts w:ascii="Calibri" w:hAnsi="Calibri"/>
          <w:noProof/>
          <w:kern w:val="2"/>
          <w:sz w:val="22"/>
          <w:szCs w:val="22"/>
          <w:lang w:eastAsia="en-GB"/>
        </w:rPr>
        <w:tab/>
      </w:r>
      <w:r>
        <w:rPr>
          <w:noProof/>
        </w:rPr>
        <w:t>Battery State</w:t>
      </w:r>
      <w:r>
        <w:rPr>
          <w:noProof/>
        </w:rPr>
        <w:tab/>
      </w:r>
      <w:r>
        <w:rPr>
          <w:noProof/>
        </w:rPr>
        <w:fldChar w:fldCharType="begin" w:fldLock="1"/>
      </w:r>
      <w:r>
        <w:rPr>
          <w:noProof/>
        </w:rPr>
        <w:instrText xml:space="preserve"> PAGEREF _Toc163045923 \h </w:instrText>
      </w:r>
      <w:r>
        <w:rPr>
          <w:noProof/>
        </w:rPr>
      </w:r>
      <w:r>
        <w:rPr>
          <w:noProof/>
        </w:rPr>
        <w:fldChar w:fldCharType="separate"/>
      </w:r>
      <w:r>
        <w:rPr>
          <w:noProof/>
        </w:rPr>
        <w:t>109</w:t>
      </w:r>
      <w:r>
        <w:rPr>
          <w:noProof/>
        </w:rPr>
        <w:fldChar w:fldCharType="end"/>
      </w:r>
    </w:p>
    <w:p w14:paraId="124E9CE3" w14:textId="56799AB4" w:rsidR="00350256" w:rsidRDefault="00350256">
      <w:pPr>
        <w:pStyle w:val="TOC2"/>
        <w:rPr>
          <w:rFonts w:ascii="Calibri" w:hAnsi="Calibri"/>
          <w:noProof/>
          <w:kern w:val="2"/>
          <w:sz w:val="22"/>
          <w:szCs w:val="22"/>
          <w:lang w:eastAsia="en-GB"/>
        </w:rPr>
      </w:pPr>
      <w:r>
        <w:rPr>
          <w:noProof/>
        </w:rPr>
        <w:t>8.88</w:t>
      </w:r>
      <w:r>
        <w:rPr>
          <w:rFonts w:ascii="Calibri" w:hAnsi="Calibri"/>
          <w:noProof/>
          <w:kern w:val="2"/>
          <w:sz w:val="22"/>
          <w:szCs w:val="22"/>
          <w:lang w:eastAsia="en-GB"/>
        </w:rPr>
        <w:tab/>
      </w:r>
      <w:r>
        <w:rPr>
          <w:noProof/>
        </w:rPr>
        <w:t>Browsing status</w:t>
      </w:r>
      <w:r>
        <w:rPr>
          <w:noProof/>
        </w:rPr>
        <w:tab/>
      </w:r>
      <w:r>
        <w:rPr>
          <w:noProof/>
        </w:rPr>
        <w:fldChar w:fldCharType="begin" w:fldLock="1"/>
      </w:r>
      <w:r>
        <w:rPr>
          <w:noProof/>
        </w:rPr>
        <w:instrText xml:space="preserve"> PAGEREF _Toc163045924 \h </w:instrText>
      </w:r>
      <w:r>
        <w:rPr>
          <w:noProof/>
        </w:rPr>
      </w:r>
      <w:r>
        <w:rPr>
          <w:noProof/>
        </w:rPr>
        <w:fldChar w:fldCharType="separate"/>
      </w:r>
      <w:r>
        <w:rPr>
          <w:noProof/>
        </w:rPr>
        <w:t>110</w:t>
      </w:r>
      <w:r>
        <w:rPr>
          <w:noProof/>
        </w:rPr>
        <w:fldChar w:fldCharType="end"/>
      </w:r>
    </w:p>
    <w:p w14:paraId="6CE570E7" w14:textId="6B9BD8EB" w:rsidR="00350256" w:rsidRDefault="00350256">
      <w:pPr>
        <w:pStyle w:val="TOC2"/>
        <w:rPr>
          <w:rFonts w:ascii="Calibri" w:hAnsi="Calibri"/>
          <w:noProof/>
          <w:kern w:val="2"/>
          <w:sz w:val="22"/>
          <w:szCs w:val="22"/>
          <w:lang w:eastAsia="en-GB"/>
        </w:rPr>
      </w:pPr>
      <w:r>
        <w:rPr>
          <w:noProof/>
        </w:rPr>
        <w:t>8.89</w:t>
      </w:r>
      <w:r>
        <w:rPr>
          <w:rFonts w:ascii="Calibri" w:hAnsi="Calibri"/>
          <w:noProof/>
          <w:kern w:val="2"/>
          <w:sz w:val="22"/>
          <w:szCs w:val="22"/>
          <w:lang w:eastAsia="en-GB"/>
        </w:rPr>
        <w:tab/>
      </w:r>
      <w:r>
        <w:rPr>
          <w:noProof/>
        </w:rPr>
        <w:t>Registry application data</w:t>
      </w:r>
      <w:r>
        <w:rPr>
          <w:noProof/>
        </w:rPr>
        <w:tab/>
      </w:r>
      <w:r>
        <w:rPr>
          <w:noProof/>
        </w:rPr>
        <w:fldChar w:fldCharType="begin" w:fldLock="1"/>
      </w:r>
      <w:r>
        <w:rPr>
          <w:noProof/>
        </w:rPr>
        <w:instrText xml:space="preserve"> PAGEREF _Toc163045925 \h </w:instrText>
      </w:r>
      <w:r>
        <w:rPr>
          <w:noProof/>
        </w:rPr>
      </w:r>
      <w:r>
        <w:rPr>
          <w:noProof/>
        </w:rPr>
        <w:fldChar w:fldCharType="separate"/>
      </w:r>
      <w:r>
        <w:rPr>
          <w:noProof/>
        </w:rPr>
        <w:t>110</w:t>
      </w:r>
      <w:r>
        <w:rPr>
          <w:noProof/>
        </w:rPr>
        <w:fldChar w:fldCharType="end"/>
      </w:r>
    </w:p>
    <w:p w14:paraId="39292FDA" w14:textId="1249BB98" w:rsidR="00350256" w:rsidRDefault="00350256">
      <w:pPr>
        <w:pStyle w:val="TOC2"/>
        <w:rPr>
          <w:rFonts w:ascii="Calibri" w:hAnsi="Calibri"/>
          <w:noProof/>
          <w:kern w:val="2"/>
          <w:sz w:val="22"/>
          <w:szCs w:val="22"/>
          <w:lang w:eastAsia="en-GB"/>
        </w:rPr>
      </w:pPr>
      <w:r>
        <w:rPr>
          <w:noProof/>
        </w:rPr>
        <w:t>8.90</w:t>
      </w:r>
      <w:r>
        <w:rPr>
          <w:rFonts w:ascii="Calibri" w:hAnsi="Calibri"/>
          <w:noProof/>
          <w:kern w:val="2"/>
          <w:sz w:val="22"/>
          <w:szCs w:val="22"/>
          <w:lang w:eastAsia="en-GB"/>
        </w:rPr>
        <w:tab/>
      </w:r>
      <w:r>
        <w:rPr>
          <w:noProof/>
        </w:rPr>
        <w:t>PLMNwAcT List</w:t>
      </w:r>
      <w:r>
        <w:rPr>
          <w:noProof/>
        </w:rPr>
        <w:tab/>
      </w:r>
      <w:r>
        <w:rPr>
          <w:noProof/>
        </w:rPr>
        <w:fldChar w:fldCharType="begin" w:fldLock="1"/>
      </w:r>
      <w:r>
        <w:rPr>
          <w:noProof/>
        </w:rPr>
        <w:instrText xml:space="preserve"> PAGEREF _Toc163045926 \h </w:instrText>
      </w:r>
      <w:r>
        <w:rPr>
          <w:noProof/>
        </w:rPr>
      </w:r>
      <w:r>
        <w:rPr>
          <w:noProof/>
        </w:rPr>
        <w:fldChar w:fldCharType="separate"/>
      </w:r>
      <w:r>
        <w:rPr>
          <w:noProof/>
        </w:rPr>
        <w:t>110</w:t>
      </w:r>
      <w:r>
        <w:rPr>
          <w:noProof/>
        </w:rPr>
        <w:fldChar w:fldCharType="end"/>
      </w:r>
    </w:p>
    <w:p w14:paraId="7C1D8141" w14:textId="7CC711CC" w:rsidR="00350256" w:rsidRDefault="00350256">
      <w:pPr>
        <w:pStyle w:val="TOC2"/>
        <w:rPr>
          <w:rFonts w:ascii="Calibri" w:hAnsi="Calibri"/>
          <w:noProof/>
          <w:kern w:val="2"/>
          <w:sz w:val="22"/>
          <w:szCs w:val="22"/>
          <w:lang w:eastAsia="en-GB"/>
        </w:rPr>
      </w:pPr>
      <w:r>
        <w:rPr>
          <w:noProof/>
        </w:rPr>
        <w:t>8.91</w:t>
      </w:r>
      <w:r>
        <w:rPr>
          <w:rFonts w:ascii="Calibri" w:hAnsi="Calibri"/>
          <w:noProof/>
          <w:kern w:val="2"/>
          <w:sz w:val="22"/>
          <w:szCs w:val="22"/>
          <w:lang w:eastAsia="en-GB"/>
        </w:rPr>
        <w:tab/>
      </w:r>
      <w:r>
        <w:rPr>
          <w:noProof/>
        </w:rPr>
        <w:t>Routing Area Identification</w:t>
      </w:r>
      <w:r>
        <w:rPr>
          <w:noProof/>
        </w:rPr>
        <w:tab/>
      </w:r>
      <w:r>
        <w:rPr>
          <w:noProof/>
        </w:rPr>
        <w:fldChar w:fldCharType="begin" w:fldLock="1"/>
      </w:r>
      <w:r>
        <w:rPr>
          <w:noProof/>
        </w:rPr>
        <w:instrText xml:space="preserve"> PAGEREF _Toc163045927 \h </w:instrText>
      </w:r>
      <w:r>
        <w:rPr>
          <w:noProof/>
        </w:rPr>
      </w:r>
      <w:r>
        <w:rPr>
          <w:noProof/>
        </w:rPr>
        <w:fldChar w:fldCharType="separate"/>
      </w:r>
      <w:r>
        <w:rPr>
          <w:noProof/>
        </w:rPr>
        <w:t>110</w:t>
      </w:r>
      <w:r>
        <w:rPr>
          <w:noProof/>
        </w:rPr>
        <w:fldChar w:fldCharType="end"/>
      </w:r>
    </w:p>
    <w:p w14:paraId="12F48A42" w14:textId="54AAB43D" w:rsidR="00350256" w:rsidRDefault="00350256">
      <w:pPr>
        <w:pStyle w:val="TOC2"/>
        <w:rPr>
          <w:rFonts w:ascii="Calibri" w:hAnsi="Calibri"/>
          <w:noProof/>
          <w:kern w:val="2"/>
          <w:sz w:val="22"/>
          <w:szCs w:val="22"/>
          <w:lang w:eastAsia="en-GB"/>
        </w:rPr>
      </w:pPr>
      <w:r>
        <w:rPr>
          <w:noProof/>
        </w:rPr>
        <w:t>8.92</w:t>
      </w:r>
      <w:r>
        <w:rPr>
          <w:rFonts w:ascii="Calibri" w:hAnsi="Calibri"/>
          <w:noProof/>
          <w:kern w:val="2"/>
          <w:sz w:val="22"/>
          <w:szCs w:val="22"/>
          <w:lang w:eastAsia="en-GB"/>
        </w:rPr>
        <w:tab/>
      </w:r>
      <w:r>
        <w:rPr>
          <w:noProof/>
        </w:rPr>
        <w:t>Update/Attach/Registration Type</w:t>
      </w:r>
      <w:r>
        <w:rPr>
          <w:noProof/>
        </w:rPr>
        <w:tab/>
      </w:r>
      <w:r>
        <w:rPr>
          <w:noProof/>
        </w:rPr>
        <w:fldChar w:fldCharType="begin" w:fldLock="1"/>
      </w:r>
      <w:r>
        <w:rPr>
          <w:noProof/>
        </w:rPr>
        <w:instrText xml:space="preserve"> PAGEREF _Toc163045928 \h </w:instrText>
      </w:r>
      <w:r>
        <w:rPr>
          <w:noProof/>
        </w:rPr>
      </w:r>
      <w:r>
        <w:rPr>
          <w:noProof/>
        </w:rPr>
        <w:fldChar w:fldCharType="separate"/>
      </w:r>
      <w:r>
        <w:rPr>
          <w:noProof/>
        </w:rPr>
        <w:t>110</w:t>
      </w:r>
      <w:r>
        <w:rPr>
          <w:noProof/>
        </w:rPr>
        <w:fldChar w:fldCharType="end"/>
      </w:r>
    </w:p>
    <w:p w14:paraId="4A68D254" w14:textId="20E8025C" w:rsidR="00350256" w:rsidRDefault="00350256">
      <w:pPr>
        <w:pStyle w:val="TOC2"/>
        <w:rPr>
          <w:rFonts w:ascii="Calibri" w:hAnsi="Calibri"/>
          <w:noProof/>
          <w:kern w:val="2"/>
          <w:sz w:val="22"/>
          <w:szCs w:val="22"/>
          <w:lang w:eastAsia="en-GB"/>
        </w:rPr>
      </w:pPr>
      <w:r>
        <w:rPr>
          <w:noProof/>
        </w:rPr>
        <w:t>8.93</w:t>
      </w:r>
      <w:r>
        <w:rPr>
          <w:rFonts w:ascii="Calibri" w:hAnsi="Calibri"/>
          <w:noProof/>
          <w:kern w:val="2"/>
          <w:sz w:val="22"/>
          <w:szCs w:val="22"/>
          <w:lang w:eastAsia="en-GB"/>
        </w:rPr>
        <w:tab/>
      </w:r>
      <w:r>
        <w:rPr>
          <w:noProof/>
        </w:rPr>
        <w:t>Rejection Cause Code</w:t>
      </w:r>
      <w:r>
        <w:rPr>
          <w:noProof/>
        </w:rPr>
        <w:tab/>
      </w:r>
      <w:r>
        <w:rPr>
          <w:noProof/>
        </w:rPr>
        <w:fldChar w:fldCharType="begin" w:fldLock="1"/>
      </w:r>
      <w:r>
        <w:rPr>
          <w:noProof/>
        </w:rPr>
        <w:instrText xml:space="preserve"> PAGEREF _Toc163045929 \h </w:instrText>
      </w:r>
      <w:r>
        <w:rPr>
          <w:noProof/>
        </w:rPr>
      </w:r>
      <w:r>
        <w:rPr>
          <w:noProof/>
        </w:rPr>
        <w:fldChar w:fldCharType="separate"/>
      </w:r>
      <w:r>
        <w:rPr>
          <w:noProof/>
        </w:rPr>
        <w:t>111</w:t>
      </w:r>
      <w:r>
        <w:rPr>
          <w:noProof/>
        </w:rPr>
        <w:fldChar w:fldCharType="end"/>
      </w:r>
    </w:p>
    <w:p w14:paraId="3259BDE1" w14:textId="3ACE2A3A" w:rsidR="00350256" w:rsidRDefault="00350256">
      <w:pPr>
        <w:pStyle w:val="TOC2"/>
        <w:rPr>
          <w:rFonts w:ascii="Calibri" w:hAnsi="Calibri"/>
          <w:noProof/>
          <w:kern w:val="2"/>
          <w:sz w:val="22"/>
          <w:szCs w:val="22"/>
          <w:lang w:eastAsia="en-GB"/>
        </w:rPr>
      </w:pPr>
      <w:r>
        <w:rPr>
          <w:noProof/>
        </w:rPr>
        <w:t>8.94</w:t>
      </w:r>
      <w:r>
        <w:rPr>
          <w:rFonts w:ascii="Calibri" w:hAnsi="Calibri"/>
          <w:noProof/>
          <w:kern w:val="2"/>
          <w:sz w:val="22"/>
          <w:szCs w:val="22"/>
          <w:lang w:eastAsia="en-GB"/>
        </w:rPr>
        <w:tab/>
      </w:r>
      <w:r>
        <w:rPr>
          <w:noProof/>
        </w:rPr>
        <w:t>Geographical Location Parameters</w:t>
      </w:r>
      <w:r>
        <w:rPr>
          <w:noProof/>
        </w:rPr>
        <w:tab/>
      </w:r>
      <w:r>
        <w:rPr>
          <w:noProof/>
        </w:rPr>
        <w:fldChar w:fldCharType="begin" w:fldLock="1"/>
      </w:r>
      <w:r>
        <w:rPr>
          <w:noProof/>
        </w:rPr>
        <w:instrText xml:space="preserve"> PAGEREF _Toc163045930 \h </w:instrText>
      </w:r>
      <w:r>
        <w:rPr>
          <w:noProof/>
        </w:rPr>
      </w:r>
      <w:r>
        <w:rPr>
          <w:noProof/>
        </w:rPr>
        <w:fldChar w:fldCharType="separate"/>
      </w:r>
      <w:r>
        <w:rPr>
          <w:noProof/>
        </w:rPr>
        <w:t>112</w:t>
      </w:r>
      <w:r>
        <w:rPr>
          <w:noProof/>
        </w:rPr>
        <w:fldChar w:fldCharType="end"/>
      </w:r>
    </w:p>
    <w:p w14:paraId="37D620A7" w14:textId="67F0A242" w:rsidR="00350256" w:rsidRDefault="00350256">
      <w:pPr>
        <w:pStyle w:val="TOC2"/>
        <w:rPr>
          <w:rFonts w:ascii="Calibri" w:hAnsi="Calibri"/>
          <w:noProof/>
          <w:kern w:val="2"/>
          <w:sz w:val="22"/>
          <w:szCs w:val="22"/>
          <w:lang w:eastAsia="en-GB"/>
        </w:rPr>
      </w:pPr>
      <w:r>
        <w:rPr>
          <w:noProof/>
        </w:rPr>
        <w:t>8.95</w:t>
      </w:r>
      <w:r>
        <w:rPr>
          <w:rFonts w:ascii="Calibri" w:hAnsi="Calibri"/>
          <w:noProof/>
          <w:kern w:val="2"/>
          <w:sz w:val="22"/>
          <w:szCs w:val="22"/>
          <w:lang w:eastAsia="en-GB"/>
        </w:rPr>
        <w:tab/>
      </w:r>
      <w:r>
        <w:rPr>
          <w:noProof/>
        </w:rPr>
        <w:t>GAD shapes</w:t>
      </w:r>
      <w:r>
        <w:rPr>
          <w:noProof/>
        </w:rPr>
        <w:tab/>
      </w:r>
      <w:r>
        <w:rPr>
          <w:noProof/>
        </w:rPr>
        <w:fldChar w:fldCharType="begin" w:fldLock="1"/>
      </w:r>
      <w:r>
        <w:rPr>
          <w:noProof/>
        </w:rPr>
        <w:instrText xml:space="preserve"> PAGEREF _Toc163045931 \h </w:instrText>
      </w:r>
      <w:r>
        <w:rPr>
          <w:noProof/>
        </w:rPr>
      </w:r>
      <w:r>
        <w:rPr>
          <w:noProof/>
        </w:rPr>
        <w:fldChar w:fldCharType="separate"/>
      </w:r>
      <w:r>
        <w:rPr>
          <w:noProof/>
        </w:rPr>
        <w:t>114</w:t>
      </w:r>
      <w:r>
        <w:rPr>
          <w:noProof/>
        </w:rPr>
        <w:fldChar w:fldCharType="end"/>
      </w:r>
    </w:p>
    <w:p w14:paraId="2CAF7E30" w14:textId="6BAD2B31" w:rsidR="00350256" w:rsidRDefault="00350256">
      <w:pPr>
        <w:pStyle w:val="TOC2"/>
        <w:rPr>
          <w:rFonts w:ascii="Calibri" w:hAnsi="Calibri"/>
          <w:noProof/>
          <w:kern w:val="2"/>
          <w:sz w:val="22"/>
          <w:szCs w:val="22"/>
          <w:lang w:eastAsia="en-GB"/>
        </w:rPr>
      </w:pPr>
      <w:r>
        <w:rPr>
          <w:noProof/>
        </w:rPr>
        <w:t>8.96</w:t>
      </w:r>
      <w:r>
        <w:rPr>
          <w:rFonts w:ascii="Calibri" w:hAnsi="Calibri"/>
          <w:noProof/>
          <w:kern w:val="2"/>
          <w:sz w:val="22"/>
          <w:szCs w:val="22"/>
          <w:lang w:eastAsia="en-GB"/>
        </w:rPr>
        <w:tab/>
      </w:r>
      <w:r>
        <w:rPr>
          <w:noProof/>
        </w:rPr>
        <w:t>NMEA sentence</w:t>
      </w:r>
      <w:r>
        <w:rPr>
          <w:noProof/>
        </w:rPr>
        <w:tab/>
      </w:r>
      <w:r>
        <w:rPr>
          <w:noProof/>
        </w:rPr>
        <w:fldChar w:fldCharType="begin" w:fldLock="1"/>
      </w:r>
      <w:r>
        <w:rPr>
          <w:noProof/>
        </w:rPr>
        <w:instrText xml:space="preserve"> PAGEREF _Toc163045932 \h </w:instrText>
      </w:r>
      <w:r>
        <w:rPr>
          <w:noProof/>
        </w:rPr>
      </w:r>
      <w:r>
        <w:rPr>
          <w:noProof/>
        </w:rPr>
        <w:fldChar w:fldCharType="separate"/>
      </w:r>
      <w:r>
        <w:rPr>
          <w:noProof/>
        </w:rPr>
        <w:t>114</w:t>
      </w:r>
      <w:r>
        <w:rPr>
          <w:noProof/>
        </w:rPr>
        <w:fldChar w:fldCharType="end"/>
      </w:r>
    </w:p>
    <w:p w14:paraId="6388B0E8" w14:textId="1E9B358B" w:rsidR="00350256" w:rsidRDefault="00350256">
      <w:pPr>
        <w:pStyle w:val="TOC2"/>
        <w:rPr>
          <w:rFonts w:ascii="Calibri" w:hAnsi="Calibri"/>
          <w:noProof/>
          <w:kern w:val="2"/>
          <w:sz w:val="22"/>
          <w:szCs w:val="22"/>
          <w:lang w:eastAsia="en-GB"/>
        </w:rPr>
      </w:pPr>
      <w:r>
        <w:rPr>
          <w:noProof/>
        </w:rPr>
        <w:t>8.97</w:t>
      </w:r>
      <w:r>
        <w:rPr>
          <w:rFonts w:ascii="Calibri" w:hAnsi="Calibri"/>
          <w:noProof/>
          <w:kern w:val="2"/>
          <w:sz w:val="22"/>
          <w:szCs w:val="22"/>
          <w:lang w:eastAsia="en-GB"/>
        </w:rPr>
        <w:tab/>
      </w:r>
      <w:r>
        <w:rPr>
          <w:noProof/>
        </w:rPr>
        <w:t>PLMN List</w:t>
      </w:r>
      <w:r>
        <w:rPr>
          <w:noProof/>
        </w:rPr>
        <w:tab/>
      </w:r>
      <w:r>
        <w:rPr>
          <w:noProof/>
        </w:rPr>
        <w:fldChar w:fldCharType="begin" w:fldLock="1"/>
      </w:r>
      <w:r>
        <w:rPr>
          <w:noProof/>
        </w:rPr>
        <w:instrText xml:space="preserve"> PAGEREF _Toc163045933 \h </w:instrText>
      </w:r>
      <w:r>
        <w:rPr>
          <w:noProof/>
        </w:rPr>
      </w:r>
      <w:r>
        <w:rPr>
          <w:noProof/>
        </w:rPr>
        <w:fldChar w:fldCharType="separate"/>
      </w:r>
      <w:r>
        <w:rPr>
          <w:noProof/>
        </w:rPr>
        <w:t>115</w:t>
      </w:r>
      <w:r>
        <w:rPr>
          <w:noProof/>
        </w:rPr>
        <w:fldChar w:fldCharType="end"/>
      </w:r>
    </w:p>
    <w:p w14:paraId="0DF79A56" w14:textId="492B85C3" w:rsidR="00350256" w:rsidRDefault="00350256">
      <w:pPr>
        <w:pStyle w:val="TOC2"/>
        <w:rPr>
          <w:rFonts w:ascii="Calibri" w:hAnsi="Calibri"/>
          <w:noProof/>
          <w:kern w:val="2"/>
          <w:sz w:val="22"/>
          <w:szCs w:val="22"/>
          <w:lang w:eastAsia="en-GB"/>
        </w:rPr>
      </w:pPr>
      <w:r>
        <w:rPr>
          <w:noProof/>
        </w:rPr>
        <w:t>8.98</w:t>
      </w:r>
      <w:r>
        <w:rPr>
          <w:rFonts w:ascii="Calibri" w:hAnsi="Calibri"/>
          <w:noProof/>
          <w:kern w:val="2"/>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_Toc163045934 \h </w:instrText>
      </w:r>
      <w:r>
        <w:rPr>
          <w:noProof/>
        </w:rPr>
      </w:r>
      <w:r>
        <w:rPr>
          <w:noProof/>
        </w:rPr>
        <w:fldChar w:fldCharType="separate"/>
      </w:r>
      <w:r>
        <w:rPr>
          <w:noProof/>
        </w:rPr>
        <w:t>115</w:t>
      </w:r>
      <w:r>
        <w:rPr>
          <w:noProof/>
        </w:rPr>
        <w:fldChar w:fldCharType="end"/>
      </w:r>
    </w:p>
    <w:p w14:paraId="6EE897DA" w14:textId="77005350" w:rsidR="00350256" w:rsidRDefault="00350256">
      <w:pPr>
        <w:pStyle w:val="TOC2"/>
        <w:rPr>
          <w:rFonts w:ascii="Calibri" w:hAnsi="Calibri"/>
          <w:noProof/>
          <w:kern w:val="2"/>
          <w:sz w:val="22"/>
          <w:szCs w:val="22"/>
          <w:lang w:eastAsia="en-GB"/>
        </w:rPr>
      </w:pPr>
      <w:r>
        <w:rPr>
          <w:noProof/>
        </w:rPr>
        <w:t>8.99</w:t>
      </w:r>
      <w:r>
        <w:rPr>
          <w:rFonts w:ascii="Calibri" w:hAnsi="Calibri"/>
          <w:noProof/>
          <w:kern w:val="2"/>
          <w:sz w:val="22"/>
          <w:szCs w:val="22"/>
          <w:lang w:eastAsia="en-GB"/>
        </w:rPr>
        <w:tab/>
      </w:r>
      <w:r>
        <w:rPr>
          <w:noProof/>
        </w:rPr>
        <w:t>Tracking Area Identification</w:t>
      </w:r>
      <w:r>
        <w:rPr>
          <w:noProof/>
        </w:rPr>
        <w:tab/>
      </w:r>
      <w:r>
        <w:rPr>
          <w:noProof/>
        </w:rPr>
        <w:fldChar w:fldCharType="begin" w:fldLock="1"/>
      </w:r>
      <w:r>
        <w:rPr>
          <w:noProof/>
        </w:rPr>
        <w:instrText xml:space="preserve"> PAGEREF _Toc163045935 \h </w:instrText>
      </w:r>
      <w:r>
        <w:rPr>
          <w:noProof/>
        </w:rPr>
      </w:r>
      <w:r>
        <w:rPr>
          <w:noProof/>
        </w:rPr>
        <w:fldChar w:fldCharType="separate"/>
      </w:r>
      <w:r>
        <w:rPr>
          <w:noProof/>
        </w:rPr>
        <w:t>115</w:t>
      </w:r>
      <w:r>
        <w:rPr>
          <w:noProof/>
        </w:rPr>
        <w:fldChar w:fldCharType="end"/>
      </w:r>
    </w:p>
    <w:p w14:paraId="6C167264" w14:textId="64120539" w:rsidR="00350256" w:rsidRDefault="00350256">
      <w:pPr>
        <w:pStyle w:val="TOC2"/>
        <w:rPr>
          <w:rFonts w:ascii="Calibri" w:hAnsi="Calibri"/>
          <w:noProof/>
          <w:kern w:val="2"/>
          <w:sz w:val="22"/>
          <w:szCs w:val="22"/>
          <w:lang w:eastAsia="en-GB"/>
        </w:rPr>
      </w:pPr>
      <w:r>
        <w:rPr>
          <w:noProof/>
        </w:rPr>
        <w:t>8.100</w:t>
      </w:r>
      <w:r>
        <w:rPr>
          <w:rFonts w:ascii="Calibri" w:hAnsi="Calibri"/>
          <w:noProof/>
          <w:kern w:val="2"/>
          <w:sz w:val="22"/>
          <w:szCs w:val="22"/>
          <w:lang w:eastAsia="en-GB"/>
        </w:rPr>
        <w:tab/>
      </w:r>
      <w:r>
        <w:rPr>
          <w:noProof/>
        </w:rPr>
        <w:t>CSG ID list identifier</w:t>
      </w:r>
      <w:r>
        <w:rPr>
          <w:noProof/>
        </w:rPr>
        <w:tab/>
      </w:r>
      <w:r>
        <w:rPr>
          <w:noProof/>
        </w:rPr>
        <w:fldChar w:fldCharType="begin" w:fldLock="1"/>
      </w:r>
      <w:r>
        <w:rPr>
          <w:noProof/>
        </w:rPr>
        <w:instrText xml:space="preserve"> PAGEREF _Toc163045936 \h </w:instrText>
      </w:r>
      <w:r>
        <w:rPr>
          <w:noProof/>
        </w:rPr>
      </w:r>
      <w:r>
        <w:rPr>
          <w:noProof/>
        </w:rPr>
        <w:fldChar w:fldCharType="separate"/>
      </w:r>
      <w:r>
        <w:rPr>
          <w:noProof/>
        </w:rPr>
        <w:t>116</w:t>
      </w:r>
      <w:r>
        <w:rPr>
          <w:noProof/>
        </w:rPr>
        <w:fldChar w:fldCharType="end"/>
      </w:r>
    </w:p>
    <w:p w14:paraId="342F4B42" w14:textId="36AD3E3D" w:rsidR="00350256" w:rsidRDefault="00350256">
      <w:pPr>
        <w:pStyle w:val="TOC2"/>
        <w:rPr>
          <w:rFonts w:ascii="Calibri" w:hAnsi="Calibri"/>
          <w:noProof/>
          <w:kern w:val="2"/>
          <w:sz w:val="22"/>
          <w:szCs w:val="22"/>
          <w:lang w:eastAsia="en-GB"/>
        </w:rPr>
      </w:pPr>
      <w:r>
        <w:rPr>
          <w:noProof/>
        </w:rPr>
        <w:t>8.101</w:t>
      </w:r>
      <w:r>
        <w:rPr>
          <w:rFonts w:ascii="Calibri" w:hAnsi="Calibri"/>
          <w:noProof/>
          <w:kern w:val="2"/>
          <w:sz w:val="22"/>
          <w:szCs w:val="22"/>
          <w:lang w:eastAsia="en-GB"/>
        </w:rPr>
        <w:tab/>
      </w:r>
      <w:r>
        <w:rPr>
          <w:noProof/>
        </w:rPr>
        <w:t>CSG cell selection status</w:t>
      </w:r>
      <w:r>
        <w:rPr>
          <w:noProof/>
        </w:rPr>
        <w:tab/>
      </w:r>
      <w:r>
        <w:rPr>
          <w:noProof/>
        </w:rPr>
        <w:fldChar w:fldCharType="begin" w:fldLock="1"/>
      </w:r>
      <w:r>
        <w:rPr>
          <w:noProof/>
        </w:rPr>
        <w:instrText xml:space="preserve"> PAGEREF _Toc163045937 \h </w:instrText>
      </w:r>
      <w:r>
        <w:rPr>
          <w:noProof/>
        </w:rPr>
      </w:r>
      <w:r>
        <w:rPr>
          <w:noProof/>
        </w:rPr>
        <w:fldChar w:fldCharType="separate"/>
      </w:r>
      <w:r>
        <w:rPr>
          <w:noProof/>
        </w:rPr>
        <w:t>116</w:t>
      </w:r>
      <w:r>
        <w:rPr>
          <w:noProof/>
        </w:rPr>
        <w:fldChar w:fldCharType="end"/>
      </w:r>
    </w:p>
    <w:p w14:paraId="1566F03B" w14:textId="1D83C004" w:rsidR="00350256" w:rsidRDefault="00350256">
      <w:pPr>
        <w:pStyle w:val="TOC2"/>
        <w:rPr>
          <w:rFonts w:ascii="Calibri" w:hAnsi="Calibri"/>
          <w:noProof/>
          <w:kern w:val="2"/>
          <w:sz w:val="22"/>
          <w:szCs w:val="22"/>
          <w:lang w:eastAsia="en-GB"/>
        </w:rPr>
      </w:pPr>
      <w:r>
        <w:rPr>
          <w:noProof/>
        </w:rPr>
        <w:t>8.102</w:t>
      </w:r>
      <w:r>
        <w:rPr>
          <w:rFonts w:ascii="Calibri" w:hAnsi="Calibri"/>
          <w:noProof/>
          <w:kern w:val="2"/>
          <w:sz w:val="22"/>
          <w:szCs w:val="22"/>
          <w:lang w:eastAsia="en-GB"/>
        </w:rPr>
        <w:tab/>
      </w:r>
      <w:r>
        <w:rPr>
          <w:noProof/>
        </w:rPr>
        <w:t>CSG ID</w:t>
      </w:r>
      <w:r>
        <w:rPr>
          <w:noProof/>
        </w:rPr>
        <w:tab/>
      </w:r>
      <w:r>
        <w:rPr>
          <w:noProof/>
        </w:rPr>
        <w:fldChar w:fldCharType="begin" w:fldLock="1"/>
      </w:r>
      <w:r>
        <w:rPr>
          <w:noProof/>
        </w:rPr>
        <w:instrText xml:space="preserve"> PAGEREF _Toc163045938 \h </w:instrText>
      </w:r>
      <w:r>
        <w:rPr>
          <w:noProof/>
        </w:rPr>
      </w:r>
      <w:r>
        <w:rPr>
          <w:noProof/>
        </w:rPr>
        <w:fldChar w:fldCharType="separate"/>
      </w:r>
      <w:r>
        <w:rPr>
          <w:noProof/>
        </w:rPr>
        <w:t>117</w:t>
      </w:r>
      <w:r>
        <w:rPr>
          <w:noProof/>
        </w:rPr>
        <w:fldChar w:fldCharType="end"/>
      </w:r>
    </w:p>
    <w:p w14:paraId="291AC553" w14:textId="3FC4E067" w:rsidR="00350256" w:rsidRDefault="00350256">
      <w:pPr>
        <w:pStyle w:val="TOC2"/>
        <w:rPr>
          <w:rFonts w:ascii="Calibri" w:hAnsi="Calibri"/>
          <w:noProof/>
          <w:kern w:val="2"/>
          <w:sz w:val="22"/>
          <w:szCs w:val="22"/>
          <w:lang w:eastAsia="en-GB"/>
        </w:rPr>
      </w:pPr>
      <w:r w:rsidRPr="004D4D32">
        <w:rPr>
          <w:noProof/>
          <w:lang w:val="pt-BR"/>
        </w:rPr>
        <w:t>8.103</w:t>
      </w:r>
      <w:r>
        <w:rPr>
          <w:rFonts w:ascii="Calibri" w:hAnsi="Calibri"/>
          <w:noProof/>
          <w:kern w:val="2"/>
          <w:sz w:val="22"/>
          <w:szCs w:val="22"/>
          <w:lang w:eastAsia="en-GB"/>
        </w:rPr>
        <w:tab/>
      </w:r>
      <w:r w:rsidRPr="004D4D32">
        <w:rPr>
          <w:noProof/>
          <w:lang w:val="pt-BR"/>
        </w:rPr>
        <w:t>HNB name</w:t>
      </w:r>
      <w:r>
        <w:rPr>
          <w:noProof/>
        </w:rPr>
        <w:tab/>
      </w:r>
      <w:r>
        <w:rPr>
          <w:noProof/>
        </w:rPr>
        <w:fldChar w:fldCharType="begin" w:fldLock="1"/>
      </w:r>
      <w:r>
        <w:rPr>
          <w:noProof/>
        </w:rPr>
        <w:instrText xml:space="preserve"> PAGEREF _Toc163045939 \h </w:instrText>
      </w:r>
      <w:r>
        <w:rPr>
          <w:noProof/>
        </w:rPr>
      </w:r>
      <w:r>
        <w:rPr>
          <w:noProof/>
        </w:rPr>
        <w:fldChar w:fldCharType="separate"/>
      </w:r>
      <w:r>
        <w:rPr>
          <w:noProof/>
        </w:rPr>
        <w:t>117</w:t>
      </w:r>
      <w:r>
        <w:rPr>
          <w:noProof/>
        </w:rPr>
        <w:fldChar w:fldCharType="end"/>
      </w:r>
    </w:p>
    <w:p w14:paraId="0310DC58" w14:textId="13889801" w:rsidR="00350256" w:rsidRDefault="00350256">
      <w:pPr>
        <w:pStyle w:val="TOC2"/>
        <w:rPr>
          <w:rFonts w:ascii="Calibri" w:hAnsi="Calibri"/>
          <w:noProof/>
          <w:kern w:val="2"/>
          <w:sz w:val="22"/>
          <w:szCs w:val="22"/>
          <w:lang w:eastAsia="en-GB"/>
        </w:rPr>
      </w:pPr>
      <w:r>
        <w:rPr>
          <w:noProof/>
        </w:rPr>
        <w:t>8.104</w:t>
      </w:r>
      <w:r>
        <w:rPr>
          <w:rFonts w:ascii="Calibri" w:hAnsi="Calibri"/>
          <w:noProof/>
          <w:kern w:val="2"/>
          <w:sz w:val="22"/>
          <w:szCs w:val="22"/>
          <w:lang w:eastAsia="en-GB"/>
        </w:rPr>
        <w:tab/>
      </w:r>
      <w:r>
        <w:rPr>
          <w:noProof/>
        </w:rPr>
        <w:t>Activate descriptor</w:t>
      </w:r>
      <w:r>
        <w:rPr>
          <w:noProof/>
        </w:rPr>
        <w:tab/>
      </w:r>
      <w:r>
        <w:rPr>
          <w:noProof/>
        </w:rPr>
        <w:fldChar w:fldCharType="begin" w:fldLock="1"/>
      </w:r>
      <w:r>
        <w:rPr>
          <w:noProof/>
        </w:rPr>
        <w:instrText xml:space="preserve"> PAGEREF _Toc163045940 \h </w:instrText>
      </w:r>
      <w:r>
        <w:rPr>
          <w:noProof/>
        </w:rPr>
      </w:r>
      <w:r>
        <w:rPr>
          <w:noProof/>
        </w:rPr>
        <w:fldChar w:fldCharType="separate"/>
      </w:r>
      <w:r>
        <w:rPr>
          <w:noProof/>
        </w:rPr>
        <w:t>117</w:t>
      </w:r>
      <w:r>
        <w:rPr>
          <w:noProof/>
        </w:rPr>
        <w:fldChar w:fldCharType="end"/>
      </w:r>
    </w:p>
    <w:p w14:paraId="38E1D19E" w14:textId="3DF589B8" w:rsidR="00350256" w:rsidRDefault="00350256">
      <w:pPr>
        <w:pStyle w:val="TOC2"/>
        <w:rPr>
          <w:rFonts w:ascii="Calibri" w:hAnsi="Calibri"/>
          <w:noProof/>
          <w:kern w:val="2"/>
          <w:sz w:val="22"/>
          <w:szCs w:val="22"/>
          <w:lang w:eastAsia="en-GB"/>
        </w:rPr>
      </w:pPr>
      <w:r>
        <w:rPr>
          <w:noProof/>
        </w:rPr>
        <w:t>8.105</w:t>
      </w:r>
      <w:r>
        <w:rPr>
          <w:rFonts w:ascii="Calibri" w:hAnsi="Calibri"/>
          <w:noProof/>
          <w:kern w:val="2"/>
          <w:sz w:val="22"/>
          <w:szCs w:val="22"/>
          <w:lang w:eastAsia="en-GB"/>
        </w:rPr>
        <w:tab/>
      </w:r>
      <w:r>
        <w:rPr>
          <w:noProof/>
        </w:rPr>
        <w:t>Broadcast Network information</w:t>
      </w:r>
      <w:r>
        <w:rPr>
          <w:noProof/>
        </w:rPr>
        <w:tab/>
      </w:r>
      <w:r>
        <w:rPr>
          <w:noProof/>
        </w:rPr>
        <w:fldChar w:fldCharType="begin" w:fldLock="1"/>
      </w:r>
      <w:r>
        <w:rPr>
          <w:noProof/>
        </w:rPr>
        <w:instrText xml:space="preserve"> PAGEREF _Toc163045941 \h </w:instrText>
      </w:r>
      <w:r>
        <w:rPr>
          <w:noProof/>
        </w:rPr>
      </w:r>
      <w:r>
        <w:rPr>
          <w:noProof/>
        </w:rPr>
        <w:fldChar w:fldCharType="separate"/>
      </w:r>
      <w:r>
        <w:rPr>
          <w:noProof/>
        </w:rPr>
        <w:t>117</w:t>
      </w:r>
      <w:r>
        <w:rPr>
          <w:noProof/>
        </w:rPr>
        <w:fldChar w:fldCharType="end"/>
      </w:r>
    </w:p>
    <w:p w14:paraId="4A337656" w14:textId="76B036B3" w:rsidR="00350256" w:rsidRDefault="00350256">
      <w:pPr>
        <w:pStyle w:val="TOC2"/>
        <w:rPr>
          <w:rFonts w:ascii="Calibri" w:hAnsi="Calibri"/>
          <w:noProof/>
          <w:kern w:val="2"/>
          <w:sz w:val="22"/>
          <w:szCs w:val="22"/>
          <w:lang w:eastAsia="en-GB"/>
        </w:rPr>
      </w:pPr>
      <w:r>
        <w:rPr>
          <w:noProof/>
        </w:rPr>
        <w:t>8.106</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_Toc163045942 \h </w:instrText>
      </w:r>
      <w:r>
        <w:rPr>
          <w:noProof/>
        </w:rPr>
      </w:r>
      <w:r>
        <w:rPr>
          <w:noProof/>
        </w:rPr>
        <w:fldChar w:fldCharType="separate"/>
      </w:r>
      <w:r>
        <w:rPr>
          <w:noProof/>
        </w:rPr>
        <w:t>117</w:t>
      </w:r>
      <w:r>
        <w:rPr>
          <w:noProof/>
        </w:rPr>
        <w:fldChar w:fldCharType="end"/>
      </w:r>
    </w:p>
    <w:p w14:paraId="334FAD37" w14:textId="30F98458" w:rsidR="00350256" w:rsidRDefault="00350256">
      <w:pPr>
        <w:pStyle w:val="TOC2"/>
        <w:rPr>
          <w:rFonts w:ascii="Calibri" w:hAnsi="Calibri"/>
          <w:noProof/>
          <w:kern w:val="2"/>
          <w:sz w:val="22"/>
          <w:szCs w:val="22"/>
          <w:lang w:eastAsia="en-GB"/>
        </w:rPr>
      </w:pPr>
      <w:r>
        <w:rPr>
          <w:noProof/>
        </w:rPr>
        <w:t>8.107</w:t>
      </w:r>
      <w:r>
        <w:rPr>
          <w:rFonts w:ascii="Calibri" w:hAnsi="Calibri"/>
          <w:noProof/>
          <w:kern w:val="2"/>
          <w:sz w:val="22"/>
          <w:szCs w:val="22"/>
          <w:lang w:eastAsia="en-GB"/>
        </w:rPr>
        <w:tab/>
      </w:r>
      <w:r>
        <w:rPr>
          <w:noProof/>
        </w:rPr>
        <w:t>Contactless functionality state</w:t>
      </w:r>
      <w:r>
        <w:rPr>
          <w:noProof/>
        </w:rPr>
        <w:tab/>
      </w:r>
      <w:r>
        <w:rPr>
          <w:noProof/>
        </w:rPr>
        <w:fldChar w:fldCharType="begin" w:fldLock="1"/>
      </w:r>
      <w:r>
        <w:rPr>
          <w:noProof/>
        </w:rPr>
        <w:instrText xml:space="preserve"> PAGEREF _Toc163045943 \h </w:instrText>
      </w:r>
      <w:r>
        <w:rPr>
          <w:noProof/>
        </w:rPr>
      </w:r>
      <w:r>
        <w:rPr>
          <w:noProof/>
        </w:rPr>
        <w:fldChar w:fldCharType="separate"/>
      </w:r>
      <w:r>
        <w:rPr>
          <w:noProof/>
        </w:rPr>
        <w:t>118</w:t>
      </w:r>
      <w:r>
        <w:rPr>
          <w:noProof/>
        </w:rPr>
        <w:fldChar w:fldCharType="end"/>
      </w:r>
    </w:p>
    <w:p w14:paraId="12B4E702" w14:textId="63711BFA" w:rsidR="00350256" w:rsidRDefault="00350256">
      <w:pPr>
        <w:pStyle w:val="TOC2"/>
        <w:rPr>
          <w:rFonts w:ascii="Calibri" w:hAnsi="Calibri"/>
          <w:noProof/>
          <w:kern w:val="2"/>
          <w:sz w:val="22"/>
          <w:szCs w:val="22"/>
          <w:lang w:eastAsia="en-GB"/>
        </w:rPr>
      </w:pPr>
      <w:r>
        <w:rPr>
          <w:noProof/>
        </w:rPr>
        <w:t>8.108</w:t>
      </w:r>
      <w:r>
        <w:rPr>
          <w:rFonts w:ascii="Calibri" w:hAnsi="Calibri"/>
          <w:noProof/>
          <w:kern w:val="2"/>
          <w:sz w:val="22"/>
          <w:szCs w:val="22"/>
          <w:lang w:eastAsia="en-GB"/>
        </w:rPr>
        <w:tab/>
      </w:r>
      <w:r>
        <w:rPr>
          <w:noProof/>
        </w:rPr>
        <w:t>IMS URI</w:t>
      </w:r>
      <w:r>
        <w:rPr>
          <w:noProof/>
        </w:rPr>
        <w:tab/>
      </w:r>
      <w:r>
        <w:rPr>
          <w:noProof/>
        </w:rPr>
        <w:fldChar w:fldCharType="begin" w:fldLock="1"/>
      </w:r>
      <w:r>
        <w:rPr>
          <w:noProof/>
        </w:rPr>
        <w:instrText xml:space="preserve"> PAGEREF _Toc163045944 \h </w:instrText>
      </w:r>
      <w:r>
        <w:rPr>
          <w:noProof/>
        </w:rPr>
      </w:r>
      <w:r>
        <w:rPr>
          <w:noProof/>
        </w:rPr>
        <w:fldChar w:fldCharType="separate"/>
      </w:r>
      <w:r>
        <w:rPr>
          <w:noProof/>
        </w:rPr>
        <w:t>118</w:t>
      </w:r>
      <w:r>
        <w:rPr>
          <w:noProof/>
        </w:rPr>
        <w:fldChar w:fldCharType="end"/>
      </w:r>
    </w:p>
    <w:p w14:paraId="410EEAE7" w14:textId="51FE0843" w:rsidR="00350256" w:rsidRDefault="00350256">
      <w:pPr>
        <w:pStyle w:val="TOC2"/>
        <w:rPr>
          <w:rFonts w:ascii="Calibri" w:hAnsi="Calibri"/>
          <w:noProof/>
          <w:kern w:val="2"/>
          <w:sz w:val="22"/>
          <w:szCs w:val="22"/>
          <w:lang w:eastAsia="en-GB"/>
        </w:rPr>
      </w:pPr>
      <w:r>
        <w:rPr>
          <w:noProof/>
        </w:rPr>
        <w:t>8.109</w:t>
      </w:r>
      <w:r>
        <w:rPr>
          <w:rFonts w:ascii="Calibri" w:hAnsi="Calibri"/>
          <w:noProof/>
          <w:kern w:val="2"/>
          <w:sz w:val="22"/>
          <w:szCs w:val="22"/>
          <w:lang w:eastAsia="en-GB"/>
        </w:rPr>
        <w:tab/>
      </w:r>
      <w:r>
        <w:rPr>
          <w:noProof/>
        </w:rPr>
        <w:t>Extended registry application data</w:t>
      </w:r>
      <w:r>
        <w:rPr>
          <w:noProof/>
        </w:rPr>
        <w:tab/>
      </w:r>
      <w:r>
        <w:rPr>
          <w:noProof/>
        </w:rPr>
        <w:fldChar w:fldCharType="begin" w:fldLock="1"/>
      </w:r>
      <w:r>
        <w:rPr>
          <w:noProof/>
        </w:rPr>
        <w:instrText xml:space="preserve"> PAGEREF _Toc163045945 \h </w:instrText>
      </w:r>
      <w:r>
        <w:rPr>
          <w:noProof/>
        </w:rPr>
      </w:r>
      <w:r>
        <w:rPr>
          <w:noProof/>
        </w:rPr>
        <w:fldChar w:fldCharType="separate"/>
      </w:r>
      <w:r>
        <w:rPr>
          <w:noProof/>
        </w:rPr>
        <w:t>118</w:t>
      </w:r>
      <w:r>
        <w:rPr>
          <w:noProof/>
        </w:rPr>
        <w:fldChar w:fldCharType="end"/>
      </w:r>
    </w:p>
    <w:p w14:paraId="74567C14" w14:textId="28146B64" w:rsidR="00350256" w:rsidRDefault="00350256">
      <w:pPr>
        <w:pStyle w:val="TOC2"/>
        <w:rPr>
          <w:rFonts w:ascii="Calibri" w:hAnsi="Calibri"/>
          <w:noProof/>
          <w:kern w:val="2"/>
          <w:sz w:val="22"/>
          <w:szCs w:val="22"/>
          <w:lang w:eastAsia="en-GB"/>
        </w:rPr>
      </w:pPr>
      <w:r>
        <w:rPr>
          <w:noProof/>
        </w:rPr>
        <w:t>8.110</w:t>
      </w:r>
      <w:r>
        <w:rPr>
          <w:rFonts w:ascii="Calibri" w:hAnsi="Calibri"/>
          <w:noProof/>
          <w:kern w:val="2"/>
          <w:sz w:val="22"/>
          <w:szCs w:val="22"/>
          <w:lang w:eastAsia="en-GB"/>
        </w:rPr>
        <w:tab/>
      </w:r>
      <w:r>
        <w:rPr>
          <w:noProof/>
        </w:rPr>
        <w:t>IARI</w:t>
      </w:r>
      <w:r>
        <w:rPr>
          <w:noProof/>
        </w:rPr>
        <w:tab/>
      </w:r>
      <w:r>
        <w:rPr>
          <w:noProof/>
        </w:rPr>
        <w:fldChar w:fldCharType="begin" w:fldLock="1"/>
      </w:r>
      <w:r>
        <w:rPr>
          <w:noProof/>
        </w:rPr>
        <w:instrText xml:space="preserve"> PAGEREF _Toc163045946 \h </w:instrText>
      </w:r>
      <w:r>
        <w:rPr>
          <w:noProof/>
        </w:rPr>
      </w:r>
      <w:r>
        <w:rPr>
          <w:noProof/>
        </w:rPr>
        <w:fldChar w:fldCharType="separate"/>
      </w:r>
      <w:r>
        <w:rPr>
          <w:noProof/>
        </w:rPr>
        <w:t>118</w:t>
      </w:r>
      <w:r>
        <w:rPr>
          <w:noProof/>
        </w:rPr>
        <w:fldChar w:fldCharType="end"/>
      </w:r>
    </w:p>
    <w:p w14:paraId="34E2F524" w14:textId="1F01D788" w:rsidR="00350256" w:rsidRDefault="00350256">
      <w:pPr>
        <w:pStyle w:val="TOC2"/>
        <w:rPr>
          <w:rFonts w:ascii="Calibri" w:hAnsi="Calibri"/>
          <w:noProof/>
          <w:kern w:val="2"/>
          <w:sz w:val="22"/>
          <w:szCs w:val="22"/>
          <w:lang w:eastAsia="en-GB"/>
        </w:rPr>
      </w:pPr>
      <w:r>
        <w:rPr>
          <w:noProof/>
        </w:rPr>
        <w:t>8.111</w:t>
      </w:r>
      <w:r>
        <w:rPr>
          <w:rFonts w:ascii="Calibri" w:hAnsi="Calibri"/>
          <w:noProof/>
          <w:kern w:val="2"/>
          <w:sz w:val="22"/>
          <w:szCs w:val="22"/>
          <w:lang w:eastAsia="en-GB"/>
        </w:rPr>
        <w:tab/>
      </w:r>
      <w:r>
        <w:rPr>
          <w:noProof/>
        </w:rPr>
        <w:t>IMPU List</w:t>
      </w:r>
      <w:r>
        <w:rPr>
          <w:noProof/>
        </w:rPr>
        <w:tab/>
      </w:r>
      <w:r>
        <w:rPr>
          <w:noProof/>
        </w:rPr>
        <w:fldChar w:fldCharType="begin" w:fldLock="1"/>
      </w:r>
      <w:r>
        <w:rPr>
          <w:noProof/>
        </w:rPr>
        <w:instrText xml:space="preserve"> PAGEREF _Toc163045947 \h </w:instrText>
      </w:r>
      <w:r>
        <w:rPr>
          <w:noProof/>
        </w:rPr>
      </w:r>
      <w:r>
        <w:rPr>
          <w:noProof/>
        </w:rPr>
        <w:fldChar w:fldCharType="separate"/>
      </w:r>
      <w:r>
        <w:rPr>
          <w:noProof/>
        </w:rPr>
        <w:t>118</w:t>
      </w:r>
      <w:r>
        <w:rPr>
          <w:noProof/>
        </w:rPr>
        <w:fldChar w:fldCharType="end"/>
      </w:r>
    </w:p>
    <w:p w14:paraId="01E332E2" w14:textId="2471ECB2" w:rsidR="00350256" w:rsidRDefault="00350256">
      <w:pPr>
        <w:pStyle w:val="TOC2"/>
        <w:rPr>
          <w:rFonts w:ascii="Calibri" w:hAnsi="Calibri"/>
          <w:noProof/>
          <w:kern w:val="2"/>
          <w:sz w:val="22"/>
          <w:szCs w:val="22"/>
          <w:lang w:eastAsia="en-GB"/>
        </w:rPr>
      </w:pPr>
      <w:r>
        <w:rPr>
          <w:noProof/>
        </w:rPr>
        <w:t>8.112</w:t>
      </w:r>
      <w:r>
        <w:rPr>
          <w:rFonts w:ascii="Calibri" w:hAnsi="Calibri"/>
          <w:noProof/>
          <w:kern w:val="2"/>
          <w:sz w:val="22"/>
          <w:szCs w:val="22"/>
          <w:lang w:eastAsia="en-GB"/>
        </w:rPr>
        <w:tab/>
      </w:r>
      <w:r w:rsidRPr="004D4D32">
        <w:rPr>
          <w:noProof/>
          <w:color w:val="000000"/>
        </w:rPr>
        <w:t>IMS status code</w:t>
      </w:r>
      <w:r>
        <w:rPr>
          <w:noProof/>
        </w:rPr>
        <w:tab/>
      </w:r>
      <w:r>
        <w:rPr>
          <w:noProof/>
        </w:rPr>
        <w:fldChar w:fldCharType="begin" w:fldLock="1"/>
      </w:r>
      <w:r>
        <w:rPr>
          <w:noProof/>
        </w:rPr>
        <w:instrText xml:space="preserve"> PAGEREF _Toc163045948 \h </w:instrText>
      </w:r>
      <w:r>
        <w:rPr>
          <w:noProof/>
        </w:rPr>
      </w:r>
      <w:r>
        <w:rPr>
          <w:noProof/>
        </w:rPr>
        <w:fldChar w:fldCharType="separate"/>
      </w:r>
      <w:r>
        <w:rPr>
          <w:noProof/>
        </w:rPr>
        <w:t>119</w:t>
      </w:r>
      <w:r>
        <w:rPr>
          <w:noProof/>
        </w:rPr>
        <w:fldChar w:fldCharType="end"/>
      </w:r>
    </w:p>
    <w:p w14:paraId="0423C28D" w14:textId="4AA8F0E0" w:rsidR="00350256" w:rsidRDefault="00350256">
      <w:pPr>
        <w:pStyle w:val="TOC2"/>
        <w:rPr>
          <w:rFonts w:ascii="Calibri" w:hAnsi="Calibri"/>
          <w:noProof/>
          <w:kern w:val="2"/>
          <w:sz w:val="22"/>
          <w:szCs w:val="22"/>
          <w:lang w:eastAsia="en-GB"/>
        </w:rPr>
      </w:pPr>
      <w:r>
        <w:rPr>
          <w:noProof/>
        </w:rPr>
        <w:t>8.113</w:t>
      </w:r>
      <w:r>
        <w:rPr>
          <w:rFonts w:ascii="Calibri" w:hAnsi="Calibri"/>
          <w:noProof/>
          <w:kern w:val="2"/>
          <w:sz w:val="22"/>
          <w:szCs w:val="22"/>
          <w:lang w:eastAsia="en-GB"/>
        </w:rPr>
        <w:tab/>
      </w:r>
      <w:r>
        <w:rPr>
          <w:noProof/>
        </w:rPr>
        <w:t>eCAT client profile</w:t>
      </w:r>
      <w:r>
        <w:rPr>
          <w:noProof/>
        </w:rPr>
        <w:tab/>
      </w:r>
      <w:r>
        <w:rPr>
          <w:noProof/>
        </w:rPr>
        <w:fldChar w:fldCharType="begin" w:fldLock="1"/>
      </w:r>
      <w:r>
        <w:rPr>
          <w:noProof/>
        </w:rPr>
        <w:instrText xml:space="preserve"> PAGEREF _Toc163045949 \h </w:instrText>
      </w:r>
      <w:r>
        <w:rPr>
          <w:noProof/>
        </w:rPr>
      </w:r>
      <w:r>
        <w:rPr>
          <w:noProof/>
        </w:rPr>
        <w:fldChar w:fldCharType="separate"/>
      </w:r>
      <w:r>
        <w:rPr>
          <w:noProof/>
        </w:rPr>
        <w:t>119</w:t>
      </w:r>
      <w:r>
        <w:rPr>
          <w:noProof/>
        </w:rPr>
        <w:fldChar w:fldCharType="end"/>
      </w:r>
    </w:p>
    <w:p w14:paraId="6AEB4269" w14:textId="51B35F9C" w:rsidR="00350256" w:rsidRDefault="00350256">
      <w:pPr>
        <w:pStyle w:val="TOC2"/>
        <w:rPr>
          <w:rFonts w:ascii="Calibri" w:hAnsi="Calibri"/>
          <w:noProof/>
          <w:kern w:val="2"/>
          <w:sz w:val="22"/>
          <w:szCs w:val="22"/>
          <w:lang w:eastAsia="en-GB"/>
        </w:rPr>
      </w:pPr>
      <w:r>
        <w:rPr>
          <w:noProof/>
        </w:rPr>
        <w:t>8.114</w:t>
      </w:r>
      <w:r>
        <w:rPr>
          <w:rFonts w:ascii="Calibri" w:hAnsi="Calibri"/>
          <w:noProof/>
          <w:kern w:val="2"/>
          <w:sz w:val="22"/>
          <w:szCs w:val="22"/>
          <w:lang w:eastAsia="en-GB"/>
        </w:rPr>
        <w:tab/>
      </w:r>
      <w:r>
        <w:rPr>
          <w:noProof/>
        </w:rPr>
        <w:t>eCAT client identity</w:t>
      </w:r>
      <w:r>
        <w:rPr>
          <w:noProof/>
        </w:rPr>
        <w:tab/>
      </w:r>
      <w:r>
        <w:rPr>
          <w:noProof/>
        </w:rPr>
        <w:fldChar w:fldCharType="begin" w:fldLock="1"/>
      </w:r>
      <w:r>
        <w:rPr>
          <w:noProof/>
        </w:rPr>
        <w:instrText xml:space="preserve"> PAGEREF _Toc163045950 \h </w:instrText>
      </w:r>
      <w:r>
        <w:rPr>
          <w:noProof/>
        </w:rPr>
      </w:r>
      <w:r>
        <w:rPr>
          <w:noProof/>
        </w:rPr>
        <w:fldChar w:fldCharType="separate"/>
      </w:r>
      <w:r>
        <w:rPr>
          <w:noProof/>
        </w:rPr>
        <w:t>119</w:t>
      </w:r>
      <w:r>
        <w:rPr>
          <w:noProof/>
        </w:rPr>
        <w:fldChar w:fldCharType="end"/>
      </w:r>
    </w:p>
    <w:p w14:paraId="5E5FA6E7" w14:textId="14A5EA6E" w:rsidR="00350256" w:rsidRDefault="00350256">
      <w:pPr>
        <w:pStyle w:val="TOC2"/>
        <w:rPr>
          <w:rFonts w:ascii="Calibri" w:hAnsi="Calibri"/>
          <w:noProof/>
          <w:kern w:val="2"/>
          <w:sz w:val="22"/>
          <w:szCs w:val="22"/>
          <w:lang w:eastAsia="en-GB"/>
        </w:rPr>
      </w:pPr>
      <w:r>
        <w:rPr>
          <w:noProof/>
        </w:rPr>
        <w:t>8.115</w:t>
      </w:r>
      <w:r>
        <w:rPr>
          <w:rFonts w:ascii="Calibri" w:hAnsi="Calibri"/>
          <w:noProof/>
          <w:kern w:val="2"/>
          <w:sz w:val="22"/>
          <w:szCs w:val="22"/>
          <w:lang w:eastAsia="en-GB"/>
        </w:rPr>
        <w:tab/>
      </w:r>
      <w:r>
        <w:rPr>
          <w:noProof/>
        </w:rPr>
        <w:t>Encapsulated envelope type</w:t>
      </w:r>
      <w:r>
        <w:rPr>
          <w:noProof/>
        </w:rPr>
        <w:tab/>
      </w:r>
      <w:r>
        <w:rPr>
          <w:noProof/>
        </w:rPr>
        <w:fldChar w:fldCharType="begin" w:fldLock="1"/>
      </w:r>
      <w:r>
        <w:rPr>
          <w:noProof/>
        </w:rPr>
        <w:instrText xml:space="preserve"> PAGEREF _Toc163045951 \h </w:instrText>
      </w:r>
      <w:r>
        <w:rPr>
          <w:noProof/>
        </w:rPr>
      </w:r>
      <w:r>
        <w:rPr>
          <w:noProof/>
        </w:rPr>
        <w:fldChar w:fldCharType="separate"/>
      </w:r>
      <w:r>
        <w:rPr>
          <w:noProof/>
        </w:rPr>
        <w:t>119</w:t>
      </w:r>
      <w:r>
        <w:rPr>
          <w:noProof/>
        </w:rPr>
        <w:fldChar w:fldCharType="end"/>
      </w:r>
    </w:p>
    <w:p w14:paraId="1692C4B6" w14:textId="7EAAA634" w:rsidR="00350256" w:rsidRDefault="00350256">
      <w:pPr>
        <w:pStyle w:val="TOC2"/>
        <w:rPr>
          <w:rFonts w:ascii="Calibri" w:hAnsi="Calibri"/>
          <w:noProof/>
          <w:kern w:val="2"/>
          <w:sz w:val="22"/>
          <w:szCs w:val="22"/>
          <w:lang w:eastAsia="en-GB"/>
        </w:rPr>
      </w:pPr>
      <w:r>
        <w:rPr>
          <w:noProof/>
        </w:rPr>
        <w:t>8.116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_Toc163045952 \h </w:instrText>
      </w:r>
      <w:r>
        <w:rPr>
          <w:noProof/>
        </w:rPr>
      </w:r>
      <w:r>
        <w:rPr>
          <w:noProof/>
        </w:rPr>
        <w:fldChar w:fldCharType="separate"/>
      </w:r>
      <w:r>
        <w:rPr>
          <w:noProof/>
        </w:rPr>
        <w:t>119</w:t>
      </w:r>
      <w:r>
        <w:rPr>
          <w:noProof/>
        </w:rPr>
        <w:fldChar w:fldCharType="end"/>
      </w:r>
    </w:p>
    <w:p w14:paraId="179136F6" w14:textId="00FDED94" w:rsidR="00350256" w:rsidRDefault="00350256">
      <w:pPr>
        <w:pStyle w:val="TOC2"/>
        <w:rPr>
          <w:rFonts w:ascii="Calibri" w:hAnsi="Calibri"/>
          <w:noProof/>
          <w:kern w:val="2"/>
          <w:sz w:val="22"/>
          <w:szCs w:val="22"/>
          <w:lang w:eastAsia="en-GB"/>
        </w:rPr>
      </w:pPr>
      <w:r>
        <w:rPr>
          <w:noProof/>
        </w:rPr>
        <w:t>8.117</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_Toc163045953 \h </w:instrText>
      </w:r>
      <w:r>
        <w:rPr>
          <w:noProof/>
        </w:rPr>
      </w:r>
      <w:r>
        <w:rPr>
          <w:noProof/>
        </w:rPr>
        <w:fldChar w:fldCharType="separate"/>
      </w:r>
      <w:r>
        <w:rPr>
          <w:noProof/>
        </w:rPr>
        <w:t>119</w:t>
      </w:r>
      <w:r>
        <w:rPr>
          <w:noProof/>
        </w:rPr>
        <w:fldChar w:fldCharType="end"/>
      </w:r>
    </w:p>
    <w:p w14:paraId="38F641BA" w14:textId="2BA91463" w:rsidR="00350256" w:rsidRDefault="00350256">
      <w:pPr>
        <w:pStyle w:val="TOC2"/>
        <w:rPr>
          <w:rFonts w:ascii="Calibri" w:hAnsi="Calibri"/>
          <w:noProof/>
          <w:kern w:val="2"/>
          <w:sz w:val="22"/>
          <w:szCs w:val="22"/>
          <w:lang w:eastAsia="en-GB"/>
        </w:rPr>
      </w:pPr>
      <w:r>
        <w:rPr>
          <w:noProof/>
        </w:rPr>
        <w:t>8.118</w:t>
      </w:r>
      <w:r>
        <w:rPr>
          <w:rFonts w:ascii="Calibri" w:hAnsi="Calibri"/>
          <w:noProof/>
          <w:kern w:val="2"/>
          <w:sz w:val="22"/>
          <w:szCs w:val="22"/>
          <w:lang w:eastAsia="en-GB"/>
        </w:rPr>
        <w:tab/>
      </w:r>
      <w:r>
        <w:rPr>
          <w:noProof/>
        </w:rPr>
        <w:t>PLMN ID</w:t>
      </w:r>
      <w:r>
        <w:rPr>
          <w:noProof/>
        </w:rPr>
        <w:tab/>
      </w:r>
      <w:r>
        <w:rPr>
          <w:noProof/>
        </w:rPr>
        <w:fldChar w:fldCharType="begin" w:fldLock="1"/>
      </w:r>
      <w:r>
        <w:rPr>
          <w:noProof/>
        </w:rPr>
        <w:instrText xml:space="preserve"> PAGEREF _Toc163045954 \h </w:instrText>
      </w:r>
      <w:r>
        <w:rPr>
          <w:noProof/>
        </w:rPr>
      </w:r>
      <w:r>
        <w:rPr>
          <w:noProof/>
        </w:rPr>
        <w:fldChar w:fldCharType="separate"/>
      </w:r>
      <w:r>
        <w:rPr>
          <w:noProof/>
        </w:rPr>
        <w:t>119</w:t>
      </w:r>
      <w:r>
        <w:rPr>
          <w:noProof/>
        </w:rPr>
        <w:fldChar w:fldCharType="end"/>
      </w:r>
    </w:p>
    <w:p w14:paraId="5A44458D" w14:textId="3E0CFBE0" w:rsidR="00350256" w:rsidRDefault="00350256">
      <w:pPr>
        <w:pStyle w:val="TOC2"/>
        <w:rPr>
          <w:rFonts w:ascii="Calibri" w:hAnsi="Calibri"/>
          <w:noProof/>
          <w:kern w:val="2"/>
          <w:sz w:val="22"/>
          <w:szCs w:val="22"/>
          <w:lang w:eastAsia="en-GB"/>
        </w:rPr>
      </w:pPr>
      <w:r>
        <w:rPr>
          <w:noProof/>
        </w:rPr>
        <w:t>8.119</w:t>
      </w:r>
      <w:r>
        <w:rPr>
          <w:rFonts w:ascii="Calibri" w:hAnsi="Calibri"/>
          <w:noProof/>
          <w:kern w:val="2"/>
          <w:sz w:val="22"/>
          <w:szCs w:val="22"/>
          <w:lang w:eastAsia="en-GB"/>
        </w:rPr>
        <w:tab/>
      </w:r>
      <w:r>
        <w:rPr>
          <w:noProof/>
        </w:rPr>
        <w:t>E-UTRAN Inter-frequency Network Measurement Results</w:t>
      </w:r>
      <w:r>
        <w:rPr>
          <w:noProof/>
        </w:rPr>
        <w:tab/>
      </w:r>
      <w:r>
        <w:rPr>
          <w:noProof/>
        </w:rPr>
        <w:fldChar w:fldCharType="begin" w:fldLock="1"/>
      </w:r>
      <w:r>
        <w:rPr>
          <w:noProof/>
        </w:rPr>
        <w:instrText xml:space="preserve"> PAGEREF _Toc163045955 \h </w:instrText>
      </w:r>
      <w:r>
        <w:rPr>
          <w:noProof/>
        </w:rPr>
      </w:r>
      <w:r>
        <w:rPr>
          <w:noProof/>
        </w:rPr>
        <w:fldChar w:fldCharType="separate"/>
      </w:r>
      <w:r>
        <w:rPr>
          <w:noProof/>
        </w:rPr>
        <w:t>119</w:t>
      </w:r>
      <w:r>
        <w:rPr>
          <w:noProof/>
        </w:rPr>
        <w:fldChar w:fldCharType="end"/>
      </w:r>
    </w:p>
    <w:p w14:paraId="082D08EB" w14:textId="642A4D57" w:rsidR="00350256" w:rsidRDefault="00350256">
      <w:pPr>
        <w:pStyle w:val="TOC2"/>
        <w:rPr>
          <w:rFonts w:ascii="Calibri" w:hAnsi="Calibri"/>
          <w:noProof/>
          <w:kern w:val="2"/>
          <w:sz w:val="22"/>
          <w:szCs w:val="22"/>
          <w:lang w:eastAsia="en-GB"/>
        </w:rPr>
      </w:pPr>
      <w:r>
        <w:rPr>
          <w:noProof/>
        </w:rPr>
        <w:t>8.120</w:t>
      </w:r>
      <w:r>
        <w:rPr>
          <w:rFonts w:ascii="Calibri" w:hAnsi="Calibri"/>
          <w:noProof/>
          <w:kern w:val="2"/>
          <w:sz w:val="22"/>
          <w:szCs w:val="22"/>
          <w:lang w:eastAsia="en-GB"/>
        </w:rPr>
        <w:tab/>
      </w:r>
      <w:r>
        <w:rPr>
          <w:noProof/>
        </w:rPr>
        <w:t>Call control result</w:t>
      </w:r>
      <w:r>
        <w:rPr>
          <w:noProof/>
        </w:rPr>
        <w:tab/>
      </w:r>
      <w:r>
        <w:rPr>
          <w:noProof/>
        </w:rPr>
        <w:fldChar w:fldCharType="begin" w:fldLock="1"/>
      </w:r>
      <w:r>
        <w:rPr>
          <w:noProof/>
        </w:rPr>
        <w:instrText xml:space="preserve"> PAGEREF _Toc163045956 \h </w:instrText>
      </w:r>
      <w:r>
        <w:rPr>
          <w:noProof/>
        </w:rPr>
      </w:r>
      <w:r>
        <w:rPr>
          <w:noProof/>
        </w:rPr>
        <w:fldChar w:fldCharType="separate"/>
      </w:r>
      <w:r>
        <w:rPr>
          <w:noProof/>
        </w:rPr>
        <w:t>120</w:t>
      </w:r>
      <w:r>
        <w:rPr>
          <w:noProof/>
        </w:rPr>
        <w:fldChar w:fldCharType="end"/>
      </w:r>
    </w:p>
    <w:p w14:paraId="42BBD8EB" w14:textId="02836AA3" w:rsidR="00350256" w:rsidRDefault="00350256">
      <w:pPr>
        <w:pStyle w:val="TOC2"/>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eCAT sequence number</w:t>
      </w:r>
      <w:r>
        <w:rPr>
          <w:noProof/>
        </w:rPr>
        <w:tab/>
      </w:r>
      <w:r>
        <w:rPr>
          <w:noProof/>
        </w:rPr>
        <w:fldChar w:fldCharType="begin" w:fldLock="1"/>
      </w:r>
      <w:r>
        <w:rPr>
          <w:noProof/>
        </w:rPr>
        <w:instrText xml:space="preserve"> PAGEREF _Toc163045957 \h </w:instrText>
      </w:r>
      <w:r>
        <w:rPr>
          <w:noProof/>
        </w:rPr>
      </w:r>
      <w:r>
        <w:rPr>
          <w:noProof/>
        </w:rPr>
        <w:fldChar w:fldCharType="separate"/>
      </w:r>
      <w:r>
        <w:rPr>
          <w:noProof/>
        </w:rPr>
        <w:t>120</w:t>
      </w:r>
      <w:r>
        <w:rPr>
          <w:noProof/>
        </w:rPr>
        <w:fldChar w:fldCharType="end"/>
      </w:r>
    </w:p>
    <w:p w14:paraId="3B7D7607" w14:textId="2EED080B" w:rsidR="00350256" w:rsidRDefault="00350256">
      <w:pPr>
        <w:pStyle w:val="TOC2"/>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Encrypted TLV list</w:t>
      </w:r>
      <w:r>
        <w:rPr>
          <w:noProof/>
        </w:rPr>
        <w:tab/>
      </w:r>
      <w:r>
        <w:rPr>
          <w:noProof/>
        </w:rPr>
        <w:fldChar w:fldCharType="begin" w:fldLock="1"/>
      </w:r>
      <w:r>
        <w:rPr>
          <w:noProof/>
        </w:rPr>
        <w:instrText xml:space="preserve"> PAGEREF _Toc163045958 \h </w:instrText>
      </w:r>
      <w:r>
        <w:rPr>
          <w:noProof/>
        </w:rPr>
      </w:r>
      <w:r>
        <w:rPr>
          <w:noProof/>
        </w:rPr>
        <w:fldChar w:fldCharType="separate"/>
      </w:r>
      <w:r>
        <w:rPr>
          <w:noProof/>
        </w:rPr>
        <w:t>120</w:t>
      </w:r>
      <w:r>
        <w:rPr>
          <w:noProof/>
        </w:rPr>
        <w:fldChar w:fldCharType="end"/>
      </w:r>
    </w:p>
    <w:p w14:paraId="5725CF65" w14:textId="7EEE664E" w:rsidR="00350256" w:rsidRDefault="00350256">
      <w:pPr>
        <w:pStyle w:val="TOC2"/>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MAC</w:t>
      </w:r>
      <w:r>
        <w:rPr>
          <w:noProof/>
        </w:rPr>
        <w:tab/>
      </w:r>
      <w:r>
        <w:rPr>
          <w:noProof/>
        </w:rPr>
        <w:fldChar w:fldCharType="begin" w:fldLock="1"/>
      </w:r>
      <w:r>
        <w:rPr>
          <w:noProof/>
        </w:rPr>
        <w:instrText xml:space="preserve"> PAGEREF _Toc163045959 \h </w:instrText>
      </w:r>
      <w:r>
        <w:rPr>
          <w:noProof/>
        </w:rPr>
      </w:r>
      <w:r>
        <w:rPr>
          <w:noProof/>
        </w:rPr>
        <w:fldChar w:fldCharType="separate"/>
      </w:r>
      <w:r>
        <w:rPr>
          <w:noProof/>
        </w:rPr>
        <w:t>120</w:t>
      </w:r>
      <w:r>
        <w:rPr>
          <w:noProof/>
        </w:rPr>
        <w:fldChar w:fldCharType="end"/>
      </w:r>
    </w:p>
    <w:p w14:paraId="60924243" w14:textId="7E4F726F" w:rsidR="00350256" w:rsidRDefault="00350256">
      <w:pPr>
        <w:pStyle w:val="TOC2"/>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SA template</w:t>
      </w:r>
      <w:r>
        <w:rPr>
          <w:noProof/>
        </w:rPr>
        <w:tab/>
      </w:r>
      <w:r>
        <w:rPr>
          <w:noProof/>
        </w:rPr>
        <w:fldChar w:fldCharType="begin" w:fldLock="1"/>
      </w:r>
      <w:r>
        <w:rPr>
          <w:noProof/>
        </w:rPr>
        <w:instrText xml:space="preserve"> PAGEREF _Toc163045960 \h </w:instrText>
      </w:r>
      <w:r>
        <w:rPr>
          <w:noProof/>
        </w:rPr>
      </w:r>
      <w:r>
        <w:rPr>
          <w:noProof/>
        </w:rPr>
        <w:fldChar w:fldCharType="separate"/>
      </w:r>
      <w:r>
        <w:rPr>
          <w:noProof/>
        </w:rPr>
        <w:t>120</w:t>
      </w:r>
      <w:r>
        <w:rPr>
          <w:noProof/>
        </w:rPr>
        <w:fldChar w:fldCharType="end"/>
      </w:r>
    </w:p>
    <w:p w14:paraId="6604E5BF" w14:textId="38B8876B" w:rsidR="00350256" w:rsidRDefault="00350256">
      <w:pPr>
        <w:pStyle w:val="TOC2"/>
        <w:rPr>
          <w:rFonts w:ascii="Calibri" w:hAnsi="Calibri"/>
          <w:noProof/>
          <w:kern w:val="2"/>
          <w:sz w:val="22"/>
          <w:szCs w:val="22"/>
          <w:lang w:eastAsia="en-GB"/>
        </w:rPr>
      </w:pPr>
      <w:r>
        <w:rPr>
          <w:noProof/>
        </w:rPr>
        <w:lastRenderedPageBreak/>
        <w:t>8.125</w:t>
      </w:r>
      <w:r>
        <w:rPr>
          <w:rFonts w:ascii="Calibri" w:hAnsi="Calibri"/>
          <w:noProof/>
          <w:kern w:val="2"/>
          <w:sz w:val="22"/>
          <w:szCs w:val="22"/>
          <w:lang w:eastAsia="en-GB"/>
        </w:rPr>
        <w:tab/>
      </w:r>
      <w:r>
        <w:rPr>
          <w:noProof/>
        </w:rPr>
        <w:t>CAT service list</w:t>
      </w:r>
      <w:r>
        <w:rPr>
          <w:noProof/>
        </w:rPr>
        <w:tab/>
      </w:r>
      <w:r>
        <w:rPr>
          <w:noProof/>
        </w:rPr>
        <w:fldChar w:fldCharType="begin" w:fldLock="1"/>
      </w:r>
      <w:r>
        <w:rPr>
          <w:noProof/>
        </w:rPr>
        <w:instrText xml:space="preserve"> PAGEREF _Toc163045961 \h </w:instrText>
      </w:r>
      <w:r>
        <w:rPr>
          <w:noProof/>
        </w:rPr>
      </w:r>
      <w:r>
        <w:rPr>
          <w:noProof/>
        </w:rPr>
        <w:fldChar w:fldCharType="separate"/>
      </w:r>
      <w:r>
        <w:rPr>
          <w:noProof/>
        </w:rPr>
        <w:t>120</w:t>
      </w:r>
      <w:r>
        <w:rPr>
          <w:noProof/>
        </w:rPr>
        <w:fldChar w:fldCharType="end"/>
      </w:r>
    </w:p>
    <w:p w14:paraId="64EEAF52" w14:textId="01E30A2D" w:rsidR="00350256" w:rsidRDefault="00350256">
      <w:pPr>
        <w:pStyle w:val="TOC2"/>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Refresh enforcement policy</w:t>
      </w:r>
      <w:r>
        <w:rPr>
          <w:noProof/>
        </w:rPr>
        <w:tab/>
      </w:r>
      <w:r>
        <w:rPr>
          <w:noProof/>
        </w:rPr>
        <w:fldChar w:fldCharType="begin" w:fldLock="1"/>
      </w:r>
      <w:r>
        <w:rPr>
          <w:noProof/>
        </w:rPr>
        <w:instrText xml:space="preserve"> PAGEREF _Toc163045962 \h </w:instrText>
      </w:r>
      <w:r>
        <w:rPr>
          <w:noProof/>
        </w:rPr>
      </w:r>
      <w:r>
        <w:rPr>
          <w:noProof/>
        </w:rPr>
        <w:fldChar w:fldCharType="separate"/>
      </w:r>
      <w:r>
        <w:rPr>
          <w:noProof/>
        </w:rPr>
        <w:t>120</w:t>
      </w:r>
      <w:r>
        <w:rPr>
          <w:noProof/>
        </w:rPr>
        <w:fldChar w:fldCharType="end"/>
      </w:r>
    </w:p>
    <w:p w14:paraId="33C8BBF3" w14:textId="1084D786" w:rsidR="00350256" w:rsidRDefault="00350256">
      <w:pPr>
        <w:pStyle w:val="TOC2"/>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DNS Server Address</w:t>
      </w:r>
      <w:r>
        <w:rPr>
          <w:noProof/>
        </w:rPr>
        <w:tab/>
      </w:r>
      <w:r>
        <w:rPr>
          <w:noProof/>
        </w:rPr>
        <w:fldChar w:fldCharType="begin" w:fldLock="1"/>
      </w:r>
      <w:r>
        <w:rPr>
          <w:noProof/>
        </w:rPr>
        <w:instrText xml:space="preserve"> PAGEREF _Toc163045963 \h </w:instrText>
      </w:r>
      <w:r>
        <w:rPr>
          <w:noProof/>
        </w:rPr>
      </w:r>
      <w:r>
        <w:rPr>
          <w:noProof/>
        </w:rPr>
        <w:fldChar w:fldCharType="separate"/>
      </w:r>
      <w:r>
        <w:rPr>
          <w:noProof/>
        </w:rPr>
        <w:t>120</w:t>
      </w:r>
      <w:r>
        <w:rPr>
          <w:noProof/>
        </w:rPr>
        <w:fldChar w:fldCharType="end"/>
      </w:r>
    </w:p>
    <w:p w14:paraId="36DF26FB" w14:textId="1BE2E967" w:rsidR="00350256" w:rsidRDefault="00350256">
      <w:pPr>
        <w:pStyle w:val="TOC2"/>
        <w:rPr>
          <w:rFonts w:ascii="Calibri" w:hAnsi="Calibri"/>
          <w:noProof/>
          <w:kern w:val="2"/>
          <w:sz w:val="22"/>
          <w:szCs w:val="22"/>
          <w:lang w:eastAsia="en-GB"/>
        </w:rPr>
      </w:pPr>
      <w:r>
        <w:rPr>
          <w:noProof/>
        </w:rPr>
        <w:t>8.128</w:t>
      </w:r>
      <w:r>
        <w:rPr>
          <w:rFonts w:ascii="Calibri" w:hAnsi="Calibri"/>
          <w:noProof/>
          <w:kern w:val="2"/>
          <w:sz w:val="22"/>
          <w:szCs w:val="22"/>
          <w:lang w:eastAsia="en-GB"/>
        </w:rPr>
        <w:tab/>
      </w:r>
      <w:r>
        <w:rPr>
          <w:noProof/>
        </w:rPr>
        <w:t>ProSe Report Data</w:t>
      </w:r>
      <w:r>
        <w:rPr>
          <w:noProof/>
        </w:rPr>
        <w:tab/>
      </w:r>
      <w:r>
        <w:rPr>
          <w:noProof/>
        </w:rPr>
        <w:fldChar w:fldCharType="begin" w:fldLock="1"/>
      </w:r>
      <w:r>
        <w:rPr>
          <w:noProof/>
        </w:rPr>
        <w:instrText xml:space="preserve"> PAGEREF _Toc163045964 \h </w:instrText>
      </w:r>
      <w:r>
        <w:rPr>
          <w:noProof/>
        </w:rPr>
      </w:r>
      <w:r>
        <w:rPr>
          <w:noProof/>
        </w:rPr>
        <w:fldChar w:fldCharType="separate"/>
      </w:r>
      <w:r>
        <w:rPr>
          <w:noProof/>
        </w:rPr>
        <w:t>121</w:t>
      </w:r>
      <w:r>
        <w:rPr>
          <w:noProof/>
        </w:rPr>
        <w:fldChar w:fldCharType="end"/>
      </w:r>
    </w:p>
    <w:p w14:paraId="29E72C86" w14:textId="1D684655" w:rsidR="00350256" w:rsidRDefault="00350256">
      <w:pPr>
        <w:pStyle w:val="TOC2"/>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SSID</w:t>
      </w:r>
      <w:r>
        <w:rPr>
          <w:noProof/>
        </w:rPr>
        <w:tab/>
      </w:r>
      <w:r>
        <w:rPr>
          <w:noProof/>
        </w:rPr>
        <w:fldChar w:fldCharType="begin" w:fldLock="1"/>
      </w:r>
      <w:r>
        <w:rPr>
          <w:noProof/>
        </w:rPr>
        <w:instrText xml:space="preserve"> PAGEREF _Toc163045965 \h </w:instrText>
      </w:r>
      <w:r>
        <w:rPr>
          <w:noProof/>
        </w:rPr>
      </w:r>
      <w:r>
        <w:rPr>
          <w:noProof/>
        </w:rPr>
        <w:fldChar w:fldCharType="separate"/>
      </w:r>
      <w:r>
        <w:rPr>
          <w:noProof/>
        </w:rPr>
        <w:t>121</w:t>
      </w:r>
      <w:r>
        <w:rPr>
          <w:noProof/>
        </w:rPr>
        <w:fldChar w:fldCharType="end"/>
      </w:r>
    </w:p>
    <w:p w14:paraId="24A3D325" w14:textId="4D18E76F" w:rsidR="00350256" w:rsidRDefault="00350256">
      <w:pPr>
        <w:pStyle w:val="TOC2"/>
        <w:rPr>
          <w:rFonts w:ascii="Calibri" w:hAnsi="Calibri"/>
          <w:noProof/>
          <w:kern w:val="2"/>
          <w:sz w:val="22"/>
          <w:szCs w:val="22"/>
          <w:lang w:eastAsia="en-GB"/>
        </w:rPr>
      </w:pPr>
      <w:r>
        <w:rPr>
          <w:noProof/>
        </w:rPr>
        <w:t>8.130</w:t>
      </w:r>
      <w:r>
        <w:rPr>
          <w:rFonts w:ascii="Calibri" w:hAnsi="Calibri"/>
          <w:noProof/>
          <w:kern w:val="2"/>
          <w:sz w:val="22"/>
          <w:szCs w:val="22"/>
          <w:lang w:eastAsia="en-GB"/>
        </w:rPr>
        <w:tab/>
      </w:r>
      <w:r>
        <w:rPr>
          <w:noProof/>
        </w:rPr>
        <w:t>BSSID</w:t>
      </w:r>
      <w:r>
        <w:rPr>
          <w:noProof/>
        </w:rPr>
        <w:tab/>
      </w:r>
      <w:r>
        <w:rPr>
          <w:noProof/>
        </w:rPr>
        <w:fldChar w:fldCharType="begin" w:fldLock="1"/>
      </w:r>
      <w:r>
        <w:rPr>
          <w:noProof/>
        </w:rPr>
        <w:instrText xml:space="preserve"> PAGEREF _Toc163045966 \h </w:instrText>
      </w:r>
      <w:r>
        <w:rPr>
          <w:noProof/>
        </w:rPr>
      </w:r>
      <w:r>
        <w:rPr>
          <w:noProof/>
        </w:rPr>
        <w:fldChar w:fldCharType="separate"/>
      </w:r>
      <w:r>
        <w:rPr>
          <w:noProof/>
        </w:rPr>
        <w:t>121</w:t>
      </w:r>
      <w:r>
        <w:rPr>
          <w:noProof/>
        </w:rPr>
        <w:fldChar w:fldCharType="end"/>
      </w:r>
    </w:p>
    <w:p w14:paraId="3BE7EA57" w14:textId="48EE6058" w:rsidR="00350256" w:rsidRDefault="00350256">
      <w:pPr>
        <w:pStyle w:val="TOC2"/>
        <w:rPr>
          <w:rFonts w:ascii="Calibri" w:hAnsi="Calibri"/>
          <w:noProof/>
          <w:kern w:val="2"/>
          <w:sz w:val="22"/>
          <w:szCs w:val="22"/>
          <w:lang w:eastAsia="en-GB"/>
        </w:rPr>
      </w:pPr>
      <w:r>
        <w:rPr>
          <w:noProof/>
        </w:rPr>
        <w:t>8.131</w:t>
      </w:r>
      <w:r>
        <w:rPr>
          <w:rFonts w:ascii="Calibri" w:hAnsi="Calibri"/>
          <w:noProof/>
          <w:kern w:val="2"/>
          <w:sz w:val="22"/>
          <w:szCs w:val="22"/>
          <w:lang w:eastAsia="en-GB"/>
        </w:rPr>
        <w:tab/>
      </w:r>
      <w:r>
        <w:rPr>
          <w:noProof/>
        </w:rPr>
        <w:t>HESSID</w:t>
      </w:r>
      <w:r>
        <w:rPr>
          <w:noProof/>
        </w:rPr>
        <w:tab/>
      </w:r>
      <w:r>
        <w:rPr>
          <w:noProof/>
        </w:rPr>
        <w:fldChar w:fldCharType="begin" w:fldLock="1"/>
      </w:r>
      <w:r>
        <w:rPr>
          <w:noProof/>
        </w:rPr>
        <w:instrText xml:space="preserve"> PAGEREF _Toc163045967 \h </w:instrText>
      </w:r>
      <w:r>
        <w:rPr>
          <w:noProof/>
        </w:rPr>
      </w:r>
      <w:r>
        <w:rPr>
          <w:noProof/>
        </w:rPr>
        <w:fldChar w:fldCharType="separate"/>
      </w:r>
      <w:r>
        <w:rPr>
          <w:noProof/>
        </w:rPr>
        <w:t>121</w:t>
      </w:r>
      <w:r>
        <w:rPr>
          <w:noProof/>
        </w:rPr>
        <w:fldChar w:fldCharType="end"/>
      </w:r>
    </w:p>
    <w:p w14:paraId="4B15D26A" w14:textId="33977DEF" w:rsidR="00350256" w:rsidRDefault="00350256">
      <w:pPr>
        <w:pStyle w:val="TOC2"/>
        <w:rPr>
          <w:rFonts w:ascii="Calibri" w:hAnsi="Calibri"/>
          <w:noProof/>
          <w:kern w:val="2"/>
          <w:sz w:val="22"/>
          <w:szCs w:val="22"/>
          <w:lang w:eastAsia="en-GB"/>
        </w:rPr>
      </w:pPr>
      <w:r>
        <w:rPr>
          <w:noProof/>
        </w:rPr>
        <w:t>8.132</w:t>
      </w:r>
      <w:r>
        <w:rPr>
          <w:rFonts w:ascii="Calibri" w:hAnsi="Calibri"/>
          <w:noProof/>
          <w:kern w:val="2"/>
          <w:sz w:val="22"/>
          <w:szCs w:val="22"/>
          <w:lang w:eastAsia="en-GB"/>
        </w:rPr>
        <w:tab/>
      </w:r>
      <w:r>
        <w:rPr>
          <w:noProof/>
        </w:rPr>
        <w:t>Media Type</w:t>
      </w:r>
      <w:r>
        <w:rPr>
          <w:noProof/>
        </w:rPr>
        <w:tab/>
      </w:r>
      <w:r>
        <w:rPr>
          <w:noProof/>
        </w:rPr>
        <w:fldChar w:fldCharType="begin" w:fldLock="1"/>
      </w:r>
      <w:r>
        <w:rPr>
          <w:noProof/>
        </w:rPr>
        <w:instrText xml:space="preserve"> PAGEREF _Toc163045968 \h </w:instrText>
      </w:r>
      <w:r>
        <w:rPr>
          <w:noProof/>
        </w:rPr>
      </w:r>
      <w:r>
        <w:rPr>
          <w:noProof/>
        </w:rPr>
        <w:fldChar w:fldCharType="separate"/>
      </w:r>
      <w:r>
        <w:rPr>
          <w:noProof/>
        </w:rPr>
        <w:t>121</w:t>
      </w:r>
      <w:r>
        <w:rPr>
          <w:noProof/>
        </w:rPr>
        <w:fldChar w:fldCharType="end"/>
      </w:r>
    </w:p>
    <w:p w14:paraId="1F35F8F0" w14:textId="0180C665" w:rsidR="00350256" w:rsidRDefault="00350256">
      <w:pPr>
        <w:pStyle w:val="TOC2"/>
        <w:rPr>
          <w:rFonts w:ascii="Calibri" w:hAnsi="Calibri"/>
          <w:noProof/>
          <w:kern w:val="2"/>
          <w:sz w:val="22"/>
          <w:szCs w:val="22"/>
          <w:lang w:eastAsia="en-GB"/>
        </w:rPr>
      </w:pPr>
      <w:r>
        <w:rPr>
          <w:noProof/>
        </w:rPr>
        <w:t>8.133</w:t>
      </w:r>
      <w:r>
        <w:rPr>
          <w:rFonts w:ascii="Calibri" w:hAnsi="Calibri"/>
          <w:noProof/>
          <w:kern w:val="2"/>
          <w:sz w:val="22"/>
          <w:szCs w:val="22"/>
          <w:lang w:eastAsia="en-GB"/>
        </w:rPr>
        <w:tab/>
      </w:r>
      <w:r>
        <w:rPr>
          <w:noProof/>
        </w:rPr>
        <w:t>IMS call disconnection cause</w:t>
      </w:r>
      <w:r>
        <w:rPr>
          <w:noProof/>
        </w:rPr>
        <w:tab/>
      </w:r>
      <w:r>
        <w:rPr>
          <w:noProof/>
        </w:rPr>
        <w:fldChar w:fldCharType="begin" w:fldLock="1"/>
      </w:r>
      <w:r>
        <w:rPr>
          <w:noProof/>
        </w:rPr>
        <w:instrText xml:space="preserve"> PAGEREF _Toc163045969 \h </w:instrText>
      </w:r>
      <w:r>
        <w:rPr>
          <w:noProof/>
        </w:rPr>
      </w:r>
      <w:r>
        <w:rPr>
          <w:noProof/>
        </w:rPr>
        <w:fldChar w:fldCharType="separate"/>
      </w:r>
      <w:r>
        <w:rPr>
          <w:noProof/>
        </w:rPr>
        <w:t>122</w:t>
      </w:r>
      <w:r>
        <w:rPr>
          <w:noProof/>
        </w:rPr>
        <w:fldChar w:fldCharType="end"/>
      </w:r>
    </w:p>
    <w:p w14:paraId="749BCD26" w14:textId="3D2C3347" w:rsidR="00350256" w:rsidRDefault="00350256">
      <w:pPr>
        <w:pStyle w:val="TOC2"/>
        <w:rPr>
          <w:rFonts w:ascii="Calibri" w:hAnsi="Calibri"/>
          <w:noProof/>
          <w:kern w:val="2"/>
          <w:sz w:val="22"/>
          <w:szCs w:val="22"/>
          <w:lang w:eastAsia="en-GB"/>
        </w:rPr>
      </w:pPr>
      <w:r>
        <w:rPr>
          <w:noProof/>
        </w:rPr>
        <w:t>8.134</w:t>
      </w:r>
      <w:r>
        <w:rPr>
          <w:rFonts w:ascii="Calibri" w:hAnsi="Calibri"/>
          <w:noProof/>
          <w:kern w:val="2"/>
          <w:sz w:val="22"/>
          <w:szCs w:val="22"/>
          <w:lang w:eastAsia="en-GB"/>
        </w:rPr>
        <w:tab/>
      </w:r>
      <w:r>
        <w:rPr>
          <w:noProof/>
        </w:rPr>
        <w:t>E-UTRAN Primary Timing Advance Information</w:t>
      </w:r>
      <w:r>
        <w:rPr>
          <w:noProof/>
        </w:rPr>
        <w:tab/>
      </w:r>
      <w:r>
        <w:rPr>
          <w:noProof/>
        </w:rPr>
        <w:fldChar w:fldCharType="begin" w:fldLock="1"/>
      </w:r>
      <w:r>
        <w:rPr>
          <w:noProof/>
        </w:rPr>
        <w:instrText xml:space="preserve"> PAGEREF _Toc163045970 \h </w:instrText>
      </w:r>
      <w:r>
        <w:rPr>
          <w:noProof/>
        </w:rPr>
      </w:r>
      <w:r>
        <w:rPr>
          <w:noProof/>
        </w:rPr>
        <w:fldChar w:fldCharType="separate"/>
      </w:r>
      <w:r>
        <w:rPr>
          <w:noProof/>
        </w:rPr>
        <w:t>122</w:t>
      </w:r>
      <w:r>
        <w:rPr>
          <w:noProof/>
        </w:rPr>
        <w:fldChar w:fldCharType="end"/>
      </w:r>
    </w:p>
    <w:p w14:paraId="181A3354" w14:textId="7271F1A8" w:rsidR="00350256" w:rsidRDefault="00350256">
      <w:pPr>
        <w:pStyle w:val="TOC2"/>
        <w:rPr>
          <w:rFonts w:ascii="Calibri" w:hAnsi="Calibri"/>
          <w:noProof/>
          <w:kern w:val="2"/>
          <w:sz w:val="22"/>
          <w:szCs w:val="22"/>
          <w:lang w:eastAsia="en-GB"/>
        </w:rPr>
      </w:pPr>
      <w:r>
        <w:rPr>
          <w:noProof/>
        </w:rPr>
        <w:t>8.135</w:t>
      </w:r>
      <w:r>
        <w:rPr>
          <w:rFonts w:ascii="Calibri" w:hAnsi="Calibri"/>
          <w:noProof/>
          <w:kern w:val="2"/>
          <w:sz w:val="22"/>
          <w:szCs w:val="22"/>
          <w:lang w:eastAsia="en-GB"/>
        </w:rPr>
        <w:tab/>
      </w:r>
      <w:r>
        <w:rPr>
          <w:noProof/>
        </w:rPr>
        <w:t>URI truncated</w:t>
      </w:r>
      <w:r>
        <w:rPr>
          <w:noProof/>
        </w:rPr>
        <w:tab/>
      </w:r>
      <w:r>
        <w:rPr>
          <w:noProof/>
        </w:rPr>
        <w:fldChar w:fldCharType="begin" w:fldLock="1"/>
      </w:r>
      <w:r>
        <w:rPr>
          <w:noProof/>
        </w:rPr>
        <w:instrText xml:space="preserve"> PAGEREF _Toc163045971 \h </w:instrText>
      </w:r>
      <w:r>
        <w:rPr>
          <w:noProof/>
        </w:rPr>
      </w:r>
      <w:r>
        <w:rPr>
          <w:noProof/>
        </w:rPr>
        <w:fldChar w:fldCharType="separate"/>
      </w:r>
      <w:r>
        <w:rPr>
          <w:noProof/>
        </w:rPr>
        <w:t>123</w:t>
      </w:r>
      <w:r>
        <w:rPr>
          <w:noProof/>
        </w:rPr>
        <w:fldChar w:fldCharType="end"/>
      </w:r>
    </w:p>
    <w:p w14:paraId="402FCF32" w14:textId="1FE942A4" w:rsidR="00350256" w:rsidRDefault="00350256">
      <w:pPr>
        <w:pStyle w:val="TOC2"/>
        <w:rPr>
          <w:rFonts w:ascii="Calibri" w:hAnsi="Calibri"/>
          <w:noProof/>
          <w:kern w:val="2"/>
          <w:sz w:val="22"/>
          <w:szCs w:val="22"/>
          <w:lang w:eastAsia="en-GB"/>
        </w:rPr>
      </w:pPr>
      <w:r>
        <w:rPr>
          <w:noProof/>
        </w:rPr>
        <w:t>8.136</w:t>
      </w:r>
      <w:r>
        <w:rPr>
          <w:rFonts w:ascii="Calibri" w:hAnsi="Calibri"/>
          <w:noProof/>
          <w:kern w:val="2"/>
          <w:sz w:val="22"/>
          <w:szCs w:val="22"/>
          <w:lang w:eastAsia="en-GB"/>
        </w:rPr>
        <w:tab/>
      </w:r>
      <w:r>
        <w:rPr>
          <w:noProof/>
        </w:rPr>
        <w:t>Extended Rejection Cause Code</w:t>
      </w:r>
      <w:r>
        <w:rPr>
          <w:noProof/>
        </w:rPr>
        <w:tab/>
      </w:r>
      <w:r>
        <w:rPr>
          <w:noProof/>
        </w:rPr>
        <w:fldChar w:fldCharType="begin" w:fldLock="1"/>
      </w:r>
      <w:r>
        <w:rPr>
          <w:noProof/>
        </w:rPr>
        <w:instrText xml:space="preserve"> PAGEREF _Toc163045972 \h </w:instrText>
      </w:r>
      <w:r>
        <w:rPr>
          <w:noProof/>
        </w:rPr>
      </w:r>
      <w:r>
        <w:rPr>
          <w:noProof/>
        </w:rPr>
        <w:fldChar w:fldCharType="separate"/>
      </w:r>
      <w:r>
        <w:rPr>
          <w:noProof/>
        </w:rPr>
        <w:t>123</w:t>
      </w:r>
      <w:r>
        <w:rPr>
          <w:noProof/>
        </w:rPr>
        <w:fldChar w:fldCharType="end"/>
      </w:r>
    </w:p>
    <w:p w14:paraId="052C750E" w14:textId="19CAE67A" w:rsidR="00350256" w:rsidRDefault="00350256">
      <w:pPr>
        <w:pStyle w:val="TOC2"/>
        <w:rPr>
          <w:rFonts w:ascii="Calibri" w:hAnsi="Calibri"/>
          <w:noProof/>
          <w:kern w:val="2"/>
          <w:sz w:val="22"/>
          <w:szCs w:val="22"/>
          <w:lang w:eastAsia="en-GB"/>
        </w:rPr>
      </w:pPr>
      <w:r>
        <w:rPr>
          <w:noProof/>
        </w:rPr>
        <w:t>8.137</w:t>
      </w:r>
      <w:r>
        <w:rPr>
          <w:rFonts w:ascii="Calibri" w:hAnsi="Calibri"/>
          <w:noProof/>
          <w:kern w:val="2"/>
          <w:sz w:val="22"/>
          <w:szCs w:val="22"/>
          <w:lang w:eastAsia="en-GB"/>
        </w:rPr>
        <w:tab/>
      </w:r>
      <w:r>
        <w:rPr>
          <w:noProof/>
        </w:rPr>
        <w:t>Data connection status</w:t>
      </w:r>
      <w:r>
        <w:rPr>
          <w:noProof/>
        </w:rPr>
        <w:tab/>
      </w:r>
      <w:r>
        <w:rPr>
          <w:noProof/>
        </w:rPr>
        <w:fldChar w:fldCharType="begin" w:fldLock="1"/>
      </w:r>
      <w:r>
        <w:rPr>
          <w:noProof/>
        </w:rPr>
        <w:instrText xml:space="preserve"> PAGEREF _Toc163045973 \h </w:instrText>
      </w:r>
      <w:r>
        <w:rPr>
          <w:noProof/>
        </w:rPr>
      </w:r>
      <w:r>
        <w:rPr>
          <w:noProof/>
        </w:rPr>
        <w:fldChar w:fldCharType="separate"/>
      </w:r>
      <w:r>
        <w:rPr>
          <w:noProof/>
        </w:rPr>
        <w:t>123</w:t>
      </w:r>
      <w:r>
        <w:rPr>
          <w:noProof/>
        </w:rPr>
        <w:fldChar w:fldCharType="end"/>
      </w:r>
    </w:p>
    <w:p w14:paraId="15933CEE" w14:textId="782692FA" w:rsidR="00350256" w:rsidRDefault="00350256">
      <w:pPr>
        <w:pStyle w:val="TOC2"/>
        <w:rPr>
          <w:rFonts w:ascii="Calibri" w:hAnsi="Calibri"/>
          <w:noProof/>
          <w:kern w:val="2"/>
          <w:sz w:val="22"/>
          <w:szCs w:val="22"/>
          <w:lang w:eastAsia="en-GB"/>
        </w:rPr>
      </w:pPr>
      <w:r>
        <w:rPr>
          <w:noProof/>
        </w:rPr>
        <w:t>8.138</w:t>
      </w:r>
      <w:r>
        <w:rPr>
          <w:rFonts w:ascii="Calibri" w:hAnsi="Calibri"/>
          <w:noProof/>
          <w:kern w:val="2"/>
          <w:sz w:val="22"/>
          <w:szCs w:val="22"/>
          <w:lang w:eastAsia="en-GB"/>
        </w:rPr>
        <w:tab/>
      </w:r>
      <w:r>
        <w:rPr>
          <w:noProof/>
        </w:rPr>
        <w:t>Data connection type</w:t>
      </w:r>
      <w:r>
        <w:rPr>
          <w:noProof/>
        </w:rPr>
        <w:tab/>
      </w:r>
      <w:r>
        <w:rPr>
          <w:noProof/>
        </w:rPr>
        <w:fldChar w:fldCharType="begin" w:fldLock="1"/>
      </w:r>
      <w:r>
        <w:rPr>
          <w:noProof/>
        </w:rPr>
        <w:instrText xml:space="preserve"> PAGEREF _Toc163045974 \h </w:instrText>
      </w:r>
      <w:r>
        <w:rPr>
          <w:noProof/>
        </w:rPr>
      </w:r>
      <w:r>
        <w:rPr>
          <w:noProof/>
        </w:rPr>
        <w:fldChar w:fldCharType="separate"/>
      </w:r>
      <w:r>
        <w:rPr>
          <w:noProof/>
        </w:rPr>
        <w:t>123</w:t>
      </w:r>
      <w:r>
        <w:rPr>
          <w:noProof/>
        </w:rPr>
        <w:fldChar w:fldCharType="end"/>
      </w:r>
    </w:p>
    <w:p w14:paraId="4C953BB2" w14:textId="67BAD017" w:rsidR="00350256" w:rsidRDefault="00350256">
      <w:pPr>
        <w:pStyle w:val="TOC2"/>
        <w:rPr>
          <w:rFonts w:ascii="Calibri" w:hAnsi="Calibri"/>
          <w:noProof/>
          <w:kern w:val="2"/>
          <w:sz w:val="22"/>
          <w:szCs w:val="22"/>
          <w:lang w:eastAsia="en-GB"/>
        </w:rPr>
      </w:pPr>
      <w:r>
        <w:rPr>
          <w:noProof/>
        </w:rPr>
        <w:t>8.139</w:t>
      </w:r>
      <w:r>
        <w:rPr>
          <w:rFonts w:ascii="Calibri" w:hAnsi="Calibri"/>
          <w:noProof/>
          <w:kern w:val="2"/>
          <w:sz w:val="22"/>
          <w:szCs w:val="22"/>
          <w:lang w:eastAsia="en-GB"/>
        </w:rPr>
        <w:tab/>
      </w:r>
      <w:r>
        <w:rPr>
          <w:noProof/>
        </w:rPr>
        <w:t>(E/5G)SM cause</w:t>
      </w:r>
      <w:r>
        <w:rPr>
          <w:noProof/>
        </w:rPr>
        <w:tab/>
      </w:r>
      <w:r>
        <w:rPr>
          <w:noProof/>
        </w:rPr>
        <w:fldChar w:fldCharType="begin" w:fldLock="1"/>
      </w:r>
      <w:r>
        <w:rPr>
          <w:noProof/>
        </w:rPr>
        <w:instrText xml:space="preserve"> PAGEREF _Toc163045975 \h </w:instrText>
      </w:r>
      <w:r>
        <w:rPr>
          <w:noProof/>
        </w:rPr>
      </w:r>
      <w:r>
        <w:rPr>
          <w:noProof/>
        </w:rPr>
        <w:fldChar w:fldCharType="separate"/>
      </w:r>
      <w:r>
        <w:rPr>
          <w:noProof/>
        </w:rPr>
        <w:t>124</w:t>
      </w:r>
      <w:r>
        <w:rPr>
          <w:noProof/>
        </w:rPr>
        <w:fldChar w:fldCharType="end"/>
      </w:r>
    </w:p>
    <w:p w14:paraId="141FEF36" w14:textId="1E7B02C2" w:rsidR="00350256" w:rsidRDefault="00350256">
      <w:pPr>
        <w:pStyle w:val="TOC2"/>
        <w:rPr>
          <w:rFonts w:ascii="Calibri" w:hAnsi="Calibri"/>
          <w:noProof/>
          <w:kern w:val="2"/>
          <w:sz w:val="22"/>
          <w:szCs w:val="22"/>
          <w:lang w:eastAsia="en-GB"/>
        </w:rPr>
      </w:pPr>
      <w:r>
        <w:rPr>
          <w:noProof/>
        </w:rPr>
        <w:t>8.140</w:t>
      </w:r>
      <w:r>
        <w:rPr>
          <w:rFonts w:ascii="Calibri" w:hAnsi="Calibri"/>
          <w:noProof/>
          <w:kern w:val="2"/>
          <w:sz w:val="22"/>
          <w:szCs w:val="22"/>
          <w:lang w:eastAsia="en-GB"/>
        </w:rPr>
        <w:tab/>
      </w:r>
      <w:r>
        <w:rPr>
          <w:noProof/>
        </w:rPr>
        <w:t>IP address list</w:t>
      </w:r>
      <w:r>
        <w:rPr>
          <w:noProof/>
        </w:rPr>
        <w:tab/>
      </w:r>
      <w:r>
        <w:rPr>
          <w:noProof/>
        </w:rPr>
        <w:fldChar w:fldCharType="begin" w:fldLock="1"/>
      </w:r>
      <w:r>
        <w:rPr>
          <w:noProof/>
        </w:rPr>
        <w:instrText xml:space="preserve"> PAGEREF _Toc163045976 \h </w:instrText>
      </w:r>
      <w:r>
        <w:rPr>
          <w:noProof/>
        </w:rPr>
      </w:r>
      <w:r>
        <w:rPr>
          <w:noProof/>
        </w:rPr>
        <w:fldChar w:fldCharType="separate"/>
      </w:r>
      <w:r>
        <w:rPr>
          <w:noProof/>
        </w:rPr>
        <w:t>124</w:t>
      </w:r>
      <w:r>
        <w:rPr>
          <w:noProof/>
        </w:rPr>
        <w:fldChar w:fldCharType="end"/>
      </w:r>
    </w:p>
    <w:p w14:paraId="2828B266" w14:textId="3767FD9E" w:rsidR="00350256" w:rsidRDefault="00350256">
      <w:pPr>
        <w:pStyle w:val="TOC2"/>
        <w:rPr>
          <w:rFonts w:ascii="Calibri" w:hAnsi="Calibri"/>
          <w:noProof/>
          <w:kern w:val="2"/>
          <w:sz w:val="22"/>
          <w:szCs w:val="22"/>
          <w:lang w:eastAsia="en-GB"/>
        </w:rPr>
      </w:pPr>
      <w:r>
        <w:rPr>
          <w:noProof/>
        </w:rPr>
        <w:t>8.141</w:t>
      </w:r>
      <w:r>
        <w:rPr>
          <w:rFonts w:ascii="Calibri" w:hAnsi="Calibri"/>
          <w:noProof/>
          <w:kern w:val="2"/>
          <w:sz w:val="22"/>
          <w:szCs w:val="22"/>
          <w:lang w:eastAsia="en-GB"/>
        </w:rPr>
        <w:tab/>
      </w:r>
      <w:r>
        <w:rPr>
          <w:noProof/>
        </w:rPr>
        <w:t>Surrounding macrocells</w:t>
      </w:r>
      <w:r>
        <w:rPr>
          <w:noProof/>
        </w:rPr>
        <w:tab/>
      </w:r>
      <w:r>
        <w:rPr>
          <w:noProof/>
        </w:rPr>
        <w:fldChar w:fldCharType="begin" w:fldLock="1"/>
      </w:r>
      <w:r>
        <w:rPr>
          <w:noProof/>
        </w:rPr>
        <w:instrText xml:space="preserve"> PAGEREF _Toc163045977 \h </w:instrText>
      </w:r>
      <w:r>
        <w:rPr>
          <w:noProof/>
        </w:rPr>
      </w:r>
      <w:r>
        <w:rPr>
          <w:noProof/>
        </w:rPr>
        <w:fldChar w:fldCharType="separate"/>
      </w:r>
      <w:r>
        <w:rPr>
          <w:noProof/>
        </w:rPr>
        <w:t>125</w:t>
      </w:r>
      <w:r>
        <w:rPr>
          <w:noProof/>
        </w:rPr>
        <w:fldChar w:fldCharType="end"/>
      </w:r>
    </w:p>
    <w:p w14:paraId="3C50CD58" w14:textId="34260044" w:rsidR="00350256" w:rsidRDefault="00350256">
      <w:pPr>
        <w:pStyle w:val="TOC2"/>
        <w:rPr>
          <w:rFonts w:ascii="Calibri" w:hAnsi="Calibri"/>
          <w:noProof/>
          <w:kern w:val="2"/>
          <w:sz w:val="22"/>
          <w:szCs w:val="22"/>
          <w:lang w:eastAsia="en-GB"/>
        </w:rPr>
      </w:pPr>
      <w:r>
        <w:rPr>
          <w:noProof/>
        </w:rPr>
        <w:t>8.142</w:t>
      </w:r>
      <w:r>
        <w:rPr>
          <w:rFonts w:ascii="Calibri" w:hAnsi="Calibri"/>
          <w:noProof/>
          <w:kern w:val="2"/>
          <w:sz w:val="22"/>
          <w:szCs w:val="22"/>
          <w:lang w:eastAsia="en-GB"/>
        </w:rPr>
        <w:tab/>
      </w:r>
      <w:r>
        <w:rPr>
          <w:noProof/>
        </w:rPr>
        <w:t>PDP/PDN/PDU type</w:t>
      </w:r>
      <w:r>
        <w:rPr>
          <w:noProof/>
        </w:rPr>
        <w:tab/>
      </w:r>
      <w:r>
        <w:rPr>
          <w:noProof/>
        </w:rPr>
        <w:fldChar w:fldCharType="begin" w:fldLock="1"/>
      </w:r>
      <w:r>
        <w:rPr>
          <w:noProof/>
        </w:rPr>
        <w:instrText xml:space="preserve"> PAGEREF _Toc163045978 \h </w:instrText>
      </w:r>
      <w:r>
        <w:rPr>
          <w:noProof/>
        </w:rPr>
      </w:r>
      <w:r>
        <w:rPr>
          <w:noProof/>
        </w:rPr>
        <w:fldChar w:fldCharType="separate"/>
      </w:r>
      <w:r>
        <w:rPr>
          <w:noProof/>
        </w:rPr>
        <w:t>125</w:t>
      </w:r>
      <w:r>
        <w:rPr>
          <w:noProof/>
        </w:rPr>
        <w:fldChar w:fldCharType="end"/>
      </w:r>
    </w:p>
    <w:p w14:paraId="02E27E17" w14:textId="5998FC59" w:rsidR="00350256" w:rsidRDefault="00350256">
      <w:pPr>
        <w:pStyle w:val="TOC2"/>
        <w:rPr>
          <w:rFonts w:ascii="Calibri" w:hAnsi="Calibri"/>
          <w:noProof/>
          <w:kern w:val="2"/>
          <w:sz w:val="22"/>
          <w:szCs w:val="22"/>
          <w:lang w:eastAsia="en-GB"/>
        </w:rPr>
      </w:pPr>
      <w:r>
        <w:rPr>
          <w:noProof/>
        </w:rPr>
        <w:t>8.143</w:t>
      </w:r>
      <w:r>
        <w:rPr>
          <w:rFonts w:ascii="Calibri" w:hAnsi="Calibri"/>
          <w:noProof/>
          <w:kern w:val="2"/>
          <w:sz w:val="22"/>
          <w:szCs w:val="22"/>
          <w:lang w:eastAsia="en-GB"/>
        </w:rPr>
        <w:tab/>
      </w:r>
      <w:r>
        <w:rPr>
          <w:noProof/>
        </w:rPr>
        <w:t>PDU Session Establishment parameters</w:t>
      </w:r>
      <w:r>
        <w:rPr>
          <w:noProof/>
        </w:rPr>
        <w:tab/>
      </w:r>
      <w:r>
        <w:rPr>
          <w:noProof/>
        </w:rPr>
        <w:fldChar w:fldCharType="begin" w:fldLock="1"/>
      </w:r>
      <w:r>
        <w:rPr>
          <w:noProof/>
        </w:rPr>
        <w:instrText xml:space="preserve"> PAGEREF _Toc163045979 \h </w:instrText>
      </w:r>
      <w:r>
        <w:rPr>
          <w:noProof/>
        </w:rPr>
      </w:r>
      <w:r>
        <w:rPr>
          <w:noProof/>
        </w:rPr>
        <w:fldChar w:fldCharType="separate"/>
      </w:r>
      <w:r>
        <w:rPr>
          <w:noProof/>
        </w:rPr>
        <w:t>126</w:t>
      </w:r>
      <w:r>
        <w:rPr>
          <w:noProof/>
        </w:rPr>
        <w:fldChar w:fldCharType="end"/>
      </w:r>
    </w:p>
    <w:p w14:paraId="460BF905" w14:textId="49E2E91A" w:rsidR="00350256" w:rsidRDefault="00350256">
      <w:pPr>
        <w:pStyle w:val="TOC2"/>
        <w:rPr>
          <w:rFonts w:ascii="Calibri" w:hAnsi="Calibri"/>
          <w:noProof/>
          <w:kern w:val="2"/>
          <w:sz w:val="22"/>
          <w:szCs w:val="22"/>
          <w:lang w:eastAsia="en-GB"/>
        </w:rPr>
      </w:pPr>
      <w:r>
        <w:rPr>
          <w:noProof/>
        </w:rPr>
        <w:t>8.</w:t>
      </w:r>
      <w:r w:rsidRPr="004D4D32">
        <w:rPr>
          <w:rFonts w:eastAsia="SimSun"/>
          <w:noProof/>
          <w:lang w:val="en-US" w:eastAsia="zh-CN"/>
        </w:rPr>
        <w:t>144</w:t>
      </w:r>
      <w:r>
        <w:rPr>
          <w:rFonts w:ascii="Calibri" w:hAnsi="Calibri"/>
          <w:noProof/>
          <w:kern w:val="2"/>
          <w:sz w:val="22"/>
          <w:szCs w:val="22"/>
          <w:lang w:eastAsia="en-GB"/>
        </w:rPr>
        <w:tab/>
      </w:r>
      <w:r w:rsidRPr="004D4D32">
        <w:rPr>
          <w:rFonts w:eastAsia="SimSun"/>
          <w:noProof/>
          <w:lang w:val="en-US" w:eastAsia="zh-CN"/>
        </w:rPr>
        <w:t>NG-RAN</w:t>
      </w:r>
      <w:r>
        <w:rPr>
          <w:noProof/>
        </w:rPr>
        <w:t xml:space="preserve"> Primary Timing Advance Information</w:t>
      </w:r>
      <w:r>
        <w:rPr>
          <w:noProof/>
        </w:rPr>
        <w:tab/>
      </w:r>
      <w:r>
        <w:rPr>
          <w:noProof/>
        </w:rPr>
        <w:fldChar w:fldCharType="begin" w:fldLock="1"/>
      </w:r>
      <w:r>
        <w:rPr>
          <w:noProof/>
        </w:rPr>
        <w:instrText xml:space="preserve"> PAGEREF _Toc163045980 \h </w:instrText>
      </w:r>
      <w:r>
        <w:rPr>
          <w:noProof/>
        </w:rPr>
      </w:r>
      <w:r>
        <w:rPr>
          <w:noProof/>
        </w:rPr>
        <w:fldChar w:fldCharType="separate"/>
      </w:r>
      <w:r>
        <w:rPr>
          <w:noProof/>
        </w:rPr>
        <w:t>126</w:t>
      </w:r>
      <w:r>
        <w:rPr>
          <w:noProof/>
        </w:rPr>
        <w:fldChar w:fldCharType="end"/>
      </w:r>
    </w:p>
    <w:p w14:paraId="545D054A" w14:textId="52092A82" w:rsidR="00350256" w:rsidRDefault="00350256">
      <w:pPr>
        <w:pStyle w:val="TOC2"/>
        <w:rPr>
          <w:rFonts w:ascii="Calibri" w:hAnsi="Calibri"/>
          <w:noProof/>
          <w:kern w:val="2"/>
          <w:sz w:val="22"/>
          <w:szCs w:val="22"/>
          <w:lang w:eastAsia="en-GB"/>
        </w:rPr>
      </w:pPr>
      <w:r>
        <w:rPr>
          <w:noProof/>
        </w:rPr>
        <w:t>8.145</w:t>
      </w:r>
      <w:r>
        <w:rPr>
          <w:rFonts w:ascii="Calibri" w:hAnsi="Calibri"/>
          <w:noProof/>
          <w:kern w:val="2"/>
          <w:sz w:val="22"/>
          <w:szCs w:val="22"/>
          <w:lang w:eastAsia="en-GB"/>
        </w:rPr>
        <w:tab/>
      </w:r>
      <w:r>
        <w:rPr>
          <w:noProof/>
        </w:rPr>
        <w:t>Slices information</w:t>
      </w:r>
      <w:r>
        <w:rPr>
          <w:noProof/>
        </w:rPr>
        <w:tab/>
      </w:r>
      <w:r>
        <w:rPr>
          <w:noProof/>
        </w:rPr>
        <w:fldChar w:fldCharType="begin" w:fldLock="1"/>
      </w:r>
      <w:r>
        <w:rPr>
          <w:noProof/>
        </w:rPr>
        <w:instrText xml:space="preserve"> PAGEREF _Toc163045981 \h </w:instrText>
      </w:r>
      <w:r>
        <w:rPr>
          <w:noProof/>
        </w:rPr>
      </w:r>
      <w:r>
        <w:rPr>
          <w:noProof/>
        </w:rPr>
        <w:fldChar w:fldCharType="separate"/>
      </w:r>
      <w:r>
        <w:rPr>
          <w:noProof/>
        </w:rPr>
        <w:t>126</w:t>
      </w:r>
      <w:r>
        <w:rPr>
          <w:noProof/>
        </w:rPr>
        <w:fldChar w:fldCharType="end"/>
      </w:r>
    </w:p>
    <w:p w14:paraId="0FA0DBE0" w14:textId="34C3B9BC" w:rsidR="00350256" w:rsidRDefault="00350256">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Tag values</w:t>
      </w:r>
      <w:r>
        <w:rPr>
          <w:noProof/>
        </w:rPr>
        <w:tab/>
      </w:r>
      <w:r>
        <w:rPr>
          <w:noProof/>
        </w:rPr>
        <w:fldChar w:fldCharType="begin" w:fldLock="1"/>
      </w:r>
      <w:r>
        <w:rPr>
          <w:noProof/>
        </w:rPr>
        <w:instrText xml:space="preserve"> PAGEREF _Toc163045982 \h </w:instrText>
      </w:r>
      <w:r>
        <w:rPr>
          <w:noProof/>
        </w:rPr>
      </w:r>
      <w:r>
        <w:rPr>
          <w:noProof/>
        </w:rPr>
        <w:fldChar w:fldCharType="separate"/>
      </w:r>
      <w:r>
        <w:rPr>
          <w:noProof/>
        </w:rPr>
        <w:t>127</w:t>
      </w:r>
      <w:r>
        <w:rPr>
          <w:noProof/>
        </w:rPr>
        <w:fldChar w:fldCharType="end"/>
      </w:r>
    </w:p>
    <w:p w14:paraId="291FDABF" w14:textId="07958EE3" w:rsidR="00350256" w:rsidRDefault="00350256">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Pr>
          <w:noProof/>
        </w:rPr>
        <w:t>BER-TLV tags in ME to UICC direction</w:t>
      </w:r>
      <w:r>
        <w:rPr>
          <w:noProof/>
        </w:rPr>
        <w:tab/>
      </w:r>
      <w:r>
        <w:rPr>
          <w:noProof/>
        </w:rPr>
        <w:fldChar w:fldCharType="begin" w:fldLock="1"/>
      </w:r>
      <w:r>
        <w:rPr>
          <w:noProof/>
        </w:rPr>
        <w:instrText xml:space="preserve"> PAGEREF _Toc163045983 \h </w:instrText>
      </w:r>
      <w:r>
        <w:rPr>
          <w:noProof/>
        </w:rPr>
      </w:r>
      <w:r>
        <w:rPr>
          <w:noProof/>
        </w:rPr>
        <w:fldChar w:fldCharType="separate"/>
      </w:r>
      <w:r>
        <w:rPr>
          <w:noProof/>
        </w:rPr>
        <w:t>127</w:t>
      </w:r>
      <w:r>
        <w:rPr>
          <w:noProof/>
        </w:rPr>
        <w:fldChar w:fldCharType="end"/>
      </w:r>
    </w:p>
    <w:p w14:paraId="461797F8" w14:textId="70592206" w:rsidR="00350256" w:rsidRDefault="00350256">
      <w:pPr>
        <w:pStyle w:val="TOC2"/>
        <w:rPr>
          <w:rFonts w:ascii="Calibri" w:hAnsi="Calibri"/>
          <w:noProof/>
          <w:kern w:val="2"/>
          <w:sz w:val="22"/>
          <w:szCs w:val="22"/>
          <w:lang w:eastAsia="en-GB"/>
        </w:rPr>
      </w:pPr>
      <w:r>
        <w:rPr>
          <w:noProof/>
        </w:rPr>
        <w:t>9.2</w:t>
      </w:r>
      <w:r>
        <w:rPr>
          <w:rFonts w:ascii="Calibri" w:hAnsi="Calibri"/>
          <w:noProof/>
          <w:kern w:val="2"/>
          <w:sz w:val="22"/>
          <w:szCs w:val="22"/>
          <w:lang w:eastAsia="en-GB"/>
        </w:rPr>
        <w:tab/>
      </w:r>
      <w:r>
        <w:rPr>
          <w:noProof/>
        </w:rPr>
        <w:t>BER-TLV tags in UICC TO ME direction</w:t>
      </w:r>
      <w:r>
        <w:rPr>
          <w:noProof/>
        </w:rPr>
        <w:tab/>
      </w:r>
      <w:r>
        <w:rPr>
          <w:noProof/>
        </w:rPr>
        <w:fldChar w:fldCharType="begin" w:fldLock="1"/>
      </w:r>
      <w:r>
        <w:rPr>
          <w:noProof/>
        </w:rPr>
        <w:instrText xml:space="preserve"> PAGEREF _Toc163045984 \h </w:instrText>
      </w:r>
      <w:r>
        <w:rPr>
          <w:noProof/>
        </w:rPr>
      </w:r>
      <w:r>
        <w:rPr>
          <w:noProof/>
        </w:rPr>
        <w:fldChar w:fldCharType="separate"/>
      </w:r>
      <w:r>
        <w:rPr>
          <w:noProof/>
        </w:rPr>
        <w:t>127</w:t>
      </w:r>
      <w:r>
        <w:rPr>
          <w:noProof/>
        </w:rPr>
        <w:fldChar w:fldCharType="end"/>
      </w:r>
    </w:p>
    <w:p w14:paraId="122DE2FB" w14:textId="6A9FF9A5" w:rsidR="00350256" w:rsidRDefault="00350256">
      <w:pPr>
        <w:pStyle w:val="TOC2"/>
        <w:rPr>
          <w:rFonts w:ascii="Calibri" w:hAnsi="Calibri"/>
          <w:noProof/>
          <w:kern w:val="2"/>
          <w:sz w:val="22"/>
          <w:szCs w:val="22"/>
          <w:lang w:eastAsia="en-GB"/>
        </w:rPr>
      </w:pPr>
      <w:r>
        <w:rPr>
          <w:noProof/>
        </w:rPr>
        <w:t>9.3</w:t>
      </w:r>
      <w:r>
        <w:rPr>
          <w:rFonts w:ascii="Calibri" w:hAnsi="Calibri"/>
          <w:noProof/>
          <w:kern w:val="2"/>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_Toc163045985 \h </w:instrText>
      </w:r>
      <w:r>
        <w:rPr>
          <w:noProof/>
        </w:rPr>
      </w:r>
      <w:r>
        <w:rPr>
          <w:noProof/>
        </w:rPr>
        <w:fldChar w:fldCharType="separate"/>
      </w:r>
      <w:r>
        <w:rPr>
          <w:noProof/>
        </w:rPr>
        <w:t>128</w:t>
      </w:r>
      <w:r>
        <w:rPr>
          <w:noProof/>
        </w:rPr>
        <w:fldChar w:fldCharType="end"/>
      </w:r>
    </w:p>
    <w:p w14:paraId="05698184" w14:textId="3F5F6202" w:rsidR="00350256" w:rsidRDefault="00350256">
      <w:pPr>
        <w:pStyle w:val="TOC2"/>
        <w:rPr>
          <w:rFonts w:ascii="Calibri" w:hAnsi="Calibri"/>
          <w:noProof/>
          <w:kern w:val="2"/>
          <w:sz w:val="22"/>
          <w:szCs w:val="22"/>
          <w:lang w:eastAsia="en-GB"/>
        </w:rPr>
      </w:pPr>
      <w:r>
        <w:rPr>
          <w:noProof/>
        </w:rPr>
        <w:t>9.4</w:t>
      </w:r>
      <w:r>
        <w:rPr>
          <w:rFonts w:ascii="Calibri" w:hAnsi="Calibri"/>
          <w:noProof/>
          <w:kern w:val="2"/>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_Toc163045986 \h </w:instrText>
      </w:r>
      <w:r>
        <w:rPr>
          <w:noProof/>
        </w:rPr>
      </w:r>
      <w:r>
        <w:rPr>
          <w:noProof/>
        </w:rPr>
        <w:fldChar w:fldCharType="separate"/>
      </w:r>
      <w:r>
        <w:rPr>
          <w:noProof/>
        </w:rPr>
        <w:t>129</w:t>
      </w:r>
      <w:r>
        <w:rPr>
          <w:noProof/>
        </w:rPr>
        <w:fldChar w:fldCharType="end"/>
      </w:r>
    </w:p>
    <w:p w14:paraId="3B9A5F9F" w14:textId="0B3F8723" w:rsidR="00350256" w:rsidRDefault="00350256">
      <w:pPr>
        <w:pStyle w:val="TOC1"/>
        <w:rPr>
          <w:rFonts w:ascii="Calibri" w:hAnsi="Calibri"/>
          <w:noProof/>
          <w:kern w:val="2"/>
          <w:szCs w:val="22"/>
          <w:lang w:eastAsia="en-GB"/>
        </w:rPr>
      </w:pPr>
      <w:r>
        <w:rPr>
          <w:noProof/>
        </w:rPr>
        <w:lastRenderedPageBreak/>
        <w:t>10</w:t>
      </w:r>
      <w:r>
        <w:rPr>
          <w:rFonts w:ascii="Calibri" w:hAnsi="Calibri"/>
          <w:noProof/>
          <w:kern w:val="2"/>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_Toc163045987 \h </w:instrText>
      </w:r>
      <w:r>
        <w:rPr>
          <w:noProof/>
        </w:rPr>
      </w:r>
      <w:r>
        <w:rPr>
          <w:noProof/>
        </w:rPr>
        <w:fldChar w:fldCharType="separate"/>
      </w:r>
      <w:r>
        <w:rPr>
          <w:noProof/>
        </w:rPr>
        <w:t>129</w:t>
      </w:r>
      <w:r>
        <w:rPr>
          <w:noProof/>
        </w:rPr>
        <w:fldChar w:fldCharType="end"/>
      </w:r>
    </w:p>
    <w:p w14:paraId="2C533938" w14:textId="1EE5696A" w:rsidR="00350256" w:rsidRDefault="00350256">
      <w:pPr>
        <w:pStyle w:val="TOC1"/>
        <w:rPr>
          <w:rFonts w:ascii="Calibri" w:hAnsi="Calibri"/>
          <w:noProof/>
          <w:kern w:val="2"/>
          <w:szCs w:val="22"/>
          <w:lang w:eastAsia="en-GB"/>
        </w:rPr>
      </w:pPr>
      <w:r>
        <w:rPr>
          <w:noProof/>
        </w:rPr>
        <w:t>11</w:t>
      </w:r>
      <w:r>
        <w:rPr>
          <w:rFonts w:ascii="Calibri" w:hAnsi="Calibri"/>
          <w:noProof/>
          <w:kern w:val="2"/>
          <w:szCs w:val="22"/>
          <w:lang w:eastAsia="en-GB"/>
        </w:rPr>
        <w:tab/>
      </w:r>
      <w:r>
        <w:rPr>
          <w:noProof/>
        </w:rPr>
        <w:t>Security requirements</w:t>
      </w:r>
      <w:r>
        <w:rPr>
          <w:noProof/>
        </w:rPr>
        <w:tab/>
      </w:r>
      <w:r>
        <w:rPr>
          <w:noProof/>
        </w:rPr>
        <w:fldChar w:fldCharType="begin" w:fldLock="1"/>
      </w:r>
      <w:r>
        <w:rPr>
          <w:noProof/>
        </w:rPr>
        <w:instrText xml:space="preserve"> PAGEREF _Toc163045988 \h </w:instrText>
      </w:r>
      <w:r>
        <w:rPr>
          <w:noProof/>
        </w:rPr>
      </w:r>
      <w:r>
        <w:rPr>
          <w:noProof/>
        </w:rPr>
        <w:fldChar w:fldCharType="separate"/>
      </w:r>
      <w:r>
        <w:rPr>
          <w:noProof/>
        </w:rPr>
        <w:t>129</w:t>
      </w:r>
      <w:r>
        <w:rPr>
          <w:noProof/>
        </w:rPr>
        <w:fldChar w:fldCharType="end"/>
      </w:r>
    </w:p>
    <w:p w14:paraId="0FC6E6BF" w14:textId="6983FDCC" w:rsidR="00350256" w:rsidRDefault="00350256">
      <w:pPr>
        <w:pStyle w:val="TOC8"/>
        <w:rPr>
          <w:rFonts w:ascii="Calibri" w:hAnsi="Calibri"/>
          <w:b w:val="0"/>
          <w:noProof/>
          <w:kern w:val="2"/>
          <w:szCs w:val="22"/>
          <w:lang w:eastAsia="en-GB"/>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_Toc163045989 \h </w:instrText>
      </w:r>
      <w:r>
        <w:rPr>
          <w:noProof/>
        </w:rPr>
      </w:r>
      <w:r>
        <w:rPr>
          <w:noProof/>
        </w:rPr>
        <w:fldChar w:fldCharType="separate"/>
      </w:r>
      <w:r>
        <w:rPr>
          <w:noProof/>
        </w:rPr>
        <w:t>130</w:t>
      </w:r>
      <w:r>
        <w:rPr>
          <w:noProof/>
        </w:rPr>
        <w:fldChar w:fldCharType="end"/>
      </w:r>
    </w:p>
    <w:p w14:paraId="5C8EF936" w14:textId="7EAA61BD" w:rsidR="00350256" w:rsidRDefault="00350256">
      <w:pPr>
        <w:pStyle w:val="TOC8"/>
        <w:rPr>
          <w:rFonts w:ascii="Calibri" w:hAnsi="Calibri"/>
          <w:b w:val="0"/>
          <w:noProof/>
          <w:kern w:val="2"/>
          <w:szCs w:val="22"/>
          <w:lang w:eastAsia="en-GB"/>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_Toc163045990 \h </w:instrText>
      </w:r>
      <w:r>
        <w:rPr>
          <w:noProof/>
        </w:rPr>
      </w:r>
      <w:r>
        <w:rPr>
          <w:noProof/>
        </w:rPr>
        <w:fldChar w:fldCharType="separate"/>
      </w:r>
      <w:r>
        <w:rPr>
          <w:noProof/>
        </w:rPr>
        <w:t>132</w:t>
      </w:r>
      <w:r>
        <w:rPr>
          <w:noProof/>
        </w:rPr>
        <w:fldChar w:fldCharType="end"/>
      </w:r>
    </w:p>
    <w:p w14:paraId="73FB85EC" w14:textId="39946E07" w:rsidR="00350256" w:rsidRDefault="00350256">
      <w:pPr>
        <w:pStyle w:val="TOC8"/>
        <w:rPr>
          <w:rFonts w:ascii="Calibri" w:hAnsi="Calibri"/>
          <w:b w:val="0"/>
          <w:noProof/>
          <w:kern w:val="2"/>
          <w:szCs w:val="22"/>
          <w:lang w:eastAsia="en-GB"/>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_Toc163045991 \h </w:instrText>
      </w:r>
      <w:r>
        <w:rPr>
          <w:noProof/>
        </w:rPr>
      </w:r>
      <w:r>
        <w:rPr>
          <w:noProof/>
        </w:rPr>
        <w:fldChar w:fldCharType="separate"/>
      </w:r>
      <w:r>
        <w:rPr>
          <w:noProof/>
        </w:rPr>
        <w:t>133</w:t>
      </w:r>
      <w:r>
        <w:rPr>
          <w:noProof/>
        </w:rPr>
        <w:fldChar w:fldCharType="end"/>
      </w:r>
    </w:p>
    <w:p w14:paraId="134DB1DD" w14:textId="5B2397BF" w:rsidR="00350256" w:rsidRDefault="00350256">
      <w:pPr>
        <w:pStyle w:val="TOC8"/>
        <w:rPr>
          <w:rFonts w:ascii="Calibri" w:hAnsi="Calibri"/>
          <w:b w:val="0"/>
          <w:noProof/>
          <w:kern w:val="2"/>
          <w:szCs w:val="22"/>
          <w:lang w:eastAsia="en-GB"/>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_Toc163045992 \h </w:instrText>
      </w:r>
      <w:r>
        <w:rPr>
          <w:noProof/>
        </w:rPr>
      </w:r>
      <w:r>
        <w:rPr>
          <w:noProof/>
        </w:rPr>
        <w:fldChar w:fldCharType="separate"/>
      </w:r>
      <w:r>
        <w:rPr>
          <w:noProof/>
        </w:rPr>
        <w:t>134</w:t>
      </w:r>
      <w:r>
        <w:rPr>
          <w:noProof/>
        </w:rPr>
        <w:fldChar w:fldCharType="end"/>
      </w:r>
    </w:p>
    <w:p w14:paraId="26AD19F8" w14:textId="237FB918" w:rsidR="00350256" w:rsidRDefault="00350256">
      <w:pPr>
        <w:pStyle w:val="TOC8"/>
        <w:rPr>
          <w:rFonts w:ascii="Calibri" w:hAnsi="Calibri"/>
          <w:b w:val="0"/>
          <w:noProof/>
          <w:kern w:val="2"/>
          <w:szCs w:val="22"/>
          <w:lang w:eastAsia="en-GB"/>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_Toc163045993 \h </w:instrText>
      </w:r>
      <w:r>
        <w:rPr>
          <w:noProof/>
        </w:rPr>
      </w:r>
      <w:r>
        <w:rPr>
          <w:noProof/>
        </w:rPr>
        <w:fldChar w:fldCharType="separate"/>
      </w:r>
      <w:r>
        <w:rPr>
          <w:noProof/>
        </w:rPr>
        <w:t>135</w:t>
      </w:r>
      <w:r>
        <w:rPr>
          <w:noProof/>
        </w:rPr>
        <w:fldChar w:fldCharType="end"/>
      </w:r>
    </w:p>
    <w:p w14:paraId="59C9F8CA" w14:textId="0D8CA82F" w:rsidR="00350256" w:rsidRDefault="00350256">
      <w:pPr>
        <w:pStyle w:val="TOC8"/>
        <w:rPr>
          <w:rFonts w:ascii="Calibri" w:hAnsi="Calibri"/>
          <w:b w:val="0"/>
          <w:noProof/>
          <w:kern w:val="2"/>
          <w:szCs w:val="22"/>
          <w:lang w:eastAsia="en-GB"/>
        </w:rPr>
      </w:pPr>
      <w:r>
        <w:rPr>
          <w:noProof/>
        </w:rPr>
        <w:t>Annex F (informative):</w:t>
      </w:r>
      <w:r>
        <w:rPr>
          <w:noProof/>
        </w:rPr>
        <w:tab/>
        <w:t>Monitoring of events</w:t>
      </w:r>
      <w:r>
        <w:rPr>
          <w:noProof/>
        </w:rPr>
        <w:tab/>
      </w:r>
      <w:r>
        <w:rPr>
          <w:noProof/>
        </w:rPr>
        <w:fldChar w:fldCharType="begin" w:fldLock="1"/>
      </w:r>
      <w:r>
        <w:rPr>
          <w:noProof/>
        </w:rPr>
        <w:instrText xml:space="preserve"> PAGEREF _Toc163045994 \h </w:instrText>
      </w:r>
      <w:r>
        <w:rPr>
          <w:noProof/>
        </w:rPr>
      </w:r>
      <w:r>
        <w:rPr>
          <w:noProof/>
        </w:rPr>
        <w:fldChar w:fldCharType="separate"/>
      </w:r>
      <w:r>
        <w:rPr>
          <w:noProof/>
        </w:rPr>
        <w:t>136</w:t>
      </w:r>
      <w:r>
        <w:rPr>
          <w:noProof/>
        </w:rPr>
        <w:fldChar w:fldCharType="end"/>
      </w:r>
    </w:p>
    <w:p w14:paraId="345A31FA" w14:textId="33B1D89E" w:rsidR="00350256" w:rsidRDefault="00350256">
      <w:pPr>
        <w:pStyle w:val="TOC8"/>
        <w:rPr>
          <w:rFonts w:ascii="Calibri" w:hAnsi="Calibri"/>
          <w:b w:val="0"/>
          <w:noProof/>
          <w:kern w:val="2"/>
          <w:szCs w:val="22"/>
          <w:lang w:eastAsia="en-GB"/>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_Toc163045995 \h </w:instrText>
      </w:r>
      <w:r>
        <w:rPr>
          <w:noProof/>
        </w:rPr>
      </w:r>
      <w:r>
        <w:rPr>
          <w:noProof/>
        </w:rPr>
        <w:fldChar w:fldCharType="separate"/>
      </w:r>
      <w:r>
        <w:rPr>
          <w:noProof/>
        </w:rPr>
        <w:t>137</w:t>
      </w:r>
      <w:r>
        <w:rPr>
          <w:noProof/>
        </w:rPr>
        <w:fldChar w:fldCharType="end"/>
      </w:r>
    </w:p>
    <w:p w14:paraId="033C2070" w14:textId="6F265154" w:rsidR="00350256" w:rsidRDefault="00350256">
      <w:pPr>
        <w:pStyle w:val="TOC8"/>
        <w:rPr>
          <w:rFonts w:ascii="Calibri" w:hAnsi="Calibri"/>
          <w:b w:val="0"/>
          <w:noProof/>
          <w:kern w:val="2"/>
          <w:szCs w:val="22"/>
          <w:lang w:eastAsia="en-GB"/>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_Toc163045996 \h </w:instrText>
      </w:r>
      <w:r>
        <w:rPr>
          <w:noProof/>
        </w:rPr>
      </w:r>
      <w:r>
        <w:rPr>
          <w:noProof/>
        </w:rPr>
        <w:fldChar w:fldCharType="separate"/>
      </w:r>
      <w:r>
        <w:rPr>
          <w:noProof/>
        </w:rPr>
        <w:t>138</w:t>
      </w:r>
      <w:r>
        <w:rPr>
          <w:noProof/>
        </w:rPr>
        <w:fldChar w:fldCharType="end"/>
      </w:r>
    </w:p>
    <w:p w14:paraId="34B50948" w14:textId="3C360BA1" w:rsidR="00350256" w:rsidRDefault="00350256">
      <w:pPr>
        <w:pStyle w:val="TOC8"/>
        <w:rPr>
          <w:rFonts w:ascii="Calibri" w:hAnsi="Calibri"/>
          <w:b w:val="0"/>
          <w:noProof/>
          <w:kern w:val="2"/>
          <w:szCs w:val="22"/>
          <w:lang w:eastAsia="en-GB"/>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_Toc163045997 \h </w:instrText>
      </w:r>
      <w:r>
        <w:rPr>
          <w:noProof/>
        </w:rPr>
      </w:r>
      <w:r>
        <w:rPr>
          <w:noProof/>
        </w:rPr>
        <w:fldChar w:fldCharType="separate"/>
      </w:r>
      <w:r>
        <w:rPr>
          <w:noProof/>
        </w:rPr>
        <w:t>139</w:t>
      </w:r>
      <w:r>
        <w:rPr>
          <w:noProof/>
        </w:rPr>
        <w:fldChar w:fldCharType="end"/>
      </w:r>
    </w:p>
    <w:p w14:paraId="2031E986" w14:textId="53439EF1" w:rsidR="00350256" w:rsidRDefault="00350256">
      <w:pPr>
        <w:pStyle w:val="TOC8"/>
        <w:rPr>
          <w:rFonts w:ascii="Calibri" w:hAnsi="Calibri"/>
          <w:b w:val="0"/>
          <w:noProof/>
          <w:kern w:val="2"/>
          <w:szCs w:val="22"/>
          <w:lang w:eastAsia="en-GB"/>
        </w:rPr>
      </w:pPr>
      <w:r>
        <w:rPr>
          <w:noProof/>
        </w:rPr>
        <w:t>Annex J (informative):</w:t>
      </w:r>
      <w:r>
        <w:rPr>
          <w:noProof/>
        </w:rPr>
        <w:tab/>
        <w:t>WAP References</w:t>
      </w:r>
      <w:r>
        <w:rPr>
          <w:noProof/>
        </w:rPr>
        <w:tab/>
      </w:r>
      <w:r>
        <w:rPr>
          <w:noProof/>
        </w:rPr>
        <w:fldChar w:fldCharType="begin" w:fldLock="1"/>
      </w:r>
      <w:r>
        <w:rPr>
          <w:noProof/>
        </w:rPr>
        <w:instrText xml:space="preserve"> PAGEREF _Toc163045998 \h </w:instrText>
      </w:r>
      <w:r>
        <w:rPr>
          <w:noProof/>
        </w:rPr>
      </w:r>
      <w:r>
        <w:rPr>
          <w:noProof/>
        </w:rPr>
        <w:fldChar w:fldCharType="separate"/>
      </w:r>
      <w:r>
        <w:rPr>
          <w:noProof/>
        </w:rPr>
        <w:t>140</w:t>
      </w:r>
      <w:r>
        <w:rPr>
          <w:noProof/>
        </w:rPr>
        <w:fldChar w:fldCharType="end"/>
      </w:r>
    </w:p>
    <w:p w14:paraId="35D88668" w14:textId="6E7203B4" w:rsidR="00350256" w:rsidRDefault="00350256">
      <w:pPr>
        <w:pStyle w:val="TOC8"/>
        <w:rPr>
          <w:rFonts w:ascii="Calibri" w:hAnsi="Calibri"/>
          <w:b w:val="0"/>
          <w:noProof/>
          <w:kern w:val="2"/>
          <w:szCs w:val="22"/>
          <w:lang w:eastAsia="en-GB"/>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_Toc163045999 \h </w:instrText>
      </w:r>
      <w:r>
        <w:rPr>
          <w:noProof/>
        </w:rPr>
      </w:r>
      <w:r>
        <w:rPr>
          <w:noProof/>
        </w:rPr>
        <w:fldChar w:fldCharType="separate"/>
      </w:r>
      <w:r>
        <w:rPr>
          <w:noProof/>
        </w:rPr>
        <w:t>141</w:t>
      </w:r>
      <w:r>
        <w:rPr>
          <w:noProof/>
        </w:rPr>
        <w:fldChar w:fldCharType="end"/>
      </w:r>
    </w:p>
    <w:p w14:paraId="4EA91D9F" w14:textId="0549AC5A" w:rsidR="00350256" w:rsidRDefault="00350256">
      <w:pPr>
        <w:pStyle w:val="TOC8"/>
        <w:rPr>
          <w:rFonts w:ascii="Calibri" w:hAnsi="Calibri"/>
          <w:b w:val="0"/>
          <w:noProof/>
          <w:kern w:val="2"/>
          <w:szCs w:val="22"/>
          <w:lang w:eastAsia="en-GB"/>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_Toc163046000 \h </w:instrText>
      </w:r>
      <w:r>
        <w:rPr>
          <w:noProof/>
        </w:rPr>
      </w:r>
      <w:r>
        <w:rPr>
          <w:noProof/>
        </w:rPr>
        <w:fldChar w:fldCharType="separate"/>
      </w:r>
      <w:r>
        <w:rPr>
          <w:noProof/>
        </w:rPr>
        <w:t>142</w:t>
      </w:r>
      <w:r>
        <w:rPr>
          <w:noProof/>
        </w:rPr>
        <w:fldChar w:fldCharType="end"/>
      </w:r>
    </w:p>
    <w:p w14:paraId="48E22E6F" w14:textId="33B09AFF" w:rsidR="00350256" w:rsidRDefault="00350256">
      <w:pPr>
        <w:pStyle w:val="TOC8"/>
        <w:rPr>
          <w:rFonts w:ascii="Calibri" w:hAnsi="Calibri"/>
          <w:b w:val="0"/>
          <w:noProof/>
          <w:kern w:val="2"/>
          <w:szCs w:val="22"/>
          <w:lang w:eastAsia="en-GB"/>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_Toc163046001 \h </w:instrText>
      </w:r>
      <w:r>
        <w:rPr>
          <w:noProof/>
        </w:rPr>
      </w:r>
      <w:r>
        <w:rPr>
          <w:noProof/>
        </w:rPr>
        <w:fldChar w:fldCharType="separate"/>
      </w:r>
      <w:r>
        <w:rPr>
          <w:noProof/>
        </w:rPr>
        <w:t>143</w:t>
      </w:r>
      <w:r>
        <w:rPr>
          <w:noProof/>
        </w:rPr>
        <w:fldChar w:fldCharType="end"/>
      </w:r>
    </w:p>
    <w:p w14:paraId="281C31B7" w14:textId="6CC326DF" w:rsidR="00350256" w:rsidRDefault="00350256">
      <w:pPr>
        <w:pStyle w:val="TOC8"/>
        <w:rPr>
          <w:rFonts w:ascii="Calibri" w:hAnsi="Calibri"/>
          <w:b w:val="0"/>
          <w:noProof/>
          <w:kern w:val="2"/>
          <w:szCs w:val="22"/>
          <w:lang w:eastAsia="en-GB"/>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_Toc163046002 \h </w:instrText>
      </w:r>
      <w:r>
        <w:rPr>
          <w:noProof/>
        </w:rPr>
      </w:r>
      <w:r>
        <w:rPr>
          <w:noProof/>
        </w:rPr>
        <w:fldChar w:fldCharType="separate"/>
      </w:r>
      <w:r>
        <w:rPr>
          <w:noProof/>
        </w:rPr>
        <w:t>144</w:t>
      </w:r>
      <w:r>
        <w:rPr>
          <w:noProof/>
        </w:rPr>
        <w:fldChar w:fldCharType="end"/>
      </w:r>
    </w:p>
    <w:p w14:paraId="5CAC07B4" w14:textId="04119D98" w:rsidR="00350256" w:rsidRDefault="00350256">
      <w:pPr>
        <w:pStyle w:val="TOC1"/>
        <w:rPr>
          <w:rFonts w:ascii="Calibri" w:hAnsi="Calibri"/>
          <w:noProof/>
          <w:kern w:val="2"/>
          <w:szCs w:val="22"/>
          <w:lang w:eastAsia="en-GB"/>
        </w:rPr>
      </w:pPr>
      <w:r>
        <w:rPr>
          <w:noProof/>
        </w:rPr>
        <w:t>N.1</w:t>
      </w:r>
      <w:r>
        <w:rPr>
          <w:rFonts w:ascii="Calibri" w:hAnsi="Calibri"/>
          <w:noProof/>
          <w:kern w:val="2"/>
          <w:szCs w:val="22"/>
          <w:lang w:eastAsia="en-GB"/>
        </w:rPr>
        <w:tab/>
      </w:r>
      <w:r>
        <w:rPr>
          <w:noProof/>
        </w:rPr>
        <w:t>MMI Mode</w:t>
      </w:r>
      <w:r>
        <w:rPr>
          <w:noProof/>
        </w:rPr>
        <w:tab/>
      </w:r>
      <w:r>
        <w:rPr>
          <w:noProof/>
        </w:rPr>
        <w:fldChar w:fldCharType="begin" w:fldLock="1"/>
      </w:r>
      <w:r>
        <w:rPr>
          <w:noProof/>
        </w:rPr>
        <w:instrText xml:space="preserve"> PAGEREF _Toc163046003 \h </w:instrText>
      </w:r>
      <w:r>
        <w:rPr>
          <w:noProof/>
        </w:rPr>
      </w:r>
      <w:r>
        <w:rPr>
          <w:noProof/>
        </w:rPr>
        <w:fldChar w:fldCharType="separate"/>
      </w:r>
      <w:r>
        <w:rPr>
          <w:noProof/>
        </w:rPr>
        <w:t>144</w:t>
      </w:r>
      <w:r>
        <w:rPr>
          <w:noProof/>
        </w:rPr>
        <w:fldChar w:fldCharType="end"/>
      </w:r>
    </w:p>
    <w:p w14:paraId="4EB07681" w14:textId="792FBF53" w:rsidR="00350256" w:rsidRDefault="00350256">
      <w:pPr>
        <w:pStyle w:val="TOC1"/>
        <w:rPr>
          <w:rFonts w:ascii="Calibri" w:hAnsi="Calibri"/>
          <w:noProof/>
          <w:kern w:val="2"/>
          <w:szCs w:val="22"/>
          <w:lang w:eastAsia="en-GB"/>
        </w:rPr>
      </w:pPr>
      <w:r>
        <w:rPr>
          <w:noProof/>
        </w:rPr>
        <w:t>N.2</w:t>
      </w:r>
      <w:r>
        <w:rPr>
          <w:rFonts w:ascii="Calibri" w:hAnsi="Calibri"/>
          <w:noProof/>
          <w:kern w:val="2"/>
          <w:szCs w:val="22"/>
          <w:lang w:eastAsia="en-GB"/>
        </w:rPr>
        <w:tab/>
      </w:r>
      <w:r>
        <w:rPr>
          <w:noProof/>
        </w:rPr>
        <w:t>Application Mode</w:t>
      </w:r>
      <w:r>
        <w:rPr>
          <w:noProof/>
        </w:rPr>
        <w:tab/>
      </w:r>
      <w:r>
        <w:rPr>
          <w:noProof/>
        </w:rPr>
        <w:fldChar w:fldCharType="begin" w:fldLock="1"/>
      </w:r>
      <w:r>
        <w:rPr>
          <w:noProof/>
        </w:rPr>
        <w:instrText xml:space="preserve"> PAGEREF _Toc163046004 \h </w:instrText>
      </w:r>
      <w:r>
        <w:rPr>
          <w:noProof/>
        </w:rPr>
      </w:r>
      <w:r>
        <w:rPr>
          <w:noProof/>
        </w:rPr>
        <w:fldChar w:fldCharType="separate"/>
      </w:r>
      <w:r>
        <w:rPr>
          <w:noProof/>
        </w:rPr>
        <w:t>146</w:t>
      </w:r>
      <w:r>
        <w:rPr>
          <w:noProof/>
        </w:rPr>
        <w:fldChar w:fldCharType="end"/>
      </w:r>
    </w:p>
    <w:p w14:paraId="62BF2534" w14:textId="1A10E9B6" w:rsidR="00350256" w:rsidRDefault="00350256">
      <w:pPr>
        <w:pStyle w:val="TOC1"/>
        <w:rPr>
          <w:rFonts w:ascii="Calibri" w:hAnsi="Calibri"/>
          <w:noProof/>
          <w:kern w:val="2"/>
          <w:szCs w:val="22"/>
          <w:lang w:eastAsia="en-GB"/>
        </w:rPr>
      </w:pPr>
      <w:r>
        <w:rPr>
          <w:noProof/>
        </w:rPr>
        <w:t>N.3</w:t>
      </w:r>
      <w:r>
        <w:rPr>
          <w:rFonts w:ascii="Calibri" w:hAnsi="Calibri"/>
          <w:noProof/>
          <w:kern w:val="2"/>
          <w:szCs w:val="22"/>
          <w:lang w:eastAsia="en-GB"/>
        </w:rPr>
        <w:tab/>
      </w:r>
      <w:r>
        <w:rPr>
          <w:noProof/>
        </w:rPr>
        <w:t>USSD Data Download</w:t>
      </w:r>
      <w:r>
        <w:rPr>
          <w:noProof/>
        </w:rPr>
        <w:tab/>
      </w:r>
      <w:r>
        <w:rPr>
          <w:noProof/>
        </w:rPr>
        <w:fldChar w:fldCharType="begin" w:fldLock="1"/>
      </w:r>
      <w:r>
        <w:rPr>
          <w:noProof/>
        </w:rPr>
        <w:instrText xml:space="preserve"> PAGEREF _Toc163046005 \h </w:instrText>
      </w:r>
      <w:r>
        <w:rPr>
          <w:noProof/>
        </w:rPr>
      </w:r>
      <w:r>
        <w:rPr>
          <w:noProof/>
        </w:rPr>
        <w:fldChar w:fldCharType="separate"/>
      </w:r>
      <w:r>
        <w:rPr>
          <w:noProof/>
        </w:rPr>
        <w:t>148</w:t>
      </w:r>
      <w:r>
        <w:rPr>
          <w:noProof/>
        </w:rPr>
        <w:fldChar w:fldCharType="end"/>
      </w:r>
    </w:p>
    <w:p w14:paraId="5A031CC6" w14:textId="2F37DA75" w:rsidR="00350256" w:rsidRDefault="00350256">
      <w:pPr>
        <w:pStyle w:val="TOC8"/>
        <w:rPr>
          <w:rFonts w:ascii="Calibri" w:hAnsi="Calibri"/>
          <w:b w:val="0"/>
          <w:noProof/>
          <w:kern w:val="2"/>
          <w:szCs w:val="22"/>
          <w:lang w:eastAsia="en-GB"/>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_Toc163046006 \h </w:instrText>
      </w:r>
      <w:r>
        <w:rPr>
          <w:noProof/>
        </w:rPr>
      </w:r>
      <w:r>
        <w:rPr>
          <w:noProof/>
        </w:rPr>
        <w:fldChar w:fldCharType="separate"/>
      </w:r>
      <w:r>
        <w:rPr>
          <w:noProof/>
        </w:rPr>
        <w:t>148</w:t>
      </w:r>
      <w:r>
        <w:rPr>
          <w:noProof/>
        </w:rPr>
        <w:fldChar w:fldCharType="end"/>
      </w:r>
    </w:p>
    <w:p w14:paraId="4473AC73" w14:textId="67FB1980" w:rsidR="00350256" w:rsidRDefault="00350256">
      <w:pPr>
        <w:pStyle w:val="TOC8"/>
        <w:rPr>
          <w:rFonts w:ascii="Calibri" w:hAnsi="Calibri"/>
          <w:b w:val="0"/>
          <w:noProof/>
          <w:kern w:val="2"/>
          <w:szCs w:val="22"/>
          <w:lang w:eastAsia="en-GB"/>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_Toc163046007 \h </w:instrText>
      </w:r>
      <w:r>
        <w:rPr>
          <w:noProof/>
        </w:rPr>
      </w:r>
      <w:r>
        <w:rPr>
          <w:noProof/>
        </w:rPr>
        <w:fldChar w:fldCharType="separate"/>
      </w:r>
      <w:r>
        <w:rPr>
          <w:noProof/>
        </w:rPr>
        <w:t>150</w:t>
      </w:r>
      <w:r>
        <w:rPr>
          <w:noProof/>
        </w:rPr>
        <w:fldChar w:fldCharType="end"/>
      </w:r>
    </w:p>
    <w:p w14:paraId="24AB8D6C" w14:textId="63E74002" w:rsidR="00350256" w:rsidRDefault="00350256">
      <w:pPr>
        <w:pStyle w:val="TOC8"/>
        <w:rPr>
          <w:rFonts w:ascii="Calibri" w:hAnsi="Calibri"/>
          <w:b w:val="0"/>
          <w:noProof/>
          <w:kern w:val="2"/>
          <w:szCs w:val="22"/>
          <w:lang w:eastAsia="en-GB"/>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_Toc163046008 \h </w:instrText>
      </w:r>
      <w:r>
        <w:rPr>
          <w:noProof/>
        </w:rPr>
      </w:r>
      <w:r>
        <w:rPr>
          <w:noProof/>
        </w:rPr>
        <w:fldChar w:fldCharType="separate"/>
      </w:r>
      <w:r>
        <w:rPr>
          <w:noProof/>
        </w:rPr>
        <w:t>151</w:t>
      </w:r>
      <w:r>
        <w:rPr>
          <w:noProof/>
        </w:rPr>
        <w:fldChar w:fldCharType="end"/>
      </w:r>
    </w:p>
    <w:p w14:paraId="645D3350" w14:textId="1405D25A" w:rsidR="00350256" w:rsidRDefault="00350256">
      <w:pPr>
        <w:pStyle w:val="TOC1"/>
        <w:rPr>
          <w:rFonts w:ascii="Calibri" w:hAnsi="Calibri"/>
          <w:noProof/>
          <w:kern w:val="2"/>
          <w:szCs w:val="22"/>
          <w:lang w:eastAsia="en-GB"/>
        </w:rPr>
      </w:pPr>
      <w:r>
        <w:rPr>
          <w:noProof/>
        </w:rPr>
        <w:t>Q.0</w:t>
      </w:r>
      <w:r>
        <w:rPr>
          <w:rFonts w:ascii="Calibri" w:hAnsi="Calibri"/>
          <w:noProof/>
          <w:kern w:val="2"/>
          <w:szCs w:val="22"/>
          <w:lang w:eastAsia="en-GB"/>
        </w:rPr>
        <w:tab/>
      </w:r>
      <w:r>
        <w:rPr>
          <w:noProof/>
        </w:rPr>
        <w:t>3GPP-specific facilities</w:t>
      </w:r>
      <w:r>
        <w:rPr>
          <w:noProof/>
        </w:rPr>
        <w:tab/>
      </w:r>
      <w:r>
        <w:rPr>
          <w:noProof/>
        </w:rPr>
        <w:fldChar w:fldCharType="begin" w:fldLock="1"/>
      </w:r>
      <w:r>
        <w:rPr>
          <w:noProof/>
        </w:rPr>
        <w:instrText xml:space="preserve"> PAGEREF _Toc163046009 \h </w:instrText>
      </w:r>
      <w:r>
        <w:rPr>
          <w:noProof/>
        </w:rPr>
      </w:r>
      <w:r>
        <w:rPr>
          <w:noProof/>
        </w:rPr>
        <w:fldChar w:fldCharType="separate"/>
      </w:r>
      <w:r>
        <w:rPr>
          <w:noProof/>
        </w:rPr>
        <w:t>151</w:t>
      </w:r>
      <w:r>
        <w:rPr>
          <w:noProof/>
        </w:rPr>
        <w:fldChar w:fldCharType="end"/>
      </w:r>
    </w:p>
    <w:p w14:paraId="66865E0D" w14:textId="61AE7446" w:rsidR="00350256" w:rsidRDefault="00350256">
      <w:pPr>
        <w:pStyle w:val="TOC1"/>
        <w:rPr>
          <w:rFonts w:ascii="Calibri" w:hAnsi="Calibri"/>
          <w:noProof/>
          <w:kern w:val="2"/>
          <w:szCs w:val="22"/>
          <w:lang w:eastAsia="en-GB"/>
        </w:rPr>
      </w:pPr>
      <w:r>
        <w:rPr>
          <w:noProof/>
        </w:rPr>
        <w:t>Q.1</w:t>
      </w:r>
      <w:r>
        <w:rPr>
          <w:rFonts w:ascii="Calibri" w:hAnsi="Calibri"/>
          <w:noProof/>
          <w:kern w:val="2"/>
          <w:szCs w:val="22"/>
          <w:lang w:eastAsia="en-GB"/>
        </w:rPr>
        <w:tab/>
      </w:r>
      <w:r>
        <w:rPr>
          <w:noProof/>
        </w:rPr>
        <w:t>Default routing mechanism</w:t>
      </w:r>
      <w:r>
        <w:rPr>
          <w:noProof/>
        </w:rPr>
        <w:tab/>
      </w:r>
      <w:r>
        <w:rPr>
          <w:noProof/>
        </w:rPr>
        <w:fldChar w:fldCharType="begin" w:fldLock="1"/>
      </w:r>
      <w:r>
        <w:rPr>
          <w:noProof/>
        </w:rPr>
        <w:instrText xml:space="preserve"> PAGEREF _Toc163046010 \h </w:instrText>
      </w:r>
      <w:r>
        <w:rPr>
          <w:noProof/>
        </w:rPr>
      </w:r>
      <w:r>
        <w:rPr>
          <w:noProof/>
        </w:rPr>
        <w:fldChar w:fldCharType="separate"/>
      </w:r>
      <w:r>
        <w:rPr>
          <w:noProof/>
        </w:rPr>
        <w:t>151</w:t>
      </w:r>
      <w:r>
        <w:rPr>
          <w:noProof/>
        </w:rPr>
        <w:fldChar w:fldCharType="end"/>
      </w:r>
    </w:p>
    <w:p w14:paraId="4BD2F855" w14:textId="7AB93477" w:rsidR="00350256" w:rsidRDefault="00350256">
      <w:pPr>
        <w:pStyle w:val="TOC1"/>
        <w:rPr>
          <w:rFonts w:ascii="Calibri" w:hAnsi="Calibri"/>
          <w:noProof/>
          <w:kern w:val="2"/>
          <w:szCs w:val="22"/>
          <w:lang w:eastAsia="en-GB"/>
        </w:rPr>
      </w:pPr>
      <w:r>
        <w:rPr>
          <w:noProof/>
        </w:rPr>
        <w:t>Q.2</w:t>
      </w:r>
      <w:r>
        <w:rPr>
          <w:rFonts w:ascii="Calibri" w:hAnsi="Calibri"/>
          <w:noProof/>
          <w:kern w:val="2"/>
          <w:szCs w:val="22"/>
          <w:lang w:eastAsia="en-GB"/>
        </w:rPr>
        <w:tab/>
      </w:r>
      <w:r>
        <w:rPr>
          <w:noProof/>
        </w:rPr>
        <w:t>Combination rules for terminal profiles</w:t>
      </w:r>
      <w:r>
        <w:rPr>
          <w:noProof/>
        </w:rPr>
        <w:tab/>
      </w:r>
      <w:r>
        <w:rPr>
          <w:noProof/>
        </w:rPr>
        <w:fldChar w:fldCharType="begin" w:fldLock="1"/>
      </w:r>
      <w:r>
        <w:rPr>
          <w:noProof/>
        </w:rPr>
        <w:instrText xml:space="preserve"> PAGEREF _Toc163046011 \h </w:instrText>
      </w:r>
      <w:r>
        <w:rPr>
          <w:noProof/>
        </w:rPr>
      </w:r>
      <w:r>
        <w:rPr>
          <w:noProof/>
        </w:rPr>
        <w:fldChar w:fldCharType="separate"/>
      </w:r>
      <w:r>
        <w:rPr>
          <w:noProof/>
        </w:rPr>
        <w:t>152</w:t>
      </w:r>
      <w:r>
        <w:rPr>
          <w:noProof/>
        </w:rPr>
        <w:fldChar w:fldCharType="end"/>
      </w:r>
    </w:p>
    <w:p w14:paraId="778DA606" w14:textId="4FEB1CFD" w:rsidR="00350256" w:rsidRDefault="00350256">
      <w:pPr>
        <w:pStyle w:val="TOC8"/>
        <w:rPr>
          <w:rFonts w:ascii="Calibri" w:hAnsi="Calibri"/>
          <w:b w:val="0"/>
          <w:noProof/>
          <w:kern w:val="2"/>
          <w:szCs w:val="22"/>
          <w:lang w:eastAsia="en-GB"/>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_Toc163046012 \h </w:instrText>
      </w:r>
      <w:r>
        <w:rPr>
          <w:noProof/>
        </w:rPr>
      </w:r>
      <w:r>
        <w:rPr>
          <w:noProof/>
        </w:rPr>
        <w:fldChar w:fldCharType="separate"/>
      </w:r>
      <w:r>
        <w:rPr>
          <w:noProof/>
        </w:rPr>
        <w:t>153</w:t>
      </w:r>
      <w:r>
        <w:rPr>
          <w:noProof/>
        </w:rPr>
        <w:fldChar w:fldCharType="end"/>
      </w:r>
    </w:p>
    <w:p w14:paraId="10272985" w14:textId="0BF79F99" w:rsidR="00350256" w:rsidRDefault="00350256">
      <w:pPr>
        <w:pStyle w:val="TOC1"/>
        <w:rPr>
          <w:rFonts w:ascii="Calibri" w:hAnsi="Calibri"/>
          <w:noProof/>
          <w:kern w:val="2"/>
          <w:szCs w:val="22"/>
          <w:lang w:eastAsia="en-GB"/>
        </w:rPr>
      </w:pPr>
      <w:r>
        <w:rPr>
          <w:noProof/>
        </w:rPr>
        <w:t>R.1</w:t>
      </w:r>
      <w:r>
        <w:rPr>
          <w:rFonts w:ascii="Calibri" w:hAnsi="Calibri"/>
          <w:noProof/>
          <w:kern w:val="2"/>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_Toc163046013 \h </w:instrText>
      </w:r>
      <w:r>
        <w:rPr>
          <w:noProof/>
        </w:rPr>
      </w:r>
      <w:r>
        <w:rPr>
          <w:noProof/>
        </w:rPr>
        <w:fldChar w:fldCharType="separate"/>
      </w:r>
      <w:r>
        <w:rPr>
          <w:noProof/>
        </w:rPr>
        <w:t>153</w:t>
      </w:r>
      <w:r>
        <w:rPr>
          <w:noProof/>
        </w:rPr>
        <w:fldChar w:fldCharType="end"/>
      </w:r>
    </w:p>
    <w:p w14:paraId="4970982D" w14:textId="43FF0235" w:rsidR="00350256" w:rsidRDefault="00350256">
      <w:pPr>
        <w:pStyle w:val="TOC1"/>
        <w:rPr>
          <w:rFonts w:ascii="Calibri" w:hAnsi="Calibri"/>
          <w:noProof/>
          <w:kern w:val="2"/>
          <w:szCs w:val="22"/>
          <w:lang w:eastAsia="en-GB"/>
        </w:rPr>
      </w:pPr>
      <w:r>
        <w:rPr>
          <w:noProof/>
        </w:rPr>
        <w:t>R.2</w:t>
      </w:r>
      <w:r>
        <w:rPr>
          <w:rFonts w:ascii="Calibri" w:hAnsi="Calibri"/>
          <w:noProof/>
          <w:kern w:val="2"/>
          <w:szCs w:val="22"/>
          <w:lang w:eastAsia="en-GB"/>
        </w:rPr>
        <w:tab/>
      </w:r>
      <w:r>
        <w:rPr>
          <w:noProof/>
        </w:rPr>
        <w:t>Notification of Incoming IMS data</w:t>
      </w:r>
      <w:r>
        <w:rPr>
          <w:noProof/>
        </w:rPr>
        <w:tab/>
      </w:r>
      <w:r>
        <w:rPr>
          <w:noProof/>
        </w:rPr>
        <w:fldChar w:fldCharType="begin" w:fldLock="1"/>
      </w:r>
      <w:r>
        <w:rPr>
          <w:noProof/>
        </w:rPr>
        <w:instrText xml:space="preserve"> PAGEREF _Toc163046014 \h </w:instrText>
      </w:r>
      <w:r>
        <w:rPr>
          <w:noProof/>
        </w:rPr>
      </w:r>
      <w:r>
        <w:rPr>
          <w:noProof/>
        </w:rPr>
        <w:fldChar w:fldCharType="separate"/>
      </w:r>
      <w:r>
        <w:rPr>
          <w:noProof/>
        </w:rPr>
        <w:t>154</w:t>
      </w:r>
      <w:r>
        <w:rPr>
          <w:noProof/>
        </w:rPr>
        <w:fldChar w:fldCharType="end"/>
      </w:r>
    </w:p>
    <w:p w14:paraId="7F8ACD69" w14:textId="62733468" w:rsidR="00350256" w:rsidRDefault="00350256">
      <w:pPr>
        <w:pStyle w:val="TOC1"/>
        <w:rPr>
          <w:rFonts w:ascii="Calibri" w:hAnsi="Calibri"/>
          <w:noProof/>
          <w:kern w:val="2"/>
          <w:szCs w:val="22"/>
          <w:lang w:eastAsia="en-GB"/>
        </w:rPr>
      </w:pPr>
      <w:r>
        <w:rPr>
          <w:noProof/>
        </w:rPr>
        <w:t>R.3</w:t>
      </w:r>
      <w:r>
        <w:rPr>
          <w:rFonts w:ascii="Calibri" w:hAnsi="Calibri"/>
          <w:noProof/>
          <w:kern w:val="2"/>
          <w:szCs w:val="22"/>
          <w:lang w:eastAsia="en-GB"/>
        </w:rPr>
        <w:tab/>
      </w:r>
      <w:r>
        <w:rPr>
          <w:noProof/>
        </w:rPr>
        <w:t>UICC originating a SIP message</w:t>
      </w:r>
      <w:r>
        <w:rPr>
          <w:noProof/>
        </w:rPr>
        <w:tab/>
      </w:r>
      <w:r>
        <w:rPr>
          <w:noProof/>
        </w:rPr>
        <w:fldChar w:fldCharType="begin" w:fldLock="1"/>
      </w:r>
      <w:r>
        <w:rPr>
          <w:noProof/>
        </w:rPr>
        <w:instrText xml:space="preserve"> PAGEREF _Toc163046015 \h </w:instrText>
      </w:r>
      <w:r>
        <w:rPr>
          <w:noProof/>
        </w:rPr>
      </w:r>
      <w:r>
        <w:rPr>
          <w:noProof/>
        </w:rPr>
        <w:fldChar w:fldCharType="separate"/>
      </w:r>
      <w:r>
        <w:rPr>
          <w:noProof/>
        </w:rPr>
        <w:t>155</w:t>
      </w:r>
      <w:r>
        <w:rPr>
          <w:noProof/>
        </w:rPr>
        <w:fldChar w:fldCharType="end"/>
      </w:r>
    </w:p>
    <w:p w14:paraId="0AF737E6" w14:textId="4049A276" w:rsidR="00350256" w:rsidRDefault="00350256">
      <w:pPr>
        <w:pStyle w:val="TOC8"/>
        <w:rPr>
          <w:rFonts w:ascii="Calibri" w:hAnsi="Calibri"/>
          <w:b w:val="0"/>
          <w:noProof/>
          <w:kern w:val="2"/>
          <w:szCs w:val="22"/>
          <w:lang w:eastAsia="en-GB"/>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_Toc163046016 \h </w:instrText>
      </w:r>
      <w:r>
        <w:rPr>
          <w:noProof/>
        </w:rPr>
      </w:r>
      <w:r>
        <w:rPr>
          <w:noProof/>
        </w:rPr>
        <w:fldChar w:fldCharType="separate"/>
      </w:r>
      <w:r>
        <w:rPr>
          <w:noProof/>
        </w:rPr>
        <w:t>155</w:t>
      </w:r>
      <w:r>
        <w:rPr>
          <w:noProof/>
        </w:rPr>
        <w:fldChar w:fldCharType="end"/>
      </w:r>
    </w:p>
    <w:p w14:paraId="492824AE" w14:textId="30ABB902" w:rsidR="00350256" w:rsidRDefault="00350256">
      <w:pPr>
        <w:pStyle w:val="TOC8"/>
        <w:rPr>
          <w:rFonts w:ascii="Calibri" w:hAnsi="Calibri"/>
          <w:b w:val="0"/>
          <w:noProof/>
          <w:kern w:val="2"/>
          <w:szCs w:val="22"/>
          <w:lang w:eastAsia="en-GB"/>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_Toc163046017 \h </w:instrText>
      </w:r>
      <w:r>
        <w:rPr>
          <w:noProof/>
        </w:rPr>
      </w:r>
      <w:r>
        <w:rPr>
          <w:noProof/>
        </w:rPr>
        <w:fldChar w:fldCharType="separate"/>
      </w:r>
      <w:r>
        <w:rPr>
          <w:noProof/>
        </w:rPr>
        <w:t>156</w:t>
      </w:r>
      <w:r>
        <w:rPr>
          <w:noProof/>
        </w:rPr>
        <w:fldChar w:fldCharType="end"/>
      </w:r>
    </w:p>
    <w:p w14:paraId="241414E8" w14:textId="22401C09" w:rsidR="00350256" w:rsidRDefault="00350256">
      <w:pPr>
        <w:pStyle w:val="TOC1"/>
        <w:rPr>
          <w:rFonts w:ascii="Calibri" w:hAnsi="Calibri"/>
          <w:noProof/>
          <w:kern w:val="2"/>
          <w:szCs w:val="22"/>
          <w:lang w:eastAsia="en-GB"/>
        </w:rPr>
      </w:pPr>
      <w:r>
        <w:rPr>
          <w:noProof/>
        </w:rPr>
        <w:t>T.1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_Toc163046018 \h </w:instrText>
      </w:r>
      <w:r>
        <w:rPr>
          <w:noProof/>
        </w:rPr>
      </w:r>
      <w:r>
        <w:rPr>
          <w:noProof/>
        </w:rPr>
        <w:fldChar w:fldCharType="separate"/>
      </w:r>
      <w:r>
        <w:rPr>
          <w:noProof/>
        </w:rPr>
        <w:t>156</w:t>
      </w:r>
      <w:r>
        <w:rPr>
          <w:noProof/>
        </w:rPr>
        <w:fldChar w:fldCharType="end"/>
      </w:r>
    </w:p>
    <w:p w14:paraId="3172DF20" w14:textId="46BB72C3" w:rsidR="00350256" w:rsidRDefault="00350256">
      <w:pPr>
        <w:pStyle w:val="TOC1"/>
        <w:rPr>
          <w:rFonts w:ascii="Calibri" w:hAnsi="Calibri"/>
          <w:noProof/>
          <w:kern w:val="2"/>
          <w:szCs w:val="22"/>
          <w:lang w:eastAsia="en-GB"/>
        </w:rPr>
      </w:pPr>
      <w:r>
        <w:rPr>
          <w:noProof/>
        </w:rPr>
        <w:t>T.2</w:t>
      </w:r>
      <w:r>
        <w:rPr>
          <w:rFonts w:ascii="Calibri" w:hAnsi="Calibri"/>
          <w:noProof/>
          <w:kern w:val="2"/>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_Toc163046019 \h </w:instrText>
      </w:r>
      <w:r>
        <w:rPr>
          <w:noProof/>
        </w:rPr>
      </w:r>
      <w:r>
        <w:rPr>
          <w:noProof/>
        </w:rPr>
        <w:fldChar w:fldCharType="separate"/>
      </w:r>
      <w:r>
        <w:rPr>
          <w:noProof/>
        </w:rPr>
        <w:t>156</w:t>
      </w:r>
      <w:r>
        <w:rPr>
          <w:noProof/>
        </w:rPr>
        <w:fldChar w:fldCharType="end"/>
      </w:r>
    </w:p>
    <w:p w14:paraId="1EE6961C" w14:textId="57B67310" w:rsidR="00350256" w:rsidRDefault="00350256">
      <w:pPr>
        <w:pStyle w:val="TOC1"/>
        <w:rPr>
          <w:rFonts w:ascii="Calibri" w:hAnsi="Calibri"/>
          <w:noProof/>
          <w:kern w:val="2"/>
          <w:szCs w:val="22"/>
          <w:lang w:eastAsia="en-GB"/>
        </w:rPr>
      </w:pPr>
      <w:r>
        <w:rPr>
          <w:noProof/>
        </w:rPr>
        <w:t>T.3</w:t>
      </w:r>
      <w:r>
        <w:rPr>
          <w:rFonts w:ascii="Calibri" w:hAnsi="Calibri"/>
          <w:noProof/>
          <w:kern w:val="2"/>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_Toc163046020 \h </w:instrText>
      </w:r>
      <w:r>
        <w:rPr>
          <w:noProof/>
        </w:rPr>
      </w:r>
      <w:r>
        <w:rPr>
          <w:noProof/>
        </w:rPr>
        <w:fldChar w:fldCharType="separate"/>
      </w:r>
      <w:r>
        <w:rPr>
          <w:noProof/>
        </w:rPr>
        <w:t>157</w:t>
      </w:r>
      <w:r>
        <w:rPr>
          <w:noProof/>
        </w:rPr>
        <w:fldChar w:fldCharType="end"/>
      </w:r>
    </w:p>
    <w:p w14:paraId="0F196E97" w14:textId="40151DC4" w:rsidR="00350256" w:rsidRDefault="00350256">
      <w:pPr>
        <w:pStyle w:val="TOC1"/>
        <w:rPr>
          <w:rFonts w:ascii="Calibri" w:hAnsi="Calibri"/>
          <w:noProof/>
          <w:kern w:val="2"/>
          <w:szCs w:val="22"/>
          <w:lang w:eastAsia="en-GB"/>
        </w:rPr>
      </w:pPr>
      <w:r>
        <w:rPr>
          <w:noProof/>
        </w:rPr>
        <w:lastRenderedPageBreak/>
        <w:t>T.4</w:t>
      </w:r>
      <w:r>
        <w:rPr>
          <w:rFonts w:ascii="Calibri" w:hAnsi="Calibri"/>
          <w:noProof/>
          <w:kern w:val="2"/>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_Toc163046021 \h </w:instrText>
      </w:r>
      <w:r>
        <w:rPr>
          <w:noProof/>
        </w:rPr>
      </w:r>
      <w:r>
        <w:rPr>
          <w:noProof/>
        </w:rPr>
        <w:fldChar w:fldCharType="separate"/>
      </w:r>
      <w:r>
        <w:rPr>
          <w:noProof/>
        </w:rPr>
        <w:t>158</w:t>
      </w:r>
      <w:r>
        <w:rPr>
          <w:noProof/>
        </w:rPr>
        <w:fldChar w:fldCharType="end"/>
      </w:r>
    </w:p>
    <w:p w14:paraId="5DB45618" w14:textId="63C0ABD8" w:rsidR="00350256" w:rsidRDefault="00350256">
      <w:pPr>
        <w:pStyle w:val="TOC8"/>
        <w:rPr>
          <w:rFonts w:ascii="Calibri" w:hAnsi="Calibri"/>
          <w:b w:val="0"/>
          <w:noProof/>
          <w:kern w:val="2"/>
          <w:szCs w:val="22"/>
          <w:lang w:eastAsia="en-GB"/>
        </w:rPr>
      </w:pPr>
      <w:r>
        <w:rPr>
          <w:noProof/>
        </w:rPr>
        <w:t>Annex U (informative):</w:t>
      </w:r>
      <w:r>
        <w:rPr>
          <w:noProof/>
        </w:rPr>
        <w:tab/>
        <w:t>Change History</w:t>
      </w:r>
      <w:r>
        <w:rPr>
          <w:noProof/>
        </w:rPr>
        <w:tab/>
      </w:r>
      <w:r>
        <w:rPr>
          <w:noProof/>
        </w:rPr>
        <w:fldChar w:fldCharType="begin" w:fldLock="1"/>
      </w:r>
      <w:r>
        <w:rPr>
          <w:noProof/>
        </w:rPr>
        <w:instrText xml:space="preserve"> PAGEREF _Toc163046022 \h </w:instrText>
      </w:r>
      <w:r>
        <w:rPr>
          <w:noProof/>
        </w:rPr>
      </w:r>
      <w:r>
        <w:rPr>
          <w:noProof/>
        </w:rPr>
        <w:fldChar w:fldCharType="separate"/>
      </w:r>
      <w:r>
        <w:rPr>
          <w:noProof/>
        </w:rPr>
        <w:t>161</w:t>
      </w:r>
      <w:r>
        <w:rPr>
          <w:noProof/>
        </w:rPr>
        <w:fldChar w:fldCharType="end"/>
      </w:r>
    </w:p>
    <w:p w14:paraId="63F6B45E" w14:textId="6A57BC3F" w:rsidR="00080512" w:rsidRPr="004D3578" w:rsidRDefault="006B4DE1">
      <w:r>
        <w:rPr>
          <w:noProof/>
          <w:sz w:val="22"/>
        </w:rPr>
        <w:fldChar w:fldCharType="end"/>
      </w:r>
    </w:p>
    <w:p w14:paraId="0A7274CF"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163045540"/>
      <w:bookmarkEnd w:id="9"/>
      <w:r w:rsidRPr="004D3578">
        <w:lastRenderedPageBreak/>
        <w:t>Foreword</w:t>
      </w:r>
      <w:bookmarkEnd w:id="10"/>
      <w:bookmarkEnd w:id="11"/>
      <w:bookmarkEnd w:id="12"/>
      <w:bookmarkEnd w:id="13"/>
      <w:bookmarkEnd w:id="14"/>
      <w:bookmarkEnd w:id="15"/>
    </w:p>
    <w:p w14:paraId="63F7E9EF" w14:textId="77777777" w:rsidR="00080512" w:rsidRPr="004D3578" w:rsidRDefault="00080512">
      <w:r w:rsidRPr="004D3578">
        <w:t xml:space="preserve">This Technical </w:t>
      </w:r>
      <w:bookmarkStart w:id="16" w:name="spectype3"/>
      <w:r w:rsidRPr="00E86E7B">
        <w:t>Specification</w:t>
      </w:r>
      <w:bookmarkEnd w:id="16"/>
      <w:r w:rsidRPr="004D3578">
        <w:t xml:space="preserve"> has been produced by the 3</w:t>
      </w:r>
      <w:r w:rsidR="00F04712">
        <w:t>rd</w:t>
      </w:r>
      <w:r w:rsidRPr="004D3578">
        <w:t xml:space="preserve"> Generation Partnership Project (3GPP).</w:t>
      </w:r>
    </w:p>
    <w:p w14:paraId="38D673A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1EC05B" w14:textId="77777777" w:rsidR="00080512" w:rsidRPr="004D3578" w:rsidRDefault="00080512">
      <w:pPr>
        <w:pStyle w:val="B1"/>
      </w:pPr>
      <w:r w:rsidRPr="004D3578">
        <w:t>Version x.y.z</w:t>
      </w:r>
    </w:p>
    <w:p w14:paraId="34C626DF" w14:textId="77777777" w:rsidR="00080512" w:rsidRPr="004D3578" w:rsidRDefault="00080512">
      <w:pPr>
        <w:pStyle w:val="B1"/>
      </w:pPr>
      <w:r w:rsidRPr="004D3578">
        <w:t>where:</w:t>
      </w:r>
    </w:p>
    <w:p w14:paraId="30CDFB40" w14:textId="77777777" w:rsidR="00080512" w:rsidRPr="004D3578" w:rsidRDefault="00080512">
      <w:pPr>
        <w:pStyle w:val="B2"/>
      </w:pPr>
      <w:r w:rsidRPr="004D3578">
        <w:t>x</w:t>
      </w:r>
      <w:r w:rsidRPr="004D3578">
        <w:tab/>
        <w:t>the first digit:</w:t>
      </w:r>
    </w:p>
    <w:p w14:paraId="692C8F9A" w14:textId="77777777" w:rsidR="00080512" w:rsidRPr="004D3578" w:rsidRDefault="00080512">
      <w:pPr>
        <w:pStyle w:val="B3"/>
      </w:pPr>
      <w:r w:rsidRPr="004D3578">
        <w:t>1</w:t>
      </w:r>
      <w:r w:rsidRPr="004D3578">
        <w:tab/>
        <w:t>presented to TSG for information;</w:t>
      </w:r>
    </w:p>
    <w:p w14:paraId="6D8E007A" w14:textId="77777777" w:rsidR="00080512" w:rsidRPr="004D3578" w:rsidRDefault="00080512">
      <w:pPr>
        <w:pStyle w:val="B3"/>
      </w:pPr>
      <w:r w:rsidRPr="004D3578">
        <w:t>2</w:t>
      </w:r>
      <w:r w:rsidRPr="004D3578">
        <w:tab/>
        <w:t>presented to TSG for approval;</w:t>
      </w:r>
    </w:p>
    <w:p w14:paraId="7BB539FC" w14:textId="77777777" w:rsidR="00080512" w:rsidRPr="004D3578" w:rsidRDefault="00080512">
      <w:pPr>
        <w:pStyle w:val="B3"/>
      </w:pPr>
      <w:r w:rsidRPr="004D3578">
        <w:t>3</w:t>
      </w:r>
      <w:r w:rsidRPr="004D3578">
        <w:tab/>
        <w:t>or greater indicates TSG approved document under change control.</w:t>
      </w:r>
    </w:p>
    <w:p w14:paraId="727E678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6560D3D" w14:textId="77777777" w:rsidR="00080512" w:rsidRDefault="00080512">
      <w:pPr>
        <w:pStyle w:val="B2"/>
      </w:pPr>
      <w:r w:rsidRPr="004D3578">
        <w:t>z</w:t>
      </w:r>
      <w:r w:rsidRPr="004D3578">
        <w:tab/>
        <w:t>the third digit is incremented when editorial only changes have been incorporated in the document.</w:t>
      </w:r>
    </w:p>
    <w:p w14:paraId="5E46D8B7" w14:textId="77777777" w:rsidR="008C384C" w:rsidRDefault="008C384C" w:rsidP="008C384C">
      <w:r>
        <w:t xml:space="preserve">In </w:t>
      </w:r>
      <w:r w:rsidR="0074026F">
        <w:t>the present</w:t>
      </w:r>
      <w:r>
        <w:t xml:space="preserve"> document, modal verbs have the following meanings:</w:t>
      </w:r>
    </w:p>
    <w:p w14:paraId="5EF4D28C" w14:textId="77777777" w:rsidR="008C384C" w:rsidRDefault="008C384C" w:rsidP="00774DA4">
      <w:pPr>
        <w:pStyle w:val="EX"/>
      </w:pPr>
      <w:r w:rsidRPr="008C384C">
        <w:rPr>
          <w:b/>
        </w:rPr>
        <w:t>shall</w:t>
      </w:r>
      <w:r w:rsidR="00047C64">
        <w:tab/>
      </w:r>
      <w:r>
        <w:t>indicates a mandatory requirement to do something</w:t>
      </w:r>
    </w:p>
    <w:p w14:paraId="713E3E8A" w14:textId="77777777" w:rsidR="008C384C" w:rsidRDefault="008C384C" w:rsidP="00774DA4">
      <w:pPr>
        <w:pStyle w:val="EX"/>
      </w:pPr>
      <w:r w:rsidRPr="008C384C">
        <w:rPr>
          <w:b/>
        </w:rPr>
        <w:t>shall not</w:t>
      </w:r>
      <w:r>
        <w:tab/>
        <w:t>indicates an interdiction (</w:t>
      </w:r>
      <w:r w:rsidR="001F1132">
        <w:t>prohibition</w:t>
      </w:r>
      <w:r>
        <w:t>) to do something</w:t>
      </w:r>
    </w:p>
    <w:p w14:paraId="7BF233BB" w14:textId="77777777" w:rsidR="00BA19ED" w:rsidRPr="004D3578" w:rsidRDefault="00BA19ED" w:rsidP="00A27486">
      <w:r>
        <w:t>The constructions "shall" and "shall not" are confined to the context of normative provisions, and do not appear in Technical Reports.</w:t>
      </w:r>
    </w:p>
    <w:p w14:paraId="15B79A0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9CB338" w14:textId="77777777" w:rsidR="008C384C" w:rsidRDefault="008C384C" w:rsidP="00774DA4">
      <w:pPr>
        <w:pStyle w:val="EX"/>
      </w:pPr>
      <w:r w:rsidRPr="008C384C">
        <w:rPr>
          <w:b/>
        </w:rPr>
        <w:t>should</w:t>
      </w:r>
      <w:r w:rsidR="00047C64">
        <w:tab/>
      </w:r>
      <w:r>
        <w:t>indicates a recommendation to do something</w:t>
      </w:r>
    </w:p>
    <w:p w14:paraId="7994396A" w14:textId="77777777" w:rsidR="008C384C" w:rsidRDefault="008C384C" w:rsidP="00774DA4">
      <w:pPr>
        <w:pStyle w:val="EX"/>
      </w:pPr>
      <w:r w:rsidRPr="008C384C">
        <w:rPr>
          <w:b/>
        </w:rPr>
        <w:t>should not</w:t>
      </w:r>
      <w:r>
        <w:tab/>
        <w:t>indicates a recommendation not to do something</w:t>
      </w:r>
    </w:p>
    <w:p w14:paraId="466BA20D" w14:textId="77777777" w:rsidR="008C384C" w:rsidRDefault="008C384C" w:rsidP="00774DA4">
      <w:pPr>
        <w:pStyle w:val="EX"/>
      </w:pPr>
      <w:r w:rsidRPr="00774DA4">
        <w:rPr>
          <w:b/>
        </w:rPr>
        <w:t>may</w:t>
      </w:r>
      <w:r w:rsidR="00047C64">
        <w:tab/>
      </w:r>
      <w:r>
        <w:t>indicates permission to do something</w:t>
      </w:r>
    </w:p>
    <w:p w14:paraId="2A34A105" w14:textId="77777777" w:rsidR="008C384C" w:rsidRDefault="008C384C" w:rsidP="00774DA4">
      <w:pPr>
        <w:pStyle w:val="EX"/>
      </w:pPr>
      <w:r w:rsidRPr="00774DA4">
        <w:rPr>
          <w:b/>
        </w:rPr>
        <w:t>need not</w:t>
      </w:r>
      <w:r>
        <w:tab/>
        <w:t>indicates permission not to do something</w:t>
      </w:r>
    </w:p>
    <w:p w14:paraId="4011FD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D390808" w14:textId="77777777" w:rsidR="008C384C" w:rsidRDefault="008C384C" w:rsidP="00774DA4">
      <w:pPr>
        <w:pStyle w:val="EX"/>
      </w:pPr>
      <w:r w:rsidRPr="00774DA4">
        <w:rPr>
          <w:b/>
        </w:rPr>
        <w:t>can</w:t>
      </w:r>
      <w:r w:rsidR="00047C64">
        <w:tab/>
      </w:r>
      <w:r>
        <w:t>indicates</w:t>
      </w:r>
      <w:r w:rsidR="00774DA4">
        <w:t xml:space="preserve"> that something is possible</w:t>
      </w:r>
    </w:p>
    <w:p w14:paraId="5FF5CD68" w14:textId="77777777" w:rsidR="00774DA4" w:rsidRDefault="00774DA4" w:rsidP="00774DA4">
      <w:pPr>
        <w:pStyle w:val="EX"/>
      </w:pPr>
      <w:r w:rsidRPr="00774DA4">
        <w:rPr>
          <w:b/>
        </w:rPr>
        <w:t>cannot</w:t>
      </w:r>
      <w:r w:rsidR="00047C64">
        <w:tab/>
      </w:r>
      <w:r>
        <w:t>indicates that something is impossible</w:t>
      </w:r>
    </w:p>
    <w:p w14:paraId="73D5F8F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BC913D"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71CC0E1"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204A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2E977D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1A677B3" w14:textId="77777777" w:rsidR="001F1132" w:rsidRDefault="001F1132" w:rsidP="001F1132">
      <w:r>
        <w:t>In addition:</w:t>
      </w:r>
    </w:p>
    <w:p w14:paraId="2A4AE1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BF6C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BA12B40" w14:textId="77777777" w:rsidR="00774DA4" w:rsidRPr="004D3578" w:rsidRDefault="00647114" w:rsidP="00A27486">
      <w:r>
        <w:t>The constructions "is" and "is not" do not indicate requirements.</w:t>
      </w:r>
    </w:p>
    <w:p w14:paraId="2105321C" w14:textId="77777777" w:rsidR="00E86E7B" w:rsidRPr="00816C4A" w:rsidRDefault="00E86E7B" w:rsidP="00E86E7B">
      <w:pPr>
        <w:pStyle w:val="Heading1"/>
      </w:pPr>
      <w:bookmarkStart w:id="17" w:name="introduction"/>
      <w:bookmarkStart w:id="18" w:name="_Toc3200661"/>
      <w:bookmarkStart w:id="19" w:name="_Toc20392404"/>
      <w:bookmarkStart w:id="20" w:name="_Toc27774051"/>
      <w:bookmarkStart w:id="21" w:name="_Toc36482511"/>
      <w:bookmarkStart w:id="22" w:name="_Toc36484170"/>
      <w:bookmarkStart w:id="23" w:name="_Toc44933100"/>
      <w:bookmarkStart w:id="24" w:name="_Toc50972053"/>
      <w:bookmarkStart w:id="25" w:name="_Toc163045541"/>
      <w:bookmarkEnd w:id="17"/>
      <w:r w:rsidRPr="00816C4A">
        <w:t>1</w:t>
      </w:r>
      <w:r w:rsidRPr="00816C4A">
        <w:tab/>
        <w:t>Scope</w:t>
      </w:r>
      <w:bookmarkEnd w:id="18"/>
      <w:bookmarkEnd w:id="19"/>
      <w:bookmarkEnd w:id="20"/>
      <w:bookmarkEnd w:id="21"/>
      <w:bookmarkEnd w:id="22"/>
      <w:bookmarkEnd w:id="23"/>
      <w:bookmarkEnd w:id="24"/>
      <w:bookmarkEnd w:id="25"/>
    </w:p>
    <w:p w14:paraId="5F601963"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04BAD42B" w14:textId="77777777" w:rsidR="00E86E7B" w:rsidRPr="00816C4A" w:rsidRDefault="00E86E7B" w:rsidP="00E86E7B">
      <w:r w:rsidRPr="00816C4A">
        <w:t>The present document refers in its majority to the ETSI TS 102 223 [32], which describes the generic aspects of application toolkits within the UICC.</w:t>
      </w:r>
    </w:p>
    <w:p w14:paraId="0E6A2A00"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19D9F434" w14:textId="77777777" w:rsidR="00EF7705" w:rsidRPr="00773F96" w:rsidRDefault="00EF7705" w:rsidP="00EF7705">
      <w:r w:rsidRPr="00773F96">
        <w:t>Specifying the interface is to ensure interoperability between a UICC and an ME independently of the respective manufacturers and operators.</w:t>
      </w:r>
    </w:p>
    <w:p w14:paraId="597A3D31" w14:textId="77777777" w:rsidR="00EF7705" w:rsidRPr="00773F96" w:rsidRDefault="00EF7705" w:rsidP="00EF7705">
      <w:r w:rsidRPr="00773F96">
        <w:t>The present document defines for:</w:t>
      </w:r>
    </w:p>
    <w:p w14:paraId="418A5386" w14:textId="77777777" w:rsidR="00E86E7B" w:rsidRPr="00816C4A" w:rsidRDefault="00E86E7B" w:rsidP="00E86E7B">
      <w:pPr>
        <w:pStyle w:val="B1"/>
      </w:pPr>
      <w:r w:rsidRPr="00816C4A">
        <w:t>-</w:t>
      </w:r>
      <w:r w:rsidRPr="00816C4A">
        <w:tab/>
        <w:t>the commands;</w:t>
      </w:r>
    </w:p>
    <w:p w14:paraId="72B30388" w14:textId="77777777" w:rsidR="00E86E7B" w:rsidRPr="00816C4A" w:rsidRDefault="00E86E7B" w:rsidP="00E86E7B">
      <w:pPr>
        <w:pStyle w:val="B1"/>
      </w:pPr>
      <w:r w:rsidRPr="00816C4A">
        <w:t>-</w:t>
      </w:r>
      <w:r w:rsidRPr="00816C4A">
        <w:tab/>
        <w:t>the application protocol;</w:t>
      </w:r>
    </w:p>
    <w:p w14:paraId="589B8006" w14:textId="77777777" w:rsidR="00E86E7B" w:rsidRPr="00816C4A" w:rsidRDefault="00E86E7B" w:rsidP="00E86E7B">
      <w:pPr>
        <w:pStyle w:val="B1"/>
      </w:pPr>
      <w:r w:rsidRPr="00816C4A">
        <w:t>-</w:t>
      </w:r>
      <w:r w:rsidRPr="00816C4A">
        <w:tab/>
        <w:t>the mandatory requirements on the UICC and ME for each procedure.</w:t>
      </w:r>
    </w:p>
    <w:p w14:paraId="608B5DB0"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5D961E46"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63144E80" w14:textId="4E0A022B" w:rsidR="00E86E7B" w:rsidRPr="00816C4A" w:rsidRDefault="00E86E7B" w:rsidP="00E86E7B">
      <w:r w:rsidRPr="00816C4A">
        <w:t xml:space="preserve">The target specification ETSI </w:t>
      </w:r>
      <w:r w:rsidR="00E05181" w:rsidRPr="00816C4A">
        <w:t>TS</w:t>
      </w:r>
      <w:r w:rsidR="00E05181">
        <w:t> </w:t>
      </w:r>
      <w:r w:rsidR="00E05181" w:rsidRPr="00816C4A">
        <w:t>1</w:t>
      </w:r>
      <w:r w:rsidRPr="00816C4A">
        <w:t>02 223</w:t>
      </w:r>
      <w:r w:rsidR="00E05181">
        <w:t> </w:t>
      </w:r>
      <w:r w:rsidR="00E05181" w:rsidRPr="00816C4A">
        <w:t>[</w:t>
      </w:r>
      <w:r w:rsidRPr="00816C4A">
        <w:t>32] contains material that is outside of the scope of 3GPP requirements and the present document indicates which parts are in the scope and which are not.</w:t>
      </w:r>
    </w:p>
    <w:p w14:paraId="1D1473FF"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34B2BBE7" w14:textId="77777777" w:rsidR="00E86E7B" w:rsidRPr="00816C4A" w:rsidRDefault="00E86E7B" w:rsidP="00E86E7B">
      <w:pPr>
        <w:pStyle w:val="Heading1"/>
      </w:pPr>
      <w:bookmarkStart w:id="26" w:name="_Toc3200662"/>
      <w:bookmarkStart w:id="27" w:name="_Toc20392405"/>
      <w:bookmarkStart w:id="28" w:name="_Toc27774052"/>
      <w:bookmarkStart w:id="29" w:name="_Toc36482512"/>
      <w:bookmarkStart w:id="30" w:name="_Toc36484171"/>
      <w:bookmarkStart w:id="31" w:name="_Toc44933101"/>
      <w:bookmarkStart w:id="32" w:name="_Toc50972054"/>
      <w:bookmarkStart w:id="33" w:name="_Toc163045542"/>
      <w:r w:rsidRPr="00816C4A">
        <w:t>2</w:t>
      </w:r>
      <w:r w:rsidRPr="00816C4A">
        <w:tab/>
        <w:t>References</w:t>
      </w:r>
      <w:bookmarkEnd w:id="26"/>
      <w:bookmarkEnd w:id="27"/>
      <w:bookmarkEnd w:id="28"/>
      <w:bookmarkEnd w:id="29"/>
      <w:bookmarkEnd w:id="30"/>
      <w:bookmarkEnd w:id="31"/>
      <w:bookmarkEnd w:id="32"/>
      <w:bookmarkEnd w:id="33"/>
    </w:p>
    <w:p w14:paraId="47DF6495" w14:textId="77777777" w:rsidR="00E86E7B" w:rsidRPr="00816C4A" w:rsidRDefault="00E86E7B" w:rsidP="00E86E7B">
      <w:r w:rsidRPr="00816C4A">
        <w:t>The following documents contain provisions which, through reference in this text, constitute provisions of the present document.</w:t>
      </w:r>
    </w:p>
    <w:p w14:paraId="602295E6"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29DD765E" w14:textId="77777777" w:rsidR="00E86E7B" w:rsidRPr="00816C4A" w:rsidRDefault="00E86E7B" w:rsidP="00E86E7B">
      <w:pPr>
        <w:pStyle w:val="B1"/>
      </w:pPr>
      <w:r w:rsidRPr="00816C4A">
        <w:t>-</w:t>
      </w:r>
      <w:r w:rsidRPr="00816C4A">
        <w:tab/>
        <w:t>For a specific reference, subsequent revisions do not apply.</w:t>
      </w:r>
    </w:p>
    <w:p w14:paraId="3012B783"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916DB61" w14:textId="77777777" w:rsidR="00E86E7B" w:rsidRPr="00816C4A" w:rsidRDefault="00E86E7B" w:rsidP="00E86E7B">
      <w:pPr>
        <w:pStyle w:val="EX"/>
      </w:pPr>
      <w:r w:rsidRPr="00816C4A">
        <w:t>[1]</w:t>
      </w:r>
      <w:r w:rsidRPr="00816C4A">
        <w:tab/>
        <w:t>3GPP TS 22.002: "Circuit Bearer Services (BS) supported by a Public Land Mobile Network (PLMN)".</w:t>
      </w:r>
    </w:p>
    <w:p w14:paraId="5CEAFA51"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3D91ECB6" w14:textId="77777777" w:rsidR="00E86E7B" w:rsidRPr="00816C4A" w:rsidRDefault="00E86E7B" w:rsidP="00E86E7B">
      <w:pPr>
        <w:pStyle w:val="EX"/>
      </w:pPr>
      <w:r w:rsidRPr="00816C4A">
        <w:t>[3]</w:t>
      </w:r>
      <w:r w:rsidRPr="00816C4A">
        <w:tab/>
        <w:t>3GPP TS 22.042: "Network Identity and Time Zone (NITZ); Service description; Stage 1".</w:t>
      </w:r>
    </w:p>
    <w:p w14:paraId="2232E28D"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152A0C4C" w14:textId="77777777" w:rsidR="00E86E7B" w:rsidRPr="00816C4A" w:rsidRDefault="00E86E7B" w:rsidP="00E86E7B">
      <w:pPr>
        <w:pStyle w:val="EX"/>
      </w:pPr>
      <w:r w:rsidRPr="00816C4A">
        <w:t>[5]</w:t>
      </w:r>
      <w:r w:rsidRPr="00816C4A">
        <w:tab/>
        <w:t>3GPP TS 23.040: "Technical realization of the Short Message Service (SMS)".</w:t>
      </w:r>
    </w:p>
    <w:p w14:paraId="0926879E" w14:textId="77777777" w:rsidR="00E86E7B" w:rsidRPr="00816C4A" w:rsidRDefault="00E86E7B" w:rsidP="00E86E7B">
      <w:pPr>
        <w:pStyle w:val="EX"/>
      </w:pPr>
      <w:r w:rsidRPr="00816C4A">
        <w:t>[6]</w:t>
      </w:r>
      <w:r w:rsidRPr="00816C4A">
        <w:tab/>
        <w:t>3GPP TS 23.041: "Technical realization of Cell Broadcast Service (CBS)".</w:t>
      </w:r>
    </w:p>
    <w:p w14:paraId="262D813B" w14:textId="77777777" w:rsidR="00E86E7B" w:rsidRPr="00816C4A" w:rsidRDefault="00E86E7B" w:rsidP="00E86E7B">
      <w:pPr>
        <w:pStyle w:val="EX"/>
      </w:pPr>
      <w:r w:rsidRPr="00816C4A">
        <w:t>[7]</w:t>
      </w:r>
      <w:r w:rsidRPr="00816C4A">
        <w:tab/>
        <w:t>3GPP TS 23.122: "Non-Access Stratum functions related to Mobile Station (MS) in idle mode".</w:t>
      </w:r>
    </w:p>
    <w:p w14:paraId="3AC37D31"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78A68296"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6ECA0C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5EE044CF"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5CBCAF96"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DA8E708"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63B3FA11" w14:textId="77777777" w:rsidR="00E86E7B" w:rsidRPr="00816C4A" w:rsidRDefault="00E86E7B" w:rsidP="00E86E7B">
      <w:pPr>
        <w:pStyle w:val="EX"/>
      </w:pPr>
      <w:r w:rsidRPr="00816C4A">
        <w:t>[14]</w:t>
      </w:r>
      <w:r w:rsidRPr="00816C4A">
        <w:tab/>
        <w:t>3GPP TS 31.102: "Characteristics of the USIM application".</w:t>
      </w:r>
    </w:p>
    <w:p w14:paraId="0A8D480E" w14:textId="77777777" w:rsidR="00E86E7B" w:rsidRPr="00816C4A" w:rsidRDefault="00E86E7B" w:rsidP="00E86E7B">
      <w:pPr>
        <w:pStyle w:val="EX"/>
        <w:rPr>
          <w:lang w:val="fi-FI"/>
        </w:rPr>
      </w:pPr>
      <w:r w:rsidRPr="00816C4A">
        <w:rPr>
          <w:lang w:val="fi-FI"/>
        </w:rPr>
        <w:t>[15]</w:t>
      </w:r>
      <w:r w:rsidRPr="00816C4A">
        <w:rPr>
          <w:lang w:val="fi-FI"/>
        </w:rPr>
        <w:tab/>
        <w:t>Void.</w:t>
      </w:r>
    </w:p>
    <w:p w14:paraId="6911E772" w14:textId="77777777" w:rsidR="00E86E7B" w:rsidRPr="00816C4A" w:rsidRDefault="00E86E7B" w:rsidP="00E86E7B">
      <w:pPr>
        <w:pStyle w:val="EX"/>
        <w:rPr>
          <w:lang w:val="fi-FI"/>
        </w:rPr>
      </w:pPr>
      <w:r w:rsidRPr="00816C4A">
        <w:rPr>
          <w:lang w:val="fi-FI"/>
        </w:rPr>
        <w:t>[16]</w:t>
      </w:r>
      <w:r w:rsidRPr="00816C4A">
        <w:rPr>
          <w:lang w:val="fi-FI"/>
        </w:rPr>
        <w:tab/>
        <w:t>Void.</w:t>
      </w:r>
    </w:p>
    <w:p w14:paraId="6EE9009D" w14:textId="77777777" w:rsidR="00E86E7B" w:rsidRPr="00816C4A" w:rsidRDefault="00E86E7B" w:rsidP="00E86E7B">
      <w:pPr>
        <w:pStyle w:val="EX"/>
        <w:rPr>
          <w:lang w:val="fi-FI"/>
        </w:rPr>
      </w:pPr>
      <w:r w:rsidRPr="00816C4A">
        <w:rPr>
          <w:lang w:val="fi-FI"/>
        </w:rPr>
        <w:t>[17]</w:t>
      </w:r>
      <w:r w:rsidRPr="00816C4A">
        <w:rPr>
          <w:lang w:val="fi-FI"/>
        </w:rPr>
        <w:tab/>
        <w:t>Void.</w:t>
      </w:r>
    </w:p>
    <w:p w14:paraId="7BC97F11" w14:textId="77777777" w:rsidR="00E86E7B" w:rsidRPr="00816C4A" w:rsidRDefault="00E86E7B" w:rsidP="00E86E7B">
      <w:pPr>
        <w:pStyle w:val="EX"/>
        <w:rPr>
          <w:lang w:val="fi-FI"/>
        </w:rPr>
      </w:pPr>
      <w:r w:rsidRPr="00816C4A">
        <w:rPr>
          <w:lang w:val="fi-FI"/>
        </w:rPr>
        <w:t>[18]</w:t>
      </w:r>
      <w:r w:rsidRPr="00816C4A">
        <w:rPr>
          <w:lang w:val="fi-FI"/>
        </w:rPr>
        <w:tab/>
        <w:t>Void.</w:t>
      </w:r>
    </w:p>
    <w:p w14:paraId="7C1CAF13" w14:textId="77777777" w:rsidR="00E86E7B" w:rsidRPr="00816C4A" w:rsidRDefault="00E86E7B" w:rsidP="00E86E7B">
      <w:pPr>
        <w:pStyle w:val="EX"/>
        <w:rPr>
          <w:lang w:val="fi-FI"/>
        </w:rPr>
      </w:pPr>
      <w:r w:rsidRPr="00816C4A">
        <w:rPr>
          <w:lang w:val="fi-FI"/>
        </w:rPr>
        <w:t>[19]</w:t>
      </w:r>
      <w:r w:rsidRPr="00816C4A">
        <w:rPr>
          <w:lang w:val="fi-FI"/>
        </w:rPr>
        <w:tab/>
        <w:t>Void.</w:t>
      </w:r>
    </w:p>
    <w:p w14:paraId="73756E80" w14:textId="77777777" w:rsidR="00E86E7B" w:rsidRPr="00816C4A" w:rsidRDefault="00E86E7B" w:rsidP="00E86E7B">
      <w:pPr>
        <w:pStyle w:val="EX"/>
      </w:pPr>
      <w:r w:rsidRPr="00816C4A">
        <w:t>[20]</w:t>
      </w:r>
      <w:r w:rsidRPr="00816C4A">
        <w:tab/>
        <w:t>Void.</w:t>
      </w:r>
    </w:p>
    <w:p w14:paraId="7B1D156A" w14:textId="77777777" w:rsidR="00E86E7B" w:rsidRPr="00816C4A" w:rsidRDefault="00E86E7B" w:rsidP="00E86E7B">
      <w:pPr>
        <w:pStyle w:val="EX"/>
      </w:pPr>
      <w:r w:rsidRPr="00816C4A">
        <w:t>[21]</w:t>
      </w:r>
      <w:r w:rsidRPr="00816C4A">
        <w:tab/>
        <w:t>Void.</w:t>
      </w:r>
    </w:p>
    <w:p w14:paraId="25CB798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0A01C075" w14:textId="77777777" w:rsidR="00E86E7B" w:rsidRPr="00816C4A" w:rsidRDefault="00E86E7B" w:rsidP="00E86E7B">
      <w:pPr>
        <w:pStyle w:val="EX"/>
      </w:pPr>
      <w:r w:rsidRPr="00816C4A">
        <w:t>[23]</w:t>
      </w:r>
      <w:r w:rsidRPr="00816C4A">
        <w:tab/>
        <w:t>Void.</w:t>
      </w:r>
    </w:p>
    <w:p w14:paraId="0040F384" w14:textId="77777777" w:rsidR="00E86E7B" w:rsidRPr="00816C4A" w:rsidRDefault="00E86E7B" w:rsidP="00E86E7B">
      <w:pPr>
        <w:pStyle w:val="EX"/>
      </w:pPr>
      <w:r w:rsidRPr="00816C4A">
        <w:t>[24]</w:t>
      </w:r>
      <w:r w:rsidRPr="00816C4A">
        <w:tab/>
        <w:t>Void.</w:t>
      </w:r>
    </w:p>
    <w:p w14:paraId="56CACC78" w14:textId="77777777" w:rsidR="00E86E7B" w:rsidRPr="00816C4A" w:rsidRDefault="00E86E7B" w:rsidP="00E86E7B">
      <w:pPr>
        <w:pStyle w:val="EX"/>
      </w:pPr>
      <w:r w:rsidRPr="00816C4A">
        <w:t>[25]</w:t>
      </w:r>
      <w:r w:rsidRPr="00816C4A">
        <w:tab/>
        <w:t>Void.</w:t>
      </w:r>
    </w:p>
    <w:p w14:paraId="3D12F64E" w14:textId="77777777" w:rsidR="00E86E7B" w:rsidRPr="00816C4A" w:rsidRDefault="00E86E7B" w:rsidP="00E86E7B">
      <w:pPr>
        <w:pStyle w:val="EX"/>
      </w:pPr>
      <w:r w:rsidRPr="00816C4A">
        <w:t>[26]</w:t>
      </w:r>
      <w:r w:rsidRPr="00816C4A">
        <w:tab/>
        <w:t>Void.</w:t>
      </w:r>
    </w:p>
    <w:p w14:paraId="1B7FE6FB"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14CCDA17" w14:textId="77777777" w:rsidR="00E86E7B" w:rsidRPr="00816C4A" w:rsidRDefault="00E86E7B" w:rsidP="00E86E7B">
      <w:pPr>
        <w:pStyle w:val="EX"/>
      </w:pPr>
      <w:r w:rsidRPr="00816C4A">
        <w:t>[28]</w:t>
      </w:r>
      <w:r w:rsidRPr="00816C4A">
        <w:tab/>
        <w:t>Void.</w:t>
      </w:r>
    </w:p>
    <w:p w14:paraId="11D772F5" w14:textId="77777777" w:rsidR="00E86E7B" w:rsidRPr="00816C4A" w:rsidRDefault="00E86E7B" w:rsidP="00E86E7B">
      <w:pPr>
        <w:pStyle w:val="EX"/>
      </w:pPr>
      <w:r w:rsidRPr="00816C4A">
        <w:rPr>
          <w:color w:val="000000"/>
        </w:rPr>
        <w:t>[29]</w:t>
      </w:r>
      <w:r w:rsidRPr="00816C4A">
        <w:rPr>
          <w:color w:val="000000"/>
        </w:rPr>
        <w:tab/>
        <w:t>Void.</w:t>
      </w:r>
    </w:p>
    <w:p w14:paraId="1161E93D" w14:textId="77777777" w:rsidR="00E86E7B" w:rsidRPr="00816C4A" w:rsidRDefault="00E86E7B" w:rsidP="00E86E7B">
      <w:pPr>
        <w:pStyle w:val="EX"/>
      </w:pPr>
      <w:r w:rsidRPr="00816C4A">
        <w:t>[30]</w:t>
      </w:r>
      <w:r w:rsidRPr="00816C4A">
        <w:tab/>
        <w:t>3GPP TS 23.003: "Numbering, addressing and identification".</w:t>
      </w:r>
    </w:p>
    <w:p w14:paraId="743D8088" w14:textId="77777777" w:rsidR="00E86E7B" w:rsidRPr="00816C4A" w:rsidRDefault="00E86E7B" w:rsidP="00E86E7B">
      <w:pPr>
        <w:pStyle w:val="EX"/>
      </w:pPr>
      <w:r w:rsidRPr="00816C4A">
        <w:t>[31]</w:t>
      </w:r>
      <w:r w:rsidRPr="00816C4A">
        <w:tab/>
        <w:t>Void.</w:t>
      </w:r>
    </w:p>
    <w:p w14:paraId="7678C429"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120A4252" w14:textId="77777777" w:rsidR="00E86E7B" w:rsidRPr="00816C4A" w:rsidRDefault="00E86E7B" w:rsidP="00E86E7B">
      <w:pPr>
        <w:pStyle w:val="EX"/>
        <w:ind w:left="1701" w:hanging="1417"/>
      </w:pPr>
      <w:r w:rsidRPr="00816C4A">
        <w:t>[33]</w:t>
      </w:r>
      <w:r w:rsidRPr="00816C4A">
        <w:tab/>
        <w:t>3GPP TR 21.905: "Vocabulary for 3GPP specifications".</w:t>
      </w:r>
    </w:p>
    <w:p w14:paraId="2E9F0D25" w14:textId="77777777" w:rsidR="00E86E7B" w:rsidRPr="00816C4A" w:rsidRDefault="00E86E7B" w:rsidP="00E86E7B">
      <w:pPr>
        <w:pStyle w:val="EX"/>
        <w:ind w:left="1701" w:hanging="1417"/>
      </w:pPr>
      <w:r w:rsidRPr="00816C4A">
        <w:t>[34]</w:t>
      </w:r>
      <w:r w:rsidRPr="00816C4A">
        <w:tab/>
        <w:t>3GPP TS 22.101: "Service aspects; Service principles".</w:t>
      </w:r>
    </w:p>
    <w:p w14:paraId="26C8179D" w14:textId="77777777" w:rsidR="00E86E7B" w:rsidRPr="00816C4A" w:rsidRDefault="00E86E7B" w:rsidP="00E86E7B">
      <w:pPr>
        <w:pStyle w:val="EX"/>
      </w:pPr>
      <w:r w:rsidRPr="00816C4A">
        <w:lastRenderedPageBreak/>
        <w:t>[35]</w:t>
      </w:r>
      <w:r w:rsidRPr="00816C4A">
        <w:tab/>
        <w:t>3GPP TS 25.401: "UTRAN overall description".</w:t>
      </w:r>
    </w:p>
    <w:p w14:paraId="653EAD56" w14:textId="77777777" w:rsidR="00E86E7B" w:rsidRPr="00816C4A" w:rsidRDefault="00E86E7B" w:rsidP="00E86E7B">
      <w:pPr>
        <w:pStyle w:val="EX"/>
        <w:ind w:left="1701" w:hanging="1417"/>
      </w:pPr>
      <w:r w:rsidRPr="00816C4A">
        <w:t>[36]</w:t>
      </w:r>
      <w:r w:rsidRPr="00816C4A">
        <w:tab/>
        <w:t>3GPP TS 25.413: "UTRAN Iu interface RANAP signalling".</w:t>
      </w:r>
    </w:p>
    <w:p w14:paraId="308CAB23"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F8E30F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CF91FA4"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6C3F9AFC"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F29AF87"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5D3FC328"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722EABB2"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037DC786" w14:textId="77777777" w:rsidR="00E86E7B" w:rsidRPr="00816C4A" w:rsidRDefault="00E86E7B" w:rsidP="00E86E7B">
      <w:pPr>
        <w:pStyle w:val="EX"/>
      </w:pPr>
      <w:r w:rsidRPr="00816C4A">
        <w:t>[44]</w:t>
      </w:r>
      <w:r w:rsidRPr="00816C4A">
        <w:tab/>
        <w:t>3GPP TS 23.032: "Universal Geographical Area Description (GAD)".</w:t>
      </w:r>
    </w:p>
    <w:p w14:paraId="0B5C1CE6"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67CD6663"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4DDDE511" w14:textId="799F109A"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2</w:t>
      </w:r>
      <w:r w:rsidRPr="00816C4A">
        <w:rPr>
          <w:rFonts w:eastAsia="MS Mincho"/>
          <w:lang w:eastAsia="ja-JP"/>
        </w:rPr>
        <w:t>3.203: "Policy and charging control architecture".</w:t>
      </w:r>
    </w:p>
    <w:p w14:paraId="54A995BD" w14:textId="522CFED6"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6.401: "Evolved Universal Terrestrial Radio Access Network (E-UTRAN); Architecture description".</w:t>
      </w:r>
    </w:p>
    <w:p w14:paraId="08E26854" w14:textId="4CAF751E"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0C90ADF" w14:textId="128F4339"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6BB2FB3B" w14:textId="7C9222BA" w:rsidR="00E86E7B" w:rsidRPr="00816C4A" w:rsidRDefault="00E86E7B" w:rsidP="00E86E7B">
      <w:pPr>
        <w:pStyle w:val="EX"/>
      </w:pPr>
      <w:r w:rsidRPr="00816C4A">
        <w:t>[51]</w:t>
      </w:r>
      <w:r w:rsidRPr="00816C4A">
        <w:tab/>
        <w:t xml:space="preserve">3GPP </w:t>
      </w:r>
      <w:r w:rsidR="00E05181" w:rsidRPr="00816C4A">
        <w:t>TS</w:t>
      </w:r>
      <w:r w:rsidR="00E05181">
        <w:t> </w:t>
      </w:r>
      <w:r w:rsidR="00E05181" w:rsidRPr="00816C4A">
        <w:t>3</w:t>
      </w:r>
      <w:r w:rsidRPr="00816C4A">
        <w:t>1.116: "Remote APDU Structure for (U)SIM Toolkit applications".</w:t>
      </w:r>
    </w:p>
    <w:p w14:paraId="4C5CE7C4" w14:textId="7E74BC84"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2</w:t>
      </w:r>
      <w:r w:rsidRPr="00816C4A">
        <w:rPr>
          <w:rFonts w:eastAsia="MS Mincho"/>
          <w:lang w:eastAsia="ja-JP"/>
        </w:rPr>
        <w:t>4.229 "IP multimedia call control protocol based on SIP and SDP; stage 3"</w:t>
      </w:r>
    </w:p>
    <w:p w14:paraId="2334223F" w14:textId="77777777" w:rsidR="00E86E7B" w:rsidRPr="00816C4A" w:rsidRDefault="00E86E7B" w:rsidP="00E86E7B">
      <w:pPr>
        <w:pStyle w:val="EX"/>
      </w:pPr>
      <w:r w:rsidRPr="00816C4A">
        <w:t>[53]</w:t>
      </w:r>
      <w:r w:rsidRPr="00816C4A">
        <w:tab/>
        <w:t>IETF RFC 3261: "SIP: Session Initiation Protocol".</w:t>
      </w:r>
    </w:p>
    <w:p w14:paraId="22128EC6" w14:textId="77777777" w:rsidR="00E86E7B" w:rsidRPr="00816C4A" w:rsidRDefault="00E86E7B" w:rsidP="00E86E7B">
      <w:pPr>
        <w:pStyle w:val="EX"/>
      </w:pPr>
      <w:r w:rsidRPr="00816C4A">
        <w:t>[54]</w:t>
      </w:r>
      <w:r w:rsidRPr="00816C4A">
        <w:tab/>
        <w:t>IETF RFC 3629 (2003): "UTF-8, a transformation format of ISO 10646".</w:t>
      </w:r>
    </w:p>
    <w:p w14:paraId="3CFC0B23" w14:textId="77777777" w:rsidR="00E86E7B" w:rsidRPr="00816C4A" w:rsidRDefault="00E86E7B" w:rsidP="00E86E7B">
      <w:pPr>
        <w:pStyle w:val="EX"/>
      </w:pPr>
      <w:r w:rsidRPr="00816C4A">
        <w:t>[55]</w:t>
      </w:r>
      <w:r w:rsidRPr="00816C4A">
        <w:tab/>
        <w:t>IETF RFC 3680 (2004): "A Session Initiation Protocol (SIP) Event Package for Registrations".</w:t>
      </w:r>
    </w:p>
    <w:p w14:paraId="2C4402F3" w14:textId="78C90FEB"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E05181" w:rsidRPr="00816C4A">
        <w:rPr>
          <w:bCs/>
          <w:color w:val="000000"/>
          <w:lang w:val="en-US" w:eastAsia="ja-JP"/>
        </w:rPr>
        <w:t>TS</w:t>
      </w:r>
      <w:r w:rsidR="00E05181">
        <w:rPr>
          <w:bCs/>
          <w:color w:val="000000"/>
          <w:lang w:val="en-US" w:eastAsia="ja-JP"/>
        </w:rPr>
        <w:t> </w:t>
      </w:r>
      <w:r w:rsidR="00E05181"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4831F7D2" w14:textId="0EE2A443" w:rsidR="00E86E7B" w:rsidRPr="00816C4A" w:rsidRDefault="00E86E7B" w:rsidP="00E86E7B">
      <w:pPr>
        <w:pStyle w:val="EX"/>
      </w:pPr>
      <w:r w:rsidRPr="00816C4A">
        <w:rPr>
          <w:lang w:val="pt-BR"/>
        </w:rPr>
        <w:t>[57]</w:t>
      </w:r>
      <w:r w:rsidRPr="00816C4A">
        <w:rPr>
          <w:lang w:val="pt-BR"/>
        </w:rPr>
        <w:tab/>
      </w:r>
      <w:r w:rsidRPr="00816C4A">
        <w:t xml:space="preserve">3GPP </w:t>
      </w:r>
      <w:r w:rsidR="00E05181" w:rsidRPr="00816C4A">
        <w:t>TS</w:t>
      </w:r>
      <w:r w:rsidR="00E05181">
        <w:t> </w:t>
      </w:r>
      <w:r w:rsidR="00E05181" w:rsidRPr="00816C4A">
        <w:t>3</w:t>
      </w:r>
      <w:r w:rsidRPr="00816C4A">
        <w:t>2.582: "Telecommunications management; Home Node B (HNB) Operations, Administration, Maintenance and Provisioning (OAM&amp;P); Information model for Type 1 interface HNB to HNB Management System (HMS)".</w:t>
      </w:r>
    </w:p>
    <w:p w14:paraId="3FFD216F" w14:textId="0272BD45" w:rsidR="00E86E7B" w:rsidRPr="00816C4A" w:rsidRDefault="00E86E7B" w:rsidP="00E86E7B">
      <w:pPr>
        <w:pStyle w:val="EX"/>
      </w:pPr>
      <w:r w:rsidRPr="00816C4A">
        <w:t>[58]</w:t>
      </w:r>
      <w:r w:rsidRPr="00816C4A">
        <w:tab/>
        <w:t xml:space="preserve">3GPP </w:t>
      </w:r>
      <w:r w:rsidR="00E05181" w:rsidRPr="00816C4A">
        <w:t>TS</w:t>
      </w:r>
      <w:r w:rsidR="00E05181">
        <w:t> </w:t>
      </w:r>
      <w:r w:rsidR="00E05181" w:rsidRPr="00816C4A">
        <w:t>3</w:t>
      </w:r>
      <w:r w:rsidRPr="00816C4A">
        <w:t>2.592: "Telecommunications management; Home Node B (HeNB) Operations, Administration, Maintenance and Provisioning (OAM&amp;P); Information model for Type 1 interface HeNB to HeNB Management System (HeMS)".</w:t>
      </w:r>
    </w:p>
    <w:p w14:paraId="6CF8799C" w14:textId="5F2E1CC7" w:rsidR="00E86E7B" w:rsidRPr="00816C4A" w:rsidRDefault="00E86E7B" w:rsidP="00E86E7B">
      <w:pPr>
        <w:pStyle w:val="EX"/>
      </w:pPr>
      <w:r w:rsidRPr="00816C4A">
        <w:t>[59]</w:t>
      </w:r>
      <w:r w:rsidRPr="00816C4A">
        <w:tab/>
        <w:t xml:space="preserve">3GPP </w:t>
      </w:r>
      <w:r w:rsidR="00E05181" w:rsidRPr="00816C4A">
        <w:t>TS</w:t>
      </w:r>
      <w:r w:rsidR="00E05181">
        <w:t> </w:t>
      </w:r>
      <w:r w:rsidR="00E05181" w:rsidRPr="00816C4A">
        <w:t>2</w:t>
      </w:r>
      <w:r w:rsidRPr="00816C4A">
        <w:t>5.304: "User Equipment (UE) procedures in idle mode and procedures for cell reselection in connected mode".</w:t>
      </w:r>
    </w:p>
    <w:p w14:paraId="135E5128" w14:textId="1FAC5766" w:rsidR="00E86E7B" w:rsidRPr="00816C4A" w:rsidRDefault="00E86E7B" w:rsidP="00E86E7B">
      <w:pPr>
        <w:pStyle w:val="EX"/>
      </w:pPr>
      <w:r w:rsidRPr="00816C4A">
        <w:t>[60]</w:t>
      </w:r>
      <w:r w:rsidRPr="00816C4A">
        <w:tab/>
        <w:t xml:space="preserve">3GPP </w:t>
      </w:r>
      <w:r w:rsidR="00E05181" w:rsidRPr="00816C4A">
        <w:t>TS</w:t>
      </w:r>
      <w:r w:rsidR="00E05181">
        <w:t> </w:t>
      </w:r>
      <w:r w:rsidR="00E05181" w:rsidRPr="00816C4A">
        <w:t>3</w:t>
      </w:r>
      <w:r w:rsidRPr="00816C4A">
        <w:t>6.304: "Evolved Universal Terrestrial Radio Access (E-UTRA); User Equipment (UE) procedures in idle mode".</w:t>
      </w:r>
    </w:p>
    <w:p w14:paraId="245C2C32" w14:textId="3C90F3C8" w:rsidR="00E86E7B" w:rsidRPr="00816C4A" w:rsidRDefault="00E86E7B" w:rsidP="00E86E7B">
      <w:pPr>
        <w:pStyle w:val="EX"/>
      </w:pPr>
      <w:r w:rsidRPr="00816C4A">
        <w:lastRenderedPageBreak/>
        <w:t>[61]</w:t>
      </w:r>
      <w:r w:rsidRPr="00816C4A">
        <w:tab/>
        <w:t xml:space="preserve">3GPP </w:t>
      </w:r>
      <w:r w:rsidR="00E05181" w:rsidRPr="00816C4A">
        <w:t>TS</w:t>
      </w:r>
      <w:r w:rsidR="00E05181">
        <w:t> </w:t>
      </w:r>
      <w:r w:rsidR="00E05181" w:rsidRPr="00816C4A">
        <w:t>2</w:t>
      </w:r>
      <w:r w:rsidRPr="00816C4A">
        <w:t>4.334: "Proximity-services (ProSe) User Equipment (UE) to ProSe function protocol aspects; Stage 3".</w:t>
      </w:r>
    </w:p>
    <w:p w14:paraId="7F184AA2" w14:textId="0CF1284E" w:rsidR="00E86E7B" w:rsidRPr="00816C4A" w:rsidRDefault="00E86E7B" w:rsidP="00E86E7B">
      <w:pPr>
        <w:pStyle w:val="EX"/>
      </w:pPr>
      <w:r w:rsidRPr="00816C4A">
        <w:t>[62]</w:t>
      </w:r>
      <w:r w:rsidRPr="00816C4A">
        <w:tab/>
        <w:t xml:space="preserve">3GPP </w:t>
      </w:r>
      <w:r w:rsidR="00E05181" w:rsidRPr="00816C4A">
        <w:t>TS</w:t>
      </w:r>
      <w:r w:rsidR="00E05181">
        <w:t> </w:t>
      </w:r>
      <w:r w:rsidR="00E05181" w:rsidRPr="00816C4A">
        <w:t>3</w:t>
      </w:r>
      <w:r w:rsidRPr="00816C4A">
        <w:t>1.103: "Characteristics of the IP Multimedia Services Identity Module (ISIM) application".</w:t>
      </w:r>
    </w:p>
    <w:p w14:paraId="61F42C33" w14:textId="2E78192A" w:rsidR="00E86E7B" w:rsidRPr="00816C4A" w:rsidRDefault="00E86E7B" w:rsidP="00E86E7B">
      <w:pPr>
        <w:pStyle w:val="EX"/>
      </w:pPr>
      <w:r w:rsidRPr="00816C4A">
        <w:t>[63]</w:t>
      </w:r>
      <w:r w:rsidRPr="00816C4A">
        <w:tab/>
        <w:t xml:space="preserve">3GPP </w:t>
      </w:r>
      <w:r w:rsidR="00E05181" w:rsidRPr="00816C4A">
        <w:t>TS</w:t>
      </w:r>
      <w:r w:rsidR="00E05181">
        <w:t> </w:t>
      </w:r>
      <w:r w:rsidR="00E05181" w:rsidRPr="00816C4A">
        <w:t>2</w:t>
      </w:r>
      <w:r w:rsidRPr="00816C4A">
        <w:t>4.302: "Access to the 3GPP Evolved Packet Core (EPC) via non-3GPP access networks; Stage 3".</w:t>
      </w:r>
    </w:p>
    <w:p w14:paraId="6F508A66"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7FDA5E24" w14:textId="635816D1" w:rsidR="00E86E7B" w:rsidRPr="00816C4A" w:rsidRDefault="00E86E7B" w:rsidP="00E86E7B">
      <w:pPr>
        <w:pStyle w:val="EX"/>
      </w:pPr>
      <w:r w:rsidRPr="00816C4A">
        <w:t>[65]</w:t>
      </w:r>
      <w:r w:rsidRPr="00816C4A">
        <w:tab/>
        <w:t xml:space="preserve">3GPP </w:t>
      </w:r>
      <w:r w:rsidR="00E05181" w:rsidRPr="00816C4A">
        <w:t>TS</w:t>
      </w:r>
      <w:r w:rsidR="00E05181">
        <w:t> </w:t>
      </w:r>
      <w:r w:rsidR="00E05181" w:rsidRPr="00816C4A">
        <w:t>2</w:t>
      </w:r>
      <w:r w:rsidRPr="00816C4A">
        <w:t>4.341: "Support of SMS over IP networks; Stage 3".</w:t>
      </w:r>
    </w:p>
    <w:p w14:paraId="775A8B47" w14:textId="546844E8" w:rsidR="00E86E7B" w:rsidRPr="00816C4A" w:rsidRDefault="00E86E7B" w:rsidP="00E86E7B">
      <w:pPr>
        <w:pStyle w:val="EX"/>
      </w:pPr>
      <w:r w:rsidRPr="00816C4A">
        <w:t>[66]</w:t>
      </w:r>
      <w:r w:rsidRPr="00816C4A">
        <w:tab/>
        <w:t xml:space="preserve">3GPP </w:t>
      </w:r>
      <w:r w:rsidR="00E05181" w:rsidRPr="00816C4A">
        <w:t>TS</w:t>
      </w:r>
      <w:r w:rsidR="00E05181">
        <w:t> </w:t>
      </w:r>
      <w:r w:rsidR="00E05181" w:rsidRPr="00816C4A">
        <w:t>3</w:t>
      </w:r>
      <w:r w:rsidRPr="00816C4A">
        <w:t>6.211: "Evolved Universal Terrestrial Radio Access (E-UTRA); Physical channels and modulation".</w:t>
      </w:r>
    </w:p>
    <w:p w14:paraId="679E1AE7" w14:textId="77777777" w:rsidR="00E86E7B" w:rsidRPr="00816C4A" w:rsidRDefault="00E86E7B" w:rsidP="00E86E7B">
      <w:pPr>
        <w:pStyle w:val="EX"/>
      </w:pPr>
      <w:r w:rsidRPr="00816C4A">
        <w:t>[67]</w:t>
      </w:r>
      <w:r w:rsidRPr="00816C4A">
        <w:tab/>
        <w:t>3GPP TS 22.011: "Service accessibility"</w:t>
      </w:r>
    </w:p>
    <w:p w14:paraId="377AF05A" w14:textId="77777777" w:rsidR="00E86E7B" w:rsidRPr="00816C4A" w:rsidRDefault="00E86E7B" w:rsidP="00E86E7B">
      <w:pPr>
        <w:pStyle w:val="EX"/>
      </w:pPr>
      <w:r w:rsidRPr="00816C4A">
        <w:t>[68]</w:t>
      </w:r>
      <w:r w:rsidRPr="00816C4A">
        <w:tab/>
        <w:t>3GPP TS 24.368: "Non-Access Stratum (NAS) configuration Management Object (MO)"</w:t>
      </w:r>
    </w:p>
    <w:p w14:paraId="02637DC6" w14:textId="032FBDB4" w:rsidR="00E86E7B" w:rsidRPr="00816C4A" w:rsidRDefault="00E86E7B" w:rsidP="00E86E7B">
      <w:pPr>
        <w:pStyle w:val="EX"/>
      </w:pPr>
      <w:r w:rsidRPr="00816C4A">
        <w:t>[69]</w:t>
      </w:r>
      <w:r w:rsidRPr="00816C4A">
        <w:tab/>
        <w:t xml:space="preserve">3GPP </w:t>
      </w:r>
      <w:r w:rsidR="00E05181" w:rsidRPr="00816C4A">
        <w:t>TS</w:t>
      </w:r>
      <w:r w:rsidR="00E05181">
        <w:t> </w:t>
      </w:r>
      <w:r w:rsidR="00E05181" w:rsidRPr="00816C4A">
        <w:t>3</w:t>
      </w:r>
      <w:r w:rsidRPr="00816C4A">
        <w:t>8.413: "NG-RAN; NG Application Protocol (NGAP)"</w:t>
      </w:r>
    </w:p>
    <w:p w14:paraId="3DDCB693" w14:textId="0ECE70DA" w:rsidR="00E86E7B" w:rsidRDefault="00E86E7B" w:rsidP="00E86E7B">
      <w:pPr>
        <w:pStyle w:val="EX"/>
      </w:pPr>
      <w:r w:rsidRPr="00816C4A">
        <w:t>[70]</w:t>
      </w:r>
      <w:r w:rsidRPr="00816C4A">
        <w:tab/>
        <w:t xml:space="preserve">3GPP </w:t>
      </w:r>
      <w:r w:rsidR="00E05181" w:rsidRPr="00816C4A">
        <w:t>TS</w:t>
      </w:r>
      <w:r w:rsidR="00E05181">
        <w:t> </w:t>
      </w:r>
      <w:r w:rsidR="00E05181" w:rsidRPr="00816C4A">
        <w:t>2</w:t>
      </w:r>
      <w:r w:rsidRPr="00816C4A">
        <w:t>4.501: "Non-Access-Stratum (NAS) protocol for 5G System (5GS); Stage 3".</w:t>
      </w:r>
    </w:p>
    <w:p w14:paraId="5754EE3C" w14:textId="69D2E448" w:rsidR="00B27DCC" w:rsidRDefault="000848DE" w:rsidP="00B27DCC">
      <w:pPr>
        <w:pStyle w:val="EX"/>
      </w:pPr>
      <w:r>
        <w:t>[71]</w:t>
      </w:r>
      <w:r w:rsidR="00B27DCC">
        <w:tab/>
        <w:t xml:space="preserve">3GPP </w:t>
      </w:r>
      <w:r w:rsidR="00E05181">
        <w:t>TS 3</w:t>
      </w:r>
      <w:r w:rsidR="00B27DCC">
        <w:t>8.</w:t>
      </w:r>
      <w:r w:rsidR="00B27DCC">
        <w:rPr>
          <w:rFonts w:hint="eastAsia"/>
          <w:lang w:val="en-US" w:eastAsia="zh-CN"/>
        </w:rPr>
        <w:t>331</w:t>
      </w:r>
      <w:r w:rsidR="00B27DCC">
        <w:t>: "NR; Radio Resource Control (RRC) protocol specification".</w:t>
      </w:r>
    </w:p>
    <w:p w14:paraId="7044538D" w14:textId="3440BA6D" w:rsidR="00B27DCC" w:rsidRDefault="000848DE" w:rsidP="00E86E7B">
      <w:pPr>
        <w:pStyle w:val="EX"/>
      </w:pPr>
      <w:r>
        <w:rPr>
          <w:rFonts w:hint="eastAsia"/>
          <w:lang w:val="en-US" w:eastAsia="zh-CN"/>
        </w:rPr>
        <w:t>[72]</w:t>
      </w:r>
      <w:r>
        <w:rPr>
          <w:lang w:val="en-US" w:eastAsia="zh-CN"/>
        </w:rPr>
        <w:tab/>
      </w:r>
      <w:r w:rsidR="00EF7705" w:rsidRPr="00AA4609">
        <w:t xml:space="preserve">3GPP </w:t>
      </w:r>
      <w:r w:rsidR="00E05181" w:rsidRPr="00AA4609">
        <w:t>TS</w:t>
      </w:r>
      <w:r w:rsidR="00E05181">
        <w:t> </w:t>
      </w:r>
      <w:r w:rsidR="00E05181"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08464DAC" w14:textId="6F3DBCFD" w:rsidR="000848DE" w:rsidRDefault="004A2796" w:rsidP="00E86E7B">
      <w:pPr>
        <w:pStyle w:val="EX"/>
      </w:pPr>
      <w:r>
        <w:t>[73]</w:t>
      </w:r>
      <w:r w:rsidR="000848DE">
        <w:tab/>
        <w:t xml:space="preserve">3GPP </w:t>
      </w:r>
      <w:r w:rsidR="00E05181">
        <w:t>TS 3</w:t>
      </w:r>
      <w:r w:rsidR="000848DE">
        <w:t>8.211: "NR; Physical channels and modulation".</w:t>
      </w:r>
    </w:p>
    <w:p w14:paraId="0C1E864C" w14:textId="0F4336F3" w:rsidR="004A2796" w:rsidRPr="00816C4A" w:rsidRDefault="00047C64" w:rsidP="00E86E7B">
      <w:pPr>
        <w:pStyle w:val="EX"/>
      </w:pPr>
      <w:r>
        <w:t>[74]</w:t>
      </w:r>
      <w:r w:rsidR="004A2796" w:rsidRPr="00816C4A">
        <w:tab/>
        <w:t xml:space="preserve">3GPP </w:t>
      </w:r>
      <w:r w:rsidR="00E05181" w:rsidRPr="00816C4A">
        <w:t>TS</w:t>
      </w:r>
      <w:r w:rsidR="00E05181">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0A12B7AD" w14:textId="77777777" w:rsidR="00E86E7B" w:rsidRPr="00816C4A" w:rsidRDefault="00E86E7B" w:rsidP="00E86E7B">
      <w:pPr>
        <w:pStyle w:val="Heading1"/>
      </w:pPr>
      <w:bookmarkStart w:id="34" w:name="_Toc3200663"/>
      <w:bookmarkStart w:id="35" w:name="_Toc20392406"/>
      <w:bookmarkStart w:id="36" w:name="_Toc27774053"/>
      <w:bookmarkStart w:id="37" w:name="_Toc36482513"/>
      <w:bookmarkStart w:id="38" w:name="_Toc36484172"/>
      <w:bookmarkStart w:id="39" w:name="_Toc44933102"/>
      <w:bookmarkStart w:id="40" w:name="_Toc50972055"/>
      <w:bookmarkStart w:id="41" w:name="_Toc163045543"/>
      <w:r w:rsidRPr="00816C4A">
        <w:t>3</w:t>
      </w:r>
      <w:r w:rsidRPr="00816C4A">
        <w:tab/>
        <w:t>Definitions, abbreviations and symbols</w:t>
      </w:r>
      <w:bookmarkEnd w:id="34"/>
      <w:bookmarkEnd w:id="35"/>
      <w:bookmarkEnd w:id="36"/>
      <w:bookmarkEnd w:id="37"/>
      <w:bookmarkEnd w:id="38"/>
      <w:bookmarkEnd w:id="39"/>
      <w:bookmarkEnd w:id="40"/>
      <w:bookmarkEnd w:id="41"/>
    </w:p>
    <w:p w14:paraId="0B1D25D1" w14:textId="77777777" w:rsidR="00E86E7B" w:rsidRPr="00816C4A" w:rsidRDefault="00E86E7B" w:rsidP="00E86E7B">
      <w:pPr>
        <w:pStyle w:val="Heading2"/>
      </w:pPr>
      <w:bookmarkStart w:id="42" w:name="_Toc3200664"/>
      <w:bookmarkStart w:id="43" w:name="_Toc20392407"/>
      <w:bookmarkStart w:id="44" w:name="_Toc27774054"/>
      <w:bookmarkStart w:id="45" w:name="_Toc36482514"/>
      <w:bookmarkStart w:id="46" w:name="_Toc36484173"/>
      <w:bookmarkStart w:id="47" w:name="_Toc44933103"/>
      <w:bookmarkStart w:id="48" w:name="_Toc50972056"/>
      <w:bookmarkStart w:id="49" w:name="_Toc163045544"/>
      <w:r w:rsidRPr="00816C4A">
        <w:t>3.1</w:t>
      </w:r>
      <w:r w:rsidRPr="00816C4A">
        <w:tab/>
        <w:t>Definitions</w:t>
      </w:r>
      <w:bookmarkEnd w:id="42"/>
      <w:bookmarkEnd w:id="43"/>
      <w:bookmarkEnd w:id="44"/>
      <w:bookmarkEnd w:id="45"/>
      <w:bookmarkEnd w:id="46"/>
      <w:bookmarkEnd w:id="47"/>
      <w:bookmarkEnd w:id="48"/>
      <w:bookmarkEnd w:id="49"/>
    </w:p>
    <w:p w14:paraId="78407EB7" w14:textId="4C62D8D3" w:rsidR="00E86E7B" w:rsidRPr="00816C4A" w:rsidRDefault="00E86E7B" w:rsidP="00E86E7B">
      <w:r w:rsidRPr="00816C4A">
        <w:t xml:space="preserve">For the purposes of the present document, the terms and definitions given in ETSI TS 102 223 [32] </w:t>
      </w:r>
      <w:r w:rsidR="00E05181" w:rsidRPr="00816C4A">
        <w:t>clause</w:t>
      </w:r>
      <w:r w:rsidR="00E05181">
        <w:t> </w:t>
      </w:r>
      <w:r w:rsidR="00E05181" w:rsidRPr="00816C4A">
        <w:t>3</w:t>
      </w:r>
      <w:r w:rsidRPr="00816C4A">
        <w:t>.1 and TR 21.905 [33] apply.</w:t>
      </w:r>
    </w:p>
    <w:p w14:paraId="5D4A30BC" w14:textId="77777777" w:rsidR="00E86E7B" w:rsidRPr="00816C4A" w:rsidRDefault="00E86E7B" w:rsidP="00E86E7B">
      <w:r w:rsidRPr="00816C4A">
        <w:t>Within the context of the present document, the term "terminal" used in ETSI TS 102 223 [32] refers to the Mobile Equipment (ME).</w:t>
      </w:r>
    </w:p>
    <w:p w14:paraId="023C78B0" w14:textId="77777777" w:rsidR="00E86E7B" w:rsidRPr="00816C4A" w:rsidRDefault="00E86E7B" w:rsidP="00E86E7B">
      <w:r w:rsidRPr="00816C4A">
        <w:t>Within the context of the present document, the term "NAA" used in ETSI TS 102 223 [32] refers to the USIM.</w:t>
      </w:r>
    </w:p>
    <w:p w14:paraId="64EEA9FD" w14:textId="77777777" w:rsidR="00E86E7B" w:rsidRPr="00816C4A" w:rsidRDefault="00E86E7B" w:rsidP="00E86E7B">
      <w:r w:rsidRPr="00816C4A">
        <w:t>Within the context of the present document, the term "CAT" used in ETSI TS 102 223 [32] refers to the USAT.</w:t>
      </w:r>
    </w:p>
    <w:p w14:paraId="32FC35A4" w14:textId="77777777" w:rsidR="00E86E7B" w:rsidRPr="00816C4A" w:rsidRDefault="00E86E7B" w:rsidP="00E86E7B">
      <w:r w:rsidRPr="00816C4A">
        <w:t>Within the context of the present document, the following terms and definitions given in 3GPP TS 22.011 [67] apply:</w:t>
      </w:r>
    </w:p>
    <w:p w14:paraId="10A2A02F" w14:textId="77777777" w:rsidR="00E86E7B" w:rsidRPr="00816C4A" w:rsidRDefault="00E86E7B" w:rsidP="00E86E7B">
      <w:pPr>
        <w:pStyle w:val="EW"/>
        <w:rPr>
          <w:b/>
          <w:bCs/>
          <w:lang w:val="cs-CZ"/>
        </w:rPr>
      </w:pPr>
      <w:r w:rsidRPr="00816C4A">
        <w:rPr>
          <w:b/>
          <w:bCs/>
          <w:lang w:val="cs-CZ"/>
        </w:rPr>
        <w:t>3GPP PS data off</w:t>
      </w:r>
    </w:p>
    <w:p w14:paraId="49E7E91D" w14:textId="77777777" w:rsidR="00E86E7B" w:rsidRPr="00816C4A" w:rsidRDefault="00E86E7B" w:rsidP="00E86E7B">
      <w:pPr>
        <w:pStyle w:val="EW"/>
        <w:rPr>
          <w:b/>
          <w:bCs/>
          <w:lang w:val="en-US" w:eastAsia="zh-CN"/>
        </w:rPr>
      </w:pPr>
      <w:r w:rsidRPr="00816C4A">
        <w:rPr>
          <w:b/>
          <w:bCs/>
          <w:lang w:val="cs-CZ"/>
        </w:rPr>
        <w:t>3GPP PS data off exempt service</w:t>
      </w:r>
    </w:p>
    <w:p w14:paraId="60E6E6A8" w14:textId="77777777" w:rsidR="00E86E7B" w:rsidRPr="00816C4A" w:rsidRDefault="00E86E7B" w:rsidP="00E86E7B"/>
    <w:p w14:paraId="152BB52B" w14:textId="77777777" w:rsidR="00E86E7B" w:rsidRPr="00816C4A" w:rsidRDefault="00E86E7B" w:rsidP="00E86E7B">
      <w:pPr>
        <w:pStyle w:val="Heading2"/>
      </w:pPr>
      <w:bookmarkStart w:id="50" w:name="_Toc3200665"/>
      <w:bookmarkStart w:id="51" w:name="_Toc20392408"/>
      <w:bookmarkStart w:id="52" w:name="_Toc27774055"/>
      <w:bookmarkStart w:id="53" w:name="_Toc36482515"/>
      <w:bookmarkStart w:id="54" w:name="_Toc36484174"/>
      <w:bookmarkStart w:id="55" w:name="_Toc44933104"/>
      <w:bookmarkStart w:id="56" w:name="_Toc50972057"/>
      <w:bookmarkStart w:id="57" w:name="_Toc163045545"/>
      <w:r w:rsidRPr="00816C4A">
        <w:t>3.2</w:t>
      </w:r>
      <w:r w:rsidRPr="00816C4A">
        <w:tab/>
        <w:t>Abbreviations</w:t>
      </w:r>
      <w:bookmarkEnd w:id="50"/>
      <w:bookmarkEnd w:id="51"/>
      <w:bookmarkEnd w:id="52"/>
      <w:bookmarkEnd w:id="53"/>
      <w:bookmarkEnd w:id="54"/>
      <w:bookmarkEnd w:id="55"/>
      <w:bookmarkEnd w:id="56"/>
      <w:bookmarkEnd w:id="57"/>
    </w:p>
    <w:p w14:paraId="48D1E8F2" w14:textId="77777777" w:rsidR="00E86E7B" w:rsidRPr="00816C4A" w:rsidRDefault="00E86E7B" w:rsidP="00E86E7B">
      <w:r w:rsidRPr="00816C4A">
        <w:t>For the purpose of the present document, the abbreviations given in ETSI TS 102 223 [32] and TR 21.905 [33] and the following apply:</w:t>
      </w:r>
    </w:p>
    <w:p w14:paraId="37E259D7" w14:textId="77777777" w:rsidR="00E86E7B" w:rsidRPr="00816C4A" w:rsidRDefault="00E86E7B" w:rsidP="00E86E7B">
      <w:pPr>
        <w:pStyle w:val="EW"/>
        <w:tabs>
          <w:tab w:val="left" w:pos="2268"/>
        </w:tabs>
      </w:pPr>
      <w:r w:rsidRPr="00816C4A">
        <w:t>5GS</w:t>
      </w:r>
      <w:r w:rsidRPr="00816C4A">
        <w:tab/>
        <w:t>5G System</w:t>
      </w:r>
    </w:p>
    <w:p w14:paraId="019D635A" w14:textId="77777777" w:rsidR="00E86E7B" w:rsidRPr="00816C4A" w:rsidRDefault="00E86E7B" w:rsidP="00E86E7B">
      <w:pPr>
        <w:pStyle w:val="EW"/>
        <w:tabs>
          <w:tab w:val="left" w:pos="2268"/>
        </w:tabs>
      </w:pPr>
      <w:r w:rsidRPr="00816C4A">
        <w:t>ADN</w:t>
      </w:r>
      <w:r w:rsidRPr="00816C4A">
        <w:tab/>
        <w:t>Abbreviated Dialling Number</w:t>
      </w:r>
    </w:p>
    <w:p w14:paraId="0DF929CC" w14:textId="77777777" w:rsidR="00E86E7B" w:rsidRPr="00816C4A" w:rsidRDefault="00E86E7B" w:rsidP="00E86E7B">
      <w:pPr>
        <w:pStyle w:val="EW"/>
        <w:tabs>
          <w:tab w:val="left" w:pos="2268"/>
        </w:tabs>
      </w:pPr>
      <w:r w:rsidRPr="00816C4A">
        <w:t>BCCH</w:t>
      </w:r>
      <w:r w:rsidRPr="00816C4A">
        <w:tab/>
        <w:t>Broacast Control Channel</w:t>
      </w:r>
    </w:p>
    <w:p w14:paraId="2AC53022" w14:textId="77777777" w:rsidR="00E86E7B" w:rsidRPr="00816C4A" w:rsidRDefault="00E86E7B" w:rsidP="00E86E7B">
      <w:pPr>
        <w:pStyle w:val="EW"/>
      </w:pPr>
      <w:r w:rsidRPr="00816C4A">
        <w:t>BSSID</w:t>
      </w:r>
      <w:r w:rsidRPr="00816C4A">
        <w:tab/>
        <w:t>Basic Service Set IDentifier</w:t>
      </w:r>
    </w:p>
    <w:p w14:paraId="69D45018" w14:textId="77777777" w:rsidR="00E86E7B" w:rsidRPr="00816C4A" w:rsidRDefault="00E86E7B" w:rsidP="00E86E7B">
      <w:pPr>
        <w:pStyle w:val="EW"/>
        <w:tabs>
          <w:tab w:val="left" w:pos="2268"/>
        </w:tabs>
      </w:pPr>
      <w:r w:rsidRPr="00816C4A">
        <w:lastRenderedPageBreak/>
        <w:t>CB</w:t>
      </w:r>
      <w:r w:rsidRPr="00816C4A">
        <w:tab/>
        <w:t>Cell Broadcast</w:t>
      </w:r>
    </w:p>
    <w:p w14:paraId="111192B5" w14:textId="77777777" w:rsidR="00E86E7B" w:rsidRPr="00816C4A" w:rsidRDefault="00E86E7B" w:rsidP="00E86E7B">
      <w:pPr>
        <w:pStyle w:val="EW"/>
        <w:tabs>
          <w:tab w:val="left" w:pos="2268"/>
        </w:tabs>
      </w:pPr>
      <w:r w:rsidRPr="00816C4A">
        <w:t>CBMID</w:t>
      </w:r>
      <w:r w:rsidRPr="00816C4A">
        <w:tab/>
        <w:t>Cell Broadcast Message Identifier</w:t>
      </w:r>
    </w:p>
    <w:p w14:paraId="6A35EDC9" w14:textId="77777777" w:rsidR="00E86E7B" w:rsidRPr="00816C4A" w:rsidRDefault="00E86E7B" w:rsidP="00E86E7B">
      <w:pPr>
        <w:pStyle w:val="EW"/>
        <w:tabs>
          <w:tab w:val="left" w:pos="2268"/>
        </w:tabs>
      </w:pPr>
      <w:r w:rsidRPr="00816C4A">
        <w:t>CSG</w:t>
      </w:r>
      <w:r w:rsidRPr="00816C4A">
        <w:tab/>
        <w:t>Closed Subscriber Group</w:t>
      </w:r>
    </w:p>
    <w:p w14:paraId="31F03587" w14:textId="77777777" w:rsidR="00E86E7B" w:rsidRPr="00816C4A" w:rsidRDefault="00E86E7B" w:rsidP="00E86E7B">
      <w:pPr>
        <w:pStyle w:val="EW"/>
        <w:tabs>
          <w:tab w:val="left" w:pos="2268"/>
        </w:tabs>
      </w:pPr>
      <w:r w:rsidRPr="00816C4A">
        <w:t>DNN</w:t>
      </w:r>
      <w:r w:rsidRPr="00816C4A">
        <w:tab/>
        <w:t>Data Network Name</w:t>
      </w:r>
    </w:p>
    <w:p w14:paraId="67423908" w14:textId="77777777" w:rsidR="00E86E7B" w:rsidRPr="00816C4A" w:rsidRDefault="00E86E7B" w:rsidP="00E86E7B">
      <w:pPr>
        <w:pStyle w:val="EW"/>
        <w:tabs>
          <w:tab w:val="left" w:pos="2268"/>
        </w:tabs>
      </w:pPr>
      <w:r w:rsidRPr="00816C4A">
        <w:t>EGPRS</w:t>
      </w:r>
      <w:r w:rsidRPr="00816C4A">
        <w:tab/>
        <w:t>EDGE General Packet Radio Service</w:t>
      </w:r>
    </w:p>
    <w:p w14:paraId="7292E290" w14:textId="77777777" w:rsidR="00E86E7B" w:rsidRPr="00816C4A" w:rsidRDefault="00E86E7B" w:rsidP="00E86E7B">
      <w:pPr>
        <w:pStyle w:val="EW"/>
        <w:tabs>
          <w:tab w:val="left" w:pos="2268"/>
        </w:tabs>
      </w:pPr>
      <w:r w:rsidRPr="00816C4A">
        <w:t>EPS</w:t>
      </w:r>
      <w:r w:rsidRPr="00816C4A">
        <w:tab/>
        <w:t>Evolved Packet System</w:t>
      </w:r>
    </w:p>
    <w:p w14:paraId="080A956B" w14:textId="77777777" w:rsidR="00E86E7B" w:rsidRPr="00816C4A" w:rsidRDefault="00E86E7B" w:rsidP="00E86E7B">
      <w:pPr>
        <w:pStyle w:val="EW"/>
      </w:pPr>
      <w:r w:rsidRPr="00816C4A">
        <w:t>E-UTRAN</w:t>
      </w:r>
      <w:r w:rsidRPr="00816C4A">
        <w:tab/>
        <w:t>Evolved Universal Terrestrial Radio Access Network</w:t>
      </w:r>
    </w:p>
    <w:p w14:paraId="1912DAF4" w14:textId="77777777" w:rsidR="00E86E7B" w:rsidRPr="00816C4A" w:rsidRDefault="00E86E7B" w:rsidP="00E86E7B">
      <w:pPr>
        <w:pStyle w:val="EW"/>
        <w:tabs>
          <w:tab w:val="left" w:pos="2268"/>
        </w:tabs>
      </w:pPr>
      <w:r w:rsidRPr="00816C4A">
        <w:t>FDN</w:t>
      </w:r>
      <w:r w:rsidRPr="00816C4A">
        <w:tab/>
        <w:t>Fixed Dialling Number</w:t>
      </w:r>
    </w:p>
    <w:p w14:paraId="03667525" w14:textId="77777777" w:rsidR="00E86E7B" w:rsidRPr="00816C4A" w:rsidRDefault="00E86E7B" w:rsidP="00E86E7B">
      <w:pPr>
        <w:pStyle w:val="EW"/>
        <w:tabs>
          <w:tab w:val="left" w:pos="2268"/>
        </w:tabs>
      </w:pPr>
      <w:r w:rsidRPr="00816C4A">
        <w:t>GGSN</w:t>
      </w:r>
      <w:r w:rsidRPr="00816C4A">
        <w:tab/>
        <w:t>Gateway GPRS Support Node</w:t>
      </w:r>
    </w:p>
    <w:p w14:paraId="0CA8D041" w14:textId="77777777" w:rsidR="00E86E7B" w:rsidRPr="00816C4A" w:rsidRDefault="00E86E7B" w:rsidP="00E86E7B">
      <w:pPr>
        <w:pStyle w:val="EW"/>
        <w:tabs>
          <w:tab w:val="left" w:pos="2268"/>
        </w:tabs>
      </w:pPr>
      <w:r w:rsidRPr="00816C4A">
        <w:t>GPRS</w:t>
      </w:r>
      <w:r w:rsidRPr="00816C4A">
        <w:tab/>
        <w:t>General Packet Radio Service</w:t>
      </w:r>
    </w:p>
    <w:p w14:paraId="434A0FDA"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0B4EE78E" w14:textId="77777777" w:rsidR="00E86E7B" w:rsidRPr="00816C4A" w:rsidRDefault="00E86E7B" w:rsidP="00E86E7B">
      <w:pPr>
        <w:pStyle w:val="EW"/>
        <w:tabs>
          <w:tab w:val="left" w:pos="2268"/>
        </w:tabs>
      </w:pPr>
      <w:r w:rsidRPr="00816C4A">
        <w:t>H(e)NB</w:t>
      </w:r>
      <w:r w:rsidRPr="00816C4A">
        <w:tab/>
        <w:t>Home Node B or Home evolved Node B</w:t>
      </w:r>
    </w:p>
    <w:p w14:paraId="6D15DF64" w14:textId="77777777" w:rsidR="00E86E7B" w:rsidRPr="00816C4A" w:rsidRDefault="00E86E7B" w:rsidP="00E86E7B">
      <w:pPr>
        <w:pStyle w:val="EW"/>
      </w:pPr>
      <w:r w:rsidRPr="00816C4A">
        <w:t>HESSID</w:t>
      </w:r>
      <w:r w:rsidRPr="00816C4A">
        <w:tab/>
        <w:t>Homogenous Extended Service Set Identifier</w:t>
      </w:r>
    </w:p>
    <w:p w14:paraId="7B27F0FE" w14:textId="77777777" w:rsidR="00E86E7B" w:rsidRPr="00816C4A" w:rsidRDefault="00E86E7B" w:rsidP="00E86E7B">
      <w:pPr>
        <w:pStyle w:val="EW"/>
      </w:pPr>
      <w:r w:rsidRPr="00816C4A">
        <w:t>HPSIM</w:t>
      </w:r>
      <w:r w:rsidRPr="00816C4A">
        <w:tab/>
        <w:t>Hosting Party Subscription Identity Module</w:t>
      </w:r>
    </w:p>
    <w:p w14:paraId="46552F3E" w14:textId="77777777" w:rsidR="00E86E7B" w:rsidRPr="00816C4A" w:rsidRDefault="00E86E7B" w:rsidP="00E86E7B">
      <w:pPr>
        <w:pStyle w:val="EW"/>
      </w:pPr>
      <w:r w:rsidRPr="00816C4A">
        <w:t>HSDPA</w:t>
      </w:r>
      <w:r w:rsidRPr="00816C4A">
        <w:tab/>
        <w:t>High Speed Downlink Packet Access</w:t>
      </w:r>
    </w:p>
    <w:p w14:paraId="4D0237D0" w14:textId="77777777" w:rsidR="00E86E7B" w:rsidRPr="00816C4A" w:rsidRDefault="00E86E7B" w:rsidP="00E86E7B">
      <w:pPr>
        <w:pStyle w:val="EW"/>
        <w:tabs>
          <w:tab w:val="left" w:pos="2268"/>
        </w:tabs>
      </w:pPr>
      <w:r w:rsidRPr="00816C4A">
        <w:t>IARI</w:t>
      </w:r>
      <w:r w:rsidRPr="00816C4A">
        <w:tab/>
        <w:t>IMS Application Reference Identifier</w:t>
      </w:r>
    </w:p>
    <w:p w14:paraId="6923FBAE" w14:textId="77777777" w:rsidR="00E86E7B" w:rsidRPr="00816C4A" w:rsidRDefault="00E86E7B" w:rsidP="00E86E7B">
      <w:pPr>
        <w:pStyle w:val="EW"/>
        <w:tabs>
          <w:tab w:val="left" w:pos="2268"/>
        </w:tabs>
      </w:pPr>
      <w:r w:rsidRPr="00816C4A">
        <w:t>IMPU</w:t>
      </w:r>
      <w:r w:rsidRPr="00816C4A">
        <w:tab/>
        <w:t>IMS Public User Identity</w:t>
      </w:r>
    </w:p>
    <w:p w14:paraId="247B293D" w14:textId="77777777" w:rsidR="00E86E7B" w:rsidRPr="00816C4A" w:rsidRDefault="00E86E7B" w:rsidP="00E86E7B">
      <w:pPr>
        <w:pStyle w:val="EW"/>
        <w:tabs>
          <w:tab w:val="left" w:pos="2268"/>
        </w:tabs>
      </w:pPr>
      <w:r w:rsidRPr="00816C4A">
        <w:t>MM</w:t>
      </w:r>
      <w:r w:rsidRPr="00816C4A">
        <w:tab/>
        <w:t>Multimedia Message</w:t>
      </w:r>
    </w:p>
    <w:p w14:paraId="23E9D9A3" w14:textId="77777777" w:rsidR="00E86E7B" w:rsidRPr="00816C4A" w:rsidRDefault="00E86E7B" w:rsidP="00E86E7B">
      <w:pPr>
        <w:pStyle w:val="EW"/>
        <w:tabs>
          <w:tab w:val="left" w:pos="2268"/>
        </w:tabs>
      </w:pPr>
      <w:r w:rsidRPr="00816C4A">
        <w:t>MMS</w:t>
      </w:r>
      <w:r w:rsidRPr="00816C4A">
        <w:tab/>
        <w:t>Multimedia Messaging Service</w:t>
      </w:r>
    </w:p>
    <w:p w14:paraId="5D4EF8D6" w14:textId="77777777" w:rsidR="00E86E7B" w:rsidRPr="00816C4A" w:rsidRDefault="00E86E7B" w:rsidP="00E86E7B">
      <w:pPr>
        <w:pStyle w:val="EW"/>
        <w:tabs>
          <w:tab w:val="left" w:pos="2268"/>
        </w:tabs>
      </w:pPr>
      <w:r w:rsidRPr="00816C4A">
        <w:t>MMI</w:t>
      </w:r>
      <w:r w:rsidRPr="00816C4A">
        <w:tab/>
        <w:t>Man Machine Interface</w:t>
      </w:r>
    </w:p>
    <w:p w14:paraId="39AD138B" w14:textId="77777777" w:rsidR="00E86E7B" w:rsidRPr="00816C4A" w:rsidRDefault="00E86E7B" w:rsidP="00E86E7B">
      <w:pPr>
        <w:pStyle w:val="EW"/>
        <w:tabs>
          <w:tab w:val="left" w:pos="2268"/>
        </w:tabs>
      </w:pPr>
      <w:r w:rsidRPr="00816C4A">
        <w:t>NA</w:t>
      </w:r>
      <w:r w:rsidRPr="00816C4A">
        <w:tab/>
        <w:t>No Audio-alerting capability</w:t>
      </w:r>
    </w:p>
    <w:p w14:paraId="3FD38141" w14:textId="77777777" w:rsidR="00E86E7B" w:rsidRPr="00816C4A" w:rsidRDefault="00E86E7B" w:rsidP="00E86E7B">
      <w:pPr>
        <w:pStyle w:val="EW"/>
        <w:tabs>
          <w:tab w:val="left" w:pos="2268"/>
        </w:tabs>
      </w:pPr>
      <w:r w:rsidRPr="00816C4A">
        <w:t>ND</w:t>
      </w:r>
      <w:r w:rsidRPr="00816C4A">
        <w:tab/>
        <w:t>No Display capability</w:t>
      </w:r>
    </w:p>
    <w:p w14:paraId="30127893" w14:textId="77777777" w:rsidR="00E86E7B" w:rsidRPr="00816C4A" w:rsidRDefault="00E86E7B" w:rsidP="00E86E7B">
      <w:pPr>
        <w:pStyle w:val="EW"/>
        <w:tabs>
          <w:tab w:val="left" w:pos="2268"/>
        </w:tabs>
      </w:pPr>
      <w:r w:rsidRPr="00816C4A">
        <w:t>NG-RAN</w:t>
      </w:r>
      <w:r w:rsidRPr="00816C4A">
        <w:tab/>
        <w:t>Next Generation – Radio Access Network</w:t>
      </w:r>
    </w:p>
    <w:p w14:paraId="4FA870B3" w14:textId="77777777" w:rsidR="00E86E7B" w:rsidRPr="00816C4A" w:rsidRDefault="00E86E7B" w:rsidP="00E86E7B">
      <w:pPr>
        <w:pStyle w:val="EW"/>
        <w:tabs>
          <w:tab w:val="left" w:pos="2268"/>
        </w:tabs>
      </w:pPr>
      <w:r w:rsidRPr="00816C4A">
        <w:t>NK</w:t>
      </w:r>
      <w:r w:rsidRPr="00816C4A">
        <w:tab/>
        <w:t>No Keypad capability</w:t>
      </w:r>
    </w:p>
    <w:p w14:paraId="0BF85FF1" w14:textId="77777777" w:rsidR="00E86E7B" w:rsidRPr="00816C4A" w:rsidRDefault="00E86E7B" w:rsidP="00E86E7B">
      <w:pPr>
        <w:pStyle w:val="EW"/>
        <w:tabs>
          <w:tab w:val="left" w:pos="2268"/>
        </w:tabs>
      </w:pPr>
      <w:r w:rsidRPr="00816C4A">
        <w:t>NL</w:t>
      </w:r>
      <w:r w:rsidRPr="00816C4A">
        <w:tab/>
        <w:t>No support of multiple Languages</w:t>
      </w:r>
    </w:p>
    <w:p w14:paraId="52855D04" w14:textId="77777777" w:rsidR="00E86E7B" w:rsidRPr="00816C4A" w:rsidRDefault="00E86E7B" w:rsidP="00E86E7B">
      <w:pPr>
        <w:pStyle w:val="EW"/>
        <w:tabs>
          <w:tab w:val="left" w:pos="2268"/>
        </w:tabs>
      </w:pPr>
      <w:r w:rsidRPr="00816C4A">
        <w:t>NR</w:t>
      </w:r>
      <w:r w:rsidRPr="00816C4A">
        <w:tab/>
        <w:t>New Radio</w:t>
      </w:r>
    </w:p>
    <w:p w14:paraId="614E52B2" w14:textId="77777777" w:rsidR="00E86E7B" w:rsidRPr="00816C4A" w:rsidDel="006E7FD1" w:rsidRDefault="00E86E7B" w:rsidP="00E86E7B">
      <w:pPr>
        <w:pStyle w:val="EW"/>
        <w:tabs>
          <w:tab w:val="left" w:pos="2268"/>
        </w:tabs>
      </w:pPr>
      <w:r w:rsidRPr="00816C4A">
        <w:t>NS</w:t>
      </w:r>
      <w:r w:rsidRPr="00816C4A">
        <w:tab/>
        <w:t>No Speech-call capability</w:t>
      </w:r>
    </w:p>
    <w:p w14:paraId="14C75441" w14:textId="77777777" w:rsidR="004A2796" w:rsidRPr="009E0DE1" w:rsidRDefault="004A2796" w:rsidP="004A2796">
      <w:pPr>
        <w:pStyle w:val="EW"/>
      </w:pPr>
      <w:r w:rsidRPr="009E0DE1">
        <w:t>NSSAI</w:t>
      </w:r>
      <w:r w:rsidRPr="009E0DE1">
        <w:tab/>
        <w:t>Network Slice Selection Assistance Information</w:t>
      </w:r>
    </w:p>
    <w:p w14:paraId="3DF7F012" w14:textId="77777777" w:rsidR="00E86E7B" w:rsidRPr="00816C4A" w:rsidRDefault="00E86E7B" w:rsidP="00E86E7B">
      <w:pPr>
        <w:pStyle w:val="EW"/>
        <w:tabs>
          <w:tab w:val="left" w:pos="2268"/>
        </w:tabs>
      </w:pPr>
      <w:r w:rsidRPr="00816C4A">
        <w:t>PDN</w:t>
      </w:r>
      <w:r w:rsidRPr="00816C4A">
        <w:tab/>
        <w:t>Packet Data Network</w:t>
      </w:r>
    </w:p>
    <w:p w14:paraId="6BC1ADB1" w14:textId="77777777" w:rsidR="00E86E7B" w:rsidRPr="00816C4A" w:rsidRDefault="00E86E7B" w:rsidP="00E86E7B">
      <w:pPr>
        <w:pStyle w:val="EW"/>
        <w:tabs>
          <w:tab w:val="left" w:pos="2268"/>
        </w:tabs>
      </w:pPr>
      <w:r w:rsidRPr="00816C4A">
        <w:t>PDP</w:t>
      </w:r>
      <w:r w:rsidRPr="00816C4A">
        <w:tab/>
        <w:t>Packet Data Protocol, e.g., Ip or X25 or PPP</w:t>
      </w:r>
    </w:p>
    <w:p w14:paraId="00314043" w14:textId="77777777" w:rsidR="00E86E7B" w:rsidRPr="00816C4A" w:rsidRDefault="00E86E7B" w:rsidP="00E86E7B">
      <w:pPr>
        <w:pStyle w:val="EW"/>
        <w:tabs>
          <w:tab w:val="left" w:pos="2268"/>
        </w:tabs>
      </w:pPr>
      <w:r w:rsidRPr="00816C4A">
        <w:t>PDU</w:t>
      </w:r>
      <w:r w:rsidRPr="00816C4A">
        <w:tab/>
        <w:t>Protocol Data Unit</w:t>
      </w:r>
    </w:p>
    <w:p w14:paraId="7C7AFF9C" w14:textId="77777777" w:rsidR="00E86E7B" w:rsidRPr="00816C4A" w:rsidRDefault="00E86E7B" w:rsidP="00E86E7B">
      <w:pPr>
        <w:pStyle w:val="EW"/>
        <w:tabs>
          <w:tab w:val="left" w:pos="2268"/>
        </w:tabs>
      </w:pPr>
      <w:r w:rsidRPr="00816C4A">
        <w:t>ProSe</w:t>
      </w:r>
      <w:r w:rsidRPr="00816C4A">
        <w:tab/>
        <w:t>Proximity-based Services</w:t>
      </w:r>
    </w:p>
    <w:p w14:paraId="15AD0980" w14:textId="77777777" w:rsidR="00E86E7B" w:rsidRPr="00816C4A" w:rsidRDefault="00E86E7B" w:rsidP="00E86E7B">
      <w:pPr>
        <w:pStyle w:val="EW"/>
        <w:tabs>
          <w:tab w:val="left" w:pos="2268"/>
        </w:tabs>
      </w:pPr>
      <w:r w:rsidRPr="00816C4A">
        <w:t>PS</w:t>
      </w:r>
      <w:r w:rsidRPr="00816C4A">
        <w:tab/>
        <w:t>Packet Switched</w:t>
      </w:r>
    </w:p>
    <w:p w14:paraId="2A521EBC" w14:textId="77777777" w:rsidR="00E86E7B" w:rsidRPr="00816C4A" w:rsidRDefault="00E86E7B" w:rsidP="00E86E7B">
      <w:pPr>
        <w:pStyle w:val="EW"/>
        <w:tabs>
          <w:tab w:val="left" w:pos="2268"/>
        </w:tabs>
      </w:pPr>
      <w:r w:rsidRPr="00816C4A">
        <w:t>RFU</w:t>
      </w:r>
      <w:r w:rsidRPr="00816C4A">
        <w:tab/>
        <w:t>Reserved for Future Use</w:t>
      </w:r>
    </w:p>
    <w:p w14:paraId="2B71E4B8"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4B603931" w14:textId="77777777" w:rsidR="004A2796" w:rsidRDefault="004A2796" w:rsidP="004A2796">
      <w:pPr>
        <w:pStyle w:val="EW"/>
      </w:pPr>
      <w:r>
        <w:t>S-NSSAI</w:t>
      </w:r>
      <w:r>
        <w:tab/>
        <w:t>Single Network Slice Selection Assistance Information</w:t>
      </w:r>
    </w:p>
    <w:p w14:paraId="457ED82E" w14:textId="77777777" w:rsidR="00E86E7B" w:rsidRPr="00816C4A" w:rsidRDefault="00E86E7B" w:rsidP="00E86E7B">
      <w:pPr>
        <w:pStyle w:val="EW"/>
        <w:tabs>
          <w:tab w:val="left" w:pos="2268"/>
        </w:tabs>
      </w:pPr>
      <w:r w:rsidRPr="00816C4A">
        <w:t>SS</w:t>
      </w:r>
      <w:r w:rsidRPr="00816C4A">
        <w:tab/>
        <w:t>Supplementary Service</w:t>
      </w:r>
    </w:p>
    <w:p w14:paraId="2E382C36" w14:textId="77777777" w:rsidR="00E86E7B" w:rsidRPr="00816C4A" w:rsidRDefault="00E86E7B" w:rsidP="00E86E7B">
      <w:pPr>
        <w:pStyle w:val="EW"/>
        <w:tabs>
          <w:tab w:val="left" w:pos="2268"/>
        </w:tabs>
      </w:pPr>
      <w:r w:rsidRPr="00816C4A">
        <w:t>SSC</w:t>
      </w:r>
      <w:r w:rsidRPr="00816C4A">
        <w:tab/>
        <w:t>Supplementary Service Control string</w:t>
      </w:r>
    </w:p>
    <w:p w14:paraId="3C04E2BE" w14:textId="77777777" w:rsidR="00E86E7B" w:rsidRPr="00816C4A" w:rsidRDefault="00E86E7B" w:rsidP="00E86E7B">
      <w:pPr>
        <w:pStyle w:val="EW"/>
        <w:tabs>
          <w:tab w:val="left" w:pos="2268"/>
        </w:tabs>
      </w:pPr>
      <w:r w:rsidRPr="00816C4A">
        <w:t>SSID</w:t>
      </w:r>
      <w:r w:rsidRPr="00816C4A">
        <w:tab/>
        <w:t>Service Set Identifier</w:t>
      </w:r>
    </w:p>
    <w:p w14:paraId="227B65AC"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2F8385F" w14:textId="77777777" w:rsidR="00E86E7B" w:rsidRPr="00816C4A" w:rsidRDefault="00E86E7B" w:rsidP="00E86E7B">
      <w:pPr>
        <w:pStyle w:val="EW"/>
        <w:tabs>
          <w:tab w:val="left" w:pos="2268"/>
        </w:tabs>
      </w:pPr>
      <w:r w:rsidRPr="00816C4A">
        <w:t>USAT</w:t>
      </w:r>
      <w:r w:rsidRPr="00816C4A">
        <w:tab/>
        <w:t>USIM Application Toolkit</w:t>
      </w:r>
    </w:p>
    <w:p w14:paraId="379779E4" w14:textId="77777777" w:rsidR="00E86E7B" w:rsidRPr="00816C4A" w:rsidRDefault="00E86E7B" w:rsidP="00E86E7B">
      <w:pPr>
        <w:pStyle w:val="EW"/>
        <w:tabs>
          <w:tab w:val="left" w:pos="2268"/>
        </w:tabs>
      </w:pPr>
      <w:r w:rsidRPr="00816C4A">
        <w:t>USIM</w:t>
      </w:r>
      <w:r w:rsidRPr="00816C4A">
        <w:tab/>
        <w:t>Universal Subscriber Identity Module</w:t>
      </w:r>
    </w:p>
    <w:p w14:paraId="492BF087" w14:textId="77777777" w:rsidR="00E86E7B" w:rsidRPr="00816C4A" w:rsidRDefault="00E86E7B" w:rsidP="00E86E7B">
      <w:pPr>
        <w:pStyle w:val="EW"/>
      </w:pPr>
      <w:r w:rsidRPr="00816C4A">
        <w:t>USSD</w:t>
      </w:r>
      <w:r w:rsidRPr="00816C4A">
        <w:tab/>
        <w:t>Unstructured Supplementary Service Data</w:t>
      </w:r>
    </w:p>
    <w:p w14:paraId="35B73692" w14:textId="77777777" w:rsidR="00E86E7B" w:rsidRPr="00816C4A" w:rsidRDefault="00E86E7B" w:rsidP="00E86E7B">
      <w:pPr>
        <w:pStyle w:val="EW"/>
      </w:pPr>
      <w:r w:rsidRPr="00816C4A">
        <w:t>WSID</w:t>
      </w:r>
      <w:r w:rsidRPr="00816C4A">
        <w:tab/>
        <w:t>WLAN Specific Identifier</w:t>
      </w:r>
    </w:p>
    <w:p w14:paraId="50B55C79" w14:textId="77777777" w:rsidR="00E86E7B" w:rsidRPr="00816C4A" w:rsidRDefault="00E86E7B" w:rsidP="00E86E7B">
      <w:pPr>
        <w:pStyle w:val="Heading2"/>
      </w:pPr>
      <w:bookmarkStart w:id="58" w:name="_Toc3200666"/>
      <w:bookmarkStart w:id="59" w:name="_Toc20392409"/>
      <w:bookmarkStart w:id="60" w:name="_Toc27774056"/>
      <w:bookmarkStart w:id="61" w:name="_Toc36482516"/>
      <w:bookmarkStart w:id="62" w:name="_Toc36484175"/>
      <w:bookmarkStart w:id="63" w:name="_Toc44933105"/>
      <w:bookmarkStart w:id="64" w:name="_Toc50972058"/>
      <w:bookmarkStart w:id="65" w:name="_Toc163045546"/>
      <w:r w:rsidRPr="00816C4A">
        <w:t>3.3</w:t>
      </w:r>
      <w:r w:rsidRPr="00816C4A">
        <w:tab/>
        <w:t>Symbols</w:t>
      </w:r>
      <w:bookmarkEnd w:id="58"/>
      <w:bookmarkEnd w:id="59"/>
      <w:bookmarkEnd w:id="60"/>
      <w:bookmarkEnd w:id="61"/>
      <w:bookmarkEnd w:id="62"/>
      <w:bookmarkEnd w:id="63"/>
      <w:bookmarkEnd w:id="64"/>
      <w:bookmarkEnd w:id="65"/>
    </w:p>
    <w:p w14:paraId="58A97B34" w14:textId="77777777" w:rsidR="00E86E7B" w:rsidRPr="00816C4A" w:rsidRDefault="00E86E7B" w:rsidP="00E86E7B">
      <w:pPr>
        <w:keepNext/>
      </w:pPr>
      <w:r w:rsidRPr="00816C4A">
        <w:t>For the purposes of the present document, the following symbols apply:</w:t>
      </w:r>
    </w:p>
    <w:p w14:paraId="78E84D48" w14:textId="77777777" w:rsidR="00E86E7B" w:rsidRPr="00816C4A" w:rsidRDefault="00E86E7B" w:rsidP="00E86E7B">
      <w:pPr>
        <w:pStyle w:val="EX"/>
      </w:pPr>
      <w:r w:rsidRPr="00816C4A">
        <w:t>'0' to '9' and 'A' to 'F'</w:t>
      </w:r>
      <w:r w:rsidRPr="00816C4A">
        <w:tab/>
        <w:t>The sixteen hexadecimal digits.</w:t>
      </w:r>
    </w:p>
    <w:p w14:paraId="02E9C9BB" w14:textId="77777777" w:rsidR="00E86E7B" w:rsidRPr="00816C4A" w:rsidRDefault="00E86E7B" w:rsidP="00E86E7B">
      <w:pPr>
        <w:pStyle w:val="Heading1"/>
      </w:pPr>
      <w:bookmarkStart w:id="66" w:name="_Toc3200667"/>
      <w:bookmarkStart w:id="67" w:name="_Toc20392410"/>
      <w:bookmarkStart w:id="68" w:name="_Toc27774057"/>
      <w:bookmarkStart w:id="69" w:name="_Toc36482517"/>
      <w:bookmarkStart w:id="70" w:name="_Toc36484176"/>
      <w:bookmarkStart w:id="71" w:name="_Toc44933106"/>
      <w:bookmarkStart w:id="72" w:name="_Toc50972059"/>
      <w:bookmarkStart w:id="73" w:name="_Toc163045547"/>
      <w:r w:rsidRPr="00816C4A">
        <w:t>4</w:t>
      </w:r>
      <w:r w:rsidRPr="00816C4A">
        <w:tab/>
        <w:t>Overview of USAT</w:t>
      </w:r>
      <w:bookmarkEnd w:id="66"/>
      <w:bookmarkEnd w:id="67"/>
      <w:bookmarkEnd w:id="68"/>
      <w:bookmarkEnd w:id="69"/>
      <w:bookmarkEnd w:id="70"/>
      <w:bookmarkEnd w:id="71"/>
      <w:bookmarkEnd w:id="72"/>
      <w:bookmarkEnd w:id="73"/>
    </w:p>
    <w:p w14:paraId="5DECC719"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5F9F04D1" w14:textId="77777777" w:rsidR="00E86E7B" w:rsidRPr="00816C4A" w:rsidRDefault="00E86E7B" w:rsidP="00E86E7B">
      <w:r w:rsidRPr="00816C4A">
        <w:t>The following mechanisms have been defined. These mechanisms are dependent upon the commands and protocols relevant to USAT in TS 31.101 [13].</w:t>
      </w:r>
    </w:p>
    <w:p w14:paraId="7288A4A2" w14:textId="77777777" w:rsidR="00E86E7B" w:rsidRPr="00816C4A" w:rsidRDefault="00E86E7B" w:rsidP="00E86E7B">
      <w:pPr>
        <w:pStyle w:val="Heading2"/>
      </w:pPr>
      <w:bookmarkStart w:id="74" w:name="_Toc3200668"/>
      <w:bookmarkStart w:id="75" w:name="_Toc20392411"/>
      <w:bookmarkStart w:id="76" w:name="_Toc27774058"/>
      <w:bookmarkStart w:id="77" w:name="_Toc36482518"/>
      <w:bookmarkStart w:id="78" w:name="_Toc36484177"/>
      <w:bookmarkStart w:id="79" w:name="_Toc44933107"/>
      <w:bookmarkStart w:id="80" w:name="_Toc50972060"/>
      <w:bookmarkStart w:id="81" w:name="_Toc163045548"/>
      <w:r w:rsidRPr="00816C4A">
        <w:lastRenderedPageBreak/>
        <w:t>4.1</w:t>
      </w:r>
      <w:r w:rsidRPr="00816C4A">
        <w:tab/>
        <w:t>Profile Download</w:t>
      </w:r>
      <w:bookmarkEnd w:id="74"/>
      <w:bookmarkEnd w:id="75"/>
      <w:bookmarkEnd w:id="76"/>
      <w:bookmarkEnd w:id="77"/>
      <w:bookmarkEnd w:id="78"/>
      <w:bookmarkEnd w:id="79"/>
      <w:bookmarkEnd w:id="80"/>
      <w:bookmarkEnd w:id="81"/>
    </w:p>
    <w:p w14:paraId="7F20CB77" w14:textId="77777777" w:rsidR="00E86E7B" w:rsidRPr="00816C4A" w:rsidRDefault="00E86E7B" w:rsidP="00E86E7B">
      <w:r w:rsidRPr="00816C4A">
        <w:t>Profile downloading provides a mechanism for the ME to tell the UICC what it is capable of.</w:t>
      </w:r>
    </w:p>
    <w:p w14:paraId="282A94BC" w14:textId="77777777" w:rsidR="00E86E7B" w:rsidRPr="00816C4A" w:rsidRDefault="00E86E7B" w:rsidP="00E86E7B">
      <w:pPr>
        <w:pStyle w:val="Heading2"/>
      </w:pPr>
      <w:bookmarkStart w:id="82" w:name="_Toc3200669"/>
      <w:bookmarkStart w:id="83" w:name="_Toc20392412"/>
      <w:bookmarkStart w:id="84" w:name="_Toc27774059"/>
      <w:bookmarkStart w:id="85" w:name="_Toc36482519"/>
      <w:bookmarkStart w:id="86" w:name="_Toc36484178"/>
      <w:bookmarkStart w:id="87" w:name="_Toc44933108"/>
      <w:bookmarkStart w:id="88" w:name="_Toc50972061"/>
      <w:bookmarkStart w:id="89" w:name="_Toc163045549"/>
      <w:r w:rsidRPr="00816C4A">
        <w:t>4.2</w:t>
      </w:r>
      <w:r w:rsidRPr="00816C4A">
        <w:tab/>
        <w:t>Proactive UICC</w:t>
      </w:r>
      <w:bookmarkEnd w:id="82"/>
      <w:bookmarkEnd w:id="83"/>
      <w:bookmarkEnd w:id="84"/>
      <w:bookmarkEnd w:id="85"/>
      <w:bookmarkEnd w:id="86"/>
      <w:bookmarkEnd w:id="87"/>
      <w:bookmarkEnd w:id="88"/>
      <w:bookmarkEnd w:id="89"/>
    </w:p>
    <w:p w14:paraId="0498B78F" w14:textId="3ABAE33F" w:rsidR="00E86E7B" w:rsidRPr="00816C4A" w:rsidRDefault="00E86E7B" w:rsidP="00E86E7B">
      <w:r w:rsidRPr="00816C4A">
        <w:t xml:space="preserve">Proactive UICC gives a mechanism whereby the UICC can initiate actions to be taken by the ME. The supported functions are specified in </w:t>
      </w:r>
      <w:r w:rsidR="00E05181" w:rsidRPr="00816C4A">
        <w:t>clause</w:t>
      </w:r>
      <w:r w:rsidR="00E05181">
        <w:t> </w:t>
      </w:r>
      <w:r w:rsidR="00E05181" w:rsidRPr="00816C4A">
        <w:t>6</w:t>
      </w:r>
      <w:r w:rsidRPr="00816C4A">
        <w:t>.4.</w:t>
      </w:r>
    </w:p>
    <w:p w14:paraId="71C69275"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69ED8478" w14:textId="77777777" w:rsidR="00E86E7B" w:rsidRPr="00816C4A" w:rsidRDefault="00E86E7B" w:rsidP="00E86E7B">
      <w:pPr>
        <w:pStyle w:val="Heading2"/>
      </w:pPr>
      <w:bookmarkStart w:id="90" w:name="_Toc3200670"/>
      <w:bookmarkStart w:id="91" w:name="_Toc20392413"/>
      <w:bookmarkStart w:id="92" w:name="_Toc27774060"/>
      <w:bookmarkStart w:id="93" w:name="_Toc36482520"/>
      <w:bookmarkStart w:id="94" w:name="_Toc36484179"/>
      <w:bookmarkStart w:id="95" w:name="_Toc44933109"/>
      <w:bookmarkStart w:id="96" w:name="_Toc50972062"/>
      <w:bookmarkStart w:id="97" w:name="_Toc163045550"/>
      <w:r w:rsidRPr="00816C4A">
        <w:t>4.3</w:t>
      </w:r>
      <w:r w:rsidRPr="00816C4A">
        <w:tab/>
        <w:t>Data download to UICC</w:t>
      </w:r>
      <w:bookmarkEnd w:id="90"/>
      <w:bookmarkEnd w:id="91"/>
      <w:bookmarkEnd w:id="92"/>
      <w:bookmarkEnd w:id="93"/>
      <w:bookmarkEnd w:id="94"/>
      <w:bookmarkEnd w:id="95"/>
      <w:bookmarkEnd w:id="96"/>
      <w:bookmarkEnd w:id="97"/>
    </w:p>
    <w:p w14:paraId="57FFD412"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0C77A6A3" w14:textId="77777777" w:rsidR="00E86E7B" w:rsidRPr="00816C4A" w:rsidRDefault="00E86E7B" w:rsidP="00E86E7B">
      <w:pPr>
        <w:pStyle w:val="Heading2"/>
      </w:pPr>
      <w:bookmarkStart w:id="98" w:name="_Toc3200671"/>
      <w:bookmarkStart w:id="99" w:name="_Toc20392414"/>
      <w:bookmarkStart w:id="100" w:name="_Toc27774061"/>
      <w:bookmarkStart w:id="101" w:name="_Toc36482521"/>
      <w:bookmarkStart w:id="102" w:name="_Toc36484180"/>
      <w:bookmarkStart w:id="103" w:name="_Toc44933110"/>
      <w:bookmarkStart w:id="104" w:name="_Toc50972063"/>
      <w:bookmarkStart w:id="105" w:name="_Toc163045551"/>
      <w:r w:rsidRPr="00816C4A">
        <w:t>4.4</w:t>
      </w:r>
      <w:r w:rsidRPr="00816C4A">
        <w:tab/>
        <w:t>Menu selection</w:t>
      </w:r>
      <w:bookmarkEnd w:id="98"/>
      <w:bookmarkEnd w:id="99"/>
      <w:bookmarkEnd w:id="100"/>
      <w:bookmarkEnd w:id="101"/>
      <w:bookmarkEnd w:id="102"/>
      <w:bookmarkEnd w:id="103"/>
      <w:bookmarkEnd w:id="104"/>
      <w:bookmarkEnd w:id="105"/>
    </w:p>
    <w:p w14:paraId="65406480" w14:textId="5BF1079D"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.4.</w:t>
      </w:r>
    </w:p>
    <w:p w14:paraId="725C5F8F" w14:textId="77777777" w:rsidR="00E86E7B" w:rsidRPr="00816C4A" w:rsidRDefault="00E86E7B" w:rsidP="00E86E7B">
      <w:pPr>
        <w:pStyle w:val="Heading2"/>
      </w:pPr>
      <w:bookmarkStart w:id="106" w:name="_Toc3200672"/>
      <w:bookmarkStart w:id="107" w:name="_Toc20392415"/>
      <w:bookmarkStart w:id="108" w:name="_Toc27774062"/>
      <w:bookmarkStart w:id="109" w:name="_Toc36482522"/>
      <w:bookmarkStart w:id="110" w:name="_Toc36484181"/>
      <w:bookmarkStart w:id="111" w:name="_Toc44933111"/>
      <w:bookmarkStart w:id="112" w:name="_Toc50972064"/>
      <w:bookmarkStart w:id="113" w:name="_Toc163045552"/>
      <w:r w:rsidRPr="00816C4A">
        <w:t>4.5</w:t>
      </w:r>
      <w:r w:rsidRPr="00816C4A">
        <w:tab/>
        <w:t>Call control by USIM</w:t>
      </w:r>
      <w:bookmarkEnd w:id="106"/>
      <w:bookmarkEnd w:id="107"/>
      <w:bookmarkEnd w:id="108"/>
      <w:bookmarkEnd w:id="109"/>
      <w:bookmarkEnd w:id="110"/>
      <w:bookmarkEnd w:id="111"/>
      <w:bookmarkEnd w:id="112"/>
      <w:bookmarkEnd w:id="113"/>
    </w:p>
    <w:p w14:paraId="5CCAE1B7"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6E42118E"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77A859E3" w14:textId="77777777" w:rsidR="00E86E7B" w:rsidRPr="00816C4A" w:rsidRDefault="00E86E7B" w:rsidP="00E86E7B">
      <w:pPr>
        <w:pStyle w:val="Heading2"/>
      </w:pPr>
      <w:bookmarkStart w:id="114" w:name="_Toc3200673"/>
      <w:bookmarkStart w:id="115" w:name="_Toc20392416"/>
      <w:bookmarkStart w:id="116" w:name="_Toc27774063"/>
      <w:bookmarkStart w:id="117" w:name="_Toc36482523"/>
      <w:bookmarkStart w:id="118" w:name="_Toc36484182"/>
      <w:bookmarkStart w:id="119" w:name="_Toc44933112"/>
      <w:bookmarkStart w:id="120" w:name="_Toc50972065"/>
      <w:bookmarkStart w:id="121" w:name="_Toc163045553"/>
      <w:r w:rsidRPr="00816C4A">
        <w:t>4.6</w:t>
      </w:r>
      <w:r w:rsidRPr="00816C4A">
        <w:tab/>
        <w:t>MO Short Message control by USIM</w:t>
      </w:r>
      <w:bookmarkEnd w:id="114"/>
      <w:bookmarkEnd w:id="115"/>
      <w:bookmarkEnd w:id="116"/>
      <w:bookmarkEnd w:id="117"/>
      <w:bookmarkEnd w:id="118"/>
      <w:bookmarkEnd w:id="119"/>
      <w:bookmarkEnd w:id="120"/>
      <w:bookmarkEnd w:id="121"/>
    </w:p>
    <w:p w14:paraId="108D497C"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1748E2CE" w14:textId="77777777" w:rsidR="00E86E7B" w:rsidRPr="00816C4A" w:rsidRDefault="00E86E7B" w:rsidP="00E86E7B">
      <w:pPr>
        <w:pStyle w:val="Heading2"/>
      </w:pPr>
      <w:bookmarkStart w:id="122" w:name="_Toc3200674"/>
      <w:bookmarkStart w:id="123" w:name="_Toc20392417"/>
      <w:bookmarkStart w:id="124" w:name="_Toc27774064"/>
      <w:bookmarkStart w:id="125" w:name="_Toc36482524"/>
      <w:bookmarkStart w:id="126" w:name="_Toc36484183"/>
      <w:bookmarkStart w:id="127" w:name="_Toc44933113"/>
      <w:bookmarkStart w:id="128" w:name="_Toc50972066"/>
      <w:bookmarkStart w:id="129" w:name="_Toc163045554"/>
      <w:r w:rsidRPr="00816C4A">
        <w:t>4.7</w:t>
      </w:r>
      <w:r w:rsidRPr="00816C4A">
        <w:tab/>
        <w:t>Event download</w:t>
      </w:r>
      <w:bookmarkEnd w:id="122"/>
      <w:bookmarkEnd w:id="123"/>
      <w:bookmarkEnd w:id="124"/>
      <w:bookmarkEnd w:id="125"/>
      <w:bookmarkEnd w:id="126"/>
      <w:bookmarkEnd w:id="127"/>
      <w:bookmarkEnd w:id="128"/>
      <w:bookmarkEnd w:id="129"/>
    </w:p>
    <w:p w14:paraId="6231BA9F" w14:textId="5FE63A31" w:rsidR="00E86E7B" w:rsidRPr="00816C4A" w:rsidRDefault="00E86E7B" w:rsidP="00E86E7B">
      <w:r w:rsidRPr="00816C4A">
        <w:t xml:space="preserve">In addition to the set of events defined in ETSI TS 102 223 [32] </w:t>
      </w:r>
      <w:r w:rsidR="00E05181" w:rsidRPr="00816C4A">
        <w:t>clause</w:t>
      </w:r>
      <w:r w:rsidR="00E05181">
        <w:t> </w:t>
      </w:r>
      <w:r w:rsidR="00E05181" w:rsidRPr="00816C4A">
        <w:t>4</w:t>
      </w:r>
      <w:r w:rsidRPr="00816C4A">
        <w:t>.7, the following event may also be reported to the UICC:</w:t>
      </w:r>
    </w:p>
    <w:p w14:paraId="28D15209" w14:textId="77777777" w:rsidR="00E86E7B" w:rsidRPr="00816C4A" w:rsidRDefault="00E86E7B" w:rsidP="00E86E7B">
      <w:pPr>
        <w:ind w:firstLine="284"/>
      </w:pPr>
      <w:r w:rsidRPr="00816C4A">
        <w:t>-</w:t>
      </w:r>
      <w:r w:rsidRPr="00816C4A">
        <w:tab/>
        <w:t>Network Rejection</w:t>
      </w:r>
    </w:p>
    <w:p w14:paraId="0144E8CF" w14:textId="77777777" w:rsidR="00E86E7B" w:rsidRPr="00816C4A" w:rsidRDefault="00E86E7B" w:rsidP="00E86E7B">
      <w:pPr>
        <w:ind w:firstLine="284"/>
      </w:pPr>
      <w:r w:rsidRPr="00816C4A">
        <w:t>-</w:t>
      </w:r>
      <w:r w:rsidRPr="00816C4A">
        <w:tab/>
        <w:t>CSG cell selection (if class "q" is supported)</w:t>
      </w:r>
    </w:p>
    <w:p w14:paraId="4BA3EFE4" w14:textId="77777777" w:rsidR="00E86E7B" w:rsidRPr="00816C4A" w:rsidRDefault="00E86E7B" w:rsidP="00E86E7B">
      <w:pPr>
        <w:ind w:firstLine="284"/>
      </w:pPr>
      <w:r w:rsidRPr="00816C4A">
        <w:t>-</w:t>
      </w:r>
      <w:r w:rsidRPr="00816C4A">
        <w:tab/>
        <w:t>Incoming IMS Data (if classes "e" and "t" are supported)</w:t>
      </w:r>
    </w:p>
    <w:p w14:paraId="6B36DB7D" w14:textId="77777777" w:rsidR="00E86E7B" w:rsidRPr="00816C4A" w:rsidRDefault="00E86E7B" w:rsidP="00E86E7B">
      <w:pPr>
        <w:ind w:firstLine="284"/>
      </w:pPr>
      <w:r w:rsidRPr="00816C4A">
        <w:lastRenderedPageBreak/>
        <w:t>-</w:t>
      </w:r>
      <w:r w:rsidRPr="00816C4A">
        <w:tab/>
        <w:t>IMS Registration (if classes "e" and "t" are supported)</w:t>
      </w:r>
    </w:p>
    <w:p w14:paraId="328F31AA" w14:textId="77777777" w:rsidR="00E86E7B" w:rsidRPr="00816C4A" w:rsidRDefault="00E86E7B" w:rsidP="00E86E7B">
      <w:pPr>
        <w:ind w:firstLine="284"/>
      </w:pPr>
      <w:r w:rsidRPr="00816C4A">
        <w:t>-</w:t>
      </w:r>
      <w:r w:rsidRPr="00816C4A">
        <w:tab/>
        <w:t>Data Connection Status Change (if class "e" is supported)</w:t>
      </w:r>
    </w:p>
    <w:p w14:paraId="3A7105EC" w14:textId="77777777" w:rsidR="00E86E7B" w:rsidRPr="00816C4A" w:rsidRDefault="00E86E7B" w:rsidP="00E86E7B">
      <w:pPr>
        <w:pStyle w:val="Heading2"/>
      </w:pPr>
      <w:bookmarkStart w:id="130" w:name="_Toc3200675"/>
      <w:bookmarkStart w:id="131" w:name="_Toc20392418"/>
      <w:bookmarkStart w:id="132" w:name="_Toc27774065"/>
      <w:bookmarkStart w:id="133" w:name="_Toc36482525"/>
      <w:bookmarkStart w:id="134" w:name="_Toc36484184"/>
      <w:bookmarkStart w:id="135" w:name="_Toc44933114"/>
      <w:bookmarkStart w:id="136" w:name="_Toc50972067"/>
      <w:bookmarkStart w:id="137" w:name="_Toc163045555"/>
      <w:r w:rsidRPr="00816C4A">
        <w:t>4.8</w:t>
      </w:r>
      <w:r w:rsidRPr="00816C4A">
        <w:tab/>
        <w:t>Security</w:t>
      </w:r>
      <w:bookmarkEnd w:id="130"/>
      <w:bookmarkEnd w:id="131"/>
      <w:bookmarkEnd w:id="132"/>
      <w:bookmarkEnd w:id="133"/>
      <w:bookmarkEnd w:id="134"/>
      <w:bookmarkEnd w:id="135"/>
      <w:bookmarkEnd w:id="136"/>
      <w:bookmarkEnd w:id="137"/>
    </w:p>
    <w:p w14:paraId="1CFD0D4C" w14:textId="176A2BA0"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.8.</w:t>
      </w:r>
    </w:p>
    <w:p w14:paraId="32F3D8EE" w14:textId="77777777" w:rsidR="00E86E7B" w:rsidRPr="00816C4A" w:rsidRDefault="00E86E7B" w:rsidP="00E86E7B">
      <w:pPr>
        <w:pStyle w:val="Heading2"/>
      </w:pPr>
      <w:bookmarkStart w:id="138" w:name="_Toc3200676"/>
      <w:bookmarkStart w:id="139" w:name="_Toc20392419"/>
      <w:bookmarkStart w:id="140" w:name="_Toc27774066"/>
      <w:bookmarkStart w:id="141" w:name="_Toc36482526"/>
      <w:bookmarkStart w:id="142" w:name="_Toc36484185"/>
      <w:bookmarkStart w:id="143" w:name="_Toc44933115"/>
      <w:bookmarkStart w:id="144" w:name="_Toc50972068"/>
      <w:bookmarkStart w:id="145" w:name="_Toc163045556"/>
      <w:r w:rsidRPr="00816C4A">
        <w:t>4.9</w:t>
      </w:r>
      <w:r w:rsidRPr="00816C4A">
        <w:tab/>
        <w:t>Multiple card</w:t>
      </w:r>
      <w:bookmarkEnd w:id="138"/>
      <w:bookmarkEnd w:id="139"/>
      <w:bookmarkEnd w:id="140"/>
      <w:bookmarkEnd w:id="141"/>
      <w:bookmarkEnd w:id="142"/>
      <w:bookmarkEnd w:id="143"/>
      <w:bookmarkEnd w:id="144"/>
      <w:bookmarkEnd w:id="145"/>
    </w:p>
    <w:p w14:paraId="4FD5DE67" w14:textId="7144E750"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.9.</w:t>
      </w:r>
    </w:p>
    <w:p w14:paraId="5AC1FB3F" w14:textId="77777777" w:rsidR="00E86E7B" w:rsidRPr="00816C4A" w:rsidRDefault="00E86E7B" w:rsidP="00E86E7B">
      <w:pPr>
        <w:pStyle w:val="Heading2"/>
      </w:pPr>
      <w:bookmarkStart w:id="146" w:name="_Toc3200677"/>
      <w:bookmarkStart w:id="147" w:name="_Toc20392420"/>
      <w:bookmarkStart w:id="148" w:name="_Toc27774067"/>
      <w:bookmarkStart w:id="149" w:name="_Toc36482527"/>
      <w:bookmarkStart w:id="150" w:name="_Toc36484186"/>
      <w:bookmarkStart w:id="151" w:name="_Toc44933116"/>
      <w:bookmarkStart w:id="152" w:name="_Toc50972069"/>
      <w:bookmarkStart w:id="153" w:name="_Toc163045557"/>
      <w:r w:rsidRPr="00816C4A">
        <w:t>4.10</w:t>
      </w:r>
      <w:r w:rsidRPr="00816C4A">
        <w:tab/>
        <w:t>Timer Expiration</w:t>
      </w:r>
      <w:bookmarkEnd w:id="146"/>
      <w:bookmarkEnd w:id="147"/>
      <w:bookmarkEnd w:id="148"/>
      <w:bookmarkEnd w:id="149"/>
      <w:bookmarkEnd w:id="150"/>
      <w:bookmarkEnd w:id="151"/>
      <w:bookmarkEnd w:id="152"/>
      <w:bookmarkEnd w:id="153"/>
    </w:p>
    <w:p w14:paraId="5ED073F4" w14:textId="56B5D141"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.10.</w:t>
      </w:r>
    </w:p>
    <w:p w14:paraId="7DFD5032" w14:textId="77777777" w:rsidR="00E86E7B" w:rsidRPr="00816C4A" w:rsidRDefault="00E86E7B" w:rsidP="00E86E7B">
      <w:pPr>
        <w:pStyle w:val="Heading2"/>
      </w:pPr>
      <w:bookmarkStart w:id="154" w:name="_Toc3200678"/>
      <w:bookmarkStart w:id="155" w:name="_Toc20392421"/>
      <w:bookmarkStart w:id="156" w:name="_Toc27774068"/>
      <w:bookmarkStart w:id="157" w:name="_Toc36482528"/>
      <w:bookmarkStart w:id="158" w:name="_Toc36484187"/>
      <w:bookmarkStart w:id="159" w:name="_Toc44933117"/>
      <w:bookmarkStart w:id="160" w:name="_Toc50972070"/>
      <w:bookmarkStart w:id="161" w:name="_Toc163045558"/>
      <w:r w:rsidRPr="00816C4A">
        <w:t>4.11</w:t>
      </w:r>
      <w:r w:rsidRPr="00816C4A">
        <w:tab/>
        <w:t>Bearer Independent Protocol</w:t>
      </w:r>
      <w:bookmarkEnd w:id="154"/>
      <w:bookmarkEnd w:id="155"/>
      <w:bookmarkEnd w:id="156"/>
      <w:bookmarkEnd w:id="157"/>
      <w:bookmarkEnd w:id="158"/>
      <w:bookmarkEnd w:id="159"/>
      <w:bookmarkEnd w:id="160"/>
      <w:bookmarkEnd w:id="161"/>
    </w:p>
    <w:p w14:paraId="79FA9854" w14:textId="341DDBCD"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.11.</w:t>
      </w:r>
    </w:p>
    <w:p w14:paraId="1DB2CC9F" w14:textId="77777777" w:rsidR="00E86E7B" w:rsidRPr="00816C4A" w:rsidRDefault="00E86E7B" w:rsidP="00E86E7B">
      <w:pPr>
        <w:pStyle w:val="Heading2"/>
      </w:pPr>
      <w:bookmarkStart w:id="162" w:name="_Toc3200679"/>
      <w:bookmarkStart w:id="163" w:name="_Toc20392422"/>
      <w:bookmarkStart w:id="164" w:name="_Toc27774069"/>
      <w:bookmarkStart w:id="165" w:name="_Toc36482529"/>
      <w:bookmarkStart w:id="166" w:name="_Toc36484188"/>
      <w:bookmarkStart w:id="167" w:name="_Toc44933118"/>
      <w:bookmarkStart w:id="168" w:name="_Toc50972071"/>
      <w:bookmarkStart w:id="169" w:name="_Toc163045559"/>
      <w:r w:rsidRPr="00816C4A">
        <w:t>4.12</w:t>
      </w:r>
      <w:r w:rsidRPr="00816C4A">
        <w:tab/>
        <w:t>Description of the access technology indicator mechanism</w:t>
      </w:r>
      <w:bookmarkEnd w:id="162"/>
      <w:bookmarkEnd w:id="163"/>
      <w:bookmarkEnd w:id="164"/>
      <w:bookmarkEnd w:id="165"/>
      <w:bookmarkEnd w:id="166"/>
      <w:bookmarkEnd w:id="167"/>
      <w:bookmarkEnd w:id="168"/>
      <w:bookmarkEnd w:id="169"/>
    </w:p>
    <w:p w14:paraId="6F60BE36" w14:textId="23213626"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.12.</w:t>
      </w:r>
    </w:p>
    <w:p w14:paraId="6D6DFE46" w14:textId="77777777" w:rsidR="00E86E7B" w:rsidRPr="00816C4A" w:rsidRDefault="00E86E7B" w:rsidP="00E86E7B">
      <w:pPr>
        <w:pStyle w:val="Heading2"/>
      </w:pPr>
      <w:bookmarkStart w:id="170" w:name="_Toc3200680"/>
      <w:bookmarkStart w:id="171" w:name="_Toc20392423"/>
      <w:bookmarkStart w:id="172" w:name="_Toc27774070"/>
      <w:bookmarkStart w:id="173" w:name="_Toc36482530"/>
      <w:bookmarkStart w:id="174" w:name="_Toc36484189"/>
      <w:bookmarkStart w:id="175" w:name="_Toc44933119"/>
      <w:bookmarkStart w:id="176" w:name="_Toc50972072"/>
      <w:bookmarkStart w:id="177" w:name="_Toc163045560"/>
      <w:r w:rsidRPr="00816C4A">
        <w:t>4.13</w:t>
      </w:r>
      <w:r w:rsidRPr="00816C4A">
        <w:tab/>
        <w:t>Description of the network search mode mechanism</w:t>
      </w:r>
      <w:bookmarkEnd w:id="170"/>
      <w:bookmarkEnd w:id="171"/>
      <w:bookmarkEnd w:id="172"/>
      <w:bookmarkEnd w:id="173"/>
      <w:bookmarkEnd w:id="174"/>
      <w:bookmarkEnd w:id="175"/>
      <w:bookmarkEnd w:id="176"/>
      <w:bookmarkEnd w:id="177"/>
    </w:p>
    <w:p w14:paraId="2FC0A98F" w14:textId="57A7662B"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.14.</w:t>
      </w:r>
    </w:p>
    <w:p w14:paraId="0D359C9B" w14:textId="77777777" w:rsidR="00E86E7B" w:rsidRPr="00816C4A" w:rsidRDefault="00E86E7B" w:rsidP="00E86E7B">
      <w:pPr>
        <w:pStyle w:val="Heading2"/>
      </w:pPr>
      <w:bookmarkStart w:id="178" w:name="_Toc3200681"/>
      <w:bookmarkStart w:id="179" w:name="_Toc20392424"/>
      <w:bookmarkStart w:id="180" w:name="_Toc27774071"/>
      <w:bookmarkStart w:id="181" w:name="_Toc36482531"/>
      <w:bookmarkStart w:id="182" w:name="_Toc36484190"/>
      <w:bookmarkStart w:id="183" w:name="_Toc44933120"/>
      <w:bookmarkStart w:id="184" w:name="_Toc50972073"/>
      <w:bookmarkStart w:id="185" w:name="_Toc163045561"/>
      <w:r w:rsidRPr="00816C4A">
        <w:t>4.14</w:t>
      </w:r>
      <w:r w:rsidRPr="00816C4A">
        <w:tab/>
        <w:t>Geographical location discovery</w:t>
      </w:r>
      <w:bookmarkEnd w:id="178"/>
      <w:bookmarkEnd w:id="179"/>
      <w:bookmarkEnd w:id="180"/>
      <w:bookmarkEnd w:id="181"/>
      <w:bookmarkEnd w:id="182"/>
      <w:bookmarkEnd w:id="183"/>
      <w:bookmarkEnd w:id="184"/>
      <w:bookmarkEnd w:id="185"/>
    </w:p>
    <w:p w14:paraId="5CC5AEFD"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26D70118" w14:textId="77777777" w:rsidR="00E86E7B" w:rsidRPr="00816C4A" w:rsidRDefault="00E86E7B" w:rsidP="00E86E7B">
      <w:pPr>
        <w:pStyle w:val="Heading2"/>
      </w:pPr>
      <w:bookmarkStart w:id="186" w:name="_Toc3200682"/>
      <w:bookmarkStart w:id="187" w:name="_Toc20392425"/>
      <w:bookmarkStart w:id="188" w:name="_Toc27774072"/>
      <w:bookmarkStart w:id="189" w:name="_Toc36482532"/>
      <w:bookmarkStart w:id="190" w:name="_Toc36484191"/>
      <w:bookmarkStart w:id="191" w:name="_Toc44933121"/>
      <w:bookmarkStart w:id="192" w:name="_Toc50972074"/>
      <w:bookmarkStart w:id="193" w:name="_Toc163045562"/>
      <w:r w:rsidRPr="00816C4A">
        <w:t>4.15</w:t>
      </w:r>
      <w:r w:rsidRPr="00816C4A">
        <w:tab/>
        <w:t>Operation in reduced USAT capable terminals</w:t>
      </w:r>
      <w:bookmarkEnd w:id="186"/>
      <w:bookmarkEnd w:id="187"/>
      <w:bookmarkEnd w:id="188"/>
      <w:bookmarkEnd w:id="189"/>
      <w:bookmarkEnd w:id="190"/>
      <w:bookmarkEnd w:id="191"/>
      <w:bookmarkEnd w:id="192"/>
      <w:bookmarkEnd w:id="193"/>
    </w:p>
    <w:p w14:paraId="2151BFC0" w14:textId="77777777" w:rsidR="00E86E7B" w:rsidRPr="00816C4A" w:rsidRDefault="00E86E7B" w:rsidP="00E86E7B">
      <w:r w:rsidRPr="00816C4A">
        <w:t>This specification takes into account terminal types corresponding to the following capabilities:</w:t>
      </w:r>
    </w:p>
    <w:p w14:paraId="5835EDE8" w14:textId="77777777" w:rsidR="00E86E7B" w:rsidRPr="00816C4A" w:rsidRDefault="00E86E7B" w:rsidP="00E86E7B">
      <w:pPr>
        <w:pStyle w:val="B1"/>
      </w:pPr>
      <w:r w:rsidRPr="00816C4A">
        <w:t>-</w:t>
      </w:r>
      <w:r w:rsidRPr="00816C4A">
        <w:tab/>
        <w:t>no display capability</w:t>
      </w:r>
    </w:p>
    <w:p w14:paraId="27F4D039" w14:textId="77777777" w:rsidR="00E86E7B" w:rsidRPr="00816C4A" w:rsidRDefault="00E86E7B" w:rsidP="00E86E7B">
      <w:pPr>
        <w:pStyle w:val="B1"/>
      </w:pPr>
      <w:r w:rsidRPr="00816C4A">
        <w:t>-</w:t>
      </w:r>
      <w:r w:rsidRPr="00816C4A">
        <w:tab/>
        <w:t>no keypad available</w:t>
      </w:r>
    </w:p>
    <w:p w14:paraId="75E4E69B" w14:textId="77777777" w:rsidR="00E86E7B" w:rsidRPr="00816C4A" w:rsidRDefault="00E86E7B" w:rsidP="00E86E7B">
      <w:pPr>
        <w:pStyle w:val="B1"/>
      </w:pPr>
      <w:r w:rsidRPr="00816C4A">
        <w:t>-</w:t>
      </w:r>
      <w:r w:rsidRPr="00816C4A">
        <w:tab/>
        <w:t>no audio alerting capability</w:t>
      </w:r>
    </w:p>
    <w:p w14:paraId="696FC895" w14:textId="77777777" w:rsidR="00E86E7B" w:rsidRPr="00816C4A" w:rsidRDefault="00E86E7B" w:rsidP="00E86E7B">
      <w:pPr>
        <w:pStyle w:val="B1"/>
      </w:pPr>
      <w:r w:rsidRPr="00816C4A">
        <w:t>-</w:t>
      </w:r>
      <w:r w:rsidRPr="00816C4A">
        <w:tab/>
        <w:t>no speech call capability</w:t>
      </w:r>
    </w:p>
    <w:p w14:paraId="006EFB23" w14:textId="77777777" w:rsidR="00E86E7B" w:rsidRPr="00816C4A" w:rsidRDefault="00E86E7B" w:rsidP="00E86E7B">
      <w:pPr>
        <w:pStyle w:val="B1"/>
      </w:pPr>
      <w:r w:rsidRPr="00816C4A">
        <w:t>-</w:t>
      </w:r>
      <w:r w:rsidRPr="00816C4A">
        <w:tab/>
        <w:t>no support of multiple languages.</w:t>
      </w:r>
    </w:p>
    <w:p w14:paraId="3CA51C9F" w14:textId="77777777" w:rsidR="00E86E7B" w:rsidRPr="00816C4A" w:rsidRDefault="00E86E7B" w:rsidP="00E86E7B">
      <w:r w:rsidRPr="00816C4A">
        <w:t>These terminal types are used to identify which USAT features are not available for each type of reduced functionality.</w:t>
      </w:r>
    </w:p>
    <w:p w14:paraId="2547CE5D" w14:textId="77777777" w:rsidR="00E86E7B" w:rsidRPr="00816C4A" w:rsidRDefault="00E86E7B" w:rsidP="00E86E7B">
      <w:pPr>
        <w:pStyle w:val="NO"/>
      </w:pPr>
      <w:r w:rsidRPr="00816C4A">
        <w:t>Note: Terminal types details are in Annex P.</w:t>
      </w:r>
    </w:p>
    <w:p w14:paraId="4EC4997B" w14:textId="77777777" w:rsidR="00E86E7B" w:rsidRPr="00816C4A" w:rsidRDefault="00E86E7B" w:rsidP="00E86E7B">
      <w:pPr>
        <w:pStyle w:val="Heading2"/>
      </w:pPr>
      <w:bookmarkStart w:id="194" w:name="_Toc3200683"/>
      <w:bookmarkStart w:id="195" w:name="_Toc20392426"/>
      <w:bookmarkStart w:id="196" w:name="_Toc27774073"/>
      <w:bookmarkStart w:id="197" w:name="_Toc36482533"/>
      <w:bookmarkStart w:id="198" w:name="_Toc36484192"/>
      <w:bookmarkStart w:id="199" w:name="_Toc44933122"/>
      <w:bookmarkStart w:id="200" w:name="_Toc50972075"/>
      <w:bookmarkStart w:id="201" w:name="_Toc163045563"/>
      <w:r w:rsidRPr="00816C4A">
        <w:t>4.16</w:t>
      </w:r>
      <w:r w:rsidRPr="00816C4A">
        <w:tab/>
        <w:t>Tag allocation guidelines</w:t>
      </w:r>
      <w:bookmarkEnd w:id="194"/>
      <w:bookmarkEnd w:id="195"/>
      <w:bookmarkEnd w:id="196"/>
      <w:bookmarkEnd w:id="197"/>
      <w:bookmarkEnd w:id="198"/>
      <w:bookmarkEnd w:id="199"/>
      <w:bookmarkEnd w:id="200"/>
      <w:bookmarkEnd w:id="201"/>
    </w:p>
    <w:p w14:paraId="6740D966" w14:textId="285912B9"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.13.</w:t>
      </w:r>
    </w:p>
    <w:p w14:paraId="3DE11677" w14:textId="77777777" w:rsidR="00E86E7B" w:rsidRPr="00816C4A" w:rsidRDefault="00E86E7B" w:rsidP="00E86E7B">
      <w:pPr>
        <w:pStyle w:val="Heading2"/>
      </w:pPr>
      <w:bookmarkStart w:id="202" w:name="_Toc3200684"/>
      <w:bookmarkStart w:id="203" w:name="_Toc20392427"/>
      <w:bookmarkStart w:id="204" w:name="_Toc27774074"/>
      <w:bookmarkStart w:id="205" w:name="_Toc36482534"/>
      <w:bookmarkStart w:id="206" w:name="_Toc36484193"/>
      <w:bookmarkStart w:id="207" w:name="_Toc44933123"/>
      <w:bookmarkStart w:id="208" w:name="_Toc50972076"/>
      <w:bookmarkStart w:id="209" w:name="_Toc163045564"/>
      <w:r w:rsidRPr="00816C4A">
        <w:lastRenderedPageBreak/>
        <w:t>4.17</w:t>
      </w:r>
      <w:r w:rsidRPr="00816C4A">
        <w:tab/>
      </w:r>
      <w:bookmarkStart w:id="210" w:name="_Hlk270948812"/>
      <w:r w:rsidRPr="00816C4A">
        <w:t xml:space="preserve">USAT </w:t>
      </w:r>
      <w:bookmarkEnd w:id="210"/>
      <w:r w:rsidRPr="00816C4A">
        <w:t>over the AT interface</w:t>
      </w:r>
      <w:bookmarkEnd w:id="202"/>
      <w:bookmarkEnd w:id="203"/>
      <w:bookmarkEnd w:id="204"/>
      <w:bookmarkEnd w:id="205"/>
      <w:bookmarkEnd w:id="206"/>
      <w:bookmarkEnd w:id="207"/>
      <w:bookmarkEnd w:id="208"/>
      <w:bookmarkEnd w:id="209"/>
    </w:p>
    <w:p w14:paraId="7F27A918" w14:textId="1B53D8BC"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.16.</w:t>
      </w:r>
    </w:p>
    <w:p w14:paraId="2F8F0411" w14:textId="77777777" w:rsidR="00E86E7B" w:rsidRPr="00816C4A" w:rsidRDefault="00E86E7B" w:rsidP="00E86E7B">
      <w:pPr>
        <w:pStyle w:val="Heading2"/>
      </w:pPr>
      <w:bookmarkStart w:id="211" w:name="_Toc3200685"/>
      <w:bookmarkStart w:id="212" w:name="_Toc20392428"/>
      <w:bookmarkStart w:id="213" w:name="_Toc27774075"/>
      <w:bookmarkStart w:id="214" w:name="_Toc36482535"/>
      <w:bookmarkStart w:id="215" w:name="_Toc36484194"/>
      <w:bookmarkStart w:id="216" w:name="_Toc44933124"/>
      <w:bookmarkStart w:id="217" w:name="_Toc50972077"/>
      <w:bookmarkStart w:id="218" w:name="_Toc163045565"/>
      <w:r w:rsidRPr="00816C4A">
        <w:t>4.18</w:t>
      </w:r>
      <w:r w:rsidRPr="00816C4A">
        <w:tab/>
        <w:t>USAT facilities provided by eCAT clients</w:t>
      </w:r>
      <w:bookmarkEnd w:id="211"/>
      <w:bookmarkEnd w:id="212"/>
      <w:bookmarkEnd w:id="213"/>
      <w:bookmarkEnd w:id="214"/>
      <w:bookmarkEnd w:id="215"/>
      <w:bookmarkEnd w:id="216"/>
      <w:bookmarkEnd w:id="217"/>
      <w:bookmarkEnd w:id="218"/>
    </w:p>
    <w:p w14:paraId="1C9BCDE1" w14:textId="77777777" w:rsidR="00E86E7B" w:rsidRPr="00816C4A" w:rsidRDefault="00E86E7B" w:rsidP="00E86E7B">
      <w:r w:rsidRPr="00816C4A">
        <w:t>Not required by 3GPP.</w:t>
      </w:r>
    </w:p>
    <w:p w14:paraId="2035F214" w14:textId="77777777" w:rsidR="00E86E7B" w:rsidRPr="00816C4A" w:rsidRDefault="00E86E7B" w:rsidP="00E86E7B">
      <w:pPr>
        <w:pStyle w:val="Heading2"/>
      </w:pPr>
      <w:bookmarkStart w:id="219" w:name="_Toc3200686"/>
      <w:bookmarkStart w:id="220" w:name="_Toc20392429"/>
      <w:bookmarkStart w:id="221" w:name="_Toc27774076"/>
      <w:bookmarkStart w:id="222" w:name="_Toc36482536"/>
      <w:bookmarkStart w:id="223" w:name="_Toc36484195"/>
      <w:bookmarkStart w:id="224" w:name="_Toc44933125"/>
      <w:bookmarkStart w:id="225" w:name="_Toc50972078"/>
      <w:bookmarkStart w:id="226" w:name="_Toc163045566"/>
      <w:r w:rsidRPr="00816C4A">
        <w:t>4.19</w:t>
      </w:r>
      <w:r w:rsidRPr="00816C4A">
        <w:tab/>
        <w:t>Negotiation of Poll Interval</w:t>
      </w:r>
      <w:bookmarkEnd w:id="219"/>
      <w:bookmarkEnd w:id="220"/>
      <w:bookmarkEnd w:id="221"/>
      <w:bookmarkEnd w:id="222"/>
      <w:bookmarkEnd w:id="223"/>
      <w:bookmarkEnd w:id="224"/>
      <w:bookmarkEnd w:id="225"/>
      <w:bookmarkEnd w:id="226"/>
    </w:p>
    <w:p w14:paraId="5094ABBA" w14:textId="48E1F9CB"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.18.</w:t>
      </w:r>
    </w:p>
    <w:p w14:paraId="728CDCD4" w14:textId="77777777" w:rsidR="00E86E7B" w:rsidRPr="00816C4A" w:rsidRDefault="00E86E7B" w:rsidP="00E86E7B">
      <w:pPr>
        <w:pStyle w:val="Heading2"/>
      </w:pPr>
      <w:bookmarkStart w:id="227" w:name="_Toc3200687"/>
      <w:bookmarkStart w:id="228" w:name="_Toc20392430"/>
      <w:bookmarkStart w:id="229" w:name="_Toc27774077"/>
      <w:bookmarkStart w:id="230" w:name="_Toc36482537"/>
      <w:bookmarkStart w:id="231" w:name="_Toc36484196"/>
      <w:bookmarkStart w:id="232" w:name="_Toc44933126"/>
      <w:bookmarkStart w:id="233" w:name="_Toc50972079"/>
      <w:bookmarkStart w:id="234" w:name="_Toc163045567"/>
      <w:r w:rsidRPr="00816C4A">
        <w:t>4.20</w:t>
      </w:r>
      <w:r w:rsidRPr="00816C4A">
        <w:tab/>
        <w:t>ProSe usage information reporting</w:t>
      </w:r>
      <w:bookmarkEnd w:id="227"/>
      <w:bookmarkEnd w:id="228"/>
      <w:bookmarkEnd w:id="229"/>
      <w:bookmarkEnd w:id="230"/>
      <w:bookmarkEnd w:id="231"/>
      <w:bookmarkEnd w:id="232"/>
      <w:bookmarkEnd w:id="233"/>
      <w:bookmarkEnd w:id="234"/>
    </w:p>
    <w:p w14:paraId="21009E30"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2FC163F1" w14:textId="77777777" w:rsidR="00E86E7B" w:rsidRPr="00816C4A" w:rsidRDefault="00E86E7B" w:rsidP="00E86E7B">
      <w:pPr>
        <w:pStyle w:val="Heading1"/>
      </w:pPr>
      <w:bookmarkStart w:id="235" w:name="_Toc3200688"/>
      <w:bookmarkStart w:id="236" w:name="_Toc20392431"/>
      <w:bookmarkStart w:id="237" w:name="_Toc27774078"/>
      <w:bookmarkStart w:id="238" w:name="_Toc36482538"/>
      <w:bookmarkStart w:id="239" w:name="_Toc36484197"/>
      <w:bookmarkStart w:id="240" w:name="_Toc44933127"/>
      <w:bookmarkStart w:id="241" w:name="_Toc50972080"/>
      <w:bookmarkStart w:id="242" w:name="_Toc163045568"/>
      <w:r w:rsidRPr="00816C4A">
        <w:t>5</w:t>
      </w:r>
      <w:r w:rsidRPr="00816C4A">
        <w:tab/>
        <w:t>Profile download</w:t>
      </w:r>
      <w:bookmarkEnd w:id="235"/>
      <w:bookmarkEnd w:id="236"/>
      <w:bookmarkEnd w:id="237"/>
      <w:bookmarkEnd w:id="238"/>
      <w:bookmarkEnd w:id="239"/>
      <w:bookmarkEnd w:id="240"/>
      <w:bookmarkEnd w:id="241"/>
      <w:bookmarkEnd w:id="242"/>
    </w:p>
    <w:p w14:paraId="2923D97D" w14:textId="77777777" w:rsidR="00E86E7B" w:rsidRPr="00816C4A" w:rsidRDefault="00E86E7B" w:rsidP="00E86E7B">
      <w:pPr>
        <w:pStyle w:val="Heading2"/>
      </w:pPr>
      <w:bookmarkStart w:id="243" w:name="_Toc3200689"/>
      <w:bookmarkStart w:id="244" w:name="_Toc20392432"/>
      <w:bookmarkStart w:id="245" w:name="_Toc27774079"/>
      <w:bookmarkStart w:id="246" w:name="_Toc36482539"/>
      <w:bookmarkStart w:id="247" w:name="_Toc36484198"/>
      <w:bookmarkStart w:id="248" w:name="_Toc44933128"/>
      <w:bookmarkStart w:id="249" w:name="_Toc50972081"/>
      <w:bookmarkStart w:id="250" w:name="_Toc163045569"/>
      <w:r w:rsidRPr="00816C4A">
        <w:t>5.1</w:t>
      </w:r>
      <w:r w:rsidRPr="00816C4A">
        <w:tab/>
        <w:t>Procedure</w:t>
      </w:r>
      <w:bookmarkEnd w:id="243"/>
      <w:bookmarkEnd w:id="244"/>
      <w:bookmarkEnd w:id="245"/>
      <w:bookmarkEnd w:id="246"/>
      <w:bookmarkEnd w:id="247"/>
      <w:bookmarkEnd w:id="248"/>
      <w:bookmarkEnd w:id="249"/>
      <w:bookmarkEnd w:id="250"/>
    </w:p>
    <w:p w14:paraId="5F5B4815"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4BE925E5" w14:textId="11C35A92"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E05181" w:rsidRPr="00816C4A">
        <w:t>clause</w:t>
      </w:r>
      <w:r w:rsidR="00E05181">
        <w:t> </w:t>
      </w:r>
      <w:r w:rsidR="00E05181" w:rsidRPr="00816C4A">
        <w:t>5</w:t>
      </w:r>
      <w:r w:rsidRPr="00816C4A">
        <w:t>.1.</w:t>
      </w:r>
    </w:p>
    <w:p w14:paraId="4A5F9AFB"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0C97263" w14:textId="77777777" w:rsidR="00E86E7B" w:rsidRPr="00816C4A" w:rsidRDefault="00E86E7B" w:rsidP="00E86E7B">
      <w:r w:rsidRPr="00816C4A">
        <w:t>The profile(s) sent by the ME shall state the facilities relevant to USAT that are supported by the ME.</w:t>
      </w:r>
    </w:p>
    <w:p w14:paraId="5B362CAF" w14:textId="77777777" w:rsidR="00E86E7B" w:rsidRPr="00816C4A" w:rsidRDefault="00E86E7B" w:rsidP="00E86E7B">
      <w:pPr>
        <w:pStyle w:val="Heading2"/>
      </w:pPr>
      <w:bookmarkStart w:id="251" w:name="_Toc3200690"/>
      <w:bookmarkStart w:id="252" w:name="_Toc20392433"/>
      <w:bookmarkStart w:id="253" w:name="_Toc27774080"/>
      <w:bookmarkStart w:id="254" w:name="_Toc36482540"/>
      <w:bookmarkStart w:id="255" w:name="_Toc36484199"/>
      <w:bookmarkStart w:id="256" w:name="_Toc44933129"/>
      <w:bookmarkStart w:id="257" w:name="_Toc50972082"/>
      <w:bookmarkStart w:id="258" w:name="_Toc163045570"/>
      <w:r w:rsidRPr="00816C4A">
        <w:t>5.2</w:t>
      </w:r>
      <w:r w:rsidRPr="00816C4A">
        <w:tab/>
        <w:t>Structure and coding of TERMINAL PROFILE</w:t>
      </w:r>
      <w:bookmarkEnd w:id="251"/>
      <w:bookmarkEnd w:id="252"/>
      <w:bookmarkEnd w:id="253"/>
      <w:bookmarkEnd w:id="254"/>
      <w:bookmarkEnd w:id="255"/>
      <w:bookmarkEnd w:id="256"/>
      <w:bookmarkEnd w:id="257"/>
      <w:bookmarkEnd w:id="258"/>
    </w:p>
    <w:p w14:paraId="485D24EB" w14:textId="77777777" w:rsidR="00E86E7B" w:rsidRPr="00816C4A" w:rsidRDefault="00E86E7B" w:rsidP="00E86E7B">
      <w:pPr>
        <w:keepNext/>
        <w:keepLines/>
      </w:pPr>
      <w:r w:rsidRPr="00816C4A">
        <w:t>Direction: ME to UICC.</w:t>
      </w:r>
    </w:p>
    <w:p w14:paraId="385E2210" w14:textId="77777777" w:rsidR="00E86E7B" w:rsidRPr="00816C4A" w:rsidRDefault="00E86E7B" w:rsidP="00E86E7B">
      <w:pPr>
        <w:keepNext/>
        <w:keepLines/>
      </w:pPr>
      <w:r w:rsidRPr="00816C4A">
        <w:t>The command header is specified in TS 31.101 [13].</w:t>
      </w:r>
    </w:p>
    <w:p w14:paraId="0E4D9FB9" w14:textId="77777777" w:rsidR="00E86E7B" w:rsidRPr="00816C4A" w:rsidRDefault="00E86E7B" w:rsidP="00E86E7B">
      <w:pPr>
        <w:keepNext/>
        <w:keepLines/>
      </w:pPr>
      <w:r w:rsidRPr="00816C4A">
        <w:t>Command parameters/data:</w:t>
      </w:r>
    </w:p>
    <w:p w14:paraId="52F542D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77928610" w14:textId="77777777" w:rsidTr="00B27DCC">
        <w:trPr>
          <w:jc w:val="center"/>
        </w:trPr>
        <w:tc>
          <w:tcPr>
            <w:tcW w:w="3756" w:type="dxa"/>
          </w:tcPr>
          <w:p w14:paraId="2612FD24" w14:textId="77777777" w:rsidR="00E86E7B" w:rsidRPr="00816C4A" w:rsidRDefault="00E86E7B" w:rsidP="00B27DCC">
            <w:pPr>
              <w:pStyle w:val="TAH"/>
              <w:rPr>
                <w:lang w:eastAsia="en-GB"/>
              </w:rPr>
            </w:pPr>
            <w:r w:rsidRPr="00816C4A">
              <w:rPr>
                <w:lang w:eastAsia="en-GB"/>
              </w:rPr>
              <w:t>Description</w:t>
            </w:r>
          </w:p>
        </w:tc>
        <w:tc>
          <w:tcPr>
            <w:tcW w:w="1240" w:type="dxa"/>
          </w:tcPr>
          <w:p w14:paraId="41861449" w14:textId="77777777" w:rsidR="00E86E7B" w:rsidRPr="00816C4A" w:rsidRDefault="00E86E7B" w:rsidP="00B27DCC">
            <w:pPr>
              <w:pStyle w:val="TAH"/>
              <w:rPr>
                <w:lang w:eastAsia="en-GB"/>
              </w:rPr>
            </w:pPr>
            <w:r w:rsidRPr="00816C4A">
              <w:rPr>
                <w:lang w:eastAsia="en-GB"/>
              </w:rPr>
              <w:t>Clause</w:t>
            </w:r>
          </w:p>
        </w:tc>
        <w:tc>
          <w:tcPr>
            <w:tcW w:w="1240" w:type="dxa"/>
          </w:tcPr>
          <w:p w14:paraId="4FC515ED" w14:textId="77777777" w:rsidR="00E86E7B" w:rsidRPr="00816C4A" w:rsidRDefault="00E86E7B" w:rsidP="00B27DCC">
            <w:pPr>
              <w:pStyle w:val="TAH"/>
              <w:rPr>
                <w:lang w:eastAsia="en-GB"/>
              </w:rPr>
            </w:pPr>
            <w:r w:rsidRPr="00816C4A">
              <w:rPr>
                <w:lang w:eastAsia="en-GB"/>
              </w:rPr>
              <w:t>M/O/C</w:t>
            </w:r>
          </w:p>
        </w:tc>
        <w:tc>
          <w:tcPr>
            <w:tcW w:w="1417" w:type="dxa"/>
          </w:tcPr>
          <w:p w14:paraId="56E70408" w14:textId="77777777" w:rsidR="00E86E7B" w:rsidRPr="00816C4A" w:rsidRDefault="00E86E7B" w:rsidP="00B27DCC">
            <w:pPr>
              <w:pStyle w:val="TAH"/>
              <w:rPr>
                <w:lang w:eastAsia="en-GB"/>
              </w:rPr>
            </w:pPr>
            <w:r w:rsidRPr="00816C4A">
              <w:rPr>
                <w:lang w:eastAsia="en-GB"/>
              </w:rPr>
              <w:t>Length</w:t>
            </w:r>
          </w:p>
        </w:tc>
      </w:tr>
      <w:tr w:rsidR="00E86E7B" w:rsidRPr="00816C4A" w14:paraId="3F044864" w14:textId="77777777" w:rsidTr="00B27DCC">
        <w:trPr>
          <w:jc w:val="center"/>
        </w:trPr>
        <w:tc>
          <w:tcPr>
            <w:tcW w:w="3756" w:type="dxa"/>
          </w:tcPr>
          <w:p w14:paraId="4B2E07E0" w14:textId="77777777" w:rsidR="00E86E7B" w:rsidRPr="00816C4A" w:rsidRDefault="00E86E7B" w:rsidP="00B27DCC">
            <w:pPr>
              <w:pStyle w:val="TAL"/>
            </w:pPr>
            <w:r w:rsidRPr="00816C4A">
              <w:t>Profile</w:t>
            </w:r>
          </w:p>
        </w:tc>
        <w:tc>
          <w:tcPr>
            <w:tcW w:w="1240" w:type="dxa"/>
          </w:tcPr>
          <w:p w14:paraId="3FF10427" w14:textId="77777777" w:rsidR="00E86E7B" w:rsidRPr="00816C4A" w:rsidRDefault="00E86E7B" w:rsidP="00B27DCC">
            <w:pPr>
              <w:pStyle w:val="TAC"/>
              <w:rPr>
                <w:lang w:eastAsia="en-GB"/>
              </w:rPr>
            </w:pPr>
            <w:r w:rsidRPr="00816C4A">
              <w:rPr>
                <w:lang w:eastAsia="en-GB"/>
              </w:rPr>
              <w:t>-</w:t>
            </w:r>
          </w:p>
        </w:tc>
        <w:tc>
          <w:tcPr>
            <w:tcW w:w="1240" w:type="dxa"/>
          </w:tcPr>
          <w:p w14:paraId="1C39159A" w14:textId="77777777" w:rsidR="00E86E7B" w:rsidRPr="00816C4A" w:rsidRDefault="00E86E7B" w:rsidP="00B27DCC">
            <w:pPr>
              <w:pStyle w:val="TAC"/>
              <w:rPr>
                <w:lang w:eastAsia="en-GB"/>
              </w:rPr>
            </w:pPr>
            <w:r w:rsidRPr="00816C4A">
              <w:rPr>
                <w:lang w:eastAsia="en-GB"/>
              </w:rPr>
              <w:t>M</w:t>
            </w:r>
          </w:p>
        </w:tc>
        <w:tc>
          <w:tcPr>
            <w:tcW w:w="1417" w:type="dxa"/>
          </w:tcPr>
          <w:p w14:paraId="54FE68B8" w14:textId="77777777" w:rsidR="00E86E7B" w:rsidRPr="00816C4A" w:rsidRDefault="00E86E7B" w:rsidP="00B27DCC">
            <w:pPr>
              <w:pStyle w:val="TAC"/>
              <w:rPr>
                <w:lang w:eastAsia="en-GB"/>
              </w:rPr>
            </w:pPr>
            <w:r w:rsidRPr="00816C4A">
              <w:rPr>
                <w:lang w:eastAsia="en-GB"/>
              </w:rPr>
              <w:t>lgth</w:t>
            </w:r>
          </w:p>
        </w:tc>
      </w:tr>
    </w:tbl>
    <w:p w14:paraId="2259ED3C" w14:textId="77777777" w:rsidR="00E86E7B" w:rsidRPr="00816C4A" w:rsidRDefault="00E86E7B" w:rsidP="00E86E7B"/>
    <w:p w14:paraId="6EEEE685" w14:textId="77777777" w:rsidR="00E86E7B" w:rsidRPr="00816C4A" w:rsidRDefault="00E86E7B" w:rsidP="00E86E7B">
      <w:pPr>
        <w:pStyle w:val="B1"/>
      </w:pPr>
      <w:r w:rsidRPr="00816C4A">
        <w:t>-</w:t>
      </w:r>
      <w:r w:rsidRPr="00816C4A">
        <w:tab/>
        <w:t>Profile:</w:t>
      </w:r>
    </w:p>
    <w:p w14:paraId="5E0E6058" w14:textId="77777777" w:rsidR="00E86E7B" w:rsidRPr="00816C4A" w:rsidRDefault="00E86E7B" w:rsidP="00E86E7B">
      <w:pPr>
        <w:pStyle w:val="B2"/>
      </w:pPr>
      <w:r w:rsidRPr="00816C4A">
        <w:t>Contents:</w:t>
      </w:r>
    </w:p>
    <w:p w14:paraId="6892FCB0" w14:textId="77777777" w:rsidR="00E86E7B" w:rsidRPr="00816C4A" w:rsidRDefault="00E86E7B" w:rsidP="00E86E7B">
      <w:pPr>
        <w:pStyle w:val="B2"/>
      </w:pPr>
      <w:r w:rsidRPr="00816C4A">
        <w:t>-</w:t>
      </w:r>
      <w:r w:rsidRPr="00816C4A">
        <w:tab/>
        <w:t>The list of USAT facilities that are supported by the ME.</w:t>
      </w:r>
    </w:p>
    <w:p w14:paraId="69F4DB47" w14:textId="77777777" w:rsidR="00E86E7B" w:rsidRPr="00816C4A" w:rsidRDefault="00E86E7B" w:rsidP="00E86E7B">
      <w:pPr>
        <w:pStyle w:val="B2"/>
      </w:pPr>
      <w:r w:rsidRPr="00816C4A">
        <w:lastRenderedPageBreak/>
        <w:t>Coding:</w:t>
      </w:r>
    </w:p>
    <w:p w14:paraId="718D2FD8" w14:textId="77777777" w:rsidR="00E86E7B" w:rsidRPr="00816C4A" w:rsidRDefault="00E86E7B" w:rsidP="00E86E7B">
      <w:pPr>
        <w:pStyle w:val="B2"/>
      </w:pPr>
      <w:r w:rsidRPr="00816C4A">
        <w:t>-</w:t>
      </w:r>
      <w:r w:rsidRPr="00816C4A">
        <w:tab/>
        <w:t>1 bit is used to code each facility:</w:t>
      </w:r>
    </w:p>
    <w:p w14:paraId="507177BD" w14:textId="77777777" w:rsidR="00E86E7B" w:rsidRPr="00816C4A" w:rsidRDefault="00E86E7B" w:rsidP="00E86E7B">
      <w:pPr>
        <w:pStyle w:val="B3"/>
      </w:pPr>
      <w:r w:rsidRPr="00816C4A">
        <w:t>-</w:t>
      </w:r>
      <w:r w:rsidRPr="00816C4A">
        <w:tab/>
        <w:t>bit = 1: facility supported by ME.</w:t>
      </w:r>
    </w:p>
    <w:p w14:paraId="2C0B7AAF" w14:textId="77777777" w:rsidR="00E86E7B" w:rsidRPr="00816C4A" w:rsidRDefault="00E86E7B" w:rsidP="00E86E7B">
      <w:pPr>
        <w:pStyle w:val="B3"/>
      </w:pPr>
      <w:r w:rsidRPr="00816C4A">
        <w:t>-</w:t>
      </w:r>
      <w:r w:rsidRPr="00816C4A">
        <w:tab/>
        <w:t>bit = 0: facility not supported by ME.</w:t>
      </w:r>
    </w:p>
    <w:p w14:paraId="4F6E4A10"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551C3462" w14:textId="77777777" w:rsidR="00E86E7B" w:rsidRPr="00816C4A" w:rsidRDefault="00E86E7B" w:rsidP="00E86E7B">
      <w:r w:rsidRPr="00816C4A">
        <w:t>First byte (Download):</w:t>
      </w:r>
    </w:p>
    <w:p w14:paraId="36127502"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6AFEC1A" w14:textId="77777777" w:rsidTr="00B27DCC">
        <w:trPr>
          <w:gridAfter w:val="2"/>
          <w:wAfter w:w="5300" w:type="dxa"/>
          <w:trHeight w:val="280"/>
        </w:trPr>
        <w:tc>
          <w:tcPr>
            <w:tcW w:w="851" w:type="dxa"/>
          </w:tcPr>
          <w:p w14:paraId="7D1FAC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2FAE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7484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B82D6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57D7B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A08F8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529E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4B51F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9509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793A8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2086F192" w14:textId="77777777" w:rsidTr="00B27DCC">
        <w:trPr>
          <w:trHeight w:val="24"/>
        </w:trPr>
        <w:tc>
          <w:tcPr>
            <w:tcW w:w="851" w:type="dxa"/>
          </w:tcPr>
          <w:p w14:paraId="360191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2D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117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0877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E093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CFA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AF59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19BA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050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7E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CE9D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000C6CF" w14:textId="77777777" w:rsidTr="00B27DCC">
        <w:trPr>
          <w:trHeight w:val="24"/>
        </w:trPr>
        <w:tc>
          <w:tcPr>
            <w:tcW w:w="851" w:type="dxa"/>
          </w:tcPr>
          <w:p w14:paraId="73EE3C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9647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2A4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6EFC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FE5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A695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75D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51C5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0E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F4080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910F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6485C04B" w14:textId="77777777" w:rsidTr="00B27DCC">
        <w:trPr>
          <w:trHeight w:val="24"/>
        </w:trPr>
        <w:tc>
          <w:tcPr>
            <w:tcW w:w="851" w:type="dxa"/>
          </w:tcPr>
          <w:p w14:paraId="08D7B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AB83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B6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854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BFE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2A2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B84F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DA03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C051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0508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336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08FA94B7" w14:textId="77777777" w:rsidTr="00B27DCC">
        <w:trPr>
          <w:trHeight w:val="24"/>
        </w:trPr>
        <w:tc>
          <w:tcPr>
            <w:tcW w:w="851" w:type="dxa"/>
          </w:tcPr>
          <w:p w14:paraId="7A2EE2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B045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592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48CD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0414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856D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C068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6DB5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E72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EE73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C977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F8A11F8" w14:textId="77777777" w:rsidTr="00B27DCC">
        <w:trPr>
          <w:trHeight w:val="24"/>
        </w:trPr>
        <w:tc>
          <w:tcPr>
            <w:tcW w:w="851" w:type="dxa"/>
          </w:tcPr>
          <w:p w14:paraId="1027E5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A8DC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1DC0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6EE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204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47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3F3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08D6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2846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344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F50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1DE71969" w14:textId="77777777" w:rsidTr="00B27DCC">
        <w:trPr>
          <w:trHeight w:val="24"/>
        </w:trPr>
        <w:tc>
          <w:tcPr>
            <w:tcW w:w="851" w:type="dxa"/>
          </w:tcPr>
          <w:p w14:paraId="7EE03B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5FFF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E7FB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B8C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7543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AF73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DF14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2F73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81A2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4C90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EA9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561502" w14:textId="77777777" w:rsidTr="00B27DCC">
        <w:trPr>
          <w:trHeight w:val="24"/>
        </w:trPr>
        <w:tc>
          <w:tcPr>
            <w:tcW w:w="851" w:type="dxa"/>
          </w:tcPr>
          <w:p w14:paraId="45C68D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30AA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F849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3052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E6AA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277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7DE8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BD1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E0FD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72CD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4DBC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A542754" w14:textId="77777777" w:rsidTr="00B27DCC">
        <w:trPr>
          <w:trHeight w:val="24"/>
        </w:trPr>
        <w:tc>
          <w:tcPr>
            <w:tcW w:w="851" w:type="dxa"/>
          </w:tcPr>
          <w:p w14:paraId="5470D5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AA40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6B9E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0BC37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B651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6914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4EB4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6381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6B4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ADDDA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030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1975A027" w14:textId="77777777" w:rsidR="00E86E7B" w:rsidRPr="00816C4A" w:rsidRDefault="00E86E7B" w:rsidP="00E86E7B"/>
    <w:p w14:paraId="508DBB74" w14:textId="77777777" w:rsidR="00E86E7B" w:rsidRPr="00816C4A" w:rsidRDefault="00E86E7B" w:rsidP="00E86E7B">
      <w:r w:rsidRPr="00816C4A">
        <w:t>Second byte (Other):</w:t>
      </w:r>
    </w:p>
    <w:p w14:paraId="685D2F53"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B2BE708" w14:textId="77777777" w:rsidTr="00B27DCC">
        <w:trPr>
          <w:gridAfter w:val="2"/>
          <w:wAfter w:w="5300" w:type="dxa"/>
          <w:trHeight w:val="280"/>
        </w:trPr>
        <w:tc>
          <w:tcPr>
            <w:tcW w:w="851" w:type="dxa"/>
          </w:tcPr>
          <w:p w14:paraId="59ED69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3EF98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9BE56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6002E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FF23B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F2B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E556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835A4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CF6AC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E5057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6ACADB60" w14:textId="77777777" w:rsidTr="00B27DCC">
        <w:trPr>
          <w:trHeight w:val="24"/>
        </w:trPr>
        <w:tc>
          <w:tcPr>
            <w:tcW w:w="851" w:type="dxa"/>
          </w:tcPr>
          <w:p w14:paraId="7E4AE7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A24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0BC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05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D8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5C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AF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9D0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57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288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5BE7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B340B29" w14:textId="77777777" w:rsidTr="00B27DCC">
        <w:trPr>
          <w:trHeight w:val="24"/>
        </w:trPr>
        <w:tc>
          <w:tcPr>
            <w:tcW w:w="851" w:type="dxa"/>
          </w:tcPr>
          <w:p w14:paraId="034EDF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DB1B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B4D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13C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A17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C71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A88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BB0F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2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4D91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DBA4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04E58E6" w14:textId="77777777" w:rsidTr="00B27DCC">
        <w:trPr>
          <w:trHeight w:val="24"/>
        </w:trPr>
        <w:tc>
          <w:tcPr>
            <w:tcW w:w="851" w:type="dxa"/>
          </w:tcPr>
          <w:p w14:paraId="669CEB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0FE5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F2B5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2E2F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ED0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875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9D2A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B91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7E6E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550D3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D722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3B58F14A" w14:textId="77777777" w:rsidTr="00B27DCC">
        <w:trPr>
          <w:trHeight w:val="24"/>
        </w:trPr>
        <w:tc>
          <w:tcPr>
            <w:tcW w:w="851" w:type="dxa"/>
          </w:tcPr>
          <w:p w14:paraId="68B54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6BBD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5BA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2AEB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A042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2DF0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6D9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791D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5C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5A7D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7D20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087C2450" w14:textId="77777777" w:rsidTr="00B27DCC">
        <w:trPr>
          <w:trHeight w:val="24"/>
        </w:trPr>
        <w:tc>
          <w:tcPr>
            <w:tcW w:w="851" w:type="dxa"/>
          </w:tcPr>
          <w:p w14:paraId="5E2D7D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4593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15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928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FE7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DFD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C5D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269B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229F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410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89D9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378F5C51" w14:textId="77777777" w:rsidTr="00B27DCC">
        <w:trPr>
          <w:trHeight w:val="24"/>
        </w:trPr>
        <w:tc>
          <w:tcPr>
            <w:tcW w:w="851" w:type="dxa"/>
          </w:tcPr>
          <w:p w14:paraId="1D89D8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3F71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35C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6E8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EA03A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E38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2442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1DE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D6F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999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AA12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7D1E653" w14:textId="77777777" w:rsidTr="00B27DCC">
        <w:trPr>
          <w:trHeight w:val="24"/>
        </w:trPr>
        <w:tc>
          <w:tcPr>
            <w:tcW w:w="851" w:type="dxa"/>
          </w:tcPr>
          <w:p w14:paraId="11D56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6250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335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DE8B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8C3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4B44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A08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0250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D271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537A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9F28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932AD0" w14:textId="77777777" w:rsidTr="00B27DCC">
        <w:trPr>
          <w:trHeight w:val="24"/>
        </w:trPr>
        <w:tc>
          <w:tcPr>
            <w:tcW w:w="851" w:type="dxa"/>
          </w:tcPr>
          <w:p w14:paraId="2A7DF48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1B2B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66741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4E40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195E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1068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737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3EA2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FDE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58EC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8273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9DE3DF5" w14:textId="77777777" w:rsidR="00E86E7B" w:rsidRPr="00816C4A" w:rsidRDefault="00E86E7B" w:rsidP="00E86E7B"/>
    <w:p w14:paraId="0DFBDC63" w14:textId="77777777" w:rsidR="00E86E7B" w:rsidRPr="00816C4A" w:rsidRDefault="00E86E7B" w:rsidP="00E86E7B">
      <w:r w:rsidRPr="00816C4A">
        <w:t>Third byte (Proactive UICC):</w:t>
      </w:r>
    </w:p>
    <w:p w14:paraId="12428986" w14:textId="60AF5938"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1DA29F11" w14:textId="77777777" w:rsidR="00E86E7B" w:rsidRPr="00816C4A" w:rsidRDefault="00E86E7B" w:rsidP="00E86E7B">
      <w:r w:rsidRPr="00816C4A">
        <w:t>Fourth byte (Proactive UICC):</w:t>
      </w:r>
    </w:p>
    <w:p w14:paraId="02BD0A4C"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2FA3B9" w14:textId="77777777" w:rsidTr="00B27DCC">
        <w:trPr>
          <w:gridAfter w:val="2"/>
          <w:wAfter w:w="5300" w:type="dxa"/>
          <w:trHeight w:val="280"/>
        </w:trPr>
        <w:tc>
          <w:tcPr>
            <w:tcW w:w="851" w:type="dxa"/>
          </w:tcPr>
          <w:p w14:paraId="2940C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4D81D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FDC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09CF1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FFBB2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BB8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4E41A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DE0E2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76E63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0F6C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14EB82A" w14:textId="77777777" w:rsidTr="00B27DCC">
        <w:trPr>
          <w:trHeight w:val="24"/>
        </w:trPr>
        <w:tc>
          <w:tcPr>
            <w:tcW w:w="851" w:type="dxa"/>
          </w:tcPr>
          <w:p w14:paraId="2CA8CC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C37B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0F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1D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A5F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949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77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2630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246D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64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B240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A6FE27" w14:textId="77777777" w:rsidTr="00B27DCC">
        <w:trPr>
          <w:trHeight w:val="24"/>
        </w:trPr>
        <w:tc>
          <w:tcPr>
            <w:tcW w:w="851" w:type="dxa"/>
          </w:tcPr>
          <w:p w14:paraId="13FBED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D394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AB1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E8A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D402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6B44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3EF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7FE7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80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8BA9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EA82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0F85ACA4" w14:textId="77777777" w:rsidTr="00B27DCC">
        <w:trPr>
          <w:trHeight w:val="24"/>
        </w:trPr>
        <w:tc>
          <w:tcPr>
            <w:tcW w:w="851" w:type="dxa"/>
          </w:tcPr>
          <w:p w14:paraId="007108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5CBA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6116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F1F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1B0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68C0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9F7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32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E79E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B15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0F06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F34A7A8" w14:textId="77777777" w:rsidTr="00B27DCC">
        <w:trPr>
          <w:trHeight w:val="24"/>
        </w:trPr>
        <w:tc>
          <w:tcPr>
            <w:tcW w:w="851" w:type="dxa"/>
          </w:tcPr>
          <w:p w14:paraId="163CB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3F36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279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B2E9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10D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423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4D1B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226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8CEF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0B1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53E9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104BEFB9" w14:textId="77777777" w:rsidTr="00B27DCC">
        <w:trPr>
          <w:trHeight w:val="24"/>
        </w:trPr>
        <w:tc>
          <w:tcPr>
            <w:tcW w:w="851" w:type="dxa"/>
          </w:tcPr>
          <w:p w14:paraId="2210D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1C34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2205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3010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E414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F01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9436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FF8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55D72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09C5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E939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98844" w14:textId="77777777" w:rsidTr="00B27DCC">
        <w:trPr>
          <w:trHeight w:val="24"/>
        </w:trPr>
        <w:tc>
          <w:tcPr>
            <w:tcW w:w="851" w:type="dxa"/>
          </w:tcPr>
          <w:p w14:paraId="4C385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1A89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465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54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6CF3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B21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D61B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F8E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529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4F52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2D6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24326C" w14:textId="77777777" w:rsidTr="00B27DCC">
        <w:trPr>
          <w:trHeight w:val="24"/>
        </w:trPr>
        <w:tc>
          <w:tcPr>
            <w:tcW w:w="851" w:type="dxa"/>
          </w:tcPr>
          <w:p w14:paraId="68AD3D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1CEB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8C4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480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2667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51F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87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C736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9364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7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8C6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238B1D" w14:textId="77777777" w:rsidTr="00B27DCC">
        <w:trPr>
          <w:trHeight w:val="24"/>
        </w:trPr>
        <w:tc>
          <w:tcPr>
            <w:tcW w:w="851" w:type="dxa"/>
          </w:tcPr>
          <w:p w14:paraId="0CAF3E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F09E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FAE5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4770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628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18DF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4C8B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A24A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143D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91BF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7BA9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99CC708" w14:textId="77777777" w:rsidR="00E86E7B" w:rsidRPr="00816C4A" w:rsidRDefault="00E86E7B" w:rsidP="00E86E7B"/>
    <w:p w14:paraId="7E8C3C2B"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64ED3BA6" w14:textId="14D7C965"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C163D3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7C379F73" w14:textId="2BE41737"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CED06C5" w14:textId="77777777" w:rsidR="00E86E7B" w:rsidRPr="00816C4A" w:rsidRDefault="00E86E7B" w:rsidP="00E86E7B">
      <w:r w:rsidRPr="00816C4A">
        <w:t>Seventh byte (Multiple card proactive commands) for class "a":</w:t>
      </w:r>
    </w:p>
    <w:p w14:paraId="2C29A77B" w14:textId="2EA52AFE"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550AF386" w14:textId="77777777" w:rsidR="00E86E7B" w:rsidRPr="00816C4A" w:rsidRDefault="00E86E7B" w:rsidP="00E86E7B">
      <w:r w:rsidRPr="00816C4A">
        <w:lastRenderedPageBreak/>
        <w:t>Eighth byte (Proactive UICC):</w:t>
      </w:r>
    </w:p>
    <w:p w14:paraId="202D2D5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FF328E" w14:textId="77777777" w:rsidTr="00B27DCC">
        <w:trPr>
          <w:gridAfter w:val="2"/>
          <w:wAfter w:w="5300" w:type="dxa"/>
          <w:trHeight w:val="280"/>
        </w:trPr>
        <w:tc>
          <w:tcPr>
            <w:tcW w:w="851" w:type="dxa"/>
          </w:tcPr>
          <w:p w14:paraId="0031AF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D16AD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000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E69D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E873B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5020B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A753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E19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60273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71DC4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FE7A44B" w14:textId="77777777" w:rsidTr="00B27DCC">
        <w:trPr>
          <w:trHeight w:val="24"/>
        </w:trPr>
        <w:tc>
          <w:tcPr>
            <w:tcW w:w="851" w:type="dxa"/>
          </w:tcPr>
          <w:p w14:paraId="484340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1C1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E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9B0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71E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D2DA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278A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E612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5C71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88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5A6B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8B5BA74" w14:textId="77777777" w:rsidTr="00B27DCC">
        <w:trPr>
          <w:trHeight w:val="24"/>
        </w:trPr>
        <w:tc>
          <w:tcPr>
            <w:tcW w:w="851" w:type="dxa"/>
          </w:tcPr>
          <w:p w14:paraId="3496A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003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738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BF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DE5F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D9A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D3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FE90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3FA26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AFC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656BB8" w14:textId="77777777" w:rsidTr="00B27DCC">
        <w:trPr>
          <w:trHeight w:val="24"/>
        </w:trPr>
        <w:tc>
          <w:tcPr>
            <w:tcW w:w="851" w:type="dxa"/>
          </w:tcPr>
          <w:p w14:paraId="7EBED7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555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16E0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0F2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527B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466D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D327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ACA7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A829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4A15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1B9D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140C9683" w14:textId="77777777" w:rsidTr="00B27DCC">
        <w:trPr>
          <w:trHeight w:val="24"/>
        </w:trPr>
        <w:tc>
          <w:tcPr>
            <w:tcW w:w="851" w:type="dxa"/>
          </w:tcPr>
          <w:p w14:paraId="04E243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507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11BD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A988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EF2B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11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88B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7A4A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8D6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6D0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F076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00847A4" w14:textId="77777777" w:rsidTr="00B27DCC">
        <w:trPr>
          <w:trHeight w:val="24"/>
        </w:trPr>
        <w:tc>
          <w:tcPr>
            <w:tcW w:w="851" w:type="dxa"/>
          </w:tcPr>
          <w:p w14:paraId="41F6E9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591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006E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8BB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19CD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DCAE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152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8A20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0A0B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793E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69EF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687AA6" w14:textId="77777777" w:rsidTr="00B27DCC">
        <w:trPr>
          <w:trHeight w:val="24"/>
        </w:trPr>
        <w:tc>
          <w:tcPr>
            <w:tcW w:w="851" w:type="dxa"/>
          </w:tcPr>
          <w:p w14:paraId="38B139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F0B0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C2CE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7BB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209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303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3107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00E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018D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9D39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A60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E43796" w14:textId="77777777" w:rsidTr="00B27DCC">
        <w:trPr>
          <w:trHeight w:val="24"/>
        </w:trPr>
        <w:tc>
          <w:tcPr>
            <w:tcW w:w="851" w:type="dxa"/>
          </w:tcPr>
          <w:p w14:paraId="49361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6E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6BF6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C993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28A6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9196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3722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3673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EBE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868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008B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ECC9BE6" w14:textId="77777777" w:rsidTr="00B27DCC">
        <w:trPr>
          <w:trHeight w:val="24"/>
        </w:trPr>
        <w:tc>
          <w:tcPr>
            <w:tcW w:w="851" w:type="dxa"/>
          </w:tcPr>
          <w:p w14:paraId="79354D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EF24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59143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D68D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B856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B20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C4B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8F0D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16CB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8AE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726D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1A85ACE9" w14:textId="77777777" w:rsidR="00E86E7B" w:rsidRPr="00816C4A" w:rsidRDefault="00E86E7B" w:rsidP="00E86E7B"/>
    <w:p w14:paraId="15471EC5" w14:textId="77777777" w:rsidR="00E86E7B" w:rsidRPr="00816C4A" w:rsidRDefault="00E86E7B" w:rsidP="00E86E7B">
      <w:r w:rsidRPr="00816C4A">
        <w:t>Ninth byte:</w:t>
      </w:r>
    </w:p>
    <w:p w14:paraId="647420E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4FE4C8" w14:textId="77777777" w:rsidTr="00B27DCC">
        <w:trPr>
          <w:gridAfter w:val="2"/>
          <w:wAfter w:w="5300" w:type="dxa"/>
          <w:trHeight w:val="280"/>
        </w:trPr>
        <w:tc>
          <w:tcPr>
            <w:tcW w:w="851" w:type="dxa"/>
          </w:tcPr>
          <w:p w14:paraId="561F97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50162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3743E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0341B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A1F4E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E20C4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A15E1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46F6D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BC4D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FE7FFD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C2DA61C" w14:textId="77777777" w:rsidTr="00B27DCC">
        <w:trPr>
          <w:trHeight w:val="24"/>
        </w:trPr>
        <w:tc>
          <w:tcPr>
            <w:tcW w:w="851" w:type="dxa"/>
          </w:tcPr>
          <w:p w14:paraId="3E088D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2253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10E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EF6F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A6A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D8C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146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410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006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6BA8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3D4F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297FA3C" w14:textId="77777777" w:rsidTr="00B27DCC">
        <w:trPr>
          <w:trHeight w:val="24"/>
        </w:trPr>
        <w:tc>
          <w:tcPr>
            <w:tcW w:w="851" w:type="dxa"/>
          </w:tcPr>
          <w:p w14:paraId="4E4A24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78D2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2995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E86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4B5E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8474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3D52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63F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F5F7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5D8F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58E6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DC6B1D0" w14:textId="77777777" w:rsidTr="00B27DCC">
        <w:trPr>
          <w:trHeight w:val="24"/>
        </w:trPr>
        <w:tc>
          <w:tcPr>
            <w:tcW w:w="851" w:type="dxa"/>
          </w:tcPr>
          <w:p w14:paraId="3B679E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2617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0F7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DF5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B3FB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CA12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2EFA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5F6B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B700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A83D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59B6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022E5A03" w14:textId="77777777" w:rsidTr="00B27DCC">
        <w:trPr>
          <w:trHeight w:val="24"/>
        </w:trPr>
        <w:tc>
          <w:tcPr>
            <w:tcW w:w="851" w:type="dxa"/>
          </w:tcPr>
          <w:p w14:paraId="0AA03C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0518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B371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B43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2529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A43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ED6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D51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6DE5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007F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3299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7B0CE20F" w14:textId="77777777" w:rsidTr="00B27DCC">
        <w:trPr>
          <w:trHeight w:val="24"/>
        </w:trPr>
        <w:tc>
          <w:tcPr>
            <w:tcW w:w="851" w:type="dxa"/>
          </w:tcPr>
          <w:p w14:paraId="473FE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B175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EFB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78E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8907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EA6E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A356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3E47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4FDF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4132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28A9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07CEFB22" w14:textId="77777777" w:rsidTr="00B27DCC">
        <w:trPr>
          <w:trHeight w:val="24"/>
        </w:trPr>
        <w:tc>
          <w:tcPr>
            <w:tcW w:w="851" w:type="dxa"/>
          </w:tcPr>
          <w:p w14:paraId="384953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0CD8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9D3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81A6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DF8E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76E4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18D2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55D5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3A1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7FAA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C4FA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EE7FFD0" w14:textId="77777777" w:rsidTr="00B27DCC">
        <w:trPr>
          <w:trHeight w:val="24"/>
        </w:trPr>
        <w:tc>
          <w:tcPr>
            <w:tcW w:w="851" w:type="dxa"/>
          </w:tcPr>
          <w:p w14:paraId="2A84ED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8F20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F23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830D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981B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768D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3EAF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2AE9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5501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2194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4876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EFD7216" w14:textId="77777777" w:rsidTr="00B27DCC">
        <w:trPr>
          <w:trHeight w:val="24"/>
        </w:trPr>
        <w:tc>
          <w:tcPr>
            <w:tcW w:w="851" w:type="dxa"/>
          </w:tcPr>
          <w:p w14:paraId="054DC1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F6DE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BF50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D8660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31DB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C0BF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1BD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4219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D41E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AA233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621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0EBBD0" w14:textId="77777777" w:rsidR="00E86E7B" w:rsidRPr="00816C4A" w:rsidRDefault="00E86E7B" w:rsidP="00E86E7B"/>
    <w:p w14:paraId="3C480449" w14:textId="77777777" w:rsidR="00E86E7B" w:rsidRPr="00816C4A" w:rsidRDefault="00E86E7B" w:rsidP="00E86E7B">
      <w:r w:rsidRPr="00816C4A">
        <w:t>Tenth byte (Soft keys support) for class "d":</w:t>
      </w:r>
    </w:p>
    <w:p w14:paraId="31D949AD" w14:textId="1DC7091A"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7EC2D90"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A9CE499" w14:textId="6673649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FFAA204" w14:textId="77777777" w:rsidR="00E86E7B" w:rsidRPr="00816C4A" w:rsidRDefault="00E86E7B" w:rsidP="00E86E7B">
      <w:r w:rsidRPr="00816C4A">
        <w:t>Twelfth byte (Bearer Independent protocol proactive commands) for class "e":</w:t>
      </w:r>
    </w:p>
    <w:p w14:paraId="3D264487" w14:textId="4526720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01FB70E" w14:textId="77777777" w:rsidR="00E86E7B" w:rsidRPr="00816C4A" w:rsidRDefault="00E86E7B" w:rsidP="00E86E7B">
      <w:r w:rsidRPr="00816C4A">
        <w:t>Thirteenth byte (Bearer Independent protocol supported bearers) for class "e":</w:t>
      </w:r>
    </w:p>
    <w:p w14:paraId="5BBE368D" w14:textId="508A4150"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B3FAE58" w14:textId="77777777" w:rsidR="00E86E7B" w:rsidRPr="00816C4A" w:rsidRDefault="00E86E7B" w:rsidP="00E86E7B">
      <w:r w:rsidRPr="00816C4A">
        <w:t>Fourteenth byte: (Screen height):</w:t>
      </w:r>
    </w:p>
    <w:p w14:paraId="45103624" w14:textId="295A307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19F9EA8F" w14:textId="77777777" w:rsidR="00E86E7B" w:rsidRPr="00816C4A" w:rsidRDefault="00E86E7B" w:rsidP="00E86E7B">
      <w:r w:rsidRPr="00816C4A">
        <w:t>Fifteenth byte: (Screen width):</w:t>
      </w:r>
    </w:p>
    <w:p w14:paraId="23A81D82" w14:textId="05274F84"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380C87E" w14:textId="77777777" w:rsidR="00E86E7B" w:rsidRPr="00816C4A" w:rsidRDefault="00E86E7B" w:rsidP="00E86E7B">
      <w:r w:rsidRPr="00816C4A">
        <w:t>Sixteenth byte: (Screen effects):</w:t>
      </w:r>
    </w:p>
    <w:p w14:paraId="7E982917" w14:textId="6111EA61"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E6D54B6" w14:textId="77777777" w:rsidR="00E86E7B" w:rsidRPr="00816C4A" w:rsidRDefault="00E86E7B" w:rsidP="00E86E7B">
      <w:r w:rsidRPr="00816C4A">
        <w:t>Seventeenth byte (Bearer independent protocol supported transport interface/bearers) for class "e":</w:t>
      </w:r>
    </w:p>
    <w:p w14:paraId="33579F9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593F924" w14:textId="77777777" w:rsidTr="00B27DCC">
        <w:trPr>
          <w:gridAfter w:val="2"/>
          <w:wAfter w:w="5300" w:type="dxa"/>
        </w:trPr>
        <w:tc>
          <w:tcPr>
            <w:tcW w:w="851" w:type="dxa"/>
          </w:tcPr>
          <w:p w14:paraId="439307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A872B9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2E9FABA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E87F1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04741F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8BB65F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844AE5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E2465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CB1F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205DA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279E2312" w14:textId="77777777" w:rsidTr="00B27DCC">
        <w:trPr>
          <w:trHeight w:val="24"/>
        </w:trPr>
        <w:tc>
          <w:tcPr>
            <w:tcW w:w="851" w:type="dxa"/>
          </w:tcPr>
          <w:p w14:paraId="68C98CA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25D3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3B90A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A2CF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0AE93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A1269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852394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6B80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3FD52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E12D4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93F80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1BDFE30" w14:textId="77777777" w:rsidTr="00B27DCC">
        <w:trPr>
          <w:trHeight w:val="24"/>
        </w:trPr>
        <w:tc>
          <w:tcPr>
            <w:tcW w:w="851" w:type="dxa"/>
          </w:tcPr>
          <w:p w14:paraId="78B421C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81EBD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1C22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C2B96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A4F465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4B1C2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82D6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628BA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6F93574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028957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FE09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5065D0EC" w14:textId="77777777" w:rsidTr="00B27DCC">
        <w:trPr>
          <w:trHeight w:val="24"/>
        </w:trPr>
        <w:tc>
          <w:tcPr>
            <w:tcW w:w="851" w:type="dxa"/>
          </w:tcPr>
          <w:p w14:paraId="00CD4D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2CC88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1657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319B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377C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B158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9C2F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E323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C9E6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9B51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7F4A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D0CD2E3" w14:textId="77777777" w:rsidR="00E86E7B" w:rsidRPr="00816C4A" w:rsidRDefault="00E86E7B" w:rsidP="00E86E7B"/>
    <w:p w14:paraId="2003308C" w14:textId="77777777" w:rsidR="00E86E7B" w:rsidRPr="00816C4A" w:rsidRDefault="00E86E7B" w:rsidP="00E86E7B">
      <w:r w:rsidRPr="00816C4A">
        <w:t>Eighteenth byte:</w:t>
      </w:r>
    </w:p>
    <w:p w14:paraId="356A3BD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30E4B9" w14:textId="77777777" w:rsidTr="00B27DCC">
        <w:trPr>
          <w:gridAfter w:val="2"/>
          <w:wAfter w:w="5300" w:type="dxa"/>
          <w:trHeight w:val="280"/>
        </w:trPr>
        <w:tc>
          <w:tcPr>
            <w:tcW w:w="851" w:type="dxa"/>
          </w:tcPr>
          <w:p w14:paraId="478727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714D5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87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77724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0B82B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4739B8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22158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4014D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96CE8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20F3A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D4048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D401CF" w14:textId="77777777" w:rsidTr="00B27DCC">
        <w:trPr>
          <w:cantSplit/>
          <w:trHeight w:val="24"/>
        </w:trPr>
        <w:tc>
          <w:tcPr>
            <w:tcW w:w="851" w:type="dxa"/>
          </w:tcPr>
          <w:p w14:paraId="6CC358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32E1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05BA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C0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16B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83182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E773B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4F21FE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661A25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41903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9CE3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91710BF" w14:textId="77777777" w:rsidTr="00B27DCC">
        <w:trPr>
          <w:cantSplit/>
          <w:trHeight w:val="24"/>
        </w:trPr>
        <w:tc>
          <w:tcPr>
            <w:tcW w:w="851" w:type="dxa"/>
          </w:tcPr>
          <w:p w14:paraId="77560F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9EAA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F15F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F01F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EF9F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CDA3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1329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2AF3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BC2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D2E2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57B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4020579D" w14:textId="77777777" w:rsidTr="00B27DCC">
        <w:trPr>
          <w:cantSplit/>
          <w:trHeight w:val="24"/>
        </w:trPr>
        <w:tc>
          <w:tcPr>
            <w:tcW w:w="851" w:type="dxa"/>
          </w:tcPr>
          <w:p w14:paraId="54EA35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1CA9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9A51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4285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F5B1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9864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4226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D575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FF3E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744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D34C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3CDF641" w14:textId="77777777" w:rsidR="00E86E7B" w:rsidRPr="00816C4A" w:rsidRDefault="00E86E7B" w:rsidP="00E86E7B"/>
    <w:p w14:paraId="7F6CFBBE" w14:textId="77777777" w:rsidR="00E86E7B" w:rsidRPr="00816C4A" w:rsidRDefault="00E86E7B" w:rsidP="00E86E7B">
      <w:r w:rsidRPr="00816C4A">
        <w:t>Nineteenth byte: (reserved for TIA/EIA-136 facilities):</w:t>
      </w:r>
    </w:p>
    <w:p w14:paraId="1302A9F4" w14:textId="1BD421E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683EA7EA"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46BCB7A4" w14:textId="72D5B9E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50DDDD2D" w14:textId="77777777" w:rsidR="00E86E7B" w:rsidRPr="00816C4A" w:rsidRDefault="00E86E7B" w:rsidP="00E86E7B">
      <w:r w:rsidRPr="00816C4A">
        <w:t>Twenty-first byte (Extended Launch Browser Capability) for class "c":</w:t>
      </w:r>
    </w:p>
    <w:p w14:paraId="6A7AF5F1" w14:textId="0868299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A39FC4A" w14:textId="77777777" w:rsidR="00E86E7B" w:rsidRPr="00816C4A" w:rsidRDefault="00E86E7B" w:rsidP="00E86E7B">
      <w:r w:rsidRPr="00816C4A">
        <w:t>Twenty second byte:</w:t>
      </w:r>
    </w:p>
    <w:p w14:paraId="6D905F46"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77325C4" w14:textId="77777777" w:rsidTr="00B27DCC">
        <w:trPr>
          <w:gridAfter w:val="2"/>
          <w:wAfter w:w="5300" w:type="dxa"/>
          <w:trHeight w:val="280"/>
        </w:trPr>
        <w:tc>
          <w:tcPr>
            <w:tcW w:w="851" w:type="dxa"/>
          </w:tcPr>
          <w:p w14:paraId="56A3E9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94980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3C6F3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745A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C4E2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02860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81D4B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6EE46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E0ED9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AAE2F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4A7634B" w14:textId="77777777" w:rsidTr="00B27DCC">
        <w:trPr>
          <w:cantSplit/>
          <w:trHeight w:val="24"/>
        </w:trPr>
        <w:tc>
          <w:tcPr>
            <w:tcW w:w="851" w:type="dxa"/>
          </w:tcPr>
          <w:p w14:paraId="177CC6E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E6E7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A6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AC3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4973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EA14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48E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694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97395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23E46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34BF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58ECF3B7" w14:textId="77777777" w:rsidTr="00B27DCC">
        <w:trPr>
          <w:cantSplit/>
          <w:trHeight w:val="24"/>
        </w:trPr>
        <w:tc>
          <w:tcPr>
            <w:tcW w:w="851" w:type="dxa"/>
          </w:tcPr>
          <w:p w14:paraId="449900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BE8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4DB39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3DED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7DDE9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4561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BC480D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8F43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F0BEA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3A3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903F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491B36B" w14:textId="77777777" w:rsidTr="00B27DCC">
        <w:trPr>
          <w:cantSplit/>
          <w:trHeight w:val="24"/>
        </w:trPr>
        <w:tc>
          <w:tcPr>
            <w:tcW w:w="851" w:type="dxa"/>
          </w:tcPr>
          <w:p w14:paraId="154E9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CC86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B468C3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C7E848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CAE4E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5FF19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D6C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8ADF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9EB0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E261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785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5071C4AF" w14:textId="77777777" w:rsidTr="00B27DCC">
        <w:trPr>
          <w:cantSplit/>
          <w:trHeight w:val="24"/>
        </w:trPr>
        <w:tc>
          <w:tcPr>
            <w:tcW w:w="851" w:type="dxa"/>
          </w:tcPr>
          <w:p w14:paraId="049CE5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2F03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09CBC3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7EE52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CCD45D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FCE9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8A334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DEBD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0C6D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E492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266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C2813B8" w14:textId="77777777" w:rsidTr="00B27DCC">
        <w:trPr>
          <w:cantSplit/>
          <w:trHeight w:val="24"/>
        </w:trPr>
        <w:tc>
          <w:tcPr>
            <w:tcW w:w="851" w:type="dxa"/>
          </w:tcPr>
          <w:p w14:paraId="37933D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B4AF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CCB853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6C206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80BB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AE13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1EB7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7AAC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26DD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0067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8818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8824DDD" w14:textId="77777777" w:rsidTr="00B27DCC">
        <w:trPr>
          <w:cantSplit/>
          <w:trHeight w:val="24"/>
        </w:trPr>
        <w:tc>
          <w:tcPr>
            <w:tcW w:w="851" w:type="dxa"/>
          </w:tcPr>
          <w:p w14:paraId="688956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3AD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E758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4DD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1E32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8CC4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5C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5C34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51A1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9E9A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95EB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9F1EFB3" w14:textId="77777777" w:rsidR="00E86E7B" w:rsidRPr="00816C4A" w:rsidRDefault="00E86E7B" w:rsidP="00E86E7B"/>
    <w:p w14:paraId="61858CC1" w14:textId="77777777" w:rsidR="00E86E7B" w:rsidRPr="00816C4A" w:rsidRDefault="00E86E7B" w:rsidP="00E86E7B">
      <w:pPr>
        <w:pStyle w:val="TH"/>
        <w:spacing w:before="0" w:after="0"/>
        <w:rPr>
          <w:sz w:val="8"/>
          <w:szCs w:val="8"/>
        </w:rPr>
      </w:pPr>
    </w:p>
    <w:p w14:paraId="2BC59A53" w14:textId="77777777" w:rsidR="00350256" w:rsidRPr="00AF1A6E" w:rsidRDefault="00350256" w:rsidP="00350256">
      <w:r w:rsidRPr="00AF1A6E">
        <w:t>Twenty third byte:</w:t>
      </w:r>
    </w:p>
    <w:p w14:paraId="56BE3B77" w14:textId="77777777" w:rsidR="00350256" w:rsidRPr="00AF1A6E" w:rsidRDefault="00350256" w:rsidP="00350256">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50256" w:rsidRPr="00AF1A6E" w14:paraId="243D5FB7" w14:textId="77777777" w:rsidTr="008D2562">
        <w:trPr>
          <w:gridAfter w:val="2"/>
          <w:wAfter w:w="5300" w:type="dxa"/>
          <w:trHeight w:val="280"/>
        </w:trPr>
        <w:tc>
          <w:tcPr>
            <w:tcW w:w="851" w:type="dxa"/>
          </w:tcPr>
          <w:p w14:paraId="5AFC31D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8114812"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A06A624"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1C20977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296032CF"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6A8A02F7"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4BA0C0C8"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71108694"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2207D860"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2204910D"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350256" w:rsidRPr="00AF1A6E" w14:paraId="2A4081CA" w14:textId="77777777" w:rsidTr="008D2562">
        <w:trPr>
          <w:cantSplit/>
          <w:trHeight w:val="24"/>
        </w:trPr>
        <w:tc>
          <w:tcPr>
            <w:tcW w:w="851" w:type="dxa"/>
          </w:tcPr>
          <w:p w14:paraId="618DA79A"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639AA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10576"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AB3EF4"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B149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1F21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616B9D"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6A71A0"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595F041"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42E9B05"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DEB80"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350256" w:rsidRPr="00AF1A6E" w14:paraId="1B123940" w14:textId="77777777" w:rsidTr="008D2562">
        <w:trPr>
          <w:cantSplit/>
          <w:trHeight w:val="24"/>
        </w:trPr>
        <w:tc>
          <w:tcPr>
            <w:tcW w:w="851" w:type="dxa"/>
          </w:tcPr>
          <w:p w14:paraId="07BFF8A1"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B1EE96"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ACFE0"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A5A6FA"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03C685"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BE3C643"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39F28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61AC883"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8B39C2"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339E17"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44D7A8"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350256" w:rsidRPr="00AF1A6E" w14:paraId="2151E91C" w14:textId="77777777" w:rsidTr="008D2562">
        <w:trPr>
          <w:cantSplit/>
          <w:trHeight w:val="24"/>
        </w:trPr>
        <w:tc>
          <w:tcPr>
            <w:tcW w:w="851" w:type="dxa"/>
          </w:tcPr>
          <w:p w14:paraId="252B116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47B5BA"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3461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57A17"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D98505"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4D0E14B"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5FB0D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111E72"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C9E788"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C450CD"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5CC72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350256" w:rsidRPr="00AF1A6E" w14:paraId="31A51E46" w14:textId="77777777" w:rsidTr="008D2562">
        <w:trPr>
          <w:cantSplit/>
          <w:trHeight w:val="24"/>
        </w:trPr>
        <w:tc>
          <w:tcPr>
            <w:tcW w:w="851" w:type="dxa"/>
          </w:tcPr>
          <w:p w14:paraId="5E688FE4"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650AE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B60EB8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0398F1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340DFF"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709CDE6"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2CB75D"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4833736"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8E9F6F2"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B38412"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DE7E6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/NG-RAN</w:t>
            </w:r>
            <w:r w:rsidRPr="00AF1A6E">
              <w:t>))</w:t>
            </w:r>
          </w:p>
        </w:tc>
      </w:tr>
      <w:tr w:rsidR="00350256" w:rsidRPr="00AF1A6E" w14:paraId="1DC8E9CB" w14:textId="77777777" w:rsidTr="008D2562">
        <w:trPr>
          <w:cantSplit/>
          <w:trHeight w:val="24"/>
        </w:trPr>
        <w:tc>
          <w:tcPr>
            <w:tcW w:w="851" w:type="dxa"/>
          </w:tcPr>
          <w:p w14:paraId="268734E1"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04603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EC454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2B3F3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25DDB3"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B7145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9502AF"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94D7A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22FB76"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15C220"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C4FA74"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3FBDC652" w14:textId="77777777" w:rsidR="00350256" w:rsidRDefault="00350256" w:rsidP="00350256">
      <w:pPr>
        <w:rPr>
          <w:noProof/>
        </w:rPr>
      </w:pPr>
    </w:p>
    <w:p w14:paraId="5E40DEC0" w14:textId="77777777" w:rsidR="00E86E7B" w:rsidRPr="00816C4A" w:rsidRDefault="00E86E7B" w:rsidP="00E86E7B">
      <w:pPr>
        <w:keepNext/>
        <w:keepLines/>
      </w:pPr>
      <w:r w:rsidRPr="00816C4A">
        <w:t>Twenty fourth byte for class "i":</w:t>
      </w:r>
    </w:p>
    <w:p w14:paraId="79AE51F3" w14:textId="4BB9A6B4"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F8ACE31" w14:textId="77777777" w:rsidR="00E86E7B" w:rsidRPr="00816C4A" w:rsidRDefault="00E86E7B" w:rsidP="00E86E7B">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7B14EB77"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65A966E" w14:textId="77777777" w:rsidTr="00B27DCC">
        <w:trPr>
          <w:gridAfter w:val="2"/>
          <w:wAfter w:w="5300" w:type="dxa"/>
        </w:trPr>
        <w:tc>
          <w:tcPr>
            <w:tcW w:w="851" w:type="dxa"/>
          </w:tcPr>
          <w:p w14:paraId="6C9A20E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6FEC19E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4FAA7561"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965E892"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981D2E"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7A4360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1B91C28"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7A092B"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5BE79E9"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7579777" w14:textId="77777777" w:rsidR="00E86E7B" w:rsidRPr="00816C4A" w:rsidRDefault="00E86E7B" w:rsidP="00B27DCC">
            <w:pPr>
              <w:pStyle w:val="PL"/>
              <w:keepNext/>
              <w:keepLines/>
              <w:jc w:val="center"/>
            </w:pPr>
            <w:r w:rsidRPr="00816C4A">
              <w:t>b1</w:t>
            </w:r>
          </w:p>
        </w:tc>
      </w:tr>
      <w:tr w:rsidR="00E86E7B" w:rsidRPr="00816C4A" w14:paraId="7D2F6F15" w14:textId="77777777" w:rsidTr="00B27DCC">
        <w:trPr>
          <w:trHeight w:val="24"/>
        </w:trPr>
        <w:tc>
          <w:tcPr>
            <w:tcW w:w="851" w:type="dxa"/>
          </w:tcPr>
          <w:p w14:paraId="0C49F0E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BAA7F0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6D88F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CFD7F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4046F7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933D4D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479C61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1EB1A68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04EE6D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DFA460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55D73C7" w14:textId="77777777" w:rsidR="00E86E7B" w:rsidRPr="00816C4A" w:rsidRDefault="00E86E7B" w:rsidP="00B27DCC">
            <w:pPr>
              <w:pStyle w:val="PL"/>
              <w:keepNext/>
              <w:keepLines/>
            </w:pPr>
            <w:r w:rsidRPr="00816C4A">
              <w:t>See TS 102 223 [32] clause 5.2</w:t>
            </w:r>
          </w:p>
        </w:tc>
      </w:tr>
      <w:tr w:rsidR="00E86E7B" w:rsidRPr="00816C4A" w14:paraId="000AA673" w14:textId="77777777" w:rsidTr="00B27DCC">
        <w:trPr>
          <w:trHeight w:val="24"/>
        </w:trPr>
        <w:tc>
          <w:tcPr>
            <w:tcW w:w="851" w:type="dxa"/>
          </w:tcPr>
          <w:p w14:paraId="1FC578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599B6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4FA20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AB68D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86626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1D732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7A64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08212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590B20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AEA63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CF9DF" w14:textId="77777777" w:rsidR="00E86E7B" w:rsidRPr="00816C4A" w:rsidRDefault="00E86E7B" w:rsidP="00B27DCC">
            <w:pPr>
              <w:pStyle w:val="PL"/>
            </w:pPr>
            <w:r w:rsidRPr="00816C4A">
              <w:t>Event: I-WLAN Access status (if class "e" is supported)</w:t>
            </w:r>
          </w:p>
        </w:tc>
      </w:tr>
      <w:tr w:rsidR="00E86E7B" w:rsidRPr="00816C4A" w14:paraId="7632B8C2" w14:textId="77777777" w:rsidTr="00B27DCC">
        <w:trPr>
          <w:trHeight w:val="24"/>
        </w:trPr>
        <w:tc>
          <w:tcPr>
            <w:tcW w:w="851" w:type="dxa"/>
          </w:tcPr>
          <w:p w14:paraId="33A033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3DF49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80E15F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6E03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A8BB3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C64EB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46A8DC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1AA9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4F620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15BC08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7F6E819" w14:textId="77777777" w:rsidR="00E86E7B" w:rsidRPr="00816C4A" w:rsidRDefault="00E86E7B" w:rsidP="00B27DCC">
            <w:pPr>
              <w:pStyle w:val="PL"/>
            </w:pPr>
            <w:r w:rsidRPr="00816C4A">
              <w:t>Event: Network Rejection for GERAN/UTRAN</w:t>
            </w:r>
          </w:p>
        </w:tc>
      </w:tr>
      <w:tr w:rsidR="00E86E7B" w:rsidRPr="00816C4A" w14:paraId="2EBC3F5E" w14:textId="77777777" w:rsidTr="00B27DCC">
        <w:trPr>
          <w:trHeight w:val="24"/>
        </w:trPr>
        <w:tc>
          <w:tcPr>
            <w:tcW w:w="851" w:type="dxa"/>
          </w:tcPr>
          <w:p w14:paraId="12E6D4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C7BAC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FA5D3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7A6C9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4880A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51F8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C655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ED205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A325A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8BF42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C771061" w14:textId="77777777" w:rsidR="00E86E7B" w:rsidRPr="00816C4A" w:rsidRDefault="00E86E7B" w:rsidP="00B27DCC">
            <w:pPr>
              <w:pStyle w:val="PL"/>
            </w:pPr>
            <w:r w:rsidRPr="00816C4A">
              <w:t>Reserved by ETSI SCP: HCI connectivity event (i.e. class "m" is supported)</w:t>
            </w:r>
          </w:p>
        </w:tc>
      </w:tr>
      <w:tr w:rsidR="00E86E7B" w:rsidRPr="00816C4A" w14:paraId="2B1CAC64" w14:textId="77777777" w:rsidTr="00B27DCC">
        <w:trPr>
          <w:trHeight w:val="24"/>
        </w:trPr>
        <w:tc>
          <w:tcPr>
            <w:tcW w:w="851" w:type="dxa"/>
          </w:tcPr>
          <w:p w14:paraId="06D7C2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E5921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C67A6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F5D56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AD5A2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0C9A1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24311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206A7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45F09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CF10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653E248" w14:textId="77777777" w:rsidR="00E86E7B" w:rsidRPr="00816C4A" w:rsidRDefault="00E86E7B" w:rsidP="00B27DCC">
            <w:pPr>
              <w:pStyle w:val="PL"/>
            </w:pPr>
            <w:r w:rsidRPr="00816C4A">
              <w:t>Event: Network Rejection for E-UTRAN</w:t>
            </w:r>
          </w:p>
        </w:tc>
      </w:tr>
      <w:tr w:rsidR="00E86E7B" w:rsidRPr="00816C4A" w14:paraId="6B5CD6ED" w14:textId="77777777" w:rsidTr="00B27DCC">
        <w:trPr>
          <w:trHeight w:val="24"/>
        </w:trPr>
        <w:tc>
          <w:tcPr>
            <w:tcW w:w="851" w:type="dxa"/>
          </w:tcPr>
          <w:p w14:paraId="060E2F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948C8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84B89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74F751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4EF1B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296F61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10C97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B13E1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4B31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76AC68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F2C238E" w14:textId="77777777" w:rsidR="00E86E7B" w:rsidRPr="00816C4A" w:rsidRDefault="00E86E7B" w:rsidP="00B27DCC">
            <w:pPr>
              <w:pStyle w:val="PL"/>
            </w:pPr>
            <w:r w:rsidRPr="00816C4A">
              <w:t>See TS 102 223 [32] clause 5.2</w:t>
            </w:r>
          </w:p>
        </w:tc>
      </w:tr>
    </w:tbl>
    <w:p w14:paraId="63AE21DB" w14:textId="77777777" w:rsidR="00E86E7B" w:rsidRPr="00816C4A" w:rsidRDefault="00E86E7B" w:rsidP="00E86E7B"/>
    <w:p w14:paraId="2A55ADCB"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8123AEF" w14:textId="77777777" w:rsidTr="00B27DCC">
        <w:trPr>
          <w:gridAfter w:val="2"/>
          <w:wAfter w:w="5300" w:type="dxa"/>
        </w:trPr>
        <w:tc>
          <w:tcPr>
            <w:tcW w:w="851" w:type="dxa"/>
          </w:tcPr>
          <w:p w14:paraId="33F9196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650DB1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16F1C43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400668A"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E6A94B3"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9D76554"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7571A3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965E05"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AA1A0B7"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59F371D" w14:textId="77777777" w:rsidR="00E86E7B" w:rsidRPr="00816C4A" w:rsidRDefault="00E86E7B" w:rsidP="00B27DCC">
            <w:pPr>
              <w:pStyle w:val="PL"/>
              <w:keepNext/>
              <w:keepLines/>
              <w:jc w:val="center"/>
            </w:pPr>
            <w:r w:rsidRPr="00816C4A">
              <w:t>b1</w:t>
            </w:r>
          </w:p>
        </w:tc>
      </w:tr>
      <w:tr w:rsidR="00E86E7B" w:rsidRPr="00816C4A" w14:paraId="3EDFFB6E" w14:textId="77777777" w:rsidTr="00B27DCC">
        <w:trPr>
          <w:trHeight w:val="24"/>
        </w:trPr>
        <w:tc>
          <w:tcPr>
            <w:tcW w:w="851" w:type="dxa"/>
          </w:tcPr>
          <w:p w14:paraId="6E6BD62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A02EB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D12B32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16E89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8A27F0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CF07A3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DC38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992342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8E7CBE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F855F6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AAA35D6" w14:textId="77777777" w:rsidR="00E86E7B" w:rsidRPr="00816C4A" w:rsidRDefault="00E86E7B" w:rsidP="00B27DCC">
            <w:pPr>
              <w:pStyle w:val="PL"/>
              <w:keepNext/>
              <w:keepLines/>
            </w:pPr>
            <w:r w:rsidRPr="00816C4A">
              <w:t>Event : CSG Cell Selection (if class "q" is supported)</w:t>
            </w:r>
          </w:p>
        </w:tc>
      </w:tr>
      <w:tr w:rsidR="00E86E7B" w:rsidRPr="00816C4A" w14:paraId="7F12258B" w14:textId="77777777" w:rsidTr="00B27DCC">
        <w:trPr>
          <w:trHeight w:val="24"/>
        </w:trPr>
        <w:tc>
          <w:tcPr>
            <w:tcW w:w="851" w:type="dxa"/>
          </w:tcPr>
          <w:p w14:paraId="31BD76A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C7D36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AA3F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40C54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FDD346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2FED5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DB12B5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D8E23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B6ABBE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28B6A2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85A4DB"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15AE151" w14:textId="77777777" w:rsidTr="00B27DCC">
        <w:trPr>
          <w:trHeight w:val="24"/>
        </w:trPr>
        <w:tc>
          <w:tcPr>
            <w:tcW w:w="851" w:type="dxa"/>
          </w:tcPr>
          <w:p w14:paraId="76374A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22BF9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C079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B5ED9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0CE5D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7D3DA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256B2A2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1B3D9E2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5E9BC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2F8FA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4A10C1E" w14:textId="77777777" w:rsidR="00E86E7B" w:rsidRPr="00816C4A" w:rsidRDefault="00E86E7B" w:rsidP="00B27DCC">
            <w:pPr>
              <w:pStyle w:val="PL"/>
            </w:pPr>
            <w:r w:rsidRPr="00816C4A">
              <w:t>See TS 102 223 [32] clause 5.2</w:t>
            </w:r>
          </w:p>
        </w:tc>
      </w:tr>
    </w:tbl>
    <w:p w14:paraId="7682DB88" w14:textId="77777777" w:rsidR="00E86E7B" w:rsidRPr="00816C4A" w:rsidRDefault="00E86E7B" w:rsidP="00E86E7B">
      <w:pPr>
        <w:pStyle w:val="B1"/>
      </w:pPr>
    </w:p>
    <w:p w14:paraId="152CDAF5" w14:textId="77777777" w:rsidR="00E86E7B" w:rsidRPr="00816C4A" w:rsidRDefault="00E86E7B" w:rsidP="00E86E7B">
      <w:pPr>
        <w:keepNext/>
        <w:keepLines/>
      </w:pPr>
      <w:r w:rsidRPr="00816C4A">
        <w:lastRenderedPageBreak/>
        <w:t xml:space="preserve">Twenty-seventh byte (Event driven </w:t>
      </w:r>
      <w:smartTag w:uri="urn:schemas-microsoft-com:office:smarttags" w:element="PersonName">
        <w:r w:rsidRPr="00816C4A">
          <w:t>info</w:t>
        </w:r>
      </w:smartTag>
      <w:r w:rsidRPr="00816C4A">
        <w:t>rmation extensions):</w:t>
      </w:r>
    </w:p>
    <w:p w14:paraId="74D8A7DE" w14:textId="38DE84F0"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36ACD8B3" w14:textId="77777777" w:rsidR="00E86E7B" w:rsidRPr="00816C4A" w:rsidRDefault="00E86E7B" w:rsidP="00E86E7B">
      <w:pPr>
        <w:keepNext/>
        <w:keepLines/>
      </w:pPr>
      <w:r w:rsidRPr="00816C4A">
        <w:t>Twenty-eighth byte (Text attributes):</w:t>
      </w:r>
    </w:p>
    <w:p w14:paraId="200217FB" w14:textId="50C12467"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B5EC091" w14:textId="77777777" w:rsidR="00E86E7B" w:rsidRPr="00816C4A" w:rsidRDefault="00E86E7B" w:rsidP="00E86E7B">
      <w:pPr>
        <w:keepNext/>
        <w:keepLines/>
      </w:pPr>
      <w:r w:rsidRPr="00816C4A">
        <w:t>Twenty-ninth byte (Text attributes):</w:t>
      </w:r>
    </w:p>
    <w:p w14:paraId="4D0E3FFC" w14:textId="5833FB05"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36B98110" w14:textId="77777777" w:rsidR="00E86E7B" w:rsidRPr="00816C4A" w:rsidRDefault="00E86E7B" w:rsidP="00E86E7B">
      <w:r w:rsidRPr="00816C4A">
        <w:t>Thirtieth byte:</w:t>
      </w:r>
    </w:p>
    <w:p w14:paraId="0599067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FDFE694" w14:textId="77777777" w:rsidTr="00B27DCC">
        <w:trPr>
          <w:gridAfter w:val="2"/>
          <w:wAfter w:w="5300" w:type="dxa"/>
          <w:trHeight w:val="280"/>
        </w:trPr>
        <w:tc>
          <w:tcPr>
            <w:tcW w:w="851" w:type="dxa"/>
          </w:tcPr>
          <w:p w14:paraId="5A9A2A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761E7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F58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342DE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76AC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D356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7B71E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727FD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2D0D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F6BA6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096FCAC" w14:textId="77777777" w:rsidTr="00B27DCC">
        <w:trPr>
          <w:trHeight w:val="24"/>
        </w:trPr>
        <w:tc>
          <w:tcPr>
            <w:tcW w:w="851" w:type="dxa"/>
          </w:tcPr>
          <w:p w14:paraId="3B9D80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50D1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89F9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A4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9DE2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0510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4668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471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34BF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AE5E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6E53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5044F6AC" w14:textId="77777777" w:rsidTr="00B27DCC">
        <w:trPr>
          <w:trHeight w:val="24"/>
        </w:trPr>
        <w:tc>
          <w:tcPr>
            <w:tcW w:w="851" w:type="dxa"/>
          </w:tcPr>
          <w:p w14:paraId="2B682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C3FA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C62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016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6BC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6BD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3D5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40FD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F3F03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710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EF4C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2F942B4" w14:textId="77777777" w:rsidTr="00B27DCC">
        <w:trPr>
          <w:trHeight w:val="24"/>
        </w:trPr>
        <w:tc>
          <w:tcPr>
            <w:tcW w:w="851" w:type="dxa"/>
          </w:tcPr>
          <w:p w14:paraId="00B7F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E13C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CC92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1E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D37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721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7F2C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CFF5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0905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1EA1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14CC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22733418" w14:textId="77777777" w:rsidTr="00B27DCC">
        <w:trPr>
          <w:trHeight w:val="24"/>
        </w:trPr>
        <w:tc>
          <w:tcPr>
            <w:tcW w:w="851" w:type="dxa"/>
          </w:tcPr>
          <w:p w14:paraId="7F80A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8599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5309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AAD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4835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FF2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94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74077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F2518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D2AB9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28A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485262CB" w14:textId="77777777" w:rsidTr="00B27DCC">
        <w:trPr>
          <w:trHeight w:val="24"/>
        </w:trPr>
        <w:tc>
          <w:tcPr>
            <w:tcW w:w="851" w:type="dxa"/>
          </w:tcPr>
          <w:p w14:paraId="38A23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5ED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73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4C0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1F27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F3A4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CBA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E989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EE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E135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DC1D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5BF3CFC7" w14:textId="77777777" w:rsidTr="00B27DCC">
        <w:trPr>
          <w:trHeight w:val="24"/>
        </w:trPr>
        <w:tc>
          <w:tcPr>
            <w:tcW w:w="851" w:type="dxa"/>
          </w:tcPr>
          <w:p w14:paraId="1BA4EA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B1DD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27F56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A2455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F922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6AB6E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C91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FB9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3F21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F6E7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108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1D5E4555" w14:textId="77777777" w:rsidTr="00B27DCC">
        <w:trPr>
          <w:trHeight w:val="24"/>
        </w:trPr>
        <w:tc>
          <w:tcPr>
            <w:tcW w:w="851" w:type="dxa"/>
          </w:tcPr>
          <w:p w14:paraId="3376EA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0459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5F910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EF685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26689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C697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AFD9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3FA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454F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147E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4EE2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25C8756" w14:textId="77777777" w:rsidTr="00B27DCC">
        <w:trPr>
          <w:trHeight w:val="24"/>
        </w:trPr>
        <w:tc>
          <w:tcPr>
            <w:tcW w:w="851" w:type="dxa"/>
          </w:tcPr>
          <w:p w14:paraId="449696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122D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691D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FA593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0B16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63B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98C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D90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153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FA2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5913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62C0DDF5" w14:textId="77777777" w:rsidR="00E86E7B" w:rsidRPr="00816C4A" w:rsidRDefault="00E86E7B" w:rsidP="00E86E7B"/>
    <w:p w14:paraId="1C0FF99D" w14:textId="77777777" w:rsidR="00E86E7B" w:rsidRPr="00816C4A" w:rsidRDefault="00E86E7B" w:rsidP="00E86E7B">
      <w:r w:rsidRPr="00816C4A">
        <w:t>Thirty-first byte:</w:t>
      </w:r>
    </w:p>
    <w:p w14:paraId="2BE7CE4F"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1D407AE" w14:textId="77777777" w:rsidTr="00B27DCC">
        <w:trPr>
          <w:gridAfter w:val="2"/>
          <w:wAfter w:w="5300" w:type="dxa"/>
          <w:trHeight w:val="280"/>
        </w:trPr>
        <w:tc>
          <w:tcPr>
            <w:tcW w:w="851" w:type="dxa"/>
          </w:tcPr>
          <w:p w14:paraId="76E271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81A12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4FC4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E321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F50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16D1B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C59F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5869C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83717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47B86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DF78B69" w14:textId="77777777" w:rsidTr="00B27DCC">
        <w:trPr>
          <w:trHeight w:val="24"/>
        </w:trPr>
        <w:tc>
          <w:tcPr>
            <w:tcW w:w="851" w:type="dxa"/>
          </w:tcPr>
          <w:p w14:paraId="1E378A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CB5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A693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51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A58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6032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EC6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0C8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2E5F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191B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420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360250" w14:textId="77777777" w:rsidTr="00B27DCC">
        <w:trPr>
          <w:trHeight w:val="24"/>
        </w:trPr>
        <w:tc>
          <w:tcPr>
            <w:tcW w:w="851" w:type="dxa"/>
          </w:tcPr>
          <w:p w14:paraId="4CAC2F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990C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716E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BDB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0870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C888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A34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32B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4DAB5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7A3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DB11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183CEEE4" w14:textId="77777777" w:rsidTr="00B27DCC">
        <w:trPr>
          <w:trHeight w:val="24"/>
        </w:trPr>
        <w:tc>
          <w:tcPr>
            <w:tcW w:w="851" w:type="dxa"/>
          </w:tcPr>
          <w:p w14:paraId="120395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8FD7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EAC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D1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82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0E4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D2AE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776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D6B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E35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277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7ADA63E" w14:textId="77777777" w:rsidTr="00B27DCC">
        <w:trPr>
          <w:trHeight w:val="24"/>
        </w:trPr>
        <w:tc>
          <w:tcPr>
            <w:tcW w:w="851" w:type="dxa"/>
          </w:tcPr>
          <w:p w14:paraId="74A55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B119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349F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374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EFDA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76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51C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8BB98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FD2A0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E615C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3D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36C8AC46" w14:textId="77777777" w:rsidTr="00B27DCC">
        <w:trPr>
          <w:trHeight w:val="24"/>
        </w:trPr>
        <w:tc>
          <w:tcPr>
            <w:tcW w:w="851" w:type="dxa"/>
          </w:tcPr>
          <w:p w14:paraId="7BCF5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32D0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6988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96E5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1F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C193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4612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3D3A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0BA9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789E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084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0C2254" w14:textId="77777777" w:rsidTr="00B27DCC">
        <w:trPr>
          <w:trHeight w:val="24"/>
        </w:trPr>
        <w:tc>
          <w:tcPr>
            <w:tcW w:w="851" w:type="dxa"/>
          </w:tcPr>
          <w:p w14:paraId="4B85B7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21F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4DDB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9B7A9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E01D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1E9A7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60A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9746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79C6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D3D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81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28923348" w14:textId="77777777" w:rsidTr="00B27DCC">
        <w:trPr>
          <w:trHeight w:val="24"/>
        </w:trPr>
        <w:tc>
          <w:tcPr>
            <w:tcW w:w="851" w:type="dxa"/>
          </w:tcPr>
          <w:p w14:paraId="4E8DD1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AFAA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20B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1F4AB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252BA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AD479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398A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7461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C9E2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F1A5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5C6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F9F4616" w14:textId="77777777" w:rsidTr="00B27DCC">
        <w:trPr>
          <w:trHeight w:val="24"/>
        </w:trPr>
        <w:tc>
          <w:tcPr>
            <w:tcW w:w="851" w:type="dxa"/>
          </w:tcPr>
          <w:p w14:paraId="0BC60B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B7E0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2C41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0E905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982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5A65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E75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9AAE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2EB0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4452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2F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5C508572" w14:textId="77777777" w:rsidR="00E86E7B" w:rsidRPr="00816C4A" w:rsidRDefault="00E86E7B" w:rsidP="00E86E7B"/>
    <w:p w14:paraId="752F1502" w14:textId="77777777" w:rsidR="00320D15" w:rsidRPr="00816C4A" w:rsidRDefault="00320D15" w:rsidP="00320D15">
      <w:r w:rsidRPr="00816C4A">
        <w:t>Thirty-second byte:</w:t>
      </w:r>
    </w:p>
    <w:p w14:paraId="2A45F2A7" w14:textId="77777777" w:rsidR="00320D15" w:rsidRPr="00816C4A" w:rsidRDefault="00320D15" w:rsidP="00320D1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20D15" w:rsidRPr="00816C4A" w14:paraId="131F8C91" w14:textId="77777777" w:rsidTr="00945414">
        <w:trPr>
          <w:gridAfter w:val="2"/>
          <w:wAfter w:w="5300" w:type="dxa"/>
          <w:trHeight w:val="280"/>
        </w:trPr>
        <w:tc>
          <w:tcPr>
            <w:tcW w:w="851" w:type="dxa"/>
          </w:tcPr>
          <w:p w14:paraId="587AAD2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550E19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EB61C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313F0B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F07080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BCCDDE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6A829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A20F59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D7A326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3ECEBD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320D15" w:rsidRPr="00816C4A" w14:paraId="2B97E2FD" w14:textId="77777777" w:rsidTr="00945414">
        <w:trPr>
          <w:trHeight w:val="24"/>
        </w:trPr>
        <w:tc>
          <w:tcPr>
            <w:tcW w:w="851" w:type="dxa"/>
          </w:tcPr>
          <w:p w14:paraId="3C604FC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E1222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E7964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7DA59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45A23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CD91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D141A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CFF4D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F0A1D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27E793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FE372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320D15" w:rsidRPr="00816C4A" w14:paraId="2D791A7B" w14:textId="77777777" w:rsidTr="00945414">
        <w:trPr>
          <w:trHeight w:val="24"/>
        </w:trPr>
        <w:tc>
          <w:tcPr>
            <w:tcW w:w="851" w:type="dxa"/>
          </w:tcPr>
          <w:p w14:paraId="7CEBC06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40131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2A43A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180A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2837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59D6B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F726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24317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8B1CA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D69B1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7ACB2" w14:textId="711C5883"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320D15" w:rsidRPr="00816C4A" w14:paraId="3B0B7C5D" w14:textId="77777777" w:rsidTr="00945414">
        <w:trPr>
          <w:trHeight w:val="24"/>
        </w:trPr>
        <w:tc>
          <w:tcPr>
            <w:tcW w:w="851" w:type="dxa"/>
          </w:tcPr>
          <w:p w14:paraId="19F9B72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F41E2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36510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CE771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BBA49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A5282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1C24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86BF1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5C952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3499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BC18AD" w14:textId="25A69F9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320D15" w:rsidRPr="00816C4A" w14:paraId="152B6582" w14:textId="77777777" w:rsidTr="00945414">
        <w:trPr>
          <w:trHeight w:val="24"/>
        </w:trPr>
        <w:tc>
          <w:tcPr>
            <w:tcW w:w="851" w:type="dxa"/>
          </w:tcPr>
          <w:p w14:paraId="42AEDB9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2C227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27EC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577F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4763D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E22A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F13F16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B1FDD3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075A18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BC2942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B998E5"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2B5CD70D" w14:textId="77777777" w:rsidTr="00945414">
        <w:trPr>
          <w:trHeight w:val="24"/>
        </w:trPr>
        <w:tc>
          <w:tcPr>
            <w:tcW w:w="851" w:type="dxa"/>
          </w:tcPr>
          <w:p w14:paraId="3CE1D75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0DDC8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2C17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4236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DF235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5AF92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140FA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AA2B8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549F3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6C5A7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D7797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5553E616" w14:textId="77777777" w:rsidTr="00945414">
        <w:trPr>
          <w:trHeight w:val="24"/>
        </w:trPr>
        <w:tc>
          <w:tcPr>
            <w:tcW w:w="851" w:type="dxa"/>
          </w:tcPr>
          <w:p w14:paraId="23B2E65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3C530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24B0EB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7F3E2B"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080D55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985E6D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4A2D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7CD7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31893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6A1E6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1C64C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1F0F394B" w14:textId="77777777" w:rsidTr="00945414">
        <w:trPr>
          <w:trHeight w:val="24"/>
        </w:trPr>
        <w:tc>
          <w:tcPr>
            <w:tcW w:w="851" w:type="dxa"/>
          </w:tcPr>
          <w:p w14:paraId="0EAEBD2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9A340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6CA4A8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99AFFE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A58245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77459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B5BB5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E12B15"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3EB81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29470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707B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23E05749" w14:textId="77777777" w:rsidTr="00945414">
        <w:trPr>
          <w:trHeight w:val="24"/>
        </w:trPr>
        <w:tc>
          <w:tcPr>
            <w:tcW w:w="851" w:type="dxa"/>
          </w:tcPr>
          <w:p w14:paraId="2615BD4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0A134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C9221C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D275FE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96339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F464DE5"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737C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94F68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1D23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AB2F0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38C4B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0815014" w14:textId="77777777" w:rsidR="00320D15" w:rsidRDefault="00320D15" w:rsidP="00320D15"/>
    <w:p w14:paraId="4046A5C5" w14:textId="77777777" w:rsidR="00E86E7B" w:rsidRPr="00816C4A" w:rsidRDefault="00E86E7B" w:rsidP="00E86E7B">
      <w:r w:rsidRPr="00816C4A">
        <w:t>Thirty-third byte:</w:t>
      </w:r>
    </w:p>
    <w:p w14:paraId="71524743"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C90CFC7" w14:textId="77777777" w:rsidTr="00B27DCC">
        <w:trPr>
          <w:gridAfter w:val="2"/>
          <w:wAfter w:w="5300" w:type="dxa"/>
          <w:trHeight w:val="280"/>
        </w:trPr>
        <w:tc>
          <w:tcPr>
            <w:tcW w:w="851" w:type="dxa"/>
          </w:tcPr>
          <w:p w14:paraId="7C84C7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CDBFF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EF3D4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B3E08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D74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FA7DF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63620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8875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F1C54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CDCC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A1B6C89" w14:textId="77777777" w:rsidTr="00B27DCC">
        <w:trPr>
          <w:trHeight w:val="24"/>
        </w:trPr>
        <w:tc>
          <w:tcPr>
            <w:tcW w:w="851" w:type="dxa"/>
          </w:tcPr>
          <w:p w14:paraId="5A800C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5F7F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370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D7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5F83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66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52F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79E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0CB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22D0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BE6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C8D9FCD" w14:textId="77777777" w:rsidTr="00B27DCC">
        <w:trPr>
          <w:trHeight w:val="24"/>
        </w:trPr>
        <w:tc>
          <w:tcPr>
            <w:tcW w:w="851" w:type="dxa"/>
          </w:tcPr>
          <w:p w14:paraId="091FC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211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C6BB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1311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BE3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9EFE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EA3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ACF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3E851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7DC8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805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A2486D9" w14:textId="77777777" w:rsidTr="00B27DCC">
        <w:trPr>
          <w:trHeight w:val="24"/>
        </w:trPr>
        <w:tc>
          <w:tcPr>
            <w:tcW w:w="851" w:type="dxa"/>
          </w:tcPr>
          <w:p w14:paraId="60386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A028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3254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EE68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5CB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D4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C25C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66BB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38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9741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B8A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9B3F39E" w14:textId="77777777" w:rsidTr="00B27DCC">
        <w:trPr>
          <w:trHeight w:val="24"/>
        </w:trPr>
        <w:tc>
          <w:tcPr>
            <w:tcW w:w="851" w:type="dxa"/>
          </w:tcPr>
          <w:p w14:paraId="16560F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A3EE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1407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263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261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FBE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B2C5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487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E30DE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DF9A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4016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256E60F1" w14:textId="77777777" w:rsidTr="00B27DCC">
        <w:trPr>
          <w:trHeight w:val="24"/>
        </w:trPr>
        <w:tc>
          <w:tcPr>
            <w:tcW w:w="851" w:type="dxa"/>
          </w:tcPr>
          <w:p w14:paraId="0795FA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C13F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E16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96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3C42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DEC5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489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5FBB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AF7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B64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DDA0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2430B5" w14:textId="77777777" w:rsidTr="00B27DCC">
        <w:trPr>
          <w:trHeight w:val="24"/>
        </w:trPr>
        <w:tc>
          <w:tcPr>
            <w:tcW w:w="851" w:type="dxa"/>
          </w:tcPr>
          <w:p w14:paraId="1689C5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5E68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D8FA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D206F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59F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0C4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8BEB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D590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0D79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F8C8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431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34744FEB" w14:textId="77777777" w:rsidTr="00B27DCC">
        <w:trPr>
          <w:trHeight w:val="24"/>
        </w:trPr>
        <w:tc>
          <w:tcPr>
            <w:tcW w:w="851" w:type="dxa"/>
          </w:tcPr>
          <w:p w14:paraId="0B6D6F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4A9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82DDF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2D9EA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D0124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FD352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000E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3435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E97B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2780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79CB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59370C54" w14:textId="77777777" w:rsidTr="00B27DCC">
        <w:trPr>
          <w:trHeight w:val="24"/>
        </w:trPr>
        <w:tc>
          <w:tcPr>
            <w:tcW w:w="851" w:type="dxa"/>
          </w:tcPr>
          <w:p w14:paraId="6D2AC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AD5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360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D7232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892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19BC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729E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430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78ED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28E4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BFCD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FE0E9A7" w14:textId="77777777" w:rsidR="00E86E7B" w:rsidRPr="00816C4A" w:rsidRDefault="00E86E7B" w:rsidP="00E86E7B"/>
    <w:p w14:paraId="627089A0" w14:textId="77777777" w:rsidR="00E86E7B" w:rsidRPr="00816C4A" w:rsidRDefault="00E86E7B" w:rsidP="00E86E7B">
      <w:r w:rsidRPr="00816C4A">
        <w:t>Thirty-fourth byte:</w:t>
      </w:r>
    </w:p>
    <w:p w14:paraId="125CB6C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52672A6" w14:textId="77777777" w:rsidTr="00B27DCC">
        <w:trPr>
          <w:gridAfter w:val="2"/>
          <w:wAfter w:w="5300" w:type="dxa"/>
          <w:trHeight w:val="280"/>
        </w:trPr>
        <w:tc>
          <w:tcPr>
            <w:tcW w:w="851" w:type="dxa"/>
          </w:tcPr>
          <w:p w14:paraId="09DD19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238A2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1B6E1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FE76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B491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D2EDE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A0FA6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56E3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8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88FF1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F1B33" w14:textId="77777777" w:rsidTr="00B27DCC">
        <w:trPr>
          <w:trHeight w:val="24"/>
        </w:trPr>
        <w:tc>
          <w:tcPr>
            <w:tcW w:w="851" w:type="dxa"/>
          </w:tcPr>
          <w:p w14:paraId="6F091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5801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30F4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25BE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A3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3CF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33B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8C5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50E9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0A41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87CB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481E6A7B" w14:textId="77777777" w:rsidTr="00B27DCC">
        <w:trPr>
          <w:trHeight w:val="24"/>
        </w:trPr>
        <w:tc>
          <w:tcPr>
            <w:tcW w:w="851" w:type="dxa"/>
          </w:tcPr>
          <w:p w14:paraId="0FE34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1C0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11E1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14C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C6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25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8128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0269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A7D8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2AD5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4A0E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12E4005" w14:textId="77777777" w:rsidTr="00B27DCC">
        <w:trPr>
          <w:trHeight w:val="24"/>
        </w:trPr>
        <w:tc>
          <w:tcPr>
            <w:tcW w:w="851" w:type="dxa"/>
          </w:tcPr>
          <w:p w14:paraId="51E7D0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2E9E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F57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2FF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2D57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82FA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DE7B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2A27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3951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EA4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F453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279993F6" w14:textId="77777777" w:rsidTr="00B27DCC">
        <w:trPr>
          <w:trHeight w:val="24"/>
        </w:trPr>
        <w:tc>
          <w:tcPr>
            <w:tcW w:w="851" w:type="dxa"/>
          </w:tcPr>
          <w:p w14:paraId="565AC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68A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68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9838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316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46A5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94AE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9DA3E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4AB2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49D0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C0A5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F3A0ED7" w14:textId="77777777" w:rsidTr="00B27DCC">
        <w:trPr>
          <w:trHeight w:val="24"/>
        </w:trPr>
        <w:tc>
          <w:tcPr>
            <w:tcW w:w="851" w:type="dxa"/>
          </w:tcPr>
          <w:p w14:paraId="49CE1F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91E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C2F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A89D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E12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1FA80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2A8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867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AA2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310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ACE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499D7E91" w14:textId="77777777" w:rsidTr="00B27DCC">
        <w:trPr>
          <w:trHeight w:val="24"/>
        </w:trPr>
        <w:tc>
          <w:tcPr>
            <w:tcW w:w="851" w:type="dxa"/>
          </w:tcPr>
          <w:p w14:paraId="31581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DC64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413C2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5195A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8B3B9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1F17A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EB63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59FF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B6B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FE0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3D09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DC1B21C" w14:textId="77777777" w:rsidTr="00B27DCC">
        <w:trPr>
          <w:trHeight w:val="24"/>
        </w:trPr>
        <w:tc>
          <w:tcPr>
            <w:tcW w:w="851" w:type="dxa"/>
          </w:tcPr>
          <w:p w14:paraId="3A0D60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3F21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E793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D1880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00A75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C44DC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D0EB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EF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5F30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E5E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8B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79BFB15C" w14:textId="77777777" w:rsidTr="00B27DCC">
        <w:trPr>
          <w:trHeight w:val="24"/>
        </w:trPr>
        <w:tc>
          <w:tcPr>
            <w:tcW w:w="851" w:type="dxa"/>
          </w:tcPr>
          <w:p w14:paraId="4ADAB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D60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637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9EF05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AACA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2CB8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AE7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CFD4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121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242A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780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A040A8F" w14:textId="77777777" w:rsidR="00E86E7B" w:rsidRPr="00816C4A" w:rsidRDefault="00E86E7B" w:rsidP="00E86E7B"/>
    <w:p w14:paraId="1815FEC5" w14:textId="77777777" w:rsidR="00E86E7B" w:rsidRPr="00816C4A" w:rsidRDefault="00E86E7B" w:rsidP="00E86E7B">
      <w:r w:rsidRPr="00816C4A">
        <w:t>Thirty-fifth byte:</w:t>
      </w:r>
    </w:p>
    <w:p w14:paraId="1EDB97D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364EF0D" w14:textId="77777777" w:rsidTr="00B27DCC">
        <w:trPr>
          <w:gridAfter w:val="2"/>
          <w:wAfter w:w="5300" w:type="dxa"/>
          <w:trHeight w:val="280"/>
        </w:trPr>
        <w:tc>
          <w:tcPr>
            <w:tcW w:w="851" w:type="dxa"/>
          </w:tcPr>
          <w:p w14:paraId="695D0F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3655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97401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27AEA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8F2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F06D3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EA93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93711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A726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77736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88E36C1" w14:textId="77777777" w:rsidTr="00B27DCC">
        <w:trPr>
          <w:trHeight w:val="24"/>
        </w:trPr>
        <w:tc>
          <w:tcPr>
            <w:tcW w:w="851" w:type="dxa"/>
          </w:tcPr>
          <w:p w14:paraId="123395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0499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1F5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AC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E4D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03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449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437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A0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C71B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7EE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F0C84D" w14:textId="77777777" w:rsidTr="00B27DCC">
        <w:trPr>
          <w:trHeight w:val="24"/>
        </w:trPr>
        <w:tc>
          <w:tcPr>
            <w:tcW w:w="851" w:type="dxa"/>
          </w:tcPr>
          <w:p w14:paraId="52D74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B00C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D5E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8BF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16EE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32F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FA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AAF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6B5D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308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3B8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75A5CC6E" w14:textId="77777777" w:rsidTr="00B27DCC">
        <w:trPr>
          <w:trHeight w:val="24"/>
        </w:trPr>
        <w:tc>
          <w:tcPr>
            <w:tcW w:w="851" w:type="dxa"/>
          </w:tcPr>
          <w:p w14:paraId="0F413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5F9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5033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CEB1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8CAD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0E6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74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4FA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318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0620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228D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673E18CC" w14:textId="77777777" w:rsidTr="00B27DCC">
        <w:trPr>
          <w:trHeight w:val="24"/>
        </w:trPr>
        <w:tc>
          <w:tcPr>
            <w:tcW w:w="851" w:type="dxa"/>
          </w:tcPr>
          <w:p w14:paraId="74A099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33D2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C2D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E92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CFC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3CD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28F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06484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B3CC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62D43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8B47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05A65B" w14:textId="77777777" w:rsidTr="00B27DCC">
        <w:trPr>
          <w:trHeight w:val="24"/>
        </w:trPr>
        <w:tc>
          <w:tcPr>
            <w:tcW w:w="851" w:type="dxa"/>
          </w:tcPr>
          <w:p w14:paraId="544A2B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7A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6C8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30C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E914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B49C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DE4A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BB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DBDD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CD4F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62EC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94D265D" w14:textId="77777777" w:rsidTr="00B27DCC">
        <w:trPr>
          <w:trHeight w:val="24"/>
        </w:trPr>
        <w:tc>
          <w:tcPr>
            <w:tcW w:w="851" w:type="dxa"/>
          </w:tcPr>
          <w:p w14:paraId="79CBB4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D552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0B892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3D5A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627EF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51D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0339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B2AD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A9A4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06B2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EF52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F3914ED" w14:textId="77777777" w:rsidTr="00B27DCC">
        <w:trPr>
          <w:trHeight w:val="24"/>
        </w:trPr>
        <w:tc>
          <w:tcPr>
            <w:tcW w:w="851" w:type="dxa"/>
          </w:tcPr>
          <w:p w14:paraId="0FC596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2E68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16FEF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E31CE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DAB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BCB2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4E54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148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98E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7B2F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CF5D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E45B8B4" w14:textId="77777777" w:rsidTr="00B27DCC">
        <w:trPr>
          <w:trHeight w:val="24"/>
        </w:trPr>
        <w:tc>
          <w:tcPr>
            <w:tcW w:w="851" w:type="dxa"/>
          </w:tcPr>
          <w:p w14:paraId="6BE49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61FA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C6F1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32D95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C668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A768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0D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73BC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02EE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7B2D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7FD6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3CBA4A3" w14:textId="77777777" w:rsidR="00E86E7B" w:rsidRPr="00816C4A" w:rsidRDefault="00E86E7B" w:rsidP="00E86E7B"/>
    <w:p w14:paraId="7677D37C" w14:textId="77777777" w:rsidR="006746F6" w:rsidRDefault="006746F6" w:rsidP="006746F6">
      <w:pPr>
        <w:keepNext/>
        <w:keepLines/>
      </w:pPr>
      <w:r>
        <w:t>Thirty sixth byte:</w:t>
      </w: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746F6" w:rsidRPr="00816C4A" w14:paraId="02E9039B" w14:textId="77777777" w:rsidTr="00047C64">
        <w:trPr>
          <w:gridAfter w:val="2"/>
          <w:wAfter w:w="5300" w:type="dxa"/>
          <w:trHeight w:val="280"/>
        </w:trPr>
        <w:tc>
          <w:tcPr>
            <w:tcW w:w="851" w:type="dxa"/>
          </w:tcPr>
          <w:p w14:paraId="6DF926D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5319F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18AE57"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AE5189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1EE5D82"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086249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536589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0F1B1B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33B5B9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734E2AE"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746F6" w:rsidRPr="00816C4A" w14:paraId="11D48879" w14:textId="77777777" w:rsidTr="00047C64">
        <w:trPr>
          <w:trHeight w:val="24"/>
        </w:trPr>
        <w:tc>
          <w:tcPr>
            <w:tcW w:w="851" w:type="dxa"/>
          </w:tcPr>
          <w:p w14:paraId="403C155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0BA81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D348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1510A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BFEC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9EFA9"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BF84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11D2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C92F9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32E74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DF7692"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PDU</w:t>
            </w:r>
            <w:r>
              <w:t xml:space="preserve"> Connection</w:t>
            </w:r>
          </w:p>
        </w:tc>
      </w:tr>
      <w:tr w:rsidR="006746F6" w:rsidRPr="00816C4A" w14:paraId="62D6B615" w14:textId="77777777" w:rsidTr="00047C64">
        <w:trPr>
          <w:trHeight w:val="24"/>
        </w:trPr>
        <w:tc>
          <w:tcPr>
            <w:tcW w:w="851" w:type="dxa"/>
          </w:tcPr>
          <w:p w14:paraId="21843DB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411C7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EE639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F6795"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57CC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F17B6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17B10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EE28A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99D4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80B41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887AA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Network Rejection for NG-RAN</w:t>
            </w:r>
          </w:p>
        </w:tc>
      </w:tr>
      <w:tr w:rsidR="006746F6" w:rsidRPr="00816C4A" w14:paraId="6AF11D62" w14:textId="77777777" w:rsidTr="00047C64">
        <w:trPr>
          <w:trHeight w:val="24"/>
        </w:trPr>
        <w:tc>
          <w:tcPr>
            <w:tcW w:w="851" w:type="dxa"/>
          </w:tcPr>
          <w:p w14:paraId="62141F4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00532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83357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713D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AFD687"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C5A2D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056C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26D66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FC180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3323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ECA13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Non-IP Data Delivery support (if class "e" and</w:t>
            </w:r>
            <w:r>
              <w:t xml:space="preserve"> </w:t>
            </w:r>
            <w:r w:rsidRPr="00816C4A">
              <w:t>class "ai" are supported)</w:t>
            </w:r>
          </w:p>
        </w:tc>
      </w:tr>
      <w:tr w:rsidR="006746F6" w:rsidRPr="00816C4A" w14:paraId="78BEB768" w14:textId="77777777" w:rsidTr="00047C64">
        <w:trPr>
          <w:trHeight w:val="24"/>
        </w:trPr>
        <w:tc>
          <w:tcPr>
            <w:tcW w:w="851" w:type="dxa"/>
          </w:tcPr>
          <w:p w14:paraId="3F011C1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A01A0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3D07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249F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4C5A8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ABA8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13794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E20929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2A5EB4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240C77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30AF38" w14:textId="0A55D594"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w:t>
            </w:r>
            <w:r w:rsidR="00320D15">
              <w:t>L</w:t>
            </w:r>
            <w:r w:rsidRPr="00816C4A">
              <w:t xml:space="preserve"> INFORMATION, </w:t>
            </w:r>
            <w:r>
              <w:t>Slice information</w:t>
            </w:r>
          </w:p>
        </w:tc>
      </w:tr>
      <w:tr w:rsidR="006746F6" w:rsidRPr="00816C4A" w14:paraId="540DF471" w14:textId="77777777" w:rsidTr="00047C64">
        <w:trPr>
          <w:trHeight w:val="24"/>
        </w:trPr>
        <w:tc>
          <w:tcPr>
            <w:tcW w:w="851" w:type="dxa"/>
          </w:tcPr>
          <w:p w14:paraId="478EF63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893389"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8B038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126BE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1C2DA2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B38FF4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A7696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4010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28CE4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7F288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41B01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for 3GPP (for future usage)</w:t>
            </w:r>
          </w:p>
        </w:tc>
      </w:tr>
    </w:tbl>
    <w:p w14:paraId="36677DD3" w14:textId="77777777" w:rsidR="006746F6" w:rsidRDefault="006746F6" w:rsidP="006746F6"/>
    <w:p w14:paraId="3B52DB46" w14:textId="77777777" w:rsidR="00E86E7B" w:rsidRPr="00816C4A" w:rsidRDefault="00E86E7B" w:rsidP="00E86E7B">
      <w:pPr>
        <w:keepNext/>
        <w:keepLines/>
      </w:pPr>
      <w:r w:rsidRPr="00816C4A">
        <w:lastRenderedPageBreak/>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FB0EA30" w14:textId="77777777" w:rsidTr="00B27DCC">
        <w:trPr>
          <w:gridAfter w:val="2"/>
          <w:wAfter w:w="5300" w:type="dxa"/>
        </w:trPr>
        <w:tc>
          <w:tcPr>
            <w:tcW w:w="851" w:type="dxa"/>
          </w:tcPr>
          <w:p w14:paraId="74B2DB2D"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0C8F49E2"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70121261"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05804AF"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BB86159"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B7B80E0"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0C0F08"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5A970EA"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05D6DAA"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44F67D" w14:textId="77777777" w:rsidR="00E86E7B" w:rsidRPr="00816C4A" w:rsidRDefault="00E86E7B" w:rsidP="00B27DCC">
            <w:pPr>
              <w:pStyle w:val="PL"/>
              <w:keepNext/>
              <w:keepLines/>
              <w:jc w:val="center"/>
            </w:pPr>
            <w:r w:rsidRPr="00816C4A">
              <w:t>b1</w:t>
            </w:r>
          </w:p>
        </w:tc>
      </w:tr>
      <w:tr w:rsidR="00E86E7B" w:rsidRPr="00816C4A" w14:paraId="74175013" w14:textId="77777777" w:rsidTr="00B27DCC">
        <w:tc>
          <w:tcPr>
            <w:tcW w:w="851" w:type="dxa"/>
          </w:tcPr>
          <w:p w14:paraId="1114DF93"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68D1BD5A"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15A135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7A3DA4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3FA879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D2FF6C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41C25F6"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E92223"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8CF7567"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9D7BE57"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14AE0C37" w14:textId="77777777" w:rsidR="00E86E7B" w:rsidRPr="00816C4A" w:rsidRDefault="00E86E7B" w:rsidP="00B27DCC">
            <w:pPr>
              <w:pStyle w:val="PL"/>
              <w:keepNext/>
              <w:keepLines/>
            </w:pPr>
            <w:r w:rsidRPr="00816C4A">
              <w:t>Reserved for 3GPP (for future usage)</w:t>
            </w:r>
          </w:p>
        </w:tc>
      </w:tr>
    </w:tbl>
    <w:p w14:paraId="3D67EEA6" w14:textId="77777777" w:rsidR="00E86E7B" w:rsidRPr="00816C4A" w:rsidRDefault="00E86E7B" w:rsidP="00E86E7B">
      <w:pPr>
        <w:keepNext/>
        <w:keepLines/>
      </w:pPr>
    </w:p>
    <w:p w14:paraId="536610E4" w14:textId="77777777" w:rsidR="00D11D13" w:rsidRPr="00602438" w:rsidRDefault="00D11D13" w:rsidP="00D11D13">
      <w:pPr>
        <w:keepNext/>
        <w:keepLines/>
      </w:pPr>
      <w:r w:rsidRPr="00602438">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11D13" w:rsidRPr="00602438" w14:paraId="7AD1C659" w14:textId="77777777" w:rsidTr="003F4FBE">
        <w:trPr>
          <w:gridAfter w:val="2"/>
          <w:wAfter w:w="5300" w:type="dxa"/>
        </w:trPr>
        <w:tc>
          <w:tcPr>
            <w:tcW w:w="851" w:type="dxa"/>
          </w:tcPr>
          <w:p w14:paraId="0DA2E39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jc w:val="center"/>
              <w:rPr>
                <w:rFonts w:ascii="Courier New" w:hAnsi="Courier New"/>
                <w:sz w:val="16"/>
              </w:rPr>
            </w:pPr>
          </w:p>
        </w:tc>
        <w:tc>
          <w:tcPr>
            <w:tcW w:w="397" w:type="dxa"/>
            <w:tcBorders>
              <w:top w:val="nil"/>
              <w:left w:val="nil"/>
              <w:bottom w:val="nil"/>
              <w:right w:val="single" w:sz="6" w:space="0" w:color="auto"/>
            </w:tcBorders>
          </w:tcPr>
          <w:p w14:paraId="3D017C0F"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jc w:val="center"/>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011660"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DC4534B"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FBC25CF"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0034D91"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9C38593"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CE82055"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02D451C"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3C0E9AF"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b1</w:t>
            </w:r>
          </w:p>
        </w:tc>
      </w:tr>
      <w:tr w:rsidR="00D11D13" w:rsidRPr="00602438" w14:paraId="711502BB" w14:textId="77777777" w:rsidTr="003F4FBE">
        <w:tc>
          <w:tcPr>
            <w:tcW w:w="851" w:type="dxa"/>
          </w:tcPr>
          <w:p w14:paraId="5CB34283"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595" w:type="dxa"/>
            <w:gridSpan w:val="2"/>
          </w:tcPr>
          <w:p w14:paraId="640B70EE"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25F8566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431724CD"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69EBAA9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10FBF55E"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2D00C57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11A3D6B9"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55713A0B"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73CC92BB"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5102" w:type="dxa"/>
            <w:hideMark/>
          </w:tcPr>
          <w:p w14:paraId="0A260EDE"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2438">
              <w:rPr>
                <w:rFonts w:ascii="Courier New" w:hAnsi="Courier New"/>
                <w:sz w:val="16"/>
              </w:rPr>
              <w:t>Reserved for 3GPP (for future usage)</w:t>
            </w:r>
          </w:p>
        </w:tc>
      </w:tr>
    </w:tbl>
    <w:p w14:paraId="4E16C6F4" w14:textId="77777777" w:rsidR="00D11D13" w:rsidRPr="00602438" w:rsidRDefault="00D11D13" w:rsidP="00D11D13"/>
    <w:p w14:paraId="2CED731F" w14:textId="77777777" w:rsidR="00320D15" w:rsidRPr="000C201D" w:rsidRDefault="00320D15" w:rsidP="00320D15">
      <w:r w:rsidRPr="000C201D">
        <w:t>Thirty ninth byte:</w:t>
      </w:r>
    </w:p>
    <w:p w14:paraId="2C66249C" w14:textId="77777777" w:rsidR="00320D15" w:rsidRPr="000C201D" w:rsidRDefault="00320D15" w:rsidP="00320D1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20D15" w:rsidRPr="000C201D" w14:paraId="5B583336" w14:textId="77777777" w:rsidTr="00945414">
        <w:trPr>
          <w:gridAfter w:val="2"/>
          <w:wAfter w:w="5300" w:type="dxa"/>
          <w:trHeight w:val="148"/>
        </w:trPr>
        <w:tc>
          <w:tcPr>
            <w:tcW w:w="851" w:type="dxa"/>
          </w:tcPr>
          <w:p w14:paraId="65973EED" w14:textId="77777777" w:rsidR="00320D15" w:rsidRPr="000C201D" w:rsidRDefault="00320D15" w:rsidP="00945414">
            <w:pPr>
              <w:keepNext/>
              <w:spacing w:after="0"/>
              <w:rPr>
                <w:rFonts w:ascii="Courier New" w:hAnsi="Courier New"/>
                <w:sz w:val="16"/>
              </w:rPr>
            </w:pPr>
          </w:p>
        </w:tc>
        <w:tc>
          <w:tcPr>
            <w:tcW w:w="397" w:type="dxa"/>
            <w:tcBorders>
              <w:right w:val="single" w:sz="6" w:space="0" w:color="auto"/>
            </w:tcBorders>
          </w:tcPr>
          <w:p w14:paraId="7655E429" w14:textId="77777777" w:rsidR="00320D15" w:rsidRPr="000C201D" w:rsidRDefault="00320D15" w:rsidP="00945414">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81EDF78"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36FF20F"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8A5FFC4"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4351E5A2"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7E3531D"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26F86284"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1E839C5"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4FD0FE8"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320D15" w:rsidRPr="000C201D" w14:paraId="35B1D5B2" w14:textId="77777777" w:rsidTr="00945414">
        <w:trPr>
          <w:trHeight w:val="24"/>
        </w:trPr>
        <w:tc>
          <w:tcPr>
            <w:tcW w:w="851" w:type="dxa"/>
          </w:tcPr>
          <w:p w14:paraId="61B18917" w14:textId="77777777" w:rsidR="00320D15" w:rsidRPr="000C201D" w:rsidRDefault="00320D15" w:rsidP="00945414">
            <w:pPr>
              <w:keepNext/>
              <w:spacing w:after="0"/>
              <w:rPr>
                <w:rFonts w:ascii="Courier New" w:hAnsi="Courier New"/>
                <w:sz w:val="16"/>
              </w:rPr>
            </w:pPr>
          </w:p>
        </w:tc>
        <w:tc>
          <w:tcPr>
            <w:tcW w:w="595" w:type="dxa"/>
            <w:gridSpan w:val="2"/>
          </w:tcPr>
          <w:p w14:paraId="72E51576"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59755577"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055C8AFA"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4A4C5D01"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6E98D470"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781ACE29"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3763F64D"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10ECC81C"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6C58F5E" w14:textId="77777777" w:rsidR="00320D15" w:rsidRPr="000C201D" w:rsidRDefault="00320D15" w:rsidP="00945414">
            <w:pPr>
              <w:keepNext/>
              <w:spacing w:after="0"/>
              <w:rPr>
                <w:rFonts w:ascii="Courier New" w:hAnsi="Courier New"/>
                <w:sz w:val="16"/>
              </w:rPr>
            </w:pPr>
          </w:p>
        </w:tc>
        <w:tc>
          <w:tcPr>
            <w:tcW w:w="5102" w:type="dxa"/>
          </w:tcPr>
          <w:p w14:paraId="441A0801" w14:textId="77777777" w:rsidR="00320D15" w:rsidRPr="000C201D" w:rsidRDefault="00320D15" w:rsidP="00945414">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320D15" w:rsidRPr="000C201D" w14:paraId="098B8B1D" w14:textId="77777777" w:rsidTr="00945414">
        <w:trPr>
          <w:trHeight w:val="24"/>
        </w:trPr>
        <w:tc>
          <w:tcPr>
            <w:tcW w:w="851" w:type="dxa"/>
          </w:tcPr>
          <w:p w14:paraId="025FE483" w14:textId="77777777" w:rsidR="00320D15" w:rsidRPr="000C201D" w:rsidRDefault="00320D15" w:rsidP="00945414">
            <w:pPr>
              <w:keepNext/>
              <w:spacing w:after="0"/>
              <w:rPr>
                <w:rFonts w:ascii="Courier New" w:hAnsi="Courier New"/>
                <w:sz w:val="16"/>
              </w:rPr>
            </w:pPr>
          </w:p>
        </w:tc>
        <w:tc>
          <w:tcPr>
            <w:tcW w:w="595" w:type="dxa"/>
            <w:gridSpan w:val="2"/>
          </w:tcPr>
          <w:p w14:paraId="33CE16B6"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44A028A"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6501804"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9B6078D"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74C8B9C"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E949BEB"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62E3B58"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6A788EA" w14:textId="77777777" w:rsidR="00320D15" w:rsidRPr="000C201D" w:rsidRDefault="00320D15" w:rsidP="00945414">
            <w:pPr>
              <w:keepNext/>
              <w:spacing w:after="0"/>
              <w:rPr>
                <w:rFonts w:ascii="Courier New" w:hAnsi="Courier New"/>
                <w:sz w:val="16"/>
              </w:rPr>
            </w:pPr>
          </w:p>
        </w:tc>
        <w:tc>
          <w:tcPr>
            <w:tcW w:w="397" w:type="dxa"/>
            <w:gridSpan w:val="2"/>
            <w:tcBorders>
              <w:top w:val="single" w:sz="6" w:space="0" w:color="auto"/>
              <w:bottom w:val="single" w:sz="6" w:space="0" w:color="auto"/>
            </w:tcBorders>
          </w:tcPr>
          <w:p w14:paraId="143C7312" w14:textId="77777777" w:rsidR="00320D15" w:rsidRPr="000C201D" w:rsidRDefault="00320D15" w:rsidP="00945414">
            <w:pPr>
              <w:keepNext/>
              <w:spacing w:after="0"/>
              <w:rPr>
                <w:rFonts w:ascii="Courier New" w:hAnsi="Courier New"/>
                <w:sz w:val="16"/>
              </w:rPr>
            </w:pPr>
          </w:p>
        </w:tc>
        <w:tc>
          <w:tcPr>
            <w:tcW w:w="5102" w:type="dxa"/>
          </w:tcPr>
          <w:p w14:paraId="6E1728F7" w14:textId="4E5E5E50" w:rsidR="00320D15" w:rsidRPr="000C201D" w:rsidRDefault="00320D15" w:rsidP="00945414">
            <w:pPr>
              <w:keepNext/>
              <w:spacing w:after="0"/>
              <w:rPr>
                <w:rFonts w:ascii="Courier New" w:hAnsi="Courier New"/>
                <w:sz w:val="16"/>
              </w:rPr>
            </w:pPr>
            <w:r w:rsidRPr="00F53514">
              <w:rPr>
                <w:rFonts w:ascii="Courier New" w:hAnsi="Courier New"/>
                <w:sz w:val="16"/>
              </w:rPr>
              <w:t>Reserved for 3GPP (for future usage)</w:t>
            </w:r>
          </w:p>
        </w:tc>
      </w:tr>
    </w:tbl>
    <w:p w14:paraId="496482EB" w14:textId="77777777" w:rsidR="00320D15" w:rsidRPr="000C201D" w:rsidRDefault="00320D15" w:rsidP="00320D15"/>
    <w:p w14:paraId="6BD5121E" w14:textId="77777777" w:rsidR="00D11D13" w:rsidRPr="00602438" w:rsidRDefault="00D11D13" w:rsidP="00D11D13">
      <w:r w:rsidRPr="00602438">
        <w:t>Subsequent bytes:</w:t>
      </w:r>
    </w:p>
    <w:p w14:paraId="682504D4" w14:textId="69F2622F" w:rsidR="00D11D13" w:rsidRPr="00602438" w:rsidRDefault="00D11D13" w:rsidP="00D11D13">
      <w:pPr>
        <w:pStyle w:val="B1"/>
      </w:pPr>
      <w:r w:rsidRPr="00602438">
        <w:t>-</w:t>
      </w:r>
      <w:r w:rsidRPr="00602438">
        <w:tab/>
        <w:t xml:space="preserve">See ETSI TS 102 223 [32] </w:t>
      </w:r>
      <w:r w:rsidR="00350256" w:rsidRPr="00602438">
        <w:t>clause</w:t>
      </w:r>
      <w:r w:rsidR="00350256">
        <w:t> </w:t>
      </w:r>
      <w:r w:rsidR="00350256" w:rsidRPr="00602438">
        <w:t>5</w:t>
      </w:r>
      <w:r w:rsidRPr="00602438">
        <w:t>.2.</w:t>
      </w:r>
    </w:p>
    <w:p w14:paraId="6F3723A3" w14:textId="77777777" w:rsidR="00D11D13" w:rsidRPr="00602438" w:rsidRDefault="00D11D13" w:rsidP="00D11D13">
      <w:r w:rsidRPr="00602438">
        <w:t>Response parameters/data:</w:t>
      </w:r>
    </w:p>
    <w:p w14:paraId="2FEF0C09" w14:textId="064020D3" w:rsidR="000848DE" w:rsidRPr="00816C4A" w:rsidRDefault="00D11D13" w:rsidP="00D11D13">
      <w:pPr>
        <w:pStyle w:val="B1"/>
      </w:pPr>
      <w:r w:rsidRPr="00602438">
        <w:t>-</w:t>
      </w:r>
      <w:r w:rsidRPr="00602438">
        <w:tab/>
        <w:t>None.</w:t>
      </w:r>
    </w:p>
    <w:p w14:paraId="00AD8692" w14:textId="77777777" w:rsidR="00E86E7B" w:rsidRPr="00816C4A" w:rsidRDefault="00E86E7B" w:rsidP="00E86E7B">
      <w:pPr>
        <w:pStyle w:val="Heading2"/>
      </w:pPr>
      <w:bookmarkStart w:id="259" w:name="_Toc3200691"/>
      <w:bookmarkStart w:id="260" w:name="_Toc20392434"/>
      <w:bookmarkStart w:id="261" w:name="_Toc27774081"/>
      <w:bookmarkStart w:id="262" w:name="_Toc36482541"/>
      <w:bookmarkStart w:id="263" w:name="_Toc36484200"/>
      <w:bookmarkStart w:id="264" w:name="_Toc44933130"/>
      <w:bookmarkStart w:id="265" w:name="_Toc50972083"/>
      <w:bookmarkStart w:id="266" w:name="_Toc163045571"/>
      <w:r w:rsidRPr="00816C4A">
        <w:t>5.3</w:t>
      </w:r>
      <w:r w:rsidRPr="00816C4A">
        <w:tab/>
        <w:t>Definition of display parameters in Profile download</w:t>
      </w:r>
      <w:bookmarkEnd w:id="259"/>
      <w:bookmarkEnd w:id="260"/>
      <w:bookmarkEnd w:id="261"/>
      <w:bookmarkEnd w:id="262"/>
      <w:bookmarkEnd w:id="263"/>
      <w:bookmarkEnd w:id="264"/>
      <w:bookmarkEnd w:id="265"/>
      <w:bookmarkEnd w:id="266"/>
    </w:p>
    <w:p w14:paraId="1C104597" w14:textId="61398703" w:rsidR="00E86E7B" w:rsidRPr="00816C4A" w:rsidRDefault="00E86E7B" w:rsidP="00E86E7B">
      <w:r w:rsidRPr="00816C4A">
        <w:t xml:space="preserve">See ETSI TS 102 223 [32] </w:t>
      </w:r>
      <w:r w:rsidR="00E05181" w:rsidRPr="00816C4A">
        <w:t>clause</w:t>
      </w:r>
      <w:r w:rsidR="00E05181">
        <w:t> </w:t>
      </w:r>
      <w:r w:rsidR="00E05181" w:rsidRPr="00816C4A">
        <w:t>5</w:t>
      </w:r>
      <w:r w:rsidRPr="00816C4A">
        <w:t>.3.</w:t>
      </w:r>
    </w:p>
    <w:p w14:paraId="374A6E53" w14:textId="77777777" w:rsidR="00E86E7B" w:rsidRPr="00816C4A" w:rsidRDefault="00E86E7B" w:rsidP="00E86E7B">
      <w:pPr>
        <w:pStyle w:val="Heading1"/>
      </w:pPr>
      <w:bookmarkStart w:id="267" w:name="_Toc3200692"/>
      <w:bookmarkStart w:id="268" w:name="_Toc20392435"/>
      <w:bookmarkStart w:id="269" w:name="_Toc27774082"/>
      <w:bookmarkStart w:id="270" w:name="_Toc36482542"/>
      <w:bookmarkStart w:id="271" w:name="_Toc36484201"/>
      <w:bookmarkStart w:id="272" w:name="_Toc44933131"/>
      <w:bookmarkStart w:id="273" w:name="_Toc50972084"/>
      <w:bookmarkStart w:id="274" w:name="_Toc163045572"/>
      <w:r w:rsidRPr="00816C4A">
        <w:t>6</w:t>
      </w:r>
      <w:r w:rsidRPr="00816C4A">
        <w:tab/>
        <w:t>Proactive UICC</w:t>
      </w:r>
      <w:bookmarkEnd w:id="267"/>
      <w:bookmarkEnd w:id="268"/>
      <w:bookmarkEnd w:id="269"/>
      <w:bookmarkEnd w:id="270"/>
      <w:bookmarkEnd w:id="271"/>
      <w:bookmarkEnd w:id="272"/>
      <w:bookmarkEnd w:id="273"/>
      <w:bookmarkEnd w:id="274"/>
    </w:p>
    <w:p w14:paraId="3D773B89" w14:textId="77777777" w:rsidR="00E86E7B" w:rsidRPr="00816C4A" w:rsidRDefault="00E86E7B" w:rsidP="00E86E7B">
      <w:pPr>
        <w:pStyle w:val="Heading2"/>
      </w:pPr>
      <w:bookmarkStart w:id="275" w:name="_Toc3200693"/>
      <w:bookmarkStart w:id="276" w:name="_Toc20392436"/>
      <w:bookmarkStart w:id="277" w:name="_Toc27774083"/>
      <w:bookmarkStart w:id="278" w:name="_Toc36482543"/>
      <w:bookmarkStart w:id="279" w:name="_Toc36484202"/>
      <w:bookmarkStart w:id="280" w:name="_Toc44933132"/>
      <w:bookmarkStart w:id="281" w:name="_Toc50972085"/>
      <w:bookmarkStart w:id="282" w:name="_Toc163045573"/>
      <w:r w:rsidRPr="00816C4A">
        <w:t>6.1</w:t>
      </w:r>
      <w:r w:rsidRPr="00816C4A">
        <w:tab/>
        <w:t>Introduction</w:t>
      </w:r>
      <w:bookmarkEnd w:id="275"/>
      <w:bookmarkEnd w:id="276"/>
      <w:bookmarkEnd w:id="277"/>
      <w:bookmarkEnd w:id="278"/>
      <w:bookmarkEnd w:id="279"/>
      <w:bookmarkEnd w:id="280"/>
      <w:bookmarkEnd w:id="281"/>
      <w:bookmarkEnd w:id="282"/>
    </w:p>
    <w:p w14:paraId="2233BC9B" w14:textId="628AE688"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E05181" w:rsidRPr="00816C4A">
        <w:t>TS</w:t>
      </w:r>
      <w:r w:rsidR="00E05181">
        <w:t> </w:t>
      </w:r>
      <w:r w:rsidR="00E05181" w:rsidRPr="00816C4A">
        <w:t>1</w:t>
      </w:r>
      <w:r w:rsidRPr="00816C4A">
        <w:t>02 223</w:t>
      </w:r>
      <w:r w:rsidR="00E05181">
        <w:t> </w:t>
      </w:r>
      <w:r w:rsidR="00E05181" w:rsidRPr="00816C4A">
        <w:t>[</w:t>
      </w:r>
      <w:r w:rsidRPr="00816C4A">
        <w:t xml:space="preserve">32] </w:t>
      </w:r>
      <w:r w:rsidR="00E05181" w:rsidRPr="00816C4A">
        <w:t>clause</w:t>
      </w:r>
      <w:r w:rsidR="00E05181">
        <w:t> </w:t>
      </w:r>
      <w:r w:rsidR="00E05181" w:rsidRPr="00816C4A">
        <w:t>6</w:t>
      </w:r>
      <w:r w:rsidRPr="00816C4A">
        <w:t xml:space="preserve">.1. The supported proactive commands are specified in </w:t>
      </w:r>
      <w:r w:rsidR="00E05181" w:rsidRPr="00816C4A">
        <w:t>clause</w:t>
      </w:r>
      <w:r w:rsidR="00E05181">
        <w:t> </w:t>
      </w:r>
      <w:r w:rsidR="00E05181" w:rsidRPr="00816C4A">
        <w:t>6</w:t>
      </w:r>
      <w:r w:rsidRPr="00816C4A">
        <w:t>.4. of the present document.</w:t>
      </w:r>
    </w:p>
    <w:p w14:paraId="35D744E0"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1E7A128E" w14:textId="77777777" w:rsidR="00E86E7B" w:rsidRPr="00816C4A" w:rsidRDefault="00E86E7B" w:rsidP="00E86E7B">
      <w:pPr>
        <w:pStyle w:val="Heading2"/>
      </w:pPr>
      <w:bookmarkStart w:id="283" w:name="_Toc3200694"/>
      <w:bookmarkStart w:id="284" w:name="_Toc20392437"/>
      <w:bookmarkStart w:id="285" w:name="_Toc27774084"/>
      <w:bookmarkStart w:id="286" w:name="_Toc36482544"/>
      <w:bookmarkStart w:id="287" w:name="_Toc36484203"/>
      <w:bookmarkStart w:id="288" w:name="_Toc44933133"/>
      <w:bookmarkStart w:id="289" w:name="_Toc50972086"/>
      <w:bookmarkStart w:id="290" w:name="_Toc163045574"/>
      <w:r w:rsidRPr="00816C4A">
        <w:t>6.2</w:t>
      </w:r>
      <w:r w:rsidRPr="00816C4A">
        <w:tab/>
        <w:t>Identification of ME support</w:t>
      </w:r>
      <w:bookmarkEnd w:id="283"/>
      <w:bookmarkEnd w:id="284"/>
      <w:bookmarkEnd w:id="285"/>
      <w:bookmarkEnd w:id="286"/>
      <w:bookmarkEnd w:id="287"/>
      <w:bookmarkEnd w:id="288"/>
      <w:bookmarkEnd w:id="289"/>
      <w:bookmarkEnd w:id="290"/>
    </w:p>
    <w:p w14:paraId="4C268882" w14:textId="21A9493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.2.</w:t>
      </w:r>
    </w:p>
    <w:p w14:paraId="7D4FC288" w14:textId="77777777" w:rsidR="00E86E7B" w:rsidRPr="00816C4A" w:rsidRDefault="00E86E7B" w:rsidP="00E86E7B">
      <w:pPr>
        <w:pStyle w:val="Heading2"/>
      </w:pPr>
      <w:bookmarkStart w:id="291" w:name="_Toc3200695"/>
      <w:bookmarkStart w:id="292" w:name="_Toc20392438"/>
      <w:bookmarkStart w:id="293" w:name="_Toc27774085"/>
      <w:bookmarkStart w:id="294" w:name="_Toc36482545"/>
      <w:bookmarkStart w:id="295" w:name="_Toc36484204"/>
      <w:bookmarkStart w:id="296" w:name="_Toc44933134"/>
      <w:bookmarkStart w:id="297" w:name="_Toc50972087"/>
      <w:bookmarkStart w:id="298" w:name="_Toc163045575"/>
      <w:r w:rsidRPr="00816C4A">
        <w:t>6.3</w:t>
      </w:r>
      <w:r w:rsidRPr="00816C4A">
        <w:tab/>
        <w:t>General procedure</w:t>
      </w:r>
      <w:bookmarkEnd w:id="291"/>
      <w:bookmarkEnd w:id="292"/>
      <w:bookmarkEnd w:id="293"/>
      <w:bookmarkEnd w:id="294"/>
      <w:bookmarkEnd w:id="295"/>
      <w:bookmarkEnd w:id="296"/>
      <w:bookmarkEnd w:id="297"/>
      <w:bookmarkEnd w:id="298"/>
    </w:p>
    <w:p w14:paraId="77E6DD67" w14:textId="48878FC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.3.</w:t>
      </w:r>
    </w:p>
    <w:p w14:paraId="6EC8BE50" w14:textId="77777777" w:rsidR="00E86E7B" w:rsidRPr="00816C4A" w:rsidRDefault="00E86E7B" w:rsidP="00E86E7B">
      <w:pPr>
        <w:pStyle w:val="Heading2"/>
      </w:pPr>
      <w:bookmarkStart w:id="299" w:name="_Toc3200696"/>
      <w:bookmarkStart w:id="300" w:name="_Toc20392439"/>
      <w:bookmarkStart w:id="301" w:name="_Toc27774086"/>
      <w:bookmarkStart w:id="302" w:name="_Toc36482546"/>
      <w:bookmarkStart w:id="303" w:name="_Toc36484205"/>
      <w:bookmarkStart w:id="304" w:name="_Toc44933135"/>
      <w:bookmarkStart w:id="305" w:name="_Toc50972088"/>
      <w:bookmarkStart w:id="306" w:name="_Toc163045576"/>
      <w:r w:rsidRPr="00816C4A">
        <w:lastRenderedPageBreak/>
        <w:t>6.4</w:t>
      </w:r>
      <w:r w:rsidRPr="00816C4A">
        <w:tab/>
        <w:t>Proactive UICC commands and procedures</w:t>
      </w:r>
      <w:bookmarkEnd w:id="299"/>
      <w:bookmarkEnd w:id="300"/>
      <w:bookmarkEnd w:id="301"/>
      <w:bookmarkEnd w:id="302"/>
      <w:bookmarkEnd w:id="303"/>
      <w:bookmarkEnd w:id="304"/>
      <w:bookmarkEnd w:id="305"/>
      <w:bookmarkEnd w:id="306"/>
    </w:p>
    <w:p w14:paraId="2639F3AE" w14:textId="77777777" w:rsidR="00E86E7B" w:rsidRPr="00816C4A" w:rsidRDefault="00E86E7B" w:rsidP="00E86E7B">
      <w:pPr>
        <w:pStyle w:val="Heading3"/>
      </w:pPr>
      <w:bookmarkStart w:id="307" w:name="_Toc3200697"/>
      <w:bookmarkStart w:id="308" w:name="_Toc20392440"/>
      <w:bookmarkStart w:id="309" w:name="_Toc27774087"/>
      <w:bookmarkStart w:id="310" w:name="_Toc36482547"/>
      <w:bookmarkStart w:id="311" w:name="_Toc36484206"/>
      <w:bookmarkStart w:id="312" w:name="_Toc44933136"/>
      <w:bookmarkStart w:id="313" w:name="_Toc50972089"/>
      <w:bookmarkStart w:id="314" w:name="_Toc163045577"/>
      <w:r w:rsidRPr="00816C4A">
        <w:t>6.4.1</w:t>
      </w:r>
      <w:r w:rsidRPr="00816C4A">
        <w:tab/>
        <w:t>DISPLAY TEXT</w:t>
      </w:r>
      <w:bookmarkEnd w:id="307"/>
      <w:bookmarkEnd w:id="308"/>
      <w:bookmarkEnd w:id="309"/>
      <w:bookmarkEnd w:id="310"/>
      <w:bookmarkEnd w:id="311"/>
      <w:bookmarkEnd w:id="312"/>
      <w:bookmarkEnd w:id="313"/>
      <w:bookmarkEnd w:id="314"/>
    </w:p>
    <w:p w14:paraId="1846345A" w14:textId="20E0956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w:t>
      </w:r>
    </w:p>
    <w:p w14:paraId="585327E0" w14:textId="77777777" w:rsidR="00E86E7B" w:rsidRPr="00816C4A" w:rsidRDefault="00E86E7B" w:rsidP="00E86E7B">
      <w:pPr>
        <w:pStyle w:val="Heading3"/>
      </w:pPr>
      <w:bookmarkStart w:id="315" w:name="_Toc3200698"/>
      <w:bookmarkStart w:id="316" w:name="_Toc20392441"/>
      <w:bookmarkStart w:id="317" w:name="_Toc27774088"/>
      <w:bookmarkStart w:id="318" w:name="_Toc36482548"/>
      <w:bookmarkStart w:id="319" w:name="_Toc36484207"/>
      <w:bookmarkStart w:id="320" w:name="_Toc44933137"/>
      <w:bookmarkStart w:id="321" w:name="_Toc50972090"/>
      <w:bookmarkStart w:id="322" w:name="_Toc163045578"/>
      <w:r w:rsidRPr="00816C4A">
        <w:t>6.4.2</w:t>
      </w:r>
      <w:r w:rsidRPr="00816C4A">
        <w:tab/>
        <w:t>GET INKEY</w:t>
      </w:r>
      <w:bookmarkEnd w:id="315"/>
      <w:bookmarkEnd w:id="316"/>
      <w:bookmarkEnd w:id="317"/>
      <w:bookmarkEnd w:id="318"/>
      <w:bookmarkEnd w:id="319"/>
      <w:bookmarkEnd w:id="320"/>
      <w:bookmarkEnd w:id="321"/>
      <w:bookmarkEnd w:id="322"/>
    </w:p>
    <w:p w14:paraId="092DABA6" w14:textId="42F084F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w:t>
      </w:r>
    </w:p>
    <w:p w14:paraId="381EA8AA" w14:textId="77777777" w:rsidR="00E86E7B" w:rsidRPr="00816C4A" w:rsidRDefault="00E86E7B" w:rsidP="00E86E7B">
      <w:pPr>
        <w:pStyle w:val="Heading3"/>
      </w:pPr>
      <w:bookmarkStart w:id="323" w:name="_Toc3200699"/>
      <w:bookmarkStart w:id="324" w:name="_Toc20392442"/>
      <w:bookmarkStart w:id="325" w:name="_Toc27774089"/>
      <w:bookmarkStart w:id="326" w:name="_Toc36482549"/>
      <w:bookmarkStart w:id="327" w:name="_Toc36484208"/>
      <w:bookmarkStart w:id="328" w:name="_Toc44933138"/>
      <w:bookmarkStart w:id="329" w:name="_Toc50972091"/>
      <w:bookmarkStart w:id="330" w:name="_Toc163045579"/>
      <w:r w:rsidRPr="00816C4A">
        <w:t>6.4.3</w:t>
      </w:r>
      <w:r w:rsidRPr="00816C4A">
        <w:tab/>
        <w:t>GET INPUT</w:t>
      </w:r>
      <w:bookmarkEnd w:id="323"/>
      <w:bookmarkEnd w:id="324"/>
      <w:bookmarkEnd w:id="325"/>
      <w:bookmarkEnd w:id="326"/>
      <w:bookmarkEnd w:id="327"/>
      <w:bookmarkEnd w:id="328"/>
      <w:bookmarkEnd w:id="329"/>
      <w:bookmarkEnd w:id="330"/>
    </w:p>
    <w:p w14:paraId="0B3965CA" w14:textId="65EB4F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w:t>
      </w:r>
    </w:p>
    <w:p w14:paraId="3402BCAB" w14:textId="77777777" w:rsidR="00E86E7B" w:rsidRPr="00816C4A" w:rsidRDefault="00E86E7B" w:rsidP="00E86E7B">
      <w:pPr>
        <w:pStyle w:val="Heading3"/>
      </w:pPr>
      <w:bookmarkStart w:id="331" w:name="_Toc3200700"/>
      <w:bookmarkStart w:id="332" w:name="_Toc20392443"/>
      <w:bookmarkStart w:id="333" w:name="_Toc27774090"/>
      <w:bookmarkStart w:id="334" w:name="_Toc36482550"/>
      <w:bookmarkStart w:id="335" w:name="_Toc36484209"/>
      <w:bookmarkStart w:id="336" w:name="_Toc44933139"/>
      <w:bookmarkStart w:id="337" w:name="_Toc50972092"/>
      <w:bookmarkStart w:id="338" w:name="_Toc163045580"/>
      <w:r w:rsidRPr="00816C4A">
        <w:t>6.4.4</w:t>
      </w:r>
      <w:r w:rsidRPr="00816C4A">
        <w:tab/>
        <w:t>MORE TIME</w:t>
      </w:r>
      <w:bookmarkEnd w:id="331"/>
      <w:bookmarkEnd w:id="332"/>
      <w:bookmarkEnd w:id="333"/>
      <w:bookmarkEnd w:id="334"/>
      <w:bookmarkEnd w:id="335"/>
      <w:bookmarkEnd w:id="336"/>
      <w:bookmarkEnd w:id="337"/>
      <w:bookmarkEnd w:id="338"/>
    </w:p>
    <w:p w14:paraId="680CAE21" w14:textId="45D3A4F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.4.4.</w:t>
      </w:r>
    </w:p>
    <w:p w14:paraId="4981292A" w14:textId="77777777" w:rsidR="00E86E7B" w:rsidRPr="00816C4A" w:rsidRDefault="00E86E7B" w:rsidP="00E86E7B">
      <w:pPr>
        <w:pStyle w:val="Heading3"/>
      </w:pPr>
      <w:bookmarkStart w:id="339" w:name="_Toc3200701"/>
      <w:bookmarkStart w:id="340" w:name="_Toc20392444"/>
      <w:bookmarkStart w:id="341" w:name="_Toc27774091"/>
      <w:bookmarkStart w:id="342" w:name="_Toc36482551"/>
      <w:bookmarkStart w:id="343" w:name="_Toc36484210"/>
      <w:bookmarkStart w:id="344" w:name="_Toc44933140"/>
      <w:bookmarkStart w:id="345" w:name="_Toc50972093"/>
      <w:bookmarkStart w:id="346" w:name="_Toc163045581"/>
      <w:r w:rsidRPr="00816C4A">
        <w:t>6.4.5</w:t>
      </w:r>
      <w:r w:rsidRPr="00816C4A">
        <w:tab/>
        <w:t>PLAY TONE</w:t>
      </w:r>
      <w:bookmarkEnd w:id="339"/>
      <w:bookmarkEnd w:id="340"/>
      <w:bookmarkEnd w:id="341"/>
      <w:bookmarkEnd w:id="342"/>
      <w:bookmarkEnd w:id="343"/>
      <w:bookmarkEnd w:id="344"/>
      <w:bookmarkEnd w:id="345"/>
      <w:bookmarkEnd w:id="346"/>
    </w:p>
    <w:p w14:paraId="7B150FCA" w14:textId="75E8CD1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.4.5.</w:t>
      </w:r>
    </w:p>
    <w:p w14:paraId="720BA8EC" w14:textId="77777777" w:rsidR="00E86E7B" w:rsidRPr="00816C4A" w:rsidRDefault="00E86E7B" w:rsidP="00E86E7B">
      <w:pPr>
        <w:pStyle w:val="NO"/>
      </w:pPr>
      <w:r w:rsidRPr="00816C4A">
        <w:t>NOTE:</w:t>
      </w:r>
      <w:r w:rsidRPr="00816C4A">
        <w:tab/>
        <w:t>Some supervisory tones are optional for mobile equipment (see TS 22.001 [22]).</w:t>
      </w:r>
    </w:p>
    <w:p w14:paraId="445C5F58" w14:textId="77777777" w:rsidR="00E86E7B" w:rsidRPr="00816C4A" w:rsidRDefault="00E86E7B" w:rsidP="00E86E7B">
      <w:pPr>
        <w:pStyle w:val="Heading3"/>
      </w:pPr>
      <w:bookmarkStart w:id="347" w:name="_Toc3200702"/>
      <w:bookmarkStart w:id="348" w:name="_Toc20392445"/>
      <w:bookmarkStart w:id="349" w:name="_Toc27774092"/>
      <w:bookmarkStart w:id="350" w:name="_Toc36482552"/>
      <w:bookmarkStart w:id="351" w:name="_Toc36484211"/>
      <w:bookmarkStart w:id="352" w:name="_Toc44933141"/>
      <w:bookmarkStart w:id="353" w:name="_Toc50972094"/>
      <w:bookmarkStart w:id="354" w:name="_Toc163045582"/>
      <w:r w:rsidRPr="00816C4A">
        <w:t>6.4.6</w:t>
      </w:r>
      <w:r w:rsidRPr="00816C4A">
        <w:tab/>
        <w:t>POLL INTERVAL</w:t>
      </w:r>
      <w:bookmarkEnd w:id="347"/>
      <w:bookmarkEnd w:id="348"/>
      <w:bookmarkEnd w:id="349"/>
      <w:bookmarkEnd w:id="350"/>
      <w:bookmarkEnd w:id="351"/>
      <w:bookmarkEnd w:id="352"/>
      <w:bookmarkEnd w:id="353"/>
      <w:bookmarkEnd w:id="354"/>
    </w:p>
    <w:p w14:paraId="26C28551" w14:textId="485FF66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.4.6.</w:t>
      </w:r>
    </w:p>
    <w:p w14:paraId="0F813FCF" w14:textId="77777777" w:rsidR="00E86E7B" w:rsidRPr="00816C4A" w:rsidRDefault="00E86E7B" w:rsidP="00E86E7B">
      <w:pPr>
        <w:pStyle w:val="Heading3"/>
      </w:pPr>
      <w:bookmarkStart w:id="355" w:name="_Toc3200703"/>
      <w:bookmarkStart w:id="356" w:name="_Toc20392446"/>
      <w:bookmarkStart w:id="357" w:name="_Toc27774093"/>
      <w:bookmarkStart w:id="358" w:name="_Toc36482553"/>
      <w:bookmarkStart w:id="359" w:name="_Toc36484212"/>
      <w:bookmarkStart w:id="360" w:name="_Toc44933142"/>
      <w:bookmarkStart w:id="361" w:name="_Toc50972095"/>
      <w:bookmarkStart w:id="362" w:name="_Toc163045583"/>
      <w:r w:rsidRPr="00816C4A">
        <w:t>6.4.7</w:t>
      </w:r>
      <w:r w:rsidRPr="00816C4A">
        <w:tab/>
        <w:t>REFRESH</w:t>
      </w:r>
      <w:bookmarkEnd w:id="355"/>
      <w:bookmarkEnd w:id="356"/>
      <w:bookmarkEnd w:id="357"/>
      <w:bookmarkEnd w:id="358"/>
      <w:bookmarkEnd w:id="359"/>
      <w:bookmarkEnd w:id="360"/>
      <w:bookmarkEnd w:id="361"/>
      <w:bookmarkEnd w:id="362"/>
    </w:p>
    <w:p w14:paraId="6C799155" w14:textId="5E9D32A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.4.7 except for:</w:t>
      </w:r>
    </w:p>
    <w:p w14:paraId="0EC95F5F" w14:textId="77777777" w:rsidR="00E86E7B" w:rsidRPr="00816C4A" w:rsidRDefault="00E86E7B" w:rsidP="00E86E7B">
      <w:pPr>
        <w:pStyle w:val="B1"/>
      </w:pPr>
      <w:r w:rsidRPr="00816C4A">
        <w:t>- "eUICC Profile State Change" and "Application Update" which are not required by 3GPP;</w:t>
      </w:r>
    </w:p>
    <w:p w14:paraId="5E5C6BCB" w14:textId="77777777" w:rsidR="00E86E7B" w:rsidRPr="00816C4A" w:rsidRDefault="00E86E7B" w:rsidP="00E86E7B">
      <w:pPr>
        <w:pStyle w:val="B1"/>
      </w:pPr>
      <w:r w:rsidRPr="00816C4A">
        <w:t>- "3G Session Reset" and "Steering of Roaming" which are defined as follows.</w:t>
      </w:r>
    </w:p>
    <w:p w14:paraId="1AA03200"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0EAAE905" w14:textId="6D491768" w:rsidR="00E86E7B" w:rsidRPr="00816C4A" w:rsidRDefault="00E86E7B" w:rsidP="00E86E7B">
      <w:r w:rsidRPr="00816C4A">
        <w:t>Steering of Roaming:</w:t>
      </w:r>
      <w:r w:rsidRPr="00816C4A">
        <w:br/>
        <w:t xml:space="preserve">This mode triggers a steering of roaming procedure as defined in TS 23.122 [7] or a steering of roaming for I-WLAN procedure as defined in </w:t>
      </w:r>
      <w:r w:rsidR="00E05181" w:rsidRPr="00816C4A">
        <w:t>TS</w:t>
      </w:r>
      <w:r w:rsidR="00E05181">
        <w:t> </w:t>
      </w:r>
      <w:r w:rsidR="00E05181" w:rsidRPr="00816C4A">
        <w:t>2</w:t>
      </w:r>
      <w:r w:rsidRPr="00816C4A">
        <w:t>4.234</w:t>
      </w:r>
      <w:r w:rsidR="00E05181">
        <w:t> </w:t>
      </w:r>
      <w:r w:rsidR="00E05181" w:rsidRPr="00816C4A">
        <w:t>[</w:t>
      </w:r>
      <w:r w:rsidRPr="00816C4A">
        <w:t>42].</w:t>
      </w:r>
    </w:p>
    <w:p w14:paraId="4DBA0F13" w14:textId="77777777" w:rsidR="00E86E7B" w:rsidRPr="00816C4A" w:rsidRDefault="00E86E7B" w:rsidP="00E86E7B">
      <w:pPr>
        <w:pStyle w:val="Heading4"/>
      </w:pPr>
      <w:bookmarkStart w:id="363" w:name="_Toc3200704"/>
      <w:bookmarkStart w:id="364" w:name="_Toc20392447"/>
      <w:bookmarkStart w:id="365" w:name="_Toc27774094"/>
      <w:bookmarkStart w:id="366" w:name="_Toc36482554"/>
      <w:bookmarkStart w:id="367" w:name="_Toc36484213"/>
      <w:bookmarkStart w:id="368" w:name="_Toc44933143"/>
      <w:bookmarkStart w:id="369" w:name="_Toc50972096"/>
      <w:bookmarkStart w:id="370" w:name="_Toc163045584"/>
      <w:r w:rsidRPr="00816C4A">
        <w:t>6.4.7.1</w:t>
      </w:r>
      <w:r w:rsidRPr="00816C4A">
        <w:tab/>
        <w:t>EF</w:t>
      </w:r>
      <w:r w:rsidRPr="00816C4A">
        <w:rPr>
          <w:vertAlign w:val="subscript"/>
        </w:rPr>
        <w:t>IMSI</w:t>
      </w:r>
      <w:r w:rsidRPr="00816C4A">
        <w:t xml:space="preserve"> changing procedure</w:t>
      </w:r>
      <w:bookmarkEnd w:id="363"/>
      <w:bookmarkEnd w:id="364"/>
      <w:bookmarkEnd w:id="365"/>
      <w:bookmarkEnd w:id="366"/>
      <w:bookmarkEnd w:id="367"/>
      <w:bookmarkEnd w:id="368"/>
      <w:bookmarkEnd w:id="369"/>
      <w:bookmarkEnd w:id="370"/>
    </w:p>
    <w:p w14:paraId="75E136D2"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5C011E35"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31F0C447"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7CA69648"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DE034BB" w14:textId="77777777" w:rsidR="00E86E7B" w:rsidRPr="00816C4A" w:rsidRDefault="00E86E7B" w:rsidP="00E86E7B">
      <w:pPr>
        <w:pStyle w:val="B1"/>
      </w:pPr>
      <w:r w:rsidRPr="00816C4A">
        <w:lastRenderedPageBreak/>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3D53A50D" w14:textId="77777777" w:rsidR="00E86E7B" w:rsidRPr="00816C4A" w:rsidRDefault="00E86E7B" w:rsidP="00E86E7B">
      <w:pPr>
        <w:pStyle w:val="B1"/>
      </w:pPr>
      <w:r w:rsidRPr="00816C4A">
        <w:t>-</w:t>
      </w:r>
      <w:r w:rsidRPr="00816C4A">
        <w:tab/>
        <w:t>UICC Reset. Normal UICC Reset procedure is carried out;</w:t>
      </w:r>
    </w:p>
    <w:p w14:paraId="4CEFC9A0" w14:textId="77777777" w:rsidR="00E86E7B" w:rsidRPr="00816C4A" w:rsidRDefault="00E86E7B" w:rsidP="00E86E7B">
      <w:pPr>
        <w:pStyle w:val="B1"/>
      </w:pPr>
      <w:r w:rsidRPr="00816C4A">
        <w:t>-</w:t>
      </w:r>
      <w:r w:rsidRPr="00816C4A">
        <w:tab/>
        <w:t>USIM Application Reset. Normal USIM Application Reset procedure is carried out;</w:t>
      </w:r>
    </w:p>
    <w:p w14:paraId="2616DA2A" w14:textId="77777777" w:rsidR="00E86E7B" w:rsidRPr="00816C4A" w:rsidRDefault="00E86E7B" w:rsidP="00E86E7B">
      <w:pPr>
        <w:pStyle w:val="B1"/>
      </w:pPr>
      <w:r w:rsidRPr="00816C4A">
        <w:t>-</w:t>
      </w:r>
      <w:r w:rsidRPr="00816C4A">
        <w:tab/>
        <w:t>3G Session Reset. Normal 3G Session Reset procedure is carried out.</w:t>
      </w:r>
    </w:p>
    <w:p w14:paraId="0803ED69" w14:textId="302689B3" w:rsidR="00A25750" w:rsidRPr="00A25750" w:rsidRDefault="00A25750" w:rsidP="00A25750">
      <w:pPr>
        <w:rPr>
          <w:noProof/>
        </w:rPr>
      </w:pPr>
      <w:bookmarkStart w:id="371" w:name="_Toc3200705"/>
      <w:bookmarkStart w:id="372" w:name="_Toc20392448"/>
      <w:bookmarkStart w:id="373" w:name="_Toc27774095"/>
      <w:bookmarkStart w:id="374" w:name="_Toc36482555"/>
      <w:bookmarkStart w:id="375" w:name="_Toc36484214"/>
      <w:bookmarkStart w:id="376" w:name="_Toc44933144"/>
      <w:bookmarkStart w:id="377" w:name="_Toc50972097"/>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t>,</w:t>
      </w:r>
      <w:r w:rsidRPr="00816C4A">
        <w:t xml:space="preserve"> EF</w:t>
      </w:r>
      <w:r w:rsidRPr="00816C4A">
        <w:rPr>
          <w:vertAlign w:val="subscript"/>
        </w:rPr>
        <w:t>LOCI</w:t>
      </w:r>
      <w:r w:rsidRPr="00A25750">
        <w:t>,</w:t>
      </w:r>
      <w:r w:rsidRPr="00D33975">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33A2E00F" w14:textId="77777777" w:rsidR="00E86E7B" w:rsidRPr="00816C4A" w:rsidRDefault="00E86E7B" w:rsidP="00E86E7B">
      <w:pPr>
        <w:pStyle w:val="Heading4"/>
      </w:pPr>
      <w:bookmarkStart w:id="378" w:name="_Toc163045585"/>
      <w:r w:rsidRPr="00816C4A">
        <w:t>6.4.7.2</w:t>
      </w:r>
      <w:r w:rsidRPr="00816C4A">
        <w:tab/>
        <w:t>Generic Bootstrapping Procedure Request</w:t>
      </w:r>
      <w:bookmarkEnd w:id="371"/>
      <w:bookmarkEnd w:id="372"/>
      <w:bookmarkEnd w:id="373"/>
      <w:bookmarkEnd w:id="374"/>
      <w:bookmarkEnd w:id="375"/>
      <w:bookmarkEnd w:id="376"/>
      <w:bookmarkEnd w:id="377"/>
      <w:bookmarkEnd w:id="378"/>
    </w:p>
    <w:p w14:paraId="0A7A73AC" w14:textId="77777777" w:rsidR="00E86E7B" w:rsidRPr="00816C4A" w:rsidRDefault="00E86E7B" w:rsidP="00E86E7B">
      <w:r w:rsidRPr="00816C4A">
        <w:t>If Toolkit-initiated GBA is supported by the ME, as indicated in the TERMINAL PROFILE, then the following applies:</w:t>
      </w:r>
    </w:p>
    <w:p w14:paraId="16B44742" w14:textId="4046BFCA"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E05181" w:rsidRPr="00816C4A">
        <w:t>TS</w:t>
      </w:r>
      <w:r w:rsidR="00E05181">
        <w:t> </w:t>
      </w:r>
      <w:r w:rsidR="00E05181" w:rsidRPr="00816C4A">
        <w:t>3</w:t>
      </w:r>
      <w:r w:rsidRPr="00816C4A">
        <w:t>1.103</w:t>
      </w:r>
      <w:r w:rsidR="00E05181">
        <w:t> </w:t>
      </w:r>
      <w:r w:rsidR="00E05181" w:rsidRPr="00816C4A">
        <w:t>[</w:t>
      </w:r>
      <w:r w:rsidRPr="00816C4A">
        <w:t>62]).</w:t>
      </w:r>
    </w:p>
    <w:p w14:paraId="1D1E642E"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31F5EAD7" w14:textId="77777777" w:rsidR="00E86E7B" w:rsidRPr="00816C4A" w:rsidRDefault="00E86E7B" w:rsidP="00E86E7B">
      <w:pPr>
        <w:pStyle w:val="Heading4"/>
      </w:pPr>
      <w:bookmarkStart w:id="379" w:name="_Toc3200706"/>
      <w:bookmarkStart w:id="380" w:name="_Toc20392449"/>
      <w:bookmarkStart w:id="381" w:name="_Toc27774096"/>
      <w:bookmarkStart w:id="382" w:name="_Toc36482556"/>
      <w:bookmarkStart w:id="383" w:name="_Toc36484215"/>
      <w:bookmarkStart w:id="384" w:name="_Toc44933145"/>
      <w:bookmarkStart w:id="385" w:name="_Toc50972098"/>
      <w:bookmarkStart w:id="386" w:name="_Toc163045586"/>
      <w:r w:rsidRPr="00816C4A">
        <w:t>6.4.7.3</w:t>
      </w:r>
      <w:r w:rsidRPr="00816C4A">
        <w:tab/>
        <w:t>EF</w:t>
      </w:r>
      <w:r w:rsidRPr="00816C4A">
        <w:rPr>
          <w:vertAlign w:val="subscript"/>
        </w:rPr>
        <w:t>UICCIARI</w:t>
      </w:r>
      <w:r w:rsidRPr="00816C4A">
        <w:t xml:space="preserve"> changing procedure</w:t>
      </w:r>
      <w:bookmarkEnd w:id="379"/>
      <w:bookmarkEnd w:id="380"/>
      <w:bookmarkEnd w:id="381"/>
      <w:bookmarkEnd w:id="382"/>
      <w:bookmarkEnd w:id="383"/>
      <w:bookmarkEnd w:id="384"/>
      <w:bookmarkEnd w:id="385"/>
      <w:bookmarkEnd w:id="386"/>
    </w:p>
    <w:p w14:paraId="423F0170"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0626FC89" w14:textId="5A09FB33" w:rsidR="00E86E7B" w:rsidRPr="00816C4A" w:rsidRDefault="00E86E7B" w:rsidP="00E86E7B">
      <w:r w:rsidRPr="00816C4A">
        <w:t xml:space="preserve">The ME shall read the updated list of IARIs associated with active applications installed on the UICC and follow the procedures defined in </w:t>
      </w:r>
      <w:r w:rsidR="00E05181" w:rsidRPr="00816C4A">
        <w:t>TS</w:t>
      </w:r>
      <w:r w:rsidR="00E05181">
        <w:t> </w:t>
      </w:r>
      <w:r w:rsidR="00E05181" w:rsidRPr="00816C4A">
        <w:t>2</w:t>
      </w:r>
      <w:r w:rsidRPr="00816C4A">
        <w:t>4.229</w:t>
      </w:r>
      <w:r w:rsidR="00E05181">
        <w:t> </w:t>
      </w:r>
      <w:r w:rsidR="00E05181" w:rsidRPr="00816C4A">
        <w:t>[</w:t>
      </w:r>
      <w:r w:rsidRPr="00816C4A">
        <w:t>52].</w:t>
      </w:r>
    </w:p>
    <w:p w14:paraId="20B2B4E4" w14:textId="77777777" w:rsidR="00E86E7B" w:rsidRPr="00816C4A" w:rsidRDefault="00E86E7B" w:rsidP="00E86E7B">
      <w:pPr>
        <w:pStyle w:val="Heading4"/>
      </w:pPr>
      <w:bookmarkStart w:id="387" w:name="_Toc3200707"/>
      <w:bookmarkStart w:id="388" w:name="_Toc20392450"/>
      <w:bookmarkStart w:id="389" w:name="_Toc27774097"/>
      <w:bookmarkStart w:id="390" w:name="_Toc36482557"/>
      <w:bookmarkStart w:id="391" w:name="_Toc36484216"/>
      <w:bookmarkStart w:id="392" w:name="_Toc44933146"/>
      <w:bookmarkStart w:id="393" w:name="_Toc50972099"/>
      <w:bookmarkStart w:id="394" w:name="_Toc163045587"/>
      <w:r w:rsidRPr="00816C4A">
        <w:t>6.4.7.4</w:t>
      </w:r>
      <w:r w:rsidRPr="00816C4A">
        <w:tab/>
        <w:t>Steering of roaming and steering of roaming for I-WLAN procedure</w:t>
      </w:r>
      <w:bookmarkEnd w:id="387"/>
      <w:bookmarkEnd w:id="388"/>
      <w:bookmarkEnd w:id="389"/>
      <w:bookmarkEnd w:id="390"/>
      <w:bookmarkEnd w:id="391"/>
      <w:bookmarkEnd w:id="392"/>
      <w:bookmarkEnd w:id="393"/>
      <w:bookmarkEnd w:id="394"/>
    </w:p>
    <w:p w14:paraId="02D24D3F" w14:textId="49CD623D" w:rsidR="00E86E7B" w:rsidRPr="00816C4A" w:rsidRDefault="00E86E7B" w:rsidP="00E86E7B">
      <w:r w:rsidRPr="00816C4A">
        <w:rPr>
          <w:noProof/>
        </w:rPr>
        <w:t xml:space="preserve">The steering of roaming procedures defined in </w:t>
      </w:r>
      <w:r w:rsidRPr="00816C4A">
        <w:t xml:space="preserve">TS 23.122 [7] and in </w:t>
      </w:r>
      <w:r w:rsidR="00E05181" w:rsidRPr="00816C4A">
        <w:t>TS</w:t>
      </w:r>
      <w:r w:rsidR="00E05181">
        <w:t> </w:t>
      </w:r>
      <w:r w:rsidR="00E05181" w:rsidRPr="00816C4A">
        <w:t>2</w:t>
      </w:r>
      <w:r w:rsidRPr="00816C4A">
        <w:t>4.234</w:t>
      </w:r>
      <w:r w:rsidR="00E05181">
        <w:t> </w:t>
      </w:r>
      <w:r w:rsidR="00E05181"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8EA2920" w14:textId="77777777" w:rsidR="00E86E7B" w:rsidRPr="00816C4A" w:rsidRDefault="00E86E7B" w:rsidP="00E86E7B">
      <w:pPr>
        <w:pStyle w:val="Heading4"/>
      </w:pPr>
      <w:bookmarkStart w:id="395" w:name="_Toc3200708"/>
      <w:bookmarkStart w:id="396" w:name="_Toc20392451"/>
      <w:bookmarkStart w:id="397" w:name="_Toc27774098"/>
      <w:bookmarkStart w:id="398" w:name="_Toc36482558"/>
      <w:bookmarkStart w:id="399" w:name="_Toc36484217"/>
      <w:bookmarkStart w:id="400" w:name="_Toc44933147"/>
      <w:bookmarkStart w:id="401" w:name="_Toc50972100"/>
      <w:bookmarkStart w:id="402" w:name="_Toc163045588"/>
      <w:r w:rsidRPr="00816C4A">
        <w:t>6.4.7.5</w:t>
      </w:r>
      <w:r w:rsidRPr="00816C4A">
        <w:tab/>
        <w:t>Steering of roaming via NAS messages</w:t>
      </w:r>
      <w:bookmarkEnd w:id="395"/>
      <w:bookmarkEnd w:id="396"/>
      <w:bookmarkEnd w:id="397"/>
      <w:bookmarkEnd w:id="398"/>
      <w:bookmarkEnd w:id="399"/>
      <w:bookmarkEnd w:id="400"/>
      <w:bookmarkEnd w:id="401"/>
      <w:bookmarkEnd w:id="402"/>
    </w:p>
    <w:p w14:paraId="2A389628" w14:textId="4D375AE3" w:rsidR="00E86E7B" w:rsidRPr="00816C4A" w:rsidRDefault="00E86E7B" w:rsidP="00E86E7B">
      <w:r w:rsidRPr="00816C4A">
        <w:t>When the ME receives an SOR transparent container, as specified in 3GPP  TS 24.501 </w:t>
      </w:r>
      <w:r w:rsidR="00E05181">
        <w:t> </w:t>
      </w:r>
      <w:r w:rsidR="00E05181" w:rsidRPr="00816C4A">
        <w:t>[</w:t>
      </w:r>
      <w:r w:rsidRPr="00816C4A">
        <w:t xml:space="preserve">70] </w:t>
      </w:r>
      <w:r w:rsidR="00E05181" w:rsidRPr="00816C4A">
        <w:t>clause</w:t>
      </w:r>
      <w:r w:rsidR="00E05181">
        <w:t> </w:t>
      </w:r>
      <w:r w:rsidR="00E05181"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E05181">
        <w:t>clause </w:t>
      </w:r>
      <w:r w:rsidR="00E05181" w:rsidRPr="00816C4A">
        <w:t>7</w:t>
      </w:r>
      <w:r w:rsidRPr="00816C4A">
        <w:t>.1.1.1a</w:t>
      </w:r>
    </w:p>
    <w:p w14:paraId="57E54BBB" w14:textId="77777777" w:rsidR="00E86E7B" w:rsidRPr="00816C4A" w:rsidRDefault="00E86E7B" w:rsidP="00E86E7B">
      <w:pPr>
        <w:pStyle w:val="Heading4"/>
      </w:pPr>
      <w:bookmarkStart w:id="403" w:name="_Toc3200709"/>
      <w:bookmarkStart w:id="404" w:name="_Toc20392452"/>
      <w:bookmarkStart w:id="405" w:name="_Toc27774099"/>
      <w:bookmarkStart w:id="406" w:name="_Toc36482559"/>
      <w:bookmarkStart w:id="407" w:name="_Toc36484218"/>
      <w:bookmarkStart w:id="408" w:name="_Toc44933148"/>
      <w:bookmarkStart w:id="409" w:name="_Toc50972101"/>
      <w:bookmarkStart w:id="410" w:name="_Toc163045589"/>
      <w:r w:rsidRPr="00816C4A">
        <w:t>6.4.7.6</w:t>
      </w:r>
      <w:r w:rsidRPr="00816C4A">
        <w:tab/>
        <w:t>Routing Indicator Data update via NAS messages</w:t>
      </w:r>
      <w:bookmarkEnd w:id="403"/>
      <w:bookmarkEnd w:id="404"/>
      <w:bookmarkEnd w:id="405"/>
      <w:bookmarkEnd w:id="406"/>
      <w:bookmarkEnd w:id="407"/>
      <w:bookmarkEnd w:id="408"/>
      <w:bookmarkEnd w:id="409"/>
      <w:bookmarkEnd w:id="410"/>
    </w:p>
    <w:p w14:paraId="12971E8D" w14:textId="648A7319" w:rsidR="00E86E7B" w:rsidRPr="00816C4A" w:rsidRDefault="00E86E7B" w:rsidP="00E86E7B">
      <w:r w:rsidRPr="00816C4A">
        <w:t>When the ME receives a secure packet in a UE parameters update data set with UE parameters update data set type set to Routing Indicator update data as specified in 3GPP  TS 24.501</w:t>
      </w:r>
      <w:r w:rsidR="00E05181">
        <w:t> </w:t>
      </w:r>
      <w:r w:rsidR="00E05181" w:rsidRPr="00816C4A">
        <w:t>[</w:t>
      </w:r>
      <w:r w:rsidRPr="00816C4A">
        <w:t xml:space="preserve">70] </w:t>
      </w:r>
      <w:r w:rsidR="00E05181" w:rsidRPr="00816C4A">
        <w:t>clause</w:t>
      </w:r>
      <w:r w:rsidR="00E05181">
        <w:t> </w:t>
      </w:r>
      <w:r w:rsidR="00E05181"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E05181">
        <w:t>clause </w:t>
      </w:r>
      <w:r w:rsidR="00E05181" w:rsidRPr="00816C4A">
        <w:t>7</w:t>
      </w:r>
      <w:r w:rsidRPr="00816C4A">
        <w:t>.1.1.1a. Upon successfully processing the Routing Indicator data from the secure packet on the UICC, the UICC shall issue a File Change Notification REFRESH.</w:t>
      </w:r>
    </w:p>
    <w:p w14:paraId="4A7BC3FD" w14:textId="77777777" w:rsidR="00E86E7B" w:rsidRPr="00816C4A" w:rsidRDefault="00E86E7B" w:rsidP="00E86E7B">
      <w:pPr>
        <w:pStyle w:val="Heading3"/>
      </w:pPr>
      <w:bookmarkStart w:id="411" w:name="_Toc3200710"/>
      <w:bookmarkStart w:id="412" w:name="_Toc20392453"/>
      <w:bookmarkStart w:id="413" w:name="_Toc27774100"/>
      <w:bookmarkStart w:id="414" w:name="_Toc36482560"/>
      <w:bookmarkStart w:id="415" w:name="_Toc36484219"/>
      <w:bookmarkStart w:id="416" w:name="_Toc44933149"/>
      <w:bookmarkStart w:id="417" w:name="_Toc50972102"/>
      <w:bookmarkStart w:id="418" w:name="_Toc163045590"/>
      <w:r w:rsidRPr="00816C4A">
        <w:t>6.4.8</w:t>
      </w:r>
      <w:r w:rsidRPr="00816C4A">
        <w:tab/>
        <w:t>SET UP MENU</w:t>
      </w:r>
      <w:bookmarkEnd w:id="411"/>
      <w:bookmarkEnd w:id="412"/>
      <w:bookmarkEnd w:id="413"/>
      <w:bookmarkEnd w:id="414"/>
      <w:bookmarkEnd w:id="415"/>
      <w:bookmarkEnd w:id="416"/>
      <w:bookmarkEnd w:id="417"/>
      <w:bookmarkEnd w:id="418"/>
    </w:p>
    <w:p w14:paraId="091AA6AB" w14:textId="245241B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.4.8.</w:t>
      </w:r>
    </w:p>
    <w:p w14:paraId="5E7894DC" w14:textId="77777777" w:rsidR="00E86E7B" w:rsidRPr="00816C4A" w:rsidRDefault="00E86E7B" w:rsidP="00E86E7B">
      <w:pPr>
        <w:pStyle w:val="Heading3"/>
      </w:pPr>
      <w:bookmarkStart w:id="419" w:name="_Toc3200711"/>
      <w:bookmarkStart w:id="420" w:name="_Toc20392454"/>
      <w:bookmarkStart w:id="421" w:name="_Toc27774101"/>
      <w:bookmarkStart w:id="422" w:name="_Toc36482561"/>
      <w:bookmarkStart w:id="423" w:name="_Toc36484220"/>
      <w:bookmarkStart w:id="424" w:name="_Toc44933150"/>
      <w:bookmarkStart w:id="425" w:name="_Toc50972103"/>
      <w:bookmarkStart w:id="426" w:name="_Toc163045591"/>
      <w:r w:rsidRPr="00816C4A">
        <w:lastRenderedPageBreak/>
        <w:t>6.4.9</w:t>
      </w:r>
      <w:r w:rsidRPr="00816C4A">
        <w:tab/>
        <w:t>SELECT ITEM</w:t>
      </w:r>
      <w:bookmarkEnd w:id="419"/>
      <w:bookmarkEnd w:id="420"/>
      <w:bookmarkEnd w:id="421"/>
      <w:bookmarkEnd w:id="422"/>
      <w:bookmarkEnd w:id="423"/>
      <w:bookmarkEnd w:id="424"/>
      <w:bookmarkEnd w:id="425"/>
      <w:bookmarkEnd w:id="426"/>
    </w:p>
    <w:p w14:paraId="52F3923D" w14:textId="1AAA286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.4.9.</w:t>
      </w:r>
    </w:p>
    <w:p w14:paraId="653E1197" w14:textId="77777777" w:rsidR="00E86E7B" w:rsidRPr="00816C4A" w:rsidRDefault="00E86E7B" w:rsidP="00E86E7B">
      <w:pPr>
        <w:pStyle w:val="Heading3"/>
      </w:pPr>
      <w:bookmarkStart w:id="427" w:name="_Toc3200712"/>
      <w:bookmarkStart w:id="428" w:name="_Toc20392455"/>
      <w:bookmarkStart w:id="429" w:name="_Toc27774102"/>
      <w:bookmarkStart w:id="430" w:name="_Toc36482562"/>
      <w:bookmarkStart w:id="431" w:name="_Toc36484221"/>
      <w:bookmarkStart w:id="432" w:name="_Toc44933151"/>
      <w:bookmarkStart w:id="433" w:name="_Toc50972104"/>
      <w:bookmarkStart w:id="434" w:name="_Toc163045592"/>
      <w:r w:rsidRPr="00816C4A">
        <w:t>6.4.10</w:t>
      </w:r>
      <w:r w:rsidRPr="00816C4A">
        <w:tab/>
        <w:t>SEND SHORT MESSAGE</w:t>
      </w:r>
      <w:bookmarkEnd w:id="427"/>
      <w:bookmarkEnd w:id="428"/>
      <w:bookmarkEnd w:id="429"/>
      <w:bookmarkEnd w:id="430"/>
      <w:bookmarkEnd w:id="431"/>
      <w:bookmarkEnd w:id="432"/>
      <w:bookmarkEnd w:id="433"/>
      <w:bookmarkEnd w:id="434"/>
    </w:p>
    <w:p w14:paraId="1935A91F" w14:textId="77777777" w:rsidR="00E86E7B" w:rsidRPr="00816C4A" w:rsidRDefault="00E86E7B" w:rsidP="00E86E7B">
      <w:r w:rsidRPr="00816C4A">
        <w:t>This command requests the ME to send a short message.</w:t>
      </w:r>
    </w:p>
    <w:p w14:paraId="3AA5C6E1" w14:textId="4BC67629" w:rsidR="00E86E7B" w:rsidRPr="00816C4A" w:rsidRDefault="00E86E7B" w:rsidP="00E86E7B">
      <w:pPr>
        <w:keepNext/>
      </w:pPr>
      <w:r w:rsidRPr="00816C4A">
        <w:t xml:space="preserve">Two types are defined in ETSI TS 102 223 [32] </w:t>
      </w:r>
      <w:r w:rsidR="00E05181" w:rsidRPr="00816C4A">
        <w:t>clause</w:t>
      </w:r>
      <w:r w:rsidR="00E05181">
        <w:t> </w:t>
      </w:r>
      <w:r w:rsidR="00E05181" w:rsidRPr="00816C4A">
        <w:t>6</w:t>
      </w:r>
      <w:r w:rsidRPr="00816C4A">
        <w:t>.4.10 and apply as follows within the context of the present document:</w:t>
      </w:r>
    </w:p>
    <w:p w14:paraId="04CB7D8F"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0D9C85EF"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48CAD107"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27C1E405"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54554B90"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740B28B"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380E7987"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E5913A0" w14:textId="5EE36373" w:rsidR="00E86E7B" w:rsidRPr="00816C4A" w:rsidRDefault="00E86E7B" w:rsidP="00E86E7B">
      <w:r w:rsidRPr="00816C4A">
        <w:t xml:space="preserve">Optionally, the UICC may include in this command an alpha identifier. See ETSI TS 102 223 [32] </w:t>
      </w:r>
      <w:r w:rsidR="00E05181" w:rsidRPr="00816C4A">
        <w:t>clause</w:t>
      </w:r>
      <w:r w:rsidR="00E05181">
        <w:t> </w:t>
      </w:r>
      <w:r w:rsidR="00E05181" w:rsidRPr="00816C4A">
        <w:t>6</w:t>
      </w:r>
      <w:r w:rsidRPr="00816C4A">
        <w:t>.4.10 for the use of this alpha identifier.</w:t>
      </w:r>
    </w:p>
    <w:p w14:paraId="5A52A3F6"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2F68EF1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67A9B75F" w14:textId="77777777" w:rsidR="00E86E7B" w:rsidRPr="00816C4A" w:rsidRDefault="00E86E7B" w:rsidP="00E86E7B">
      <w:pPr>
        <w:pStyle w:val="Heading3"/>
      </w:pPr>
      <w:bookmarkStart w:id="435" w:name="_Toc3200713"/>
      <w:bookmarkStart w:id="436" w:name="_Toc20392456"/>
      <w:bookmarkStart w:id="437" w:name="_Toc27774103"/>
      <w:bookmarkStart w:id="438" w:name="_Toc36482563"/>
      <w:bookmarkStart w:id="439" w:name="_Toc36484222"/>
      <w:bookmarkStart w:id="440" w:name="_Toc44933152"/>
      <w:bookmarkStart w:id="441" w:name="_Toc50972105"/>
      <w:bookmarkStart w:id="442" w:name="_Toc163045593"/>
      <w:r w:rsidRPr="00816C4A">
        <w:t>6.4.11</w:t>
      </w:r>
      <w:r w:rsidRPr="00816C4A">
        <w:tab/>
        <w:t>SEND SS</w:t>
      </w:r>
      <w:bookmarkEnd w:id="435"/>
      <w:bookmarkEnd w:id="436"/>
      <w:bookmarkEnd w:id="437"/>
      <w:bookmarkEnd w:id="438"/>
      <w:bookmarkEnd w:id="439"/>
      <w:bookmarkEnd w:id="440"/>
      <w:bookmarkEnd w:id="441"/>
      <w:bookmarkEnd w:id="442"/>
    </w:p>
    <w:p w14:paraId="74ECAC2C" w14:textId="77777777" w:rsidR="00E86E7B" w:rsidRPr="00816C4A" w:rsidRDefault="00E86E7B" w:rsidP="00E86E7B">
      <w:r w:rsidRPr="00816C4A">
        <w:t>Upon receiving this command, the ME shall decide if it is able to execute the command. Examples are given below, but the list is not exhaustive:</w:t>
      </w:r>
    </w:p>
    <w:p w14:paraId="36960D12"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5803365"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12408AF4"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511F5D46" w14:textId="77777777" w:rsidR="00E86E7B" w:rsidRPr="00816C4A" w:rsidRDefault="00E86E7B" w:rsidP="00E86E7B">
      <w:r w:rsidRPr="00816C4A">
        <w:t>If the ME is able to send the SS request, the ME shall:</w:t>
      </w:r>
    </w:p>
    <w:p w14:paraId="3B4A2DD5"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27CD115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011EB244" w14:textId="1FAFFF1E"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11A979A7"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2DACAFD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54E1DA73"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77865716"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77C7DF53"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CF6891"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4EB4E6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422C9DF0"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44B3E112" w14:textId="77777777" w:rsidR="00E86E7B" w:rsidRPr="00816C4A" w:rsidRDefault="00E86E7B" w:rsidP="00E86E7B">
      <w:pPr>
        <w:pStyle w:val="Heading3"/>
      </w:pPr>
      <w:bookmarkStart w:id="443" w:name="_Toc3200714"/>
      <w:bookmarkStart w:id="444" w:name="_Toc20392457"/>
      <w:bookmarkStart w:id="445" w:name="_Toc27774104"/>
      <w:bookmarkStart w:id="446" w:name="_Toc36482564"/>
      <w:bookmarkStart w:id="447" w:name="_Toc36484223"/>
      <w:bookmarkStart w:id="448" w:name="_Toc44933153"/>
      <w:bookmarkStart w:id="449" w:name="_Toc50972106"/>
      <w:bookmarkStart w:id="450" w:name="_Toc163045594"/>
      <w:r w:rsidRPr="00816C4A">
        <w:t>6.4.12</w:t>
      </w:r>
      <w:r w:rsidRPr="00816C4A">
        <w:tab/>
        <w:t>SEND USSD</w:t>
      </w:r>
      <w:bookmarkEnd w:id="443"/>
      <w:bookmarkEnd w:id="444"/>
      <w:bookmarkEnd w:id="445"/>
      <w:bookmarkEnd w:id="446"/>
      <w:bookmarkEnd w:id="447"/>
      <w:bookmarkEnd w:id="448"/>
      <w:bookmarkEnd w:id="449"/>
      <w:bookmarkEnd w:id="450"/>
    </w:p>
    <w:p w14:paraId="43CE440F" w14:textId="77777777" w:rsidR="00E86E7B" w:rsidRPr="00816C4A" w:rsidRDefault="00E86E7B" w:rsidP="00E86E7B">
      <w:pPr>
        <w:pStyle w:val="Heading4"/>
      </w:pPr>
      <w:bookmarkStart w:id="451" w:name="_Toc3200715"/>
      <w:bookmarkStart w:id="452" w:name="_Toc20392458"/>
      <w:bookmarkStart w:id="453" w:name="_Toc27774105"/>
      <w:bookmarkStart w:id="454" w:name="_Toc36482565"/>
      <w:bookmarkStart w:id="455" w:name="_Toc36484224"/>
      <w:bookmarkStart w:id="456" w:name="_Toc44933154"/>
      <w:bookmarkStart w:id="457" w:name="_Toc50972107"/>
      <w:bookmarkStart w:id="458" w:name="_Toc163045595"/>
      <w:r w:rsidRPr="00816C4A">
        <w:t>6.4.12.1</w:t>
      </w:r>
      <w:r w:rsidRPr="00816C4A">
        <w:tab/>
        <w:t>MMI Mode</w:t>
      </w:r>
      <w:bookmarkEnd w:id="451"/>
      <w:bookmarkEnd w:id="452"/>
      <w:bookmarkEnd w:id="453"/>
      <w:bookmarkEnd w:id="454"/>
      <w:bookmarkEnd w:id="455"/>
      <w:bookmarkEnd w:id="456"/>
      <w:bookmarkEnd w:id="457"/>
      <w:bookmarkEnd w:id="458"/>
    </w:p>
    <w:p w14:paraId="5B15C917" w14:textId="77777777" w:rsidR="00E86E7B" w:rsidRPr="00816C4A" w:rsidRDefault="00E86E7B" w:rsidP="00E86E7B">
      <w:r w:rsidRPr="00816C4A">
        <w:t>Upon receiving this command, the ME shall decide if it is able to execute the command. Examples are given below, but the list is not exhaustive:</w:t>
      </w:r>
    </w:p>
    <w:p w14:paraId="6DD068C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F513418"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94882C5" w14:textId="77777777" w:rsidR="00E86E7B" w:rsidRPr="00816C4A" w:rsidRDefault="00E86E7B" w:rsidP="00E86E7B">
      <w:r w:rsidRPr="00816C4A">
        <w:t>If the ME is able to send the USSD request, the ME shall:</w:t>
      </w:r>
    </w:p>
    <w:p w14:paraId="0DCD7166" w14:textId="77777777" w:rsidR="00E86E7B" w:rsidRPr="00816C4A" w:rsidRDefault="00E86E7B" w:rsidP="00E86E7B">
      <w:pPr>
        <w:pStyle w:val="B1"/>
      </w:pPr>
      <w:r w:rsidRPr="00816C4A">
        <w:t>-</w:t>
      </w:r>
      <w:r w:rsidRPr="00816C4A">
        <w:tab/>
        <w:t>send the USSD immediately, without need to alert the user first;</w:t>
      </w:r>
    </w:p>
    <w:p w14:paraId="1D84018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6C3AE5EA" w14:textId="4C0CF0F4"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2A932E5B"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6B6625B5"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8C189FD"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43D784DA"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3E108626"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AF72950"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16F89CCF"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5AA47442"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720CF79E" w14:textId="77777777" w:rsidR="00E86E7B" w:rsidRPr="00816C4A" w:rsidRDefault="00E86E7B" w:rsidP="00E86E7B">
      <w:pPr>
        <w:pStyle w:val="Heading4"/>
      </w:pPr>
      <w:bookmarkStart w:id="459" w:name="_Toc3200716"/>
      <w:bookmarkStart w:id="460" w:name="_Toc20392459"/>
      <w:bookmarkStart w:id="461" w:name="_Toc27774106"/>
      <w:bookmarkStart w:id="462" w:name="_Toc36482566"/>
      <w:bookmarkStart w:id="463" w:name="_Toc36484225"/>
      <w:bookmarkStart w:id="464" w:name="_Toc44933155"/>
      <w:bookmarkStart w:id="465" w:name="_Toc50972108"/>
      <w:bookmarkStart w:id="466" w:name="_Toc163045596"/>
      <w:r w:rsidRPr="00816C4A">
        <w:t>6.4.12.2</w:t>
      </w:r>
      <w:r w:rsidRPr="00816C4A">
        <w:tab/>
        <w:t>Application Mode</w:t>
      </w:r>
      <w:bookmarkEnd w:id="459"/>
      <w:bookmarkEnd w:id="460"/>
      <w:bookmarkEnd w:id="461"/>
      <w:bookmarkEnd w:id="462"/>
      <w:bookmarkEnd w:id="463"/>
      <w:bookmarkEnd w:id="464"/>
      <w:bookmarkEnd w:id="465"/>
      <w:bookmarkEnd w:id="466"/>
    </w:p>
    <w:p w14:paraId="76845AF6" w14:textId="77777777" w:rsidR="00E86E7B" w:rsidRPr="00816C4A" w:rsidRDefault="00E86E7B" w:rsidP="00E86E7B">
      <w:r w:rsidRPr="00816C4A">
        <w:t>This clause applies if class "p" is supported.</w:t>
      </w:r>
    </w:p>
    <w:p w14:paraId="4EA2853B"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4BDDF7A2" w14:textId="77777777" w:rsidR="00E86E7B" w:rsidRPr="00816C4A" w:rsidRDefault="00E86E7B" w:rsidP="00E86E7B">
      <w:r w:rsidRPr="00816C4A">
        <w:t>Upon receiving this command, the ME shall decide if it is able to execute the command. Examples are given below, but the list is not exhaustive:</w:t>
      </w:r>
    </w:p>
    <w:p w14:paraId="1D71DB78"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3FD475D" w14:textId="77777777"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6A77A2D" w14:textId="77777777" w:rsidR="00E86E7B" w:rsidRPr="00816C4A" w:rsidRDefault="00E86E7B" w:rsidP="00E86E7B">
      <w:r w:rsidRPr="00816C4A">
        <w:t>If the ME is able to send the USSD request then the ME shall:</w:t>
      </w:r>
    </w:p>
    <w:p w14:paraId="3206DD73"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4C6A5B18"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7358B27" w14:textId="4056DB3D"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4C280C11"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3763CB28"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0A75955A"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5BEF4CAD"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5D5E6B" w14:textId="77777777" w:rsidR="00E86E7B" w:rsidRPr="00816C4A" w:rsidRDefault="00E86E7B" w:rsidP="00E86E7B">
      <w:pPr>
        <w:pStyle w:val="Heading3"/>
      </w:pPr>
      <w:bookmarkStart w:id="467" w:name="_Toc3200717"/>
      <w:bookmarkStart w:id="468" w:name="_Toc20392460"/>
      <w:bookmarkStart w:id="469" w:name="_Toc27774107"/>
      <w:bookmarkStart w:id="470" w:name="_Toc36482567"/>
      <w:bookmarkStart w:id="471" w:name="_Toc36484226"/>
      <w:bookmarkStart w:id="472" w:name="_Toc44933156"/>
      <w:bookmarkStart w:id="473" w:name="_Toc50972109"/>
      <w:bookmarkStart w:id="474" w:name="_Toc163045597"/>
      <w:r w:rsidRPr="00816C4A">
        <w:t>6.4.13</w:t>
      </w:r>
      <w:r w:rsidRPr="00816C4A">
        <w:tab/>
        <w:t>SET UP CALL</w:t>
      </w:r>
      <w:bookmarkEnd w:id="467"/>
      <w:bookmarkEnd w:id="468"/>
      <w:bookmarkEnd w:id="469"/>
      <w:bookmarkEnd w:id="470"/>
      <w:bookmarkEnd w:id="471"/>
      <w:bookmarkEnd w:id="472"/>
      <w:bookmarkEnd w:id="473"/>
      <w:bookmarkEnd w:id="474"/>
    </w:p>
    <w:p w14:paraId="46FBF2FB" w14:textId="1FDF86FF" w:rsidR="00E86E7B" w:rsidRPr="00816C4A" w:rsidRDefault="00E86E7B" w:rsidP="00E86E7B">
      <w:pPr>
        <w:keepNext/>
        <w:keepLines/>
      </w:pPr>
      <w:r w:rsidRPr="00816C4A">
        <w:t xml:space="preserve">This command is issued by the UICC to request a call set up. The procedure is defined in ETSI TS 102 223 [32] </w:t>
      </w:r>
      <w:r w:rsidR="00E05181" w:rsidRPr="00816C4A">
        <w:t>clause</w:t>
      </w:r>
      <w:r w:rsidR="00E05181">
        <w:t> </w:t>
      </w:r>
      <w:r w:rsidR="00E05181" w:rsidRPr="00816C4A">
        <w:t>6</w:t>
      </w:r>
      <w:r w:rsidRPr="00816C4A">
        <w:t>.4.13, except when stated otherwise in the present document.</w:t>
      </w:r>
    </w:p>
    <w:p w14:paraId="4AA5654B" w14:textId="77777777" w:rsidR="00E86E7B" w:rsidRPr="00816C4A" w:rsidRDefault="00E86E7B" w:rsidP="00E86E7B">
      <w:r w:rsidRPr="00816C4A">
        <w:t>The UICC may request the use of an automatic redial mechanism according to TS 22.001 [22]</w:t>
      </w:r>
    </w:p>
    <w:p w14:paraId="462BCD7B" w14:textId="70FCD91F" w:rsidR="00E86E7B" w:rsidRPr="00816C4A" w:rsidRDefault="00E86E7B" w:rsidP="00E86E7B">
      <w:r w:rsidRPr="00816C4A">
        <w:t xml:space="preserve">In addition to the rules given in ETSI TS 102 223 [32] </w:t>
      </w:r>
      <w:r w:rsidR="00E05181" w:rsidRPr="00816C4A">
        <w:t>clause</w:t>
      </w:r>
      <w:r w:rsidR="00E05181">
        <w:t> </w:t>
      </w:r>
      <w:r w:rsidR="00E05181" w:rsidRPr="00816C4A">
        <w:t>6</w:t>
      </w:r>
      <w:r w:rsidRPr="00816C4A">
        <w:t>.4.13 the following applies:</w:t>
      </w:r>
    </w:p>
    <w:p w14:paraId="1976BC5B"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B24AC46" w14:textId="77777777" w:rsidR="00E86E7B" w:rsidRPr="00816C4A" w:rsidRDefault="00E86E7B" w:rsidP="00E86E7B">
      <w:r w:rsidRPr="00816C4A">
        <w:t>Upon receiving this command, the ME shall decide if it is able to execute the command. Examples are given below, but the list is not exhaustive:</w:t>
      </w:r>
    </w:p>
    <w:p w14:paraId="48F1E2A1"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0290153B"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6C8B2AA2"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31EF7D85"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4BAF1AA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179F4401" w14:textId="77777777" w:rsidR="00E86E7B" w:rsidRPr="00816C4A" w:rsidRDefault="00E86E7B" w:rsidP="00E86E7B">
      <w:r w:rsidRPr="00816C4A">
        <w:lastRenderedPageBreak/>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4009615" w14:textId="77777777" w:rsidR="00E86E7B" w:rsidRPr="00816C4A" w:rsidRDefault="00E86E7B" w:rsidP="00E86E7B">
      <w:pPr>
        <w:pStyle w:val="Heading3"/>
      </w:pPr>
      <w:bookmarkStart w:id="475" w:name="_Toc3200718"/>
      <w:bookmarkStart w:id="476" w:name="_Toc20392461"/>
      <w:bookmarkStart w:id="477" w:name="_Toc27774108"/>
      <w:bookmarkStart w:id="478" w:name="_Toc36482568"/>
      <w:bookmarkStart w:id="479" w:name="_Toc36484227"/>
      <w:bookmarkStart w:id="480" w:name="_Toc44933157"/>
      <w:bookmarkStart w:id="481" w:name="_Toc50972110"/>
      <w:bookmarkStart w:id="482" w:name="_Toc163045598"/>
      <w:r w:rsidRPr="00816C4A">
        <w:t>6.4.14</w:t>
      </w:r>
      <w:r w:rsidRPr="00816C4A">
        <w:tab/>
        <w:t>POLLING OFF</w:t>
      </w:r>
      <w:bookmarkEnd w:id="475"/>
      <w:bookmarkEnd w:id="476"/>
      <w:bookmarkEnd w:id="477"/>
      <w:bookmarkEnd w:id="478"/>
      <w:bookmarkEnd w:id="479"/>
      <w:bookmarkEnd w:id="480"/>
      <w:bookmarkEnd w:id="481"/>
      <w:bookmarkEnd w:id="482"/>
    </w:p>
    <w:p w14:paraId="358A748D" w14:textId="3DE30C0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.4.14.</w:t>
      </w:r>
    </w:p>
    <w:p w14:paraId="1BA625A8" w14:textId="77777777" w:rsidR="00E86E7B" w:rsidRPr="00816C4A" w:rsidRDefault="00E86E7B" w:rsidP="00E86E7B">
      <w:pPr>
        <w:pStyle w:val="Heading3"/>
      </w:pPr>
      <w:bookmarkStart w:id="483" w:name="_Toc3200719"/>
      <w:bookmarkStart w:id="484" w:name="_Toc20392462"/>
      <w:bookmarkStart w:id="485" w:name="_Toc27774109"/>
      <w:bookmarkStart w:id="486" w:name="_Toc36482569"/>
      <w:bookmarkStart w:id="487" w:name="_Toc36484228"/>
      <w:bookmarkStart w:id="488" w:name="_Toc44933158"/>
      <w:bookmarkStart w:id="489" w:name="_Toc50972111"/>
      <w:bookmarkStart w:id="490" w:name="_Toc163045599"/>
      <w:r w:rsidRPr="00816C4A">
        <w:t>6.4.15</w:t>
      </w:r>
      <w:r w:rsidRPr="00816C4A">
        <w:tab/>
        <w:t>PROVIDE LOCAL INFORMATION</w:t>
      </w:r>
      <w:bookmarkEnd w:id="483"/>
      <w:bookmarkEnd w:id="484"/>
      <w:bookmarkEnd w:id="485"/>
      <w:bookmarkEnd w:id="486"/>
      <w:bookmarkEnd w:id="487"/>
      <w:bookmarkEnd w:id="488"/>
      <w:bookmarkEnd w:id="489"/>
      <w:bookmarkEnd w:id="490"/>
    </w:p>
    <w:p w14:paraId="4FFF6F1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155626D1"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251BE8C2"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ABD233C" w14:textId="77777777" w:rsidR="00E86E7B" w:rsidRPr="00816C4A" w:rsidRDefault="00E86E7B" w:rsidP="00E86E7B">
      <w:pPr>
        <w:pStyle w:val="B1"/>
      </w:pPr>
      <w:r w:rsidRPr="00816C4A">
        <w:t>-</w:t>
      </w:r>
      <w:r w:rsidRPr="00816C4A">
        <w:tab/>
        <w:t>the IMEI or IMEISV of the ME;</w:t>
      </w:r>
    </w:p>
    <w:p w14:paraId="04FD7696" w14:textId="77777777" w:rsidR="00E86E7B" w:rsidRPr="00816C4A" w:rsidRDefault="00E86E7B" w:rsidP="00E86E7B">
      <w:pPr>
        <w:pStyle w:val="B1"/>
      </w:pPr>
      <w:r w:rsidRPr="00816C4A">
        <w:t>-</w:t>
      </w:r>
      <w:r w:rsidRPr="00816C4A">
        <w:tab/>
        <w:t>the Network Measurement Results (and the BCCH channel list if connected to GERAN);</w:t>
      </w:r>
    </w:p>
    <w:p w14:paraId="0ABB1E67" w14:textId="77777777" w:rsidR="00E86E7B" w:rsidRPr="00816C4A" w:rsidRDefault="00E86E7B" w:rsidP="00E86E7B">
      <w:pPr>
        <w:pStyle w:val="B1"/>
      </w:pPr>
      <w:r w:rsidRPr="00816C4A">
        <w:t>-</w:t>
      </w:r>
      <w:r w:rsidRPr="00816C4A">
        <w:tab/>
        <w:t>the current date, time and time zone;</w:t>
      </w:r>
    </w:p>
    <w:p w14:paraId="478A1AF4" w14:textId="77777777" w:rsidR="00E86E7B" w:rsidRPr="00816C4A" w:rsidRDefault="00E86E7B" w:rsidP="00E86E7B">
      <w:pPr>
        <w:pStyle w:val="B1"/>
      </w:pPr>
      <w:r w:rsidRPr="00816C4A">
        <w:t>-</w:t>
      </w:r>
      <w:r w:rsidRPr="00816C4A">
        <w:tab/>
        <w:t>the current ME language setting;</w:t>
      </w:r>
    </w:p>
    <w:p w14:paraId="1838CBB3" w14:textId="77777777" w:rsidR="00E86E7B" w:rsidRPr="00816C4A" w:rsidRDefault="00E86E7B" w:rsidP="00E86E7B">
      <w:pPr>
        <w:pStyle w:val="B1"/>
      </w:pPr>
      <w:r w:rsidRPr="00816C4A">
        <w:t>-</w:t>
      </w:r>
      <w:r w:rsidRPr="00816C4A">
        <w:tab/>
      </w:r>
      <w:r w:rsidR="000848DE">
        <w:t>the Timing Advance, suitable for GERAN</w:t>
      </w:r>
      <w:r w:rsidR="000848DE">
        <w:rPr>
          <w:rFonts w:eastAsia="SimSun" w:hint="eastAsia"/>
          <w:lang w:val="en-US" w:eastAsia="zh-CN"/>
        </w:rPr>
        <w:t>,</w:t>
      </w:r>
      <w:r w:rsidR="000848DE">
        <w:t>E-UTRAN</w:t>
      </w:r>
      <w:r w:rsidR="000848DE">
        <w:rPr>
          <w:rFonts w:eastAsia="SimSun" w:hint="eastAsia"/>
          <w:lang w:val="en-US" w:eastAsia="zh-CN"/>
        </w:rPr>
        <w:t xml:space="preserve"> and NG-RAN</w:t>
      </w:r>
    </w:p>
    <w:p w14:paraId="55EB4953" w14:textId="77777777" w:rsidR="00E86E7B" w:rsidRPr="00816C4A" w:rsidRDefault="00E86E7B" w:rsidP="00E86E7B">
      <w:pPr>
        <w:pStyle w:val="B1"/>
      </w:pPr>
      <w:r>
        <w:t>-</w:t>
      </w:r>
      <w:r>
        <w:tab/>
      </w:r>
      <w:r w:rsidRPr="00816C4A">
        <w:t>the current access technology;</w:t>
      </w:r>
    </w:p>
    <w:p w14:paraId="3E68D0F1" w14:textId="77777777" w:rsidR="00E86E7B" w:rsidRPr="00816C4A" w:rsidRDefault="00E86E7B" w:rsidP="00E86E7B">
      <w:pPr>
        <w:pStyle w:val="B1"/>
      </w:pPr>
      <w:r w:rsidRPr="00816C4A">
        <w:t>-</w:t>
      </w:r>
      <w:r w:rsidRPr="00816C4A">
        <w:tab/>
        <w:t>the current network search mode;</w:t>
      </w:r>
    </w:p>
    <w:p w14:paraId="56247495" w14:textId="77777777" w:rsidR="00E86E7B" w:rsidRPr="00816C4A" w:rsidRDefault="00E86E7B" w:rsidP="00E86E7B">
      <w:pPr>
        <w:pStyle w:val="B1"/>
      </w:pPr>
      <w:r w:rsidRPr="00816C4A">
        <w:t>-</w:t>
      </w:r>
      <w:r w:rsidRPr="00816C4A">
        <w:tab/>
        <w:t>the charge state of the battery (if class "g" is supported);</w:t>
      </w:r>
    </w:p>
    <w:p w14:paraId="4F995976" w14:textId="77777777" w:rsidR="00E86E7B" w:rsidRPr="00816C4A" w:rsidRDefault="00E86E7B" w:rsidP="00E86E7B">
      <w:pPr>
        <w:pStyle w:val="B1"/>
      </w:pPr>
      <w:r w:rsidRPr="00816C4A">
        <w:t>-</w:t>
      </w:r>
      <w:r w:rsidRPr="00816C4A">
        <w:tab/>
        <w:t>the WSID of the current I-WLAN connection;</w:t>
      </w:r>
    </w:p>
    <w:p w14:paraId="4909DBD5" w14:textId="77777777" w:rsidR="00E86E7B" w:rsidRPr="00816C4A" w:rsidRDefault="00E86E7B" w:rsidP="00E86E7B">
      <w:pPr>
        <w:pStyle w:val="B1"/>
      </w:pPr>
      <w:r w:rsidRPr="00816C4A">
        <w:t>-</w:t>
      </w:r>
      <w:r w:rsidRPr="00816C4A">
        <w:tab/>
        <w:t>the WLAN identifier of the current WLAN connection;</w:t>
      </w:r>
    </w:p>
    <w:p w14:paraId="1A435DA9"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56CE9B9" w14:textId="77777777" w:rsidR="00E86E7B" w:rsidRPr="00816C4A" w:rsidRDefault="00E86E7B" w:rsidP="00E86E7B">
      <w:pPr>
        <w:pStyle w:val="B1"/>
      </w:pPr>
      <w:r w:rsidRPr="00816C4A">
        <w:t>-</w:t>
      </w:r>
      <w:r w:rsidRPr="00816C4A">
        <w:tab/>
        <w:t>the H(e)NB IP address. (if class "v" is supported);</w:t>
      </w:r>
    </w:p>
    <w:p w14:paraId="5E4F2311"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D011A3F" w14:textId="77777777" w:rsidR="006746F6" w:rsidRPr="00816C4A" w:rsidRDefault="006746F6" w:rsidP="00E86E7B">
      <w:pPr>
        <w:pStyle w:val="B1"/>
      </w:pPr>
      <w:r w:rsidRPr="00816C4A">
        <w:t>-</w:t>
      </w:r>
      <w:r w:rsidRPr="00816C4A">
        <w:tab/>
        <w:t xml:space="preserve">the list </w:t>
      </w:r>
      <w:r>
        <w:t xml:space="preserve">of slice(s) </w:t>
      </w:r>
      <w:r w:rsidRPr="00816C4A">
        <w:t>information.</w:t>
      </w:r>
    </w:p>
    <w:p w14:paraId="4E5898E9"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37EEFB10"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6622552D" w14:textId="77777777"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no service is currently available, then the ME shall return TERMINAL RESPONSE (ME currently unable to process command - no service).</w:t>
      </w:r>
    </w:p>
    <w:p w14:paraId="4E2A7A4F" w14:textId="77777777"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14:paraId="4EA3162B"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619657EB" w14:textId="77777777" w:rsidR="00E86E7B" w:rsidRPr="00816C4A" w:rsidRDefault="00E86E7B" w:rsidP="00E86E7B">
      <w:r w:rsidRPr="00816C4A">
        <w:t>Network Measurement Results are available on a per access technology basis and indicated as such in the Terminal Profile.</w:t>
      </w:r>
    </w:p>
    <w:p w14:paraId="5FB7CC94" w14:textId="77777777" w:rsidR="00E86E7B" w:rsidRPr="00816C4A" w:rsidRDefault="00E86E7B" w:rsidP="00E86E7B">
      <w:pPr>
        <w:pStyle w:val="B1"/>
      </w:pPr>
      <w:r w:rsidRPr="00816C4A">
        <w:t>Network Measurement Results for a GERAN:</w:t>
      </w:r>
    </w:p>
    <w:p w14:paraId="29302D6C" w14:textId="77777777" w:rsidR="00E86E7B" w:rsidRPr="00816C4A" w:rsidRDefault="00E86E7B" w:rsidP="00E86E7B">
      <w:pPr>
        <w:keepNext/>
        <w:keepLines/>
        <w:ind w:left="852"/>
      </w:pPr>
      <w:r w:rsidRPr="00816C4A">
        <w:lastRenderedPageBreak/>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384B520A"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3C972040"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0CBD1031" w14:textId="77777777" w:rsidR="00E86E7B" w:rsidRPr="00816C4A" w:rsidRDefault="00E86E7B" w:rsidP="00E86E7B">
      <w:pPr>
        <w:ind w:left="852"/>
      </w:pPr>
      <w:r w:rsidRPr="00816C4A">
        <w:t>The BCCH channel list is only available if the ME is connected to a GERAN.</w:t>
      </w:r>
    </w:p>
    <w:p w14:paraId="4C22F294" w14:textId="77777777" w:rsidR="00E86E7B" w:rsidRPr="00816C4A" w:rsidRDefault="00E86E7B" w:rsidP="00E86E7B">
      <w:pPr>
        <w:pStyle w:val="B1"/>
      </w:pPr>
      <w:r w:rsidRPr="00816C4A">
        <w:t>Network Measurement Results for a UTRAN:</w:t>
      </w:r>
    </w:p>
    <w:p w14:paraId="73C0FC3E"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4D99C69E"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1F656B0D"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10C8886C"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82661A3" w14:textId="77777777" w:rsidR="00E86E7B" w:rsidRPr="00816C4A" w:rsidRDefault="00E86E7B" w:rsidP="00E86E7B">
      <w:pPr>
        <w:pStyle w:val="B1"/>
      </w:pPr>
      <w:r w:rsidRPr="00816C4A">
        <w:t>Network Measurement Results for a E-UTRAN:</w:t>
      </w:r>
    </w:p>
    <w:p w14:paraId="737C9236" w14:textId="77777777" w:rsidR="00E86E7B" w:rsidRPr="00816C4A" w:rsidRDefault="00E86E7B" w:rsidP="00E86E7B">
      <w:pPr>
        <w:keepNext/>
        <w:keepLines/>
        <w:ind w:left="852"/>
      </w:pPr>
      <w:r w:rsidRPr="00816C4A">
        <w:t>The USIM request for measurement information shall not trigger any measurement activities in ME in addition to those requested by E-UTRAN.</w:t>
      </w:r>
    </w:p>
    <w:p w14:paraId="0D022652" w14:textId="77777777" w:rsidR="00E86E7B" w:rsidRPr="00816C4A" w:rsidRDefault="00E86E7B" w:rsidP="00E86E7B">
      <w:pPr>
        <w:keepNext/>
        <w:keepLines/>
        <w:ind w:left="852"/>
      </w:pPr>
      <w:r w:rsidRPr="00816C4A">
        <w:t>The ME shall only report measurement results that are valid according to the current RRC state or the E-UTRAN configuration requested.</w:t>
      </w:r>
    </w:p>
    <w:p w14:paraId="2684BF47" w14:textId="77777777" w:rsidR="00E86E7B" w:rsidRPr="00816C4A" w:rsidRDefault="00E86E7B" w:rsidP="00E86E7B">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4DAAD611" w14:textId="77777777" w:rsidR="00E86E7B" w:rsidRDefault="00E86E7B" w:rsidP="00E86E7B">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14:paraId="2DE32AC3" w14:textId="77777777" w:rsidR="00B27DCC" w:rsidRDefault="00B27DCC" w:rsidP="00B27DCC">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14:paraId="7EEC337B" w14:textId="77777777" w:rsidR="00B27DCC" w:rsidRDefault="00B27DCC" w:rsidP="00B27DCC">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t>.</w:t>
      </w:r>
    </w:p>
    <w:p w14:paraId="4680022D" w14:textId="77777777" w:rsidR="00B27DCC" w:rsidRDefault="00B27DCC" w:rsidP="00B27DCC">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w:t>
      </w:r>
    </w:p>
    <w:p w14:paraId="37E04201" w14:textId="77777777" w:rsidR="00B27DCC" w:rsidRDefault="00B27DCC" w:rsidP="00B27DCC">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w:t>
      </w:r>
      <w:r w:rsidR="000848DE">
        <w:t>[71]</w:t>
      </w:r>
      <w:r>
        <w:t>.</w:t>
      </w:r>
    </w:p>
    <w:p w14:paraId="3150E90C" w14:textId="77777777" w:rsidR="00B27DCC" w:rsidRPr="00B27DCC" w:rsidRDefault="00B27DCC" w:rsidP="00B27DCC">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.331 </w:t>
      </w:r>
      <w:r w:rsidR="000848DE">
        <w:t>[71]</w:t>
      </w:r>
      <w:r>
        <w:t xml:space="preserve"> as the </w:t>
      </w:r>
      <w:r>
        <w:rPr>
          <w:i/>
        </w:rPr>
        <w:t>MeasurementReport</w:t>
      </w:r>
      <w:r>
        <w:t xml:space="preserve"> message.</w:t>
      </w:r>
    </w:p>
    <w:p w14:paraId="08092C2F" w14:textId="3BA15FC9" w:rsidR="00E86E7B" w:rsidRPr="00816C4A" w:rsidRDefault="00E86E7B" w:rsidP="00E86E7B">
      <w:r w:rsidRPr="00816C4A">
        <w:t xml:space="preserve">The ME shall return the current date and time as set by the user. An ME of type NK or type ND may return the date and time received from the network with the NITZ feature (see </w:t>
      </w:r>
      <w:r w:rsidR="00E05181" w:rsidRPr="00816C4A">
        <w:t>TS</w:t>
      </w:r>
      <w:r w:rsidR="00E05181">
        <w:t> </w:t>
      </w:r>
      <w:r w:rsidR="00E05181" w:rsidRPr="00816C4A">
        <w:t>2</w:t>
      </w:r>
      <w:r w:rsidRPr="00816C4A">
        <w:t>2.042</w:t>
      </w:r>
      <w:r w:rsidR="00E05181">
        <w:t> </w:t>
      </w:r>
      <w:r w:rsidR="00E05181"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62F0AABD" w14:textId="77777777" w:rsidR="00E86E7B" w:rsidRPr="00816C4A" w:rsidRDefault="00E86E7B" w:rsidP="00E86E7B">
      <w:r w:rsidRPr="00816C4A">
        <w:lastRenderedPageBreak/>
        <w:t>If language setting is requested, the ME shall return the currently used language.</w:t>
      </w:r>
    </w:p>
    <w:p w14:paraId="45D3002F" w14:textId="7E7EAA2D" w:rsidR="000848DE" w:rsidRDefault="000848DE" w:rsidP="000848DE">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hint="eastAsia"/>
          <w:lang w:val="en-US" w:eastAsia="zh-CN"/>
        </w:rPr>
        <w:t xml:space="preserve"> or NG-RAN</w:t>
      </w:r>
      <w:r>
        <w:t>. If the Timing Advance is requested, the ME shall return the timing advance value that was received from the BTS</w:t>
      </w:r>
      <w:r>
        <w:rPr>
          <w:rFonts w:eastAsia="SimSun" w:hint="eastAsia"/>
          <w:lang w:val="en-US" w:eastAsia="zh-CN"/>
        </w:rPr>
        <w:t>,</w:t>
      </w:r>
      <w:r>
        <w:t xml:space="preserve">eNodeB </w:t>
      </w:r>
      <w:r>
        <w:rPr>
          <w:rFonts w:eastAsia="SimSun" w:hint="eastAsia"/>
          <w:lang w:val="en-US" w:eastAsia="zh-CN"/>
        </w:rPr>
        <w:t xml:space="preserve">or gNodeB </w:t>
      </w:r>
      <w:r>
        <w:t xml:space="preserve">during the last active dedicated connection (e.g. for call or SMS). Timing advance is defined for GERAN in TS 44.018 [27] </w:t>
      </w:r>
      <w:r>
        <w:rPr>
          <w:rFonts w:eastAsia="SimSun" w:hint="eastAsia"/>
          <w:lang w:val="en-US" w:eastAsia="zh-CN"/>
        </w:rPr>
        <w:t>,</w:t>
      </w:r>
      <w:r>
        <w:t xml:space="preserve"> for E-UTRAN in 3GPP </w:t>
      </w:r>
      <w:r w:rsidR="00E05181">
        <w:t>TS 3</w:t>
      </w:r>
      <w:r>
        <w:t>6.211</w:t>
      </w:r>
      <w:r w:rsidR="00E05181">
        <w:t> [</w:t>
      </w:r>
      <w:r>
        <w:t>66]</w:t>
      </w:r>
      <w:r>
        <w:rPr>
          <w:rFonts w:eastAsia="SimSun" w:hint="eastAsia"/>
          <w:lang w:val="en-US" w:eastAsia="zh-CN"/>
        </w:rPr>
        <w:t xml:space="preserve"> and for NG-RAN in 3GPP </w:t>
      </w:r>
      <w:r w:rsidR="00E05181">
        <w:rPr>
          <w:rFonts w:eastAsia="SimSun" w:hint="eastAsia"/>
          <w:lang w:val="en-US" w:eastAsia="zh-CN"/>
        </w:rPr>
        <w:t>TS</w:t>
      </w:r>
      <w:r w:rsidR="00E05181">
        <w:rPr>
          <w:rFonts w:eastAsia="SimSun"/>
          <w:lang w:val="en-US" w:eastAsia="zh-CN"/>
        </w:rPr>
        <w:t> </w:t>
      </w:r>
      <w:r w:rsidR="00E05181">
        <w:rPr>
          <w:rFonts w:eastAsia="SimSun" w:hint="eastAsia"/>
          <w:lang w:val="en-US" w:eastAsia="zh-CN"/>
        </w:rPr>
        <w:t>3</w:t>
      </w:r>
      <w:r>
        <w:rPr>
          <w:rFonts w:eastAsia="SimSun" w:hint="eastAsia"/>
          <w:lang w:val="en-US" w:eastAsia="zh-CN"/>
        </w:rPr>
        <w:t>8.211</w:t>
      </w:r>
      <w:r w:rsidR="004A2796">
        <w:rPr>
          <w:rFonts w:eastAsia="SimSun" w:hint="eastAsia"/>
          <w:lang w:val="en-US" w:eastAsia="zh-CN"/>
        </w:rPr>
        <w:t>[73]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ABAD7A7" w14:textId="77777777" w:rsidR="00E86E7B" w:rsidRPr="00816C4A" w:rsidRDefault="00E86E7B" w:rsidP="00E86E7B">
      <w:r w:rsidRPr="00816C4A">
        <w:t>If the access technology is requested, the ME shall return the current access technology that the ME is using.</w:t>
      </w:r>
    </w:p>
    <w:p w14:paraId="7CEFED91"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1B79D3F5"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BC51048" w14:textId="1D09069F" w:rsidR="00E86E7B" w:rsidRPr="00816C4A" w:rsidRDefault="00E86E7B" w:rsidP="00E86E7B">
      <w:r w:rsidRPr="00816C4A">
        <w:t xml:space="preserve">The proactive command PROVIDE LOCAL INFORMATION – H(e)NB IP address is issued on the H(e)NB-HPSIM interface, see </w:t>
      </w:r>
      <w:r w:rsidR="00E05181" w:rsidRPr="00816C4A">
        <w:t>TS</w:t>
      </w:r>
      <w:r w:rsidR="00E05181">
        <w:t> </w:t>
      </w:r>
      <w:r w:rsidR="00E05181" w:rsidRPr="00816C4A">
        <w:t>3</w:t>
      </w:r>
      <w:r w:rsidRPr="00816C4A">
        <w:t>1.104</w:t>
      </w:r>
      <w:r w:rsidR="00E05181">
        <w:t> </w:t>
      </w:r>
      <w:r w:rsidR="00E05181" w:rsidRPr="00816C4A">
        <w:t>[</w:t>
      </w:r>
      <w:r w:rsidRPr="00816C4A">
        <w:t>56].</w:t>
      </w:r>
    </w:p>
    <w:p w14:paraId="420E6F6D"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3ED57733" w14:textId="10BF1E1F" w:rsidR="00E86E7B" w:rsidRPr="00816C4A" w:rsidRDefault="00E86E7B" w:rsidP="00E86E7B">
      <w:r w:rsidRPr="00816C4A">
        <w:t xml:space="preserve">The proactive command PROVIDE LOCAL INFORMATION – H(e)NB surrounding macrocell is issued on the H(e)NB-HPSIM interface, see </w:t>
      </w:r>
      <w:r w:rsidR="00E05181" w:rsidRPr="00816C4A">
        <w:t>TS</w:t>
      </w:r>
      <w:r w:rsidR="00E05181">
        <w:t> </w:t>
      </w:r>
      <w:r w:rsidR="00E05181" w:rsidRPr="00816C4A">
        <w:t>3</w:t>
      </w:r>
      <w:r w:rsidRPr="00816C4A">
        <w:t>1.104</w:t>
      </w:r>
      <w:r w:rsidR="00E05181">
        <w:t> </w:t>
      </w:r>
      <w:r w:rsidR="00E05181" w:rsidRPr="00816C4A">
        <w:t>[</w:t>
      </w:r>
      <w:r w:rsidRPr="00816C4A">
        <w:t>56].</w:t>
      </w:r>
    </w:p>
    <w:p w14:paraId="1E4AA7C3" w14:textId="77777777" w:rsidR="00E86E7B" w:rsidRPr="00816C4A" w:rsidRDefault="00E86E7B" w:rsidP="00E86E7B">
      <w:r w:rsidRPr="00816C4A">
        <w:t>When the list of surrounding macrocells is requested, the H(e)NB shall provide the list of location information for detected macrocells.</w:t>
      </w:r>
    </w:p>
    <w:p w14:paraId="31129B37" w14:textId="1DE63835"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E05181" w:rsidRPr="00816C4A">
        <w:rPr>
          <w:noProof/>
        </w:rPr>
        <w:t>TS</w:t>
      </w:r>
      <w:r w:rsidR="00E05181">
        <w:rPr>
          <w:noProof/>
        </w:rPr>
        <w:t> </w:t>
      </w:r>
      <w:r w:rsidR="00E05181" w:rsidRPr="00816C4A">
        <w:rPr>
          <w:noProof/>
        </w:rPr>
        <w:t>3</w:t>
      </w:r>
      <w:r w:rsidRPr="00816C4A">
        <w:rPr>
          <w:noProof/>
        </w:rPr>
        <w:t>2.582</w:t>
      </w:r>
      <w:r w:rsidR="00E05181">
        <w:rPr>
          <w:noProof/>
        </w:rPr>
        <w:t> </w:t>
      </w:r>
      <w:r w:rsidR="00E05181" w:rsidRPr="00816C4A">
        <w:rPr>
          <w:noProof/>
        </w:rPr>
        <w:t>[</w:t>
      </w:r>
      <w:r w:rsidRPr="00816C4A">
        <w:rPr>
          <w:noProof/>
        </w:rPr>
        <w:t>57] sec 6.1.1.</w:t>
      </w:r>
    </w:p>
    <w:p w14:paraId="31D94960" w14:textId="2CEBD4BC"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E05181" w:rsidRPr="00816C4A">
        <w:rPr>
          <w:noProof/>
        </w:rPr>
        <w:t>TS</w:t>
      </w:r>
      <w:r w:rsidR="00E05181">
        <w:rPr>
          <w:noProof/>
        </w:rPr>
        <w:t> </w:t>
      </w:r>
      <w:r w:rsidR="00E05181" w:rsidRPr="00816C4A">
        <w:rPr>
          <w:noProof/>
        </w:rPr>
        <w:t>3</w:t>
      </w:r>
      <w:r w:rsidRPr="00816C4A">
        <w:rPr>
          <w:noProof/>
        </w:rPr>
        <w:t>2.592</w:t>
      </w:r>
      <w:r w:rsidR="00E05181">
        <w:rPr>
          <w:noProof/>
        </w:rPr>
        <w:t> </w:t>
      </w:r>
      <w:r w:rsidR="00E05181" w:rsidRPr="00816C4A">
        <w:rPr>
          <w:noProof/>
        </w:rPr>
        <w:t>[</w:t>
      </w:r>
      <w:r w:rsidRPr="00816C4A">
        <w:rPr>
          <w:noProof/>
        </w:rPr>
        <w:t>58] sec 6.1.15.</w:t>
      </w:r>
    </w:p>
    <w:p w14:paraId="77E0AAC8"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104C2BB"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2EAF2E04"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11851E22" w14:textId="77777777" w:rsidR="006746F6" w:rsidRPr="009E0DE1" w:rsidRDefault="006746F6" w:rsidP="006746F6">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14:paraId="3AE1B2B1" w14:textId="77777777" w:rsidR="006746F6" w:rsidRDefault="006746F6" w:rsidP="006746F6">
      <w:pPr>
        <w:pStyle w:val="B1"/>
      </w:pPr>
      <w:r w:rsidRPr="009E0DE1">
        <w:t>-</w:t>
      </w:r>
      <w:r w:rsidRPr="009E0DE1">
        <w:tab/>
        <w:t>A Slice/Service type (SST</w:t>
      </w:r>
      <w:r>
        <w:t>)</w:t>
      </w:r>
    </w:p>
    <w:p w14:paraId="7F90F232" w14:textId="77777777" w:rsidR="006746F6" w:rsidRPr="00B27DCC" w:rsidRDefault="006746F6" w:rsidP="006746F6">
      <w:pPr>
        <w:pStyle w:val="B1"/>
      </w:pPr>
      <w:r w:rsidRPr="009E0DE1">
        <w:t>-</w:t>
      </w:r>
      <w:r w:rsidRPr="009E0DE1">
        <w:tab/>
        <w:t>A Slice Differentiator (SD)</w:t>
      </w:r>
    </w:p>
    <w:p w14:paraId="76A87207" w14:textId="77777777" w:rsidR="00E86E7B" w:rsidRPr="00816C4A" w:rsidRDefault="00E86E7B" w:rsidP="00E86E7B">
      <w:pPr>
        <w:pStyle w:val="Heading3"/>
      </w:pPr>
      <w:bookmarkStart w:id="491" w:name="_Toc3200720"/>
      <w:bookmarkStart w:id="492" w:name="_Toc20392463"/>
      <w:bookmarkStart w:id="493" w:name="_Toc27774110"/>
      <w:bookmarkStart w:id="494" w:name="_Toc36482570"/>
      <w:bookmarkStart w:id="495" w:name="_Toc36484229"/>
      <w:bookmarkStart w:id="496" w:name="_Toc44933159"/>
      <w:bookmarkStart w:id="497" w:name="_Toc50972112"/>
      <w:bookmarkStart w:id="498" w:name="_Toc163045600"/>
      <w:r w:rsidRPr="00816C4A">
        <w:t>6.4.16</w:t>
      </w:r>
      <w:r w:rsidRPr="00816C4A">
        <w:tab/>
        <w:t>SET UP EVENT LIST</w:t>
      </w:r>
      <w:bookmarkEnd w:id="491"/>
      <w:bookmarkEnd w:id="492"/>
      <w:bookmarkEnd w:id="493"/>
      <w:bookmarkEnd w:id="494"/>
      <w:bookmarkEnd w:id="495"/>
      <w:bookmarkEnd w:id="496"/>
      <w:bookmarkEnd w:id="497"/>
      <w:bookmarkEnd w:id="498"/>
    </w:p>
    <w:p w14:paraId="372B7F23" w14:textId="54A0535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.4.16.</w:t>
      </w:r>
    </w:p>
    <w:p w14:paraId="1AB940A7" w14:textId="77777777" w:rsidR="00E86E7B" w:rsidRPr="00816C4A" w:rsidRDefault="00E86E7B" w:rsidP="00E86E7B">
      <w:pPr>
        <w:pStyle w:val="Heading3"/>
      </w:pPr>
      <w:bookmarkStart w:id="499" w:name="_Toc3200721"/>
      <w:bookmarkStart w:id="500" w:name="_Toc20392464"/>
      <w:bookmarkStart w:id="501" w:name="_Toc27774111"/>
      <w:bookmarkStart w:id="502" w:name="_Toc36482571"/>
      <w:bookmarkStart w:id="503" w:name="_Toc36484230"/>
      <w:bookmarkStart w:id="504" w:name="_Toc44933160"/>
      <w:bookmarkStart w:id="505" w:name="_Toc50972113"/>
      <w:bookmarkStart w:id="506" w:name="_Toc163045601"/>
      <w:r w:rsidRPr="00816C4A">
        <w:lastRenderedPageBreak/>
        <w:t>6.4.17</w:t>
      </w:r>
      <w:r w:rsidRPr="00816C4A">
        <w:tab/>
        <w:t>PERFORM CARD APDU</w:t>
      </w:r>
      <w:bookmarkEnd w:id="499"/>
      <w:bookmarkEnd w:id="500"/>
      <w:bookmarkEnd w:id="501"/>
      <w:bookmarkEnd w:id="502"/>
      <w:bookmarkEnd w:id="503"/>
      <w:bookmarkEnd w:id="504"/>
      <w:bookmarkEnd w:id="505"/>
      <w:bookmarkEnd w:id="506"/>
    </w:p>
    <w:p w14:paraId="4FF1FF77" w14:textId="48788AE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.4.17.</w:t>
      </w:r>
    </w:p>
    <w:p w14:paraId="11E245EF" w14:textId="77777777" w:rsidR="00E86E7B" w:rsidRPr="00816C4A" w:rsidRDefault="00E86E7B" w:rsidP="00E86E7B">
      <w:pPr>
        <w:pStyle w:val="Heading3"/>
      </w:pPr>
      <w:bookmarkStart w:id="507" w:name="_Toc3200722"/>
      <w:bookmarkStart w:id="508" w:name="_Toc20392465"/>
      <w:bookmarkStart w:id="509" w:name="_Toc27774112"/>
      <w:bookmarkStart w:id="510" w:name="_Toc36482572"/>
      <w:bookmarkStart w:id="511" w:name="_Toc36484231"/>
      <w:bookmarkStart w:id="512" w:name="_Toc44933161"/>
      <w:bookmarkStart w:id="513" w:name="_Toc50972114"/>
      <w:bookmarkStart w:id="514" w:name="_Toc163045602"/>
      <w:r w:rsidRPr="00816C4A">
        <w:t>6.4.18</w:t>
      </w:r>
      <w:r w:rsidRPr="00816C4A">
        <w:tab/>
        <w:t>POWER OFF CARD</w:t>
      </w:r>
      <w:bookmarkEnd w:id="507"/>
      <w:bookmarkEnd w:id="508"/>
      <w:bookmarkEnd w:id="509"/>
      <w:bookmarkEnd w:id="510"/>
      <w:bookmarkEnd w:id="511"/>
      <w:bookmarkEnd w:id="512"/>
      <w:bookmarkEnd w:id="513"/>
      <w:bookmarkEnd w:id="514"/>
    </w:p>
    <w:p w14:paraId="30A1A32A" w14:textId="057500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.4.18.</w:t>
      </w:r>
    </w:p>
    <w:p w14:paraId="43FD44B8" w14:textId="77777777" w:rsidR="00E86E7B" w:rsidRPr="00816C4A" w:rsidRDefault="00E86E7B" w:rsidP="00E86E7B">
      <w:pPr>
        <w:pStyle w:val="Heading3"/>
      </w:pPr>
      <w:bookmarkStart w:id="515" w:name="_Toc3200723"/>
      <w:bookmarkStart w:id="516" w:name="_Toc20392466"/>
      <w:bookmarkStart w:id="517" w:name="_Toc27774113"/>
      <w:bookmarkStart w:id="518" w:name="_Toc36482573"/>
      <w:bookmarkStart w:id="519" w:name="_Toc36484232"/>
      <w:bookmarkStart w:id="520" w:name="_Toc44933162"/>
      <w:bookmarkStart w:id="521" w:name="_Toc50972115"/>
      <w:bookmarkStart w:id="522" w:name="_Toc163045603"/>
      <w:r w:rsidRPr="00816C4A">
        <w:t>6.4.19</w:t>
      </w:r>
      <w:r w:rsidRPr="00816C4A">
        <w:tab/>
        <w:t>POWER ON CARD</w:t>
      </w:r>
      <w:bookmarkEnd w:id="515"/>
      <w:bookmarkEnd w:id="516"/>
      <w:bookmarkEnd w:id="517"/>
      <w:bookmarkEnd w:id="518"/>
      <w:bookmarkEnd w:id="519"/>
      <w:bookmarkEnd w:id="520"/>
      <w:bookmarkEnd w:id="521"/>
      <w:bookmarkEnd w:id="522"/>
    </w:p>
    <w:p w14:paraId="6642251A" w14:textId="1DF1DBA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.4.19.</w:t>
      </w:r>
    </w:p>
    <w:p w14:paraId="1296439E" w14:textId="77777777" w:rsidR="00E86E7B" w:rsidRPr="00816C4A" w:rsidRDefault="00E86E7B" w:rsidP="00E86E7B">
      <w:pPr>
        <w:pStyle w:val="Heading3"/>
      </w:pPr>
      <w:bookmarkStart w:id="523" w:name="_Toc3200724"/>
      <w:bookmarkStart w:id="524" w:name="_Toc20392467"/>
      <w:bookmarkStart w:id="525" w:name="_Toc27774114"/>
      <w:bookmarkStart w:id="526" w:name="_Toc36482574"/>
      <w:bookmarkStart w:id="527" w:name="_Toc36484233"/>
      <w:bookmarkStart w:id="528" w:name="_Toc44933163"/>
      <w:bookmarkStart w:id="529" w:name="_Toc50972116"/>
      <w:bookmarkStart w:id="530" w:name="_Toc163045604"/>
      <w:r w:rsidRPr="00816C4A">
        <w:t>6.4.20</w:t>
      </w:r>
      <w:r w:rsidRPr="00816C4A">
        <w:tab/>
        <w:t>GET READER STATUS</w:t>
      </w:r>
      <w:bookmarkEnd w:id="523"/>
      <w:bookmarkEnd w:id="524"/>
      <w:bookmarkEnd w:id="525"/>
      <w:bookmarkEnd w:id="526"/>
      <w:bookmarkEnd w:id="527"/>
      <w:bookmarkEnd w:id="528"/>
      <w:bookmarkEnd w:id="529"/>
      <w:bookmarkEnd w:id="530"/>
    </w:p>
    <w:p w14:paraId="29ACD0D4" w14:textId="0CECD8B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.4.20.</w:t>
      </w:r>
    </w:p>
    <w:p w14:paraId="65D412FB" w14:textId="77777777" w:rsidR="00E86E7B" w:rsidRPr="00816C4A" w:rsidRDefault="00E86E7B" w:rsidP="00E86E7B">
      <w:pPr>
        <w:pStyle w:val="Heading3"/>
      </w:pPr>
      <w:bookmarkStart w:id="531" w:name="_Toc3200725"/>
      <w:bookmarkStart w:id="532" w:name="_Toc20392468"/>
      <w:bookmarkStart w:id="533" w:name="_Toc27774115"/>
      <w:bookmarkStart w:id="534" w:name="_Toc36482575"/>
      <w:bookmarkStart w:id="535" w:name="_Toc36484234"/>
      <w:bookmarkStart w:id="536" w:name="_Toc44933164"/>
      <w:bookmarkStart w:id="537" w:name="_Toc50972117"/>
      <w:bookmarkStart w:id="538" w:name="_Toc163045605"/>
      <w:r w:rsidRPr="00816C4A">
        <w:t>6.4.21</w:t>
      </w:r>
      <w:r w:rsidRPr="00816C4A">
        <w:tab/>
        <w:t>TIMER MANAGEMENT</w:t>
      </w:r>
      <w:bookmarkEnd w:id="531"/>
      <w:bookmarkEnd w:id="532"/>
      <w:bookmarkEnd w:id="533"/>
      <w:bookmarkEnd w:id="534"/>
      <w:bookmarkEnd w:id="535"/>
      <w:bookmarkEnd w:id="536"/>
      <w:bookmarkEnd w:id="537"/>
      <w:bookmarkEnd w:id="538"/>
    </w:p>
    <w:p w14:paraId="13E90958" w14:textId="00F378A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.4.21.</w:t>
      </w:r>
    </w:p>
    <w:p w14:paraId="6E18267E" w14:textId="77777777" w:rsidR="00E86E7B" w:rsidRPr="00816C4A" w:rsidRDefault="00E86E7B" w:rsidP="00E86E7B">
      <w:pPr>
        <w:pStyle w:val="Heading3"/>
      </w:pPr>
      <w:bookmarkStart w:id="539" w:name="_Toc3200726"/>
      <w:bookmarkStart w:id="540" w:name="_Toc20392469"/>
      <w:bookmarkStart w:id="541" w:name="_Toc27774116"/>
      <w:bookmarkStart w:id="542" w:name="_Toc36482576"/>
      <w:bookmarkStart w:id="543" w:name="_Toc36484235"/>
      <w:bookmarkStart w:id="544" w:name="_Toc44933165"/>
      <w:bookmarkStart w:id="545" w:name="_Toc50972118"/>
      <w:bookmarkStart w:id="546" w:name="_Toc163045606"/>
      <w:r w:rsidRPr="00816C4A">
        <w:t>6.4.22</w:t>
      </w:r>
      <w:r w:rsidRPr="00816C4A">
        <w:tab/>
        <w:t>SET UP IDLE MODE TEXT</w:t>
      </w:r>
      <w:bookmarkEnd w:id="539"/>
      <w:bookmarkEnd w:id="540"/>
      <w:bookmarkEnd w:id="541"/>
      <w:bookmarkEnd w:id="542"/>
      <w:bookmarkEnd w:id="543"/>
      <w:bookmarkEnd w:id="544"/>
      <w:bookmarkEnd w:id="545"/>
      <w:bookmarkEnd w:id="546"/>
    </w:p>
    <w:p w14:paraId="2F89B273" w14:textId="3F1F755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.4.22.</w:t>
      </w:r>
    </w:p>
    <w:p w14:paraId="508FB739" w14:textId="77777777" w:rsidR="00E86E7B" w:rsidRPr="00816C4A" w:rsidRDefault="00E86E7B" w:rsidP="00E86E7B">
      <w:pPr>
        <w:pStyle w:val="Heading3"/>
      </w:pPr>
      <w:bookmarkStart w:id="547" w:name="_Toc3200727"/>
      <w:bookmarkStart w:id="548" w:name="_Toc20392470"/>
      <w:bookmarkStart w:id="549" w:name="_Toc27774117"/>
      <w:bookmarkStart w:id="550" w:name="_Toc36482577"/>
      <w:bookmarkStart w:id="551" w:name="_Toc36484236"/>
      <w:bookmarkStart w:id="552" w:name="_Toc44933166"/>
      <w:bookmarkStart w:id="553" w:name="_Toc50972119"/>
      <w:bookmarkStart w:id="554" w:name="_Toc163045607"/>
      <w:r w:rsidRPr="00816C4A">
        <w:t>6.4.23</w:t>
      </w:r>
      <w:r w:rsidRPr="00816C4A">
        <w:tab/>
        <w:t>RUN AT COMMAND</w:t>
      </w:r>
      <w:bookmarkEnd w:id="547"/>
      <w:bookmarkEnd w:id="548"/>
      <w:bookmarkEnd w:id="549"/>
      <w:bookmarkEnd w:id="550"/>
      <w:bookmarkEnd w:id="551"/>
      <w:bookmarkEnd w:id="552"/>
      <w:bookmarkEnd w:id="553"/>
      <w:bookmarkEnd w:id="554"/>
    </w:p>
    <w:p w14:paraId="3474F08E" w14:textId="11EA412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.4.23.</w:t>
      </w:r>
    </w:p>
    <w:p w14:paraId="053D522E" w14:textId="77777777" w:rsidR="00E86E7B" w:rsidRPr="00816C4A" w:rsidRDefault="00E86E7B" w:rsidP="00E86E7B">
      <w:pPr>
        <w:pStyle w:val="Heading3"/>
      </w:pPr>
      <w:bookmarkStart w:id="555" w:name="_Toc3200728"/>
      <w:bookmarkStart w:id="556" w:name="_Toc20392471"/>
      <w:bookmarkStart w:id="557" w:name="_Toc27774118"/>
      <w:bookmarkStart w:id="558" w:name="_Toc36482578"/>
      <w:bookmarkStart w:id="559" w:name="_Toc36484237"/>
      <w:bookmarkStart w:id="560" w:name="_Toc44933167"/>
      <w:bookmarkStart w:id="561" w:name="_Toc50972120"/>
      <w:bookmarkStart w:id="562" w:name="_Toc163045608"/>
      <w:r w:rsidRPr="00816C4A">
        <w:t>6.4.24</w:t>
      </w:r>
      <w:r w:rsidRPr="00816C4A">
        <w:tab/>
        <w:t>SEND DTMF</w:t>
      </w:r>
      <w:bookmarkEnd w:id="555"/>
      <w:bookmarkEnd w:id="556"/>
      <w:bookmarkEnd w:id="557"/>
      <w:bookmarkEnd w:id="558"/>
      <w:bookmarkEnd w:id="559"/>
      <w:bookmarkEnd w:id="560"/>
      <w:bookmarkEnd w:id="561"/>
      <w:bookmarkEnd w:id="562"/>
    </w:p>
    <w:p w14:paraId="1C8652FB" w14:textId="3BE1F44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.4.24.</w:t>
      </w:r>
    </w:p>
    <w:p w14:paraId="682A175C" w14:textId="77777777" w:rsidR="00E86E7B" w:rsidRPr="00816C4A" w:rsidRDefault="00E86E7B" w:rsidP="00E86E7B">
      <w:pPr>
        <w:pStyle w:val="Heading3"/>
      </w:pPr>
      <w:bookmarkStart w:id="563" w:name="_Toc3200729"/>
      <w:bookmarkStart w:id="564" w:name="_Toc20392472"/>
      <w:bookmarkStart w:id="565" w:name="_Toc27774119"/>
      <w:bookmarkStart w:id="566" w:name="_Toc36482579"/>
      <w:bookmarkStart w:id="567" w:name="_Toc36484238"/>
      <w:bookmarkStart w:id="568" w:name="_Toc44933168"/>
      <w:bookmarkStart w:id="569" w:name="_Toc50972121"/>
      <w:bookmarkStart w:id="570" w:name="_Toc163045609"/>
      <w:r w:rsidRPr="00816C4A">
        <w:t>6.4.25</w:t>
      </w:r>
      <w:r w:rsidRPr="00816C4A">
        <w:tab/>
        <w:t>LANGUAGE NOTIFICATION</w:t>
      </w:r>
      <w:bookmarkEnd w:id="563"/>
      <w:bookmarkEnd w:id="564"/>
      <w:bookmarkEnd w:id="565"/>
      <w:bookmarkEnd w:id="566"/>
      <w:bookmarkEnd w:id="567"/>
      <w:bookmarkEnd w:id="568"/>
      <w:bookmarkEnd w:id="569"/>
      <w:bookmarkEnd w:id="570"/>
    </w:p>
    <w:p w14:paraId="31CF1CC2" w14:textId="5504E4E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.4.25.</w:t>
      </w:r>
    </w:p>
    <w:p w14:paraId="718F0D60" w14:textId="77777777" w:rsidR="00E86E7B" w:rsidRPr="00816C4A" w:rsidRDefault="00E86E7B" w:rsidP="00E86E7B">
      <w:pPr>
        <w:pStyle w:val="Heading3"/>
      </w:pPr>
      <w:bookmarkStart w:id="571" w:name="_Toc3200730"/>
      <w:bookmarkStart w:id="572" w:name="_Toc20392473"/>
      <w:bookmarkStart w:id="573" w:name="_Toc27774120"/>
      <w:bookmarkStart w:id="574" w:name="_Toc36482580"/>
      <w:bookmarkStart w:id="575" w:name="_Toc36484239"/>
      <w:bookmarkStart w:id="576" w:name="_Toc44933169"/>
      <w:bookmarkStart w:id="577" w:name="_Toc50972122"/>
      <w:bookmarkStart w:id="578" w:name="_Toc163045610"/>
      <w:r w:rsidRPr="00816C4A">
        <w:t>6.4.26</w:t>
      </w:r>
      <w:r w:rsidRPr="00816C4A">
        <w:tab/>
        <w:t>LAUNCH BROWSER</w:t>
      </w:r>
      <w:bookmarkEnd w:id="571"/>
      <w:bookmarkEnd w:id="572"/>
      <w:bookmarkEnd w:id="573"/>
      <w:bookmarkEnd w:id="574"/>
      <w:bookmarkEnd w:id="575"/>
      <w:bookmarkEnd w:id="576"/>
      <w:bookmarkEnd w:id="577"/>
      <w:bookmarkEnd w:id="578"/>
    </w:p>
    <w:p w14:paraId="1800FFFB" w14:textId="31D91A24" w:rsidR="00E86E7B" w:rsidRPr="00816C4A" w:rsidRDefault="00E86E7B" w:rsidP="00E86E7B">
      <w:r w:rsidRPr="00816C4A">
        <w:t xml:space="preserve">This command is used to request a browser inside a browser-enabled ME to interpret the content corresponding to a URL. See ETSI TS 102 223 [32] </w:t>
      </w:r>
      <w:r w:rsidR="00E05181" w:rsidRPr="00816C4A">
        <w:t>clause</w:t>
      </w:r>
      <w:r w:rsidR="00E05181">
        <w:t> </w:t>
      </w:r>
      <w:r w:rsidR="00E05181" w:rsidRPr="00816C4A">
        <w:t>6</w:t>
      </w:r>
      <w:r w:rsidRPr="00816C4A">
        <w:t>.4.26.</w:t>
      </w:r>
    </w:p>
    <w:p w14:paraId="79690D6E" w14:textId="7CA3AAAD" w:rsidR="00E86E7B" w:rsidRPr="00816C4A" w:rsidRDefault="00E86E7B" w:rsidP="00E86E7B">
      <w:r w:rsidRPr="00816C4A">
        <w:t xml:space="preserve">Upon receiving this command, the ME shall decide if it is able to execute the command. In addition to the examples given in ETSI TS 102 223 [32] </w:t>
      </w:r>
      <w:r w:rsidR="00E05181" w:rsidRPr="00816C4A">
        <w:t>clause</w:t>
      </w:r>
      <w:r w:rsidR="00E05181">
        <w:t> </w:t>
      </w:r>
      <w:r w:rsidR="00E05181" w:rsidRPr="00816C4A">
        <w:t>6</w:t>
      </w:r>
      <w:r w:rsidRPr="00816C4A">
        <w:t>.4.26 the following example applies:</w:t>
      </w:r>
    </w:p>
    <w:p w14:paraId="4E353F94"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BD4EC1A" w14:textId="77777777" w:rsidR="00E86E7B" w:rsidRPr="00816C4A" w:rsidRDefault="00E86E7B" w:rsidP="00E86E7B">
      <w:pPr>
        <w:pStyle w:val="Heading3"/>
      </w:pPr>
      <w:bookmarkStart w:id="579" w:name="_Toc3200731"/>
      <w:bookmarkStart w:id="580" w:name="_Toc20392474"/>
      <w:bookmarkStart w:id="581" w:name="_Toc27774121"/>
      <w:bookmarkStart w:id="582" w:name="_Toc36482581"/>
      <w:bookmarkStart w:id="583" w:name="_Toc36484240"/>
      <w:bookmarkStart w:id="584" w:name="_Toc44933170"/>
      <w:bookmarkStart w:id="585" w:name="_Toc50972123"/>
      <w:bookmarkStart w:id="586" w:name="_Toc163045611"/>
      <w:r w:rsidRPr="00816C4A">
        <w:t>6.4.27</w:t>
      </w:r>
      <w:r w:rsidRPr="00816C4A">
        <w:tab/>
        <w:t>OPEN CHANNEL</w:t>
      </w:r>
      <w:bookmarkEnd w:id="579"/>
      <w:bookmarkEnd w:id="580"/>
      <w:bookmarkEnd w:id="581"/>
      <w:bookmarkEnd w:id="582"/>
      <w:bookmarkEnd w:id="583"/>
      <w:bookmarkEnd w:id="584"/>
      <w:bookmarkEnd w:id="585"/>
      <w:bookmarkEnd w:id="586"/>
    </w:p>
    <w:p w14:paraId="62728B64" w14:textId="77777777" w:rsidR="00E86E7B" w:rsidRPr="00816C4A" w:rsidRDefault="00E86E7B" w:rsidP="00E86E7B">
      <w:pPr>
        <w:pStyle w:val="Heading4"/>
      </w:pPr>
      <w:bookmarkStart w:id="587" w:name="_Toc3200732"/>
      <w:bookmarkStart w:id="588" w:name="_Toc20392475"/>
      <w:bookmarkStart w:id="589" w:name="_Toc27774122"/>
      <w:bookmarkStart w:id="590" w:name="_Toc36482582"/>
      <w:bookmarkStart w:id="591" w:name="_Toc36484241"/>
      <w:bookmarkStart w:id="592" w:name="_Toc44933171"/>
      <w:bookmarkStart w:id="593" w:name="_Toc50972124"/>
      <w:bookmarkStart w:id="594" w:name="_Toc163045612"/>
      <w:r w:rsidRPr="00816C4A">
        <w:t>6.4.27.1</w:t>
      </w:r>
      <w:r w:rsidRPr="00816C4A">
        <w:tab/>
        <w:t>OPEN CHANNEL related to CS bearer</w:t>
      </w:r>
      <w:bookmarkEnd w:id="587"/>
      <w:bookmarkEnd w:id="588"/>
      <w:bookmarkEnd w:id="589"/>
      <w:bookmarkEnd w:id="590"/>
      <w:bookmarkEnd w:id="591"/>
      <w:bookmarkEnd w:id="592"/>
      <w:bookmarkEnd w:id="593"/>
      <w:bookmarkEnd w:id="594"/>
    </w:p>
    <w:p w14:paraId="5F5A7589" w14:textId="1DC794D3" w:rsidR="00E86E7B" w:rsidRPr="00816C4A" w:rsidRDefault="00E86E7B" w:rsidP="00E86E7B">
      <w:r w:rsidRPr="00816C4A">
        <w:t xml:space="preserve">This command is issued by the UICC to request a channel opening. The procedure is defined in ETSI TS 102 223 [32] </w:t>
      </w:r>
      <w:r w:rsidR="00E05181" w:rsidRPr="00816C4A">
        <w:t>clause</w:t>
      </w:r>
      <w:r w:rsidR="00E05181">
        <w:t> </w:t>
      </w:r>
      <w:r w:rsidR="00E05181" w:rsidRPr="00816C4A">
        <w:t>6</w:t>
      </w:r>
      <w:r w:rsidRPr="00816C4A">
        <w:t>.4.27.1, except when stated otherwise in the present document.</w:t>
      </w:r>
    </w:p>
    <w:p w14:paraId="2C5BEC6D" w14:textId="77777777" w:rsidR="00E86E7B" w:rsidRPr="00816C4A" w:rsidRDefault="00E86E7B" w:rsidP="00E86E7B">
      <w:r w:rsidRPr="00816C4A">
        <w:t>The UICC may request the use of an automatic reconnection mechanism according to TS 22.001 [22].</w:t>
      </w:r>
    </w:p>
    <w:p w14:paraId="5D89DB67" w14:textId="0AA29DF2" w:rsidR="00E86E7B" w:rsidRPr="00816C4A" w:rsidRDefault="00E86E7B" w:rsidP="00E86E7B">
      <w:r w:rsidRPr="00816C4A">
        <w:lastRenderedPageBreak/>
        <w:t xml:space="preserve">Upon receiving this command, the ME shall decide if it is able to execute the command. In addition to the examples given in ETSI TS 102 223 [32] </w:t>
      </w:r>
      <w:r w:rsidR="00E05181" w:rsidRPr="00816C4A">
        <w:t>clause</w:t>
      </w:r>
      <w:r w:rsidR="00E05181">
        <w:t> </w:t>
      </w:r>
      <w:r w:rsidR="00E05181" w:rsidRPr="00816C4A">
        <w:t>6</w:t>
      </w:r>
      <w:r w:rsidRPr="00816C4A">
        <w:t>.4.27.1 the following example applies:</w:t>
      </w:r>
    </w:p>
    <w:p w14:paraId="0CB2D50A"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43A39336"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75534965" w14:textId="77777777" w:rsidR="00E86E7B" w:rsidRPr="00816C4A" w:rsidRDefault="00E86E7B" w:rsidP="00E86E7B">
      <w:pPr>
        <w:pStyle w:val="Heading4"/>
      </w:pPr>
      <w:bookmarkStart w:id="595" w:name="_Toc3200733"/>
      <w:bookmarkStart w:id="596" w:name="_Toc20392476"/>
      <w:bookmarkStart w:id="597" w:name="_Toc27774123"/>
      <w:bookmarkStart w:id="598" w:name="_Toc36482583"/>
      <w:bookmarkStart w:id="599" w:name="_Toc36484242"/>
      <w:bookmarkStart w:id="600" w:name="_Toc44933172"/>
      <w:bookmarkStart w:id="601" w:name="_Toc50972125"/>
      <w:bookmarkStart w:id="602" w:name="_Toc163045613"/>
      <w:r w:rsidRPr="00816C4A">
        <w:t>6.4.27.2</w:t>
      </w:r>
      <w:r w:rsidRPr="00816C4A">
        <w:tab/>
        <w:t>OPEN CHANNEL related to GPRS/UTRAN packet service/E-UTRAN/NG-RAN</w:t>
      </w:r>
      <w:bookmarkEnd w:id="595"/>
      <w:bookmarkEnd w:id="596"/>
      <w:bookmarkEnd w:id="597"/>
      <w:bookmarkEnd w:id="598"/>
      <w:bookmarkEnd w:id="599"/>
      <w:bookmarkEnd w:id="600"/>
      <w:bookmarkEnd w:id="601"/>
      <w:bookmarkEnd w:id="602"/>
    </w:p>
    <w:p w14:paraId="17338C2C" w14:textId="198A70BE" w:rsidR="00E86E7B" w:rsidRPr="00816C4A" w:rsidRDefault="00E86E7B" w:rsidP="00E86E7B">
      <w:r w:rsidRPr="00816C4A">
        <w:t xml:space="preserve">The procedures defined in ETSI TS 102 223 [32] </w:t>
      </w:r>
      <w:r w:rsidR="00E05181" w:rsidRPr="00816C4A">
        <w:t>clause</w:t>
      </w:r>
      <w:r w:rsidR="00E05181">
        <w:t> </w:t>
      </w:r>
      <w:r w:rsidR="00E05181" w:rsidRPr="00816C4A">
        <w:t>6</w:t>
      </w:r>
      <w:r w:rsidRPr="00816C4A">
        <w:t>.4.27.2 apply, understanding that:</w:t>
      </w:r>
    </w:p>
    <w:p w14:paraId="2F953DCA" w14:textId="77777777" w:rsidR="00E86E7B" w:rsidRPr="00816C4A" w:rsidRDefault="00E86E7B" w:rsidP="00E86E7B">
      <w:pPr>
        <w:pStyle w:val="B1"/>
      </w:pPr>
      <w:r w:rsidRPr="00816C4A">
        <w:t>-</w:t>
      </w:r>
      <w:r w:rsidRPr="00816C4A">
        <w:tab/>
        <w:t>"packet data service" means GPRS, UTRAN packet service, E-UTRAN or NG-RAN,</w:t>
      </w:r>
    </w:p>
    <w:p w14:paraId="0B704501" w14:textId="77777777" w:rsidR="00E86E7B" w:rsidRPr="00816C4A" w:rsidRDefault="00E86E7B" w:rsidP="00E86E7B">
      <w:pPr>
        <w:pStyle w:val="B1"/>
      </w:pPr>
      <w:r w:rsidRPr="00816C4A">
        <w:t>-</w:t>
      </w:r>
      <w:r w:rsidRPr="00816C4A">
        <w:tab/>
        <w:t>"activation of packet data service" means activation of a PDP context or EPS PDN connection or PDU session.</w:t>
      </w:r>
    </w:p>
    <w:p w14:paraId="6D13E9F0" w14:textId="77777777" w:rsidR="00E86E7B" w:rsidRPr="00816C4A" w:rsidRDefault="00E86E7B" w:rsidP="00E86E7B">
      <w:r w:rsidRPr="00816C4A">
        <w:t>The UICC provides to the terminal a list of parameters necessary to activate a packet data service. The UICC has three ways to indicate to the ME the QoS it requires:</w:t>
      </w:r>
    </w:p>
    <w:p w14:paraId="30028D55" w14:textId="77777777" w:rsidR="00E86E7B" w:rsidRPr="00816C4A" w:rsidRDefault="00E86E7B" w:rsidP="00E86E7B">
      <w:pPr>
        <w:pStyle w:val="B1"/>
      </w:pPr>
      <w:r w:rsidRPr="00816C4A">
        <w:t>-</w:t>
      </w:r>
      <w:r w:rsidRPr="00816C4A">
        <w:tab/>
        <w:t>either use a Bearer Description called "Bearer description for GPRS/UTRAN Packet Service/E-UTRAN", which is valid for GPRS, UTRAN packet service and E-UTRAN</w:t>
      </w:r>
    </w:p>
    <w:p w14:paraId="6CF4B424" w14:textId="77777777" w:rsidR="00E86E7B" w:rsidRPr="00816C4A" w:rsidRDefault="00E86E7B" w:rsidP="00E86E7B">
      <w:pPr>
        <w:pStyle w:val="B1"/>
      </w:pPr>
      <w:r w:rsidRPr="00816C4A">
        <w:t>-</w:t>
      </w:r>
      <w:r w:rsidRPr="00816C4A">
        <w:tab/>
        <w:t>or use a Bearer Description called "Bearer description for UTRAN Packet Service with extended parameters and HSDPA" which is valid for a UTRAN packet service, HSDPA and E-UTRAN.</w:t>
      </w:r>
    </w:p>
    <w:p w14:paraId="02AFC71D" w14:textId="77777777" w:rsidR="00E86E7B" w:rsidRPr="00816C4A" w:rsidRDefault="00E86E7B" w:rsidP="00E86E7B">
      <w:pPr>
        <w:pStyle w:val="B1"/>
      </w:pPr>
      <w:r w:rsidRPr="00816C4A">
        <w:t>-</w:t>
      </w:r>
      <w:r w:rsidRPr="00816C4A">
        <w:tab/>
        <w:t>or use a Bearer Description called "Bearer description for E-UTRAN and mapped UTRAN packet service", which is valid for UTRAN packet service and E-UTRAN.</w:t>
      </w:r>
    </w:p>
    <w:p w14:paraId="2C7644BB" w14:textId="77777777" w:rsidR="00E86E7B" w:rsidRPr="00816C4A" w:rsidRDefault="00E86E7B" w:rsidP="00E86E7B">
      <w:r w:rsidRPr="00816C4A">
        <w:t>For NG-RAN, Quality of Service parameters are not applicable</w:t>
      </w:r>
    </w:p>
    <w:p w14:paraId="50377F52" w14:textId="77777777" w:rsidR="00E86E7B" w:rsidRPr="00816C4A" w:rsidRDefault="00E86E7B" w:rsidP="00E86E7B">
      <w:r w:rsidRPr="00816C4A">
        <w:t>Upon receiving this command, the ME shall decide if it is able to execute the command.</w:t>
      </w:r>
    </w:p>
    <w:p w14:paraId="7C1C3EE8" w14:textId="77777777" w:rsidR="00E86E7B" w:rsidRPr="00816C4A" w:rsidRDefault="00E86E7B" w:rsidP="00E86E7B">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62A64D7B" w14:textId="0415F5C2" w:rsidR="00E86E7B" w:rsidRPr="00816C4A" w:rsidRDefault="00E86E7B" w:rsidP="00E86E7B">
      <w:r w:rsidRPr="00816C4A">
        <w:t xml:space="preserve">In addition to the examples given in ETSI TS 102 223 [32] </w:t>
      </w:r>
      <w:r w:rsidR="00E05181" w:rsidRPr="00816C4A">
        <w:t>clause</w:t>
      </w:r>
      <w:r w:rsidR="00E05181">
        <w:t> </w:t>
      </w:r>
      <w:r w:rsidR="00E05181" w:rsidRPr="00816C4A">
        <w:t>6</w:t>
      </w:r>
      <w:r w:rsidRPr="00816C4A">
        <w:t>.4.27.2 the following example applies:</w:t>
      </w:r>
    </w:p>
    <w:p w14:paraId="20F7439F" w14:textId="77777777" w:rsidR="00E86E7B" w:rsidRPr="00816C4A" w:rsidRDefault="00E86E7B" w:rsidP="00E86E7B">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48E9FFBB"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54048206"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4BFCF8E5" w14:textId="77777777" w:rsidR="00E86E7B" w:rsidRPr="00816C4A" w:rsidRDefault="00E86E7B" w:rsidP="00E86E7B">
      <w:pPr>
        <w:pStyle w:val="Heading4"/>
      </w:pPr>
      <w:bookmarkStart w:id="603" w:name="_Toc3200734"/>
      <w:bookmarkStart w:id="604" w:name="_Toc20392477"/>
      <w:bookmarkStart w:id="605" w:name="_Toc27774124"/>
      <w:bookmarkStart w:id="606" w:name="_Toc36482584"/>
      <w:bookmarkStart w:id="607" w:name="_Toc36484243"/>
      <w:bookmarkStart w:id="608" w:name="_Toc44933173"/>
      <w:bookmarkStart w:id="609" w:name="_Toc50972126"/>
      <w:bookmarkStart w:id="610" w:name="_Toc163045614"/>
      <w:r w:rsidRPr="00816C4A">
        <w:t>6.4.27.3</w:t>
      </w:r>
      <w:r w:rsidRPr="00816C4A">
        <w:tab/>
        <w:t>OPEN CHANNEL related to local bearer</w:t>
      </w:r>
      <w:bookmarkEnd w:id="603"/>
      <w:bookmarkEnd w:id="604"/>
      <w:bookmarkEnd w:id="605"/>
      <w:bookmarkEnd w:id="606"/>
      <w:bookmarkEnd w:id="607"/>
      <w:bookmarkEnd w:id="608"/>
      <w:bookmarkEnd w:id="609"/>
      <w:bookmarkEnd w:id="610"/>
    </w:p>
    <w:p w14:paraId="42E5456E" w14:textId="7EEEF7A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.4.27.3.</w:t>
      </w:r>
    </w:p>
    <w:p w14:paraId="70A55770" w14:textId="77777777" w:rsidR="00E86E7B" w:rsidRPr="00816C4A" w:rsidRDefault="00E86E7B" w:rsidP="00E86E7B">
      <w:pPr>
        <w:pStyle w:val="Heading4"/>
      </w:pPr>
      <w:bookmarkStart w:id="611" w:name="_Toc3200735"/>
      <w:bookmarkStart w:id="612" w:name="_Toc20392478"/>
      <w:bookmarkStart w:id="613" w:name="_Toc27774125"/>
      <w:bookmarkStart w:id="614" w:name="_Toc36482585"/>
      <w:bookmarkStart w:id="615" w:name="_Toc36484244"/>
      <w:bookmarkStart w:id="616" w:name="_Toc44933174"/>
      <w:bookmarkStart w:id="617" w:name="_Toc50972127"/>
      <w:bookmarkStart w:id="618" w:name="_Toc163045615"/>
      <w:r w:rsidRPr="00816C4A">
        <w:t>6.4.27.4</w:t>
      </w:r>
      <w:r w:rsidRPr="00816C4A">
        <w:tab/>
        <w:t>OPEN CHANNEL related to Default (network) Bearer</w:t>
      </w:r>
      <w:bookmarkEnd w:id="611"/>
      <w:bookmarkEnd w:id="612"/>
      <w:bookmarkEnd w:id="613"/>
      <w:bookmarkEnd w:id="614"/>
      <w:bookmarkEnd w:id="615"/>
      <w:bookmarkEnd w:id="616"/>
      <w:bookmarkEnd w:id="617"/>
      <w:bookmarkEnd w:id="618"/>
    </w:p>
    <w:p w14:paraId="121852A9" w14:textId="432847C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.4.27.4.</w:t>
      </w:r>
    </w:p>
    <w:p w14:paraId="4A27D152"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74960BE8" w14:textId="77777777" w:rsidR="00E86E7B" w:rsidRPr="00816C4A" w:rsidRDefault="00E86E7B" w:rsidP="00E86E7B">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3B53AA4F" w14:textId="77777777" w:rsidR="00E86E7B" w:rsidRPr="00816C4A" w:rsidRDefault="00E86E7B" w:rsidP="00E86E7B">
      <w:pPr>
        <w:rPr>
          <w:lang w:val="en-AU"/>
        </w:rPr>
      </w:pPr>
    </w:p>
    <w:p w14:paraId="13B96940" w14:textId="77777777" w:rsidR="00E86E7B" w:rsidRPr="00816C4A" w:rsidRDefault="00E86E7B" w:rsidP="00E86E7B">
      <w:pPr>
        <w:pStyle w:val="Heading4"/>
      </w:pPr>
      <w:bookmarkStart w:id="619" w:name="_Toc3200736"/>
      <w:bookmarkStart w:id="620" w:name="_Toc20392479"/>
      <w:bookmarkStart w:id="621" w:name="_Toc27774126"/>
      <w:bookmarkStart w:id="622" w:name="_Toc36482586"/>
      <w:bookmarkStart w:id="623" w:name="_Toc36484245"/>
      <w:bookmarkStart w:id="624" w:name="_Toc44933175"/>
      <w:bookmarkStart w:id="625" w:name="_Toc50972128"/>
      <w:bookmarkStart w:id="626" w:name="_Toc163045616"/>
      <w:r w:rsidRPr="00816C4A">
        <w:t>6.4.27.5</w:t>
      </w:r>
      <w:r w:rsidRPr="00816C4A">
        <w:tab/>
        <w:t>OPEN CHANNEL related to (I-)WLAN bearer</w:t>
      </w:r>
      <w:bookmarkEnd w:id="619"/>
      <w:bookmarkEnd w:id="620"/>
      <w:bookmarkEnd w:id="621"/>
      <w:bookmarkEnd w:id="622"/>
      <w:bookmarkEnd w:id="623"/>
      <w:bookmarkEnd w:id="624"/>
      <w:bookmarkEnd w:id="625"/>
      <w:bookmarkEnd w:id="626"/>
    </w:p>
    <w:p w14:paraId="4B0779D7" w14:textId="77777777" w:rsidR="00E86E7B" w:rsidRPr="00816C4A" w:rsidRDefault="00E86E7B" w:rsidP="00E86E7B">
      <w:r w:rsidRPr="00816C4A">
        <w:t>This clause applies if class "e" is supported.</w:t>
      </w:r>
    </w:p>
    <w:p w14:paraId="78DA12C8"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610F6F27" w14:textId="77777777" w:rsidR="00E86E7B" w:rsidRPr="00816C4A" w:rsidRDefault="00E86E7B" w:rsidP="00E86E7B">
      <w:r w:rsidRPr="00816C4A">
        <w:t>The UICC provides to the ME a list of parameters necessary to activate a (I-)WLAN service.</w:t>
      </w:r>
    </w:p>
    <w:p w14:paraId="2828059C" w14:textId="77777777" w:rsidR="00E86E7B" w:rsidRPr="00816C4A" w:rsidRDefault="00E86E7B" w:rsidP="00E86E7B">
      <w:r w:rsidRPr="00816C4A">
        <w:t>The ME shall attempt at least one (I-)WLAN service activation.</w:t>
      </w:r>
    </w:p>
    <w:p w14:paraId="226BEE5E" w14:textId="77777777" w:rsidR="00E86E7B" w:rsidRPr="00816C4A" w:rsidRDefault="00E86E7B" w:rsidP="00E86E7B">
      <w:r w:rsidRPr="00816C4A">
        <w:t>Upon receiving this command, the ME shall decide if it is able to execute the command. Examples are given below, but the list is not exhaustive:</w:t>
      </w:r>
    </w:p>
    <w:p w14:paraId="21A44492" w14:textId="2C6D286C"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E05181" w:rsidRPr="00816C4A">
        <w:t>TS</w:t>
      </w:r>
      <w:r w:rsidR="00E05181">
        <w:t> </w:t>
      </w:r>
      <w:r w:rsidR="00E05181" w:rsidRPr="00816C4A">
        <w:t>2</w:t>
      </w:r>
      <w:r w:rsidRPr="00816C4A">
        <w:t>4.302</w:t>
      </w:r>
      <w:r w:rsidR="00E05181">
        <w:t> </w:t>
      </w:r>
      <w:r w:rsidR="00E05181"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35E76643"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94AEE49"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1AA4271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267D26AE"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2A419BF5"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3208C911"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16165A75"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729906B4"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73A31D2D"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A335DE"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37565C7E" w14:textId="032E354C"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w:t>
      </w:r>
      <w:r w:rsidRPr="00816C4A">
        <w:lastRenderedPageBreak/>
        <w:t xml:space="preserve">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07271542"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01674365"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719138EE"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6B41E7FD"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5A6DBF15"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3F48714E"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592F8DA8"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05A5B72"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7572F017" w14:textId="77777777" w:rsidR="00E86E7B" w:rsidRPr="00816C4A" w:rsidRDefault="00E86E7B" w:rsidP="00E86E7B">
      <w:pPr>
        <w:pStyle w:val="Heading4"/>
      </w:pPr>
      <w:bookmarkStart w:id="627" w:name="_Toc3200737"/>
      <w:bookmarkStart w:id="628" w:name="_Toc20392480"/>
      <w:bookmarkStart w:id="629" w:name="_Toc27774127"/>
      <w:bookmarkStart w:id="630" w:name="_Toc36482587"/>
      <w:bookmarkStart w:id="631" w:name="_Toc36484246"/>
      <w:bookmarkStart w:id="632" w:name="_Toc44933176"/>
      <w:bookmarkStart w:id="633" w:name="_Toc50972129"/>
      <w:bookmarkStart w:id="634" w:name="_Toc163045617"/>
      <w:r w:rsidRPr="00816C4A">
        <w:t>6.4.27.6</w:t>
      </w:r>
      <w:r w:rsidRPr="00816C4A">
        <w:tab/>
        <w:t>OPEN CHANNEL related to Terminal Server Mode</w:t>
      </w:r>
      <w:bookmarkEnd w:id="627"/>
      <w:bookmarkEnd w:id="628"/>
      <w:bookmarkEnd w:id="629"/>
      <w:bookmarkEnd w:id="630"/>
      <w:bookmarkEnd w:id="631"/>
      <w:bookmarkEnd w:id="632"/>
      <w:bookmarkEnd w:id="633"/>
      <w:bookmarkEnd w:id="634"/>
    </w:p>
    <w:p w14:paraId="55718DBA" w14:textId="36CEC69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.4.27.6.</w:t>
      </w:r>
    </w:p>
    <w:p w14:paraId="0056FDA7" w14:textId="77777777" w:rsidR="00E86E7B" w:rsidRPr="00816C4A" w:rsidRDefault="00E86E7B" w:rsidP="00E86E7B">
      <w:pPr>
        <w:pStyle w:val="Heading4"/>
      </w:pPr>
      <w:bookmarkStart w:id="635" w:name="_Toc3200738"/>
      <w:bookmarkStart w:id="636" w:name="_Toc20392481"/>
      <w:bookmarkStart w:id="637" w:name="_Toc27774128"/>
      <w:bookmarkStart w:id="638" w:name="_Toc36482588"/>
      <w:bookmarkStart w:id="639" w:name="_Toc36484247"/>
      <w:bookmarkStart w:id="640" w:name="_Toc44933177"/>
      <w:bookmarkStart w:id="641" w:name="_Toc50972130"/>
      <w:bookmarkStart w:id="642" w:name="_Toc163045618"/>
      <w:r w:rsidRPr="00816C4A">
        <w:t>6.4.27.7</w:t>
      </w:r>
      <w:r w:rsidRPr="00816C4A">
        <w:tab/>
        <w:t>OPEN CHANNEL related to UICC Server Mode</w:t>
      </w:r>
      <w:bookmarkEnd w:id="635"/>
      <w:bookmarkEnd w:id="636"/>
      <w:bookmarkEnd w:id="637"/>
      <w:bookmarkEnd w:id="638"/>
      <w:bookmarkEnd w:id="639"/>
      <w:bookmarkEnd w:id="640"/>
      <w:bookmarkEnd w:id="641"/>
      <w:bookmarkEnd w:id="642"/>
    </w:p>
    <w:p w14:paraId="244DA46B" w14:textId="109C7ED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.4.27.5.</w:t>
      </w:r>
    </w:p>
    <w:p w14:paraId="51A971EA" w14:textId="54148C04" w:rsidR="00E86E7B" w:rsidRPr="00816C4A" w:rsidRDefault="00E86E7B" w:rsidP="00E86E7B">
      <w:pPr>
        <w:pStyle w:val="Heading4"/>
      </w:pPr>
      <w:bookmarkStart w:id="643" w:name="_Toc3200739"/>
      <w:bookmarkStart w:id="644" w:name="_Toc20392482"/>
      <w:bookmarkStart w:id="645" w:name="_Toc27774129"/>
      <w:bookmarkStart w:id="646" w:name="_Toc36482589"/>
      <w:bookmarkStart w:id="647" w:name="_Toc36484248"/>
      <w:bookmarkStart w:id="648" w:name="_Toc44933178"/>
      <w:bookmarkStart w:id="649" w:name="_Toc50972131"/>
      <w:bookmarkStart w:id="650" w:name="_Toc163045619"/>
      <w:r w:rsidRPr="00816C4A">
        <w:t>6.4.27.8</w:t>
      </w:r>
      <w:r w:rsidR="001C5859">
        <w:tab/>
      </w:r>
      <w:r w:rsidRPr="00816C4A">
        <w:t>OPEN CHANNEL for IMS</w:t>
      </w:r>
      <w:bookmarkEnd w:id="643"/>
      <w:bookmarkEnd w:id="644"/>
      <w:bookmarkEnd w:id="645"/>
      <w:bookmarkEnd w:id="646"/>
      <w:bookmarkEnd w:id="647"/>
      <w:bookmarkEnd w:id="648"/>
      <w:bookmarkEnd w:id="649"/>
      <w:bookmarkEnd w:id="650"/>
    </w:p>
    <w:p w14:paraId="6C840C73" w14:textId="77777777" w:rsidR="00E86E7B" w:rsidRPr="00816C4A" w:rsidRDefault="00E86E7B" w:rsidP="00E86E7B">
      <w:r w:rsidRPr="00816C4A">
        <w:t>The following applies if classes "e" and "t" are supported.</w:t>
      </w:r>
    </w:p>
    <w:p w14:paraId="20DE8DF1" w14:textId="16889D5C" w:rsidR="00E86E7B" w:rsidRPr="00816C4A" w:rsidRDefault="00E86E7B" w:rsidP="00E86E7B">
      <w:pPr>
        <w:spacing w:after="0"/>
        <w:rPr>
          <w:lang w:val="en-US"/>
        </w:rPr>
      </w:pPr>
      <w:r w:rsidRPr="00816C4A">
        <w:rPr>
          <w:lang w:val="en-US"/>
        </w:rPr>
        <w:t xml:space="preserve">After a successful registration to IMS specified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52] and after the ME has informed the UICC of this successful registration, the UICC may attempt to open a channel to communicate with the IMS.</w:t>
      </w:r>
    </w:p>
    <w:p w14:paraId="14F81B43" w14:textId="77777777" w:rsidR="00E86E7B" w:rsidRPr="00816C4A" w:rsidRDefault="00E86E7B" w:rsidP="00E86E7B">
      <w:pPr>
        <w:spacing w:after="0"/>
        <w:rPr>
          <w:lang w:val="en-US"/>
        </w:rPr>
      </w:pPr>
    </w:p>
    <w:p w14:paraId="0D3AA279" w14:textId="6008EE4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E05181" w:rsidRPr="00816C4A">
        <w:t>TS</w:t>
      </w:r>
      <w:r w:rsidR="00E05181">
        <w:t> </w:t>
      </w:r>
      <w:r w:rsidR="00E05181" w:rsidRPr="00816C4A">
        <w:t>3</w:t>
      </w:r>
      <w:r w:rsidRPr="00816C4A">
        <w:t>1.102</w:t>
      </w:r>
      <w:r w:rsidR="00E05181">
        <w:t> </w:t>
      </w:r>
      <w:r w:rsidR="00E05181" w:rsidRPr="00816C4A">
        <w:t>[</w:t>
      </w:r>
      <w:r w:rsidRPr="00816C4A">
        <w:t>14].</w:t>
      </w:r>
    </w:p>
    <w:p w14:paraId="1D77BA3A" w14:textId="77777777" w:rsidR="00E86E7B" w:rsidRPr="00816C4A" w:rsidRDefault="00E86E7B" w:rsidP="00E86E7B">
      <w:pPr>
        <w:spacing w:after="0"/>
      </w:pPr>
    </w:p>
    <w:p w14:paraId="152FF460"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6BBECE48"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11FC7DF8"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1E795675" w14:textId="77777777" w:rsidR="00E86E7B" w:rsidRPr="00816C4A" w:rsidRDefault="00E86E7B" w:rsidP="00E86E7B">
      <w:pPr>
        <w:pStyle w:val="B1"/>
      </w:pPr>
      <w:r>
        <w:lastRenderedPageBreak/>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2FF6854C"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1F647054"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6B361770" w14:textId="77777777" w:rsidR="00E86E7B" w:rsidRPr="00816C4A" w:rsidRDefault="00E86E7B" w:rsidP="00E86E7B">
      <w:pPr>
        <w:pStyle w:val="Heading3"/>
      </w:pPr>
      <w:bookmarkStart w:id="651" w:name="_Toc3200740"/>
      <w:bookmarkStart w:id="652" w:name="_Toc20392483"/>
      <w:bookmarkStart w:id="653" w:name="_Toc27774130"/>
      <w:bookmarkStart w:id="654" w:name="_Toc36482590"/>
      <w:bookmarkStart w:id="655" w:name="_Toc36484249"/>
      <w:bookmarkStart w:id="656" w:name="_Toc44933179"/>
      <w:bookmarkStart w:id="657" w:name="_Toc50972132"/>
      <w:bookmarkStart w:id="658" w:name="_Toc163045620"/>
      <w:r w:rsidRPr="00816C4A">
        <w:t>6.4.28</w:t>
      </w:r>
      <w:r w:rsidRPr="00816C4A">
        <w:tab/>
        <w:t>CLOSE CHANNEL</w:t>
      </w:r>
      <w:bookmarkEnd w:id="651"/>
      <w:bookmarkEnd w:id="652"/>
      <w:bookmarkEnd w:id="653"/>
      <w:bookmarkEnd w:id="654"/>
      <w:bookmarkEnd w:id="655"/>
      <w:bookmarkEnd w:id="656"/>
      <w:bookmarkEnd w:id="657"/>
      <w:bookmarkEnd w:id="658"/>
    </w:p>
    <w:p w14:paraId="152E0420" w14:textId="6656F7F3" w:rsidR="00E86E7B" w:rsidRPr="00816C4A" w:rsidRDefault="00E86E7B" w:rsidP="00E86E7B">
      <w:r w:rsidRPr="00816C4A">
        <w:t xml:space="preserve">ETSI TS 102 223 [32] </w:t>
      </w:r>
      <w:r w:rsidR="00E05181" w:rsidRPr="00816C4A">
        <w:t>clause</w:t>
      </w:r>
      <w:r w:rsidR="00E05181">
        <w:t> </w:t>
      </w:r>
      <w:r w:rsidR="00E05181" w:rsidRPr="00816C4A">
        <w:t>6</w:t>
      </w:r>
      <w:r w:rsidRPr="00816C4A">
        <w:t>.4.28 applies, with the following addition.</w:t>
      </w:r>
    </w:p>
    <w:p w14:paraId="2160EA69" w14:textId="77777777" w:rsidR="00E86E7B" w:rsidRPr="00816C4A" w:rsidRDefault="00E86E7B" w:rsidP="00E86E7B">
      <w:r w:rsidRPr="00816C4A">
        <w:t>In case of OPEN CHANNEL for IMS, the UICC shall send a CLOSE CHANNEL command to close the BIP channel at the end of the SIP dialog.</w:t>
      </w:r>
    </w:p>
    <w:p w14:paraId="1E0D8D1F" w14:textId="77777777" w:rsidR="00E86E7B" w:rsidRPr="00816C4A" w:rsidRDefault="00E86E7B" w:rsidP="00E86E7B">
      <w:pPr>
        <w:pStyle w:val="Heading3"/>
      </w:pPr>
      <w:bookmarkStart w:id="659" w:name="_Toc3200741"/>
      <w:bookmarkStart w:id="660" w:name="_Toc20392484"/>
      <w:bookmarkStart w:id="661" w:name="_Toc27774131"/>
      <w:bookmarkStart w:id="662" w:name="_Toc36482591"/>
      <w:bookmarkStart w:id="663" w:name="_Toc36484250"/>
      <w:bookmarkStart w:id="664" w:name="_Toc44933180"/>
      <w:bookmarkStart w:id="665" w:name="_Toc50972133"/>
      <w:bookmarkStart w:id="666" w:name="_Toc163045621"/>
      <w:r w:rsidRPr="00816C4A">
        <w:t>6.4.29</w:t>
      </w:r>
      <w:r w:rsidRPr="00816C4A">
        <w:tab/>
        <w:t>RECEIVE DATA</w:t>
      </w:r>
      <w:bookmarkEnd w:id="659"/>
      <w:bookmarkEnd w:id="660"/>
      <w:bookmarkEnd w:id="661"/>
      <w:bookmarkEnd w:id="662"/>
      <w:bookmarkEnd w:id="663"/>
      <w:bookmarkEnd w:id="664"/>
      <w:bookmarkEnd w:id="665"/>
      <w:bookmarkEnd w:id="666"/>
    </w:p>
    <w:p w14:paraId="08EBA2FA" w14:textId="08BD5FD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.4.29.</w:t>
      </w:r>
    </w:p>
    <w:p w14:paraId="52D7F396" w14:textId="77777777" w:rsidR="00E86E7B" w:rsidRPr="00816C4A" w:rsidRDefault="00E86E7B" w:rsidP="00E86E7B">
      <w:pPr>
        <w:pStyle w:val="Heading3"/>
      </w:pPr>
      <w:bookmarkStart w:id="667" w:name="_Toc3200742"/>
      <w:bookmarkStart w:id="668" w:name="_Toc20392485"/>
      <w:bookmarkStart w:id="669" w:name="_Toc27774132"/>
      <w:bookmarkStart w:id="670" w:name="_Toc36482592"/>
      <w:bookmarkStart w:id="671" w:name="_Toc36484251"/>
      <w:bookmarkStart w:id="672" w:name="_Toc44933181"/>
      <w:bookmarkStart w:id="673" w:name="_Toc50972134"/>
      <w:bookmarkStart w:id="674" w:name="_Toc163045622"/>
      <w:r w:rsidRPr="00816C4A">
        <w:t>6.4.30</w:t>
      </w:r>
      <w:r w:rsidRPr="00816C4A">
        <w:tab/>
        <w:t>SEND DATA</w:t>
      </w:r>
      <w:bookmarkEnd w:id="667"/>
      <w:bookmarkEnd w:id="668"/>
      <w:bookmarkEnd w:id="669"/>
      <w:bookmarkEnd w:id="670"/>
      <w:bookmarkEnd w:id="671"/>
      <w:bookmarkEnd w:id="672"/>
      <w:bookmarkEnd w:id="673"/>
      <w:bookmarkEnd w:id="674"/>
    </w:p>
    <w:p w14:paraId="41A8A61F" w14:textId="5BE718E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.4.30.</w:t>
      </w:r>
    </w:p>
    <w:p w14:paraId="7DF9CAED" w14:textId="77777777" w:rsidR="00E86E7B" w:rsidRPr="00816C4A" w:rsidRDefault="00E86E7B" w:rsidP="00E86E7B">
      <w:pPr>
        <w:pStyle w:val="Heading3"/>
      </w:pPr>
      <w:bookmarkStart w:id="675" w:name="_Toc3200743"/>
      <w:bookmarkStart w:id="676" w:name="_Toc20392486"/>
      <w:bookmarkStart w:id="677" w:name="_Toc27774133"/>
      <w:bookmarkStart w:id="678" w:name="_Toc36482593"/>
      <w:bookmarkStart w:id="679" w:name="_Toc36484252"/>
      <w:bookmarkStart w:id="680" w:name="_Toc44933182"/>
      <w:bookmarkStart w:id="681" w:name="_Toc50972135"/>
      <w:bookmarkStart w:id="682" w:name="_Toc163045623"/>
      <w:r w:rsidRPr="00816C4A">
        <w:t>6.4.31</w:t>
      </w:r>
      <w:r w:rsidRPr="00816C4A">
        <w:tab/>
        <w:t>GET CHANNEL STATUS</w:t>
      </w:r>
      <w:bookmarkEnd w:id="675"/>
      <w:bookmarkEnd w:id="676"/>
      <w:bookmarkEnd w:id="677"/>
      <w:bookmarkEnd w:id="678"/>
      <w:bookmarkEnd w:id="679"/>
      <w:bookmarkEnd w:id="680"/>
      <w:bookmarkEnd w:id="681"/>
      <w:bookmarkEnd w:id="682"/>
    </w:p>
    <w:p w14:paraId="72EAD3DD" w14:textId="5CCB20F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.4.31.</w:t>
      </w:r>
    </w:p>
    <w:p w14:paraId="35CEC989" w14:textId="77777777" w:rsidR="00E86E7B" w:rsidRPr="00816C4A" w:rsidRDefault="00E86E7B" w:rsidP="00E86E7B">
      <w:pPr>
        <w:pStyle w:val="Heading3"/>
      </w:pPr>
      <w:bookmarkStart w:id="683" w:name="_Toc3200744"/>
      <w:bookmarkStart w:id="684" w:name="_Toc20392487"/>
      <w:bookmarkStart w:id="685" w:name="_Toc27774134"/>
      <w:bookmarkStart w:id="686" w:name="_Toc36482594"/>
      <w:bookmarkStart w:id="687" w:name="_Toc36484253"/>
      <w:bookmarkStart w:id="688" w:name="_Toc44933183"/>
      <w:bookmarkStart w:id="689" w:name="_Toc50972136"/>
      <w:bookmarkStart w:id="690" w:name="_Toc163045624"/>
      <w:r w:rsidRPr="00816C4A">
        <w:t>6.4.32</w:t>
      </w:r>
      <w:r w:rsidRPr="00816C4A">
        <w:tab/>
        <w:t>SERVICE SEARCH</w:t>
      </w:r>
      <w:bookmarkEnd w:id="683"/>
      <w:bookmarkEnd w:id="684"/>
      <w:bookmarkEnd w:id="685"/>
      <w:bookmarkEnd w:id="686"/>
      <w:bookmarkEnd w:id="687"/>
      <w:bookmarkEnd w:id="688"/>
      <w:bookmarkEnd w:id="689"/>
      <w:bookmarkEnd w:id="690"/>
    </w:p>
    <w:p w14:paraId="5916572C" w14:textId="129A090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.4.32.</w:t>
      </w:r>
    </w:p>
    <w:p w14:paraId="491B1AFC" w14:textId="77777777" w:rsidR="00E86E7B" w:rsidRPr="00816C4A" w:rsidRDefault="00E86E7B" w:rsidP="00E86E7B">
      <w:pPr>
        <w:pStyle w:val="Heading3"/>
      </w:pPr>
      <w:bookmarkStart w:id="691" w:name="_Toc3200745"/>
      <w:bookmarkStart w:id="692" w:name="_Toc20392488"/>
      <w:bookmarkStart w:id="693" w:name="_Toc27774135"/>
      <w:bookmarkStart w:id="694" w:name="_Toc36482595"/>
      <w:bookmarkStart w:id="695" w:name="_Toc36484254"/>
      <w:bookmarkStart w:id="696" w:name="_Toc44933184"/>
      <w:bookmarkStart w:id="697" w:name="_Toc50972137"/>
      <w:bookmarkStart w:id="698" w:name="_Toc163045625"/>
      <w:r w:rsidRPr="00816C4A">
        <w:t>6.4.33</w:t>
      </w:r>
      <w:r w:rsidRPr="00816C4A">
        <w:tab/>
        <w:t>GET SERVICE INFORMATION</w:t>
      </w:r>
      <w:bookmarkEnd w:id="691"/>
      <w:bookmarkEnd w:id="692"/>
      <w:bookmarkEnd w:id="693"/>
      <w:bookmarkEnd w:id="694"/>
      <w:bookmarkEnd w:id="695"/>
      <w:bookmarkEnd w:id="696"/>
      <w:bookmarkEnd w:id="697"/>
      <w:bookmarkEnd w:id="698"/>
    </w:p>
    <w:p w14:paraId="2FE713E2" w14:textId="7A08DF1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.4.33.</w:t>
      </w:r>
    </w:p>
    <w:p w14:paraId="4EF292E0" w14:textId="77777777" w:rsidR="00E86E7B" w:rsidRPr="00816C4A" w:rsidRDefault="00E86E7B" w:rsidP="00E86E7B">
      <w:pPr>
        <w:pStyle w:val="Heading3"/>
      </w:pPr>
      <w:bookmarkStart w:id="699" w:name="_Toc3200746"/>
      <w:bookmarkStart w:id="700" w:name="_Toc20392489"/>
      <w:bookmarkStart w:id="701" w:name="_Toc27774136"/>
      <w:bookmarkStart w:id="702" w:name="_Toc36482596"/>
      <w:bookmarkStart w:id="703" w:name="_Toc36484255"/>
      <w:bookmarkStart w:id="704" w:name="_Toc44933185"/>
      <w:bookmarkStart w:id="705" w:name="_Toc50972138"/>
      <w:bookmarkStart w:id="706" w:name="_Toc163045626"/>
      <w:r w:rsidRPr="00816C4A">
        <w:t>6.4.34</w:t>
      </w:r>
      <w:r w:rsidRPr="00816C4A">
        <w:tab/>
        <w:t>DECLARE SERVICE</w:t>
      </w:r>
      <w:bookmarkEnd w:id="699"/>
      <w:bookmarkEnd w:id="700"/>
      <w:bookmarkEnd w:id="701"/>
      <w:bookmarkEnd w:id="702"/>
      <w:bookmarkEnd w:id="703"/>
      <w:bookmarkEnd w:id="704"/>
      <w:bookmarkEnd w:id="705"/>
      <w:bookmarkEnd w:id="706"/>
    </w:p>
    <w:p w14:paraId="4AF98A0B" w14:textId="2366B58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.4.34.</w:t>
      </w:r>
    </w:p>
    <w:p w14:paraId="6231ACB3" w14:textId="77777777" w:rsidR="00E86E7B" w:rsidRPr="00816C4A" w:rsidRDefault="00E86E7B" w:rsidP="00E86E7B">
      <w:pPr>
        <w:pStyle w:val="Heading3"/>
      </w:pPr>
      <w:bookmarkStart w:id="707" w:name="_Toc3200747"/>
      <w:bookmarkStart w:id="708" w:name="_Toc20392490"/>
      <w:bookmarkStart w:id="709" w:name="_Toc27774137"/>
      <w:bookmarkStart w:id="710" w:name="_Toc36482597"/>
      <w:bookmarkStart w:id="711" w:name="_Toc36484256"/>
      <w:bookmarkStart w:id="712" w:name="_Toc44933186"/>
      <w:bookmarkStart w:id="713" w:name="_Toc50972139"/>
      <w:bookmarkStart w:id="714" w:name="_Toc163045627"/>
      <w:r w:rsidRPr="00816C4A">
        <w:t>6.4.35</w:t>
      </w:r>
      <w:r w:rsidRPr="00816C4A">
        <w:tab/>
        <w:t>RETRIEVE MULTIMEDIA MESSAGE</w:t>
      </w:r>
      <w:bookmarkEnd w:id="707"/>
      <w:bookmarkEnd w:id="708"/>
      <w:bookmarkEnd w:id="709"/>
      <w:bookmarkEnd w:id="710"/>
      <w:bookmarkEnd w:id="711"/>
      <w:bookmarkEnd w:id="712"/>
      <w:bookmarkEnd w:id="713"/>
      <w:bookmarkEnd w:id="714"/>
    </w:p>
    <w:p w14:paraId="26BB2DAA" w14:textId="0440E78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.4.37.</w:t>
      </w:r>
    </w:p>
    <w:p w14:paraId="75D3960A" w14:textId="77777777" w:rsidR="00E86E7B" w:rsidRPr="00816C4A" w:rsidRDefault="00E86E7B" w:rsidP="00E86E7B">
      <w:pPr>
        <w:pStyle w:val="Heading3"/>
      </w:pPr>
      <w:bookmarkStart w:id="715" w:name="_Toc3200748"/>
      <w:bookmarkStart w:id="716" w:name="_Toc20392491"/>
      <w:bookmarkStart w:id="717" w:name="_Toc27774138"/>
      <w:bookmarkStart w:id="718" w:name="_Toc36482598"/>
      <w:bookmarkStart w:id="719" w:name="_Toc36484257"/>
      <w:bookmarkStart w:id="720" w:name="_Toc44933187"/>
      <w:bookmarkStart w:id="721" w:name="_Toc50972140"/>
      <w:bookmarkStart w:id="722" w:name="_Toc163045628"/>
      <w:r w:rsidRPr="00816C4A">
        <w:t>6.4.36</w:t>
      </w:r>
      <w:r w:rsidRPr="00816C4A">
        <w:tab/>
        <w:t>SUBMIT MULTIMEDIA MESSAGE</w:t>
      </w:r>
      <w:bookmarkEnd w:id="715"/>
      <w:bookmarkEnd w:id="716"/>
      <w:bookmarkEnd w:id="717"/>
      <w:bookmarkEnd w:id="718"/>
      <w:bookmarkEnd w:id="719"/>
      <w:bookmarkEnd w:id="720"/>
      <w:bookmarkEnd w:id="721"/>
      <w:bookmarkEnd w:id="722"/>
    </w:p>
    <w:p w14:paraId="5130022E" w14:textId="43DD7F5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.4.38.</w:t>
      </w:r>
    </w:p>
    <w:p w14:paraId="39D084FD" w14:textId="77777777" w:rsidR="00E86E7B" w:rsidRPr="00816C4A" w:rsidRDefault="00E86E7B" w:rsidP="00E86E7B">
      <w:pPr>
        <w:pStyle w:val="Heading3"/>
      </w:pPr>
      <w:bookmarkStart w:id="723" w:name="_Toc3200749"/>
      <w:bookmarkStart w:id="724" w:name="_Toc20392492"/>
      <w:bookmarkStart w:id="725" w:name="_Toc27774139"/>
      <w:bookmarkStart w:id="726" w:name="_Toc36482599"/>
      <w:bookmarkStart w:id="727" w:name="_Toc36484258"/>
      <w:bookmarkStart w:id="728" w:name="_Toc44933188"/>
      <w:bookmarkStart w:id="729" w:name="_Toc50972141"/>
      <w:bookmarkStart w:id="730" w:name="_Toc163045629"/>
      <w:r w:rsidRPr="00816C4A">
        <w:t>6.4.37</w:t>
      </w:r>
      <w:r w:rsidRPr="00816C4A">
        <w:tab/>
        <w:t>DISPLAY MULTIMEDIA MESSAGE</w:t>
      </w:r>
      <w:bookmarkEnd w:id="723"/>
      <w:bookmarkEnd w:id="724"/>
      <w:bookmarkEnd w:id="725"/>
      <w:bookmarkEnd w:id="726"/>
      <w:bookmarkEnd w:id="727"/>
      <w:bookmarkEnd w:id="728"/>
      <w:bookmarkEnd w:id="729"/>
      <w:bookmarkEnd w:id="730"/>
    </w:p>
    <w:p w14:paraId="0F8AB56E" w14:textId="2ED3B91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.4.39.</w:t>
      </w:r>
    </w:p>
    <w:p w14:paraId="575EF66E" w14:textId="77777777" w:rsidR="00E86E7B" w:rsidRPr="00816C4A" w:rsidRDefault="00E86E7B" w:rsidP="00E86E7B">
      <w:pPr>
        <w:pStyle w:val="Heading3"/>
      </w:pPr>
      <w:bookmarkStart w:id="731" w:name="_Toc3200750"/>
      <w:bookmarkStart w:id="732" w:name="_Toc20392493"/>
      <w:bookmarkStart w:id="733" w:name="_Toc27774140"/>
      <w:bookmarkStart w:id="734" w:name="_Toc36482600"/>
      <w:bookmarkStart w:id="735" w:name="_Toc36484259"/>
      <w:bookmarkStart w:id="736" w:name="_Toc44933189"/>
      <w:bookmarkStart w:id="737" w:name="_Toc50972142"/>
      <w:bookmarkStart w:id="738" w:name="_Toc163045630"/>
      <w:r w:rsidRPr="00816C4A">
        <w:t>6.4.38</w:t>
      </w:r>
      <w:r w:rsidRPr="00816C4A">
        <w:tab/>
        <w:t>SET FRAMES</w:t>
      </w:r>
      <w:bookmarkEnd w:id="731"/>
      <w:bookmarkEnd w:id="732"/>
      <w:bookmarkEnd w:id="733"/>
      <w:bookmarkEnd w:id="734"/>
      <w:bookmarkEnd w:id="735"/>
      <w:bookmarkEnd w:id="736"/>
      <w:bookmarkEnd w:id="737"/>
      <w:bookmarkEnd w:id="738"/>
    </w:p>
    <w:p w14:paraId="7120C003" w14:textId="1974367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.4.35.</w:t>
      </w:r>
    </w:p>
    <w:p w14:paraId="10731C11" w14:textId="77777777" w:rsidR="00E86E7B" w:rsidRPr="00816C4A" w:rsidRDefault="00E86E7B" w:rsidP="00E86E7B">
      <w:pPr>
        <w:pStyle w:val="Heading3"/>
      </w:pPr>
      <w:bookmarkStart w:id="739" w:name="_Toc3200751"/>
      <w:bookmarkStart w:id="740" w:name="_Toc20392494"/>
      <w:bookmarkStart w:id="741" w:name="_Toc27774141"/>
      <w:bookmarkStart w:id="742" w:name="_Toc36482601"/>
      <w:bookmarkStart w:id="743" w:name="_Toc36484260"/>
      <w:bookmarkStart w:id="744" w:name="_Toc44933190"/>
      <w:bookmarkStart w:id="745" w:name="_Toc50972143"/>
      <w:bookmarkStart w:id="746" w:name="_Toc163045631"/>
      <w:r w:rsidRPr="00816C4A">
        <w:lastRenderedPageBreak/>
        <w:t>6.4.39</w:t>
      </w:r>
      <w:r w:rsidRPr="00816C4A">
        <w:tab/>
        <w:t>GET FRAME STATUS</w:t>
      </w:r>
      <w:bookmarkEnd w:id="739"/>
      <w:bookmarkEnd w:id="740"/>
      <w:bookmarkEnd w:id="741"/>
      <w:bookmarkEnd w:id="742"/>
      <w:bookmarkEnd w:id="743"/>
      <w:bookmarkEnd w:id="744"/>
      <w:bookmarkEnd w:id="745"/>
      <w:bookmarkEnd w:id="746"/>
    </w:p>
    <w:p w14:paraId="2B087E16" w14:textId="6847DB0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.4.36.</w:t>
      </w:r>
    </w:p>
    <w:p w14:paraId="7FD9D786" w14:textId="77777777" w:rsidR="00E86E7B" w:rsidRPr="00816C4A" w:rsidRDefault="00E86E7B" w:rsidP="00E86E7B">
      <w:pPr>
        <w:pStyle w:val="Heading3"/>
      </w:pPr>
      <w:bookmarkStart w:id="747" w:name="_Toc3200752"/>
      <w:bookmarkStart w:id="748" w:name="_Toc20392495"/>
      <w:bookmarkStart w:id="749" w:name="_Toc27774142"/>
      <w:bookmarkStart w:id="750" w:name="_Toc36482602"/>
      <w:bookmarkStart w:id="751" w:name="_Toc36484261"/>
      <w:bookmarkStart w:id="752" w:name="_Toc44933191"/>
      <w:bookmarkStart w:id="753" w:name="_Toc50972144"/>
      <w:bookmarkStart w:id="754" w:name="_Toc163045632"/>
      <w:r w:rsidRPr="00816C4A">
        <w:t>6.4.40</w:t>
      </w:r>
      <w:r w:rsidRPr="00816C4A">
        <w:tab/>
        <w:t>Geographical Location Request</w:t>
      </w:r>
      <w:bookmarkEnd w:id="747"/>
      <w:bookmarkEnd w:id="748"/>
      <w:bookmarkEnd w:id="749"/>
      <w:bookmarkEnd w:id="750"/>
      <w:bookmarkEnd w:id="751"/>
      <w:bookmarkEnd w:id="752"/>
      <w:bookmarkEnd w:id="753"/>
      <w:bookmarkEnd w:id="754"/>
    </w:p>
    <w:p w14:paraId="632E1F19" w14:textId="77777777" w:rsidR="00E86E7B" w:rsidRPr="00816C4A" w:rsidRDefault="00E86E7B" w:rsidP="00E86E7B">
      <w:r w:rsidRPr="00816C4A">
        <w:t>This clause applies if class "n" is supported.</w:t>
      </w:r>
    </w:p>
    <w:p w14:paraId="7B6BDFD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747637AE" w14:textId="3E532543"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E05181" w:rsidRPr="00816C4A">
        <w:t>TS</w:t>
      </w:r>
      <w:r w:rsidR="00E05181">
        <w:t> </w:t>
      </w:r>
      <w:r w:rsidR="00E05181" w:rsidRPr="00816C4A">
        <w:t>2</w:t>
      </w:r>
      <w:r w:rsidRPr="00816C4A">
        <w:t>3.032</w:t>
      </w:r>
      <w:r w:rsidR="00E05181">
        <w:t> </w:t>
      </w:r>
      <w:r w:rsidR="00E05181" w:rsidRPr="00816C4A">
        <w:t>[</w:t>
      </w:r>
      <w:r w:rsidRPr="00816C4A">
        <w:t>44] or in the format of NMEA sentences defined in IEC 61162-1</w:t>
      </w:r>
      <w:r w:rsidR="00E05181">
        <w:t> </w:t>
      </w:r>
      <w:r w:rsidR="00E05181" w:rsidRPr="00816C4A">
        <w:t>[</w:t>
      </w:r>
      <w:r w:rsidRPr="00816C4A">
        <w:t>45].</w:t>
      </w:r>
    </w:p>
    <w:p w14:paraId="7642F7A2"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0222F193" w14:textId="77777777" w:rsidR="00E86E7B" w:rsidRPr="00816C4A" w:rsidRDefault="00E86E7B" w:rsidP="00E86E7B">
      <w:r w:rsidRPr="00816C4A">
        <w:t>Upon receiving this command, the ME shall decide if it is able to execute the command. Examples are given below, but the list is not exhaustive:</w:t>
      </w:r>
    </w:p>
    <w:p w14:paraId="119A414A"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65C75FCB"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CB2CA29"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62025172"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0DFB785B"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0344EACB"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05F015E9" w14:textId="6391714D"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66854CE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22E45922"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2D3C3762"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7A256FC2"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093D586C" w14:textId="77777777" w:rsidR="00E86E7B" w:rsidRPr="00816C4A" w:rsidRDefault="00E86E7B" w:rsidP="00E86E7B">
      <w:pPr>
        <w:pStyle w:val="Heading3"/>
      </w:pPr>
      <w:bookmarkStart w:id="755" w:name="_Toc3200753"/>
      <w:bookmarkStart w:id="756" w:name="_Toc20392496"/>
      <w:bookmarkStart w:id="757" w:name="_Toc27774143"/>
      <w:bookmarkStart w:id="758" w:name="_Toc36482603"/>
      <w:bookmarkStart w:id="759" w:name="_Toc36484262"/>
      <w:bookmarkStart w:id="760" w:name="_Toc44933192"/>
      <w:bookmarkStart w:id="761" w:name="_Toc50972145"/>
      <w:bookmarkStart w:id="762" w:name="_Toc163045633"/>
      <w:r w:rsidRPr="00816C4A">
        <w:lastRenderedPageBreak/>
        <w:t>6.4.41</w:t>
      </w:r>
      <w:r w:rsidRPr="00816C4A">
        <w:tab/>
        <w:t>ACTIVATE</w:t>
      </w:r>
      <w:bookmarkEnd w:id="755"/>
      <w:bookmarkEnd w:id="756"/>
      <w:bookmarkEnd w:id="757"/>
      <w:bookmarkEnd w:id="758"/>
      <w:bookmarkEnd w:id="759"/>
      <w:bookmarkEnd w:id="760"/>
      <w:bookmarkEnd w:id="761"/>
      <w:bookmarkEnd w:id="762"/>
    </w:p>
    <w:p w14:paraId="1175CCED" w14:textId="77777777" w:rsidR="00E86E7B" w:rsidRPr="00816C4A" w:rsidRDefault="00E86E7B" w:rsidP="00E86E7B">
      <w:r w:rsidRPr="00816C4A">
        <w:t>Not required by 3GPP.</w:t>
      </w:r>
    </w:p>
    <w:p w14:paraId="6F436195" w14:textId="77777777" w:rsidR="00E86E7B" w:rsidRPr="00816C4A" w:rsidRDefault="00E86E7B" w:rsidP="00E86E7B">
      <w:pPr>
        <w:pStyle w:val="Heading3"/>
      </w:pPr>
      <w:bookmarkStart w:id="763" w:name="_Toc3200754"/>
      <w:bookmarkStart w:id="764" w:name="_Toc20392497"/>
      <w:bookmarkStart w:id="765" w:name="_Toc27774144"/>
      <w:bookmarkStart w:id="766" w:name="_Toc36482604"/>
      <w:bookmarkStart w:id="767" w:name="_Toc36484263"/>
      <w:bookmarkStart w:id="768" w:name="_Toc44933193"/>
      <w:bookmarkStart w:id="769" w:name="_Toc50972146"/>
      <w:bookmarkStart w:id="770" w:name="_Toc163045634"/>
      <w:r w:rsidRPr="00816C4A">
        <w:t>6.4.42</w:t>
      </w:r>
      <w:r w:rsidRPr="00816C4A">
        <w:tab/>
        <w:t>CONTACTLESS STATE CHANGED</w:t>
      </w:r>
      <w:bookmarkEnd w:id="763"/>
      <w:bookmarkEnd w:id="764"/>
      <w:bookmarkEnd w:id="765"/>
      <w:bookmarkEnd w:id="766"/>
      <w:bookmarkEnd w:id="767"/>
      <w:bookmarkEnd w:id="768"/>
      <w:bookmarkEnd w:id="769"/>
      <w:bookmarkEnd w:id="770"/>
    </w:p>
    <w:p w14:paraId="070387E5" w14:textId="77777777" w:rsidR="00E86E7B" w:rsidRPr="00816C4A" w:rsidRDefault="00E86E7B" w:rsidP="00E86E7B">
      <w:r w:rsidRPr="00816C4A">
        <w:t>Not required by 3GPP.</w:t>
      </w:r>
    </w:p>
    <w:p w14:paraId="2D810BEC" w14:textId="77777777" w:rsidR="00E86E7B" w:rsidRPr="00816C4A" w:rsidRDefault="00E86E7B" w:rsidP="00E86E7B">
      <w:pPr>
        <w:pStyle w:val="Heading3"/>
      </w:pPr>
      <w:bookmarkStart w:id="771" w:name="_Toc3200755"/>
      <w:bookmarkStart w:id="772" w:name="_Toc20392498"/>
      <w:bookmarkStart w:id="773" w:name="_Toc27774145"/>
      <w:bookmarkStart w:id="774" w:name="_Toc36482605"/>
      <w:bookmarkStart w:id="775" w:name="_Toc36484264"/>
      <w:bookmarkStart w:id="776" w:name="_Toc44933194"/>
      <w:bookmarkStart w:id="777" w:name="_Toc50972147"/>
      <w:bookmarkStart w:id="778" w:name="_Toc163045635"/>
      <w:r w:rsidRPr="00816C4A">
        <w:t>6.4.43</w:t>
      </w:r>
      <w:r w:rsidRPr="00816C4A">
        <w:tab/>
        <w:t>COMMAND CONTAINER</w:t>
      </w:r>
      <w:bookmarkEnd w:id="771"/>
      <w:bookmarkEnd w:id="772"/>
      <w:bookmarkEnd w:id="773"/>
      <w:bookmarkEnd w:id="774"/>
      <w:bookmarkEnd w:id="775"/>
      <w:bookmarkEnd w:id="776"/>
      <w:bookmarkEnd w:id="777"/>
      <w:bookmarkEnd w:id="778"/>
    </w:p>
    <w:p w14:paraId="4AB32B42" w14:textId="77777777" w:rsidR="00E86E7B" w:rsidRPr="00816C4A" w:rsidRDefault="00E86E7B" w:rsidP="00E86E7B">
      <w:r w:rsidRPr="00816C4A">
        <w:t>Not required by 3GPP.</w:t>
      </w:r>
    </w:p>
    <w:p w14:paraId="568F6A9A" w14:textId="77777777" w:rsidR="00E86E7B" w:rsidRPr="00816C4A" w:rsidRDefault="00E86E7B" w:rsidP="00E86E7B">
      <w:pPr>
        <w:pStyle w:val="Heading3"/>
      </w:pPr>
      <w:bookmarkStart w:id="779" w:name="_Toc3200756"/>
      <w:bookmarkStart w:id="780" w:name="_Toc20392499"/>
      <w:bookmarkStart w:id="781" w:name="_Toc27774146"/>
      <w:bookmarkStart w:id="782" w:name="_Toc36482606"/>
      <w:bookmarkStart w:id="783" w:name="_Toc36484265"/>
      <w:bookmarkStart w:id="784" w:name="_Toc44933195"/>
      <w:bookmarkStart w:id="785" w:name="_Toc50972148"/>
      <w:bookmarkStart w:id="786" w:name="_Toc163045636"/>
      <w:r w:rsidRPr="00816C4A">
        <w:t>6.4.44</w:t>
      </w:r>
      <w:r w:rsidRPr="00816C4A">
        <w:tab/>
        <w:t>ENCAPSULATED SESSION CONTROL</w:t>
      </w:r>
      <w:bookmarkEnd w:id="779"/>
      <w:bookmarkEnd w:id="780"/>
      <w:bookmarkEnd w:id="781"/>
      <w:bookmarkEnd w:id="782"/>
      <w:bookmarkEnd w:id="783"/>
      <w:bookmarkEnd w:id="784"/>
      <w:bookmarkEnd w:id="785"/>
      <w:bookmarkEnd w:id="786"/>
    </w:p>
    <w:p w14:paraId="56F977CD" w14:textId="77777777" w:rsidR="00E86E7B" w:rsidRPr="00816C4A" w:rsidRDefault="00E86E7B" w:rsidP="00E86E7B">
      <w:r w:rsidRPr="00816C4A">
        <w:t>Not required by 3GPP.</w:t>
      </w:r>
    </w:p>
    <w:p w14:paraId="3B75D5DB" w14:textId="77777777" w:rsidR="00E86E7B" w:rsidRPr="00816C4A" w:rsidRDefault="00E86E7B" w:rsidP="00E86E7B">
      <w:pPr>
        <w:pStyle w:val="Heading2"/>
      </w:pPr>
      <w:bookmarkStart w:id="787" w:name="_Toc3200757"/>
      <w:bookmarkStart w:id="788" w:name="_Toc20392500"/>
      <w:bookmarkStart w:id="789" w:name="_Toc27774147"/>
      <w:bookmarkStart w:id="790" w:name="_Toc36482607"/>
      <w:bookmarkStart w:id="791" w:name="_Toc36484266"/>
      <w:bookmarkStart w:id="792" w:name="_Toc44933196"/>
      <w:bookmarkStart w:id="793" w:name="_Toc50972149"/>
      <w:bookmarkStart w:id="794" w:name="_Toc163045637"/>
      <w:r w:rsidRPr="00816C4A">
        <w:t>6.5</w:t>
      </w:r>
      <w:r w:rsidRPr="00816C4A">
        <w:tab/>
        <w:t>Common elements in proactive UICC commands</w:t>
      </w:r>
      <w:bookmarkEnd w:id="787"/>
      <w:bookmarkEnd w:id="788"/>
      <w:bookmarkEnd w:id="789"/>
      <w:bookmarkEnd w:id="790"/>
      <w:bookmarkEnd w:id="791"/>
      <w:bookmarkEnd w:id="792"/>
      <w:bookmarkEnd w:id="793"/>
      <w:bookmarkEnd w:id="794"/>
    </w:p>
    <w:p w14:paraId="3299F8FE" w14:textId="2322F9C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w:t>
      </w:r>
    </w:p>
    <w:p w14:paraId="57F1F839" w14:textId="77777777" w:rsidR="00E86E7B" w:rsidRPr="00816C4A" w:rsidRDefault="00E86E7B" w:rsidP="00E86E7B">
      <w:pPr>
        <w:pStyle w:val="Heading3"/>
      </w:pPr>
      <w:bookmarkStart w:id="795" w:name="_Toc3200758"/>
      <w:bookmarkStart w:id="796" w:name="_Toc20392501"/>
      <w:bookmarkStart w:id="797" w:name="_Toc27774148"/>
      <w:bookmarkStart w:id="798" w:name="_Toc36482608"/>
      <w:bookmarkStart w:id="799" w:name="_Toc36484267"/>
      <w:bookmarkStart w:id="800" w:name="_Toc44933197"/>
      <w:bookmarkStart w:id="801" w:name="_Toc50972150"/>
      <w:bookmarkStart w:id="802" w:name="_Toc163045638"/>
      <w:r w:rsidRPr="00816C4A">
        <w:t>6.5.1</w:t>
      </w:r>
      <w:r w:rsidRPr="00816C4A">
        <w:tab/>
        <w:t>Command number</w:t>
      </w:r>
      <w:bookmarkEnd w:id="795"/>
      <w:bookmarkEnd w:id="796"/>
      <w:bookmarkEnd w:id="797"/>
      <w:bookmarkEnd w:id="798"/>
      <w:bookmarkEnd w:id="799"/>
      <w:bookmarkEnd w:id="800"/>
      <w:bookmarkEnd w:id="801"/>
      <w:bookmarkEnd w:id="802"/>
    </w:p>
    <w:p w14:paraId="78CC7546" w14:textId="2C1D94D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.5.1.</w:t>
      </w:r>
    </w:p>
    <w:p w14:paraId="56BC0513" w14:textId="77777777" w:rsidR="00E86E7B" w:rsidRPr="00816C4A" w:rsidRDefault="00E86E7B" w:rsidP="00E86E7B">
      <w:pPr>
        <w:pStyle w:val="Heading3"/>
      </w:pPr>
      <w:bookmarkStart w:id="803" w:name="_Toc3200759"/>
      <w:bookmarkStart w:id="804" w:name="_Toc20392502"/>
      <w:bookmarkStart w:id="805" w:name="_Toc27774149"/>
      <w:bookmarkStart w:id="806" w:name="_Toc36482609"/>
      <w:bookmarkStart w:id="807" w:name="_Toc36484268"/>
      <w:bookmarkStart w:id="808" w:name="_Toc44933198"/>
      <w:bookmarkStart w:id="809" w:name="_Toc50972151"/>
      <w:bookmarkStart w:id="810" w:name="_Toc163045639"/>
      <w:r w:rsidRPr="00816C4A">
        <w:t>6.5.2</w:t>
      </w:r>
      <w:r w:rsidRPr="00816C4A">
        <w:tab/>
        <w:t>Device identities</w:t>
      </w:r>
      <w:bookmarkEnd w:id="803"/>
      <w:bookmarkEnd w:id="804"/>
      <w:bookmarkEnd w:id="805"/>
      <w:bookmarkEnd w:id="806"/>
      <w:bookmarkEnd w:id="807"/>
      <w:bookmarkEnd w:id="808"/>
      <w:bookmarkEnd w:id="809"/>
      <w:bookmarkEnd w:id="810"/>
    </w:p>
    <w:p w14:paraId="061B937B" w14:textId="66AD750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.5.2.</w:t>
      </w:r>
    </w:p>
    <w:p w14:paraId="6AF58689" w14:textId="77777777" w:rsidR="00E86E7B" w:rsidRPr="00816C4A" w:rsidRDefault="00E86E7B" w:rsidP="00E86E7B">
      <w:pPr>
        <w:pStyle w:val="Heading3"/>
      </w:pPr>
      <w:bookmarkStart w:id="811" w:name="_Toc3200760"/>
      <w:bookmarkStart w:id="812" w:name="_Toc20392503"/>
      <w:bookmarkStart w:id="813" w:name="_Toc27774150"/>
      <w:bookmarkStart w:id="814" w:name="_Toc36482610"/>
      <w:bookmarkStart w:id="815" w:name="_Toc36484269"/>
      <w:bookmarkStart w:id="816" w:name="_Toc44933199"/>
      <w:bookmarkStart w:id="817" w:name="_Toc50972152"/>
      <w:bookmarkStart w:id="818" w:name="_Toc163045640"/>
      <w:r w:rsidRPr="00816C4A">
        <w:t>6.5.3</w:t>
      </w:r>
      <w:r w:rsidRPr="00816C4A">
        <w:tab/>
        <w:t>Alpha identifier</w:t>
      </w:r>
      <w:bookmarkEnd w:id="811"/>
      <w:bookmarkEnd w:id="812"/>
      <w:bookmarkEnd w:id="813"/>
      <w:bookmarkEnd w:id="814"/>
      <w:bookmarkEnd w:id="815"/>
      <w:bookmarkEnd w:id="816"/>
      <w:bookmarkEnd w:id="817"/>
      <w:bookmarkEnd w:id="818"/>
    </w:p>
    <w:p w14:paraId="68372017" w14:textId="5DE4964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.5.3.</w:t>
      </w:r>
    </w:p>
    <w:p w14:paraId="25D708F8" w14:textId="77777777" w:rsidR="00E86E7B" w:rsidRPr="00816C4A" w:rsidRDefault="00E86E7B" w:rsidP="00E86E7B">
      <w:pPr>
        <w:pStyle w:val="Heading3"/>
      </w:pPr>
      <w:bookmarkStart w:id="819" w:name="_Toc3200761"/>
      <w:bookmarkStart w:id="820" w:name="_Toc20392504"/>
      <w:bookmarkStart w:id="821" w:name="_Toc27774151"/>
      <w:bookmarkStart w:id="822" w:name="_Toc36482611"/>
      <w:bookmarkStart w:id="823" w:name="_Toc36484270"/>
      <w:bookmarkStart w:id="824" w:name="_Toc44933200"/>
      <w:bookmarkStart w:id="825" w:name="_Toc50972153"/>
      <w:bookmarkStart w:id="826" w:name="_Toc163045641"/>
      <w:r w:rsidRPr="00816C4A">
        <w:t>6.5.4</w:t>
      </w:r>
      <w:r w:rsidRPr="00816C4A">
        <w:tab/>
        <w:t>Icon identifiers</w:t>
      </w:r>
      <w:bookmarkEnd w:id="819"/>
      <w:bookmarkEnd w:id="820"/>
      <w:bookmarkEnd w:id="821"/>
      <w:bookmarkEnd w:id="822"/>
      <w:bookmarkEnd w:id="823"/>
      <w:bookmarkEnd w:id="824"/>
      <w:bookmarkEnd w:id="825"/>
      <w:bookmarkEnd w:id="826"/>
    </w:p>
    <w:p w14:paraId="457FDA2D" w14:textId="212CECE8" w:rsidR="00E86E7B" w:rsidRPr="00816C4A" w:rsidRDefault="00E86E7B" w:rsidP="00E86E7B">
      <w:r w:rsidRPr="00816C4A">
        <w:t xml:space="preserve">The display of icons is optional for the terminal on a per command basis, see ETSI TS 102 223 [32] </w:t>
      </w:r>
      <w:r w:rsidR="00E05181" w:rsidRPr="00816C4A">
        <w:t>clause</w:t>
      </w:r>
      <w:r w:rsidR="00E05181">
        <w:t> </w:t>
      </w:r>
      <w:r w:rsidR="00E05181" w:rsidRPr="00816C4A">
        <w:t>6</w:t>
      </w:r>
      <w:r w:rsidRPr="00816C4A">
        <w:t>.5.4.</w:t>
      </w:r>
    </w:p>
    <w:p w14:paraId="54E1C025" w14:textId="77777777" w:rsidR="00E86E7B" w:rsidRPr="00816C4A" w:rsidRDefault="00E86E7B" w:rsidP="00E86E7B">
      <w:pPr>
        <w:pStyle w:val="Heading3"/>
      </w:pPr>
      <w:bookmarkStart w:id="827" w:name="_Toc3200762"/>
      <w:bookmarkStart w:id="828" w:name="_Toc20392505"/>
      <w:bookmarkStart w:id="829" w:name="_Toc27774152"/>
      <w:bookmarkStart w:id="830" w:name="_Toc36482612"/>
      <w:bookmarkStart w:id="831" w:name="_Toc36484271"/>
      <w:bookmarkStart w:id="832" w:name="_Toc44933201"/>
      <w:bookmarkStart w:id="833" w:name="_Toc50972154"/>
      <w:bookmarkStart w:id="834" w:name="_Toc163045642"/>
      <w:r w:rsidRPr="00816C4A">
        <w:t>6.5.5</w:t>
      </w:r>
      <w:r w:rsidRPr="00816C4A">
        <w:tab/>
        <w:t>Text attribute</w:t>
      </w:r>
      <w:bookmarkEnd w:id="827"/>
      <w:bookmarkEnd w:id="828"/>
      <w:bookmarkEnd w:id="829"/>
      <w:bookmarkEnd w:id="830"/>
      <w:bookmarkEnd w:id="831"/>
      <w:bookmarkEnd w:id="832"/>
      <w:bookmarkEnd w:id="833"/>
      <w:bookmarkEnd w:id="834"/>
    </w:p>
    <w:p w14:paraId="73953670" w14:textId="317751A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.5.5.</w:t>
      </w:r>
    </w:p>
    <w:p w14:paraId="3E564F37" w14:textId="77777777" w:rsidR="00E86E7B" w:rsidRPr="00816C4A" w:rsidRDefault="00E86E7B" w:rsidP="00E86E7B">
      <w:pPr>
        <w:pStyle w:val="Heading3"/>
      </w:pPr>
      <w:bookmarkStart w:id="835" w:name="_Toc3200763"/>
      <w:bookmarkStart w:id="836" w:name="_Toc20392506"/>
      <w:bookmarkStart w:id="837" w:name="_Toc27774153"/>
      <w:bookmarkStart w:id="838" w:name="_Toc36482613"/>
      <w:bookmarkStart w:id="839" w:name="_Toc36484272"/>
      <w:bookmarkStart w:id="840" w:name="_Toc44933202"/>
      <w:bookmarkStart w:id="841" w:name="_Toc50972155"/>
      <w:bookmarkStart w:id="842" w:name="_Toc163045643"/>
      <w:r w:rsidRPr="00816C4A">
        <w:t>6.5.6</w:t>
      </w:r>
      <w:r w:rsidRPr="00816C4A">
        <w:tab/>
        <w:t>Frame identifier</w:t>
      </w:r>
      <w:bookmarkEnd w:id="835"/>
      <w:bookmarkEnd w:id="836"/>
      <w:bookmarkEnd w:id="837"/>
      <w:bookmarkEnd w:id="838"/>
      <w:bookmarkEnd w:id="839"/>
      <w:bookmarkEnd w:id="840"/>
      <w:bookmarkEnd w:id="841"/>
      <w:bookmarkEnd w:id="842"/>
    </w:p>
    <w:p w14:paraId="1029B372" w14:textId="1CBD7DA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.5.6.</w:t>
      </w:r>
    </w:p>
    <w:p w14:paraId="2AD5D450" w14:textId="77777777" w:rsidR="00E86E7B" w:rsidRPr="00816C4A" w:rsidRDefault="00E86E7B" w:rsidP="00E86E7B">
      <w:pPr>
        <w:pStyle w:val="Heading2"/>
      </w:pPr>
      <w:bookmarkStart w:id="843" w:name="_Toc3200764"/>
      <w:bookmarkStart w:id="844" w:name="_Toc20392507"/>
      <w:bookmarkStart w:id="845" w:name="_Toc27774154"/>
      <w:bookmarkStart w:id="846" w:name="_Toc36482614"/>
      <w:bookmarkStart w:id="847" w:name="_Toc36484273"/>
      <w:bookmarkStart w:id="848" w:name="_Toc44933203"/>
      <w:bookmarkStart w:id="849" w:name="_Toc50972156"/>
      <w:bookmarkStart w:id="850" w:name="_Toc163045644"/>
      <w:r w:rsidRPr="00816C4A">
        <w:t>6.6</w:t>
      </w:r>
      <w:r w:rsidRPr="00816C4A">
        <w:tab/>
        <w:t>Structure of proactive UICC commands</w:t>
      </w:r>
      <w:bookmarkEnd w:id="843"/>
      <w:bookmarkEnd w:id="844"/>
      <w:bookmarkEnd w:id="845"/>
      <w:bookmarkEnd w:id="846"/>
      <w:bookmarkEnd w:id="847"/>
      <w:bookmarkEnd w:id="848"/>
      <w:bookmarkEnd w:id="849"/>
      <w:bookmarkEnd w:id="850"/>
    </w:p>
    <w:p w14:paraId="683EC7DE" w14:textId="77777777" w:rsidR="00E86E7B" w:rsidRPr="00816C4A" w:rsidRDefault="00E86E7B" w:rsidP="00E86E7B">
      <w:r w:rsidRPr="00816C4A">
        <w:t>The general structure of proactive UICC commands using TLV objects is described in annex C.</w:t>
      </w:r>
    </w:p>
    <w:p w14:paraId="4B868270" w14:textId="77777777" w:rsidR="00E86E7B" w:rsidRPr="00816C4A" w:rsidRDefault="00E86E7B" w:rsidP="00E86E7B">
      <w:pPr>
        <w:pStyle w:val="Heading3"/>
      </w:pPr>
      <w:bookmarkStart w:id="851" w:name="_Toc3200765"/>
      <w:bookmarkStart w:id="852" w:name="_Toc20392508"/>
      <w:bookmarkStart w:id="853" w:name="_Toc27774155"/>
      <w:bookmarkStart w:id="854" w:name="_Toc36482615"/>
      <w:bookmarkStart w:id="855" w:name="_Toc36484274"/>
      <w:bookmarkStart w:id="856" w:name="_Toc44933204"/>
      <w:bookmarkStart w:id="857" w:name="_Toc50972157"/>
      <w:bookmarkStart w:id="858" w:name="_Toc163045645"/>
      <w:r w:rsidRPr="00816C4A">
        <w:t>6.6.1</w:t>
      </w:r>
      <w:r w:rsidRPr="00816C4A">
        <w:tab/>
        <w:t>DISPLAY TEXT</w:t>
      </w:r>
      <w:bookmarkEnd w:id="851"/>
      <w:bookmarkEnd w:id="852"/>
      <w:bookmarkEnd w:id="853"/>
      <w:bookmarkEnd w:id="854"/>
      <w:bookmarkEnd w:id="855"/>
      <w:bookmarkEnd w:id="856"/>
      <w:bookmarkEnd w:id="857"/>
      <w:bookmarkEnd w:id="858"/>
    </w:p>
    <w:p w14:paraId="0246E705" w14:textId="7D99459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w:t>
      </w:r>
    </w:p>
    <w:p w14:paraId="7519669B" w14:textId="77777777" w:rsidR="00E86E7B" w:rsidRPr="00816C4A" w:rsidRDefault="00E86E7B" w:rsidP="00E86E7B">
      <w:pPr>
        <w:pStyle w:val="Heading3"/>
      </w:pPr>
      <w:bookmarkStart w:id="859" w:name="_Toc3200766"/>
      <w:bookmarkStart w:id="860" w:name="_Toc20392509"/>
      <w:bookmarkStart w:id="861" w:name="_Toc27774156"/>
      <w:bookmarkStart w:id="862" w:name="_Toc36482616"/>
      <w:bookmarkStart w:id="863" w:name="_Toc36484275"/>
      <w:bookmarkStart w:id="864" w:name="_Toc44933205"/>
      <w:bookmarkStart w:id="865" w:name="_Toc50972158"/>
      <w:bookmarkStart w:id="866" w:name="_Toc163045646"/>
      <w:r w:rsidRPr="00816C4A">
        <w:lastRenderedPageBreak/>
        <w:t>6.6.2</w:t>
      </w:r>
      <w:r w:rsidRPr="00816C4A">
        <w:tab/>
        <w:t>GET INKEY</w:t>
      </w:r>
      <w:bookmarkEnd w:id="859"/>
      <w:bookmarkEnd w:id="860"/>
      <w:bookmarkEnd w:id="861"/>
      <w:bookmarkEnd w:id="862"/>
      <w:bookmarkEnd w:id="863"/>
      <w:bookmarkEnd w:id="864"/>
      <w:bookmarkEnd w:id="865"/>
      <w:bookmarkEnd w:id="866"/>
    </w:p>
    <w:p w14:paraId="6A824690" w14:textId="45F3777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w:t>
      </w:r>
    </w:p>
    <w:p w14:paraId="22D9F5A1" w14:textId="77777777" w:rsidR="00E86E7B" w:rsidRPr="00816C4A" w:rsidRDefault="00E86E7B" w:rsidP="00E86E7B">
      <w:pPr>
        <w:pStyle w:val="Heading3"/>
      </w:pPr>
      <w:bookmarkStart w:id="867" w:name="_Toc3200767"/>
      <w:bookmarkStart w:id="868" w:name="_Toc20392510"/>
      <w:bookmarkStart w:id="869" w:name="_Toc27774157"/>
      <w:bookmarkStart w:id="870" w:name="_Toc36482617"/>
      <w:bookmarkStart w:id="871" w:name="_Toc36484276"/>
      <w:bookmarkStart w:id="872" w:name="_Toc44933206"/>
      <w:bookmarkStart w:id="873" w:name="_Toc50972159"/>
      <w:bookmarkStart w:id="874" w:name="_Toc163045647"/>
      <w:r w:rsidRPr="00816C4A">
        <w:t>6.6.3</w:t>
      </w:r>
      <w:r w:rsidRPr="00816C4A">
        <w:tab/>
        <w:t>GET INPUT</w:t>
      </w:r>
      <w:bookmarkEnd w:id="867"/>
      <w:bookmarkEnd w:id="868"/>
      <w:bookmarkEnd w:id="869"/>
      <w:bookmarkEnd w:id="870"/>
      <w:bookmarkEnd w:id="871"/>
      <w:bookmarkEnd w:id="872"/>
      <w:bookmarkEnd w:id="873"/>
      <w:bookmarkEnd w:id="874"/>
    </w:p>
    <w:p w14:paraId="1EB0E9DF" w14:textId="0506BEE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w:t>
      </w:r>
    </w:p>
    <w:p w14:paraId="0408D553" w14:textId="77777777" w:rsidR="00E86E7B" w:rsidRPr="00816C4A" w:rsidRDefault="00E86E7B" w:rsidP="00E86E7B">
      <w:pPr>
        <w:pStyle w:val="Heading3"/>
      </w:pPr>
      <w:bookmarkStart w:id="875" w:name="_Toc3200768"/>
      <w:bookmarkStart w:id="876" w:name="_Toc20392511"/>
      <w:bookmarkStart w:id="877" w:name="_Toc27774158"/>
      <w:bookmarkStart w:id="878" w:name="_Toc36482618"/>
      <w:bookmarkStart w:id="879" w:name="_Toc36484277"/>
      <w:bookmarkStart w:id="880" w:name="_Toc44933207"/>
      <w:bookmarkStart w:id="881" w:name="_Toc50972160"/>
      <w:bookmarkStart w:id="882" w:name="_Toc163045648"/>
      <w:r w:rsidRPr="00816C4A">
        <w:t>6.6.4</w:t>
      </w:r>
      <w:r w:rsidRPr="00816C4A">
        <w:tab/>
        <w:t>MORE TIME</w:t>
      </w:r>
      <w:bookmarkEnd w:id="875"/>
      <w:bookmarkEnd w:id="876"/>
      <w:bookmarkEnd w:id="877"/>
      <w:bookmarkEnd w:id="878"/>
      <w:bookmarkEnd w:id="879"/>
      <w:bookmarkEnd w:id="880"/>
      <w:bookmarkEnd w:id="881"/>
      <w:bookmarkEnd w:id="882"/>
    </w:p>
    <w:p w14:paraId="61EC854D" w14:textId="29BE1CD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.6.4.</w:t>
      </w:r>
    </w:p>
    <w:p w14:paraId="49C2C4FF" w14:textId="77777777" w:rsidR="00E86E7B" w:rsidRPr="00816C4A" w:rsidRDefault="00E86E7B" w:rsidP="00E86E7B">
      <w:pPr>
        <w:pStyle w:val="Heading3"/>
      </w:pPr>
      <w:bookmarkStart w:id="883" w:name="_Toc3200769"/>
      <w:bookmarkStart w:id="884" w:name="_Toc20392512"/>
      <w:bookmarkStart w:id="885" w:name="_Toc27774159"/>
      <w:bookmarkStart w:id="886" w:name="_Toc36482619"/>
      <w:bookmarkStart w:id="887" w:name="_Toc36484278"/>
      <w:bookmarkStart w:id="888" w:name="_Toc44933208"/>
      <w:bookmarkStart w:id="889" w:name="_Toc50972161"/>
      <w:bookmarkStart w:id="890" w:name="_Toc163045649"/>
      <w:r w:rsidRPr="00816C4A">
        <w:t>6.6.5</w:t>
      </w:r>
      <w:r w:rsidRPr="00816C4A">
        <w:tab/>
        <w:t>PLAY TONE</w:t>
      </w:r>
      <w:bookmarkEnd w:id="883"/>
      <w:bookmarkEnd w:id="884"/>
      <w:bookmarkEnd w:id="885"/>
      <w:bookmarkEnd w:id="886"/>
      <w:bookmarkEnd w:id="887"/>
      <w:bookmarkEnd w:id="888"/>
      <w:bookmarkEnd w:id="889"/>
      <w:bookmarkEnd w:id="890"/>
    </w:p>
    <w:p w14:paraId="500C454D" w14:textId="37EF400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.6.5.</w:t>
      </w:r>
    </w:p>
    <w:p w14:paraId="01CB6C93" w14:textId="77777777" w:rsidR="00E86E7B" w:rsidRPr="00816C4A" w:rsidRDefault="00E86E7B" w:rsidP="00E86E7B">
      <w:pPr>
        <w:pStyle w:val="Heading3"/>
      </w:pPr>
      <w:bookmarkStart w:id="891" w:name="_Toc3200770"/>
      <w:bookmarkStart w:id="892" w:name="_Toc20392513"/>
      <w:bookmarkStart w:id="893" w:name="_Toc27774160"/>
      <w:bookmarkStart w:id="894" w:name="_Toc36482620"/>
      <w:bookmarkStart w:id="895" w:name="_Toc36484279"/>
      <w:bookmarkStart w:id="896" w:name="_Toc44933209"/>
      <w:bookmarkStart w:id="897" w:name="_Toc50972162"/>
      <w:bookmarkStart w:id="898" w:name="_Toc163045650"/>
      <w:r w:rsidRPr="00816C4A">
        <w:t>6.6.6</w:t>
      </w:r>
      <w:r w:rsidRPr="00816C4A">
        <w:tab/>
        <w:t>POLL INTERVAL</w:t>
      </w:r>
      <w:bookmarkEnd w:id="891"/>
      <w:bookmarkEnd w:id="892"/>
      <w:bookmarkEnd w:id="893"/>
      <w:bookmarkEnd w:id="894"/>
      <w:bookmarkEnd w:id="895"/>
      <w:bookmarkEnd w:id="896"/>
      <w:bookmarkEnd w:id="897"/>
      <w:bookmarkEnd w:id="898"/>
    </w:p>
    <w:p w14:paraId="7410EF75" w14:textId="1DD89E4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.6.6.</w:t>
      </w:r>
    </w:p>
    <w:p w14:paraId="48BF5437" w14:textId="77777777" w:rsidR="00E86E7B" w:rsidRPr="00816C4A" w:rsidRDefault="00E86E7B" w:rsidP="00E86E7B">
      <w:pPr>
        <w:pStyle w:val="Heading3"/>
      </w:pPr>
      <w:bookmarkStart w:id="899" w:name="_Toc3200771"/>
      <w:bookmarkStart w:id="900" w:name="_Toc20392514"/>
      <w:bookmarkStart w:id="901" w:name="_Toc27774161"/>
      <w:bookmarkStart w:id="902" w:name="_Toc36482621"/>
      <w:bookmarkStart w:id="903" w:name="_Toc36484280"/>
      <w:bookmarkStart w:id="904" w:name="_Toc44933210"/>
      <w:bookmarkStart w:id="905" w:name="_Toc50972163"/>
      <w:bookmarkStart w:id="906" w:name="_Toc163045651"/>
      <w:r w:rsidRPr="00816C4A">
        <w:t>6.6.7</w:t>
      </w:r>
      <w:r w:rsidRPr="00816C4A">
        <w:tab/>
        <w:t>SET-UP MENU</w:t>
      </w:r>
      <w:bookmarkEnd w:id="899"/>
      <w:bookmarkEnd w:id="900"/>
      <w:bookmarkEnd w:id="901"/>
      <w:bookmarkEnd w:id="902"/>
      <w:bookmarkEnd w:id="903"/>
      <w:bookmarkEnd w:id="904"/>
      <w:bookmarkEnd w:id="905"/>
      <w:bookmarkEnd w:id="906"/>
    </w:p>
    <w:p w14:paraId="6F0EA45C" w14:textId="0A24A07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.6.7.</w:t>
      </w:r>
    </w:p>
    <w:p w14:paraId="1FC44A38" w14:textId="77777777" w:rsidR="00E86E7B" w:rsidRPr="00816C4A" w:rsidRDefault="00E86E7B" w:rsidP="00E86E7B">
      <w:pPr>
        <w:pStyle w:val="Heading3"/>
      </w:pPr>
      <w:bookmarkStart w:id="907" w:name="_Toc3200772"/>
      <w:bookmarkStart w:id="908" w:name="_Toc20392515"/>
      <w:bookmarkStart w:id="909" w:name="_Toc27774162"/>
      <w:bookmarkStart w:id="910" w:name="_Toc36482622"/>
      <w:bookmarkStart w:id="911" w:name="_Toc36484281"/>
      <w:bookmarkStart w:id="912" w:name="_Toc44933211"/>
      <w:bookmarkStart w:id="913" w:name="_Toc50972164"/>
      <w:bookmarkStart w:id="914" w:name="_Toc163045652"/>
      <w:r w:rsidRPr="00816C4A">
        <w:t>6.6.8</w:t>
      </w:r>
      <w:r w:rsidRPr="00816C4A">
        <w:tab/>
        <w:t>SELECT ITEM</w:t>
      </w:r>
      <w:bookmarkEnd w:id="907"/>
      <w:bookmarkEnd w:id="908"/>
      <w:bookmarkEnd w:id="909"/>
      <w:bookmarkEnd w:id="910"/>
      <w:bookmarkEnd w:id="911"/>
      <w:bookmarkEnd w:id="912"/>
      <w:bookmarkEnd w:id="913"/>
      <w:bookmarkEnd w:id="914"/>
    </w:p>
    <w:p w14:paraId="4860164B" w14:textId="1DB1AA1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.6.8.</w:t>
      </w:r>
    </w:p>
    <w:p w14:paraId="29440DD2" w14:textId="77777777" w:rsidR="00E86E7B" w:rsidRPr="00816C4A" w:rsidRDefault="00E86E7B" w:rsidP="00E86E7B">
      <w:pPr>
        <w:pStyle w:val="Heading3"/>
      </w:pPr>
      <w:bookmarkStart w:id="915" w:name="_Toc3200773"/>
      <w:bookmarkStart w:id="916" w:name="_Toc20392516"/>
      <w:bookmarkStart w:id="917" w:name="_Toc27774163"/>
      <w:bookmarkStart w:id="918" w:name="_Toc36482623"/>
      <w:bookmarkStart w:id="919" w:name="_Toc36484282"/>
      <w:bookmarkStart w:id="920" w:name="_Toc44933212"/>
      <w:bookmarkStart w:id="921" w:name="_Toc50972165"/>
      <w:bookmarkStart w:id="922" w:name="_Toc163045653"/>
      <w:r w:rsidRPr="00816C4A">
        <w:t>6.6.9</w:t>
      </w:r>
      <w:r w:rsidRPr="00816C4A">
        <w:tab/>
        <w:t>SEND SHORT MESSAGE</w:t>
      </w:r>
      <w:bookmarkEnd w:id="915"/>
      <w:bookmarkEnd w:id="916"/>
      <w:bookmarkEnd w:id="917"/>
      <w:bookmarkEnd w:id="918"/>
      <w:bookmarkEnd w:id="919"/>
      <w:bookmarkEnd w:id="920"/>
      <w:bookmarkEnd w:id="921"/>
      <w:bookmarkEnd w:id="922"/>
    </w:p>
    <w:p w14:paraId="32D2EB3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3BA6E052" w14:textId="77777777" w:rsidTr="00B27DCC">
        <w:trPr>
          <w:jc w:val="center"/>
        </w:trPr>
        <w:tc>
          <w:tcPr>
            <w:tcW w:w="4127" w:type="dxa"/>
          </w:tcPr>
          <w:p w14:paraId="609639C0" w14:textId="77777777" w:rsidR="00E86E7B" w:rsidRPr="00816C4A" w:rsidRDefault="00E86E7B" w:rsidP="00B27DCC">
            <w:pPr>
              <w:pStyle w:val="TAH"/>
              <w:rPr>
                <w:lang w:eastAsia="en-GB"/>
              </w:rPr>
            </w:pPr>
            <w:r w:rsidRPr="00816C4A">
              <w:rPr>
                <w:lang w:eastAsia="en-GB"/>
              </w:rPr>
              <w:t>Description</w:t>
            </w:r>
          </w:p>
        </w:tc>
        <w:tc>
          <w:tcPr>
            <w:tcW w:w="827" w:type="dxa"/>
          </w:tcPr>
          <w:p w14:paraId="7E32715C" w14:textId="77777777" w:rsidR="00E86E7B" w:rsidRPr="00816C4A" w:rsidRDefault="00E86E7B" w:rsidP="00B27DCC">
            <w:pPr>
              <w:pStyle w:val="TAH"/>
              <w:rPr>
                <w:lang w:eastAsia="en-GB"/>
              </w:rPr>
            </w:pPr>
            <w:r w:rsidRPr="00816C4A">
              <w:rPr>
                <w:lang w:eastAsia="en-GB"/>
              </w:rPr>
              <w:t>Clause</w:t>
            </w:r>
          </w:p>
        </w:tc>
        <w:tc>
          <w:tcPr>
            <w:tcW w:w="757" w:type="dxa"/>
          </w:tcPr>
          <w:p w14:paraId="7033C4DD" w14:textId="77777777" w:rsidR="00E86E7B" w:rsidRPr="00816C4A" w:rsidRDefault="00E86E7B" w:rsidP="00B27DCC">
            <w:pPr>
              <w:pStyle w:val="TAH"/>
              <w:rPr>
                <w:lang w:eastAsia="en-GB"/>
              </w:rPr>
            </w:pPr>
            <w:r w:rsidRPr="00816C4A">
              <w:rPr>
                <w:lang w:eastAsia="en-GB"/>
              </w:rPr>
              <w:t>M/O/C</w:t>
            </w:r>
          </w:p>
        </w:tc>
        <w:tc>
          <w:tcPr>
            <w:tcW w:w="547" w:type="dxa"/>
          </w:tcPr>
          <w:p w14:paraId="0D14489A" w14:textId="77777777" w:rsidR="00E86E7B" w:rsidRPr="00816C4A" w:rsidRDefault="00E86E7B" w:rsidP="00B27DCC">
            <w:pPr>
              <w:pStyle w:val="TAH"/>
              <w:rPr>
                <w:lang w:eastAsia="en-GB"/>
              </w:rPr>
            </w:pPr>
            <w:r w:rsidRPr="00816C4A">
              <w:rPr>
                <w:lang w:eastAsia="en-GB"/>
              </w:rPr>
              <w:t>Min</w:t>
            </w:r>
          </w:p>
        </w:tc>
        <w:tc>
          <w:tcPr>
            <w:tcW w:w="836" w:type="dxa"/>
          </w:tcPr>
          <w:p w14:paraId="5E31E83A" w14:textId="77777777" w:rsidR="00E86E7B" w:rsidRPr="00816C4A" w:rsidRDefault="00E86E7B" w:rsidP="00B27DCC">
            <w:pPr>
              <w:pStyle w:val="TAH"/>
              <w:rPr>
                <w:lang w:eastAsia="en-GB"/>
              </w:rPr>
            </w:pPr>
            <w:r w:rsidRPr="00816C4A">
              <w:rPr>
                <w:lang w:eastAsia="en-GB"/>
              </w:rPr>
              <w:t>Length</w:t>
            </w:r>
          </w:p>
        </w:tc>
      </w:tr>
      <w:tr w:rsidR="00E86E7B" w:rsidRPr="00816C4A" w14:paraId="590A4CA5" w14:textId="77777777" w:rsidTr="00B27DCC">
        <w:trPr>
          <w:jc w:val="center"/>
        </w:trPr>
        <w:tc>
          <w:tcPr>
            <w:tcW w:w="4127" w:type="dxa"/>
          </w:tcPr>
          <w:p w14:paraId="0BF88F2C" w14:textId="77777777" w:rsidR="00E86E7B" w:rsidRPr="00816C4A" w:rsidRDefault="00E86E7B" w:rsidP="00B27DCC">
            <w:pPr>
              <w:pStyle w:val="TAL"/>
            </w:pPr>
            <w:r w:rsidRPr="00816C4A">
              <w:t>Proactive UICC command Tag</w:t>
            </w:r>
          </w:p>
        </w:tc>
        <w:tc>
          <w:tcPr>
            <w:tcW w:w="827" w:type="dxa"/>
          </w:tcPr>
          <w:p w14:paraId="5999353E" w14:textId="77777777" w:rsidR="00E86E7B" w:rsidRPr="00816C4A" w:rsidRDefault="00E86E7B" w:rsidP="00B27DCC">
            <w:pPr>
              <w:pStyle w:val="TAL"/>
              <w:jc w:val="center"/>
            </w:pPr>
            <w:r w:rsidRPr="00816C4A">
              <w:t>9.2</w:t>
            </w:r>
          </w:p>
        </w:tc>
        <w:tc>
          <w:tcPr>
            <w:tcW w:w="757" w:type="dxa"/>
          </w:tcPr>
          <w:p w14:paraId="659C7672" w14:textId="77777777" w:rsidR="00E86E7B" w:rsidRPr="00816C4A" w:rsidRDefault="00E86E7B" w:rsidP="00B27DCC">
            <w:pPr>
              <w:pStyle w:val="TAL"/>
              <w:jc w:val="center"/>
            </w:pPr>
            <w:r w:rsidRPr="00816C4A">
              <w:t>M</w:t>
            </w:r>
          </w:p>
        </w:tc>
        <w:tc>
          <w:tcPr>
            <w:tcW w:w="547" w:type="dxa"/>
          </w:tcPr>
          <w:p w14:paraId="3E78D4F9" w14:textId="77777777" w:rsidR="00E86E7B" w:rsidRPr="00816C4A" w:rsidRDefault="00E86E7B" w:rsidP="00B27DCC">
            <w:pPr>
              <w:pStyle w:val="TAL"/>
              <w:jc w:val="center"/>
            </w:pPr>
            <w:r w:rsidRPr="00816C4A">
              <w:t>Y</w:t>
            </w:r>
          </w:p>
        </w:tc>
        <w:tc>
          <w:tcPr>
            <w:tcW w:w="836" w:type="dxa"/>
          </w:tcPr>
          <w:p w14:paraId="3C8F1AF7" w14:textId="77777777" w:rsidR="00E86E7B" w:rsidRPr="00816C4A" w:rsidRDefault="00E86E7B" w:rsidP="00B27DCC">
            <w:pPr>
              <w:pStyle w:val="TAL"/>
              <w:jc w:val="center"/>
            </w:pPr>
            <w:r w:rsidRPr="00816C4A">
              <w:t>1</w:t>
            </w:r>
          </w:p>
        </w:tc>
      </w:tr>
      <w:tr w:rsidR="00E86E7B" w:rsidRPr="00816C4A" w14:paraId="33C4C7E3" w14:textId="77777777" w:rsidTr="00B27DCC">
        <w:trPr>
          <w:jc w:val="center"/>
        </w:trPr>
        <w:tc>
          <w:tcPr>
            <w:tcW w:w="4127" w:type="dxa"/>
          </w:tcPr>
          <w:p w14:paraId="7B2B4AC0" w14:textId="77777777" w:rsidR="00E86E7B" w:rsidRPr="00816C4A" w:rsidRDefault="00E86E7B" w:rsidP="00B27DCC">
            <w:pPr>
              <w:pStyle w:val="TAL"/>
            </w:pPr>
            <w:r w:rsidRPr="00816C4A">
              <w:t>Length (A+B+C+D+E+F+G+H)</w:t>
            </w:r>
          </w:p>
        </w:tc>
        <w:tc>
          <w:tcPr>
            <w:tcW w:w="827" w:type="dxa"/>
          </w:tcPr>
          <w:p w14:paraId="46DFAEC5" w14:textId="77777777" w:rsidR="00E86E7B" w:rsidRPr="00816C4A" w:rsidRDefault="00E86E7B" w:rsidP="00B27DCC">
            <w:pPr>
              <w:pStyle w:val="TAL"/>
              <w:jc w:val="center"/>
              <w:rPr>
                <w:lang w:val="fr-FR"/>
              </w:rPr>
            </w:pPr>
            <w:r w:rsidRPr="00816C4A">
              <w:rPr>
                <w:lang w:val="fr-FR"/>
              </w:rPr>
              <w:t>-</w:t>
            </w:r>
          </w:p>
        </w:tc>
        <w:tc>
          <w:tcPr>
            <w:tcW w:w="757" w:type="dxa"/>
          </w:tcPr>
          <w:p w14:paraId="0E40A1B2" w14:textId="77777777" w:rsidR="00E86E7B" w:rsidRPr="00816C4A" w:rsidRDefault="00E86E7B" w:rsidP="00B27DCC">
            <w:pPr>
              <w:pStyle w:val="TAL"/>
              <w:jc w:val="center"/>
              <w:rPr>
                <w:lang w:val="fr-FR"/>
              </w:rPr>
            </w:pPr>
            <w:r w:rsidRPr="00816C4A">
              <w:rPr>
                <w:lang w:val="fr-FR"/>
              </w:rPr>
              <w:t>M</w:t>
            </w:r>
          </w:p>
        </w:tc>
        <w:tc>
          <w:tcPr>
            <w:tcW w:w="547" w:type="dxa"/>
          </w:tcPr>
          <w:p w14:paraId="6087F33E" w14:textId="77777777" w:rsidR="00E86E7B" w:rsidRPr="00816C4A" w:rsidRDefault="00E86E7B" w:rsidP="00B27DCC">
            <w:pPr>
              <w:pStyle w:val="TAL"/>
              <w:jc w:val="center"/>
              <w:rPr>
                <w:lang w:val="fr-FR"/>
              </w:rPr>
            </w:pPr>
            <w:r w:rsidRPr="00816C4A">
              <w:rPr>
                <w:lang w:val="fr-FR"/>
              </w:rPr>
              <w:t>Y</w:t>
            </w:r>
          </w:p>
        </w:tc>
        <w:tc>
          <w:tcPr>
            <w:tcW w:w="836" w:type="dxa"/>
          </w:tcPr>
          <w:p w14:paraId="5A8B7999" w14:textId="77777777" w:rsidR="00E86E7B" w:rsidRPr="00816C4A" w:rsidRDefault="00E86E7B" w:rsidP="00B27DCC">
            <w:pPr>
              <w:pStyle w:val="TAL"/>
              <w:jc w:val="center"/>
              <w:rPr>
                <w:lang w:val="fr-FR"/>
              </w:rPr>
            </w:pPr>
            <w:r w:rsidRPr="00816C4A">
              <w:rPr>
                <w:lang w:val="fr-FR"/>
              </w:rPr>
              <w:t>1 or 2</w:t>
            </w:r>
          </w:p>
        </w:tc>
      </w:tr>
      <w:tr w:rsidR="00E86E7B" w:rsidRPr="00816C4A" w14:paraId="16A4066D" w14:textId="77777777" w:rsidTr="00B27DCC">
        <w:trPr>
          <w:jc w:val="center"/>
        </w:trPr>
        <w:tc>
          <w:tcPr>
            <w:tcW w:w="4127" w:type="dxa"/>
          </w:tcPr>
          <w:p w14:paraId="1F35191F" w14:textId="77777777" w:rsidR="00E86E7B" w:rsidRPr="00816C4A" w:rsidRDefault="00E86E7B" w:rsidP="00B27DCC">
            <w:pPr>
              <w:pStyle w:val="TAL"/>
            </w:pPr>
            <w:r w:rsidRPr="00816C4A">
              <w:t>Command details</w:t>
            </w:r>
          </w:p>
        </w:tc>
        <w:tc>
          <w:tcPr>
            <w:tcW w:w="827" w:type="dxa"/>
          </w:tcPr>
          <w:p w14:paraId="531182F1" w14:textId="77777777" w:rsidR="00E86E7B" w:rsidRPr="00816C4A" w:rsidRDefault="00E86E7B" w:rsidP="00B27DCC">
            <w:pPr>
              <w:pStyle w:val="TAL"/>
              <w:jc w:val="center"/>
            </w:pPr>
            <w:r w:rsidRPr="00816C4A">
              <w:t>8.6</w:t>
            </w:r>
          </w:p>
        </w:tc>
        <w:tc>
          <w:tcPr>
            <w:tcW w:w="757" w:type="dxa"/>
          </w:tcPr>
          <w:p w14:paraId="61D938BB" w14:textId="77777777" w:rsidR="00E86E7B" w:rsidRPr="00816C4A" w:rsidRDefault="00E86E7B" w:rsidP="00B27DCC">
            <w:pPr>
              <w:pStyle w:val="TAL"/>
              <w:jc w:val="center"/>
            </w:pPr>
            <w:r w:rsidRPr="00816C4A">
              <w:t>M</w:t>
            </w:r>
          </w:p>
        </w:tc>
        <w:tc>
          <w:tcPr>
            <w:tcW w:w="547" w:type="dxa"/>
          </w:tcPr>
          <w:p w14:paraId="65624E53" w14:textId="77777777" w:rsidR="00E86E7B" w:rsidRPr="00816C4A" w:rsidRDefault="00E86E7B" w:rsidP="00B27DCC">
            <w:pPr>
              <w:pStyle w:val="TAL"/>
              <w:jc w:val="center"/>
              <w:rPr>
                <w:lang w:val="fr-FR"/>
              </w:rPr>
            </w:pPr>
            <w:r w:rsidRPr="00816C4A">
              <w:rPr>
                <w:lang w:val="fr-FR"/>
              </w:rPr>
              <w:t>Y</w:t>
            </w:r>
          </w:p>
        </w:tc>
        <w:tc>
          <w:tcPr>
            <w:tcW w:w="836" w:type="dxa"/>
          </w:tcPr>
          <w:p w14:paraId="0763B1AE" w14:textId="77777777" w:rsidR="00E86E7B" w:rsidRPr="00816C4A" w:rsidRDefault="00E86E7B" w:rsidP="00B27DCC">
            <w:pPr>
              <w:pStyle w:val="TAL"/>
              <w:jc w:val="center"/>
              <w:rPr>
                <w:lang w:val="fr-FR"/>
              </w:rPr>
            </w:pPr>
            <w:r w:rsidRPr="00816C4A">
              <w:rPr>
                <w:lang w:val="fr-FR"/>
              </w:rPr>
              <w:t>A</w:t>
            </w:r>
          </w:p>
        </w:tc>
      </w:tr>
      <w:tr w:rsidR="00E86E7B" w:rsidRPr="00816C4A" w14:paraId="12EF1919" w14:textId="77777777" w:rsidTr="00B27DCC">
        <w:trPr>
          <w:jc w:val="center"/>
        </w:trPr>
        <w:tc>
          <w:tcPr>
            <w:tcW w:w="4127" w:type="dxa"/>
          </w:tcPr>
          <w:p w14:paraId="2D974F80" w14:textId="77777777" w:rsidR="00E86E7B" w:rsidRPr="00816C4A" w:rsidRDefault="00E86E7B" w:rsidP="00B27DCC">
            <w:pPr>
              <w:pStyle w:val="TAL"/>
              <w:rPr>
                <w:lang w:val="fr-FR"/>
              </w:rPr>
            </w:pPr>
            <w:r w:rsidRPr="00816C4A">
              <w:rPr>
                <w:lang w:val="fr-FR"/>
              </w:rPr>
              <w:t>Device identities</w:t>
            </w:r>
          </w:p>
        </w:tc>
        <w:tc>
          <w:tcPr>
            <w:tcW w:w="827" w:type="dxa"/>
          </w:tcPr>
          <w:p w14:paraId="20D1BB6B" w14:textId="77777777" w:rsidR="00E86E7B" w:rsidRPr="00816C4A" w:rsidRDefault="00E86E7B" w:rsidP="00B27DCC">
            <w:pPr>
              <w:pStyle w:val="TAL"/>
              <w:jc w:val="center"/>
              <w:rPr>
                <w:lang w:val="fr-FR"/>
              </w:rPr>
            </w:pPr>
            <w:r w:rsidRPr="00816C4A">
              <w:rPr>
                <w:lang w:val="fr-FR"/>
              </w:rPr>
              <w:t>8.7</w:t>
            </w:r>
          </w:p>
        </w:tc>
        <w:tc>
          <w:tcPr>
            <w:tcW w:w="757" w:type="dxa"/>
          </w:tcPr>
          <w:p w14:paraId="290FAA26" w14:textId="77777777" w:rsidR="00E86E7B" w:rsidRPr="00816C4A" w:rsidRDefault="00E86E7B" w:rsidP="00B27DCC">
            <w:pPr>
              <w:pStyle w:val="TAL"/>
              <w:jc w:val="center"/>
              <w:rPr>
                <w:lang w:val="fr-FR"/>
              </w:rPr>
            </w:pPr>
            <w:r w:rsidRPr="00816C4A">
              <w:rPr>
                <w:lang w:val="fr-FR"/>
              </w:rPr>
              <w:t>M</w:t>
            </w:r>
          </w:p>
        </w:tc>
        <w:tc>
          <w:tcPr>
            <w:tcW w:w="547" w:type="dxa"/>
          </w:tcPr>
          <w:p w14:paraId="58FF4912" w14:textId="77777777" w:rsidR="00E86E7B" w:rsidRPr="00816C4A" w:rsidRDefault="00E86E7B" w:rsidP="00B27DCC">
            <w:pPr>
              <w:pStyle w:val="TAL"/>
              <w:jc w:val="center"/>
              <w:rPr>
                <w:lang w:val="fr-FR"/>
              </w:rPr>
            </w:pPr>
            <w:r w:rsidRPr="00816C4A">
              <w:rPr>
                <w:lang w:val="fr-FR"/>
              </w:rPr>
              <w:t>Y</w:t>
            </w:r>
          </w:p>
        </w:tc>
        <w:tc>
          <w:tcPr>
            <w:tcW w:w="836" w:type="dxa"/>
          </w:tcPr>
          <w:p w14:paraId="54A32C80" w14:textId="77777777" w:rsidR="00E86E7B" w:rsidRPr="00816C4A" w:rsidRDefault="00E86E7B" w:rsidP="00B27DCC">
            <w:pPr>
              <w:pStyle w:val="TAL"/>
              <w:jc w:val="center"/>
              <w:rPr>
                <w:lang w:val="fr-FR"/>
              </w:rPr>
            </w:pPr>
            <w:r w:rsidRPr="00816C4A">
              <w:rPr>
                <w:lang w:val="fr-FR"/>
              </w:rPr>
              <w:t>B</w:t>
            </w:r>
          </w:p>
        </w:tc>
      </w:tr>
      <w:tr w:rsidR="00E86E7B" w:rsidRPr="00816C4A" w14:paraId="703719D2" w14:textId="77777777" w:rsidTr="00B27DCC">
        <w:trPr>
          <w:jc w:val="center"/>
        </w:trPr>
        <w:tc>
          <w:tcPr>
            <w:tcW w:w="4127" w:type="dxa"/>
          </w:tcPr>
          <w:p w14:paraId="79A28B73" w14:textId="77777777" w:rsidR="00E86E7B" w:rsidRPr="00816C4A" w:rsidRDefault="00E86E7B" w:rsidP="00B27DCC">
            <w:pPr>
              <w:pStyle w:val="TAL"/>
              <w:rPr>
                <w:lang w:val="fr-FR"/>
              </w:rPr>
            </w:pPr>
            <w:r w:rsidRPr="00816C4A">
              <w:rPr>
                <w:lang w:val="fr-FR"/>
              </w:rPr>
              <w:t>Alpha identifier</w:t>
            </w:r>
          </w:p>
        </w:tc>
        <w:tc>
          <w:tcPr>
            <w:tcW w:w="827" w:type="dxa"/>
          </w:tcPr>
          <w:p w14:paraId="6BCCC3E5" w14:textId="77777777" w:rsidR="00E86E7B" w:rsidRPr="00816C4A" w:rsidRDefault="00E86E7B" w:rsidP="00B27DCC">
            <w:pPr>
              <w:pStyle w:val="TAL"/>
              <w:jc w:val="center"/>
              <w:rPr>
                <w:lang w:val="fr-FR"/>
              </w:rPr>
            </w:pPr>
            <w:r w:rsidRPr="00816C4A">
              <w:rPr>
                <w:lang w:val="fr-FR"/>
              </w:rPr>
              <w:t>8.2</w:t>
            </w:r>
          </w:p>
        </w:tc>
        <w:tc>
          <w:tcPr>
            <w:tcW w:w="757" w:type="dxa"/>
          </w:tcPr>
          <w:p w14:paraId="2984119E" w14:textId="77777777" w:rsidR="00E86E7B" w:rsidRPr="00816C4A" w:rsidRDefault="00E86E7B" w:rsidP="00B27DCC">
            <w:pPr>
              <w:pStyle w:val="TAL"/>
              <w:jc w:val="center"/>
              <w:rPr>
                <w:lang w:val="fr-FR"/>
              </w:rPr>
            </w:pPr>
            <w:r w:rsidRPr="00816C4A">
              <w:rPr>
                <w:lang w:val="fr-FR"/>
              </w:rPr>
              <w:t>O</w:t>
            </w:r>
          </w:p>
        </w:tc>
        <w:tc>
          <w:tcPr>
            <w:tcW w:w="547" w:type="dxa"/>
          </w:tcPr>
          <w:p w14:paraId="4AA4A3C1" w14:textId="77777777" w:rsidR="00E86E7B" w:rsidRPr="00816C4A" w:rsidRDefault="00E86E7B" w:rsidP="00B27DCC">
            <w:pPr>
              <w:pStyle w:val="TAL"/>
              <w:jc w:val="center"/>
            </w:pPr>
            <w:r w:rsidRPr="00816C4A">
              <w:t>N</w:t>
            </w:r>
          </w:p>
        </w:tc>
        <w:tc>
          <w:tcPr>
            <w:tcW w:w="836" w:type="dxa"/>
          </w:tcPr>
          <w:p w14:paraId="292AF649" w14:textId="77777777" w:rsidR="00E86E7B" w:rsidRPr="00816C4A" w:rsidRDefault="00E86E7B" w:rsidP="00B27DCC">
            <w:pPr>
              <w:pStyle w:val="TAL"/>
              <w:jc w:val="center"/>
            </w:pPr>
            <w:r w:rsidRPr="00816C4A">
              <w:t>C</w:t>
            </w:r>
          </w:p>
        </w:tc>
      </w:tr>
      <w:tr w:rsidR="00E86E7B" w:rsidRPr="00816C4A" w14:paraId="75CC5760" w14:textId="77777777" w:rsidTr="00B27DCC">
        <w:trPr>
          <w:jc w:val="center"/>
        </w:trPr>
        <w:tc>
          <w:tcPr>
            <w:tcW w:w="4127" w:type="dxa"/>
          </w:tcPr>
          <w:p w14:paraId="0CE67C30" w14:textId="77777777" w:rsidR="00E86E7B" w:rsidRPr="00816C4A" w:rsidRDefault="00E86E7B" w:rsidP="00B27DCC">
            <w:pPr>
              <w:pStyle w:val="TAL"/>
            </w:pPr>
            <w:r w:rsidRPr="00816C4A">
              <w:t>Address data object 1</w:t>
            </w:r>
          </w:p>
        </w:tc>
        <w:tc>
          <w:tcPr>
            <w:tcW w:w="827" w:type="dxa"/>
          </w:tcPr>
          <w:p w14:paraId="0136EA53" w14:textId="77777777" w:rsidR="00E86E7B" w:rsidRPr="00816C4A" w:rsidRDefault="00E86E7B" w:rsidP="00B27DCC">
            <w:pPr>
              <w:pStyle w:val="TAL"/>
              <w:jc w:val="center"/>
            </w:pPr>
            <w:r w:rsidRPr="00816C4A">
              <w:t>8.1 or 8.108</w:t>
            </w:r>
          </w:p>
        </w:tc>
        <w:tc>
          <w:tcPr>
            <w:tcW w:w="757" w:type="dxa"/>
          </w:tcPr>
          <w:p w14:paraId="32C81E10" w14:textId="77777777" w:rsidR="00E86E7B" w:rsidRPr="00816C4A" w:rsidRDefault="00E86E7B" w:rsidP="00B27DCC">
            <w:pPr>
              <w:pStyle w:val="TAL"/>
              <w:jc w:val="center"/>
            </w:pPr>
            <w:r w:rsidRPr="00816C4A">
              <w:t>O</w:t>
            </w:r>
          </w:p>
        </w:tc>
        <w:tc>
          <w:tcPr>
            <w:tcW w:w="547" w:type="dxa"/>
          </w:tcPr>
          <w:p w14:paraId="42361039" w14:textId="77777777" w:rsidR="00E86E7B" w:rsidRPr="00816C4A" w:rsidRDefault="00E86E7B" w:rsidP="00B27DCC">
            <w:pPr>
              <w:pStyle w:val="TAL"/>
              <w:jc w:val="center"/>
            </w:pPr>
            <w:r w:rsidRPr="00816C4A">
              <w:t>N</w:t>
            </w:r>
          </w:p>
        </w:tc>
        <w:tc>
          <w:tcPr>
            <w:tcW w:w="836" w:type="dxa"/>
          </w:tcPr>
          <w:p w14:paraId="2F1939D4" w14:textId="77777777" w:rsidR="00E86E7B" w:rsidRPr="00816C4A" w:rsidRDefault="00E86E7B" w:rsidP="00B27DCC">
            <w:pPr>
              <w:pStyle w:val="TAL"/>
              <w:jc w:val="center"/>
            </w:pPr>
            <w:r w:rsidRPr="00816C4A">
              <w:t>D</w:t>
            </w:r>
          </w:p>
        </w:tc>
      </w:tr>
      <w:tr w:rsidR="00E86E7B" w:rsidRPr="00816C4A" w14:paraId="65204742" w14:textId="77777777" w:rsidTr="00B27DCC">
        <w:trPr>
          <w:jc w:val="center"/>
        </w:trPr>
        <w:tc>
          <w:tcPr>
            <w:tcW w:w="4127" w:type="dxa"/>
          </w:tcPr>
          <w:p w14:paraId="3B40E427" w14:textId="77777777" w:rsidR="00E86E7B" w:rsidRPr="00816C4A" w:rsidRDefault="00E86E7B" w:rsidP="00B27DCC">
            <w:pPr>
              <w:pStyle w:val="TAL"/>
            </w:pPr>
            <w:r w:rsidRPr="00816C4A">
              <w:t>SMS TPDU (SMS-SUBMIT or SMS-COMMAND)</w:t>
            </w:r>
          </w:p>
        </w:tc>
        <w:tc>
          <w:tcPr>
            <w:tcW w:w="827" w:type="dxa"/>
          </w:tcPr>
          <w:p w14:paraId="437D83C2" w14:textId="77777777" w:rsidR="00E86E7B" w:rsidRPr="00816C4A" w:rsidRDefault="00E86E7B" w:rsidP="00B27DCC">
            <w:pPr>
              <w:pStyle w:val="TAL"/>
              <w:jc w:val="center"/>
              <w:rPr>
                <w:lang w:val="fr-FR"/>
              </w:rPr>
            </w:pPr>
            <w:r w:rsidRPr="00816C4A">
              <w:rPr>
                <w:lang w:val="fr-FR"/>
              </w:rPr>
              <w:t>8.13</w:t>
            </w:r>
          </w:p>
        </w:tc>
        <w:tc>
          <w:tcPr>
            <w:tcW w:w="757" w:type="dxa"/>
          </w:tcPr>
          <w:p w14:paraId="41349047" w14:textId="77777777" w:rsidR="00E86E7B" w:rsidRPr="00816C4A" w:rsidRDefault="00E86E7B" w:rsidP="00B27DCC">
            <w:pPr>
              <w:pStyle w:val="TAL"/>
              <w:jc w:val="center"/>
              <w:rPr>
                <w:lang w:val="fr-FR"/>
              </w:rPr>
            </w:pPr>
            <w:r w:rsidRPr="00816C4A">
              <w:rPr>
                <w:lang w:val="fr-FR"/>
              </w:rPr>
              <w:t>M</w:t>
            </w:r>
          </w:p>
        </w:tc>
        <w:tc>
          <w:tcPr>
            <w:tcW w:w="547" w:type="dxa"/>
          </w:tcPr>
          <w:p w14:paraId="188FD5BA" w14:textId="77777777" w:rsidR="00E86E7B" w:rsidRPr="00816C4A" w:rsidRDefault="00E86E7B" w:rsidP="00B27DCC">
            <w:pPr>
              <w:pStyle w:val="TAL"/>
              <w:jc w:val="center"/>
              <w:rPr>
                <w:lang w:val="fr-FR"/>
              </w:rPr>
            </w:pPr>
            <w:r w:rsidRPr="00816C4A">
              <w:rPr>
                <w:lang w:val="fr-FR"/>
              </w:rPr>
              <w:t>Y</w:t>
            </w:r>
          </w:p>
        </w:tc>
        <w:tc>
          <w:tcPr>
            <w:tcW w:w="836" w:type="dxa"/>
          </w:tcPr>
          <w:p w14:paraId="6107038E" w14:textId="77777777" w:rsidR="00E86E7B" w:rsidRPr="00816C4A" w:rsidRDefault="00E86E7B" w:rsidP="00B27DCC">
            <w:pPr>
              <w:pStyle w:val="TAL"/>
              <w:jc w:val="center"/>
              <w:rPr>
                <w:lang w:val="fr-FR"/>
              </w:rPr>
            </w:pPr>
            <w:r w:rsidRPr="00816C4A">
              <w:rPr>
                <w:lang w:val="fr-FR"/>
              </w:rPr>
              <w:t>E</w:t>
            </w:r>
          </w:p>
        </w:tc>
      </w:tr>
      <w:tr w:rsidR="00E86E7B" w:rsidRPr="00816C4A" w14:paraId="187EB97A" w14:textId="77777777" w:rsidTr="00B27DCC">
        <w:trPr>
          <w:jc w:val="center"/>
        </w:trPr>
        <w:tc>
          <w:tcPr>
            <w:tcW w:w="4127" w:type="dxa"/>
          </w:tcPr>
          <w:p w14:paraId="225AA5AA" w14:textId="77777777" w:rsidR="00E86E7B" w:rsidRPr="00816C4A" w:rsidRDefault="00E86E7B" w:rsidP="00B27DCC">
            <w:pPr>
              <w:pStyle w:val="TAL"/>
              <w:rPr>
                <w:lang w:val="fr-FR"/>
              </w:rPr>
            </w:pPr>
            <w:r w:rsidRPr="00816C4A">
              <w:rPr>
                <w:lang w:val="fr-FR"/>
              </w:rPr>
              <w:t>Icon identifier</w:t>
            </w:r>
          </w:p>
        </w:tc>
        <w:tc>
          <w:tcPr>
            <w:tcW w:w="827" w:type="dxa"/>
          </w:tcPr>
          <w:p w14:paraId="0A9239D0" w14:textId="77777777" w:rsidR="00E86E7B" w:rsidRPr="00816C4A" w:rsidRDefault="00E86E7B" w:rsidP="00B27DCC">
            <w:pPr>
              <w:pStyle w:val="TAL"/>
              <w:jc w:val="center"/>
              <w:rPr>
                <w:lang w:val="fr-FR"/>
              </w:rPr>
            </w:pPr>
            <w:r w:rsidRPr="00816C4A">
              <w:rPr>
                <w:lang w:val="fr-FR"/>
              </w:rPr>
              <w:t>8.31</w:t>
            </w:r>
          </w:p>
        </w:tc>
        <w:tc>
          <w:tcPr>
            <w:tcW w:w="757" w:type="dxa"/>
          </w:tcPr>
          <w:p w14:paraId="26C085E1" w14:textId="77777777" w:rsidR="00E86E7B" w:rsidRPr="00816C4A" w:rsidRDefault="00E86E7B" w:rsidP="00B27DCC">
            <w:pPr>
              <w:pStyle w:val="TAL"/>
              <w:jc w:val="center"/>
              <w:rPr>
                <w:lang w:val="fr-FR"/>
              </w:rPr>
            </w:pPr>
            <w:r w:rsidRPr="00816C4A">
              <w:rPr>
                <w:lang w:val="fr-FR"/>
              </w:rPr>
              <w:t>O</w:t>
            </w:r>
          </w:p>
        </w:tc>
        <w:tc>
          <w:tcPr>
            <w:tcW w:w="547" w:type="dxa"/>
          </w:tcPr>
          <w:p w14:paraId="42DCCDBF" w14:textId="77777777" w:rsidR="00E86E7B" w:rsidRPr="00816C4A" w:rsidRDefault="00E86E7B" w:rsidP="00B27DCC">
            <w:pPr>
              <w:pStyle w:val="TAL"/>
              <w:jc w:val="center"/>
            </w:pPr>
            <w:r w:rsidRPr="00816C4A">
              <w:t>N</w:t>
            </w:r>
          </w:p>
        </w:tc>
        <w:tc>
          <w:tcPr>
            <w:tcW w:w="836" w:type="dxa"/>
          </w:tcPr>
          <w:p w14:paraId="2BCDFD64" w14:textId="77777777" w:rsidR="00E86E7B" w:rsidRPr="00816C4A" w:rsidRDefault="00E86E7B" w:rsidP="00B27DCC">
            <w:pPr>
              <w:pStyle w:val="TAL"/>
              <w:jc w:val="center"/>
            </w:pPr>
            <w:r w:rsidRPr="00816C4A">
              <w:t>F</w:t>
            </w:r>
          </w:p>
        </w:tc>
      </w:tr>
      <w:tr w:rsidR="00E86E7B" w:rsidRPr="00816C4A" w14:paraId="16B77794" w14:textId="77777777" w:rsidTr="00B27DCC">
        <w:trPr>
          <w:jc w:val="center"/>
        </w:trPr>
        <w:tc>
          <w:tcPr>
            <w:tcW w:w="4127" w:type="dxa"/>
          </w:tcPr>
          <w:p w14:paraId="509E301F" w14:textId="77777777" w:rsidR="00E86E7B" w:rsidRPr="00816C4A" w:rsidRDefault="00E86E7B" w:rsidP="00B27DCC">
            <w:pPr>
              <w:pStyle w:val="TAL"/>
            </w:pPr>
            <w:r w:rsidRPr="00816C4A">
              <w:t>Text attribute</w:t>
            </w:r>
          </w:p>
        </w:tc>
        <w:tc>
          <w:tcPr>
            <w:tcW w:w="827" w:type="dxa"/>
          </w:tcPr>
          <w:p w14:paraId="5FA8F4F2" w14:textId="77777777" w:rsidR="00E86E7B" w:rsidRPr="00816C4A" w:rsidRDefault="00E86E7B" w:rsidP="00B27DCC">
            <w:pPr>
              <w:pStyle w:val="TAL"/>
              <w:jc w:val="center"/>
            </w:pPr>
            <w:r w:rsidRPr="00816C4A">
              <w:t>8.70</w:t>
            </w:r>
          </w:p>
        </w:tc>
        <w:tc>
          <w:tcPr>
            <w:tcW w:w="757" w:type="dxa"/>
          </w:tcPr>
          <w:p w14:paraId="6FC9C007" w14:textId="77777777" w:rsidR="00E86E7B" w:rsidRPr="00816C4A" w:rsidRDefault="00E86E7B" w:rsidP="00B27DCC">
            <w:pPr>
              <w:pStyle w:val="TAL"/>
              <w:jc w:val="center"/>
            </w:pPr>
            <w:r w:rsidRPr="00816C4A">
              <w:t>C</w:t>
            </w:r>
          </w:p>
        </w:tc>
        <w:tc>
          <w:tcPr>
            <w:tcW w:w="547" w:type="dxa"/>
          </w:tcPr>
          <w:p w14:paraId="29D8BDC3" w14:textId="77777777" w:rsidR="00E86E7B" w:rsidRPr="00816C4A" w:rsidRDefault="00E86E7B" w:rsidP="00B27DCC">
            <w:pPr>
              <w:pStyle w:val="TAL"/>
              <w:jc w:val="center"/>
            </w:pPr>
            <w:r w:rsidRPr="00816C4A">
              <w:t>N</w:t>
            </w:r>
          </w:p>
        </w:tc>
        <w:tc>
          <w:tcPr>
            <w:tcW w:w="836" w:type="dxa"/>
          </w:tcPr>
          <w:p w14:paraId="7AF4A6FF" w14:textId="77777777" w:rsidR="00E86E7B" w:rsidRPr="00816C4A" w:rsidRDefault="00E86E7B" w:rsidP="00B27DCC">
            <w:pPr>
              <w:pStyle w:val="TAL"/>
              <w:jc w:val="center"/>
            </w:pPr>
            <w:r w:rsidRPr="00816C4A">
              <w:t>G</w:t>
            </w:r>
          </w:p>
        </w:tc>
      </w:tr>
      <w:tr w:rsidR="00E86E7B" w:rsidRPr="00816C4A" w14:paraId="4ED45BB7" w14:textId="77777777" w:rsidTr="00B27DCC">
        <w:trPr>
          <w:jc w:val="center"/>
        </w:trPr>
        <w:tc>
          <w:tcPr>
            <w:tcW w:w="4127" w:type="dxa"/>
          </w:tcPr>
          <w:p w14:paraId="177334D2" w14:textId="77777777" w:rsidR="00E86E7B" w:rsidRPr="00816C4A" w:rsidRDefault="00E86E7B" w:rsidP="00B27DCC">
            <w:pPr>
              <w:pStyle w:val="TAL"/>
            </w:pPr>
            <w:r w:rsidRPr="00816C4A">
              <w:t>Frame Identifier</w:t>
            </w:r>
          </w:p>
        </w:tc>
        <w:tc>
          <w:tcPr>
            <w:tcW w:w="827" w:type="dxa"/>
          </w:tcPr>
          <w:p w14:paraId="39BE1DC7" w14:textId="77777777" w:rsidR="00E86E7B" w:rsidRPr="00816C4A" w:rsidRDefault="00E86E7B" w:rsidP="00B27DCC">
            <w:pPr>
              <w:pStyle w:val="TAL"/>
              <w:jc w:val="center"/>
            </w:pPr>
            <w:r w:rsidRPr="00816C4A">
              <w:t>8.82</w:t>
            </w:r>
          </w:p>
        </w:tc>
        <w:tc>
          <w:tcPr>
            <w:tcW w:w="757" w:type="dxa"/>
          </w:tcPr>
          <w:p w14:paraId="4D892BB1" w14:textId="77777777" w:rsidR="00E86E7B" w:rsidRPr="00816C4A" w:rsidRDefault="00E86E7B" w:rsidP="00B27DCC">
            <w:pPr>
              <w:pStyle w:val="TAL"/>
              <w:jc w:val="center"/>
            </w:pPr>
            <w:r w:rsidRPr="00816C4A">
              <w:t>O</w:t>
            </w:r>
          </w:p>
        </w:tc>
        <w:tc>
          <w:tcPr>
            <w:tcW w:w="547" w:type="dxa"/>
          </w:tcPr>
          <w:p w14:paraId="225DFB52" w14:textId="77777777" w:rsidR="00E86E7B" w:rsidRPr="00816C4A" w:rsidRDefault="00E86E7B" w:rsidP="00B27DCC">
            <w:pPr>
              <w:pStyle w:val="TAL"/>
              <w:jc w:val="center"/>
            </w:pPr>
            <w:r w:rsidRPr="00816C4A">
              <w:t>N</w:t>
            </w:r>
          </w:p>
        </w:tc>
        <w:tc>
          <w:tcPr>
            <w:tcW w:w="836" w:type="dxa"/>
          </w:tcPr>
          <w:p w14:paraId="0A7F4059" w14:textId="77777777" w:rsidR="00E86E7B" w:rsidRPr="00816C4A" w:rsidRDefault="00E86E7B" w:rsidP="00B27DCC">
            <w:pPr>
              <w:pStyle w:val="TAL"/>
              <w:jc w:val="center"/>
            </w:pPr>
            <w:r w:rsidRPr="00816C4A">
              <w:t>H</w:t>
            </w:r>
          </w:p>
        </w:tc>
      </w:tr>
      <w:tr w:rsidR="00E86E7B" w:rsidRPr="00816C4A" w14:paraId="0F70D261" w14:textId="77777777" w:rsidTr="00B27DCC">
        <w:trPr>
          <w:jc w:val="center"/>
        </w:trPr>
        <w:tc>
          <w:tcPr>
            <w:tcW w:w="4127" w:type="dxa"/>
          </w:tcPr>
          <w:p w14:paraId="43CF5CF6" w14:textId="77777777" w:rsidR="00E86E7B" w:rsidRPr="00816C4A" w:rsidRDefault="00E86E7B" w:rsidP="00B27DCC">
            <w:pPr>
              <w:pStyle w:val="TAL"/>
            </w:pPr>
            <w:r w:rsidRPr="00816C4A">
              <w:t>Address data object 2</w:t>
            </w:r>
          </w:p>
        </w:tc>
        <w:tc>
          <w:tcPr>
            <w:tcW w:w="827" w:type="dxa"/>
          </w:tcPr>
          <w:p w14:paraId="052E2F46" w14:textId="77777777" w:rsidR="00E86E7B" w:rsidRPr="00816C4A" w:rsidRDefault="00E86E7B" w:rsidP="00B27DCC">
            <w:pPr>
              <w:pStyle w:val="TAL"/>
              <w:jc w:val="center"/>
            </w:pPr>
            <w:r w:rsidRPr="00816C4A">
              <w:t>8.108</w:t>
            </w:r>
          </w:p>
        </w:tc>
        <w:tc>
          <w:tcPr>
            <w:tcW w:w="757" w:type="dxa"/>
          </w:tcPr>
          <w:p w14:paraId="57D8451A" w14:textId="77777777" w:rsidR="00E86E7B" w:rsidRPr="00816C4A" w:rsidRDefault="00E86E7B" w:rsidP="00B27DCC">
            <w:pPr>
              <w:pStyle w:val="TAL"/>
              <w:jc w:val="center"/>
            </w:pPr>
            <w:r w:rsidRPr="00816C4A">
              <w:t>C</w:t>
            </w:r>
          </w:p>
        </w:tc>
        <w:tc>
          <w:tcPr>
            <w:tcW w:w="547" w:type="dxa"/>
          </w:tcPr>
          <w:p w14:paraId="1EDFEAE3" w14:textId="77777777" w:rsidR="00E86E7B" w:rsidRPr="00816C4A" w:rsidRDefault="00E86E7B" w:rsidP="00B27DCC">
            <w:pPr>
              <w:pStyle w:val="TAL"/>
              <w:jc w:val="center"/>
            </w:pPr>
            <w:r w:rsidRPr="00816C4A">
              <w:t>N</w:t>
            </w:r>
          </w:p>
        </w:tc>
        <w:tc>
          <w:tcPr>
            <w:tcW w:w="836" w:type="dxa"/>
          </w:tcPr>
          <w:p w14:paraId="0F42C449" w14:textId="77777777" w:rsidR="00E86E7B" w:rsidRPr="00816C4A" w:rsidRDefault="00E86E7B" w:rsidP="00B27DCC">
            <w:pPr>
              <w:pStyle w:val="TAL"/>
              <w:jc w:val="center"/>
            </w:pPr>
            <w:r w:rsidRPr="00816C4A">
              <w:t>I</w:t>
            </w:r>
          </w:p>
        </w:tc>
      </w:tr>
    </w:tbl>
    <w:p w14:paraId="76438D01" w14:textId="77777777" w:rsidR="00E86E7B" w:rsidRPr="00816C4A" w:rsidRDefault="00E86E7B" w:rsidP="00E86E7B">
      <w:pPr>
        <w:pStyle w:val="FP"/>
      </w:pPr>
    </w:p>
    <w:p w14:paraId="1885614B"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4FF22C86" w14:textId="4199CD61"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E05181" w:rsidRPr="00816C4A">
        <w:t>TS</w:t>
      </w:r>
      <w:r w:rsidR="00E05181">
        <w:t> </w:t>
      </w:r>
      <w:r w:rsidR="00E05181" w:rsidRPr="00816C4A">
        <w:t>2</w:t>
      </w:r>
      <w:r w:rsidRPr="00816C4A">
        <w:t>4.341</w:t>
      </w:r>
      <w:r w:rsidR="00E05181">
        <w:t> </w:t>
      </w:r>
      <w:r w:rsidR="00E05181" w:rsidRPr="00816C4A">
        <w:t>[</w:t>
      </w:r>
      <w:r w:rsidRPr="00816C4A">
        <w:t>65].</w:t>
      </w:r>
    </w:p>
    <w:p w14:paraId="18A2E5F3" w14:textId="2074D730"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E05181" w:rsidRPr="00816C4A">
        <w:t>TS</w:t>
      </w:r>
      <w:r w:rsidR="00E05181">
        <w:t> </w:t>
      </w:r>
      <w:r w:rsidR="00E05181" w:rsidRPr="00816C4A">
        <w:t>2</w:t>
      </w:r>
      <w:r w:rsidRPr="00816C4A">
        <w:t>4.341</w:t>
      </w:r>
      <w:r w:rsidR="00E05181">
        <w:t> </w:t>
      </w:r>
      <w:r w:rsidR="00E05181" w:rsidRPr="00816C4A">
        <w:t>[</w:t>
      </w:r>
      <w:r w:rsidRPr="00816C4A">
        <w:t xml:space="preserve">65] </w:t>
      </w:r>
      <w:r w:rsidR="00E05181" w:rsidRPr="00816C4A">
        <w:t>clause</w:t>
      </w:r>
      <w:r w:rsidR="00E05181">
        <w:t> </w:t>
      </w:r>
      <w:r w:rsidR="00E05181" w:rsidRPr="00816C4A">
        <w:t>5</w:t>
      </w:r>
      <w:r w:rsidRPr="00816C4A">
        <w:t>.3.1.4.2.</w:t>
      </w:r>
    </w:p>
    <w:p w14:paraId="3C5C69E1" w14:textId="56BE2D85" w:rsidR="00E86E7B" w:rsidRPr="00816C4A" w:rsidRDefault="00E86E7B" w:rsidP="00E86E7B">
      <w:r w:rsidRPr="00816C4A">
        <w:t>When Address data object 2 is present, the UICC shall set the TP_Destination_Address field in the SMS TPDU to the dummy MSISDN value as specified in 24.341</w:t>
      </w:r>
      <w:r w:rsidR="00E05181">
        <w:t> </w:t>
      </w:r>
      <w:r w:rsidR="00E05181" w:rsidRPr="00816C4A">
        <w:t>[</w:t>
      </w:r>
      <w:r w:rsidRPr="00816C4A">
        <w:t>65].</w:t>
      </w:r>
    </w:p>
    <w:p w14:paraId="4056A4F8" w14:textId="77777777" w:rsidR="00E86E7B" w:rsidRPr="00816C4A" w:rsidRDefault="00E86E7B" w:rsidP="00E86E7B">
      <w:r w:rsidRPr="00816C4A">
        <w:t>The Text attribute applies to the Alpha Identifier. It may be present only if the Alpha Identifier is present.</w:t>
      </w:r>
    </w:p>
    <w:p w14:paraId="57039BD4" w14:textId="77777777" w:rsidR="00E86E7B" w:rsidRPr="00816C4A" w:rsidRDefault="00E86E7B" w:rsidP="00E86E7B">
      <w:pPr>
        <w:pStyle w:val="Heading3"/>
      </w:pPr>
      <w:bookmarkStart w:id="923" w:name="_Toc3200774"/>
      <w:bookmarkStart w:id="924" w:name="_Toc20392517"/>
      <w:bookmarkStart w:id="925" w:name="_Toc27774164"/>
      <w:bookmarkStart w:id="926" w:name="_Toc36482624"/>
      <w:bookmarkStart w:id="927" w:name="_Toc36484283"/>
      <w:bookmarkStart w:id="928" w:name="_Toc44933213"/>
      <w:bookmarkStart w:id="929" w:name="_Toc50972166"/>
      <w:bookmarkStart w:id="930" w:name="_Toc163045654"/>
      <w:r w:rsidRPr="00816C4A">
        <w:lastRenderedPageBreak/>
        <w:t>6.6.10</w:t>
      </w:r>
      <w:r w:rsidRPr="00816C4A">
        <w:tab/>
        <w:t>SEND SS</w:t>
      </w:r>
      <w:bookmarkEnd w:id="923"/>
      <w:bookmarkEnd w:id="924"/>
      <w:bookmarkEnd w:id="925"/>
      <w:bookmarkEnd w:id="926"/>
      <w:bookmarkEnd w:id="927"/>
      <w:bookmarkEnd w:id="928"/>
      <w:bookmarkEnd w:id="929"/>
      <w:bookmarkEnd w:id="930"/>
    </w:p>
    <w:p w14:paraId="407DF6C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0513EEE8" w14:textId="77777777" w:rsidTr="00B27DCC">
        <w:trPr>
          <w:jc w:val="center"/>
        </w:trPr>
        <w:tc>
          <w:tcPr>
            <w:tcW w:w="2904" w:type="dxa"/>
          </w:tcPr>
          <w:p w14:paraId="3B70CCD7" w14:textId="77777777" w:rsidR="00E86E7B" w:rsidRPr="00816C4A" w:rsidRDefault="00E86E7B" w:rsidP="00B27DCC">
            <w:pPr>
              <w:pStyle w:val="TAH"/>
              <w:rPr>
                <w:lang w:eastAsia="en-GB"/>
              </w:rPr>
            </w:pPr>
            <w:r w:rsidRPr="00816C4A">
              <w:rPr>
                <w:lang w:eastAsia="en-GB"/>
              </w:rPr>
              <w:t>Description</w:t>
            </w:r>
          </w:p>
        </w:tc>
        <w:tc>
          <w:tcPr>
            <w:tcW w:w="1240" w:type="dxa"/>
          </w:tcPr>
          <w:p w14:paraId="716F35CF" w14:textId="77777777" w:rsidR="00E86E7B" w:rsidRPr="00816C4A" w:rsidRDefault="00E86E7B" w:rsidP="00B27DCC">
            <w:pPr>
              <w:pStyle w:val="TAH"/>
              <w:rPr>
                <w:lang w:eastAsia="en-GB"/>
              </w:rPr>
            </w:pPr>
            <w:r w:rsidRPr="00816C4A">
              <w:rPr>
                <w:lang w:eastAsia="en-GB"/>
              </w:rPr>
              <w:t>Clause</w:t>
            </w:r>
          </w:p>
        </w:tc>
        <w:tc>
          <w:tcPr>
            <w:tcW w:w="1240" w:type="dxa"/>
          </w:tcPr>
          <w:p w14:paraId="52704102" w14:textId="77777777" w:rsidR="00E86E7B" w:rsidRPr="00816C4A" w:rsidRDefault="00E86E7B" w:rsidP="00B27DCC">
            <w:pPr>
              <w:pStyle w:val="TAH"/>
              <w:rPr>
                <w:lang w:eastAsia="en-GB"/>
              </w:rPr>
            </w:pPr>
            <w:r w:rsidRPr="00816C4A">
              <w:rPr>
                <w:lang w:eastAsia="en-GB"/>
              </w:rPr>
              <w:t>M/O/C</w:t>
            </w:r>
          </w:p>
        </w:tc>
        <w:tc>
          <w:tcPr>
            <w:tcW w:w="852" w:type="dxa"/>
          </w:tcPr>
          <w:p w14:paraId="377AB87A" w14:textId="77777777" w:rsidR="00E86E7B" w:rsidRPr="00816C4A" w:rsidRDefault="00E86E7B" w:rsidP="00B27DCC">
            <w:pPr>
              <w:pStyle w:val="TAH"/>
              <w:rPr>
                <w:lang w:eastAsia="en-GB"/>
              </w:rPr>
            </w:pPr>
            <w:r w:rsidRPr="00816C4A">
              <w:rPr>
                <w:lang w:eastAsia="en-GB"/>
              </w:rPr>
              <w:t>Min</w:t>
            </w:r>
          </w:p>
        </w:tc>
        <w:tc>
          <w:tcPr>
            <w:tcW w:w="994" w:type="dxa"/>
          </w:tcPr>
          <w:p w14:paraId="7A03F67C" w14:textId="77777777" w:rsidR="00E86E7B" w:rsidRPr="00816C4A" w:rsidRDefault="00E86E7B" w:rsidP="00B27DCC">
            <w:pPr>
              <w:pStyle w:val="TAH"/>
              <w:rPr>
                <w:lang w:eastAsia="en-GB"/>
              </w:rPr>
            </w:pPr>
            <w:r w:rsidRPr="00816C4A">
              <w:rPr>
                <w:lang w:eastAsia="en-GB"/>
              </w:rPr>
              <w:t>Length</w:t>
            </w:r>
          </w:p>
        </w:tc>
      </w:tr>
      <w:tr w:rsidR="00E86E7B" w:rsidRPr="00816C4A" w14:paraId="265C8372" w14:textId="77777777" w:rsidTr="00B27DCC">
        <w:trPr>
          <w:jc w:val="center"/>
        </w:trPr>
        <w:tc>
          <w:tcPr>
            <w:tcW w:w="2904" w:type="dxa"/>
          </w:tcPr>
          <w:p w14:paraId="68C0F77F" w14:textId="77777777" w:rsidR="00E86E7B" w:rsidRPr="00816C4A" w:rsidRDefault="00E86E7B" w:rsidP="00B27DCC">
            <w:pPr>
              <w:pStyle w:val="TAL"/>
            </w:pPr>
            <w:r w:rsidRPr="00816C4A">
              <w:t>Proactive UICC command Tag</w:t>
            </w:r>
          </w:p>
        </w:tc>
        <w:tc>
          <w:tcPr>
            <w:tcW w:w="1240" w:type="dxa"/>
          </w:tcPr>
          <w:p w14:paraId="4DE3AC56" w14:textId="77777777" w:rsidR="00E86E7B" w:rsidRPr="00816C4A" w:rsidRDefault="00E86E7B" w:rsidP="00B27DCC">
            <w:pPr>
              <w:pStyle w:val="TAL"/>
              <w:jc w:val="center"/>
            </w:pPr>
            <w:r w:rsidRPr="00816C4A">
              <w:t>9.2</w:t>
            </w:r>
          </w:p>
        </w:tc>
        <w:tc>
          <w:tcPr>
            <w:tcW w:w="1240" w:type="dxa"/>
          </w:tcPr>
          <w:p w14:paraId="325739FB" w14:textId="77777777" w:rsidR="00E86E7B" w:rsidRPr="00816C4A" w:rsidRDefault="00E86E7B" w:rsidP="00B27DCC">
            <w:pPr>
              <w:pStyle w:val="TAL"/>
              <w:jc w:val="center"/>
            </w:pPr>
            <w:r w:rsidRPr="00816C4A">
              <w:t>M</w:t>
            </w:r>
          </w:p>
        </w:tc>
        <w:tc>
          <w:tcPr>
            <w:tcW w:w="852" w:type="dxa"/>
          </w:tcPr>
          <w:p w14:paraId="57582ABF" w14:textId="77777777" w:rsidR="00E86E7B" w:rsidRPr="00816C4A" w:rsidRDefault="00E86E7B" w:rsidP="00B27DCC">
            <w:pPr>
              <w:pStyle w:val="TAL"/>
              <w:jc w:val="center"/>
            </w:pPr>
            <w:r w:rsidRPr="00816C4A">
              <w:t>Y</w:t>
            </w:r>
          </w:p>
        </w:tc>
        <w:tc>
          <w:tcPr>
            <w:tcW w:w="994" w:type="dxa"/>
          </w:tcPr>
          <w:p w14:paraId="6C6CD60C" w14:textId="77777777" w:rsidR="00E86E7B" w:rsidRPr="00816C4A" w:rsidRDefault="00E86E7B" w:rsidP="00B27DCC">
            <w:pPr>
              <w:pStyle w:val="TAL"/>
              <w:jc w:val="center"/>
            </w:pPr>
            <w:r w:rsidRPr="00816C4A">
              <w:t>1</w:t>
            </w:r>
          </w:p>
        </w:tc>
      </w:tr>
      <w:tr w:rsidR="00E86E7B" w:rsidRPr="00816C4A" w14:paraId="2B8E41A3" w14:textId="77777777" w:rsidTr="00B27DCC">
        <w:trPr>
          <w:jc w:val="center"/>
        </w:trPr>
        <w:tc>
          <w:tcPr>
            <w:tcW w:w="2904" w:type="dxa"/>
          </w:tcPr>
          <w:p w14:paraId="462B7445" w14:textId="77777777" w:rsidR="00E86E7B" w:rsidRPr="00816C4A" w:rsidRDefault="00E86E7B" w:rsidP="00B27DCC">
            <w:pPr>
              <w:pStyle w:val="TAL"/>
            </w:pPr>
            <w:r w:rsidRPr="00816C4A">
              <w:t>Length (A+B+C+D+E+F+G)</w:t>
            </w:r>
          </w:p>
        </w:tc>
        <w:tc>
          <w:tcPr>
            <w:tcW w:w="1240" w:type="dxa"/>
          </w:tcPr>
          <w:p w14:paraId="0C185C54" w14:textId="77777777" w:rsidR="00E86E7B" w:rsidRPr="00816C4A" w:rsidRDefault="00E86E7B" w:rsidP="00B27DCC">
            <w:pPr>
              <w:pStyle w:val="TAL"/>
              <w:jc w:val="center"/>
              <w:rPr>
                <w:lang w:val="fr-FR"/>
              </w:rPr>
            </w:pPr>
            <w:r w:rsidRPr="00816C4A">
              <w:rPr>
                <w:lang w:val="fr-FR"/>
              </w:rPr>
              <w:t>-</w:t>
            </w:r>
          </w:p>
        </w:tc>
        <w:tc>
          <w:tcPr>
            <w:tcW w:w="1240" w:type="dxa"/>
          </w:tcPr>
          <w:p w14:paraId="1D9AAD27" w14:textId="77777777" w:rsidR="00E86E7B" w:rsidRPr="00816C4A" w:rsidRDefault="00E86E7B" w:rsidP="00B27DCC">
            <w:pPr>
              <w:pStyle w:val="TAL"/>
              <w:jc w:val="center"/>
              <w:rPr>
                <w:lang w:val="fr-FR"/>
              </w:rPr>
            </w:pPr>
            <w:r w:rsidRPr="00816C4A">
              <w:rPr>
                <w:lang w:val="fr-FR"/>
              </w:rPr>
              <w:t>M</w:t>
            </w:r>
          </w:p>
        </w:tc>
        <w:tc>
          <w:tcPr>
            <w:tcW w:w="852" w:type="dxa"/>
          </w:tcPr>
          <w:p w14:paraId="51F17234" w14:textId="77777777" w:rsidR="00E86E7B" w:rsidRPr="00816C4A" w:rsidRDefault="00E86E7B" w:rsidP="00B27DCC">
            <w:pPr>
              <w:pStyle w:val="TAL"/>
              <w:jc w:val="center"/>
              <w:rPr>
                <w:lang w:val="fr-FR"/>
              </w:rPr>
            </w:pPr>
            <w:r w:rsidRPr="00816C4A">
              <w:rPr>
                <w:lang w:val="fr-FR"/>
              </w:rPr>
              <w:t>Y</w:t>
            </w:r>
          </w:p>
        </w:tc>
        <w:tc>
          <w:tcPr>
            <w:tcW w:w="994" w:type="dxa"/>
          </w:tcPr>
          <w:p w14:paraId="36B72835" w14:textId="77777777" w:rsidR="00E86E7B" w:rsidRPr="00816C4A" w:rsidRDefault="00E86E7B" w:rsidP="00B27DCC">
            <w:pPr>
              <w:pStyle w:val="TAL"/>
              <w:jc w:val="center"/>
              <w:rPr>
                <w:lang w:val="fr-FR"/>
              </w:rPr>
            </w:pPr>
            <w:r w:rsidRPr="00816C4A">
              <w:rPr>
                <w:lang w:val="fr-FR"/>
              </w:rPr>
              <w:t>1 or 2</w:t>
            </w:r>
          </w:p>
        </w:tc>
      </w:tr>
      <w:tr w:rsidR="00E86E7B" w:rsidRPr="00816C4A" w14:paraId="55D78157" w14:textId="77777777" w:rsidTr="00B27DCC">
        <w:trPr>
          <w:jc w:val="center"/>
        </w:trPr>
        <w:tc>
          <w:tcPr>
            <w:tcW w:w="2904" w:type="dxa"/>
          </w:tcPr>
          <w:p w14:paraId="0B78CF87" w14:textId="77777777" w:rsidR="00E86E7B" w:rsidRPr="00816C4A" w:rsidRDefault="00E86E7B" w:rsidP="00B27DCC">
            <w:pPr>
              <w:pStyle w:val="TAL"/>
            </w:pPr>
            <w:r w:rsidRPr="00816C4A">
              <w:t>Command details</w:t>
            </w:r>
          </w:p>
        </w:tc>
        <w:tc>
          <w:tcPr>
            <w:tcW w:w="1240" w:type="dxa"/>
          </w:tcPr>
          <w:p w14:paraId="34BE2232" w14:textId="77777777" w:rsidR="00E86E7B" w:rsidRPr="00816C4A" w:rsidRDefault="00E86E7B" w:rsidP="00B27DCC">
            <w:pPr>
              <w:pStyle w:val="TAL"/>
              <w:jc w:val="center"/>
            </w:pPr>
            <w:r w:rsidRPr="00816C4A">
              <w:t>8.6</w:t>
            </w:r>
          </w:p>
        </w:tc>
        <w:tc>
          <w:tcPr>
            <w:tcW w:w="1240" w:type="dxa"/>
          </w:tcPr>
          <w:p w14:paraId="7D329BD2" w14:textId="77777777" w:rsidR="00E86E7B" w:rsidRPr="00816C4A" w:rsidRDefault="00E86E7B" w:rsidP="00B27DCC">
            <w:pPr>
              <w:pStyle w:val="TAL"/>
              <w:jc w:val="center"/>
            </w:pPr>
            <w:r w:rsidRPr="00816C4A">
              <w:t>M</w:t>
            </w:r>
          </w:p>
        </w:tc>
        <w:tc>
          <w:tcPr>
            <w:tcW w:w="852" w:type="dxa"/>
          </w:tcPr>
          <w:p w14:paraId="1990C851" w14:textId="77777777" w:rsidR="00E86E7B" w:rsidRPr="00816C4A" w:rsidRDefault="00E86E7B" w:rsidP="00B27DCC">
            <w:pPr>
              <w:pStyle w:val="TAL"/>
              <w:jc w:val="center"/>
              <w:rPr>
                <w:lang w:val="fr-FR"/>
              </w:rPr>
            </w:pPr>
            <w:r w:rsidRPr="00816C4A">
              <w:rPr>
                <w:lang w:val="fr-FR"/>
              </w:rPr>
              <w:t>Y</w:t>
            </w:r>
          </w:p>
        </w:tc>
        <w:tc>
          <w:tcPr>
            <w:tcW w:w="994" w:type="dxa"/>
          </w:tcPr>
          <w:p w14:paraId="62619D2C" w14:textId="77777777" w:rsidR="00E86E7B" w:rsidRPr="00816C4A" w:rsidRDefault="00E86E7B" w:rsidP="00B27DCC">
            <w:pPr>
              <w:pStyle w:val="TAL"/>
              <w:jc w:val="center"/>
              <w:rPr>
                <w:lang w:val="fr-FR"/>
              </w:rPr>
            </w:pPr>
            <w:r w:rsidRPr="00816C4A">
              <w:rPr>
                <w:lang w:val="fr-FR"/>
              </w:rPr>
              <w:t>A</w:t>
            </w:r>
          </w:p>
        </w:tc>
      </w:tr>
      <w:tr w:rsidR="00E86E7B" w:rsidRPr="00816C4A" w14:paraId="6955C449" w14:textId="77777777" w:rsidTr="00B27DCC">
        <w:trPr>
          <w:jc w:val="center"/>
        </w:trPr>
        <w:tc>
          <w:tcPr>
            <w:tcW w:w="2904" w:type="dxa"/>
          </w:tcPr>
          <w:p w14:paraId="4789D713" w14:textId="77777777" w:rsidR="00E86E7B" w:rsidRPr="00816C4A" w:rsidRDefault="00E86E7B" w:rsidP="00B27DCC">
            <w:pPr>
              <w:pStyle w:val="TAL"/>
              <w:rPr>
                <w:lang w:val="fr-FR"/>
              </w:rPr>
            </w:pPr>
            <w:r w:rsidRPr="00816C4A">
              <w:rPr>
                <w:lang w:val="fr-FR"/>
              </w:rPr>
              <w:t>Device identities</w:t>
            </w:r>
          </w:p>
        </w:tc>
        <w:tc>
          <w:tcPr>
            <w:tcW w:w="1240" w:type="dxa"/>
          </w:tcPr>
          <w:p w14:paraId="0E0CC008" w14:textId="77777777" w:rsidR="00E86E7B" w:rsidRPr="00816C4A" w:rsidRDefault="00E86E7B" w:rsidP="00B27DCC">
            <w:pPr>
              <w:pStyle w:val="TAL"/>
              <w:jc w:val="center"/>
              <w:rPr>
                <w:lang w:val="fr-FR"/>
              </w:rPr>
            </w:pPr>
            <w:r w:rsidRPr="00816C4A">
              <w:rPr>
                <w:lang w:val="fr-FR"/>
              </w:rPr>
              <w:t>8.7</w:t>
            </w:r>
          </w:p>
        </w:tc>
        <w:tc>
          <w:tcPr>
            <w:tcW w:w="1240" w:type="dxa"/>
          </w:tcPr>
          <w:p w14:paraId="1A2FBB5D" w14:textId="77777777" w:rsidR="00E86E7B" w:rsidRPr="00816C4A" w:rsidRDefault="00E86E7B" w:rsidP="00B27DCC">
            <w:pPr>
              <w:pStyle w:val="TAL"/>
              <w:jc w:val="center"/>
              <w:rPr>
                <w:lang w:val="fr-FR"/>
              </w:rPr>
            </w:pPr>
            <w:r w:rsidRPr="00816C4A">
              <w:rPr>
                <w:lang w:val="fr-FR"/>
              </w:rPr>
              <w:t>M</w:t>
            </w:r>
          </w:p>
        </w:tc>
        <w:tc>
          <w:tcPr>
            <w:tcW w:w="852" w:type="dxa"/>
          </w:tcPr>
          <w:p w14:paraId="3433AB10" w14:textId="77777777" w:rsidR="00E86E7B" w:rsidRPr="00816C4A" w:rsidRDefault="00E86E7B" w:rsidP="00B27DCC">
            <w:pPr>
              <w:pStyle w:val="TAL"/>
              <w:jc w:val="center"/>
              <w:rPr>
                <w:lang w:val="fr-FR"/>
              </w:rPr>
            </w:pPr>
            <w:r w:rsidRPr="00816C4A">
              <w:rPr>
                <w:lang w:val="fr-FR"/>
              </w:rPr>
              <w:t>Y</w:t>
            </w:r>
          </w:p>
        </w:tc>
        <w:tc>
          <w:tcPr>
            <w:tcW w:w="994" w:type="dxa"/>
          </w:tcPr>
          <w:p w14:paraId="3D365B35" w14:textId="77777777" w:rsidR="00E86E7B" w:rsidRPr="00816C4A" w:rsidRDefault="00E86E7B" w:rsidP="00B27DCC">
            <w:pPr>
              <w:pStyle w:val="TAL"/>
              <w:jc w:val="center"/>
              <w:rPr>
                <w:lang w:val="fr-FR"/>
              </w:rPr>
            </w:pPr>
            <w:r w:rsidRPr="00816C4A">
              <w:rPr>
                <w:lang w:val="fr-FR"/>
              </w:rPr>
              <w:t>B</w:t>
            </w:r>
          </w:p>
        </w:tc>
      </w:tr>
      <w:tr w:rsidR="00E86E7B" w:rsidRPr="00816C4A" w14:paraId="3C4A67A5" w14:textId="77777777" w:rsidTr="00B27DCC">
        <w:trPr>
          <w:jc w:val="center"/>
        </w:trPr>
        <w:tc>
          <w:tcPr>
            <w:tcW w:w="2904" w:type="dxa"/>
          </w:tcPr>
          <w:p w14:paraId="1A582207" w14:textId="77777777" w:rsidR="00E86E7B" w:rsidRPr="00816C4A" w:rsidRDefault="00E86E7B" w:rsidP="00B27DCC">
            <w:pPr>
              <w:pStyle w:val="TAL"/>
              <w:rPr>
                <w:lang w:val="fr-FR"/>
              </w:rPr>
            </w:pPr>
            <w:r w:rsidRPr="00816C4A">
              <w:rPr>
                <w:lang w:val="fr-FR"/>
              </w:rPr>
              <w:t>Alpha identifier</w:t>
            </w:r>
          </w:p>
        </w:tc>
        <w:tc>
          <w:tcPr>
            <w:tcW w:w="1240" w:type="dxa"/>
          </w:tcPr>
          <w:p w14:paraId="421E2389" w14:textId="77777777" w:rsidR="00E86E7B" w:rsidRPr="00816C4A" w:rsidRDefault="00E86E7B" w:rsidP="00B27DCC">
            <w:pPr>
              <w:pStyle w:val="TAL"/>
              <w:jc w:val="center"/>
              <w:rPr>
                <w:lang w:val="fr-FR"/>
              </w:rPr>
            </w:pPr>
            <w:r w:rsidRPr="00816C4A">
              <w:rPr>
                <w:lang w:val="fr-FR"/>
              </w:rPr>
              <w:t>8.2</w:t>
            </w:r>
          </w:p>
        </w:tc>
        <w:tc>
          <w:tcPr>
            <w:tcW w:w="1240" w:type="dxa"/>
          </w:tcPr>
          <w:p w14:paraId="19461311" w14:textId="77777777" w:rsidR="00E86E7B" w:rsidRPr="00816C4A" w:rsidRDefault="00E86E7B" w:rsidP="00B27DCC">
            <w:pPr>
              <w:pStyle w:val="TAL"/>
              <w:jc w:val="center"/>
              <w:rPr>
                <w:lang w:val="fr-FR"/>
              </w:rPr>
            </w:pPr>
            <w:r w:rsidRPr="00816C4A">
              <w:rPr>
                <w:lang w:val="fr-FR"/>
              </w:rPr>
              <w:t>O</w:t>
            </w:r>
          </w:p>
        </w:tc>
        <w:tc>
          <w:tcPr>
            <w:tcW w:w="852" w:type="dxa"/>
          </w:tcPr>
          <w:p w14:paraId="305633EA" w14:textId="77777777" w:rsidR="00E86E7B" w:rsidRPr="00816C4A" w:rsidRDefault="00E86E7B" w:rsidP="00B27DCC">
            <w:pPr>
              <w:pStyle w:val="TAL"/>
              <w:jc w:val="center"/>
            </w:pPr>
            <w:r w:rsidRPr="00816C4A">
              <w:t>N</w:t>
            </w:r>
          </w:p>
        </w:tc>
        <w:tc>
          <w:tcPr>
            <w:tcW w:w="994" w:type="dxa"/>
          </w:tcPr>
          <w:p w14:paraId="76126F72" w14:textId="77777777" w:rsidR="00E86E7B" w:rsidRPr="00816C4A" w:rsidRDefault="00E86E7B" w:rsidP="00B27DCC">
            <w:pPr>
              <w:pStyle w:val="TAL"/>
              <w:jc w:val="center"/>
            </w:pPr>
            <w:r w:rsidRPr="00816C4A">
              <w:t>C</w:t>
            </w:r>
          </w:p>
        </w:tc>
      </w:tr>
      <w:tr w:rsidR="00E86E7B" w:rsidRPr="00816C4A" w14:paraId="16EC637C" w14:textId="77777777" w:rsidTr="00B27DCC">
        <w:trPr>
          <w:jc w:val="center"/>
        </w:trPr>
        <w:tc>
          <w:tcPr>
            <w:tcW w:w="2904" w:type="dxa"/>
          </w:tcPr>
          <w:p w14:paraId="0D76E8E8" w14:textId="77777777" w:rsidR="00E86E7B" w:rsidRPr="00816C4A" w:rsidRDefault="00E86E7B" w:rsidP="00B27DCC">
            <w:pPr>
              <w:pStyle w:val="TAL"/>
            </w:pPr>
            <w:r w:rsidRPr="00816C4A">
              <w:t>SS string</w:t>
            </w:r>
          </w:p>
        </w:tc>
        <w:tc>
          <w:tcPr>
            <w:tcW w:w="1240" w:type="dxa"/>
          </w:tcPr>
          <w:p w14:paraId="25D1B618" w14:textId="77777777" w:rsidR="00E86E7B" w:rsidRPr="00816C4A" w:rsidRDefault="00E86E7B" w:rsidP="00B27DCC">
            <w:pPr>
              <w:pStyle w:val="TAL"/>
              <w:jc w:val="center"/>
              <w:rPr>
                <w:lang w:val="fr-FR"/>
              </w:rPr>
            </w:pPr>
            <w:r w:rsidRPr="00816C4A">
              <w:rPr>
                <w:lang w:val="fr-FR"/>
              </w:rPr>
              <w:t>8.14</w:t>
            </w:r>
          </w:p>
        </w:tc>
        <w:tc>
          <w:tcPr>
            <w:tcW w:w="1240" w:type="dxa"/>
          </w:tcPr>
          <w:p w14:paraId="794377D4" w14:textId="77777777" w:rsidR="00E86E7B" w:rsidRPr="00816C4A" w:rsidRDefault="00E86E7B" w:rsidP="00B27DCC">
            <w:pPr>
              <w:pStyle w:val="TAL"/>
              <w:jc w:val="center"/>
              <w:rPr>
                <w:lang w:val="fr-FR"/>
              </w:rPr>
            </w:pPr>
            <w:r w:rsidRPr="00816C4A">
              <w:rPr>
                <w:lang w:val="fr-FR"/>
              </w:rPr>
              <w:t>M</w:t>
            </w:r>
          </w:p>
        </w:tc>
        <w:tc>
          <w:tcPr>
            <w:tcW w:w="852" w:type="dxa"/>
          </w:tcPr>
          <w:p w14:paraId="2C58FA4D" w14:textId="77777777" w:rsidR="00E86E7B" w:rsidRPr="00816C4A" w:rsidRDefault="00E86E7B" w:rsidP="00B27DCC">
            <w:pPr>
              <w:pStyle w:val="TAL"/>
              <w:jc w:val="center"/>
              <w:rPr>
                <w:lang w:val="fr-FR"/>
              </w:rPr>
            </w:pPr>
            <w:r w:rsidRPr="00816C4A">
              <w:rPr>
                <w:lang w:val="fr-FR"/>
              </w:rPr>
              <w:t>Y</w:t>
            </w:r>
          </w:p>
        </w:tc>
        <w:tc>
          <w:tcPr>
            <w:tcW w:w="994" w:type="dxa"/>
          </w:tcPr>
          <w:p w14:paraId="6C87203B" w14:textId="77777777" w:rsidR="00E86E7B" w:rsidRPr="00816C4A" w:rsidRDefault="00E86E7B" w:rsidP="00B27DCC">
            <w:pPr>
              <w:pStyle w:val="TAL"/>
              <w:jc w:val="center"/>
              <w:rPr>
                <w:lang w:val="fr-FR"/>
              </w:rPr>
            </w:pPr>
            <w:r w:rsidRPr="00816C4A">
              <w:rPr>
                <w:lang w:val="fr-FR"/>
              </w:rPr>
              <w:t>D</w:t>
            </w:r>
          </w:p>
        </w:tc>
      </w:tr>
      <w:tr w:rsidR="00E86E7B" w:rsidRPr="00816C4A" w14:paraId="40132D52" w14:textId="77777777" w:rsidTr="00B27DCC">
        <w:trPr>
          <w:jc w:val="center"/>
        </w:trPr>
        <w:tc>
          <w:tcPr>
            <w:tcW w:w="2904" w:type="dxa"/>
          </w:tcPr>
          <w:p w14:paraId="05B13CD4"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7B774E01" w14:textId="77777777" w:rsidR="00E86E7B" w:rsidRPr="00816C4A" w:rsidRDefault="00E86E7B" w:rsidP="00B27DCC">
            <w:pPr>
              <w:pStyle w:val="TAL"/>
              <w:jc w:val="center"/>
              <w:rPr>
                <w:lang w:val="fr-FR"/>
              </w:rPr>
            </w:pPr>
            <w:r w:rsidRPr="00816C4A">
              <w:rPr>
                <w:lang w:val="fr-FR"/>
              </w:rPr>
              <w:t>8.31</w:t>
            </w:r>
          </w:p>
        </w:tc>
        <w:tc>
          <w:tcPr>
            <w:tcW w:w="1240" w:type="dxa"/>
          </w:tcPr>
          <w:p w14:paraId="2AF87706" w14:textId="77777777" w:rsidR="00E86E7B" w:rsidRPr="00816C4A" w:rsidRDefault="00E86E7B" w:rsidP="00B27DCC">
            <w:pPr>
              <w:pStyle w:val="TAL"/>
              <w:jc w:val="center"/>
              <w:rPr>
                <w:lang w:val="fr-FR"/>
              </w:rPr>
            </w:pPr>
            <w:r w:rsidRPr="00816C4A">
              <w:rPr>
                <w:lang w:val="fr-FR"/>
              </w:rPr>
              <w:t>O</w:t>
            </w:r>
          </w:p>
        </w:tc>
        <w:tc>
          <w:tcPr>
            <w:tcW w:w="852" w:type="dxa"/>
          </w:tcPr>
          <w:p w14:paraId="18FAE1FF" w14:textId="77777777" w:rsidR="00E86E7B" w:rsidRPr="00816C4A" w:rsidRDefault="00E86E7B" w:rsidP="00B27DCC">
            <w:pPr>
              <w:pStyle w:val="TAL"/>
              <w:jc w:val="center"/>
            </w:pPr>
            <w:r w:rsidRPr="00816C4A">
              <w:t>N</w:t>
            </w:r>
          </w:p>
        </w:tc>
        <w:tc>
          <w:tcPr>
            <w:tcW w:w="994" w:type="dxa"/>
          </w:tcPr>
          <w:p w14:paraId="6BBCABAE" w14:textId="77777777" w:rsidR="00E86E7B" w:rsidRPr="00816C4A" w:rsidRDefault="00E86E7B" w:rsidP="00B27DCC">
            <w:pPr>
              <w:pStyle w:val="TAL"/>
              <w:jc w:val="center"/>
            </w:pPr>
            <w:r w:rsidRPr="00816C4A">
              <w:t>E</w:t>
            </w:r>
          </w:p>
        </w:tc>
      </w:tr>
      <w:tr w:rsidR="00E86E7B" w:rsidRPr="00816C4A" w14:paraId="469E4D00" w14:textId="77777777" w:rsidTr="00B27DCC">
        <w:trPr>
          <w:jc w:val="center"/>
        </w:trPr>
        <w:tc>
          <w:tcPr>
            <w:tcW w:w="2904" w:type="dxa"/>
          </w:tcPr>
          <w:p w14:paraId="3ABE670D" w14:textId="77777777" w:rsidR="00E86E7B" w:rsidRPr="00816C4A" w:rsidRDefault="00E86E7B" w:rsidP="00B27DCC">
            <w:pPr>
              <w:pStyle w:val="TAL"/>
            </w:pPr>
            <w:r w:rsidRPr="00816C4A">
              <w:t>Text attribute</w:t>
            </w:r>
          </w:p>
        </w:tc>
        <w:tc>
          <w:tcPr>
            <w:tcW w:w="1240" w:type="dxa"/>
          </w:tcPr>
          <w:p w14:paraId="35842368" w14:textId="77777777" w:rsidR="00E86E7B" w:rsidRPr="00816C4A" w:rsidRDefault="00E86E7B" w:rsidP="00B27DCC">
            <w:pPr>
              <w:pStyle w:val="TAL"/>
              <w:jc w:val="center"/>
            </w:pPr>
            <w:r w:rsidRPr="00816C4A">
              <w:t>8.70</w:t>
            </w:r>
          </w:p>
        </w:tc>
        <w:tc>
          <w:tcPr>
            <w:tcW w:w="1240" w:type="dxa"/>
          </w:tcPr>
          <w:p w14:paraId="294F23C6" w14:textId="77777777" w:rsidR="00E86E7B" w:rsidRPr="00816C4A" w:rsidRDefault="00E86E7B" w:rsidP="00B27DCC">
            <w:pPr>
              <w:pStyle w:val="TAL"/>
              <w:jc w:val="center"/>
            </w:pPr>
            <w:r w:rsidRPr="00816C4A">
              <w:t>C</w:t>
            </w:r>
          </w:p>
        </w:tc>
        <w:tc>
          <w:tcPr>
            <w:tcW w:w="852" w:type="dxa"/>
          </w:tcPr>
          <w:p w14:paraId="5C1C3859" w14:textId="77777777" w:rsidR="00E86E7B" w:rsidRPr="00816C4A" w:rsidRDefault="00E86E7B" w:rsidP="00B27DCC">
            <w:pPr>
              <w:pStyle w:val="TAL"/>
              <w:jc w:val="center"/>
            </w:pPr>
            <w:r w:rsidRPr="00816C4A">
              <w:t>N</w:t>
            </w:r>
          </w:p>
        </w:tc>
        <w:tc>
          <w:tcPr>
            <w:tcW w:w="994" w:type="dxa"/>
          </w:tcPr>
          <w:p w14:paraId="41AA8ADE" w14:textId="77777777" w:rsidR="00E86E7B" w:rsidRPr="00816C4A" w:rsidRDefault="00E86E7B" w:rsidP="00B27DCC">
            <w:pPr>
              <w:pStyle w:val="TAL"/>
              <w:jc w:val="center"/>
            </w:pPr>
            <w:r w:rsidRPr="00816C4A">
              <w:t>F</w:t>
            </w:r>
          </w:p>
        </w:tc>
      </w:tr>
      <w:tr w:rsidR="00E86E7B" w:rsidRPr="00816C4A" w14:paraId="0D273E40" w14:textId="77777777" w:rsidTr="00B27DCC">
        <w:trPr>
          <w:jc w:val="center"/>
        </w:trPr>
        <w:tc>
          <w:tcPr>
            <w:tcW w:w="2904" w:type="dxa"/>
          </w:tcPr>
          <w:p w14:paraId="41FCD77C" w14:textId="77777777" w:rsidR="00E86E7B" w:rsidRPr="00816C4A" w:rsidRDefault="00E86E7B" w:rsidP="00B27DCC">
            <w:pPr>
              <w:pStyle w:val="TAL"/>
            </w:pPr>
            <w:r w:rsidRPr="00816C4A">
              <w:t>Frame Identifier</w:t>
            </w:r>
          </w:p>
        </w:tc>
        <w:tc>
          <w:tcPr>
            <w:tcW w:w="1240" w:type="dxa"/>
          </w:tcPr>
          <w:p w14:paraId="1BE38BC3" w14:textId="77777777" w:rsidR="00E86E7B" w:rsidRPr="00816C4A" w:rsidRDefault="00E86E7B" w:rsidP="00B27DCC">
            <w:pPr>
              <w:pStyle w:val="TAL"/>
              <w:jc w:val="center"/>
            </w:pPr>
            <w:r w:rsidRPr="00816C4A">
              <w:t>8.82</w:t>
            </w:r>
          </w:p>
        </w:tc>
        <w:tc>
          <w:tcPr>
            <w:tcW w:w="1240" w:type="dxa"/>
          </w:tcPr>
          <w:p w14:paraId="037577E8" w14:textId="77777777" w:rsidR="00E86E7B" w:rsidRPr="00816C4A" w:rsidRDefault="00E86E7B" w:rsidP="00B27DCC">
            <w:pPr>
              <w:pStyle w:val="TAL"/>
              <w:jc w:val="center"/>
            </w:pPr>
            <w:r w:rsidRPr="00816C4A">
              <w:t>O</w:t>
            </w:r>
          </w:p>
        </w:tc>
        <w:tc>
          <w:tcPr>
            <w:tcW w:w="852" w:type="dxa"/>
          </w:tcPr>
          <w:p w14:paraId="4C85BE5F" w14:textId="77777777" w:rsidR="00E86E7B" w:rsidRPr="00816C4A" w:rsidRDefault="00E86E7B" w:rsidP="00B27DCC">
            <w:pPr>
              <w:pStyle w:val="TAL"/>
              <w:jc w:val="center"/>
            </w:pPr>
            <w:r w:rsidRPr="00816C4A">
              <w:t>N</w:t>
            </w:r>
          </w:p>
        </w:tc>
        <w:tc>
          <w:tcPr>
            <w:tcW w:w="994" w:type="dxa"/>
          </w:tcPr>
          <w:p w14:paraId="41E51A1A" w14:textId="77777777" w:rsidR="00E86E7B" w:rsidRPr="00816C4A" w:rsidRDefault="00E86E7B" w:rsidP="00B27DCC">
            <w:pPr>
              <w:pStyle w:val="TAL"/>
              <w:jc w:val="center"/>
            </w:pPr>
            <w:r w:rsidRPr="00816C4A">
              <w:t>G</w:t>
            </w:r>
          </w:p>
        </w:tc>
      </w:tr>
    </w:tbl>
    <w:p w14:paraId="358BD8D2" w14:textId="77777777" w:rsidR="00E86E7B" w:rsidRPr="00816C4A" w:rsidRDefault="00E86E7B" w:rsidP="00E86E7B"/>
    <w:p w14:paraId="5109B346" w14:textId="77777777" w:rsidR="00E86E7B" w:rsidRPr="00816C4A" w:rsidRDefault="00E86E7B" w:rsidP="00E86E7B">
      <w:r w:rsidRPr="00816C4A">
        <w:t>The Text attribute applies to the Alpha Identifier. It may be present only if the Alpha Identifier is present.</w:t>
      </w:r>
    </w:p>
    <w:p w14:paraId="7C2F6D1A" w14:textId="77777777" w:rsidR="00E86E7B" w:rsidRPr="00816C4A" w:rsidRDefault="00E86E7B" w:rsidP="00E86E7B">
      <w:pPr>
        <w:pStyle w:val="Heading3"/>
      </w:pPr>
      <w:bookmarkStart w:id="931" w:name="_Toc3200775"/>
      <w:bookmarkStart w:id="932" w:name="_Toc20392518"/>
      <w:bookmarkStart w:id="933" w:name="_Toc27774165"/>
      <w:bookmarkStart w:id="934" w:name="_Toc36482625"/>
      <w:bookmarkStart w:id="935" w:name="_Toc36484284"/>
      <w:bookmarkStart w:id="936" w:name="_Toc44933214"/>
      <w:bookmarkStart w:id="937" w:name="_Toc50972167"/>
      <w:bookmarkStart w:id="938" w:name="_Toc163045655"/>
      <w:r w:rsidRPr="00816C4A">
        <w:t>6.6.11</w:t>
      </w:r>
      <w:r w:rsidRPr="00816C4A">
        <w:tab/>
        <w:t>SEND USSD</w:t>
      </w:r>
      <w:bookmarkEnd w:id="931"/>
      <w:bookmarkEnd w:id="932"/>
      <w:bookmarkEnd w:id="933"/>
      <w:bookmarkEnd w:id="934"/>
      <w:bookmarkEnd w:id="935"/>
      <w:bookmarkEnd w:id="936"/>
      <w:bookmarkEnd w:id="937"/>
      <w:bookmarkEnd w:id="938"/>
    </w:p>
    <w:p w14:paraId="4279752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6589F2D7" w14:textId="77777777" w:rsidTr="00B27DCC">
        <w:trPr>
          <w:jc w:val="center"/>
        </w:trPr>
        <w:tc>
          <w:tcPr>
            <w:tcW w:w="2762" w:type="dxa"/>
          </w:tcPr>
          <w:p w14:paraId="488F6867" w14:textId="77777777" w:rsidR="00E86E7B" w:rsidRPr="00816C4A" w:rsidRDefault="00E86E7B" w:rsidP="00B27DCC">
            <w:pPr>
              <w:pStyle w:val="TAH"/>
              <w:rPr>
                <w:lang w:eastAsia="en-GB"/>
              </w:rPr>
            </w:pPr>
            <w:r w:rsidRPr="00816C4A">
              <w:rPr>
                <w:lang w:eastAsia="en-GB"/>
              </w:rPr>
              <w:t>Description</w:t>
            </w:r>
          </w:p>
        </w:tc>
        <w:tc>
          <w:tcPr>
            <w:tcW w:w="1240" w:type="dxa"/>
          </w:tcPr>
          <w:p w14:paraId="40A50319" w14:textId="77777777" w:rsidR="00E86E7B" w:rsidRPr="00816C4A" w:rsidRDefault="00E86E7B" w:rsidP="00B27DCC">
            <w:pPr>
              <w:pStyle w:val="TAH"/>
              <w:rPr>
                <w:lang w:eastAsia="en-GB"/>
              </w:rPr>
            </w:pPr>
            <w:r w:rsidRPr="00816C4A">
              <w:rPr>
                <w:lang w:eastAsia="en-GB"/>
              </w:rPr>
              <w:t>Clause</w:t>
            </w:r>
          </w:p>
        </w:tc>
        <w:tc>
          <w:tcPr>
            <w:tcW w:w="1240" w:type="dxa"/>
          </w:tcPr>
          <w:p w14:paraId="15749B18" w14:textId="77777777" w:rsidR="00E86E7B" w:rsidRPr="00816C4A" w:rsidRDefault="00E86E7B" w:rsidP="00B27DCC">
            <w:pPr>
              <w:pStyle w:val="TAH"/>
              <w:rPr>
                <w:lang w:eastAsia="en-GB"/>
              </w:rPr>
            </w:pPr>
            <w:r w:rsidRPr="00816C4A">
              <w:rPr>
                <w:lang w:eastAsia="en-GB"/>
              </w:rPr>
              <w:t>M/O/C</w:t>
            </w:r>
          </w:p>
        </w:tc>
        <w:tc>
          <w:tcPr>
            <w:tcW w:w="852" w:type="dxa"/>
          </w:tcPr>
          <w:p w14:paraId="356EA65C" w14:textId="77777777" w:rsidR="00E86E7B" w:rsidRPr="00816C4A" w:rsidRDefault="00E86E7B" w:rsidP="00B27DCC">
            <w:pPr>
              <w:pStyle w:val="TAH"/>
              <w:rPr>
                <w:lang w:eastAsia="en-GB"/>
              </w:rPr>
            </w:pPr>
            <w:r w:rsidRPr="00816C4A">
              <w:rPr>
                <w:lang w:eastAsia="en-GB"/>
              </w:rPr>
              <w:t>Min</w:t>
            </w:r>
          </w:p>
        </w:tc>
        <w:tc>
          <w:tcPr>
            <w:tcW w:w="923" w:type="dxa"/>
          </w:tcPr>
          <w:p w14:paraId="70F0EB90" w14:textId="77777777" w:rsidR="00E86E7B" w:rsidRPr="00816C4A" w:rsidRDefault="00E86E7B" w:rsidP="00B27DCC">
            <w:pPr>
              <w:pStyle w:val="TAH"/>
              <w:rPr>
                <w:lang w:eastAsia="en-GB"/>
              </w:rPr>
            </w:pPr>
            <w:r w:rsidRPr="00816C4A">
              <w:rPr>
                <w:lang w:eastAsia="en-GB"/>
              </w:rPr>
              <w:t>Length</w:t>
            </w:r>
          </w:p>
        </w:tc>
      </w:tr>
      <w:tr w:rsidR="00E86E7B" w:rsidRPr="00816C4A" w14:paraId="236574F7" w14:textId="77777777" w:rsidTr="00B27DCC">
        <w:trPr>
          <w:jc w:val="center"/>
        </w:trPr>
        <w:tc>
          <w:tcPr>
            <w:tcW w:w="2762" w:type="dxa"/>
          </w:tcPr>
          <w:p w14:paraId="783601F0" w14:textId="77777777" w:rsidR="00E86E7B" w:rsidRPr="00816C4A" w:rsidRDefault="00E86E7B" w:rsidP="00B27DCC">
            <w:pPr>
              <w:pStyle w:val="TAL"/>
            </w:pPr>
            <w:r w:rsidRPr="00816C4A">
              <w:t>Proactive UICC command Tag</w:t>
            </w:r>
          </w:p>
        </w:tc>
        <w:tc>
          <w:tcPr>
            <w:tcW w:w="1240" w:type="dxa"/>
          </w:tcPr>
          <w:p w14:paraId="4AF53A3D" w14:textId="77777777" w:rsidR="00E86E7B" w:rsidRPr="00816C4A" w:rsidRDefault="00E86E7B" w:rsidP="00B27DCC">
            <w:pPr>
              <w:pStyle w:val="TAL"/>
              <w:jc w:val="center"/>
            </w:pPr>
            <w:r w:rsidRPr="00816C4A">
              <w:t>9.2</w:t>
            </w:r>
          </w:p>
        </w:tc>
        <w:tc>
          <w:tcPr>
            <w:tcW w:w="1240" w:type="dxa"/>
          </w:tcPr>
          <w:p w14:paraId="3CC81F49" w14:textId="77777777" w:rsidR="00E86E7B" w:rsidRPr="00816C4A" w:rsidRDefault="00E86E7B" w:rsidP="00B27DCC">
            <w:pPr>
              <w:pStyle w:val="TAL"/>
              <w:jc w:val="center"/>
            </w:pPr>
            <w:r w:rsidRPr="00816C4A">
              <w:t>M</w:t>
            </w:r>
          </w:p>
        </w:tc>
        <w:tc>
          <w:tcPr>
            <w:tcW w:w="852" w:type="dxa"/>
          </w:tcPr>
          <w:p w14:paraId="6465074A" w14:textId="77777777" w:rsidR="00E86E7B" w:rsidRPr="00816C4A" w:rsidRDefault="00E86E7B" w:rsidP="00B27DCC">
            <w:pPr>
              <w:pStyle w:val="TAL"/>
              <w:jc w:val="center"/>
            </w:pPr>
            <w:r w:rsidRPr="00816C4A">
              <w:t>Y</w:t>
            </w:r>
          </w:p>
        </w:tc>
        <w:tc>
          <w:tcPr>
            <w:tcW w:w="923" w:type="dxa"/>
          </w:tcPr>
          <w:p w14:paraId="12D57E92" w14:textId="77777777" w:rsidR="00E86E7B" w:rsidRPr="00816C4A" w:rsidRDefault="00E86E7B" w:rsidP="00B27DCC">
            <w:pPr>
              <w:pStyle w:val="TAL"/>
              <w:jc w:val="center"/>
            </w:pPr>
            <w:r w:rsidRPr="00816C4A">
              <w:t>1</w:t>
            </w:r>
          </w:p>
        </w:tc>
      </w:tr>
      <w:tr w:rsidR="00E86E7B" w:rsidRPr="00816C4A" w14:paraId="687515A8" w14:textId="77777777" w:rsidTr="00B27DCC">
        <w:trPr>
          <w:jc w:val="center"/>
        </w:trPr>
        <w:tc>
          <w:tcPr>
            <w:tcW w:w="2762" w:type="dxa"/>
          </w:tcPr>
          <w:p w14:paraId="0644FDFA" w14:textId="77777777" w:rsidR="00E86E7B" w:rsidRPr="00816C4A" w:rsidRDefault="00E86E7B" w:rsidP="00B27DCC">
            <w:pPr>
              <w:pStyle w:val="TAL"/>
            </w:pPr>
            <w:r w:rsidRPr="00816C4A">
              <w:t>Length (A+B+C+D+E+F+G)</w:t>
            </w:r>
          </w:p>
        </w:tc>
        <w:tc>
          <w:tcPr>
            <w:tcW w:w="1240" w:type="dxa"/>
          </w:tcPr>
          <w:p w14:paraId="1FD015EC" w14:textId="77777777" w:rsidR="00E86E7B" w:rsidRPr="00816C4A" w:rsidRDefault="00E86E7B" w:rsidP="00B27DCC">
            <w:pPr>
              <w:pStyle w:val="TAL"/>
              <w:jc w:val="center"/>
              <w:rPr>
                <w:lang w:val="fr-FR"/>
              </w:rPr>
            </w:pPr>
            <w:r w:rsidRPr="00816C4A">
              <w:rPr>
                <w:lang w:val="fr-FR"/>
              </w:rPr>
              <w:t>-</w:t>
            </w:r>
          </w:p>
        </w:tc>
        <w:tc>
          <w:tcPr>
            <w:tcW w:w="1240" w:type="dxa"/>
          </w:tcPr>
          <w:p w14:paraId="0CE5B7C2" w14:textId="77777777" w:rsidR="00E86E7B" w:rsidRPr="00816C4A" w:rsidRDefault="00E86E7B" w:rsidP="00B27DCC">
            <w:pPr>
              <w:pStyle w:val="TAL"/>
              <w:jc w:val="center"/>
              <w:rPr>
                <w:lang w:val="fr-FR"/>
              </w:rPr>
            </w:pPr>
            <w:r w:rsidRPr="00816C4A">
              <w:rPr>
                <w:lang w:val="fr-FR"/>
              </w:rPr>
              <w:t>M</w:t>
            </w:r>
          </w:p>
        </w:tc>
        <w:tc>
          <w:tcPr>
            <w:tcW w:w="852" w:type="dxa"/>
          </w:tcPr>
          <w:p w14:paraId="63C749B8" w14:textId="77777777" w:rsidR="00E86E7B" w:rsidRPr="00816C4A" w:rsidRDefault="00E86E7B" w:rsidP="00B27DCC">
            <w:pPr>
              <w:pStyle w:val="TAL"/>
              <w:jc w:val="center"/>
              <w:rPr>
                <w:lang w:val="fr-FR"/>
              </w:rPr>
            </w:pPr>
            <w:r w:rsidRPr="00816C4A">
              <w:rPr>
                <w:lang w:val="fr-FR"/>
              </w:rPr>
              <w:t>Y</w:t>
            </w:r>
          </w:p>
        </w:tc>
        <w:tc>
          <w:tcPr>
            <w:tcW w:w="923" w:type="dxa"/>
          </w:tcPr>
          <w:p w14:paraId="6F63F32E" w14:textId="77777777" w:rsidR="00E86E7B" w:rsidRPr="00816C4A" w:rsidRDefault="00E86E7B" w:rsidP="00B27DCC">
            <w:pPr>
              <w:pStyle w:val="TAL"/>
              <w:jc w:val="center"/>
              <w:rPr>
                <w:lang w:val="fr-FR"/>
              </w:rPr>
            </w:pPr>
            <w:r w:rsidRPr="00816C4A">
              <w:rPr>
                <w:lang w:val="fr-FR"/>
              </w:rPr>
              <w:t>1 or 2</w:t>
            </w:r>
          </w:p>
        </w:tc>
      </w:tr>
      <w:tr w:rsidR="00E86E7B" w:rsidRPr="00816C4A" w14:paraId="27D6AA72" w14:textId="77777777" w:rsidTr="00B27DCC">
        <w:trPr>
          <w:jc w:val="center"/>
        </w:trPr>
        <w:tc>
          <w:tcPr>
            <w:tcW w:w="2762" w:type="dxa"/>
          </w:tcPr>
          <w:p w14:paraId="6ECCC83D" w14:textId="77777777" w:rsidR="00E86E7B" w:rsidRPr="00816C4A" w:rsidRDefault="00E86E7B" w:rsidP="00B27DCC">
            <w:pPr>
              <w:pStyle w:val="TAL"/>
            </w:pPr>
            <w:r w:rsidRPr="00816C4A">
              <w:t>Command details</w:t>
            </w:r>
          </w:p>
        </w:tc>
        <w:tc>
          <w:tcPr>
            <w:tcW w:w="1240" w:type="dxa"/>
          </w:tcPr>
          <w:p w14:paraId="412AAFD1" w14:textId="77777777" w:rsidR="00E86E7B" w:rsidRPr="00816C4A" w:rsidRDefault="00E86E7B" w:rsidP="00B27DCC">
            <w:pPr>
              <w:pStyle w:val="TAL"/>
              <w:jc w:val="center"/>
            </w:pPr>
            <w:r w:rsidRPr="00816C4A">
              <w:t>8.6</w:t>
            </w:r>
          </w:p>
        </w:tc>
        <w:tc>
          <w:tcPr>
            <w:tcW w:w="1240" w:type="dxa"/>
          </w:tcPr>
          <w:p w14:paraId="1DA7AEE2" w14:textId="77777777" w:rsidR="00E86E7B" w:rsidRPr="00816C4A" w:rsidRDefault="00E86E7B" w:rsidP="00B27DCC">
            <w:pPr>
              <w:pStyle w:val="TAL"/>
              <w:jc w:val="center"/>
            </w:pPr>
            <w:r w:rsidRPr="00816C4A">
              <w:t>M</w:t>
            </w:r>
          </w:p>
        </w:tc>
        <w:tc>
          <w:tcPr>
            <w:tcW w:w="852" w:type="dxa"/>
          </w:tcPr>
          <w:p w14:paraId="44ECD24B" w14:textId="77777777" w:rsidR="00E86E7B" w:rsidRPr="00816C4A" w:rsidRDefault="00E86E7B" w:rsidP="00B27DCC">
            <w:pPr>
              <w:pStyle w:val="TAL"/>
              <w:jc w:val="center"/>
              <w:rPr>
                <w:lang w:val="fr-FR"/>
              </w:rPr>
            </w:pPr>
            <w:r w:rsidRPr="00816C4A">
              <w:rPr>
                <w:lang w:val="fr-FR"/>
              </w:rPr>
              <w:t>Y</w:t>
            </w:r>
          </w:p>
        </w:tc>
        <w:tc>
          <w:tcPr>
            <w:tcW w:w="923" w:type="dxa"/>
          </w:tcPr>
          <w:p w14:paraId="4C4C57F2" w14:textId="77777777" w:rsidR="00E86E7B" w:rsidRPr="00816C4A" w:rsidRDefault="00E86E7B" w:rsidP="00B27DCC">
            <w:pPr>
              <w:pStyle w:val="TAL"/>
              <w:jc w:val="center"/>
              <w:rPr>
                <w:lang w:val="fr-FR"/>
              </w:rPr>
            </w:pPr>
            <w:r w:rsidRPr="00816C4A">
              <w:rPr>
                <w:lang w:val="fr-FR"/>
              </w:rPr>
              <w:t>A</w:t>
            </w:r>
          </w:p>
        </w:tc>
      </w:tr>
      <w:tr w:rsidR="00E86E7B" w:rsidRPr="00816C4A" w14:paraId="6E908FE3" w14:textId="77777777" w:rsidTr="00B27DCC">
        <w:trPr>
          <w:jc w:val="center"/>
        </w:trPr>
        <w:tc>
          <w:tcPr>
            <w:tcW w:w="2762" w:type="dxa"/>
          </w:tcPr>
          <w:p w14:paraId="71558E7C" w14:textId="77777777" w:rsidR="00E86E7B" w:rsidRPr="00816C4A" w:rsidRDefault="00E86E7B" w:rsidP="00B27DCC">
            <w:pPr>
              <w:pStyle w:val="TAL"/>
              <w:rPr>
                <w:lang w:val="fr-FR"/>
              </w:rPr>
            </w:pPr>
            <w:r w:rsidRPr="00816C4A">
              <w:rPr>
                <w:lang w:val="fr-FR"/>
              </w:rPr>
              <w:t>Device identities</w:t>
            </w:r>
          </w:p>
        </w:tc>
        <w:tc>
          <w:tcPr>
            <w:tcW w:w="1240" w:type="dxa"/>
          </w:tcPr>
          <w:p w14:paraId="7A48184A" w14:textId="77777777" w:rsidR="00E86E7B" w:rsidRPr="00816C4A" w:rsidRDefault="00E86E7B" w:rsidP="00B27DCC">
            <w:pPr>
              <w:pStyle w:val="TAL"/>
              <w:jc w:val="center"/>
              <w:rPr>
                <w:lang w:val="fr-FR"/>
              </w:rPr>
            </w:pPr>
            <w:r w:rsidRPr="00816C4A">
              <w:rPr>
                <w:lang w:val="fr-FR"/>
              </w:rPr>
              <w:t>8.7</w:t>
            </w:r>
          </w:p>
        </w:tc>
        <w:tc>
          <w:tcPr>
            <w:tcW w:w="1240" w:type="dxa"/>
          </w:tcPr>
          <w:p w14:paraId="3AD8C8CB" w14:textId="77777777" w:rsidR="00E86E7B" w:rsidRPr="00816C4A" w:rsidRDefault="00E86E7B" w:rsidP="00B27DCC">
            <w:pPr>
              <w:pStyle w:val="TAL"/>
              <w:jc w:val="center"/>
              <w:rPr>
                <w:lang w:val="fr-FR"/>
              </w:rPr>
            </w:pPr>
            <w:r w:rsidRPr="00816C4A">
              <w:rPr>
                <w:lang w:val="fr-FR"/>
              </w:rPr>
              <w:t>M</w:t>
            </w:r>
          </w:p>
        </w:tc>
        <w:tc>
          <w:tcPr>
            <w:tcW w:w="852" w:type="dxa"/>
          </w:tcPr>
          <w:p w14:paraId="299BDB9B" w14:textId="77777777" w:rsidR="00E86E7B" w:rsidRPr="00816C4A" w:rsidRDefault="00E86E7B" w:rsidP="00B27DCC">
            <w:pPr>
              <w:pStyle w:val="TAL"/>
              <w:jc w:val="center"/>
              <w:rPr>
                <w:lang w:val="fr-FR"/>
              </w:rPr>
            </w:pPr>
            <w:r w:rsidRPr="00816C4A">
              <w:rPr>
                <w:lang w:val="fr-FR"/>
              </w:rPr>
              <w:t>Y</w:t>
            </w:r>
          </w:p>
        </w:tc>
        <w:tc>
          <w:tcPr>
            <w:tcW w:w="923" w:type="dxa"/>
          </w:tcPr>
          <w:p w14:paraId="5B448433" w14:textId="77777777" w:rsidR="00E86E7B" w:rsidRPr="00816C4A" w:rsidRDefault="00E86E7B" w:rsidP="00B27DCC">
            <w:pPr>
              <w:pStyle w:val="TAL"/>
              <w:jc w:val="center"/>
              <w:rPr>
                <w:lang w:val="fr-FR"/>
              </w:rPr>
            </w:pPr>
            <w:r w:rsidRPr="00816C4A">
              <w:rPr>
                <w:lang w:val="fr-FR"/>
              </w:rPr>
              <w:t>B</w:t>
            </w:r>
          </w:p>
        </w:tc>
      </w:tr>
      <w:tr w:rsidR="00E86E7B" w:rsidRPr="00816C4A" w14:paraId="15A05049" w14:textId="77777777" w:rsidTr="00B27DCC">
        <w:trPr>
          <w:jc w:val="center"/>
        </w:trPr>
        <w:tc>
          <w:tcPr>
            <w:tcW w:w="2762" w:type="dxa"/>
          </w:tcPr>
          <w:p w14:paraId="3AECDEDE" w14:textId="77777777" w:rsidR="00E86E7B" w:rsidRPr="00816C4A" w:rsidRDefault="00E86E7B" w:rsidP="00B27DCC">
            <w:pPr>
              <w:pStyle w:val="TAL"/>
              <w:rPr>
                <w:lang w:val="fr-FR"/>
              </w:rPr>
            </w:pPr>
            <w:r w:rsidRPr="00816C4A">
              <w:rPr>
                <w:lang w:val="fr-FR"/>
              </w:rPr>
              <w:t>Alpha identifier</w:t>
            </w:r>
          </w:p>
        </w:tc>
        <w:tc>
          <w:tcPr>
            <w:tcW w:w="1240" w:type="dxa"/>
          </w:tcPr>
          <w:p w14:paraId="2C2EB79A" w14:textId="77777777" w:rsidR="00E86E7B" w:rsidRPr="00816C4A" w:rsidRDefault="00E86E7B" w:rsidP="00B27DCC">
            <w:pPr>
              <w:pStyle w:val="TAL"/>
              <w:jc w:val="center"/>
              <w:rPr>
                <w:lang w:val="fr-FR"/>
              </w:rPr>
            </w:pPr>
            <w:r w:rsidRPr="00816C4A">
              <w:rPr>
                <w:lang w:val="fr-FR"/>
              </w:rPr>
              <w:t>8.2</w:t>
            </w:r>
          </w:p>
        </w:tc>
        <w:tc>
          <w:tcPr>
            <w:tcW w:w="1240" w:type="dxa"/>
          </w:tcPr>
          <w:p w14:paraId="17465754" w14:textId="77777777" w:rsidR="00E86E7B" w:rsidRPr="00816C4A" w:rsidRDefault="00E86E7B" w:rsidP="00B27DCC">
            <w:pPr>
              <w:pStyle w:val="TAL"/>
              <w:jc w:val="center"/>
              <w:rPr>
                <w:lang w:val="fr-FR"/>
              </w:rPr>
            </w:pPr>
            <w:r w:rsidRPr="00816C4A">
              <w:rPr>
                <w:lang w:val="fr-FR"/>
              </w:rPr>
              <w:t>O</w:t>
            </w:r>
          </w:p>
        </w:tc>
        <w:tc>
          <w:tcPr>
            <w:tcW w:w="852" w:type="dxa"/>
          </w:tcPr>
          <w:p w14:paraId="0090F6D4" w14:textId="77777777" w:rsidR="00E86E7B" w:rsidRPr="00816C4A" w:rsidRDefault="00E86E7B" w:rsidP="00B27DCC">
            <w:pPr>
              <w:pStyle w:val="TAL"/>
              <w:jc w:val="center"/>
            </w:pPr>
            <w:r w:rsidRPr="00816C4A">
              <w:t>N</w:t>
            </w:r>
          </w:p>
        </w:tc>
        <w:tc>
          <w:tcPr>
            <w:tcW w:w="923" w:type="dxa"/>
          </w:tcPr>
          <w:p w14:paraId="5459D72A" w14:textId="77777777" w:rsidR="00E86E7B" w:rsidRPr="00816C4A" w:rsidRDefault="00E86E7B" w:rsidP="00B27DCC">
            <w:pPr>
              <w:pStyle w:val="TAL"/>
              <w:jc w:val="center"/>
            </w:pPr>
            <w:r w:rsidRPr="00816C4A">
              <w:t>C</w:t>
            </w:r>
          </w:p>
        </w:tc>
      </w:tr>
      <w:tr w:rsidR="00E86E7B" w:rsidRPr="00816C4A" w14:paraId="427122A0" w14:textId="77777777" w:rsidTr="00B27DCC">
        <w:trPr>
          <w:jc w:val="center"/>
        </w:trPr>
        <w:tc>
          <w:tcPr>
            <w:tcW w:w="2762" w:type="dxa"/>
          </w:tcPr>
          <w:p w14:paraId="4234C049" w14:textId="77777777" w:rsidR="00E86E7B" w:rsidRPr="00816C4A" w:rsidRDefault="00E86E7B" w:rsidP="00B27DCC">
            <w:pPr>
              <w:pStyle w:val="TAL"/>
            </w:pPr>
            <w:r w:rsidRPr="00816C4A">
              <w:t>USSD String</w:t>
            </w:r>
          </w:p>
        </w:tc>
        <w:tc>
          <w:tcPr>
            <w:tcW w:w="1240" w:type="dxa"/>
          </w:tcPr>
          <w:p w14:paraId="7CC17A19" w14:textId="77777777" w:rsidR="00E86E7B" w:rsidRPr="00816C4A" w:rsidRDefault="00E86E7B" w:rsidP="00B27DCC">
            <w:pPr>
              <w:pStyle w:val="TAL"/>
              <w:jc w:val="center"/>
              <w:rPr>
                <w:lang w:val="fr-FR"/>
              </w:rPr>
            </w:pPr>
            <w:r w:rsidRPr="00816C4A">
              <w:rPr>
                <w:lang w:val="fr-FR"/>
              </w:rPr>
              <w:t>8.17</w:t>
            </w:r>
          </w:p>
        </w:tc>
        <w:tc>
          <w:tcPr>
            <w:tcW w:w="1240" w:type="dxa"/>
          </w:tcPr>
          <w:p w14:paraId="2575F929" w14:textId="77777777" w:rsidR="00E86E7B" w:rsidRPr="00816C4A" w:rsidRDefault="00E86E7B" w:rsidP="00B27DCC">
            <w:pPr>
              <w:pStyle w:val="TAL"/>
              <w:jc w:val="center"/>
              <w:rPr>
                <w:lang w:val="fr-FR"/>
              </w:rPr>
            </w:pPr>
            <w:r w:rsidRPr="00816C4A">
              <w:rPr>
                <w:lang w:val="fr-FR"/>
              </w:rPr>
              <w:t>M</w:t>
            </w:r>
          </w:p>
        </w:tc>
        <w:tc>
          <w:tcPr>
            <w:tcW w:w="852" w:type="dxa"/>
          </w:tcPr>
          <w:p w14:paraId="39E458E9" w14:textId="77777777" w:rsidR="00E86E7B" w:rsidRPr="00816C4A" w:rsidRDefault="00E86E7B" w:rsidP="00B27DCC">
            <w:pPr>
              <w:pStyle w:val="TAL"/>
              <w:jc w:val="center"/>
              <w:rPr>
                <w:lang w:val="fr-FR"/>
              </w:rPr>
            </w:pPr>
            <w:r w:rsidRPr="00816C4A">
              <w:rPr>
                <w:lang w:val="fr-FR"/>
              </w:rPr>
              <w:t>Y</w:t>
            </w:r>
          </w:p>
        </w:tc>
        <w:tc>
          <w:tcPr>
            <w:tcW w:w="923" w:type="dxa"/>
          </w:tcPr>
          <w:p w14:paraId="0833B345" w14:textId="77777777" w:rsidR="00E86E7B" w:rsidRPr="00816C4A" w:rsidRDefault="00E86E7B" w:rsidP="00B27DCC">
            <w:pPr>
              <w:pStyle w:val="TAL"/>
              <w:jc w:val="center"/>
              <w:rPr>
                <w:lang w:val="fr-FR"/>
              </w:rPr>
            </w:pPr>
            <w:r w:rsidRPr="00816C4A">
              <w:rPr>
                <w:lang w:val="fr-FR"/>
              </w:rPr>
              <w:t>D</w:t>
            </w:r>
          </w:p>
        </w:tc>
      </w:tr>
      <w:tr w:rsidR="00E86E7B" w:rsidRPr="00816C4A" w14:paraId="06D0D20A" w14:textId="77777777" w:rsidTr="00B27DCC">
        <w:trPr>
          <w:jc w:val="center"/>
        </w:trPr>
        <w:tc>
          <w:tcPr>
            <w:tcW w:w="2762" w:type="dxa"/>
          </w:tcPr>
          <w:p w14:paraId="094A35AF" w14:textId="77777777" w:rsidR="00E86E7B" w:rsidRPr="00816C4A" w:rsidRDefault="00E86E7B" w:rsidP="00B27DCC">
            <w:pPr>
              <w:pStyle w:val="TAL"/>
              <w:rPr>
                <w:lang w:val="fr-FR"/>
              </w:rPr>
            </w:pPr>
            <w:r w:rsidRPr="00816C4A">
              <w:rPr>
                <w:lang w:val="fr-FR"/>
              </w:rPr>
              <w:t>Icon identifier</w:t>
            </w:r>
          </w:p>
        </w:tc>
        <w:tc>
          <w:tcPr>
            <w:tcW w:w="1240" w:type="dxa"/>
          </w:tcPr>
          <w:p w14:paraId="7EFA4114" w14:textId="77777777" w:rsidR="00E86E7B" w:rsidRPr="00816C4A" w:rsidRDefault="00E86E7B" w:rsidP="00B27DCC">
            <w:pPr>
              <w:pStyle w:val="TAL"/>
              <w:jc w:val="center"/>
              <w:rPr>
                <w:lang w:val="fr-FR"/>
              </w:rPr>
            </w:pPr>
            <w:r w:rsidRPr="00816C4A">
              <w:rPr>
                <w:lang w:val="fr-FR"/>
              </w:rPr>
              <w:t>8.31</w:t>
            </w:r>
          </w:p>
        </w:tc>
        <w:tc>
          <w:tcPr>
            <w:tcW w:w="1240" w:type="dxa"/>
          </w:tcPr>
          <w:p w14:paraId="619F998B" w14:textId="77777777" w:rsidR="00E86E7B" w:rsidRPr="00816C4A" w:rsidRDefault="00E86E7B" w:rsidP="00B27DCC">
            <w:pPr>
              <w:pStyle w:val="TAL"/>
              <w:jc w:val="center"/>
              <w:rPr>
                <w:lang w:val="fr-FR"/>
              </w:rPr>
            </w:pPr>
            <w:r w:rsidRPr="00816C4A">
              <w:rPr>
                <w:lang w:val="fr-FR"/>
              </w:rPr>
              <w:t>O</w:t>
            </w:r>
          </w:p>
        </w:tc>
        <w:tc>
          <w:tcPr>
            <w:tcW w:w="852" w:type="dxa"/>
          </w:tcPr>
          <w:p w14:paraId="42D25E4F" w14:textId="77777777" w:rsidR="00E86E7B" w:rsidRPr="00816C4A" w:rsidRDefault="00E86E7B" w:rsidP="00B27DCC">
            <w:pPr>
              <w:pStyle w:val="TAL"/>
              <w:jc w:val="center"/>
            </w:pPr>
            <w:r w:rsidRPr="00816C4A">
              <w:t>N</w:t>
            </w:r>
          </w:p>
        </w:tc>
        <w:tc>
          <w:tcPr>
            <w:tcW w:w="923" w:type="dxa"/>
          </w:tcPr>
          <w:p w14:paraId="1B78DD5C" w14:textId="77777777" w:rsidR="00E86E7B" w:rsidRPr="00816C4A" w:rsidRDefault="00E86E7B" w:rsidP="00B27DCC">
            <w:pPr>
              <w:pStyle w:val="TAL"/>
              <w:jc w:val="center"/>
            </w:pPr>
            <w:r w:rsidRPr="00816C4A">
              <w:t>E</w:t>
            </w:r>
          </w:p>
        </w:tc>
      </w:tr>
      <w:tr w:rsidR="00E86E7B" w:rsidRPr="00816C4A" w14:paraId="72A0D4BA" w14:textId="77777777" w:rsidTr="00B27DCC">
        <w:trPr>
          <w:jc w:val="center"/>
        </w:trPr>
        <w:tc>
          <w:tcPr>
            <w:tcW w:w="2762" w:type="dxa"/>
          </w:tcPr>
          <w:p w14:paraId="14168547" w14:textId="77777777" w:rsidR="00E86E7B" w:rsidRPr="00816C4A" w:rsidRDefault="00E86E7B" w:rsidP="00B27DCC">
            <w:pPr>
              <w:pStyle w:val="TAL"/>
            </w:pPr>
            <w:r w:rsidRPr="00816C4A">
              <w:t>Text attribute</w:t>
            </w:r>
          </w:p>
        </w:tc>
        <w:tc>
          <w:tcPr>
            <w:tcW w:w="1240" w:type="dxa"/>
          </w:tcPr>
          <w:p w14:paraId="3F03BEBF" w14:textId="77777777" w:rsidR="00E86E7B" w:rsidRPr="00816C4A" w:rsidRDefault="00E86E7B" w:rsidP="00B27DCC">
            <w:pPr>
              <w:pStyle w:val="TAL"/>
              <w:jc w:val="center"/>
            </w:pPr>
            <w:r w:rsidRPr="00816C4A">
              <w:t>8.70</w:t>
            </w:r>
          </w:p>
        </w:tc>
        <w:tc>
          <w:tcPr>
            <w:tcW w:w="1240" w:type="dxa"/>
          </w:tcPr>
          <w:p w14:paraId="0DB989F2" w14:textId="77777777" w:rsidR="00E86E7B" w:rsidRPr="00816C4A" w:rsidRDefault="00E86E7B" w:rsidP="00B27DCC">
            <w:pPr>
              <w:pStyle w:val="TAL"/>
              <w:jc w:val="center"/>
            </w:pPr>
            <w:r w:rsidRPr="00816C4A">
              <w:t>C</w:t>
            </w:r>
          </w:p>
        </w:tc>
        <w:tc>
          <w:tcPr>
            <w:tcW w:w="852" w:type="dxa"/>
          </w:tcPr>
          <w:p w14:paraId="21EDB340" w14:textId="77777777" w:rsidR="00E86E7B" w:rsidRPr="00816C4A" w:rsidRDefault="00E86E7B" w:rsidP="00B27DCC">
            <w:pPr>
              <w:pStyle w:val="TAL"/>
              <w:jc w:val="center"/>
            </w:pPr>
            <w:r w:rsidRPr="00816C4A">
              <w:t>N</w:t>
            </w:r>
          </w:p>
        </w:tc>
        <w:tc>
          <w:tcPr>
            <w:tcW w:w="923" w:type="dxa"/>
          </w:tcPr>
          <w:p w14:paraId="370269C7" w14:textId="77777777" w:rsidR="00E86E7B" w:rsidRPr="00816C4A" w:rsidRDefault="00E86E7B" w:rsidP="00B27DCC">
            <w:pPr>
              <w:pStyle w:val="TAL"/>
              <w:jc w:val="center"/>
            </w:pPr>
            <w:r w:rsidRPr="00816C4A">
              <w:t>F</w:t>
            </w:r>
          </w:p>
        </w:tc>
      </w:tr>
      <w:tr w:rsidR="00E86E7B" w:rsidRPr="00816C4A" w14:paraId="43CF9E80" w14:textId="77777777" w:rsidTr="00B27DCC">
        <w:trPr>
          <w:jc w:val="center"/>
        </w:trPr>
        <w:tc>
          <w:tcPr>
            <w:tcW w:w="2762" w:type="dxa"/>
          </w:tcPr>
          <w:p w14:paraId="1F0DD0D1" w14:textId="77777777" w:rsidR="00E86E7B" w:rsidRPr="00816C4A" w:rsidRDefault="00E86E7B" w:rsidP="00B27DCC">
            <w:pPr>
              <w:pStyle w:val="TAL"/>
            </w:pPr>
            <w:r w:rsidRPr="00816C4A">
              <w:t>Frame Identifier</w:t>
            </w:r>
          </w:p>
        </w:tc>
        <w:tc>
          <w:tcPr>
            <w:tcW w:w="1240" w:type="dxa"/>
          </w:tcPr>
          <w:p w14:paraId="7010B578" w14:textId="77777777" w:rsidR="00E86E7B" w:rsidRPr="00816C4A" w:rsidRDefault="00E86E7B" w:rsidP="00B27DCC">
            <w:pPr>
              <w:pStyle w:val="TAL"/>
              <w:jc w:val="center"/>
            </w:pPr>
            <w:r w:rsidRPr="00816C4A">
              <w:t>8.82</w:t>
            </w:r>
          </w:p>
        </w:tc>
        <w:tc>
          <w:tcPr>
            <w:tcW w:w="1240" w:type="dxa"/>
          </w:tcPr>
          <w:p w14:paraId="4C0EAABD" w14:textId="77777777" w:rsidR="00E86E7B" w:rsidRPr="00816C4A" w:rsidRDefault="00E86E7B" w:rsidP="00B27DCC">
            <w:pPr>
              <w:pStyle w:val="TAL"/>
              <w:jc w:val="center"/>
            </w:pPr>
            <w:r w:rsidRPr="00816C4A">
              <w:t>O</w:t>
            </w:r>
          </w:p>
        </w:tc>
        <w:tc>
          <w:tcPr>
            <w:tcW w:w="852" w:type="dxa"/>
          </w:tcPr>
          <w:p w14:paraId="69B8EF19" w14:textId="77777777" w:rsidR="00E86E7B" w:rsidRPr="00816C4A" w:rsidRDefault="00E86E7B" w:rsidP="00B27DCC">
            <w:pPr>
              <w:pStyle w:val="TAL"/>
              <w:jc w:val="center"/>
            </w:pPr>
            <w:r w:rsidRPr="00816C4A">
              <w:t>N</w:t>
            </w:r>
          </w:p>
        </w:tc>
        <w:tc>
          <w:tcPr>
            <w:tcW w:w="923" w:type="dxa"/>
          </w:tcPr>
          <w:p w14:paraId="76B97522" w14:textId="77777777" w:rsidR="00E86E7B" w:rsidRPr="00816C4A" w:rsidRDefault="00E86E7B" w:rsidP="00B27DCC">
            <w:pPr>
              <w:pStyle w:val="TAL"/>
              <w:jc w:val="center"/>
            </w:pPr>
            <w:r w:rsidRPr="00816C4A">
              <w:t>G</w:t>
            </w:r>
          </w:p>
        </w:tc>
      </w:tr>
    </w:tbl>
    <w:p w14:paraId="0F0065CD" w14:textId="77777777" w:rsidR="00E86E7B" w:rsidRPr="00816C4A" w:rsidRDefault="00E86E7B" w:rsidP="00E86E7B"/>
    <w:p w14:paraId="1D4E2006" w14:textId="77777777" w:rsidR="00E86E7B" w:rsidRPr="00816C4A" w:rsidRDefault="00E86E7B" w:rsidP="00E86E7B">
      <w:r w:rsidRPr="00816C4A">
        <w:t>The Text attribute applies to the Alpha Identifier. It may be present only if the Alpha Identifier is present.</w:t>
      </w:r>
    </w:p>
    <w:p w14:paraId="592F42A5" w14:textId="77777777" w:rsidR="00E86E7B" w:rsidRPr="00816C4A" w:rsidRDefault="00E86E7B" w:rsidP="00E86E7B">
      <w:pPr>
        <w:pStyle w:val="Heading3"/>
      </w:pPr>
      <w:bookmarkStart w:id="939" w:name="_Toc3200776"/>
      <w:bookmarkStart w:id="940" w:name="_Toc20392519"/>
      <w:bookmarkStart w:id="941" w:name="_Toc27774166"/>
      <w:bookmarkStart w:id="942" w:name="_Toc36482626"/>
      <w:bookmarkStart w:id="943" w:name="_Toc36484285"/>
      <w:bookmarkStart w:id="944" w:name="_Toc44933215"/>
      <w:bookmarkStart w:id="945" w:name="_Toc50972168"/>
      <w:bookmarkStart w:id="946" w:name="_Toc163045656"/>
      <w:r w:rsidRPr="00816C4A">
        <w:t>6.6.12</w:t>
      </w:r>
      <w:r w:rsidRPr="00816C4A">
        <w:tab/>
        <w:t>SET UP CALL</w:t>
      </w:r>
      <w:bookmarkEnd w:id="939"/>
      <w:bookmarkEnd w:id="940"/>
      <w:bookmarkEnd w:id="941"/>
      <w:bookmarkEnd w:id="942"/>
      <w:bookmarkEnd w:id="943"/>
      <w:bookmarkEnd w:id="944"/>
      <w:bookmarkEnd w:id="945"/>
      <w:bookmarkEnd w:id="946"/>
    </w:p>
    <w:p w14:paraId="051CA430"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28F3CEF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D37CA9"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A623436"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479ED2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48B124F"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64A3C30" w14:textId="77777777" w:rsidR="00E86E7B" w:rsidRPr="00816C4A" w:rsidRDefault="00E86E7B" w:rsidP="00B27DCC">
            <w:pPr>
              <w:pStyle w:val="TAH"/>
              <w:rPr>
                <w:lang w:eastAsia="en-GB"/>
              </w:rPr>
            </w:pPr>
            <w:r w:rsidRPr="00816C4A">
              <w:rPr>
                <w:lang w:eastAsia="en-GB"/>
              </w:rPr>
              <w:t>Length</w:t>
            </w:r>
          </w:p>
        </w:tc>
      </w:tr>
      <w:tr w:rsidR="00E86E7B" w:rsidRPr="00816C4A" w14:paraId="58706D1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C577ED2"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3A914C2"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788E217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FA73EB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E1D631F" w14:textId="77777777" w:rsidR="00E86E7B" w:rsidRPr="00816C4A" w:rsidRDefault="00E86E7B" w:rsidP="00B27DCC">
            <w:pPr>
              <w:pStyle w:val="TAC"/>
              <w:rPr>
                <w:lang w:eastAsia="en-GB"/>
              </w:rPr>
            </w:pPr>
            <w:r w:rsidRPr="00816C4A">
              <w:rPr>
                <w:lang w:eastAsia="en-GB"/>
              </w:rPr>
              <w:t>1</w:t>
            </w:r>
          </w:p>
        </w:tc>
      </w:tr>
      <w:tr w:rsidR="00E86E7B" w:rsidRPr="00816C4A" w14:paraId="13D7EE7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16A4A2"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3BB6D669"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704C41D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8871B8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2377032" w14:textId="77777777" w:rsidR="00E86E7B" w:rsidRPr="00816C4A" w:rsidRDefault="00E86E7B" w:rsidP="00B27DCC">
            <w:pPr>
              <w:pStyle w:val="TAC"/>
              <w:rPr>
                <w:lang w:eastAsia="en-GB"/>
              </w:rPr>
            </w:pPr>
            <w:r w:rsidRPr="00816C4A">
              <w:rPr>
                <w:lang w:eastAsia="en-GB"/>
              </w:rPr>
              <w:t>1 or 2</w:t>
            </w:r>
          </w:p>
        </w:tc>
      </w:tr>
      <w:tr w:rsidR="00E86E7B" w:rsidRPr="00816C4A" w14:paraId="27C023F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E3AC22"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024F85F2"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3FD2567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4C5DB1"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3B311D7" w14:textId="77777777" w:rsidR="00E86E7B" w:rsidRPr="00816C4A" w:rsidRDefault="00E86E7B" w:rsidP="00B27DCC">
            <w:pPr>
              <w:pStyle w:val="TAC"/>
              <w:rPr>
                <w:lang w:eastAsia="en-GB"/>
              </w:rPr>
            </w:pPr>
            <w:r w:rsidRPr="00816C4A">
              <w:rPr>
                <w:lang w:eastAsia="en-GB"/>
              </w:rPr>
              <w:t>A</w:t>
            </w:r>
          </w:p>
        </w:tc>
      </w:tr>
      <w:tr w:rsidR="00E86E7B" w:rsidRPr="00816C4A" w14:paraId="09EBD28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130E12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B3A328B"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22B1B9C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73061A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6202302" w14:textId="77777777" w:rsidR="00E86E7B" w:rsidRPr="00816C4A" w:rsidRDefault="00E86E7B" w:rsidP="00B27DCC">
            <w:pPr>
              <w:pStyle w:val="TAC"/>
              <w:rPr>
                <w:lang w:eastAsia="en-GB"/>
              </w:rPr>
            </w:pPr>
            <w:r w:rsidRPr="00816C4A">
              <w:rPr>
                <w:lang w:eastAsia="en-GB"/>
              </w:rPr>
              <w:t>B</w:t>
            </w:r>
          </w:p>
        </w:tc>
      </w:tr>
      <w:tr w:rsidR="00E86E7B" w:rsidRPr="00816C4A" w14:paraId="434C24B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F9485C"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1459C2CC"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5292C9A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44DDDD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A442500" w14:textId="77777777" w:rsidR="00E86E7B" w:rsidRPr="00816C4A" w:rsidRDefault="00E86E7B" w:rsidP="00B27DCC">
            <w:pPr>
              <w:pStyle w:val="TAC"/>
              <w:rPr>
                <w:lang w:eastAsia="en-GB"/>
              </w:rPr>
            </w:pPr>
            <w:r w:rsidRPr="00816C4A">
              <w:rPr>
                <w:lang w:eastAsia="en-GB"/>
              </w:rPr>
              <w:t>C</w:t>
            </w:r>
          </w:p>
        </w:tc>
      </w:tr>
      <w:tr w:rsidR="00E86E7B" w:rsidRPr="00816C4A" w14:paraId="388BB85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B28CD9A"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47648056"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59C3297"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44DB269"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3C21AD2" w14:textId="77777777" w:rsidR="00E86E7B" w:rsidRPr="00816C4A" w:rsidRDefault="00E86E7B" w:rsidP="00B27DCC">
            <w:pPr>
              <w:pStyle w:val="TAC"/>
              <w:rPr>
                <w:lang w:eastAsia="en-GB"/>
              </w:rPr>
            </w:pPr>
            <w:r w:rsidRPr="00816C4A">
              <w:rPr>
                <w:lang w:eastAsia="en-GB"/>
              </w:rPr>
              <w:t>D</w:t>
            </w:r>
          </w:p>
        </w:tc>
      </w:tr>
      <w:tr w:rsidR="00E86E7B" w:rsidRPr="00816C4A" w14:paraId="763F27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32CABF6"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43CDF6F3"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4F87A8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2549FB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37FBB3F" w14:textId="77777777" w:rsidR="00E86E7B" w:rsidRPr="00816C4A" w:rsidRDefault="00E86E7B" w:rsidP="00B27DCC">
            <w:pPr>
              <w:pStyle w:val="TAC"/>
              <w:rPr>
                <w:lang w:eastAsia="en-GB"/>
              </w:rPr>
            </w:pPr>
            <w:r w:rsidRPr="00816C4A">
              <w:rPr>
                <w:lang w:eastAsia="en-GB"/>
              </w:rPr>
              <w:t>E</w:t>
            </w:r>
          </w:p>
        </w:tc>
      </w:tr>
      <w:tr w:rsidR="00E86E7B" w:rsidRPr="00816C4A" w14:paraId="15708CD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FD0662F"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28ED06F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28322A1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785C3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19D2A67" w14:textId="77777777" w:rsidR="00E86E7B" w:rsidRPr="00816C4A" w:rsidRDefault="00E86E7B" w:rsidP="00B27DCC">
            <w:pPr>
              <w:pStyle w:val="TAC"/>
              <w:rPr>
                <w:lang w:eastAsia="en-GB"/>
              </w:rPr>
            </w:pPr>
            <w:r w:rsidRPr="00816C4A">
              <w:rPr>
                <w:lang w:eastAsia="en-GB"/>
              </w:rPr>
              <w:t>F</w:t>
            </w:r>
          </w:p>
        </w:tc>
      </w:tr>
      <w:tr w:rsidR="00E86E7B" w:rsidRPr="00816C4A" w14:paraId="2D3A6ED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9D791EF"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7E064D65"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2D41825"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DAF3868"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613B603" w14:textId="77777777" w:rsidR="00E86E7B" w:rsidRPr="00816C4A" w:rsidRDefault="00E86E7B" w:rsidP="00B27DCC">
            <w:pPr>
              <w:pStyle w:val="TAC"/>
              <w:rPr>
                <w:lang w:eastAsia="en-GB"/>
              </w:rPr>
            </w:pPr>
            <w:r w:rsidRPr="00816C4A">
              <w:rPr>
                <w:lang w:eastAsia="en-GB"/>
              </w:rPr>
              <w:t>G</w:t>
            </w:r>
          </w:p>
        </w:tc>
      </w:tr>
      <w:tr w:rsidR="00E86E7B" w:rsidRPr="00816C4A" w14:paraId="4345E18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5BA77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4D83BA0E"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1858CCB"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B771C32"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3815279" w14:textId="77777777" w:rsidR="00E86E7B" w:rsidRPr="00816C4A" w:rsidRDefault="00E86E7B" w:rsidP="00B27DCC">
            <w:pPr>
              <w:pStyle w:val="TAC"/>
              <w:rPr>
                <w:lang w:eastAsia="en-GB"/>
              </w:rPr>
            </w:pPr>
            <w:r w:rsidRPr="00816C4A">
              <w:rPr>
                <w:lang w:eastAsia="en-GB"/>
              </w:rPr>
              <w:t>H</w:t>
            </w:r>
          </w:p>
        </w:tc>
      </w:tr>
      <w:tr w:rsidR="00E86E7B" w:rsidRPr="00816C4A" w14:paraId="6DBED50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AE98501"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BA06177"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72C7CD7F"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62374F9"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4B6DC4" w14:textId="77777777" w:rsidR="00E86E7B" w:rsidRPr="00816C4A" w:rsidRDefault="00E86E7B" w:rsidP="00B27DCC">
            <w:pPr>
              <w:pStyle w:val="TAC"/>
              <w:rPr>
                <w:lang w:eastAsia="en-GB"/>
              </w:rPr>
            </w:pPr>
            <w:r w:rsidRPr="00816C4A">
              <w:rPr>
                <w:lang w:eastAsia="en-GB"/>
              </w:rPr>
              <w:t>I</w:t>
            </w:r>
          </w:p>
        </w:tc>
      </w:tr>
      <w:tr w:rsidR="00E86E7B" w:rsidRPr="00816C4A" w14:paraId="1A55303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CFFBC7F"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09EF224A"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360335AB"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42EB138"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E5191D9" w14:textId="77777777" w:rsidR="00E86E7B" w:rsidRPr="00816C4A" w:rsidRDefault="00E86E7B" w:rsidP="00B27DCC">
            <w:pPr>
              <w:pStyle w:val="TAC"/>
              <w:rPr>
                <w:lang w:eastAsia="en-GB"/>
              </w:rPr>
            </w:pPr>
            <w:r w:rsidRPr="00816C4A">
              <w:rPr>
                <w:lang w:eastAsia="en-GB"/>
              </w:rPr>
              <w:t>J</w:t>
            </w:r>
          </w:p>
        </w:tc>
      </w:tr>
      <w:tr w:rsidR="00E86E7B" w:rsidRPr="00816C4A" w14:paraId="5FED7A5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28581F"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13C96D70"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17822CD"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8DBE66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72274F3" w14:textId="77777777" w:rsidR="00E86E7B" w:rsidRPr="00816C4A" w:rsidRDefault="00E86E7B" w:rsidP="00B27DCC">
            <w:pPr>
              <w:pStyle w:val="TAC"/>
              <w:rPr>
                <w:lang w:eastAsia="en-GB"/>
              </w:rPr>
            </w:pPr>
            <w:r w:rsidRPr="00816C4A">
              <w:rPr>
                <w:lang w:eastAsia="en-GB"/>
              </w:rPr>
              <w:t>K</w:t>
            </w:r>
          </w:p>
        </w:tc>
      </w:tr>
      <w:tr w:rsidR="00E86E7B" w:rsidRPr="00816C4A" w14:paraId="42E2F8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47A992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5E51F5DC"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0951D576"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376CFD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010E30C" w14:textId="77777777" w:rsidR="00E86E7B" w:rsidRPr="00816C4A" w:rsidRDefault="00E86E7B" w:rsidP="00B27DCC">
            <w:pPr>
              <w:pStyle w:val="TAC"/>
              <w:rPr>
                <w:lang w:eastAsia="en-GB"/>
              </w:rPr>
            </w:pPr>
            <w:r w:rsidRPr="00816C4A">
              <w:rPr>
                <w:lang w:eastAsia="en-GB"/>
              </w:rPr>
              <w:t>L</w:t>
            </w:r>
          </w:p>
        </w:tc>
      </w:tr>
      <w:tr w:rsidR="00E86E7B" w:rsidRPr="00816C4A" w14:paraId="66BFC70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6C1E2F"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06CEB02B"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424912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864F5A3"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43029C9" w14:textId="77777777" w:rsidR="00E86E7B" w:rsidRPr="00816C4A" w:rsidRDefault="00E86E7B" w:rsidP="00B27DCC">
            <w:pPr>
              <w:pStyle w:val="TAC"/>
              <w:rPr>
                <w:lang w:eastAsia="en-GB"/>
              </w:rPr>
            </w:pPr>
            <w:r w:rsidRPr="00816C4A">
              <w:rPr>
                <w:lang w:eastAsia="en-GB"/>
              </w:rPr>
              <w:t>M</w:t>
            </w:r>
          </w:p>
        </w:tc>
      </w:tr>
      <w:tr w:rsidR="00E86E7B" w:rsidRPr="00816C4A" w14:paraId="086B435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6425A09"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1A8501F5"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BA8E30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1B5B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9C335D" w14:textId="77777777" w:rsidR="00E86E7B" w:rsidRPr="00816C4A" w:rsidRDefault="00E86E7B" w:rsidP="00B27DCC">
            <w:pPr>
              <w:pStyle w:val="TAC"/>
              <w:rPr>
                <w:lang w:eastAsia="en-GB"/>
              </w:rPr>
            </w:pPr>
            <w:r w:rsidRPr="00816C4A">
              <w:rPr>
                <w:lang w:eastAsia="en-GB"/>
              </w:rPr>
              <w:t>N</w:t>
            </w:r>
          </w:p>
        </w:tc>
      </w:tr>
    </w:tbl>
    <w:p w14:paraId="160412B1" w14:textId="77777777" w:rsidR="00E86E7B" w:rsidRPr="00816C4A" w:rsidRDefault="00E86E7B" w:rsidP="00E86E7B"/>
    <w:p w14:paraId="354DC3DA" w14:textId="77777777" w:rsidR="00E86E7B" w:rsidRPr="00816C4A" w:rsidRDefault="00E86E7B" w:rsidP="00E86E7B">
      <w:r w:rsidRPr="00816C4A">
        <w:t>If the capability configuration parameters are not present, the ME shall assume the call is a speech call.</w:t>
      </w:r>
    </w:p>
    <w:p w14:paraId="035F5AD7" w14:textId="77777777" w:rsidR="00E86E7B" w:rsidRPr="00816C4A" w:rsidRDefault="00E86E7B" w:rsidP="00E86E7B">
      <w:r w:rsidRPr="00816C4A">
        <w:t>If the subaddress is not present, the ME shall not provide a called party subaddress to the network.</w:t>
      </w:r>
    </w:p>
    <w:p w14:paraId="7C2C9902" w14:textId="77777777" w:rsidR="00E86E7B" w:rsidRPr="00816C4A" w:rsidRDefault="00E86E7B" w:rsidP="00E86E7B">
      <w:r w:rsidRPr="00816C4A">
        <w:t>If the duration is not present, the UICC imposes no restrictions on the ME of the maximum duration of redials.</w:t>
      </w:r>
    </w:p>
    <w:p w14:paraId="55F6D6B0"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79970C9A" w14:textId="11BD6DD1" w:rsidR="00E86E7B" w:rsidRPr="00816C4A" w:rsidRDefault="00E86E7B" w:rsidP="00E86E7B">
      <w:r w:rsidRPr="00816C4A">
        <w:rPr>
          <w:noProof/>
        </w:rPr>
        <w:t xml:space="preserve">The IMS URI data object holds the SIP URI or tel URI, as defined in </w:t>
      </w:r>
      <w:r w:rsidR="00E05181" w:rsidRPr="00816C4A">
        <w:rPr>
          <w:noProof/>
        </w:rPr>
        <w:t>TS</w:t>
      </w:r>
      <w:r w:rsidR="00E05181">
        <w:rPr>
          <w:noProof/>
        </w:rPr>
        <w:t> </w:t>
      </w:r>
      <w:r w:rsidR="00E05181" w:rsidRPr="00816C4A">
        <w:rPr>
          <w:noProof/>
        </w:rPr>
        <w:t>2</w:t>
      </w:r>
      <w:r w:rsidRPr="00816C4A">
        <w:rPr>
          <w:noProof/>
        </w:rPr>
        <w:t>4.229</w:t>
      </w:r>
      <w:r w:rsidR="00E05181">
        <w:rPr>
          <w:noProof/>
        </w:rPr>
        <w:t> </w:t>
      </w:r>
      <w:r w:rsidR="00E05181" w:rsidRPr="00816C4A">
        <w:rPr>
          <w:noProof/>
        </w:rPr>
        <w:t>[</w:t>
      </w:r>
      <w:r w:rsidRPr="00816C4A">
        <w:rPr>
          <w:noProof/>
        </w:rPr>
        <w:t>52], of the called party (if class "ae" is supported).</w:t>
      </w:r>
    </w:p>
    <w:p w14:paraId="32CB7B0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433B00B9" w14:textId="77777777" w:rsidR="00E86E7B" w:rsidRPr="00816C4A" w:rsidRDefault="00E86E7B" w:rsidP="00E86E7B">
      <w:pPr>
        <w:pStyle w:val="Heading3"/>
      </w:pPr>
      <w:bookmarkStart w:id="947" w:name="_Toc3200777"/>
      <w:bookmarkStart w:id="948" w:name="_Toc20392520"/>
      <w:bookmarkStart w:id="949" w:name="_Toc27774167"/>
      <w:bookmarkStart w:id="950" w:name="_Toc36482627"/>
      <w:bookmarkStart w:id="951" w:name="_Toc36484286"/>
      <w:bookmarkStart w:id="952" w:name="_Toc44933216"/>
      <w:bookmarkStart w:id="953" w:name="_Toc50972169"/>
      <w:bookmarkStart w:id="954" w:name="_Toc163045657"/>
      <w:r w:rsidRPr="00816C4A">
        <w:t>6.6.13</w:t>
      </w:r>
      <w:r w:rsidRPr="00816C4A">
        <w:tab/>
        <w:t>REFRESH</w:t>
      </w:r>
      <w:bookmarkEnd w:id="947"/>
      <w:bookmarkEnd w:id="948"/>
      <w:bookmarkEnd w:id="949"/>
      <w:bookmarkEnd w:id="950"/>
      <w:bookmarkEnd w:id="951"/>
      <w:bookmarkEnd w:id="952"/>
      <w:bookmarkEnd w:id="953"/>
      <w:bookmarkEnd w:id="954"/>
    </w:p>
    <w:p w14:paraId="4997A2DB" w14:textId="10816D4A" w:rsidR="00E86E7B" w:rsidRPr="00816C4A" w:rsidRDefault="00E86E7B" w:rsidP="00E86E7B">
      <w:r w:rsidRPr="00816C4A">
        <w:t xml:space="preserve">For all REFRESH modes except "Steering of Roaming", see ETSI TS 102 223 [32] </w:t>
      </w:r>
      <w:r w:rsidR="00E05181" w:rsidRPr="00816C4A">
        <w:t>clause</w:t>
      </w:r>
      <w:r w:rsidR="00E05181">
        <w:t> </w:t>
      </w:r>
      <w:r w:rsidR="00E05181" w:rsidRPr="00816C4A">
        <w:t>6</w:t>
      </w:r>
      <w:r w:rsidRPr="00816C4A">
        <w:t>.6.13.</w:t>
      </w:r>
    </w:p>
    <w:p w14:paraId="594F89BE" w14:textId="77777777" w:rsidR="00E86E7B" w:rsidRPr="00816C4A" w:rsidRDefault="00E86E7B" w:rsidP="00E86E7B">
      <w:r w:rsidRPr="00816C4A">
        <w:t>For "Steering of Roaming":</w:t>
      </w:r>
    </w:p>
    <w:p w14:paraId="5B642439"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422DC65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BCE959F"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2F4EB25B"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791D0C5F"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A708501"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9AB7829" w14:textId="77777777" w:rsidR="00E86E7B" w:rsidRPr="00816C4A" w:rsidRDefault="00E86E7B" w:rsidP="00B27DCC">
            <w:pPr>
              <w:pStyle w:val="TAH"/>
              <w:rPr>
                <w:lang w:eastAsia="en-GB"/>
              </w:rPr>
            </w:pPr>
            <w:r w:rsidRPr="00816C4A">
              <w:rPr>
                <w:lang w:eastAsia="en-GB"/>
              </w:rPr>
              <w:t>Length</w:t>
            </w:r>
          </w:p>
        </w:tc>
      </w:tr>
      <w:tr w:rsidR="00E86E7B" w:rsidRPr="00816C4A" w14:paraId="304948E8"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711DC9FE"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1EDB1ACC"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569FD1F5"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C4699A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B810929" w14:textId="77777777" w:rsidR="00E86E7B" w:rsidRPr="00816C4A" w:rsidRDefault="00E86E7B" w:rsidP="00B27DCC">
            <w:pPr>
              <w:pStyle w:val="TAC"/>
              <w:rPr>
                <w:lang w:eastAsia="en-GB"/>
              </w:rPr>
            </w:pPr>
            <w:r w:rsidRPr="00816C4A">
              <w:rPr>
                <w:lang w:eastAsia="en-GB"/>
              </w:rPr>
              <w:t>1</w:t>
            </w:r>
          </w:p>
        </w:tc>
      </w:tr>
      <w:tr w:rsidR="00E86E7B" w:rsidRPr="00816C4A" w14:paraId="1747304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67EAC0D"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49B11F0"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0C0C0C4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53F4BA5"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845C299" w14:textId="77777777" w:rsidR="00E86E7B" w:rsidRPr="00816C4A" w:rsidRDefault="00E86E7B" w:rsidP="00B27DCC">
            <w:pPr>
              <w:pStyle w:val="TAC"/>
              <w:rPr>
                <w:lang w:eastAsia="en-GB"/>
              </w:rPr>
            </w:pPr>
            <w:r w:rsidRPr="00816C4A">
              <w:rPr>
                <w:lang w:eastAsia="en-GB"/>
              </w:rPr>
              <w:t>1 or 2</w:t>
            </w:r>
          </w:p>
        </w:tc>
      </w:tr>
      <w:tr w:rsidR="00E86E7B" w:rsidRPr="00816C4A" w14:paraId="38C5922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1135B86"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7EAAEDB5"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7E6E244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2728471"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E4FDC5C" w14:textId="77777777" w:rsidR="00E86E7B" w:rsidRPr="00816C4A" w:rsidRDefault="00E86E7B" w:rsidP="00B27DCC">
            <w:pPr>
              <w:pStyle w:val="TAC"/>
              <w:rPr>
                <w:lang w:eastAsia="en-GB"/>
              </w:rPr>
            </w:pPr>
            <w:r w:rsidRPr="00816C4A">
              <w:rPr>
                <w:lang w:eastAsia="en-GB"/>
              </w:rPr>
              <w:t>A</w:t>
            </w:r>
          </w:p>
        </w:tc>
      </w:tr>
      <w:tr w:rsidR="00E86E7B" w:rsidRPr="00816C4A" w14:paraId="4D7CD2D1"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E85E9F9"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426DA137"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02CE97D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A308CA"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B94FB62" w14:textId="77777777" w:rsidR="00E86E7B" w:rsidRPr="00816C4A" w:rsidRDefault="00E86E7B" w:rsidP="00B27DCC">
            <w:pPr>
              <w:pStyle w:val="TAC"/>
              <w:rPr>
                <w:lang w:eastAsia="en-GB"/>
              </w:rPr>
            </w:pPr>
            <w:r w:rsidRPr="00816C4A">
              <w:rPr>
                <w:lang w:eastAsia="en-GB"/>
              </w:rPr>
              <w:t>B</w:t>
            </w:r>
          </w:p>
        </w:tc>
      </w:tr>
      <w:tr w:rsidR="00E86E7B" w:rsidRPr="00816C4A" w14:paraId="7680548E" w14:textId="77777777" w:rsidTr="00B27DCC">
        <w:trPr>
          <w:jc w:val="center"/>
        </w:trPr>
        <w:tc>
          <w:tcPr>
            <w:tcW w:w="3120" w:type="dxa"/>
          </w:tcPr>
          <w:p w14:paraId="48B06B46" w14:textId="77777777" w:rsidR="00E86E7B" w:rsidRPr="00816C4A" w:rsidRDefault="00E86E7B" w:rsidP="00B27DCC">
            <w:pPr>
              <w:pStyle w:val="TAL"/>
            </w:pPr>
            <w:r w:rsidRPr="00816C4A">
              <w:t>Alpha identifier</w:t>
            </w:r>
          </w:p>
        </w:tc>
        <w:tc>
          <w:tcPr>
            <w:tcW w:w="1276" w:type="dxa"/>
          </w:tcPr>
          <w:p w14:paraId="331043FB" w14:textId="77777777" w:rsidR="00E86E7B" w:rsidRPr="00816C4A" w:rsidRDefault="00E86E7B" w:rsidP="00B27DCC">
            <w:pPr>
              <w:pStyle w:val="TAL"/>
              <w:jc w:val="center"/>
            </w:pPr>
            <w:r w:rsidRPr="00816C4A">
              <w:t>8.2</w:t>
            </w:r>
          </w:p>
        </w:tc>
        <w:tc>
          <w:tcPr>
            <w:tcW w:w="1840" w:type="dxa"/>
          </w:tcPr>
          <w:p w14:paraId="120CCF13" w14:textId="77777777" w:rsidR="00E86E7B" w:rsidRPr="00816C4A" w:rsidRDefault="00E86E7B" w:rsidP="00B27DCC">
            <w:pPr>
              <w:pStyle w:val="TAL"/>
              <w:jc w:val="center"/>
            </w:pPr>
            <w:r w:rsidRPr="00816C4A">
              <w:t>O</w:t>
            </w:r>
          </w:p>
        </w:tc>
        <w:tc>
          <w:tcPr>
            <w:tcW w:w="852" w:type="dxa"/>
          </w:tcPr>
          <w:p w14:paraId="1070CC0B" w14:textId="77777777" w:rsidR="00E86E7B" w:rsidRPr="00816C4A" w:rsidRDefault="00E86E7B" w:rsidP="00B27DCC">
            <w:pPr>
              <w:pStyle w:val="TAL"/>
              <w:jc w:val="center"/>
            </w:pPr>
            <w:r w:rsidRPr="00816C4A">
              <w:t>N</w:t>
            </w:r>
          </w:p>
        </w:tc>
        <w:tc>
          <w:tcPr>
            <w:tcW w:w="1418" w:type="dxa"/>
          </w:tcPr>
          <w:p w14:paraId="5250880E" w14:textId="77777777" w:rsidR="00E86E7B" w:rsidRPr="00816C4A" w:rsidRDefault="00E86E7B" w:rsidP="00B27DCC">
            <w:pPr>
              <w:pStyle w:val="TAL"/>
              <w:jc w:val="center"/>
            </w:pPr>
            <w:r w:rsidRPr="00816C4A">
              <w:t>C</w:t>
            </w:r>
          </w:p>
        </w:tc>
      </w:tr>
      <w:tr w:rsidR="00E86E7B" w:rsidRPr="00816C4A" w14:paraId="4A1A83A1"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3438B2C3"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7E2EC152"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62BB68DD"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4AB2CCB6"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8644792" w14:textId="77777777" w:rsidR="00E86E7B" w:rsidRPr="00816C4A" w:rsidRDefault="00E86E7B" w:rsidP="00B27DCC">
            <w:pPr>
              <w:pStyle w:val="TAL"/>
              <w:ind w:left="284" w:hanging="284"/>
              <w:jc w:val="center"/>
            </w:pPr>
            <w:r w:rsidRPr="00816C4A">
              <w:t>D</w:t>
            </w:r>
          </w:p>
        </w:tc>
      </w:tr>
      <w:tr w:rsidR="00E86E7B" w:rsidRPr="00816C4A" w14:paraId="543A37AE"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76389E49"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751D5ED0"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02CB3AFE"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A2C544"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47694E1" w14:textId="77777777" w:rsidR="00E86E7B" w:rsidRPr="00816C4A" w:rsidRDefault="00E86E7B" w:rsidP="00B27DCC">
            <w:pPr>
              <w:pStyle w:val="TAL"/>
              <w:ind w:left="284" w:hanging="284"/>
              <w:jc w:val="center"/>
            </w:pPr>
            <w:r w:rsidRPr="00816C4A">
              <w:t>E</w:t>
            </w:r>
          </w:p>
        </w:tc>
      </w:tr>
      <w:tr w:rsidR="00E86E7B" w:rsidRPr="00816C4A" w14:paraId="5B9A261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876F40A"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667CF7B3"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6337869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64330C4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56B975A" w14:textId="77777777" w:rsidR="00E86E7B" w:rsidRPr="00816C4A" w:rsidRDefault="00E86E7B" w:rsidP="00B27DCC">
            <w:pPr>
              <w:pStyle w:val="TAL"/>
              <w:ind w:left="284" w:hanging="284"/>
              <w:jc w:val="center"/>
            </w:pPr>
            <w:r w:rsidRPr="00816C4A">
              <w:t>F</w:t>
            </w:r>
          </w:p>
        </w:tc>
      </w:tr>
      <w:tr w:rsidR="00E86E7B" w:rsidRPr="00816C4A" w14:paraId="3EE756FE"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43B35A3A"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52994D2B"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E324C40"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4AA4271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67C7027" w14:textId="77777777" w:rsidR="00E86E7B" w:rsidRPr="00816C4A" w:rsidRDefault="00E86E7B" w:rsidP="00B27DCC">
            <w:pPr>
              <w:pStyle w:val="TAL"/>
              <w:ind w:left="284" w:hanging="284"/>
              <w:jc w:val="center"/>
            </w:pPr>
            <w:r w:rsidRPr="00816C4A">
              <w:t>G</w:t>
            </w:r>
          </w:p>
        </w:tc>
      </w:tr>
      <w:tr w:rsidR="00E86E7B" w:rsidRPr="00816C4A" w14:paraId="262CE3BD"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4C012B69"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63EB2C84"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5017A7D5"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368E751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22EBD9D" w14:textId="77777777" w:rsidR="00E86E7B" w:rsidRPr="00816C4A" w:rsidRDefault="00E86E7B" w:rsidP="00B27DCC">
            <w:pPr>
              <w:pStyle w:val="TAL"/>
              <w:ind w:left="284" w:hanging="284"/>
              <w:jc w:val="center"/>
            </w:pPr>
            <w:r w:rsidRPr="00816C4A">
              <w:t>H</w:t>
            </w:r>
          </w:p>
        </w:tc>
      </w:tr>
      <w:tr w:rsidR="00E86E7B" w:rsidRPr="00816C4A" w14:paraId="59A9F5C4"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232989E0" w14:textId="77777777" w:rsidR="00E86E7B" w:rsidRPr="00816C4A" w:rsidRDefault="00E86E7B" w:rsidP="00B27DCC">
            <w:pPr>
              <w:pStyle w:val="TAL"/>
              <w:jc w:val="both"/>
            </w:pPr>
            <w:r w:rsidRPr="00816C4A">
              <w:t>Note 1: This parameter is required in case of steering of roaming (according to TS 23.122 [7]).</w:t>
            </w:r>
          </w:p>
          <w:p w14:paraId="0B9B2368" w14:textId="7BC0CB77" w:rsidR="00E86E7B" w:rsidRPr="00816C4A" w:rsidRDefault="00E86E7B" w:rsidP="00B27DCC">
            <w:pPr>
              <w:pStyle w:val="TAL"/>
              <w:ind w:left="284" w:hanging="284"/>
            </w:pPr>
            <w:r w:rsidRPr="00816C4A">
              <w:t>Note 2: This parameter is required in case of steering of roaming for I-WLAN (according to TS 24.234</w:t>
            </w:r>
            <w:r w:rsidR="00E05181">
              <w:t> </w:t>
            </w:r>
            <w:r w:rsidR="00E05181" w:rsidRPr="00816C4A">
              <w:t>[</w:t>
            </w:r>
            <w:r w:rsidRPr="00816C4A">
              <w:t>42]).</w:t>
            </w:r>
          </w:p>
        </w:tc>
      </w:tr>
    </w:tbl>
    <w:p w14:paraId="684647C0" w14:textId="77777777" w:rsidR="00E86E7B" w:rsidRPr="00816C4A" w:rsidRDefault="00E86E7B" w:rsidP="00E86E7B">
      <w:pPr>
        <w:pStyle w:val="FP"/>
      </w:pPr>
    </w:p>
    <w:p w14:paraId="6B3B9200" w14:textId="77777777" w:rsidR="00E86E7B" w:rsidRPr="00816C4A" w:rsidRDefault="00E86E7B" w:rsidP="00E86E7B">
      <w:r w:rsidRPr="00816C4A">
        <w:t>The Text attribute applies to the Alpha Identifier. It may be present only if the Alpha Identifier is present.</w:t>
      </w:r>
    </w:p>
    <w:p w14:paraId="675CF080" w14:textId="77777777" w:rsidR="00E86E7B" w:rsidRPr="00816C4A" w:rsidRDefault="00E86E7B" w:rsidP="00E86E7B">
      <w:pPr>
        <w:pStyle w:val="Heading3"/>
      </w:pPr>
      <w:bookmarkStart w:id="955" w:name="_Toc3200778"/>
      <w:bookmarkStart w:id="956" w:name="_Toc20392521"/>
      <w:bookmarkStart w:id="957" w:name="_Toc27774168"/>
      <w:bookmarkStart w:id="958" w:name="_Toc36482628"/>
      <w:bookmarkStart w:id="959" w:name="_Toc36484287"/>
      <w:bookmarkStart w:id="960" w:name="_Toc44933217"/>
      <w:bookmarkStart w:id="961" w:name="_Toc50972170"/>
      <w:bookmarkStart w:id="962" w:name="_Toc163045658"/>
      <w:r w:rsidRPr="00816C4A">
        <w:t>6.6.14</w:t>
      </w:r>
      <w:r w:rsidRPr="00816C4A">
        <w:tab/>
        <w:t>POLLING OFF</w:t>
      </w:r>
      <w:bookmarkEnd w:id="955"/>
      <w:bookmarkEnd w:id="956"/>
      <w:bookmarkEnd w:id="957"/>
      <w:bookmarkEnd w:id="958"/>
      <w:bookmarkEnd w:id="959"/>
      <w:bookmarkEnd w:id="960"/>
      <w:bookmarkEnd w:id="961"/>
      <w:bookmarkEnd w:id="962"/>
    </w:p>
    <w:p w14:paraId="73834AEB" w14:textId="58DE128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.6.14.</w:t>
      </w:r>
    </w:p>
    <w:p w14:paraId="0EDE1335" w14:textId="77777777" w:rsidR="00E86E7B" w:rsidRPr="00816C4A" w:rsidRDefault="00E86E7B" w:rsidP="00E86E7B">
      <w:pPr>
        <w:pStyle w:val="Heading3"/>
      </w:pPr>
      <w:bookmarkStart w:id="963" w:name="_Toc3200779"/>
      <w:bookmarkStart w:id="964" w:name="_Toc20392522"/>
      <w:bookmarkStart w:id="965" w:name="_Toc27774169"/>
      <w:bookmarkStart w:id="966" w:name="_Toc36482629"/>
      <w:bookmarkStart w:id="967" w:name="_Toc36484288"/>
      <w:bookmarkStart w:id="968" w:name="_Toc44933218"/>
      <w:bookmarkStart w:id="969" w:name="_Toc50972171"/>
      <w:bookmarkStart w:id="970" w:name="_Toc163045659"/>
      <w:r w:rsidRPr="00816C4A">
        <w:t>6.6.15</w:t>
      </w:r>
      <w:r w:rsidRPr="00816C4A">
        <w:tab/>
        <w:t>PROVIDE LOCAL INFORMATION</w:t>
      </w:r>
      <w:bookmarkEnd w:id="963"/>
      <w:bookmarkEnd w:id="964"/>
      <w:bookmarkEnd w:id="965"/>
      <w:bookmarkEnd w:id="966"/>
      <w:bookmarkEnd w:id="967"/>
      <w:bookmarkEnd w:id="968"/>
      <w:bookmarkEnd w:id="969"/>
      <w:bookmarkEnd w:id="970"/>
    </w:p>
    <w:p w14:paraId="78939937" w14:textId="77777777" w:rsidR="00B27DCC" w:rsidRDefault="00B27DCC" w:rsidP="00B27DCC">
      <w:pPr>
        <w:pStyle w:val="TH"/>
        <w:spacing w:before="0" w:after="0"/>
        <w:rPr>
          <w:sz w:val="8"/>
          <w:szCs w:val="8"/>
        </w:rPr>
      </w:pPr>
      <w:bookmarkStart w:id="971" w:name="_Toc3200780"/>
      <w:bookmarkStart w:id="972" w:name="_Toc20392523"/>
      <w:bookmarkStart w:id="973" w:name="_Toc27774170"/>
      <w:bookmarkStart w:id="974" w:name="_Toc364826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27DCC" w14:paraId="07C3680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69BF53" w14:textId="77777777" w:rsidR="00B27DCC" w:rsidRDefault="00B27DCC" w:rsidP="00B27DCC">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0DDC62A" w14:textId="77777777" w:rsidR="00B27DCC" w:rsidRDefault="00B27DCC" w:rsidP="00B27DCC">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708327E" w14:textId="77777777" w:rsidR="00B27DCC" w:rsidRDefault="00B27DCC" w:rsidP="00B27DCC">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085E191" w14:textId="77777777" w:rsidR="00B27DCC" w:rsidRDefault="00B27DCC" w:rsidP="00B27DCC">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B2B50B1" w14:textId="77777777" w:rsidR="00B27DCC" w:rsidRDefault="00B27DCC" w:rsidP="00B27DCC">
            <w:pPr>
              <w:pStyle w:val="TAH"/>
              <w:ind w:left="284" w:hanging="284"/>
              <w:rPr>
                <w:lang w:eastAsia="en-GB"/>
              </w:rPr>
            </w:pPr>
            <w:r>
              <w:rPr>
                <w:lang w:eastAsia="en-GB"/>
              </w:rPr>
              <w:t>Length</w:t>
            </w:r>
          </w:p>
        </w:tc>
      </w:tr>
      <w:tr w:rsidR="00B27DCC" w14:paraId="42457B4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E7B74B7" w14:textId="77777777" w:rsidR="00B27DCC" w:rsidRDefault="00B27DCC" w:rsidP="00B27DCC">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113980F3" w14:textId="77777777" w:rsidR="00B27DCC" w:rsidRDefault="00B27DCC" w:rsidP="00B27DCC">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6614B67A"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3A95C1C"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33F6654" w14:textId="77777777" w:rsidR="00B27DCC" w:rsidRDefault="00B27DCC" w:rsidP="00B27DCC">
            <w:pPr>
              <w:pStyle w:val="TAL"/>
              <w:ind w:left="284" w:hanging="284"/>
              <w:jc w:val="center"/>
            </w:pPr>
            <w:r>
              <w:t>1</w:t>
            </w:r>
          </w:p>
        </w:tc>
      </w:tr>
      <w:tr w:rsidR="00B27DCC" w14:paraId="0E3A88C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E976008" w14:textId="77777777" w:rsidR="00B27DCC" w:rsidRDefault="00B27DCC" w:rsidP="00B27DCC">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104BFBCF" w14:textId="77777777" w:rsidR="00B27DCC" w:rsidRDefault="00B27DCC" w:rsidP="00B27DCC">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4E07F310"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20495DD"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24F60C17" w14:textId="77777777" w:rsidR="00B27DCC" w:rsidRDefault="00B27DCC" w:rsidP="00B27DCC">
            <w:pPr>
              <w:pStyle w:val="TAL"/>
              <w:ind w:left="284" w:hanging="284"/>
              <w:jc w:val="center"/>
            </w:pPr>
            <w:r>
              <w:t>1 or 2</w:t>
            </w:r>
          </w:p>
        </w:tc>
      </w:tr>
      <w:tr w:rsidR="00B27DCC" w14:paraId="05D234D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9EEE05" w14:textId="77777777" w:rsidR="00B27DCC" w:rsidRDefault="00B27DCC" w:rsidP="00B27DCC">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4A1E35F2" w14:textId="77777777" w:rsidR="00B27DCC" w:rsidRDefault="00B27DCC" w:rsidP="00B27DCC">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04084FC5"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DE8FDA6"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E57B546" w14:textId="77777777" w:rsidR="00B27DCC" w:rsidRDefault="00B27DCC" w:rsidP="00B27DCC">
            <w:pPr>
              <w:pStyle w:val="TAL"/>
              <w:ind w:left="284" w:hanging="284"/>
              <w:jc w:val="center"/>
            </w:pPr>
            <w:r>
              <w:t>A</w:t>
            </w:r>
          </w:p>
        </w:tc>
      </w:tr>
      <w:tr w:rsidR="00B27DCC" w14:paraId="3D63123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410F76" w14:textId="77777777" w:rsidR="00B27DCC" w:rsidRDefault="00B27DCC" w:rsidP="00B27DCC">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FB2465" w14:textId="77777777" w:rsidR="00B27DCC" w:rsidRDefault="00B27DCC" w:rsidP="00B27DCC">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3BAFFA5A"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924295B"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2B538005" w14:textId="77777777" w:rsidR="00B27DCC" w:rsidRDefault="00B27DCC" w:rsidP="00B27DCC">
            <w:pPr>
              <w:pStyle w:val="TAL"/>
              <w:ind w:left="284" w:hanging="284"/>
              <w:jc w:val="center"/>
            </w:pPr>
            <w:r>
              <w:t>B</w:t>
            </w:r>
          </w:p>
        </w:tc>
      </w:tr>
      <w:tr w:rsidR="00B27DCC" w14:paraId="38E1244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CBF8082" w14:textId="77777777" w:rsidR="00B27DCC" w:rsidRDefault="00B27DCC" w:rsidP="00B27DCC">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79B1C69A" w14:textId="77777777" w:rsidR="00B27DCC" w:rsidRDefault="00B27DCC" w:rsidP="00B27DCC">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341CF7CF" w14:textId="77777777" w:rsidR="00B27DCC" w:rsidRDefault="00B27DCC" w:rsidP="00B27DCC">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65B8F66" w14:textId="77777777" w:rsidR="00B27DCC" w:rsidRDefault="00B27DCC" w:rsidP="00B27D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119915AC" w14:textId="77777777" w:rsidR="00B27DCC" w:rsidRDefault="00B27DCC" w:rsidP="00B27DCC">
            <w:pPr>
              <w:pStyle w:val="TAL"/>
              <w:ind w:left="284" w:hanging="284"/>
              <w:jc w:val="center"/>
            </w:pPr>
            <w:r>
              <w:t>C</w:t>
            </w:r>
          </w:p>
        </w:tc>
      </w:tr>
    </w:tbl>
    <w:p w14:paraId="30389101" w14:textId="77777777" w:rsidR="00B27DCC" w:rsidRDefault="00B27DCC" w:rsidP="00B27DCC"/>
    <w:p w14:paraId="051FA078" w14:textId="77777777" w:rsidR="00B27DCC" w:rsidRDefault="00B27DCC" w:rsidP="00B27DCC">
      <w:r>
        <w:t>UTRAN/E-UTRAN</w:t>
      </w:r>
      <w:r>
        <w:rPr>
          <w:rFonts w:hint="eastAsia"/>
          <w:lang w:val="en-US" w:eastAsia="zh-CN"/>
        </w:rPr>
        <w:t>/NG-RAN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r>
        <w:rPr>
          <w:rFonts w:hint="eastAsia"/>
          <w:lang w:val="en-US" w:eastAsia="zh-CN"/>
        </w:rPr>
        <w:t xml:space="preserve"> or </w:t>
      </w:r>
      <w:r>
        <w:t xml:space="preserve">"Network Measurement Results for a </w:t>
      </w:r>
      <w:r>
        <w:rPr>
          <w:rFonts w:hint="eastAsia"/>
          <w:lang w:val="en-US" w:eastAsia="zh-CN"/>
        </w:rPr>
        <w:t>NG-RAN</w:t>
      </w:r>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95BCB8D" w14:textId="77777777" w:rsidR="00E86E7B" w:rsidRPr="00816C4A" w:rsidRDefault="00E86E7B" w:rsidP="00E86E7B">
      <w:pPr>
        <w:pStyle w:val="Heading3"/>
      </w:pPr>
      <w:bookmarkStart w:id="975" w:name="_Toc36484289"/>
      <w:bookmarkStart w:id="976" w:name="_Toc44933219"/>
      <w:bookmarkStart w:id="977" w:name="_Toc50972172"/>
      <w:bookmarkStart w:id="978" w:name="_Toc163045660"/>
      <w:r w:rsidRPr="00816C4A">
        <w:lastRenderedPageBreak/>
        <w:t>6.6.16</w:t>
      </w:r>
      <w:r w:rsidRPr="00816C4A">
        <w:tab/>
        <w:t>SET UP EVENT LIST</w:t>
      </w:r>
      <w:bookmarkEnd w:id="971"/>
      <w:bookmarkEnd w:id="972"/>
      <w:bookmarkEnd w:id="973"/>
      <w:bookmarkEnd w:id="974"/>
      <w:bookmarkEnd w:id="975"/>
      <w:bookmarkEnd w:id="976"/>
      <w:bookmarkEnd w:id="977"/>
      <w:bookmarkEnd w:id="978"/>
    </w:p>
    <w:p w14:paraId="419C9D4A" w14:textId="39FBE0B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.6.16.</w:t>
      </w:r>
    </w:p>
    <w:p w14:paraId="304AFB26" w14:textId="77777777" w:rsidR="00E86E7B" w:rsidRPr="00816C4A" w:rsidRDefault="00E86E7B" w:rsidP="00E86E7B">
      <w:pPr>
        <w:pStyle w:val="Heading3"/>
      </w:pPr>
      <w:bookmarkStart w:id="979" w:name="_Toc3200781"/>
      <w:bookmarkStart w:id="980" w:name="_Toc20392524"/>
      <w:bookmarkStart w:id="981" w:name="_Toc27774171"/>
      <w:bookmarkStart w:id="982" w:name="_Toc36482631"/>
      <w:bookmarkStart w:id="983" w:name="_Toc36484290"/>
      <w:bookmarkStart w:id="984" w:name="_Toc44933220"/>
      <w:bookmarkStart w:id="985" w:name="_Toc50972173"/>
      <w:bookmarkStart w:id="986" w:name="_Toc163045661"/>
      <w:r w:rsidRPr="00816C4A">
        <w:t>6.6.17</w:t>
      </w:r>
      <w:r w:rsidRPr="00816C4A">
        <w:tab/>
        <w:t>PERFORM CARD APDU</w:t>
      </w:r>
      <w:bookmarkEnd w:id="979"/>
      <w:bookmarkEnd w:id="980"/>
      <w:bookmarkEnd w:id="981"/>
      <w:bookmarkEnd w:id="982"/>
      <w:bookmarkEnd w:id="983"/>
      <w:bookmarkEnd w:id="984"/>
      <w:bookmarkEnd w:id="985"/>
      <w:bookmarkEnd w:id="986"/>
    </w:p>
    <w:p w14:paraId="47919D6C" w14:textId="7938B0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.6.17.</w:t>
      </w:r>
    </w:p>
    <w:p w14:paraId="3851100D" w14:textId="77777777" w:rsidR="00E86E7B" w:rsidRPr="00816C4A" w:rsidRDefault="00E86E7B" w:rsidP="00E86E7B">
      <w:pPr>
        <w:pStyle w:val="Heading3"/>
      </w:pPr>
      <w:bookmarkStart w:id="987" w:name="_Toc3200782"/>
      <w:bookmarkStart w:id="988" w:name="_Toc20392525"/>
      <w:bookmarkStart w:id="989" w:name="_Toc27774172"/>
      <w:bookmarkStart w:id="990" w:name="_Toc36482632"/>
      <w:bookmarkStart w:id="991" w:name="_Toc36484291"/>
      <w:bookmarkStart w:id="992" w:name="_Toc44933221"/>
      <w:bookmarkStart w:id="993" w:name="_Toc50972174"/>
      <w:bookmarkStart w:id="994" w:name="_Toc163045662"/>
      <w:r w:rsidRPr="00816C4A">
        <w:t>6.6.18</w:t>
      </w:r>
      <w:r w:rsidRPr="00816C4A">
        <w:tab/>
        <w:t>POWER OFF CARD</w:t>
      </w:r>
      <w:bookmarkEnd w:id="987"/>
      <w:bookmarkEnd w:id="988"/>
      <w:bookmarkEnd w:id="989"/>
      <w:bookmarkEnd w:id="990"/>
      <w:bookmarkEnd w:id="991"/>
      <w:bookmarkEnd w:id="992"/>
      <w:bookmarkEnd w:id="993"/>
      <w:bookmarkEnd w:id="994"/>
    </w:p>
    <w:p w14:paraId="18E19812" w14:textId="3E4454E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.6.18.</w:t>
      </w:r>
    </w:p>
    <w:p w14:paraId="219399BF" w14:textId="77777777" w:rsidR="00E86E7B" w:rsidRPr="00816C4A" w:rsidRDefault="00E86E7B" w:rsidP="00E86E7B">
      <w:pPr>
        <w:pStyle w:val="Heading3"/>
      </w:pPr>
      <w:bookmarkStart w:id="995" w:name="_Toc3200783"/>
      <w:bookmarkStart w:id="996" w:name="_Toc20392526"/>
      <w:bookmarkStart w:id="997" w:name="_Toc27774173"/>
      <w:bookmarkStart w:id="998" w:name="_Toc36482633"/>
      <w:bookmarkStart w:id="999" w:name="_Toc36484292"/>
      <w:bookmarkStart w:id="1000" w:name="_Toc44933222"/>
      <w:bookmarkStart w:id="1001" w:name="_Toc50972175"/>
      <w:bookmarkStart w:id="1002" w:name="_Toc163045663"/>
      <w:r w:rsidRPr="00816C4A">
        <w:t>6.6.19</w:t>
      </w:r>
      <w:r w:rsidRPr="00816C4A">
        <w:tab/>
        <w:t>POWER ON CARD</w:t>
      </w:r>
      <w:bookmarkEnd w:id="995"/>
      <w:bookmarkEnd w:id="996"/>
      <w:bookmarkEnd w:id="997"/>
      <w:bookmarkEnd w:id="998"/>
      <w:bookmarkEnd w:id="999"/>
      <w:bookmarkEnd w:id="1000"/>
      <w:bookmarkEnd w:id="1001"/>
      <w:bookmarkEnd w:id="1002"/>
    </w:p>
    <w:p w14:paraId="367DF87F" w14:textId="4BBD54D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.6.19.</w:t>
      </w:r>
    </w:p>
    <w:p w14:paraId="19B2FE40" w14:textId="77777777" w:rsidR="00E86E7B" w:rsidRPr="00816C4A" w:rsidRDefault="00E86E7B" w:rsidP="00E86E7B">
      <w:pPr>
        <w:pStyle w:val="Heading3"/>
      </w:pPr>
      <w:bookmarkStart w:id="1003" w:name="_Toc3200784"/>
      <w:bookmarkStart w:id="1004" w:name="_Toc20392527"/>
      <w:bookmarkStart w:id="1005" w:name="_Toc27774174"/>
      <w:bookmarkStart w:id="1006" w:name="_Toc36482634"/>
      <w:bookmarkStart w:id="1007" w:name="_Toc36484293"/>
      <w:bookmarkStart w:id="1008" w:name="_Toc44933223"/>
      <w:bookmarkStart w:id="1009" w:name="_Toc50972176"/>
      <w:bookmarkStart w:id="1010" w:name="_Toc163045664"/>
      <w:r w:rsidRPr="00816C4A">
        <w:t>6.6.20</w:t>
      </w:r>
      <w:r w:rsidRPr="00816C4A">
        <w:tab/>
        <w:t>GET READER STATUS</w:t>
      </w:r>
      <w:bookmarkEnd w:id="1003"/>
      <w:bookmarkEnd w:id="1004"/>
      <w:bookmarkEnd w:id="1005"/>
      <w:bookmarkEnd w:id="1006"/>
      <w:bookmarkEnd w:id="1007"/>
      <w:bookmarkEnd w:id="1008"/>
      <w:bookmarkEnd w:id="1009"/>
      <w:bookmarkEnd w:id="1010"/>
    </w:p>
    <w:p w14:paraId="02D09620" w14:textId="4905BBD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.6.20.</w:t>
      </w:r>
    </w:p>
    <w:p w14:paraId="171BF7EF" w14:textId="77777777" w:rsidR="00E86E7B" w:rsidRPr="00816C4A" w:rsidRDefault="00E86E7B" w:rsidP="00E86E7B">
      <w:pPr>
        <w:pStyle w:val="Heading3"/>
      </w:pPr>
      <w:bookmarkStart w:id="1011" w:name="_Toc3200785"/>
      <w:bookmarkStart w:id="1012" w:name="_Toc20392528"/>
      <w:bookmarkStart w:id="1013" w:name="_Toc27774175"/>
      <w:bookmarkStart w:id="1014" w:name="_Toc36482635"/>
      <w:bookmarkStart w:id="1015" w:name="_Toc36484294"/>
      <w:bookmarkStart w:id="1016" w:name="_Toc44933224"/>
      <w:bookmarkStart w:id="1017" w:name="_Toc50972177"/>
      <w:bookmarkStart w:id="1018" w:name="_Toc163045665"/>
      <w:r w:rsidRPr="00816C4A">
        <w:t>6.6.21</w:t>
      </w:r>
      <w:r w:rsidRPr="00816C4A">
        <w:tab/>
        <w:t>TIMER MANAGEMENT</w:t>
      </w:r>
      <w:bookmarkEnd w:id="1011"/>
      <w:bookmarkEnd w:id="1012"/>
      <w:bookmarkEnd w:id="1013"/>
      <w:bookmarkEnd w:id="1014"/>
      <w:bookmarkEnd w:id="1015"/>
      <w:bookmarkEnd w:id="1016"/>
      <w:bookmarkEnd w:id="1017"/>
      <w:bookmarkEnd w:id="1018"/>
    </w:p>
    <w:p w14:paraId="2703490B" w14:textId="6841FA6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.6.21.</w:t>
      </w:r>
    </w:p>
    <w:p w14:paraId="441604D6" w14:textId="77777777" w:rsidR="00E86E7B" w:rsidRPr="00816C4A" w:rsidRDefault="00E86E7B" w:rsidP="00E86E7B">
      <w:pPr>
        <w:pStyle w:val="Heading3"/>
      </w:pPr>
      <w:bookmarkStart w:id="1019" w:name="_Toc3200786"/>
      <w:bookmarkStart w:id="1020" w:name="_Toc20392529"/>
      <w:bookmarkStart w:id="1021" w:name="_Toc27774176"/>
      <w:bookmarkStart w:id="1022" w:name="_Toc36482636"/>
      <w:bookmarkStart w:id="1023" w:name="_Toc36484295"/>
      <w:bookmarkStart w:id="1024" w:name="_Toc44933225"/>
      <w:bookmarkStart w:id="1025" w:name="_Toc50972178"/>
      <w:bookmarkStart w:id="1026" w:name="_Toc163045666"/>
      <w:r w:rsidRPr="00816C4A">
        <w:t>6.6.22</w:t>
      </w:r>
      <w:r w:rsidRPr="00816C4A">
        <w:tab/>
        <w:t>SET UP IDLE MODE TEXT</w:t>
      </w:r>
      <w:bookmarkEnd w:id="1019"/>
      <w:bookmarkEnd w:id="1020"/>
      <w:bookmarkEnd w:id="1021"/>
      <w:bookmarkEnd w:id="1022"/>
      <w:bookmarkEnd w:id="1023"/>
      <w:bookmarkEnd w:id="1024"/>
      <w:bookmarkEnd w:id="1025"/>
      <w:bookmarkEnd w:id="1026"/>
    </w:p>
    <w:p w14:paraId="1BC4576B" w14:textId="69F8447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.6.22.</w:t>
      </w:r>
    </w:p>
    <w:p w14:paraId="565A56E5" w14:textId="77777777" w:rsidR="00E86E7B" w:rsidRPr="00816C4A" w:rsidRDefault="00E86E7B" w:rsidP="00E86E7B">
      <w:pPr>
        <w:pStyle w:val="Heading3"/>
      </w:pPr>
      <w:bookmarkStart w:id="1027" w:name="_Toc3200787"/>
      <w:bookmarkStart w:id="1028" w:name="_Toc20392530"/>
      <w:bookmarkStart w:id="1029" w:name="_Toc27774177"/>
      <w:bookmarkStart w:id="1030" w:name="_Toc36482637"/>
      <w:bookmarkStart w:id="1031" w:name="_Toc36484296"/>
      <w:bookmarkStart w:id="1032" w:name="_Toc44933226"/>
      <w:bookmarkStart w:id="1033" w:name="_Toc50972179"/>
      <w:bookmarkStart w:id="1034" w:name="_Toc163045667"/>
      <w:r w:rsidRPr="00816C4A">
        <w:t>6.6.23</w:t>
      </w:r>
      <w:r w:rsidRPr="00816C4A">
        <w:tab/>
        <w:t>RUN AT COMMAND</w:t>
      </w:r>
      <w:bookmarkEnd w:id="1027"/>
      <w:bookmarkEnd w:id="1028"/>
      <w:bookmarkEnd w:id="1029"/>
      <w:bookmarkEnd w:id="1030"/>
      <w:bookmarkEnd w:id="1031"/>
      <w:bookmarkEnd w:id="1032"/>
      <w:bookmarkEnd w:id="1033"/>
      <w:bookmarkEnd w:id="1034"/>
    </w:p>
    <w:p w14:paraId="62C483C7" w14:textId="5B83EDD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.6.23.</w:t>
      </w:r>
    </w:p>
    <w:p w14:paraId="28005B69" w14:textId="77777777" w:rsidR="00E86E7B" w:rsidRPr="00816C4A" w:rsidRDefault="00E86E7B" w:rsidP="00E86E7B">
      <w:pPr>
        <w:pStyle w:val="Heading3"/>
      </w:pPr>
      <w:bookmarkStart w:id="1035" w:name="_Toc3200788"/>
      <w:bookmarkStart w:id="1036" w:name="_Toc20392531"/>
      <w:bookmarkStart w:id="1037" w:name="_Toc27774178"/>
      <w:bookmarkStart w:id="1038" w:name="_Toc36482638"/>
      <w:bookmarkStart w:id="1039" w:name="_Toc36484297"/>
      <w:bookmarkStart w:id="1040" w:name="_Toc44933227"/>
      <w:bookmarkStart w:id="1041" w:name="_Toc50972180"/>
      <w:bookmarkStart w:id="1042" w:name="_Toc163045668"/>
      <w:r w:rsidRPr="00816C4A">
        <w:t>6.6.24</w:t>
      </w:r>
      <w:r w:rsidRPr="00816C4A">
        <w:tab/>
        <w:t>SEND DTMF COMMAND</w:t>
      </w:r>
      <w:bookmarkEnd w:id="1035"/>
      <w:bookmarkEnd w:id="1036"/>
      <w:bookmarkEnd w:id="1037"/>
      <w:bookmarkEnd w:id="1038"/>
      <w:bookmarkEnd w:id="1039"/>
      <w:bookmarkEnd w:id="1040"/>
      <w:bookmarkEnd w:id="1041"/>
      <w:bookmarkEnd w:id="1042"/>
    </w:p>
    <w:p w14:paraId="30BF9720" w14:textId="31044B6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.6.24.</w:t>
      </w:r>
    </w:p>
    <w:p w14:paraId="41156125" w14:textId="77777777" w:rsidR="00E86E7B" w:rsidRPr="00816C4A" w:rsidRDefault="00E86E7B" w:rsidP="00E86E7B">
      <w:pPr>
        <w:pStyle w:val="Heading3"/>
      </w:pPr>
      <w:bookmarkStart w:id="1043" w:name="_Toc3200789"/>
      <w:bookmarkStart w:id="1044" w:name="_Toc20392532"/>
      <w:bookmarkStart w:id="1045" w:name="_Toc27774179"/>
      <w:bookmarkStart w:id="1046" w:name="_Toc36482639"/>
      <w:bookmarkStart w:id="1047" w:name="_Toc36484298"/>
      <w:bookmarkStart w:id="1048" w:name="_Toc44933228"/>
      <w:bookmarkStart w:id="1049" w:name="_Toc50972181"/>
      <w:bookmarkStart w:id="1050" w:name="_Toc163045669"/>
      <w:r w:rsidRPr="00816C4A">
        <w:t>6.6.25</w:t>
      </w:r>
      <w:r w:rsidRPr="00816C4A">
        <w:tab/>
        <w:t>LANGUAGE NOTIFICATION</w:t>
      </w:r>
      <w:bookmarkEnd w:id="1043"/>
      <w:bookmarkEnd w:id="1044"/>
      <w:bookmarkEnd w:id="1045"/>
      <w:bookmarkEnd w:id="1046"/>
      <w:bookmarkEnd w:id="1047"/>
      <w:bookmarkEnd w:id="1048"/>
      <w:bookmarkEnd w:id="1049"/>
      <w:bookmarkEnd w:id="1050"/>
    </w:p>
    <w:p w14:paraId="6C3C9CF5" w14:textId="410D9C1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.6.25.</w:t>
      </w:r>
    </w:p>
    <w:p w14:paraId="6C5E5F02" w14:textId="77777777" w:rsidR="00E86E7B" w:rsidRPr="00816C4A" w:rsidRDefault="00E86E7B" w:rsidP="00E86E7B">
      <w:pPr>
        <w:pStyle w:val="Heading3"/>
      </w:pPr>
      <w:bookmarkStart w:id="1051" w:name="_Toc3200790"/>
      <w:bookmarkStart w:id="1052" w:name="_Toc20392533"/>
      <w:bookmarkStart w:id="1053" w:name="_Toc27774180"/>
      <w:bookmarkStart w:id="1054" w:name="_Toc36482640"/>
      <w:bookmarkStart w:id="1055" w:name="_Toc36484299"/>
      <w:bookmarkStart w:id="1056" w:name="_Toc44933229"/>
      <w:bookmarkStart w:id="1057" w:name="_Toc50972182"/>
      <w:bookmarkStart w:id="1058" w:name="_Toc163045670"/>
      <w:r w:rsidRPr="00816C4A">
        <w:t>6.6.26</w:t>
      </w:r>
      <w:r w:rsidRPr="00816C4A">
        <w:tab/>
        <w:t>LAUNCH BROWSER</w:t>
      </w:r>
      <w:bookmarkEnd w:id="1051"/>
      <w:bookmarkEnd w:id="1052"/>
      <w:bookmarkEnd w:id="1053"/>
      <w:bookmarkEnd w:id="1054"/>
      <w:bookmarkEnd w:id="1055"/>
      <w:bookmarkEnd w:id="1056"/>
      <w:bookmarkEnd w:id="1057"/>
      <w:bookmarkEnd w:id="1058"/>
    </w:p>
    <w:p w14:paraId="7B6FC13D" w14:textId="0E1529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.6.26.</w:t>
      </w:r>
    </w:p>
    <w:p w14:paraId="0955488F" w14:textId="77777777" w:rsidR="00E86E7B" w:rsidRPr="00816C4A" w:rsidRDefault="00E86E7B" w:rsidP="00E86E7B">
      <w:pPr>
        <w:pStyle w:val="Heading3"/>
      </w:pPr>
      <w:bookmarkStart w:id="1059" w:name="_Toc3200791"/>
      <w:bookmarkStart w:id="1060" w:name="_Toc20392534"/>
      <w:bookmarkStart w:id="1061" w:name="_Toc27774181"/>
      <w:bookmarkStart w:id="1062" w:name="_Toc36482641"/>
      <w:bookmarkStart w:id="1063" w:name="_Toc36484300"/>
      <w:bookmarkStart w:id="1064" w:name="_Toc44933230"/>
      <w:bookmarkStart w:id="1065" w:name="_Toc50972183"/>
      <w:bookmarkStart w:id="1066" w:name="_Toc163045671"/>
      <w:r w:rsidRPr="00816C4A">
        <w:t>6.6.27</w:t>
      </w:r>
      <w:r w:rsidRPr="00816C4A">
        <w:tab/>
        <w:t>OPEN CHANNEL</w:t>
      </w:r>
      <w:bookmarkEnd w:id="1059"/>
      <w:bookmarkEnd w:id="1060"/>
      <w:bookmarkEnd w:id="1061"/>
      <w:bookmarkEnd w:id="1062"/>
      <w:bookmarkEnd w:id="1063"/>
      <w:bookmarkEnd w:id="1064"/>
      <w:bookmarkEnd w:id="1065"/>
      <w:bookmarkEnd w:id="1066"/>
    </w:p>
    <w:p w14:paraId="27CD521E" w14:textId="0562139C" w:rsidR="00E86E7B" w:rsidRPr="00816C4A" w:rsidRDefault="00E86E7B" w:rsidP="00E86E7B">
      <w:r w:rsidRPr="00816C4A">
        <w:t xml:space="preserve">The structure of the OPEN CHANNEL command is defined in ETSI TS 102 223 [32] </w:t>
      </w:r>
      <w:r w:rsidR="00E05181" w:rsidRPr="00816C4A">
        <w:t>clause</w:t>
      </w:r>
      <w:r w:rsidR="00E05181">
        <w:t> </w:t>
      </w:r>
      <w:r w:rsidR="00E05181" w:rsidRPr="00816C4A">
        <w:t>6</w:t>
      </w:r>
      <w:r w:rsidRPr="00816C4A">
        <w:t>.6.27. , with the addition of the following:</w:t>
      </w:r>
    </w:p>
    <w:p w14:paraId="0AD41D45" w14:textId="77777777" w:rsidR="00E86E7B" w:rsidRPr="00816C4A" w:rsidRDefault="00E86E7B" w:rsidP="00E86E7B">
      <w:pPr>
        <w:pStyle w:val="Heading4"/>
      </w:pPr>
      <w:bookmarkStart w:id="1067" w:name="_Toc3200792"/>
      <w:bookmarkStart w:id="1068" w:name="_Toc20392535"/>
      <w:bookmarkStart w:id="1069" w:name="_Toc27774182"/>
      <w:bookmarkStart w:id="1070" w:name="_Toc36482642"/>
      <w:bookmarkStart w:id="1071" w:name="_Toc36484301"/>
      <w:bookmarkStart w:id="1072" w:name="_Toc44933231"/>
      <w:bookmarkStart w:id="1073" w:name="_Toc50972184"/>
      <w:bookmarkStart w:id="1074" w:name="_Toc163045672"/>
      <w:r w:rsidRPr="00816C4A">
        <w:lastRenderedPageBreak/>
        <w:t>6.6.27.1</w:t>
      </w:r>
      <w:r w:rsidRPr="00816C4A">
        <w:tab/>
        <w:t>OPEN CHANNEL related to (I-)WLAN Bearer</w:t>
      </w:r>
      <w:bookmarkEnd w:id="1067"/>
      <w:bookmarkEnd w:id="1068"/>
      <w:bookmarkEnd w:id="1069"/>
      <w:bookmarkEnd w:id="1070"/>
      <w:bookmarkEnd w:id="1071"/>
      <w:bookmarkEnd w:id="1072"/>
      <w:bookmarkEnd w:id="1073"/>
      <w:bookmarkEnd w:id="1074"/>
    </w:p>
    <w:p w14:paraId="0673A7C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0170A8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DF82A41"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479B27D"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5BC14C0F"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218FD5CF"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260A316E" w14:textId="77777777" w:rsidR="00E86E7B" w:rsidRPr="00816C4A" w:rsidRDefault="00E86E7B" w:rsidP="00B27DCC">
            <w:pPr>
              <w:pStyle w:val="TAH"/>
              <w:rPr>
                <w:lang w:eastAsia="en-GB"/>
              </w:rPr>
            </w:pPr>
            <w:r w:rsidRPr="00816C4A">
              <w:rPr>
                <w:lang w:eastAsia="en-GB"/>
              </w:rPr>
              <w:t>Length</w:t>
            </w:r>
          </w:p>
        </w:tc>
      </w:tr>
      <w:tr w:rsidR="00E86E7B" w:rsidRPr="00816C4A" w14:paraId="21DB7AF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EFB8E0C"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3853468"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38384FA6"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63547349"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39D7AB82" w14:textId="77777777" w:rsidR="00E86E7B" w:rsidRPr="00816C4A" w:rsidRDefault="00E86E7B" w:rsidP="00B27DCC">
            <w:pPr>
              <w:pStyle w:val="TAL"/>
              <w:numPr>
                <w:ilvl w:val="12"/>
                <w:numId w:val="0"/>
              </w:numPr>
              <w:jc w:val="center"/>
            </w:pPr>
            <w:r w:rsidRPr="00816C4A">
              <w:t>1</w:t>
            </w:r>
          </w:p>
        </w:tc>
      </w:tr>
      <w:tr w:rsidR="00E86E7B" w:rsidRPr="00816C4A" w14:paraId="4E6BF6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7C08F5F2"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7ED04929"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17939AAA"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4A12D79"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065A39E7"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0E8B76B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ED13E4D"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5C4FCACA"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C2397C6"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7C827273"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36D98CB"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78F7FD8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7554111"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3CADD7B5"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74390CDF"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4BAFCA36"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1ED558E"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6300E23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CC709AD"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5ACB0AA3"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3A63F26C"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2757DF98"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71299332"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3A1A8AD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F35E54"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1A768A25"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509E67CF"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68015D25"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175F3254" w14:textId="77777777" w:rsidR="00E86E7B" w:rsidRPr="00816C4A" w:rsidRDefault="00E86E7B" w:rsidP="00B27DCC">
            <w:pPr>
              <w:pStyle w:val="TAL"/>
              <w:numPr>
                <w:ilvl w:val="12"/>
                <w:numId w:val="0"/>
              </w:numPr>
              <w:jc w:val="center"/>
            </w:pPr>
            <w:r w:rsidRPr="00816C4A">
              <w:t>D</w:t>
            </w:r>
          </w:p>
        </w:tc>
      </w:tr>
      <w:tr w:rsidR="00E86E7B" w:rsidRPr="00816C4A" w14:paraId="2555AB29"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74D618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5EA24DF4"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13957D68"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68F8CA9B"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B81959E"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2DBC633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29418C9"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687CF8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033064B4"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29402E3"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33FB2D5" w14:textId="77777777" w:rsidR="00E86E7B" w:rsidRPr="00816C4A" w:rsidRDefault="00E86E7B" w:rsidP="00B27DCC">
            <w:pPr>
              <w:pStyle w:val="TAL"/>
              <w:numPr>
                <w:ilvl w:val="12"/>
                <w:numId w:val="0"/>
              </w:numPr>
              <w:jc w:val="center"/>
            </w:pPr>
            <w:r w:rsidRPr="00816C4A">
              <w:t>F</w:t>
            </w:r>
          </w:p>
        </w:tc>
      </w:tr>
      <w:tr w:rsidR="00E86E7B" w:rsidRPr="00816C4A" w14:paraId="38B74C00"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F379DB6"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03AA0957"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2D350741"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66640860"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6A23AD2" w14:textId="77777777" w:rsidR="00E86E7B" w:rsidRPr="00816C4A" w:rsidRDefault="00E86E7B" w:rsidP="00B27DCC">
            <w:pPr>
              <w:pStyle w:val="TAL"/>
              <w:numPr>
                <w:ilvl w:val="12"/>
                <w:numId w:val="0"/>
              </w:numPr>
              <w:jc w:val="center"/>
            </w:pPr>
            <w:r w:rsidRPr="00816C4A">
              <w:t>G</w:t>
            </w:r>
          </w:p>
        </w:tc>
      </w:tr>
      <w:tr w:rsidR="00E86E7B" w:rsidRPr="00816C4A" w14:paraId="3B6E3DF0"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AEB814D"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67CC56FD"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25321708"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DAA4FB2"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59C02592" w14:textId="77777777" w:rsidR="00E86E7B" w:rsidRPr="00816C4A" w:rsidRDefault="00E86E7B" w:rsidP="00B27DCC">
            <w:pPr>
              <w:pStyle w:val="TAL"/>
              <w:jc w:val="center"/>
            </w:pPr>
            <w:r w:rsidRPr="00816C4A">
              <w:t>H</w:t>
            </w:r>
          </w:p>
        </w:tc>
      </w:tr>
      <w:tr w:rsidR="00E86E7B" w:rsidRPr="00816C4A" w14:paraId="73AA067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F4AE93F"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7E2CD2F"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62E65FD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3AF86851"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66C6CCC1" w14:textId="77777777" w:rsidR="00E86E7B" w:rsidRPr="00816C4A" w:rsidRDefault="00E86E7B" w:rsidP="00B27DCC">
            <w:pPr>
              <w:pStyle w:val="TAL"/>
              <w:numPr>
                <w:ilvl w:val="12"/>
                <w:numId w:val="0"/>
              </w:numPr>
              <w:jc w:val="center"/>
            </w:pPr>
            <w:r w:rsidRPr="00816C4A">
              <w:t>I</w:t>
            </w:r>
          </w:p>
        </w:tc>
      </w:tr>
      <w:tr w:rsidR="00E86E7B" w:rsidRPr="00816C4A" w14:paraId="7DDEBBA9"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CC60054"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3078A48"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4350B7FC"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0AAF117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93EEB88"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67CF076E"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D23AF4"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702C8684"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77317B06"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404985CC"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5F9EBD3F"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3F035E0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5CF63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655F0528"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0955B390"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7D66199"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366AEC98"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7F3B3870" w14:textId="77777777" w:rsidR="00E86E7B" w:rsidRPr="00816C4A" w:rsidRDefault="00E86E7B" w:rsidP="00E86E7B"/>
    <w:p w14:paraId="1DF1113B" w14:textId="77777777" w:rsidR="00E86E7B" w:rsidRPr="00816C4A" w:rsidRDefault="00E86E7B" w:rsidP="00E86E7B">
      <w:r w:rsidRPr="00816C4A">
        <w:t>When OPEN CHANNEL is related to I-WLAN bearer:</w:t>
      </w:r>
    </w:p>
    <w:p w14:paraId="442ED7AE" w14:textId="77777777" w:rsidR="00E86E7B" w:rsidRPr="00816C4A" w:rsidRDefault="00E86E7B" w:rsidP="00E86E7B">
      <w:pPr>
        <w:pStyle w:val="B1"/>
      </w:pPr>
      <w:r>
        <w:t>-</w:t>
      </w:r>
      <w:r>
        <w:tab/>
      </w:r>
      <w:r w:rsidRPr="00816C4A">
        <w:t>The I-WLAN Identifier may be requested.</w:t>
      </w:r>
    </w:p>
    <w:p w14:paraId="5415007B"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44C05975" w14:textId="25A77693" w:rsidR="00E86E7B" w:rsidRPr="00816C4A" w:rsidRDefault="00E86E7B" w:rsidP="00E86E7B">
      <w:r w:rsidRPr="00816C4A">
        <w:t xml:space="preserve">When OPEN CHANNEL is related to WLAN bearer, the ME shall select the WLAN according to </w:t>
      </w:r>
      <w:r w:rsidR="00E05181" w:rsidRPr="00816C4A">
        <w:t>TS</w:t>
      </w:r>
      <w:r w:rsidR="00E05181">
        <w:t> </w:t>
      </w:r>
      <w:r w:rsidR="00E05181" w:rsidRPr="00816C4A">
        <w:t>2</w:t>
      </w:r>
      <w:r w:rsidRPr="00816C4A">
        <w:t>4.302</w:t>
      </w:r>
      <w:r w:rsidR="00E05181">
        <w:t> </w:t>
      </w:r>
      <w:r w:rsidR="00E05181" w:rsidRPr="00816C4A">
        <w:t>[</w:t>
      </w:r>
      <w:r w:rsidRPr="00816C4A">
        <w:t>63] using the automatic mode WLAN selection procedure and ignore the I-WLAN Identifier, if provided.</w:t>
      </w:r>
    </w:p>
    <w:p w14:paraId="2234B120"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5A7BE760"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5E68240A"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5C3B8F7D" w14:textId="77777777" w:rsidR="00E86E7B" w:rsidRPr="00816C4A" w:rsidRDefault="00E86E7B" w:rsidP="00E86E7B">
      <w:r w:rsidRPr="00816C4A">
        <w:t>Text Attribute applies to the Alpha Identifier. It may be present only if the Alpha Identifier is present.</w:t>
      </w:r>
    </w:p>
    <w:p w14:paraId="73FC91E9" w14:textId="12BE5415" w:rsidR="00E86E7B" w:rsidRPr="00816C4A" w:rsidRDefault="00E86E7B" w:rsidP="00E86E7B">
      <w:pPr>
        <w:pStyle w:val="Heading4"/>
      </w:pPr>
      <w:bookmarkStart w:id="1075" w:name="_Toc3200793"/>
      <w:bookmarkStart w:id="1076" w:name="_Toc20392536"/>
      <w:bookmarkStart w:id="1077" w:name="_Toc27774183"/>
      <w:bookmarkStart w:id="1078" w:name="_Toc36482643"/>
      <w:bookmarkStart w:id="1079" w:name="_Toc36484302"/>
      <w:bookmarkStart w:id="1080" w:name="_Toc44933232"/>
      <w:bookmarkStart w:id="1081" w:name="_Toc50972185"/>
      <w:bookmarkStart w:id="1082" w:name="_Toc163045673"/>
      <w:r w:rsidRPr="00816C4A">
        <w:t>6.6.27.2</w:t>
      </w:r>
      <w:r w:rsidR="001C5859">
        <w:tab/>
      </w:r>
      <w:r w:rsidRPr="00816C4A">
        <w:t>OPEN CHANNEL for IMS</w:t>
      </w:r>
      <w:bookmarkEnd w:id="1075"/>
      <w:bookmarkEnd w:id="1076"/>
      <w:bookmarkEnd w:id="1077"/>
      <w:bookmarkEnd w:id="1078"/>
      <w:bookmarkEnd w:id="1079"/>
      <w:bookmarkEnd w:id="1080"/>
      <w:bookmarkEnd w:id="1081"/>
      <w:bookmarkEnd w:id="10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038601CB"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3B76A03D"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0EE2318"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5AC52EE0"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59A43B70"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0C891F64"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4E6B3D4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6FF80A4"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2F700BF"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8E4922D"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3C8ACAE"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4954B00"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7BFFECBD"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319C2EE"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0E57CF8C"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9C1F258"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07B0B9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0B7754E1"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6B56B0B6"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242A126C"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7D118FEC"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25CB5702"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4D5AE63"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148FCA7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549B5C93"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7C61785"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05814E9E"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4CB1BC45"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599077B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164E4AE1"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1EEB2248"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73B4E23"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93193A4"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DF9EF3E"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85BF03E"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2A1C68BF"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6073871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3D8EF527"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305FC09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646B6DFD"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86771A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037FFF58" w14:textId="77777777" w:rsidR="00E86E7B" w:rsidRPr="00816C4A" w:rsidRDefault="00E86E7B" w:rsidP="00B27DCC">
            <w:pPr>
              <w:pStyle w:val="TAL"/>
              <w:numPr>
                <w:ilvl w:val="12"/>
                <w:numId w:val="0"/>
              </w:numPr>
              <w:jc w:val="center"/>
              <w:rPr>
                <w:lang w:val="en-US"/>
              </w:rPr>
            </w:pPr>
            <w:r w:rsidRPr="00816C4A">
              <w:rPr>
                <w:lang w:val="en-US"/>
              </w:rPr>
              <w:t>D</w:t>
            </w:r>
          </w:p>
        </w:tc>
      </w:tr>
    </w:tbl>
    <w:p w14:paraId="4B1373EC" w14:textId="77777777" w:rsidR="00E86E7B" w:rsidRPr="00816C4A" w:rsidRDefault="00E86E7B" w:rsidP="00E86E7B"/>
    <w:p w14:paraId="4452FF66" w14:textId="77777777" w:rsidR="00E86E7B" w:rsidRPr="00816C4A" w:rsidRDefault="00E86E7B" w:rsidP="00E86E7B">
      <w:pPr>
        <w:pStyle w:val="Heading3"/>
      </w:pPr>
      <w:bookmarkStart w:id="1083" w:name="_Toc3200794"/>
      <w:bookmarkStart w:id="1084" w:name="_Toc20392537"/>
      <w:bookmarkStart w:id="1085" w:name="_Toc27774184"/>
      <w:bookmarkStart w:id="1086" w:name="_Toc36482644"/>
      <w:bookmarkStart w:id="1087" w:name="_Toc36484303"/>
      <w:bookmarkStart w:id="1088" w:name="_Toc44933233"/>
      <w:bookmarkStart w:id="1089" w:name="_Toc50972186"/>
      <w:bookmarkStart w:id="1090" w:name="_Toc163045674"/>
      <w:r w:rsidRPr="00816C4A">
        <w:t>6.6.28</w:t>
      </w:r>
      <w:r w:rsidRPr="00816C4A">
        <w:tab/>
        <w:t>CLOSE CHANNEL</w:t>
      </w:r>
      <w:bookmarkEnd w:id="1083"/>
      <w:bookmarkEnd w:id="1084"/>
      <w:bookmarkEnd w:id="1085"/>
      <w:bookmarkEnd w:id="1086"/>
      <w:bookmarkEnd w:id="1087"/>
      <w:bookmarkEnd w:id="1088"/>
      <w:bookmarkEnd w:id="1089"/>
      <w:bookmarkEnd w:id="1090"/>
    </w:p>
    <w:p w14:paraId="3F1CBDA7" w14:textId="31E04C6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.6.28.</w:t>
      </w:r>
    </w:p>
    <w:p w14:paraId="4CA48217" w14:textId="77777777" w:rsidR="00E86E7B" w:rsidRPr="00816C4A" w:rsidRDefault="00E86E7B" w:rsidP="00E86E7B">
      <w:pPr>
        <w:pStyle w:val="Heading3"/>
      </w:pPr>
      <w:bookmarkStart w:id="1091" w:name="_Toc3200795"/>
      <w:bookmarkStart w:id="1092" w:name="_Toc20392538"/>
      <w:bookmarkStart w:id="1093" w:name="_Toc27774185"/>
      <w:bookmarkStart w:id="1094" w:name="_Toc36482645"/>
      <w:bookmarkStart w:id="1095" w:name="_Toc36484304"/>
      <w:bookmarkStart w:id="1096" w:name="_Toc44933234"/>
      <w:bookmarkStart w:id="1097" w:name="_Toc50972187"/>
      <w:bookmarkStart w:id="1098" w:name="_Toc163045675"/>
      <w:r w:rsidRPr="00816C4A">
        <w:lastRenderedPageBreak/>
        <w:t>6.6.29</w:t>
      </w:r>
      <w:r w:rsidRPr="00816C4A">
        <w:tab/>
        <w:t>RECEIVE DATA</w:t>
      </w:r>
      <w:bookmarkEnd w:id="1091"/>
      <w:bookmarkEnd w:id="1092"/>
      <w:bookmarkEnd w:id="1093"/>
      <w:bookmarkEnd w:id="1094"/>
      <w:bookmarkEnd w:id="1095"/>
      <w:bookmarkEnd w:id="1096"/>
      <w:bookmarkEnd w:id="1097"/>
      <w:bookmarkEnd w:id="1098"/>
    </w:p>
    <w:p w14:paraId="5E1F7EB3" w14:textId="5557711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.6.29.</w:t>
      </w:r>
    </w:p>
    <w:p w14:paraId="794C8AC4" w14:textId="77777777" w:rsidR="00E86E7B" w:rsidRPr="00816C4A" w:rsidRDefault="00E86E7B" w:rsidP="00E86E7B">
      <w:pPr>
        <w:pStyle w:val="Heading3"/>
      </w:pPr>
      <w:bookmarkStart w:id="1099" w:name="_Toc3200796"/>
      <w:bookmarkStart w:id="1100" w:name="_Toc20392539"/>
      <w:bookmarkStart w:id="1101" w:name="_Toc27774186"/>
      <w:bookmarkStart w:id="1102" w:name="_Toc36482646"/>
      <w:bookmarkStart w:id="1103" w:name="_Toc36484305"/>
      <w:bookmarkStart w:id="1104" w:name="_Toc44933235"/>
      <w:bookmarkStart w:id="1105" w:name="_Toc50972188"/>
      <w:bookmarkStart w:id="1106" w:name="_Toc163045676"/>
      <w:r w:rsidRPr="00816C4A">
        <w:t>6.6.30</w:t>
      </w:r>
      <w:r w:rsidRPr="00816C4A">
        <w:tab/>
        <w:t>SEND DATA</w:t>
      </w:r>
      <w:bookmarkEnd w:id="1099"/>
      <w:bookmarkEnd w:id="1100"/>
      <w:bookmarkEnd w:id="1101"/>
      <w:bookmarkEnd w:id="1102"/>
      <w:bookmarkEnd w:id="1103"/>
      <w:bookmarkEnd w:id="1104"/>
      <w:bookmarkEnd w:id="1105"/>
      <w:bookmarkEnd w:id="1106"/>
    </w:p>
    <w:p w14:paraId="08747712" w14:textId="437DC83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.6.30.</w:t>
      </w:r>
    </w:p>
    <w:p w14:paraId="7708965F" w14:textId="77777777" w:rsidR="00E86E7B" w:rsidRPr="00816C4A" w:rsidRDefault="00E86E7B" w:rsidP="00E86E7B">
      <w:pPr>
        <w:pStyle w:val="Heading3"/>
      </w:pPr>
      <w:bookmarkStart w:id="1107" w:name="_Toc3200797"/>
      <w:bookmarkStart w:id="1108" w:name="_Toc20392540"/>
      <w:bookmarkStart w:id="1109" w:name="_Toc27774187"/>
      <w:bookmarkStart w:id="1110" w:name="_Toc36482647"/>
      <w:bookmarkStart w:id="1111" w:name="_Toc36484306"/>
      <w:bookmarkStart w:id="1112" w:name="_Toc44933236"/>
      <w:bookmarkStart w:id="1113" w:name="_Toc50972189"/>
      <w:bookmarkStart w:id="1114" w:name="_Toc163045677"/>
      <w:r w:rsidRPr="00816C4A">
        <w:t>6.6.31</w:t>
      </w:r>
      <w:r w:rsidRPr="00816C4A">
        <w:tab/>
        <w:t>GET CHANNEL STATUS</w:t>
      </w:r>
      <w:bookmarkEnd w:id="1107"/>
      <w:bookmarkEnd w:id="1108"/>
      <w:bookmarkEnd w:id="1109"/>
      <w:bookmarkEnd w:id="1110"/>
      <w:bookmarkEnd w:id="1111"/>
      <w:bookmarkEnd w:id="1112"/>
      <w:bookmarkEnd w:id="1113"/>
      <w:bookmarkEnd w:id="1114"/>
    </w:p>
    <w:p w14:paraId="1F7DBA7E" w14:textId="785F0EB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.6.31.</w:t>
      </w:r>
    </w:p>
    <w:p w14:paraId="3568308B" w14:textId="77777777" w:rsidR="00E86E7B" w:rsidRPr="00816C4A" w:rsidRDefault="00E86E7B" w:rsidP="00E86E7B">
      <w:pPr>
        <w:pStyle w:val="Heading3"/>
      </w:pPr>
      <w:bookmarkStart w:id="1115" w:name="_Toc3200798"/>
      <w:bookmarkStart w:id="1116" w:name="_Toc20392541"/>
      <w:bookmarkStart w:id="1117" w:name="_Toc27774188"/>
      <w:bookmarkStart w:id="1118" w:name="_Toc36482648"/>
      <w:bookmarkStart w:id="1119" w:name="_Toc36484307"/>
      <w:bookmarkStart w:id="1120" w:name="_Toc44933237"/>
      <w:bookmarkStart w:id="1121" w:name="_Toc50972190"/>
      <w:bookmarkStart w:id="1122" w:name="_Toc163045678"/>
      <w:r w:rsidRPr="00816C4A">
        <w:t>6.6.32</w:t>
      </w:r>
      <w:r w:rsidRPr="00816C4A">
        <w:tab/>
        <w:t>SERVICE SEARCH</w:t>
      </w:r>
      <w:bookmarkEnd w:id="1115"/>
      <w:bookmarkEnd w:id="1116"/>
      <w:bookmarkEnd w:id="1117"/>
      <w:bookmarkEnd w:id="1118"/>
      <w:bookmarkEnd w:id="1119"/>
      <w:bookmarkEnd w:id="1120"/>
      <w:bookmarkEnd w:id="1121"/>
      <w:bookmarkEnd w:id="1122"/>
    </w:p>
    <w:p w14:paraId="791B03E2" w14:textId="69DC259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.6.32.</w:t>
      </w:r>
    </w:p>
    <w:p w14:paraId="1C70E892" w14:textId="77777777" w:rsidR="00E86E7B" w:rsidRPr="00816C4A" w:rsidRDefault="00E86E7B" w:rsidP="00E86E7B">
      <w:pPr>
        <w:pStyle w:val="Heading3"/>
      </w:pPr>
      <w:bookmarkStart w:id="1123" w:name="_Toc3200799"/>
      <w:bookmarkStart w:id="1124" w:name="_Toc20392542"/>
      <w:bookmarkStart w:id="1125" w:name="_Toc27774189"/>
      <w:bookmarkStart w:id="1126" w:name="_Toc36482649"/>
      <w:bookmarkStart w:id="1127" w:name="_Toc36484308"/>
      <w:bookmarkStart w:id="1128" w:name="_Toc44933238"/>
      <w:bookmarkStart w:id="1129" w:name="_Toc50972191"/>
      <w:bookmarkStart w:id="1130" w:name="_Toc163045679"/>
      <w:r w:rsidRPr="00816C4A">
        <w:t>6.6.33</w:t>
      </w:r>
      <w:r w:rsidRPr="00816C4A">
        <w:tab/>
        <w:t>GET SERVICE INFORMATION</w:t>
      </w:r>
      <w:bookmarkEnd w:id="1123"/>
      <w:bookmarkEnd w:id="1124"/>
      <w:bookmarkEnd w:id="1125"/>
      <w:bookmarkEnd w:id="1126"/>
      <w:bookmarkEnd w:id="1127"/>
      <w:bookmarkEnd w:id="1128"/>
      <w:bookmarkEnd w:id="1129"/>
      <w:bookmarkEnd w:id="1130"/>
    </w:p>
    <w:p w14:paraId="3296D912" w14:textId="1189187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.6.33.</w:t>
      </w:r>
    </w:p>
    <w:p w14:paraId="60124B93" w14:textId="77777777" w:rsidR="00E86E7B" w:rsidRPr="00816C4A" w:rsidRDefault="00E86E7B" w:rsidP="00E86E7B">
      <w:pPr>
        <w:pStyle w:val="Heading3"/>
      </w:pPr>
      <w:bookmarkStart w:id="1131" w:name="_Toc3200800"/>
      <w:bookmarkStart w:id="1132" w:name="_Toc20392543"/>
      <w:bookmarkStart w:id="1133" w:name="_Toc27774190"/>
      <w:bookmarkStart w:id="1134" w:name="_Toc36482650"/>
      <w:bookmarkStart w:id="1135" w:name="_Toc36484309"/>
      <w:bookmarkStart w:id="1136" w:name="_Toc44933239"/>
      <w:bookmarkStart w:id="1137" w:name="_Toc50972192"/>
      <w:bookmarkStart w:id="1138" w:name="_Toc163045680"/>
      <w:r w:rsidRPr="00816C4A">
        <w:t>6.6.34</w:t>
      </w:r>
      <w:r w:rsidRPr="00816C4A">
        <w:tab/>
        <w:t>DECLARE SERVICE</w:t>
      </w:r>
      <w:bookmarkEnd w:id="1131"/>
      <w:bookmarkEnd w:id="1132"/>
      <w:bookmarkEnd w:id="1133"/>
      <w:bookmarkEnd w:id="1134"/>
      <w:bookmarkEnd w:id="1135"/>
      <w:bookmarkEnd w:id="1136"/>
      <w:bookmarkEnd w:id="1137"/>
      <w:bookmarkEnd w:id="1138"/>
    </w:p>
    <w:p w14:paraId="38EA1D8B" w14:textId="1E25731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.6.34.</w:t>
      </w:r>
    </w:p>
    <w:p w14:paraId="087C40DB" w14:textId="77777777" w:rsidR="00E86E7B" w:rsidRPr="00816C4A" w:rsidRDefault="00E86E7B" w:rsidP="00E86E7B">
      <w:pPr>
        <w:pStyle w:val="Heading3"/>
        <w:rPr>
          <w:rFonts w:ascii="Times New Roman" w:hAnsi="Times New Roman"/>
          <w:sz w:val="20"/>
        </w:rPr>
      </w:pPr>
      <w:bookmarkStart w:id="1139" w:name="_Toc3200801"/>
      <w:bookmarkStart w:id="1140" w:name="_Toc20392544"/>
      <w:bookmarkStart w:id="1141" w:name="_Toc27774191"/>
      <w:bookmarkStart w:id="1142" w:name="_Toc36482651"/>
      <w:bookmarkStart w:id="1143" w:name="_Toc36484310"/>
      <w:bookmarkStart w:id="1144" w:name="_Toc44933240"/>
      <w:bookmarkStart w:id="1145" w:name="_Toc50972193"/>
      <w:bookmarkStart w:id="1146" w:name="_Toc163045681"/>
      <w:r w:rsidRPr="00816C4A">
        <w:t>6.6.35</w:t>
      </w:r>
      <w:r w:rsidRPr="00816C4A">
        <w:tab/>
        <w:t>RETRIEVE MULTIMEDIA MESSAGE</w:t>
      </w:r>
      <w:bookmarkEnd w:id="1139"/>
      <w:bookmarkEnd w:id="1140"/>
      <w:bookmarkEnd w:id="1141"/>
      <w:bookmarkEnd w:id="1142"/>
      <w:bookmarkEnd w:id="1143"/>
      <w:bookmarkEnd w:id="1144"/>
      <w:bookmarkEnd w:id="1145"/>
      <w:bookmarkEnd w:id="1146"/>
    </w:p>
    <w:p w14:paraId="21D0BF7E" w14:textId="186D7C3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.6.37.</w:t>
      </w:r>
    </w:p>
    <w:p w14:paraId="604F0583" w14:textId="77777777" w:rsidR="00E86E7B" w:rsidRPr="00816C4A" w:rsidRDefault="00E86E7B" w:rsidP="00E86E7B">
      <w:pPr>
        <w:pStyle w:val="Heading3"/>
      </w:pPr>
      <w:bookmarkStart w:id="1147" w:name="_Toc3200802"/>
      <w:bookmarkStart w:id="1148" w:name="_Toc20392545"/>
      <w:bookmarkStart w:id="1149" w:name="_Toc27774192"/>
      <w:bookmarkStart w:id="1150" w:name="_Toc36482652"/>
      <w:bookmarkStart w:id="1151" w:name="_Toc36484311"/>
      <w:bookmarkStart w:id="1152" w:name="_Toc44933241"/>
      <w:bookmarkStart w:id="1153" w:name="_Toc50972194"/>
      <w:bookmarkStart w:id="1154" w:name="_Toc163045682"/>
      <w:r w:rsidRPr="00816C4A">
        <w:t>6.6.36</w:t>
      </w:r>
      <w:r w:rsidRPr="00816C4A">
        <w:tab/>
        <w:t>SUBMIT MULTIMEDIA MESSAGE</w:t>
      </w:r>
      <w:bookmarkEnd w:id="1147"/>
      <w:bookmarkEnd w:id="1148"/>
      <w:bookmarkEnd w:id="1149"/>
      <w:bookmarkEnd w:id="1150"/>
      <w:bookmarkEnd w:id="1151"/>
      <w:bookmarkEnd w:id="1152"/>
      <w:bookmarkEnd w:id="1153"/>
      <w:bookmarkEnd w:id="1154"/>
    </w:p>
    <w:p w14:paraId="52934A08" w14:textId="17CE789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.6.38.</w:t>
      </w:r>
    </w:p>
    <w:p w14:paraId="778BEDC5" w14:textId="77777777" w:rsidR="00E86E7B" w:rsidRPr="00816C4A" w:rsidRDefault="00E86E7B" w:rsidP="00E86E7B">
      <w:pPr>
        <w:pStyle w:val="Heading3"/>
        <w:tabs>
          <w:tab w:val="left" w:pos="993"/>
        </w:tabs>
        <w:ind w:left="0" w:firstLine="0"/>
      </w:pPr>
      <w:bookmarkStart w:id="1155" w:name="_Toc3200803"/>
      <w:bookmarkStart w:id="1156" w:name="_Toc20392546"/>
      <w:bookmarkStart w:id="1157" w:name="_Toc27774193"/>
      <w:bookmarkStart w:id="1158" w:name="_Toc36482653"/>
      <w:bookmarkStart w:id="1159" w:name="_Toc36484312"/>
      <w:bookmarkStart w:id="1160" w:name="_Toc44933242"/>
      <w:bookmarkStart w:id="1161" w:name="_Toc50972195"/>
      <w:bookmarkStart w:id="1162" w:name="_Toc163045683"/>
      <w:r w:rsidRPr="00816C4A">
        <w:t>6.6.37</w:t>
      </w:r>
      <w:r w:rsidRPr="00816C4A">
        <w:tab/>
        <w:t>DISPLAY MULTIMEDIA MESSAGE</w:t>
      </w:r>
      <w:bookmarkEnd w:id="1155"/>
      <w:bookmarkEnd w:id="1156"/>
      <w:bookmarkEnd w:id="1157"/>
      <w:bookmarkEnd w:id="1158"/>
      <w:bookmarkEnd w:id="1159"/>
      <w:bookmarkEnd w:id="1160"/>
      <w:bookmarkEnd w:id="1161"/>
      <w:bookmarkEnd w:id="1162"/>
    </w:p>
    <w:p w14:paraId="4E2D88BD" w14:textId="741C4A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.6.39.</w:t>
      </w:r>
    </w:p>
    <w:p w14:paraId="43E3A356" w14:textId="77777777" w:rsidR="00E86E7B" w:rsidRPr="00816C4A" w:rsidRDefault="00E86E7B" w:rsidP="00E86E7B">
      <w:pPr>
        <w:pStyle w:val="Heading3"/>
      </w:pPr>
      <w:bookmarkStart w:id="1163" w:name="_Toc3200804"/>
      <w:bookmarkStart w:id="1164" w:name="_Toc20392547"/>
      <w:bookmarkStart w:id="1165" w:name="_Toc27774194"/>
      <w:bookmarkStart w:id="1166" w:name="_Toc36482654"/>
      <w:bookmarkStart w:id="1167" w:name="_Toc36484313"/>
      <w:bookmarkStart w:id="1168" w:name="_Toc44933243"/>
      <w:bookmarkStart w:id="1169" w:name="_Toc50972196"/>
      <w:bookmarkStart w:id="1170" w:name="_Toc163045684"/>
      <w:r w:rsidRPr="00816C4A">
        <w:t>6.6.38</w:t>
      </w:r>
      <w:r w:rsidRPr="00816C4A">
        <w:tab/>
        <w:t>SET FRAMES</w:t>
      </w:r>
      <w:bookmarkEnd w:id="1163"/>
      <w:bookmarkEnd w:id="1164"/>
      <w:bookmarkEnd w:id="1165"/>
      <w:bookmarkEnd w:id="1166"/>
      <w:bookmarkEnd w:id="1167"/>
      <w:bookmarkEnd w:id="1168"/>
      <w:bookmarkEnd w:id="1169"/>
      <w:bookmarkEnd w:id="1170"/>
    </w:p>
    <w:p w14:paraId="0EFDEA92" w14:textId="4C25204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.6.35.</w:t>
      </w:r>
    </w:p>
    <w:p w14:paraId="3E1C8BBA" w14:textId="77777777" w:rsidR="00E86E7B" w:rsidRPr="00816C4A" w:rsidRDefault="00E86E7B" w:rsidP="00E86E7B">
      <w:pPr>
        <w:pStyle w:val="Heading3"/>
      </w:pPr>
      <w:bookmarkStart w:id="1171" w:name="_Toc3200805"/>
      <w:bookmarkStart w:id="1172" w:name="_Toc20392548"/>
      <w:bookmarkStart w:id="1173" w:name="_Toc27774195"/>
      <w:bookmarkStart w:id="1174" w:name="_Toc36482655"/>
      <w:bookmarkStart w:id="1175" w:name="_Toc36484314"/>
      <w:bookmarkStart w:id="1176" w:name="_Toc44933244"/>
      <w:bookmarkStart w:id="1177" w:name="_Toc50972197"/>
      <w:bookmarkStart w:id="1178" w:name="_Toc163045685"/>
      <w:r w:rsidRPr="00816C4A">
        <w:t>6.6.39</w:t>
      </w:r>
      <w:r w:rsidRPr="00816C4A">
        <w:tab/>
        <w:t>GET FRAMES STATUS</w:t>
      </w:r>
      <w:bookmarkEnd w:id="1171"/>
      <w:bookmarkEnd w:id="1172"/>
      <w:bookmarkEnd w:id="1173"/>
      <w:bookmarkEnd w:id="1174"/>
      <w:bookmarkEnd w:id="1175"/>
      <w:bookmarkEnd w:id="1176"/>
      <w:bookmarkEnd w:id="1177"/>
      <w:bookmarkEnd w:id="1178"/>
    </w:p>
    <w:p w14:paraId="68292A3F" w14:textId="2F687ED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.6.36.</w:t>
      </w:r>
    </w:p>
    <w:p w14:paraId="0E469E43" w14:textId="77777777" w:rsidR="00E86E7B" w:rsidRPr="00816C4A" w:rsidRDefault="00E86E7B" w:rsidP="00E86E7B">
      <w:pPr>
        <w:pStyle w:val="Heading3"/>
      </w:pPr>
      <w:bookmarkStart w:id="1179" w:name="_Toc3200806"/>
      <w:bookmarkStart w:id="1180" w:name="_Toc20392549"/>
      <w:bookmarkStart w:id="1181" w:name="_Toc27774196"/>
      <w:bookmarkStart w:id="1182" w:name="_Toc36482656"/>
      <w:bookmarkStart w:id="1183" w:name="_Toc36484315"/>
      <w:bookmarkStart w:id="1184" w:name="_Toc44933245"/>
      <w:bookmarkStart w:id="1185" w:name="_Toc50972198"/>
      <w:bookmarkStart w:id="1186" w:name="_Toc163045686"/>
      <w:r w:rsidRPr="00816C4A">
        <w:t>6.6.40</w:t>
      </w:r>
      <w:r w:rsidRPr="00816C4A">
        <w:tab/>
        <w:t>Geographical Location Request</w:t>
      </w:r>
      <w:bookmarkEnd w:id="1179"/>
      <w:bookmarkEnd w:id="1180"/>
      <w:bookmarkEnd w:id="1181"/>
      <w:bookmarkEnd w:id="1182"/>
      <w:bookmarkEnd w:id="1183"/>
      <w:bookmarkEnd w:id="1184"/>
      <w:bookmarkEnd w:id="1185"/>
      <w:bookmarkEnd w:id="1186"/>
    </w:p>
    <w:p w14:paraId="46322E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CC1988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E412755"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48E9AAD"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DD0E4E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1E9FD61"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8AA6A6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870D7A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06924C"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59273A43"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50F2EF36"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2CFC06A"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7155529" w14:textId="77777777" w:rsidR="00E86E7B" w:rsidRPr="00816C4A" w:rsidRDefault="00E86E7B" w:rsidP="00B27DCC">
            <w:pPr>
              <w:pStyle w:val="TAL"/>
              <w:ind w:left="284" w:hanging="284"/>
              <w:jc w:val="center"/>
            </w:pPr>
            <w:r w:rsidRPr="00816C4A">
              <w:t>1</w:t>
            </w:r>
          </w:p>
        </w:tc>
      </w:tr>
      <w:tr w:rsidR="00E86E7B" w:rsidRPr="00816C4A" w14:paraId="648C90E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C0D8EF0"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6F31574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2EEA45F"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824BF55"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4CCEC28" w14:textId="77777777" w:rsidR="00E86E7B" w:rsidRPr="00816C4A" w:rsidRDefault="00E86E7B" w:rsidP="00B27DCC">
            <w:pPr>
              <w:pStyle w:val="TAL"/>
              <w:ind w:left="284" w:hanging="284"/>
              <w:jc w:val="center"/>
            </w:pPr>
            <w:r w:rsidRPr="00816C4A">
              <w:t>1 or 2</w:t>
            </w:r>
          </w:p>
        </w:tc>
      </w:tr>
      <w:tr w:rsidR="00E86E7B" w:rsidRPr="00816C4A" w14:paraId="65077E9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A09821"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4EF9277E"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476CF03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947D627"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3EF7927" w14:textId="77777777" w:rsidR="00E86E7B" w:rsidRPr="00816C4A" w:rsidRDefault="00E86E7B" w:rsidP="00B27DCC">
            <w:pPr>
              <w:pStyle w:val="TAL"/>
              <w:ind w:left="284" w:hanging="284"/>
              <w:jc w:val="center"/>
            </w:pPr>
            <w:r w:rsidRPr="00816C4A">
              <w:t>A</w:t>
            </w:r>
          </w:p>
        </w:tc>
      </w:tr>
      <w:tr w:rsidR="00E86E7B" w:rsidRPr="00816C4A" w14:paraId="7F36049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916F1A"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5603460"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16C63180"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C65C12F"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6B0FF10" w14:textId="77777777" w:rsidR="00E86E7B" w:rsidRPr="00816C4A" w:rsidRDefault="00E86E7B" w:rsidP="00B27DCC">
            <w:pPr>
              <w:pStyle w:val="TAL"/>
              <w:ind w:left="284" w:hanging="284"/>
              <w:jc w:val="center"/>
            </w:pPr>
            <w:r w:rsidRPr="00816C4A">
              <w:t>B</w:t>
            </w:r>
          </w:p>
        </w:tc>
      </w:tr>
      <w:tr w:rsidR="00E86E7B" w:rsidRPr="00816C4A" w14:paraId="63E68BA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65B17C1"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7FAB2D8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64FEEC95"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2C70E3C"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979E22C" w14:textId="77777777" w:rsidR="00E86E7B" w:rsidRPr="00816C4A" w:rsidRDefault="00E86E7B" w:rsidP="00B27DCC">
            <w:pPr>
              <w:pStyle w:val="TAL"/>
              <w:ind w:left="284" w:hanging="284"/>
              <w:jc w:val="center"/>
            </w:pPr>
            <w:r w:rsidRPr="00816C4A">
              <w:t>C</w:t>
            </w:r>
          </w:p>
        </w:tc>
      </w:tr>
      <w:tr w:rsidR="00E86E7B" w:rsidRPr="00816C4A" w14:paraId="1167B68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892F96"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0FF348C4"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033B2E52"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06CAC3A"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417D589" w14:textId="77777777" w:rsidR="00E86E7B" w:rsidRPr="00816C4A" w:rsidRDefault="00E86E7B" w:rsidP="00B27DCC">
            <w:pPr>
              <w:pStyle w:val="TAL"/>
              <w:ind w:left="284" w:hanging="284"/>
              <w:jc w:val="center"/>
            </w:pPr>
            <w:r w:rsidRPr="00816C4A">
              <w:t>D</w:t>
            </w:r>
          </w:p>
        </w:tc>
      </w:tr>
      <w:tr w:rsidR="00E86E7B" w:rsidRPr="00816C4A" w14:paraId="1E595A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2D2E12A"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7F14ECF5"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60D37800"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BAF81BA"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7107B5D" w14:textId="77777777" w:rsidR="00E86E7B" w:rsidRPr="00816C4A" w:rsidRDefault="00E86E7B" w:rsidP="00B27DCC">
            <w:pPr>
              <w:pStyle w:val="TAL"/>
              <w:ind w:left="284" w:hanging="284"/>
              <w:jc w:val="center"/>
            </w:pPr>
            <w:r w:rsidRPr="00816C4A">
              <w:t>E</w:t>
            </w:r>
          </w:p>
        </w:tc>
      </w:tr>
    </w:tbl>
    <w:p w14:paraId="64F1D7C9" w14:textId="77777777" w:rsidR="00E86E7B" w:rsidRPr="00816C4A" w:rsidRDefault="00E86E7B" w:rsidP="00E86E7B"/>
    <w:p w14:paraId="2CF01A74" w14:textId="77777777" w:rsidR="00E86E7B" w:rsidRPr="00816C4A" w:rsidRDefault="00E86E7B" w:rsidP="00E86E7B">
      <w:pPr>
        <w:pStyle w:val="Heading3"/>
      </w:pPr>
      <w:bookmarkStart w:id="1187" w:name="_Toc3200807"/>
      <w:bookmarkStart w:id="1188" w:name="_Toc20392550"/>
      <w:bookmarkStart w:id="1189" w:name="_Toc27774197"/>
      <w:bookmarkStart w:id="1190" w:name="_Toc36482657"/>
      <w:bookmarkStart w:id="1191" w:name="_Toc36484316"/>
      <w:bookmarkStart w:id="1192" w:name="_Toc44933246"/>
      <w:bookmarkStart w:id="1193" w:name="_Toc50972199"/>
      <w:bookmarkStart w:id="1194" w:name="_Toc163045687"/>
      <w:r w:rsidRPr="00816C4A">
        <w:lastRenderedPageBreak/>
        <w:t>6.6.41</w:t>
      </w:r>
      <w:r w:rsidRPr="00816C4A">
        <w:tab/>
        <w:t>ACTIVATE</w:t>
      </w:r>
      <w:bookmarkEnd w:id="1187"/>
      <w:bookmarkEnd w:id="1188"/>
      <w:bookmarkEnd w:id="1189"/>
      <w:bookmarkEnd w:id="1190"/>
      <w:bookmarkEnd w:id="1191"/>
      <w:bookmarkEnd w:id="1192"/>
      <w:bookmarkEnd w:id="1193"/>
      <w:bookmarkEnd w:id="1194"/>
    </w:p>
    <w:p w14:paraId="1233A537" w14:textId="77777777" w:rsidR="00E86E7B" w:rsidRPr="00816C4A" w:rsidRDefault="00E86E7B" w:rsidP="00E86E7B">
      <w:r w:rsidRPr="00816C4A">
        <w:t>Not required by 3GPP.</w:t>
      </w:r>
    </w:p>
    <w:p w14:paraId="6255F6FC" w14:textId="77777777" w:rsidR="00E86E7B" w:rsidRPr="00816C4A" w:rsidRDefault="00E86E7B" w:rsidP="00E86E7B">
      <w:pPr>
        <w:pStyle w:val="Heading3"/>
      </w:pPr>
      <w:bookmarkStart w:id="1195" w:name="_Toc3200808"/>
      <w:bookmarkStart w:id="1196" w:name="_Toc20392551"/>
      <w:bookmarkStart w:id="1197" w:name="_Toc27774198"/>
      <w:bookmarkStart w:id="1198" w:name="_Toc36482658"/>
      <w:bookmarkStart w:id="1199" w:name="_Toc36484317"/>
      <w:bookmarkStart w:id="1200" w:name="_Toc44933247"/>
      <w:bookmarkStart w:id="1201" w:name="_Toc50972200"/>
      <w:bookmarkStart w:id="1202" w:name="_Toc163045688"/>
      <w:r w:rsidRPr="00816C4A">
        <w:t>6.6.42</w:t>
      </w:r>
      <w:r w:rsidRPr="00816C4A">
        <w:tab/>
        <w:t>CONTACTLESS STATE CHANGED</w:t>
      </w:r>
      <w:bookmarkEnd w:id="1195"/>
      <w:bookmarkEnd w:id="1196"/>
      <w:bookmarkEnd w:id="1197"/>
      <w:bookmarkEnd w:id="1198"/>
      <w:bookmarkEnd w:id="1199"/>
      <w:bookmarkEnd w:id="1200"/>
      <w:bookmarkEnd w:id="1201"/>
      <w:bookmarkEnd w:id="1202"/>
      <w:r w:rsidRPr="00816C4A">
        <w:tab/>
      </w:r>
    </w:p>
    <w:p w14:paraId="16F110BE" w14:textId="77777777" w:rsidR="00E86E7B" w:rsidRPr="00816C4A" w:rsidRDefault="00E86E7B" w:rsidP="00E86E7B">
      <w:r w:rsidRPr="00816C4A">
        <w:t>Not required by 3GPP.</w:t>
      </w:r>
    </w:p>
    <w:p w14:paraId="391C11C8" w14:textId="77777777" w:rsidR="00E86E7B" w:rsidRPr="00816C4A" w:rsidRDefault="00E86E7B" w:rsidP="00E86E7B">
      <w:pPr>
        <w:pStyle w:val="Heading3"/>
      </w:pPr>
      <w:bookmarkStart w:id="1203" w:name="_Toc3200809"/>
      <w:bookmarkStart w:id="1204" w:name="_Toc20392552"/>
      <w:bookmarkStart w:id="1205" w:name="_Toc27774199"/>
      <w:bookmarkStart w:id="1206" w:name="_Toc36482659"/>
      <w:bookmarkStart w:id="1207" w:name="_Toc36484318"/>
      <w:bookmarkStart w:id="1208" w:name="_Toc44933248"/>
      <w:bookmarkStart w:id="1209" w:name="_Toc50972201"/>
      <w:bookmarkStart w:id="1210" w:name="_Toc163045689"/>
      <w:r w:rsidRPr="00816C4A">
        <w:t>6.6.43</w:t>
      </w:r>
      <w:r w:rsidRPr="00816C4A">
        <w:tab/>
        <w:t>COMMAND CONTAINER</w:t>
      </w:r>
      <w:bookmarkEnd w:id="1203"/>
      <w:bookmarkEnd w:id="1204"/>
      <w:bookmarkEnd w:id="1205"/>
      <w:bookmarkEnd w:id="1206"/>
      <w:bookmarkEnd w:id="1207"/>
      <w:bookmarkEnd w:id="1208"/>
      <w:bookmarkEnd w:id="1209"/>
      <w:bookmarkEnd w:id="1210"/>
    </w:p>
    <w:p w14:paraId="04E2E772" w14:textId="77777777" w:rsidR="00E86E7B" w:rsidRPr="00816C4A" w:rsidRDefault="00E86E7B" w:rsidP="00E86E7B">
      <w:r w:rsidRPr="00816C4A">
        <w:t>Not required by 3GPP.</w:t>
      </w:r>
    </w:p>
    <w:p w14:paraId="0FD5C653" w14:textId="77777777" w:rsidR="00E86E7B" w:rsidRPr="00816C4A" w:rsidRDefault="00E86E7B" w:rsidP="00E86E7B">
      <w:pPr>
        <w:pStyle w:val="Heading3"/>
      </w:pPr>
      <w:bookmarkStart w:id="1211" w:name="_Toc3200810"/>
      <w:bookmarkStart w:id="1212" w:name="_Toc20392553"/>
      <w:bookmarkStart w:id="1213" w:name="_Toc27774200"/>
      <w:bookmarkStart w:id="1214" w:name="_Toc36482660"/>
      <w:bookmarkStart w:id="1215" w:name="_Toc36484319"/>
      <w:bookmarkStart w:id="1216" w:name="_Toc44933249"/>
      <w:bookmarkStart w:id="1217" w:name="_Toc50972202"/>
      <w:bookmarkStart w:id="1218" w:name="_Toc163045690"/>
      <w:r w:rsidRPr="00816C4A">
        <w:t>6.6.44</w:t>
      </w:r>
      <w:r w:rsidRPr="00816C4A">
        <w:tab/>
        <w:t>ENCAPSULATED SESSION CONTROL</w:t>
      </w:r>
      <w:bookmarkEnd w:id="1211"/>
      <w:bookmarkEnd w:id="1212"/>
      <w:bookmarkEnd w:id="1213"/>
      <w:bookmarkEnd w:id="1214"/>
      <w:bookmarkEnd w:id="1215"/>
      <w:bookmarkEnd w:id="1216"/>
      <w:bookmarkEnd w:id="1217"/>
      <w:bookmarkEnd w:id="1218"/>
    </w:p>
    <w:p w14:paraId="172623B0" w14:textId="77777777" w:rsidR="00E86E7B" w:rsidRPr="00816C4A" w:rsidRDefault="00E86E7B" w:rsidP="00E86E7B">
      <w:pPr>
        <w:rPr>
          <w:noProof/>
        </w:rPr>
      </w:pPr>
      <w:r w:rsidRPr="00816C4A">
        <w:t>Not required by 3GPP.</w:t>
      </w:r>
    </w:p>
    <w:p w14:paraId="2D33DFFE" w14:textId="77777777" w:rsidR="00E86E7B" w:rsidRPr="00816C4A" w:rsidRDefault="00E86E7B" w:rsidP="00E86E7B"/>
    <w:p w14:paraId="3A24F0EF" w14:textId="77777777" w:rsidR="00E86E7B" w:rsidRPr="00816C4A" w:rsidRDefault="00E86E7B" w:rsidP="00E86E7B">
      <w:pPr>
        <w:pStyle w:val="Heading2"/>
      </w:pPr>
      <w:bookmarkStart w:id="1219" w:name="_Toc3200811"/>
      <w:bookmarkStart w:id="1220" w:name="_Toc20392554"/>
      <w:bookmarkStart w:id="1221" w:name="_Toc27774201"/>
      <w:bookmarkStart w:id="1222" w:name="_Toc36482661"/>
      <w:bookmarkStart w:id="1223" w:name="_Toc36484320"/>
      <w:bookmarkStart w:id="1224" w:name="_Toc44933250"/>
      <w:bookmarkStart w:id="1225" w:name="_Toc50972203"/>
      <w:bookmarkStart w:id="1226" w:name="_Toc163045691"/>
      <w:r w:rsidRPr="00816C4A">
        <w:t>6.7</w:t>
      </w:r>
      <w:r w:rsidRPr="00816C4A">
        <w:tab/>
        <w:t>Command results</w:t>
      </w:r>
      <w:bookmarkEnd w:id="1219"/>
      <w:bookmarkEnd w:id="1220"/>
      <w:bookmarkEnd w:id="1221"/>
      <w:bookmarkEnd w:id="1222"/>
      <w:bookmarkEnd w:id="1223"/>
      <w:bookmarkEnd w:id="1224"/>
      <w:bookmarkEnd w:id="1225"/>
      <w:bookmarkEnd w:id="1226"/>
    </w:p>
    <w:p w14:paraId="363BDC9D"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18B3A12" w14:textId="5FAE09C4" w:rsidR="00E86E7B" w:rsidRPr="00816C4A" w:rsidRDefault="00E86E7B" w:rsidP="00E86E7B">
      <w:pPr>
        <w:keepNext/>
        <w:keepLines/>
      </w:pPr>
      <w:r w:rsidRPr="00816C4A">
        <w:t xml:space="preserve">This procedure is defined in ETSI TS 102 223 [32] </w:t>
      </w:r>
      <w:r w:rsidR="00E05181" w:rsidRPr="00816C4A">
        <w:t>clause</w:t>
      </w:r>
      <w:r w:rsidR="00E05181">
        <w:t> </w:t>
      </w:r>
      <w:r w:rsidR="00E05181" w:rsidRPr="00816C4A">
        <w:t>6</w:t>
      </w:r>
      <w:r w:rsidRPr="00816C4A">
        <w:t>.7, and applies here except for the following statements.</w:t>
      </w:r>
    </w:p>
    <w:p w14:paraId="453F7F82" w14:textId="77777777" w:rsidR="00E86E7B" w:rsidRPr="00816C4A" w:rsidRDefault="00E86E7B" w:rsidP="00E86E7B">
      <w:r w:rsidRPr="00816C4A">
        <w:t>Temporary problems are defined as:</w:t>
      </w:r>
    </w:p>
    <w:p w14:paraId="300B7632" w14:textId="566A034B"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E05181" w:rsidRPr="00816C4A">
        <w:t>clause</w:t>
      </w:r>
      <w:r w:rsidR="00E05181">
        <w:t> </w:t>
      </w:r>
      <w:r w:rsidR="00E05181" w:rsidRPr="00816C4A">
        <w:t>6</w:t>
      </w:r>
      <w:r w:rsidRPr="00816C4A">
        <w:t>.7; in addition to these, the following causes may be returned within the USAT context:</w:t>
      </w:r>
    </w:p>
    <w:p w14:paraId="42C21915" w14:textId="77777777" w:rsidR="00E86E7B" w:rsidRPr="00816C4A" w:rsidRDefault="00E86E7B" w:rsidP="00E86E7B">
      <w:pPr>
        <w:pStyle w:val="B2"/>
      </w:pPr>
      <w:r w:rsidRPr="00816C4A">
        <w:t>-</w:t>
      </w:r>
      <w:r w:rsidRPr="00816C4A">
        <w:tab/>
        <w:t>ME currently busy on SS transaction;</w:t>
      </w:r>
    </w:p>
    <w:p w14:paraId="2B4907F5" w14:textId="77777777" w:rsidR="00E86E7B" w:rsidRPr="00816C4A" w:rsidRDefault="00E86E7B" w:rsidP="00E86E7B">
      <w:pPr>
        <w:pStyle w:val="B2"/>
      </w:pPr>
      <w:r w:rsidRPr="00816C4A">
        <w:t>-</w:t>
      </w:r>
      <w:r w:rsidRPr="00816C4A">
        <w:tab/>
        <w:t>ME currently busy on USSD operation;</w:t>
      </w:r>
    </w:p>
    <w:p w14:paraId="2BC306DD" w14:textId="77777777" w:rsidR="00E86E7B" w:rsidRPr="00816C4A" w:rsidRDefault="00E86E7B" w:rsidP="00E86E7B">
      <w:pPr>
        <w:pStyle w:val="B2"/>
      </w:pPr>
      <w:r w:rsidRPr="00816C4A">
        <w:t>-</w:t>
      </w:r>
      <w:r w:rsidRPr="00816C4A">
        <w:tab/>
        <w:t>access control class barred on serving network;</w:t>
      </w:r>
    </w:p>
    <w:p w14:paraId="73EB2359" w14:textId="77777777" w:rsidR="00E86E7B" w:rsidRPr="00816C4A" w:rsidRDefault="00E86E7B" w:rsidP="00E86E7B">
      <w:pPr>
        <w:pStyle w:val="B1"/>
      </w:pPr>
      <w:r w:rsidRPr="00816C4A">
        <w:t>-</w:t>
      </w:r>
      <w:r w:rsidRPr="00816C4A">
        <w:tab/>
        <w:t>if none of these can be made to apply, a "no cause can be given" value can be used;</w:t>
      </w:r>
    </w:p>
    <w:p w14:paraId="1EB8101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164DCE1F"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41E94298"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CAC9810"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7452654B"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1804D307" w14:textId="21F5C453" w:rsidR="00E86E7B" w:rsidRPr="00816C4A" w:rsidRDefault="00E86E7B" w:rsidP="00E86E7B">
      <w:r w:rsidRPr="00816C4A">
        <w:t xml:space="preserve">Permanent problems are defined as in ETSI TS 102 223 [32] </w:t>
      </w:r>
      <w:r w:rsidR="00E05181" w:rsidRPr="00816C4A">
        <w:t>clause</w:t>
      </w:r>
      <w:r w:rsidR="00E05181">
        <w:t> </w:t>
      </w:r>
      <w:r w:rsidR="00E05181" w:rsidRPr="00816C4A">
        <w:t>6</w:t>
      </w:r>
      <w:r w:rsidRPr="00816C4A">
        <w:t>.7, with the addition of:</w:t>
      </w:r>
    </w:p>
    <w:p w14:paraId="0C2072DC"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53E3280E"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4C847B86" w14:textId="77777777" w:rsidR="00E86E7B" w:rsidRPr="00816C4A" w:rsidRDefault="00E86E7B" w:rsidP="00E86E7B">
      <w:pPr>
        <w:pStyle w:val="B1"/>
      </w:pPr>
      <w:r w:rsidRPr="00816C4A">
        <w:lastRenderedPageBreak/>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1183A6BD"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02A05916" w14:textId="77777777" w:rsidR="00E86E7B" w:rsidRPr="00816C4A" w:rsidRDefault="00E86E7B" w:rsidP="00E86E7B">
      <w:pPr>
        <w:pStyle w:val="B2"/>
      </w:pPr>
      <w:r w:rsidRPr="00816C4A">
        <w:t>MO short message control by USIM does not allow the action corresponding to the proactive command; or</w:t>
      </w:r>
    </w:p>
    <w:p w14:paraId="5C864BDA"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2718C024" w14:textId="77777777" w:rsidR="00E86E7B" w:rsidRPr="00816C4A" w:rsidRDefault="00E86E7B" w:rsidP="00E86E7B">
      <w:pPr>
        <w:pStyle w:val="Heading2"/>
      </w:pPr>
      <w:bookmarkStart w:id="1227" w:name="_Toc3200812"/>
      <w:bookmarkStart w:id="1228" w:name="_Toc20392555"/>
      <w:bookmarkStart w:id="1229" w:name="_Toc27774202"/>
      <w:bookmarkStart w:id="1230" w:name="_Toc36482662"/>
      <w:bookmarkStart w:id="1231" w:name="_Toc36484321"/>
      <w:bookmarkStart w:id="1232" w:name="_Toc44933251"/>
      <w:bookmarkStart w:id="1233" w:name="_Toc50972204"/>
      <w:bookmarkStart w:id="1234" w:name="_Toc163045692"/>
      <w:r w:rsidRPr="00816C4A">
        <w:t>6.8</w:t>
      </w:r>
      <w:r w:rsidRPr="00816C4A">
        <w:tab/>
        <w:t>Structure of TERMINAL RESPONSE</w:t>
      </w:r>
      <w:bookmarkEnd w:id="1227"/>
      <w:bookmarkEnd w:id="1228"/>
      <w:bookmarkEnd w:id="1229"/>
      <w:bookmarkEnd w:id="1230"/>
      <w:bookmarkEnd w:id="1231"/>
      <w:bookmarkEnd w:id="1232"/>
      <w:bookmarkEnd w:id="1233"/>
      <w:bookmarkEnd w:id="1234"/>
    </w:p>
    <w:p w14:paraId="7B8FFCAA" w14:textId="77777777" w:rsidR="00E86E7B" w:rsidRPr="00816C4A" w:rsidRDefault="00E86E7B" w:rsidP="00E86E7B">
      <w:pPr>
        <w:pStyle w:val="Heading3"/>
      </w:pPr>
      <w:bookmarkStart w:id="1235" w:name="_Toc3200813"/>
      <w:bookmarkStart w:id="1236" w:name="_Toc20392556"/>
      <w:bookmarkStart w:id="1237" w:name="_Toc27774203"/>
      <w:bookmarkStart w:id="1238" w:name="_Toc36482663"/>
      <w:bookmarkStart w:id="1239" w:name="_Toc36484322"/>
      <w:bookmarkStart w:id="1240" w:name="_Toc44933252"/>
      <w:bookmarkStart w:id="1241" w:name="_Toc50972205"/>
      <w:bookmarkStart w:id="1242" w:name="_Toc163045693"/>
      <w:r w:rsidRPr="00816C4A">
        <w:t>6.8.0</w:t>
      </w:r>
      <w:r w:rsidRPr="00816C4A">
        <w:tab/>
        <w:t>Overall structure of TERMINAL RESPONSE</w:t>
      </w:r>
      <w:bookmarkEnd w:id="1235"/>
      <w:bookmarkEnd w:id="1236"/>
      <w:bookmarkEnd w:id="1237"/>
      <w:bookmarkEnd w:id="1238"/>
      <w:bookmarkEnd w:id="1239"/>
      <w:bookmarkEnd w:id="1240"/>
      <w:bookmarkEnd w:id="1241"/>
      <w:bookmarkEnd w:id="1242"/>
    </w:p>
    <w:p w14:paraId="5DDD12EC" w14:textId="77777777" w:rsidR="00E86E7B" w:rsidRPr="00816C4A" w:rsidRDefault="00E86E7B" w:rsidP="00E86E7B">
      <w:r w:rsidRPr="00816C4A">
        <w:t>Direction: ME to UICC.</w:t>
      </w:r>
    </w:p>
    <w:p w14:paraId="048A3EEA" w14:textId="2242FDA6" w:rsidR="00320D15" w:rsidRPr="000C201D" w:rsidRDefault="00320D15" w:rsidP="00320D15">
      <w:r w:rsidRPr="000C201D">
        <w:t>The command header is specified in TS 31.101 [13]. Length (A+B+ … +AE) is indicated by P3 of the header.</w:t>
      </w:r>
    </w:p>
    <w:p w14:paraId="7BE4681B" w14:textId="77777777" w:rsidR="00E86E7B" w:rsidRPr="00816C4A" w:rsidRDefault="00E86E7B" w:rsidP="00E86E7B">
      <w:r w:rsidRPr="00816C4A">
        <w:t>Command parameters/data.</w:t>
      </w:r>
    </w:p>
    <w:p w14:paraId="047ABC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4295BEF2" w14:textId="77777777" w:rsidTr="00B27DCC">
        <w:trPr>
          <w:tblHeader/>
          <w:jc w:val="center"/>
        </w:trPr>
        <w:tc>
          <w:tcPr>
            <w:tcW w:w="3756" w:type="dxa"/>
          </w:tcPr>
          <w:p w14:paraId="739DB171"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03AD3870"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275AC1E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5FCCC07C"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4D013687"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3D3FF92F" w14:textId="77777777" w:rsidTr="00B27DCC">
        <w:trPr>
          <w:jc w:val="center"/>
        </w:trPr>
        <w:tc>
          <w:tcPr>
            <w:tcW w:w="3756" w:type="dxa"/>
          </w:tcPr>
          <w:p w14:paraId="05CB24F5" w14:textId="77777777" w:rsidR="00E86E7B" w:rsidRPr="00816C4A" w:rsidRDefault="00E86E7B" w:rsidP="00B27DCC">
            <w:pPr>
              <w:pStyle w:val="TAL"/>
              <w:keepNext w:val="0"/>
              <w:keepLines w:val="0"/>
            </w:pPr>
            <w:r w:rsidRPr="00816C4A">
              <w:t>Command details</w:t>
            </w:r>
          </w:p>
        </w:tc>
        <w:tc>
          <w:tcPr>
            <w:tcW w:w="1348" w:type="dxa"/>
          </w:tcPr>
          <w:p w14:paraId="5D5572B7"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321EBAA9"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5FEBB99D"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713C9C2A"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46604606" w14:textId="77777777" w:rsidTr="00B27DCC">
        <w:trPr>
          <w:jc w:val="center"/>
        </w:trPr>
        <w:tc>
          <w:tcPr>
            <w:tcW w:w="3756" w:type="dxa"/>
          </w:tcPr>
          <w:p w14:paraId="5A4758B7"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7E2339BF"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286B495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36E9CA01" w14:textId="77777777" w:rsidR="00E86E7B" w:rsidRPr="00816C4A" w:rsidRDefault="00E86E7B" w:rsidP="00B27DCC">
            <w:pPr>
              <w:pStyle w:val="TAL"/>
              <w:keepNext w:val="0"/>
              <w:keepLines w:val="0"/>
              <w:jc w:val="center"/>
            </w:pPr>
            <w:r w:rsidRPr="00816C4A">
              <w:t>N</w:t>
            </w:r>
          </w:p>
        </w:tc>
        <w:tc>
          <w:tcPr>
            <w:tcW w:w="1418" w:type="dxa"/>
          </w:tcPr>
          <w:p w14:paraId="41F746B4" w14:textId="77777777" w:rsidR="00E86E7B" w:rsidRPr="00816C4A" w:rsidRDefault="00E86E7B" w:rsidP="00B27DCC">
            <w:pPr>
              <w:pStyle w:val="TAL"/>
              <w:keepNext w:val="0"/>
              <w:keepLines w:val="0"/>
              <w:jc w:val="center"/>
            </w:pPr>
            <w:r w:rsidRPr="00816C4A">
              <w:t>B</w:t>
            </w:r>
          </w:p>
        </w:tc>
      </w:tr>
      <w:tr w:rsidR="00E86E7B" w:rsidRPr="00816C4A" w14:paraId="705CB118" w14:textId="77777777" w:rsidTr="00B27DCC">
        <w:trPr>
          <w:jc w:val="center"/>
        </w:trPr>
        <w:tc>
          <w:tcPr>
            <w:tcW w:w="3756" w:type="dxa"/>
          </w:tcPr>
          <w:p w14:paraId="766B3DD3" w14:textId="77777777" w:rsidR="00E86E7B" w:rsidRPr="00816C4A" w:rsidRDefault="00E86E7B" w:rsidP="00B27DCC">
            <w:pPr>
              <w:pStyle w:val="TAL"/>
              <w:keepNext w:val="0"/>
              <w:keepLines w:val="0"/>
            </w:pPr>
            <w:r w:rsidRPr="00816C4A">
              <w:t>Result</w:t>
            </w:r>
          </w:p>
        </w:tc>
        <w:tc>
          <w:tcPr>
            <w:tcW w:w="1348" w:type="dxa"/>
          </w:tcPr>
          <w:p w14:paraId="0B2FCC34"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43B9A6CE"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4441045A"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0D50D088"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1117FE5D" w14:textId="77777777" w:rsidTr="00B27DCC">
        <w:trPr>
          <w:jc w:val="center"/>
        </w:trPr>
        <w:tc>
          <w:tcPr>
            <w:tcW w:w="3756" w:type="dxa"/>
          </w:tcPr>
          <w:p w14:paraId="2F02CEB2"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19C04893" w14:textId="77777777" w:rsidR="00E86E7B" w:rsidRPr="00816C4A" w:rsidRDefault="00E86E7B" w:rsidP="00B27DCC">
            <w:pPr>
              <w:pStyle w:val="TAL"/>
              <w:keepNext w:val="0"/>
              <w:keepLines w:val="0"/>
              <w:jc w:val="center"/>
            </w:pPr>
            <w:r w:rsidRPr="00816C4A">
              <w:t>8.8</w:t>
            </w:r>
          </w:p>
        </w:tc>
        <w:tc>
          <w:tcPr>
            <w:tcW w:w="992" w:type="dxa"/>
          </w:tcPr>
          <w:p w14:paraId="00ACF4F1" w14:textId="77777777" w:rsidR="00E86E7B" w:rsidRPr="00816C4A" w:rsidRDefault="00E86E7B" w:rsidP="00B27DCC">
            <w:pPr>
              <w:pStyle w:val="TAL"/>
              <w:keepNext w:val="0"/>
              <w:keepLines w:val="0"/>
              <w:jc w:val="center"/>
            </w:pPr>
            <w:r w:rsidRPr="00816C4A">
              <w:t>C</w:t>
            </w:r>
          </w:p>
        </w:tc>
        <w:tc>
          <w:tcPr>
            <w:tcW w:w="994" w:type="dxa"/>
          </w:tcPr>
          <w:p w14:paraId="063D643F" w14:textId="77777777" w:rsidR="00E86E7B" w:rsidRPr="00816C4A" w:rsidRDefault="00E86E7B" w:rsidP="00B27DCC">
            <w:pPr>
              <w:pStyle w:val="TAL"/>
              <w:keepNext w:val="0"/>
              <w:keepLines w:val="0"/>
              <w:jc w:val="center"/>
            </w:pPr>
            <w:r w:rsidRPr="00816C4A">
              <w:t>N</w:t>
            </w:r>
          </w:p>
        </w:tc>
        <w:tc>
          <w:tcPr>
            <w:tcW w:w="1418" w:type="dxa"/>
          </w:tcPr>
          <w:p w14:paraId="7C3B7C2E" w14:textId="77777777" w:rsidR="00E86E7B" w:rsidRPr="00816C4A" w:rsidRDefault="00E86E7B" w:rsidP="00B27DCC">
            <w:pPr>
              <w:pStyle w:val="TAL"/>
              <w:keepNext w:val="0"/>
              <w:keepLines w:val="0"/>
              <w:jc w:val="center"/>
            </w:pPr>
            <w:r w:rsidRPr="00816C4A">
              <w:t>D</w:t>
            </w:r>
          </w:p>
        </w:tc>
      </w:tr>
      <w:tr w:rsidR="00E86E7B" w:rsidRPr="00816C4A" w14:paraId="00DB56A2" w14:textId="77777777" w:rsidTr="00B27DCC">
        <w:trPr>
          <w:jc w:val="center"/>
        </w:trPr>
        <w:tc>
          <w:tcPr>
            <w:tcW w:w="3756" w:type="dxa"/>
          </w:tcPr>
          <w:p w14:paraId="6085DD92"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0A921531" w14:textId="77777777" w:rsidR="00E86E7B" w:rsidRPr="00816C4A" w:rsidRDefault="00E86E7B" w:rsidP="00B27DCC">
            <w:pPr>
              <w:pStyle w:val="TAL"/>
              <w:keepNext w:val="0"/>
              <w:keepLines w:val="0"/>
              <w:jc w:val="center"/>
            </w:pPr>
            <w:r w:rsidRPr="00816C4A">
              <w:t>8.15</w:t>
            </w:r>
          </w:p>
        </w:tc>
        <w:tc>
          <w:tcPr>
            <w:tcW w:w="992" w:type="dxa"/>
          </w:tcPr>
          <w:p w14:paraId="2143A28A" w14:textId="77777777" w:rsidR="00E86E7B" w:rsidRPr="00816C4A" w:rsidRDefault="00E86E7B" w:rsidP="00B27DCC">
            <w:pPr>
              <w:pStyle w:val="TAL"/>
              <w:keepNext w:val="0"/>
              <w:keepLines w:val="0"/>
              <w:jc w:val="center"/>
            </w:pPr>
            <w:r w:rsidRPr="00816C4A">
              <w:t>C</w:t>
            </w:r>
          </w:p>
        </w:tc>
        <w:tc>
          <w:tcPr>
            <w:tcW w:w="994" w:type="dxa"/>
          </w:tcPr>
          <w:p w14:paraId="3ABF4247" w14:textId="77777777" w:rsidR="00E86E7B" w:rsidRPr="00816C4A" w:rsidRDefault="00E86E7B" w:rsidP="00B27DCC">
            <w:pPr>
              <w:pStyle w:val="TAL"/>
              <w:keepNext w:val="0"/>
              <w:keepLines w:val="0"/>
              <w:jc w:val="center"/>
            </w:pPr>
            <w:r w:rsidRPr="00816C4A">
              <w:t>N</w:t>
            </w:r>
          </w:p>
        </w:tc>
        <w:tc>
          <w:tcPr>
            <w:tcW w:w="1418" w:type="dxa"/>
          </w:tcPr>
          <w:p w14:paraId="565E75D5" w14:textId="77777777" w:rsidR="00E86E7B" w:rsidRPr="00816C4A" w:rsidRDefault="00E86E7B" w:rsidP="00B27DCC">
            <w:pPr>
              <w:pStyle w:val="TAL"/>
              <w:keepNext w:val="0"/>
              <w:keepLines w:val="0"/>
              <w:jc w:val="center"/>
            </w:pPr>
            <w:r w:rsidRPr="00816C4A">
              <w:t>E</w:t>
            </w:r>
          </w:p>
        </w:tc>
      </w:tr>
      <w:tr w:rsidR="00E86E7B" w:rsidRPr="00816C4A" w14:paraId="4C0B04C4" w14:textId="77777777" w:rsidTr="00B27DCC">
        <w:trPr>
          <w:jc w:val="center"/>
        </w:trPr>
        <w:tc>
          <w:tcPr>
            <w:tcW w:w="3756" w:type="dxa"/>
          </w:tcPr>
          <w:p w14:paraId="799727B1"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36DA9CE6" w14:textId="77777777" w:rsidR="00E86E7B" w:rsidRPr="00816C4A" w:rsidRDefault="00E86E7B" w:rsidP="00B27DCC">
            <w:pPr>
              <w:pStyle w:val="TAL"/>
              <w:keepNext w:val="0"/>
              <w:keepLines w:val="0"/>
              <w:jc w:val="center"/>
            </w:pPr>
            <w:r w:rsidRPr="00816C4A">
              <w:t>8.10</w:t>
            </w:r>
          </w:p>
        </w:tc>
        <w:tc>
          <w:tcPr>
            <w:tcW w:w="992" w:type="dxa"/>
          </w:tcPr>
          <w:p w14:paraId="7BC202A3" w14:textId="77777777" w:rsidR="00E86E7B" w:rsidRPr="00816C4A" w:rsidRDefault="00E86E7B" w:rsidP="00B27DCC">
            <w:pPr>
              <w:pStyle w:val="TAL"/>
              <w:keepNext w:val="0"/>
              <w:keepLines w:val="0"/>
              <w:jc w:val="center"/>
            </w:pPr>
            <w:r w:rsidRPr="00816C4A">
              <w:t>C</w:t>
            </w:r>
          </w:p>
        </w:tc>
        <w:tc>
          <w:tcPr>
            <w:tcW w:w="994" w:type="dxa"/>
          </w:tcPr>
          <w:p w14:paraId="5CEC144F" w14:textId="77777777" w:rsidR="00E86E7B" w:rsidRPr="00816C4A" w:rsidRDefault="00E86E7B" w:rsidP="00B27DCC">
            <w:pPr>
              <w:pStyle w:val="TAL"/>
              <w:keepNext w:val="0"/>
              <w:keepLines w:val="0"/>
              <w:jc w:val="center"/>
            </w:pPr>
            <w:r w:rsidRPr="00816C4A">
              <w:t>N</w:t>
            </w:r>
          </w:p>
        </w:tc>
        <w:tc>
          <w:tcPr>
            <w:tcW w:w="1418" w:type="dxa"/>
          </w:tcPr>
          <w:p w14:paraId="67D40685" w14:textId="77777777" w:rsidR="00E86E7B" w:rsidRPr="00816C4A" w:rsidRDefault="00E86E7B" w:rsidP="00B27DCC">
            <w:pPr>
              <w:pStyle w:val="TAL"/>
              <w:keepNext w:val="0"/>
              <w:keepLines w:val="0"/>
              <w:jc w:val="center"/>
            </w:pPr>
            <w:r w:rsidRPr="00816C4A">
              <w:t>F</w:t>
            </w:r>
          </w:p>
        </w:tc>
      </w:tr>
      <w:tr w:rsidR="00E86E7B" w:rsidRPr="00816C4A" w14:paraId="21BD6EB2" w14:textId="77777777" w:rsidTr="00B27DCC">
        <w:trPr>
          <w:jc w:val="center"/>
        </w:trPr>
        <w:tc>
          <w:tcPr>
            <w:tcW w:w="3756" w:type="dxa"/>
          </w:tcPr>
          <w:p w14:paraId="5DC2B4FC" w14:textId="77777777"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11A602F6" w14:textId="77777777" w:rsidR="00E86E7B" w:rsidRPr="00816C4A" w:rsidRDefault="00E86E7B" w:rsidP="00B27DCC">
            <w:pPr>
              <w:pStyle w:val="TAL"/>
              <w:keepNext w:val="0"/>
              <w:keepLines w:val="0"/>
              <w:jc w:val="center"/>
            </w:pPr>
            <w:r w:rsidRPr="00816C4A">
              <w:t>8.19, 8.20, 8.29, 8.39, 8.45, 8.46, 8.62, 8.83, 8.85, 8.86, 8.87, 8.100, 8.129, 8.130, 8.131, 8.134,</w:t>
            </w:r>
          </w:p>
          <w:p w14:paraId="28CC61EC" w14:textId="77777777" w:rsidR="00E86E7B" w:rsidRPr="00816C4A" w:rsidRDefault="00E86E7B" w:rsidP="00B27DCC">
            <w:pPr>
              <w:pStyle w:val="TAL"/>
              <w:keepNext w:val="0"/>
              <w:keepLines w:val="0"/>
              <w:jc w:val="center"/>
            </w:pPr>
            <w:r w:rsidRPr="00816C4A">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14:paraId="43D56A4F" w14:textId="77777777" w:rsidR="00E86E7B" w:rsidRPr="00816C4A" w:rsidRDefault="00E86E7B" w:rsidP="00B27DCC">
            <w:pPr>
              <w:pStyle w:val="TAL"/>
              <w:keepNext w:val="0"/>
              <w:keepLines w:val="0"/>
              <w:jc w:val="center"/>
            </w:pPr>
            <w:r w:rsidRPr="00816C4A">
              <w:t>C</w:t>
            </w:r>
          </w:p>
        </w:tc>
        <w:tc>
          <w:tcPr>
            <w:tcW w:w="994" w:type="dxa"/>
          </w:tcPr>
          <w:p w14:paraId="6D5C2ECA" w14:textId="77777777" w:rsidR="00E86E7B" w:rsidRPr="00816C4A" w:rsidRDefault="00E86E7B" w:rsidP="00B27DCC">
            <w:pPr>
              <w:pStyle w:val="TAL"/>
              <w:keepNext w:val="0"/>
              <w:keepLines w:val="0"/>
              <w:jc w:val="center"/>
            </w:pPr>
            <w:r w:rsidRPr="00816C4A">
              <w:t>N</w:t>
            </w:r>
          </w:p>
        </w:tc>
        <w:tc>
          <w:tcPr>
            <w:tcW w:w="1418" w:type="dxa"/>
          </w:tcPr>
          <w:p w14:paraId="047BF046" w14:textId="77777777" w:rsidR="00E86E7B" w:rsidRPr="00816C4A" w:rsidRDefault="00E86E7B" w:rsidP="00B27DCC">
            <w:pPr>
              <w:pStyle w:val="TAL"/>
              <w:keepNext w:val="0"/>
              <w:keepLines w:val="0"/>
              <w:jc w:val="center"/>
            </w:pPr>
            <w:r w:rsidRPr="00816C4A">
              <w:t>G</w:t>
            </w:r>
          </w:p>
        </w:tc>
      </w:tr>
      <w:tr w:rsidR="00E86E7B" w:rsidRPr="00816C4A" w14:paraId="2548B988" w14:textId="77777777" w:rsidTr="00B27DCC">
        <w:trPr>
          <w:jc w:val="center"/>
        </w:trPr>
        <w:tc>
          <w:tcPr>
            <w:tcW w:w="3756" w:type="dxa"/>
          </w:tcPr>
          <w:p w14:paraId="7B4C5E27"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3BC506EA" w14:textId="77777777" w:rsidR="00E86E7B" w:rsidRPr="00816C4A" w:rsidRDefault="00E86E7B" w:rsidP="00B27DCC">
            <w:pPr>
              <w:pStyle w:val="TAL"/>
              <w:keepNext w:val="0"/>
              <w:keepLines w:val="0"/>
              <w:jc w:val="center"/>
            </w:pPr>
            <w:r w:rsidRPr="00816C4A">
              <w:t>8.22, 8.119</w:t>
            </w:r>
          </w:p>
        </w:tc>
        <w:tc>
          <w:tcPr>
            <w:tcW w:w="992" w:type="dxa"/>
          </w:tcPr>
          <w:p w14:paraId="10A70585" w14:textId="77777777" w:rsidR="00E86E7B" w:rsidRPr="00816C4A" w:rsidRDefault="00E86E7B" w:rsidP="00B27DCC">
            <w:pPr>
              <w:pStyle w:val="TAL"/>
              <w:keepNext w:val="0"/>
              <w:keepLines w:val="0"/>
              <w:jc w:val="center"/>
            </w:pPr>
            <w:r w:rsidRPr="00816C4A">
              <w:t>C</w:t>
            </w:r>
          </w:p>
        </w:tc>
        <w:tc>
          <w:tcPr>
            <w:tcW w:w="994" w:type="dxa"/>
          </w:tcPr>
          <w:p w14:paraId="728B6FDE" w14:textId="77777777" w:rsidR="00E86E7B" w:rsidRPr="00816C4A" w:rsidRDefault="00E86E7B" w:rsidP="00B27DCC">
            <w:pPr>
              <w:pStyle w:val="TAL"/>
              <w:keepNext w:val="0"/>
              <w:keepLines w:val="0"/>
              <w:jc w:val="center"/>
            </w:pPr>
            <w:r w:rsidRPr="00816C4A">
              <w:t>N</w:t>
            </w:r>
          </w:p>
        </w:tc>
        <w:tc>
          <w:tcPr>
            <w:tcW w:w="1418" w:type="dxa"/>
          </w:tcPr>
          <w:p w14:paraId="6A4F8C76" w14:textId="77777777" w:rsidR="00E86E7B" w:rsidRPr="00816C4A" w:rsidRDefault="00E86E7B" w:rsidP="00B27DCC">
            <w:pPr>
              <w:pStyle w:val="TAL"/>
              <w:keepNext w:val="0"/>
              <w:keepLines w:val="0"/>
              <w:jc w:val="center"/>
            </w:pPr>
            <w:r w:rsidRPr="00816C4A">
              <w:t>AB or</w:t>
            </w:r>
          </w:p>
          <w:p w14:paraId="08CC6B9A"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1ADE67A9" w14:textId="77777777" w:rsidTr="00B27DCC">
        <w:trPr>
          <w:jc w:val="center"/>
        </w:trPr>
        <w:tc>
          <w:tcPr>
            <w:tcW w:w="3756" w:type="dxa"/>
          </w:tcPr>
          <w:p w14:paraId="72024DED"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5D746DCA" w14:textId="77777777" w:rsidR="00E86E7B" w:rsidRPr="00816C4A" w:rsidRDefault="00E86E7B" w:rsidP="00B27DCC">
            <w:pPr>
              <w:pStyle w:val="TAL"/>
              <w:keepNext w:val="0"/>
              <w:keepLines w:val="0"/>
              <w:jc w:val="center"/>
            </w:pPr>
            <w:r w:rsidRPr="00816C4A">
              <w:t>8.58</w:t>
            </w:r>
          </w:p>
        </w:tc>
        <w:tc>
          <w:tcPr>
            <w:tcW w:w="992" w:type="dxa"/>
          </w:tcPr>
          <w:p w14:paraId="56A4BF6A" w14:textId="77777777" w:rsidR="00E86E7B" w:rsidRPr="00816C4A" w:rsidRDefault="00E86E7B" w:rsidP="00B27DCC">
            <w:pPr>
              <w:pStyle w:val="TAL"/>
              <w:keepNext w:val="0"/>
              <w:keepLines w:val="0"/>
              <w:jc w:val="center"/>
            </w:pPr>
            <w:r w:rsidRPr="00816C4A">
              <w:t>C</w:t>
            </w:r>
          </w:p>
        </w:tc>
        <w:tc>
          <w:tcPr>
            <w:tcW w:w="994" w:type="dxa"/>
          </w:tcPr>
          <w:p w14:paraId="095027F8" w14:textId="77777777" w:rsidR="00E86E7B" w:rsidRPr="00816C4A" w:rsidRDefault="00E86E7B" w:rsidP="00B27DCC">
            <w:pPr>
              <w:pStyle w:val="TAL"/>
              <w:keepNext w:val="0"/>
              <w:keepLines w:val="0"/>
              <w:jc w:val="center"/>
            </w:pPr>
            <w:r w:rsidRPr="00816C4A">
              <w:t>N</w:t>
            </w:r>
          </w:p>
        </w:tc>
        <w:tc>
          <w:tcPr>
            <w:tcW w:w="1418" w:type="dxa"/>
          </w:tcPr>
          <w:p w14:paraId="6319FC21" w14:textId="77777777" w:rsidR="00E86E7B" w:rsidRPr="00816C4A" w:rsidRDefault="00E86E7B" w:rsidP="00B27DCC">
            <w:pPr>
              <w:pStyle w:val="TAL"/>
              <w:keepNext w:val="0"/>
              <w:keepLines w:val="0"/>
              <w:jc w:val="center"/>
            </w:pPr>
            <w:r w:rsidRPr="00816C4A">
              <w:t>AC or</w:t>
            </w:r>
          </w:p>
          <w:p w14:paraId="76EA702D"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0F3F6ADC" w14:textId="77777777" w:rsidTr="00B27DCC">
        <w:trPr>
          <w:jc w:val="center"/>
        </w:trPr>
        <w:tc>
          <w:tcPr>
            <w:tcW w:w="3756" w:type="dxa"/>
          </w:tcPr>
          <w:p w14:paraId="613B74DE"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40FF4483" w14:textId="77777777" w:rsidR="00E86E7B" w:rsidRPr="00816C4A" w:rsidRDefault="00E86E7B" w:rsidP="00B27DCC">
            <w:pPr>
              <w:pStyle w:val="TAL"/>
              <w:keepNext w:val="0"/>
              <w:keepLines w:val="0"/>
              <w:jc w:val="center"/>
            </w:pPr>
            <w:r w:rsidRPr="00816C4A">
              <w:t>8.19, 8.62</w:t>
            </w:r>
          </w:p>
        </w:tc>
        <w:tc>
          <w:tcPr>
            <w:tcW w:w="992" w:type="dxa"/>
          </w:tcPr>
          <w:p w14:paraId="1BF42398" w14:textId="77777777" w:rsidR="00E86E7B" w:rsidRPr="00816C4A" w:rsidRDefault="00E86E7B" w:rsidP="00B27DCC">
            <w:pPr>
              <w:pStyle w:val="TAL"/>
              <w:keepNext w:val="0"/>
              <w:keepLines w:val="0"/>
              <w:jc w:val="center"/>
            </w:pPr>
            <w:r w:rsidRPr="00816C4A">
              <w:t>C</w:t>
            </w:r>
          </w:p>
        </w:tc>
        <w:tc>
          <w:tcPr>
            <w:tcW w:w="994" w:type="dxa"/>
          </w:tcPr>
          <w:p w14:paraId="00063512" w14:textId="77777777" w:rsidR="00E86E7B" w:rsidRPr="00816C4A" w:rsidRDefault="00E86E7B" w:rsidP="00B27DCC">
            <w:pPr>
              <w:pStyle w:val="TAL"/>
              <w:keepNext w:val="0"/>
              <w:keepLines w:val="0"/>
              <w:jc w:val="center"/>
            </w:pPr>
            <w:r w:rsidRPr="00816C4A">
              <w:t>N</w:t>
            </w:r>
          </w:p>
        </w:tc>
        <w:tc>
          <w:tcPr>
            <w:tcW w:w="1418" w:type="dxa"/>
          </w:tcPr>
          <w:p w14:paraId="092EA585" w14:textId="77777777" w:rsidR="00E86E7B" w:rsidRPr="00816C4A" w:rsidRDefault="00E86E7B" w:rsidP="00B27DCC">
            <w:pPr>
              <w:pStyle w:val="TAL"/>
              <w:keepNext w:val="0"/>
              <w:keepLines w:val="0"/>
              <w:jc w:val="center"/>
            </w:pPr>
            <w:r w:rsidRPr="00816C4A">
              <w:t>AD or</w:t>
            </w:r>
          </w:p>
          <w:p w14:paraId="5D9098B6"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03DB7569" w14:textId="77777777" w:rsidTr="00B27DCC">
        <w:trPr>
          <w:jc w:val="center"/>
        </w:trPr>
        <w:tc>
          <w:tcPr>
            <w:tcW w:w="3756" w:type="dxa"/>
          </w:tcPr>
          <w:p w14:paraId="0EF33B0A"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242C9C31" w14:textId="77777777" w:rsidR="00E86E7B" w:rsidRPr="00816C4A" w:rsidRDefault="00E86E7B" w:rsidP="00B27DCC">
            <w:pPr>
              <w:pStyle w:val="TAL"/>
              <w:keepNext w:val="0"/>
              <w:keepLines w:val="0"/>
              <w:jc w:val="center"/>
            </w:pPr>
            <w:r w:rsidRPr="00816C4A">
              <w:t>8.30</w:t>
            </w:r>
          </w:p>
        </w:tc>
        <w:tc>
          <w:tcPr>
            <w:tcW w:w="992" w:type="dxa"/>
          </w:tcPr>
          <w:p w14:paraId="5E70C80F" w14:textId="77777777" w:rsidR="00E86E7B" w:rsidRPr="00816C4A" w:rsidRDefault="00E86E7B" w:rsidP="00B27DCC">
            <w:pPr>
              <w:pStyle w:val="TAL"/>
              <w:keepNext w:val="0"/>
              <w:keepLines w:val="0"/>
              <w:jc w:val="center"/>
            </w:pPr>
            <w:r w:rsidRPr="00816C4A">
              <w:t>C</w:t>
            </w:r>
          </w:p>
        </w:tc>
        <w:tc>
          <w:tcPr>
            <w:tcW w:w="994" w:type="dxa"/>
          </w:tcPr>
          <w:p w14:paraId="27B7D37F" w14:textId="77777777" w:rsidR="00E86E7B" w:rsidRPr="00816C4A" w:rsidRDefault="00E86E7B" w:rsidP="00B27DCC">
            <w:pPr>
              <w:pStyle w:val="TAL"/>
              <w:keepNext w:val="0"/>
              <w:keepLines w:val="0"/>
              <w:jc w:val="center"/>
            </w:pPr>
            <w:r w:rsidRPr="00816C4A">
              <w:t>N</w:t>
            </w:r>
          </w:p>
        </w:tc>
        <w:tc>
          <w:tcPr>
            <w:tcW w:w="1418" w:type="dxa"/>
          </w:tcPr>
          <w:p w14:paraId="52398621" w14:textId="77777777" w:rsidR="00E86E7B" w:rsidRPr="00816C4A" w:rsidRDefault="00E86E7B" w:rsidP="00B27DCC">
            <w:pPr>
              <w:pStyle w:val="TAL"/>
              <w:keepNext w:val="0"/>
              <w:keepLines w:val="0"/>
              <w:jc w:val="center"/>
            </w:pPr>
            <w:r w:rsidRPr="00816C4A">
              <w:t>H</w:t>
            </w:r>
          </w:p>
        </w:tc>
      </w:tr>
      <w:tr w:rsidR="00E86E7B" w:rsidRPr="00816C4A" w14:paraId="3C99E4D6" w14:textId="77777777" w:rsidTr="00B27DCC">
        <w:trPr>
          <w:jc w:val="center"/>
        </w:trPr>
        <w:tc>
          <w:tcPr>
            <w:tcW w:w="3756" w:type="dxa"/>
          </w:tcPr>
          <w:p w14:paraId="1533F352"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050A50C8" w14:textId="77777777" w:rsidR="00E86E7B" w:rsidRPr="00816C4A" w:rsidRDefault="00E86E7B" w:rsidP="00B27DCC">
            <w:pPr>
              <w:pStyle w:val="TAL"/>
              <w:keepNext w:val="0"/>
              <w:keepLines w:val="0"/>
              <w:jc w:val="center"/>
            </w:pPr>
            <w:r w:rsidRPr="00816C4A">
              <w:t>8.12</w:t>
            </w:r>
          </w:p>
        </w:tc>
        <w:tc>
          <w:tcPr>
            <w:tcW w:w="992" w:type="dxa"/>
          </w:tcPr>
          <w:p w14:paraId="77C9C0C6" w14:textId="77777777" w:rsidR="00E86E7B" w:rsidRPr="00816C4A" w:rsidRDefault="00E86E7B" w:rsidP="00B27DCC">
            <w:pPr>
              <w:pStyle w:val="TAL"/>
              <w:keepNext w:val="0"/>
              <w:keepLines w:val="0"/>
              <w:jc w:val="center"/>
            </w:pPr>
            <w:r w:rsidRPr="00816C4A">
              <w:t>C</w:t>
            </w:r>
          </w:p>
        </w:tc>
        <w:tc>
          <w:tcPr>
            <w:tcW w:w="994" w:type="dxa"/>
          </w:tcPr>
          <w:p w14:paraId="11F56E02" w14:textId="77777777" w:rsidR="00E86E7B" w:rsidRPr="00816C4A" w:rsidRDefault="00E86E7B" w:rsidP="00B27DCC">
            <w:pPr>
              <w:pStyle w:val="TAL"/>
              <w:keepNext w:val="0"/>
              <w:keepLines w:val="0"/>
              <w:jc w:val="center"/>
            </w:pPr>
            <w:r w:rsidRPr="00816C4A">
              <w:t>N</w:t>
            </w:r>
          </w:p>
        </w:tc>
        <w:tc>
          <w:tcPr>
            <w:tcW w:w="1418" w:type="dxa"/>
          </w:tcPr>
          <w:p w14:paraId="0F8A02CB" w14:textId="77777777" w:rsidR="00E86E7B" w:rsidRPr="00816C4A" w:rsidRDefault="00E86E7B" w:rsidP="00B27DCC">
            <w:pPr>
              <w:pStyle w:val="TAL"/>
              <w:keepNext w:val="0"/>
              <w:keepLines w:val="0"/>
              <w:jc w:val="center"/>
            </w:pPr>
            <w:r w:rsidRPr="00816C4A">
              <w:t>I</w:t>
            </w:r>
          </w:p>
        </w:tc>
      </w:tr>
      <w:tr w:rsidR="00E86E7B" w:rsidRPr="00816C4A" w14:paraId="6E280341" w14:textId="77777777" w:rsidTr="00B27DCC">
        <w:trPr>
          <w:jc w:val="center"/>
        </w:trPr>
        <w:tc>
          <w:tcPr>
            <w:tcW w:w="3756" w:type="dxa"/>
          </w:tcPr>
          <w:p w14:paraId="76ECBD55"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w:t>
            </w:r>
            <w:r w:rsidRPr="00816C4A">
              <w:lastRenderedPageBreak/>
              <w:t xml:space="preserve">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73284CAD" w14:textId="77777777" w:rsidR="00E86E7B" w:rsidRPr="00816C4A" w:rsidRDefault="00E86E7B" w:rsidP="00B27DCC">
            <w:pPr>
              <w:pStyle w:val="TAC"/>
              <w:keepNext w:val="0"/>
              <w:keepLines w:val="0"/>
              <w:tabs>
                <w:tab w:val="left" w:pos="720"/>
              </w:tabs>
              <w:rPr>
                <w:lang w:eastAsia="en-GB"/>
              </w:rPr>
            </w:pPr>
            <w:r w:rsidRPr="00816C4A">
              <w:rPr>
                <w:lang w:eastAsia="en-GB"/>
              </w:rPr>
              <w:lastRenderedPageBreak/>
              <w:t>8.33, 8.57</w:t>
            </w:r>
          </w:p>
        </w:tc>
        <w:tc>
          <w:tcPr>
            <w:tcW w:w="992" w:type="dxa"/>
          </w:tcPr>
          <w:p w14:paraId="6C129124"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F56FB81"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66FB4D37"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51CE3083"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38F1F6FA" w14:textId="77777777" w:rsidTr="00B27DCC">
        <w:trPr>
          <w:jc w:val="center"/>
        </w:trPr>
        <w:tc>
          <w:tcPr>
            <w:tcW w:w="3756" w:type="dxa"/>
          </w:tcPr>
          <w:p w14:paraId="1011C383"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1486257A"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7958653A"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F304CD8"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0B00CE2B"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6009531" w14:textId="77777777" w:rsidTr="00B27DCC">
        <w:trPr>
          <w:jc w:val="center"/>
        </w:trPr>
        <w:tc>
          <w:tcPr>
            <w:tcW w:w="3756" w:type="dxa"/>
          </w:tcPr>
          <w:p w14:paraId="359CA6DE"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55BA6884"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6B486FEF"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54FB17D0"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3FCD674C"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464400B" w14:textId="77777777" w:rsidTr="00B27DCC">
        <w:trPr>
          <w:jc w:val="center"/>
        </w:trPr>
        <w:tc>
          <w:tcPr>
            <w:tcW w:w="3756" w:type="dxa"/>
          </w:tcPr>
          <w:p w14:paraId="1F6856B0"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00D26845"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22F6D9B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730BE3C0"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A2D3C04"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21D0A81E" w14:textId="77777777" w:rsidTr="00B27DCC">
        <w:trPr>
          <w:jc w:val="center"/>
        </w:trPr>
        <w:tc>
          <w:tcPr>
            <w:tcW w:w="3756" w:type="dxa"/>
          </w:tcPr>
          <w:p w14:paraId="34F9B0A0"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69F9C0AA"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2D613218"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04CB919F"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E3E81"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17ECD3E1" w14:textId="77777777" w:rsidTr="00B27DCC">
        <w:trPr>
          <w:jc w:val="center"/>
        </w:trPr>
        <w:tc>
          <w:tcPr>
            <w:tcW w:w="3756" w:type="dxa"/>
          </w:tcPr>
          <w:p w14:paraId="5CCE44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7031D491"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42B4C10D"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2B5EEBA9"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7383875C"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4DB2F71F" w14:textId="77777777" w:rsidTr="00B27DCC">
        <w:trPr>
          <w:jc w:val="center"/>
        </w:trPr>
        <w:tc>
          <w:tcPr>
            <w:tcW w:w="3756" w:type="dxa"/>
          </w:tcPr>
          <w:p w14:paraId="7389112A"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6C645B7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6115AA96"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73E2BEA"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4727674E"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428AE170" w14:textId="77777777" w:rsidTr="00B27DCC">
        <w:trPr>
          <w:jc w:val="center"/>
        </w:trPr>
        <w:tc>
          <w:tcPr>
            <w:tcW w:w="3756" w:type="dxa"/>
          </w:tcPr>
          <w:p w14:paraId="65BF4DA8"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7713075C"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300E52C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3089732E"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41486FA"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143888B2" w14:textId="77777777" w:rsidTr="00B27DCC">
        <w:trPr>
          <w:jc w:val="center"/>
        </w:trPr>
        <w:tc>
          <w:tcPr>
            <w:tcW w:w="3756" w:type="dxa"/>
          </w:tcPr>
          <w:p w14:paraId="64F75D80"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00CAF33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4E10DD3"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48DC1BC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3F21F17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3388741B" w14:textId="77777777" w:rsidTr="00B27DCC">
        <w:trPr>
          <w:jc w:val="center"/>
        </w:trPr>
        <w:tc>
          <w:tcPr>
            <w:tcW w:w="3756" w:type="dxa"/>
          </w:tcPr>
          <w:p w14:paraId="57E0C5D1"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6511C2C2"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75697287"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695B8E04"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78641BB9"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629340A4" w14:textId="77777777" w:rsidTr="00B27DCC">
        <w:trPr>
          <w:jc w:val="center"/>
        </w:trPr>
        <w:tc>
          <w:tcPr>
            <w:tcW w:w="3756" w:type="dxa"/>
          </w:tcPr>
          <w:p w14:paraId="14DAF8DE"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2F8A13F2"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5F2C06B3"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3709EE6C"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30C8692"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2BD2C305" w14:textId="77777777" w:rsidTr="00B27DCC">
        <w:trPr>
          <w:jc w:val="center"/>
        </w:trPr>
        <w:tc>
          <w:tcPr>
            <w:tcW w:w="3756" w:type="dxa"/>
          </w:tcPr>
          <w:p w14:paraId="4623B6DC"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632AE33F" w14:textId="77777777" w:rsidR="00E86E7B" w:rsidRPr="00816C4A" w:rsidRDefault="00E86E7B" w:rsidP="00B27DCC">
            <w:pPr>
              <w:pStyle w:val="TAL"/>
              <w:numPr>
                <w:ilvl w:val="12"/>
                <w:numId w:val="0"/>
              </w:numPr>
              <w:jc w:val="center"/>
            </w:pPr>
            <w:r w:rsidRPr="00816C4A">
              <w:t>8.55</w:t>
            </w:r>
          </w:p>
        </w:tc>
        <w:tc>
          <w:tcPr>
            <w:tcW w:w="992" w:type="dxa"/>
          </w:tcPr>
          <w:p w14:paraId="7F5CD31B" w14:textId="77777777" w:rsidR="00E86E7B" w:rsidRPr="00816C4A" w:rsidRDefault="00E86E7B" w:rsidP="00B27DCC">
            <w:pPr>
              <w:pStyle w:val="TAL"/>
              <w:numPr>
                <w:ilvl w:val="12"/>
                <w:numId w:val="0"/>
              </w:numPr>
              <w:jc w:val="center"/>
            </w:pPr>
            <w:r w:rsidRPr="00816C4A">
              <w:t>C</w:t>
            </w:r>
          </w:p>
        </w:tc>
        <w:tc>
          <w:tcPr>
            <w:tcW w:w="994" w:type="dxa"/>
          </w:tcPr>
          <w:p w14:paraId="271BB03E" w14:textId="77777777" w:rsidR="00E86E7B" w:rsidRPr="00816C4A" w:rsidRDefault="00E86E7B" w:rsidP="00B27DCC">
            <w:pPr>
              <w:pStyle w:val="TAL"/>
              <w:numPr>
                <w:ilvl w:val="12"/>
                <w:numId w:val="0"/>
              </w:numPr>
              <w:jc w:val="center"/>
            </w:pPr>
            <w:r w:rsidRPr="00816C4A">
              <w:t>N</w:t>
            </w:r>
          </w:p>
        </w:tc>
        <w:tc>
          <w:tcPr>
            <w:tcW w:w="1418" w:type="dxa"/>
          </w:tcPr>
          <w:p w14:paraId="6C44F0B2" w14:textId="77777777" w:rsidR="00E86E7B" w:rsidRPr="00816C4A" w:rsidRDefault="00E86E7B" w:rsidP="00B27DCC">
            <w:pPr>
              <w:pStyle w:val="TAL"/>
              <w:numPr>
                <w:ilvl w:val="12"/>
                <w:numId w:val="0"/>
              </w:numPr>
              <w:jc w:val="center"/>
            </w:pPr>
            <w:r w:rsidRPr="00816C4A">
              <w:t>V</w:t>
            </w:r>
          </w:p>
        </w:tc>
      </w:tr>
      <w:tr w:rsidR="00E86E7B" w:rsidRPr="00816C4A" w14:paraId="0E50F458" w14:textId="77777777" w:rsidTr="00B27DCC">
        <w:trPr>
          <w:jc w:val="center"/>
        </w:trPr>
        <w:tc>
          <w:tcPr>
            <w:tcW w:w="3756" w:type="dxa"/>
          </w:tcPr>
          <w:p w14:paraId="4F904F16"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6E36E8A3"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4B87B9C3"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30EE541E"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421DDA6A"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A1E8B2B" w14:textId="77777777" w:rsidTr="00B27DCC">
        <w:trPr>
          <w:jc w:val="center"/>
        </w:trPr>
        <w:tc>
          <w:tcPr>
            <w:tcW w:w="3756" w:type="dxa"/>
          </w:tcPr>
          <w:p w14:paraId="52BA93A8"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5ABF7D01" w14:textId="77777777" w:rsidR="00E86E7B" w:rsidRPr="00816C4A" w:rsidRDefault="00E86E7B" w:rsidP="00B27DCC">
            <w:pPr>
              <w:pStyle w:val="TAL"/>
              <w:numPr>
                <w:ilvl w:val="12"/>
                <w:numId w:val="0"/>
              </w:numPr>
              <w:jc w:val="center"/>
            </w:pPr>
            <w:r w:rsidRPr="00816C4A">
              <w:t>8.68</w:t>
            </w:r>
          </w:p>
        </w:tc>
        <w:tc>
          <w:tcPr>
            <w:tcW w:w="992" w:type="dxa"/>
          </w:tcPr>
          <w:p w14:paraId="7F2B7B8E" w14:textId="77777777" w:rsidR="00E86E7B" w:rsidRPr="00816C4A" w:rsidRDefault="00E86E7B" w:rsidP="00B27DCC">
            <w:pPr>
              <w:pStyle w:val="TAL"/>
              <w:numPr>
                <w:ilvl w:val="12"/>
                <w:numId w:val="0"/>
              </w:numPr>
              <w:jc w:val="center"/>
            </w:pPr>
            <w:r w:rsidRPr="00816C4A">
              <w:t>C</w:t>
            </w:r>
          </w:p>
        </w:tc>
        <w:tc>
          <w:tcPr>
            <w:tcW w:w="994" w:type="dxa"/>
          </w:tcPr>
          <w:p w14:paraId="423001E1" w14:textId="77777777" w:rsidR="00E86E7B" w:rsidRPr="00816C4A" w:rsidRDefault="00E86E7B" w:rsidP="00B27DCC">
            <w:pPr>
              <w:pStyle w:val="TAL"/>
              <w:numPr>
                <w:ilvl w:val="12"/>
                <w:numId w:val="0"/>
              </w:numPr>
              <w:jc w:val="center"/>
            </w:pPr>
            <w:r w:rsidRPr="00816C4A">
              <w:t>N</w:t>
            </w:r>
          </w:p>
        </w:tc>
        <w:tc>
          <w:tcPr>
            <w:tcW w:w="1418" w:type="dxa"/>
          </w:tcPr>
          <w:p w14:paraId="46C4E1FD" w14:textId="77777777" w:rsidR="00E86E7B" w:rsidRPr="00816C4A" w:rsidRDefault="00E86E7B" w:rsidP="00B27DCC">
            <w:pPr>
              <w:pStyle w:val="TAL"/>
              <w:numPr>
                <w:ilvl w:val="12"/>
                <w:numId w:val="0"/>
              </w:numPr>
              <w:jc w:val="center"/>
            </w:pPr>
            <w:r w:rsidRPr="00816C4A">
              <w:t>X</w:t>
            </w:r>
          </w:p>
        </w:tc>
      </w:tr>
      <w:tr w:rsidR="00E86E7B" w:rsidRPr="00816C4A" w14:paraId="17B45A5C" w14:textId="77777777" w:rsidTr="00B27DCC">
        <w:trPr>
          <w:jc w:val="center"/>
        </w:trPr>
        <w:tc>
          <w:tcPr>
            <w:tcW w:w="3756" w:type="dxa"/>
          </w:tcPr>
          <w:p w14:paraId="50CDA572"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7C50E26C"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460B4B89"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3A5D9BD0"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342F5A9F"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48BF43C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FB31AB"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4BAD5A71"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54737B7D"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D554D77"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C89AD03" w14:textId="77777777" w:rsidR="00E86E7B" w:rsidRPr="00816C4A" w:rsidRDefault="00E86E7B" w:rsidP="00B27DCC">
            <w:pPr>
              <w:pStyle w:val="TAC"/>
              <w:rPr>
                <w:lang w:val="fr-FR" w:eastAsia="en-GB"/>
              </w:rPr>
            </w:pPr>
            <w:r w:rsidRPr="00816C4A">
              <w:rPr>
                <w:lang w:val="fr-FR" w:eastAsia="en-GB"/>
              </w:rPr>
              <w:t>Z</w:t>
            </w:r>
          </w:p>
        </w:tc>
      </w:tr>
      <w:tr w:rsidR="00E86E7B" w:rsidRPr="00816C4A" w14:paraId="02E486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96F9BC"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76F78B18"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11A003D8"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2C02D24"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1909658" w14:textId="77777777" w:rsidR="00E86E7B" w:rsidRPr="00816C4A" w:rsidRDefault="00E86E7B" w:rsidP="00B27DCC">
            <w:pPr>
              <w:pStyle w:val="TAC"/>
              <w:rPr>
                <w:lang w:val="fr-FR" w:eastAsia="en-GB"/>
              </w:rPr>
            </w:pPr>
            <w:r w:rsidRPr="00816C4A">
              <w:rPr>
                <w:lang w:val="fr-FR" w:eastAsia="en-GB"/>
              </w:rPr>
              <w:t>AA</w:t>
            </w:r>
          </w:p>
        </w:tc>
      </w:tr>
      <w:tr w:rsidR="006746F6" w:rsidRPr="00816C4A" w14:paraId="031F03C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412A3AF"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A1E36F0"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642E4ECE"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F9228D3"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5350764" w14:textId="77777777" w:rsidR="006746F6" w:rsidRPr="00936F08" w:rsidRDefault="006746F6" w:rsidP="006746F6">
            <w:pPr>
              <w:pStyle w:val="TAC"/>
              <w:rPr>
                <w:lang w:val="fr-FR" w:eastAsia="en-GB"/>
              </w:rPr>
            </w:pPr>
            <w:r w:rsidRPr="00936F08">
              <w:rPr>
                <w:lang w:val="fr-FR" w:eastAsia="en-GB"/>
              </w:rPr>
              <w:t>AE or</w:t>
            </w:r>
          </w:p>
          <w:p w14:paraId="5E69278C" w14:textId="77777777" w:rsidR="006746F6" w:rsidRPr="00816C4A" w:rsidRDefault="006746F6" w:rsidP="006746F6">
            <w:pPr>
              <w:pStyle w:val="TAC"/>
              <w:rPr>
                <w:lang w:val="fr-FR" w:eastAsia="en-GB"/>
              </w:rPr>
            </w:pPr>
            <w:r w:rsidRPr="00936F08">
              <w:rPr>
                <w:lang w:val="fr-FR" w:eastAsia="en-GB"/>
              </w:rPr>
              <w:t>AE0 + … + AEn</w:t>
            </w:r>
          </w:p>
        </w:tc>
      </w:tr>
    </w:tbl>
    <w:p w14:paraId="57DF80B7" w14:textId="77777777" w:rsidR="00E86E7B" w:rsidRPr="00816C4A" w:rsidRDefault="00E86E7B" w:rsidP="00E86E7B">
      <w:pPr>
        <w:rPr>
          <w:lang w:val="fr-FR"/>
        </w:rPr>
      </w:pPr>
    </w:p>
    <w:p w14:paraId="3459CD84" w14:textId="43CCB9AF" w:rsidR="00E86E7B" w:rsidRPr="00816C4A" w:rsidRDefault="00E86E7B" w:rsidP="00E86E7B">
      <w:r w:rsidRPr="00816C4A">
        <w:t xml:space="preserve">Specific rules apply for the coding of the TERMINAL RESPONSE, see ETSI TS 102 223 [32] </w:t>
      </w:r>
      <w:r w:rsidR="00E05181" w:rsidRPr="00816C4A">
        <w:t>clause</w:t>
      </w:r>
      <w:r w:rsidR="00E05181">
        <w:t> </w:t>
      </w:r>
      <w:r w:rsidR="00E05181" w:rsidRPr="00816C4A">
        <w:t>6</w:t>
      </w:r>
      <w:r w:rsidRPr="00816C4A">
        <w:t>.8.</w:t>
      </w:r>
    </w:p>
    <w:p w14:paraId="742E140C" w14:textId="77777777" w:rsidR="00E86E7B" w:rsidRPr="00816C4A" w:rsidRDefault="00E86E7B" w:rsidP="00E86E7B">
      <w:r w:rsidRPr="00816C4A">
        <w:t>Response parameters/data: None.</w:t>
      </w:r>
    </w:p>
    <w:p w14:paraId="26C3FB0F" w14:textId="77777777" w:rsidR="00E86E7B" w:rsidRPr="00816C4A" w:rsidRDefault="00E86E7B" w:rsidP="00E86E7B">
      <w:pPr>
        <w:pStyle w:val="Heading3"/>
      </w:pPr>
      <w:bookmarkStart w:id="1243" w:name="_Toc3200814"/>
      <w:bookmarkStart w:id="1244" w:name="_Toc20392557"/>
      <w:bookmarkStart w:id="1245" w:name="_Toc27774204"/>
      <w:bookmarkStart w:id="1246" w:name="_Toc36482664"/>
      <w:bookmarkStart w:id="1247" w:name="_Toc36484323"/>
      <w:bookmarkStart w:id="1248" w:name="_Toc44933253"/>
      <w:bookmarkStart w:id="1249" w:name="_Toc50972206"/>
      <w:bookmarkStart w:id="1250" w:name="_Toc163045694"/>
      <w:r w:rsidRPr="00816C4A">
        <w:t>6.8.1</w:t>
      </w:r>
      <w:r w:rsidRPr="00816C4A">
        <w:tab/>
        <w:t>Command details</w:t>
      </w:r>
      <w:bookmarkEnd w:id="1243"/>
      <w:bookmarkEnd w:id="1244"/>
      <w:bookmarkEnd w:id="1245"/>
      <w:bookmarkEnd w:id="1246"/>
      <w:bookmarkEnd w:id="1247"/>
      <w:bookmarkEnd w:id="1248"/>
      <w:bookmarkEnd w:id="1249"/>
      <w:bookmarkEnd w:id="1250"/>
    </w:p>
    <w:p w14:paraId="47833B1A" w14:textId="298D77B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w:t>
      </w:r>
    </w:p>
    <w:p w14:paraId="107F2752" w14:textId="77777777" w:rsidR="00E86E7B" w:rsidRPr="00816C4A" w:rsidRDefault="00E86E7B" w:rsidP="00E86E7B">
      <w:pPr>
        <w:pStyle w:val="Heading3"/>
      </w:pPr>
      <w:bookmarkStart w:id="1251" w:name="_Toc3200815"/>
      <w:bookmarkStart w:id="1252" w:name="_Toc20392558"/>
      <w:bookmarkStart w:id="1253" w:name="_Toc27774205"/>
      <w:bookmarkStart w:id="1254" w:name="_Toc36482665"/>
      <w:bookmarkStart w:id="1255" w:name="_Toc36484324"/>
      <w:bookmarkStart w:id="1256" w:name="_Toc44933254"/>
      <w:bookmarkStart w:id="1257" w:name="_Toc50972207"/>
      <w:bookmarkStart w:id="1258" w:name="_Toc163045695"/>
      <w:r w:rsidRPr="00816C4A">
        <w:t>6.8.2</w:t>
      </w:r>
      <w:r w:rsidRPr="00816C4A">
        <w:tab/>
        <w:t>Device identities</w:t>
      </w:r>
      <w:bookmarkEnd w:id="1251"/>
      <w:bookmarkEnd w:id="1252"/>
      <w:bookmarkEnd w:id="1253"/>
      <w:bookmarkEnd w:id="1254"/>
      <w:bookmarkEnd w:id="1255"/>
      <w:bookmarkEnd w:id="1256"/>
      <w:bookmarkEnd w:id="1257"/>
      <w:bookmarkEnd w:id="1258"/>
    </w:p>
    <w:p w14:paraId="79142437" w14:textId="719AA9E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w:t>
      </w:r>
    </w:p>
    <w:p w14:paraId="14BE515D" w14:textId="77777777" w:rsidR="00E86E7B" w:rsidRPr="00816C4A" w:rsidRDefault="00E86E7B" w:rsidP="00E86E7B">
      <w:pPr>
        <w:pStyle w:val="Heading3"/>
      </w:pPr>
      <w:bookmarkStart w:id="1259" w:name="_Toc3200816"/>
      <w:bookmarkStart w:id="1260" w:name="_Toc20392559"/>
      <w:bookmarkStart w:id="1261" w:name="_Toc27774206"/>
      <w:bookmarkStart w:id="1262" w:name="_Toc36482666"/>
      <w:bookmarkStart w:id="1263" w:name="_Toc36484325"/>
      <w:bookmarkStart w:id="1264" w:name="_Toc44933255"/>
      <w:bookmarkStart w:id="1265" w:name="_Toc50972208"/>
      <w:bookmarkStart w:id="1266" w:name="_Toc163045696"/>
      <w:r w:rsidRPr="00816C4A">
        <w:lastRenderedPageBreak/>
        <w:t>6.8.3</w:t>
      </w:r>
      <w:r w:rsidRPr="00816C4A">
        <w:tab/>
        <w:t>Result</w:t>
      </w:r>
      <w:bookmarkEnd w:id="1259"/>
      <w:bookmarkEnd w:id="1260"/>
      <w:bookmarkEnd w:id="1261"/>
      <w:bookmarkEnd w:id="1262"/>
      <w:bookmarkEnd w:id="1263"/>
      <w:bookmarkEnd w:id="1264"/>
      <w:bookmarkEnd w:id="1265"/>
      <w:bookmarkEnd w:id="1266"/>
    </w:p>
    <w:p w14:paraId="6444082B" w14:textId="1CEF43D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.8.3.</w:t>
      </w:r>
    </w:p>
    <w:p w14:paraId="20FA39FB" w14:textId="77777777" w:rsidR="00E86E7B" w:rsidRPr="00816C4A" w:rsidRDefault="00E86E7B" w:rsidP="00E86E7B">
      <w:pPr>
        <w:pStyle w:val="Heading3"/>
      </w:pPr>
      <w:bookmarkStart w:id="1267" w:name="_Toc3200817"/>
      <w:bookmarkStart w:id="1268" w:name="_Toc20392560"/>
      <w:bookmarkStart w:id="1269" w:name="_Toc27774207"/>
      <w:bookmarkStart w:id="1270" w:name="_Toc36482667"/>
      <w:bookmarkStart w:id="1271" w:name="_Toc36484326"/>
      <w:bookmarkStart w:id="1272" w:name="_Toc44933256"/>
      <w:bookmarkStart w:id="1273" w:name="_Toc50972209"/>
      <w:bookmarkStart w:id="1274" w:name="_Toc163045697"/>
      <w:r w:rsidRPr="00816C4A">
        <w:t>6.8.4</w:t>
      </w:r>
      <w:r w:rsidRPr="00816C4A">
        <w:tab/>
        <w:t>Duration</w:t>
      </w:r>
      <w:bookmarkEnd w:id="1267"/>
      <w:bookmarkEnd w:id="1268"/>
      <w:bookmarkEnd w:id="1269"/>
      <w:bookmarkEnd w:id="1270"/>
      <w:bookmarkEnd w:id="1271"/>
      <w:bookmarkEnd w:id="1272"/>
      <w:bookmarkEnd w:id="1273"/>
      <w:bookmarkEnd w:id="1274"/>
    </w:p>
    <w:p w14:paraId="3A8F1C4A" w14:textId="57F4A8E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.8.4.</w:t>
      </w:r>
    </w:p>
    <w:p w14:paraId="1F3D0F03" w14:textId="77777777" w:rsidR="00E86E7B" w:rsidRPr="00816C4A" w:rsidRDefault="00E86E7B" w:rsidP="00E86E7B">
      <w:pPr>
        <w:pStyle w:val="Heading3"/>
      </w:pPr>
      <w:bookmarkStart w:id="1275" w:name="_Toc3200818"/>
      <w:bookmarkStart w:id="1276" w:name="_Toc20392561"/>
      <w:bookmarkStart w:id="1277" w:name="_Toc27774208"/>
      <w:bookmarkStart w:id="1278" w:name="_Toc36482668"/>
      <w:bookmarkStart w:id="1279" w:name="_Toc36484327"/>
      <w:bookmarkStart w:id="1280" w:name="_Toc44933257"/>
      <w:bookmarkStart w:id="1281" w:name="_Toc50972210"/>
      <w:bookmarkStart w:id="1282" w:name="_Toc163045698"/>
      <w:r w:rsidRPr="00816C4A">
        <w:t>6.8.5</w:t>
      </w:r>
      <w:r w:rsidRPr="00816C4A">
        <w:tab/>
        <w:t>Text string</w:t>
      </w:r>
      <w:bookmarkEnd w:id="1275"/>
      <w:bookmarkEnd w:id="1276"/>
      <w:bookmarkEnd w:id="1277"/>
      <w:bookmarkEnd w:id="1278"/>
      <w:bookmarkEnd w:id="1279"/>
      <w:bookmarkEnd w:id="1280"/>
      <w:bookmarkEnd w:id="1281"/>
      <w:bookmarkEnd w:id="1282"/>
    </w:p>
    <w:p w14:paraId="0475AE8D" w14:textId="44F01FED" w:rsidR="00E86E7B" w:rsidRPr="00816C4A" w:rsidRDefault="00E86E7B" w:rsidP="00E86E7B">
      <w:r w:rsidRPr="00816C4A">
        <w:t xml:space="preserve">ETSI TS 102 223 [32] </w:t>
      </w:r>
      <w:r w:rsidR="00E05181" w:rsidRPr="00816C4A">
        <w:t>clause</w:t>
      </w:r>
      <w:r w:rsidR="00E05181">
        <w:t> </w:t>
      </w:r>
      <w:r w:rsidR="00E05181" w:rsidRPr="00816C4A">
        <w:t>6</w:t>
      </w:r>
      <w:r w:rsidRPr="00816C4A">
        <w:t>.8.5 applies, with the addition of the following procedure.</w:t>
      </w:r>
    </w:p>
    <w:p w14:paraId="31B5FD23"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2DBCFE1C" w14:textId="77777777" w:rsidR="00E86E7B" w:rsidRPr="00816C4A" w:rsidRDefault="00E86E7B" w:rsidP="00E86E7B">
      <w:pPr>
        <w:pStyle w:val="Heading3"/>
      </w:pPr>
      <w:bookmarkStart w:id="1283" w:name="_Toc3200819"/>
      <w:bookmarkStart w:id="1284" w:name="_Toc20392562"/>
      <w:bookmarkStart w:id="1285" w:name="_Toc27774209"/>
      <w:bookmarkStart w:id="1286" w:name="_Toc36482669"/>
      <w:bookmarkStart w:id="1287" w:name="_Toc36484328"/>
      <w:bookmarkStart w:id="1288" w:name="_Toc44933258"/>
      <w:bookmarkStart w:id="1289" w:name="_Toc50972211"/>
      <w:bookmarkStart w:id="1290" w:name="_Toc163045699"/>
      <w:r w:rsidRPr="00816C4A">
        <w:t>6.8.6</w:t>
      </w:r>
      <w:r w:rsidRPr="00816C4A">
        <w:tab/>
        <w:t>Item identifier</w:t>
      </w:r>
      <w:bookmarkEnd w:id="1283"/>
      <w:bookmarkEnd w:id="1284"/>
      <w:bookmarkEnd w:id="1285"/>
      <w:bookmarkEnd w:id="1286"/>
      <w:bookmarkEnd w:id="1287"/>
      <w:bookmarkEnd w:id="1288"/>
      <w:bookmarkEnd w:id="1289"/>
      <w:bookmarkEnd w:id="1290"/>
    </w:p>
    <w:p w14:paraId="466D3C35" w14:textId="3C5EF5C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.8.6.</w:t>
      </w:r>
    </w:p>
    <w:p w14:paraId="67AB9465" w14:textId="77777777" w:rsidR="00E86E7B" w:rsidRPr="00816C4A" w:rsidRDefault="00E86E7B" w:rsidP="00E86E7B">
      <w:pPr>
        <w:pStyle w:val="Heading3"/>
      </w:pPr>
      <w:bookmarkStart w:id="1291" w:name="_Toc3200820"/>
      <w:bookmarkStart w:id="1292" w:name="_Toc20392563"/>
      <w:bookmarkStart w:id="1293" w:name="_Toc27774210"/>
      <w:bookmarkStart w:id="1294" w:name="_Toc36482670"/>
      <w:bookmarkStart w:id="1295" w:name="_Toc36484329"/>
      <w:bookmarkStart w:id="1296" w:name="_Toc44933259"/>
      <w:bookmarkStart w:id="1297" w:name="_Toc50972212"/>
      <w:bookmarkStart w:id="1298" w:name="_Toc163045700"/>
      <w:r w:rsidRPr="00816C4A">
        <w:t>6.8.7</w:t>
      </w:r>
      <w:r w:rsidRPr="00816C4A">
        <w:tab/>
        <w:t xml:space="preserve">Local </w:t>
      </w:r>
      <w:smartTag w:uri="urn:schemas-microsoft-com:office:smarttags" w:element="PersonName">
        <w:r w:rsidRPr="00816C4A">
          <w:t>info</w:t>
        </w:r>
      </w:smartTag>
      <w:r w:rsidRPr="00816C4A">
        <w:t>rmation</w:t>
      </w:r>
      <w:bookmarkEnd w:id="1291"/>
      <w:bookmarkEnd w:id="1292"/>
      <w:bookmarkEnd w:id="1293"/>
      <w:bookmarkEnd w:id="1294"/>
      <w:bookmarkEnd w:id="1295"/>
      <w:bookmarkEnd w:id="1296"/>
      <w:bookmarkEnd w:id="1297"/>
      <w:bookmarkEnd w:id="1298"/>
    </w:p>
    <w:p w14:paraId="3C68CA0C" w14:textId="0BA97D2F" w:rsidR="00E86E7B" w:rsidRPr="00816C4A" w:rsidRDefault="00E86E7B" w:rsidP="00E86E7B">
      <w:r w:rsidRPr="00816C4A">
        <w:t xml:space="preserve">For Local Information values defined in </w:t>
      </w:r>
      <w:r w:rsidR="00E05181" w:rsidRPr="00816C4A">
        <w:t>clause</w:t>
      </w:r>
      <w:r w:rsidR="00E05181">
        <w:t> </w:t>
      </w:r>
      <w:r w:rsidR="00E05181" w:rsidRPr="00816C4A">
        <w:t>8</w:t>
      </w:r>
      <w:r w:rsidRPr="00816C4A">
        <w:t xml:space="preserve">.6 then ETSI TS 102 223 [32] </w:t>
      </w:r>
      <w:r w:rsidR="00E05181" w:rsidRPr="00816C4A">
        <w:t>clause</w:t>
      </w:r>
      <w:r w:rsidR="00E05181">
        <w:t> </w:t>
      </w:r>
      <w:r w:rsidR="00E05181" w:rsidRPr="00816C4A">
        <w:t>6</w:t>
      </w:r>
      <w:r w:rsidRPr="00816C4A">
        <w:t>.8.7 applies, with the addition of the following procedures:</w:t>
      </w:r>
    </w:p>
    <w:p w14:paraId="1B1C02A8"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1C9EA7C6" w14:textId="77777777" w:rsidR="00E86E7B" w:rsidRPr="00816C4A" w:rsidRDefault="00E86E7B" w:rsidP="00E86E7B">
      <w:pPr>
        <w:pStyle w:val="B2"/>
      </w:pPr>
      <w:r w:rsidRPr="00816C4A">
        <w:t>-</w:t>
      </w:r>
      <w:r w:rsidRPr="00816C4A">
        <w:tab/>
        <w:t>for GERAN: The NMR data object and the BCCH channel list data object</w:t>
      </w:r>
    </w:p>
    <w:p w14:paraId="0D970803"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761B0D97" w14:textId="574929AA" w:rsidR="00B27DCC" w:rsidRDefault="00E86E7B" w:rsidP="00B27DCC">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w:t>
      </w:r>
      <w:r w:rsidR="00E05181" w:rsidRPr="00816C4A">
        <w:t>TS</w:t>
      </w:r>
      <w:r w:rsidR="00E05181">
        <w:t> </w:t>
      </w:r>
      <w:r w:rsidR="00E05181" w:rsidRPr="00816C4A">
        <w:t>3</w:t>
      </w:r>
      <w:r w:rsidRPr="00816C4A">
        <w:t>6.331</w:t>
      </w:r>
      <w:r w:rsidR="00E05181">
        <w:t> </w:t>
      </w:r>
      <w:r w:rsidR="00E05181" w:rsidRPr="00816C4A">
        <w:t>[</w:t>
      </w:r>
      <w:r w:rsidRPr="00816C4A">
        <w:t>49]</w:t>
      </w:r>
    </w:p>
    <w:p w14:paraId="06E54408" w14:textId="22501664" w:rsidR="00E86E7B" w:rsidRPr="00816C4A" w:rsidRDefault="00B27DCC" w:rsidP="00E86E7B">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r>
        <w:rPr>
          <w:i/>
        </w:rPr>
        <w:t>MeasurementReport</w:t>
      </w:r>
      <w:r>
        <w:t xml:space="preserve"> message defined in </w:t>
      </w:r>
      <w:r w:rsidR="00E05181">
        <w:t>TS 3</w:t>
      </w:r>
      <w:r>
        <w:rPr>
          <w:rFonts w:hint="eastAsia"/>
          <w:lang w:val="en-US" w:eastAsia="zh-CN"/>
        </w:rPr>
        <w:t>8</w:t>
      </w:r>
      <w:r>
        <w:t>.331</w:t>
      </w:r>
      <w:r w:rsidR="00E05181">
        <w:t> [</w:t>
      </w:r>
      <w:r w:rsidR="000848DE">
        <w:t>71]</w:t>
      </w:r>
    </w:p>
    <w:p w14:paraId="246FA938"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B99AA"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3A03042C"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0C3D7AA"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43559C5"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5DC19934"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671F5A65" w14:textId="77777777" w:rsidR="00E86E7B" w:rsidRPr="00816C4A" w:rsidRDefault="00E86E7B" w:rsidP="00E86E7B">
      <w:pPr>
        <w:pStyle w:val="B1"/>
      </w:pPr>
      <w:r w:rsidRPr="00816C4A">
        <w:lastRenderedPageBreak/>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38DBD438" w14:textId="77777777" w:rsidR="00E86E7B" w:rsidRPr="00816C4A"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64694806" w14:textId="77777777" w:rsidR="00E86E7B" w:rsidRPr="00816C4A" w:rsidRDefault="00E86E7B" w:rsidP="00E86E7B">
      <w:pPr>
        <w:pStyle w:val="Heading3"/>
      </w:pPr>
      <w:bookmarkStart w:id="1299" w:name="_Toc3200821"/>
      <w:bookmarkStart w:id="1300" w:name="_Toc20392564"/>
      <w:bookmarkStart w:id="1301" w:name="_Toc27774211"/>
      <w:bookmarkStart w:id="1302" w:name="_Toc36482671"/>
      <w:bookmarkStart w:id="1303" w:name="_Toc36484330"/>
      <w:bookmarkStart w:id="1304" w:name="_Toc44933260"/>
      <w:bookmarkStart w:id="1305" w:name="_Toc50972213"/>
      <w:bookmarkStart w:id="1306" w:name="_Toc163045701"/>
      <w:r w:rsidRPr="00816C4A">
        <w:t>6.8.8</w:t>
      </w:r>
      <w:r w:rsidRPr="00816C4A">
        <w:tab/>
        <w:t>Call control requested action</w:t>
      </w:r>
      <w:bookmarkEnd w:id="1299"/>
      <w:bookmarkEnd w:id="1300"/>
      <w:bookmarkEnd w:id="1301"/>
      <w:bookmarkEnd w:id="1302"/>
      <w:bookmarkEnd w:id="1303"/>
      <w:bookmarkEnd w:id="1304"/>
      <w:bookmarkEnd w:id="1305"/>
      <w:bookmarkEnd w:id="1306"/>
    </w:p>
    <w:p w14:paraId="35FD0CA9"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47DB7A3F" w14:textId="77777777" w:rsidR="00E86E7B" w:rsidRPr="00816C4A" w:rsidRDefault="00E86E7B" w:rsidP="00E86E7B">
      <w:pPr>
        <w:pStyle w:val="Heading3"/>
      </w:pPr>
      <w:bookmarkStart w:id="1307" w:name="_Toc3200822"/>
      <w:bookmarkStart w:id="1308" w:name="_Toc20392565"/>
      <w:bookmarkStart w:id="1309" w:name="_Toc27774212"/>
      <w:bookmarkStart w:id="1310" w:name="_Toc36482672"/>
      <w:bookmarkStart w:id="1311" w:name="_Toc36484331"/>
      <w:bookmarkStart w:id="1312" w:name="_Toc44933261"/>
      <w:bookmarkStart w:id="1313" w:name="_Toc50972214"/>
      <w:bookmarkStart w:id="1314" w:name="_Toc163045702"/>
      <w:r w:rsidRPr="00816C4A">
        <w:t>6.8.9</w:t>
      </w:r>
      <w:r w:rsidRPr="00816C4A">
        <w:tab/>
        <w:t>Result data object 2</w:t>
      </w:r>
      <w:bookmarkEnd w:id="1307"/>
      <w:bookmarkEnd w:id="1308"/>
      <w:bookmarkEnd w:id="1309"/>
      <w:bookmarkEnd w:id="1310"/>
      <w:bookmarkEnd w:id="1311"/>
      <w:bookmarkEnd w:id="1312"/>
      <w:bookmarkEnd w:id="1313"/>
      <w:bookmarkEnd w:id="1314"/>
    </w:p>
    <w:p w14:paraId="49EDAE5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3E45DEDA" w14:textId="77777777" w:rsidR="00E86E7B" w:rsidRPr="00816C4A" w:rsidRDefault="00E86E7B" w:rsidP="00E86E7B">
      <w:pPr>
        <w:pStyle w:val="Heading3"/>
      </w:pPr>
      <w:bookmarkStart w:id="1315" w:name="_Toc3200823"/>
      <w:bookmarkStart w:id="1316" w:name="_Toc20392566"/>
      <w:bookmarkStart w:id="1317" w:name="_Toc27774213"/>
      <w:bookmarkStart w:id="1318" w:name="_Toc36482673"/>
      <w:bookmarkStart w:id="1319" w:name="_Toc36484332"/>
      <w:bookmarkStart w:id="1320" w:name="_Toc44933262"/>
      <w:bookmarkStart w:id="1321" w:name="_Toc50972215"/>
      <w:bookmarkStart w:id="1322" w:name="_Toc163045703"/>
      <w:r w:rsidRPr="00816C4A">
        <w:t>6.8.10</w:t>
      </w:r>
      <w:r w:rsidRPr="00816C4A">
        <w:tab/>
        <w:t>Card reader status</w:t>
      </w:r>
      <w:bookmarkEnd w:id="1315"/>
      <w:bookmarkEnd w:id="1316"/>
      <w:bookmarkEnd w:id="1317"/>
      <w:bookmarkEnd w:id="1318"/>
      <w:bookmarkEnd w:id="1319"/>
      <w:bookmarkEnd w:id="1320"/>
      <w:bookmarkEnd w:id="1321"/>
      <w:bookmarkEnd w:id="1322"/>
    </w:p>
    <w:p w14:paraId="19832139" w14:textId="7C2286C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.8.10.</w:t>
      </w:r>
    </w:p>
    <w:p w14:paraId="569E3AE2" w14:textId="77777777" w:rsidR="00E86E7B" w:rsidRPr="00816C4A" w:rsidRDefault="00E86E7B" w:rsidP="00E86E7B">
      <w:pPr>
        <w:pStyle w:val="Heading3"/>
      </w:pPr>
      <w:bookmarkStart w:id="1323" w:name="_Toc3200824"/>
      <w:bookmarkStart w:id="1324" w:name="_Toc20392567"/>
      <w:bookmarkStart w:id="1325" w:name="_Toc27774214"/>
      <w:bookmarkStart w:id="1326" w:name="_Toc36482674"/>
      <w:bookmarkStart w:id="1327" w:name="_Toc36484333"/>
      <w:bookmarkStart w:id="1328" w:name="_Toc44933263"/>
      <w:bookmarkStart w:id="1329" w:name="_Toc50972216"/>
      <w:bookmarkStart w:id="1330" w:name="_Toc163045704"/>
      <w:r w:rsidRPr="00816C4A">
        <w:t>6.8.11</w:t>
      </w:r>
      <w:r w:rsidRPr="00816C4A">
        <w:tab/>
        <w:t>Card ATR</w:t>
      </w:r>
      <w:bookmarkEnd w:id="1323"/>
      <w:bookmarkEnd w:id="1324"/>
      <w:bookmarkEnd w:id="1325"/>
      <w:bookmarkEnd w:id="1326"/>
      <w:bookmarkEnd w:id="1327"/>
      <w:bookmarkEnd w:id="1328"/>
      <w:bookmarkEnd w:id="1329"/>
      <w:bookmarkEnd w:id="1330"/>
    </w:p>
    <w:p w14:paraId="0F45CC44" w14:textId="688A8E5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.8.11.</w:t>
      </w:r>
    </w:p>
    <w:p w14:paraId="03BA1038" w14:textId="77777777" w:rsidR="00E86E7B" w:rsidRPr="00816C4A" w:rsidRDefault="00E86E7B" w:rsidP="00E86E7B">
      <w:pPr>
        <w:pStyle w:val="Heading3"/>
      </w:pPr>
      <w:bookmarkStart w:id="1331" w:name="_Toc3200825"/>
      <w:bookmarkStart w:id="1332" w:name="_Toc20392568"/>
      <w:bookmarkStart w:id="1333" w:name="_Toc27774215"/>
      <w:bookmarkStart w:id="1334" w:name="_Toc36482675"/>
      <w:bookmarkStart w:id="1335" w:name="_Toc36484334"/>
      <w:bookmarkStart w:id="1336" w:name="_Toc44933264"/>
      <w:bookmarkStart w:id="1337" w:name="_Toc50972217"/>
      <w:bookmarkStart w:id="1338" w:name="_Toc163045705"/>
      <w:r w:rsidRPr="00816C4A">
        <w:t>6.8.12</w:t>
      </w:r>
      <w:r w:rsidRPr="00816C4A">
        <w:tab/>
        <w:t>R-APDU</w:t>
      </w:r>
      <w:bookmarkEnd w:id="1331"/>
      <w:bookmarkEnd w:id="1332"/>
      <w:bookmarkEnd w:id="1333"/>
      <w:bookmarkEnd w:id="1334"/>
      <w:bookmarkEnd w:id="1335"/>
      <w:bookmarkEnd w:id="1336"/>
      <w:bookmarkEnd w:id="1337"/>
      <w:bookmarkEnd w:id="1338"/>
    </w:p>
    <w:p w14:paraId="140CDAB6" w14:textId="26FDDD7B" w:rsidR="00E86E7B" w:rsidRPr="00816C4A" w:rsidRDefault="00E86E7B" w:rsidP="00E86E7B">
      <w:r w:rsidRPr="00816C4A">
        <w:t>See ETSI TS 102 223 [32]</w:t>
      </w:r>
      <w:r w:rsidRPr="00816C4A">
        <w:rPr>
          <w:lang w:val="fr-FR"/>
        </w:rPr>
        <w:t xml:space="preserve"> </w:t>
      </w:r>
      <w:r w:rsidR="00E05181" w:rsidRPr="00816C4A">
        <w:rPr>
          <w:lang w:val="fr-FR"/>
        </w:rPr>
        <w:t>clause</w:t>
      </w:r>
      <w:r w:rsidR="00E05181">
        <w:rPr>
          <w:lang w:val="fr-FR"/>
        </w:rPr>
        <w:t> </w:t>
      </w:r>
      <w:r w:rsidR="00E05181" w:rsidRPr="00816C4A">
        <w:rPr>
          <w:lang w:val="fr-FR"/>
        </w:rPr>
        <w:t>6</w:t>
      </w:r>
      <w:r w:rsidRPr="00816C4A">
        <w:rPr>
          <w:lang w:val="fr-FR"/>
        </w:rPr>
        <w:t>.8.12</w:t>
      </w:r>
      <w:r w:rsidRPr="00816C4A">
        <w:t>.</w:t>
      </w:r>
    </w:p>
    <w:p w14:paraId="4C2F2B98" w14:textId="77777777" w:rsidR="00E86E7B" w:rsidRPr="00816C4A" w:rsidRDefault="00E86E7B" w:rsidP="00E86E7B">
      <w:pPr>
        <w:pStyle w:val="Heading3"/>
        <w:rPr>
          <w:lang w:val="fr-FR"/>
        </w:rPr>
      </w:pPr>
      <w:bookmarkStart w:id="1339" w:name="_Toc3200826"/>
      <w:bookmarkStart w:id="1340" w:name="_Toc20392569"/>
      <w:bookmarkStart w:id="1341" w:name="_Toc27774216"/>
      <w:bookmarkStart w:id="1342" w:name="_Toc36482676"/>
      <w:bookmarkStart w:id="1343" w:name="_Toc36484335"/>
      <w:bookmarkStart w:id="1344" w:name="_Toc44933265"/>
      <w:bookmarkStart w:id="1345" w:name="_Toc50972218"/>
      <w:bookmarkStart w:id="1346" w:name="_Toc163045706"/>
      <w:r w:rsidRPr="00816C4A">
        <w:rPr>
          <w:lang w:val="fr-FR"/>
        </w:rPr>
        <w:t>6.8.13</w:t>
      </w:r>
      <w:r w:rsidRPr="00816C4A">
        <w:rPr>
          <w:lang w:val="fr-FR"/>
        </w:rPr>
        <w:tab/>
        <w:t>Timer identifier</w:t>
      </w:r>
      <w:bookmarkEnd w:id="1339"/>
      <w:bookmarkEnd w:id="1340"/>
      <w:bookmarkEnd w:id="1341"/>
      <w:bookmarkEnd w:id="1342"/>
      <w:bookmarkEnd w:id="1343"/>
      <w:bookmarkEnd w:id="1344"/>
      <w:bookmarkEnd w:id="1345"/>
      <w:bookmarkEnd w:id="1346"/>
    </w:p>
    <w:p w14:paraId="48A837E4" w14:textId="4B5E22C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.8.13.</w:t>
      </w:r>
    </w:p>
    <w:p w14:paraId="7874FF37" w14:textId="77777777" w:rsidR="00E86E7B" w:rsidRPr="00816C4A" w:rsidRDefault="00E86E7B" w:rsidP="00E86E7B">
      <w:pPr>
        <w:pStyle w:val="Heading3"/>
      </w:pPr>
      <w:bookmarkStart w:id="1347" w:name="_Toc3200827"/>
      <w:bookmarkStart w:id="1348" w:name="_Toc20392570"/>
      <w:bookmarkStart w:id="1349" w:name="_Toc27774217"/>
      <w:bookmarkStart w:id="1350" w:name="_Toc36482677"/>
      <w:bookmarkStart w:id="1351" w:name="_Toc36484336"/>
      <w:bookmarkStart w:id="1352" w:name="_Toc44933266"/>
      <w:bookmarkStart w:id="1353" w:name="_Toc50972219"/>
      <w:bookmarkStart w:id="1354" w:name="_Toc163045707"/>
      <w:r w:rsidRPr="00816C4A">
        <w:t>6.8.14</w:t>
      </w:r>
      <w:r w:rsidRPr="00816C4A">
        <w:tab/>
        <w:t>Timer value</w:t>
      </w:r>
      <w:bookmarkEnd w:id="1347"/>
      <w:bookmarkEnd w:id="1348"/>
      <w:bookmarkEnd w:id="1349"/>
      <w:bookmarkEnd w:id="1350"/>
      <w:bookmarkEnd w:id="1351"/>
      <w:bookmarkEnd w:id="1352"/>
      <w:bookmarkEnd w:id="1353"/>
      <w:bookmarkEnd w:id="1354"/>
    </w:p>
    <w:p w14:paraId="3B6FD592" w14:textId="03981E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.8.14.</w:t>
      </w:r>
    </w:p>
    <w:p w14:paraId="4C610DCB" w14:textId="77777777" w:rsidR="00E86E7B" w:rsidRPr="00816C4A" w:rsidRDefault="00E86E7B" w:rsidP="00E86E7B">
      <w:pPr>
        <w:pStyle w:val="Heading3"/>
      </w:pPr>
      <w:bookmarkStart w:id="1355" w:name="_Toc3200828"/>
      <w:bookmarkStart w:id="1356" w:name="_Toc20392571"/>
      <w:bookmarkStart w:id="1357" w:name="_Toc27774218"/>
      <w:bookmarkStart w:id="1358" w:name="_Toc36482678"/>
      <w:bookmarkStart w:id="1359" w:name="_Toc36484337"/>
      <w:bookmarkStart w:id="1360" w:name="_Toc44933267"/>
      <w:bookmarkStart w:id="1361" w:name="_Toc50972220"/>
      <w:bookmarkStart w:id="1362" w:name="_Toc163045708"/>
      <w:r w:rsidRPr="00816C4A">
        <w:t>6.8.15</w:t>
      </w:r>
      <w:r w:rsidRPr="00816C4A">
        <w:tab/>
        <w:t>AT Response</w:t>
      </w:r>
      <w:bookmarkEnd w:id="1355"/>
      <w:bookmarkEnd w:id="1356"/>
      <w:bookmarkEnd w:id="1357"/>
      <w:bookmarkEnd w:id="1358"/>
      <w:bookmarkEnd w:id="1359"/>
      <w:bookmarkEnd w:id="1360"/>
      <w:bookmarkEnd w:id="1361"/>
      <w:bookmarkEnd w:id="1362"/>
    </w:p>
    <w:p w14:paraId="425AF0B9" w14:textId="3A6B2C2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.8.15.</w:t>
      </w:r>
    </w:p>
    <w:p w14:paraId="35D1CA17" w14:textId="77777777" w:rsidR="00E86E7B" w:rsidRPr="00816C4A" w:rsidRDefault="00E86E7B" w:rsidP="00E86E7B">
      <w:pPr>
        <w:pStyle w:val="Heading3"/>
      </w:pPr>
      <w:bookmarkStart w:id="1363" w:name="_Toc3200829"/>
      <w:bookmarkStart w:id="1364" w:name="_Toc20392572"/>
      <w:bookmarkStart w:id="1365" w:name="_Toc27774219"/>
      <w:bookmarkStart w:id="1366" w:name="_Toc36482679"/>
      <w:bookmarkStart w:id="1367" w:name="_Toc36484338"/>
      <w:bookmarkStart w:id="1368" w:name="_Toc44933268"/>
      <w:bookmarkStart w:id="1369" w:name="_Toc50972221"/>
      <w:bookmarkStart w:id="1370" w:name="_Toc163045709"/>
      <w:r w:rsidRPr="00816C4A">
        <w:t>6.8.16</w:t>
      </w:r>
      <w:r w:rsidRPr="00816C4A">
        <w:tab/>
        <w:t>Text string 2</w:t>
      </w:r>
      <w:bookmarkEnd w:id="1363"/>
      <w:bookmarkEnd w:id="1364"/>
      <w:bookmarkEnd w:id="1365"/>
      <w:bookmarkEnd w:id="1366"/>
      <w:bookmarkEnd w:id="1367"/>
      <w:bookmarkEnd w:id="1368"/>
      <w:bookmarkEnd w:id="1369"/>
      <w:bookmarkEnd w:id="1370"/>
    </w:p>
    <w:p w14:paraId="4C42A8E0"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34556F05" w14:textId="77777777" w:rsidR="00E86E7B" w:rsidRPr="00816C4A" w:rsidRDefault="00E86E7B" w:rsidP="00E86E7B">
      <w:pPr>
        <w:pStyle w:val="Heading3"/>
      </w:pPr>
      <w:bookmarkStart w:id="1371" w:name="_Toc3200830"/>
      <w:bookmarkStart w:id="1372" w:name="_Toc20392573"/>
      <w:bookmarkStart w:id="1373" w:name="_Toc27774220"/>
      <w:bookmarkStart w:id="1374" w:name="_Toc36482680"/>
      <w:bookmarkStart w:id="1375" w:name="_Toc36484339"/>
      <w:bookmarkStart w:id="1376" w:name="_Toc44933269"/>
      <w:bookmarkStart w:id="1377" w:name="_Toc50972222"/>
      <w:bookmarkStart w:id="1378" w:name="_Toc163045710"/>
      <w:r w:rsidRPr="00816C4A">
        <w:t>6.8.17</w:t>
      </w:r>
      <w:r w:rsidRPr="00816C4A">
        <w:tab/>
        <w:t>Channel data</w:t>
      </w:r>
      <w:bookmarkEnd w:id="1371"/>
      <w:bookmarkEnd w:id="1372"/>
      <w:bookmarkEnd w:id="1373"/>
      <w:bookmarkEnd w:id="1374"/>
      <w:bookmarkEnd w:id="1375"/>
      <w:bookmarkEnd w:id="1376"/>
      <w:bookmarkEnd w:id="1377"/>
      <w:bookmarkEnd w:id="1378"/>
    </w:p>
    <w:p w14:paraId="4C90DDE5" w14:textId="652BB5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.8.17.</w:t>
      </w:r>
    </w:p>
    <w:p w14:paraId="6C9D742E" w14:textId="77777777" w:rsidR="00E86E7B" w:rsidRPr="00816C4A" w:rsidRDefault="00E86E7B" w:rsidP="00E86E7B">
      <w:pPr>
        <w:pStyle w:val="Heading3"/>
      </w:pPr>
      <w:bookmarkStart w:id="1379" w:name="_Toc3200831"/>
      <w:bookmarkStart w:id="1380" w:name="_Toc20392574"/>
      <w:bookmarkStart w:id="1381" w:name="_Toc27774221"/>
      <w:bookmarkStart w:id="1382" w:name="_Toc36482681"/>
      <w:bookmarkStart w:id="1383" w:name="_Toc36484340"/>
      <w:bookmarkStart w:id="1384" w:name="_Toc44933270"/>
      <w:bookmarkStart w:id="1385" w:name="_Toc50972223"/>
      <w:bookmarkStart w:id="1386" w:name="_Toc163045711"/>
      <w:r w:rsidRPr="00816C4A">
        <w:lastRenderedPageBreak/>
        <w:t>6.8.18</w:t>
      </w:r>
      <w:r w:rsidRPr="00816C4A">
        <w:tab/>
        <w:t>Channel status</w:t>
      </w:r>
      <w:bookmarkEnd w:id="1379"/>
      <w:bookmarkEnd w:id="1380"/>
      <w:bookmarkEnd w:id="1381"/>
      <w:bookmarkEnd w:id="1382"/>
      <w:bookmarkEnd w:id="1383"/>
      <w:bookmarkEnd w:id="1384"/>
      <w:bookmarkEnd w:id="1385"/>
      <w:bookmarkEnd w:id="1386"/>
    </w:p>
    <w:p w14:paraId="6F7EE851" w14:textId="6F4E889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.8.18.</w:t>
      </w:r>
    </w:p>
    <w:p w14:paraId="72A362EF" w14:textId="77777777" w:rsidR="00E86E7B" w:rsidRPr="00816C4A" w:rsidRDefault="00E86E7B" w:rsidP="00E86E7B">
      <w:pPr>
        <w:pStyle w:val="Heading3"/>
      </w:pPr>
      <w:bookmarkStart w:id="1387" w:name="_Toc3200832"/>
      <w:bookmarkStart w:id="1388" w:name="_Toc20392575"/>
      <w:bookmarkStart w:id="1389" w:name="_Toc27774222"/>
      <w:bookmarkStart w:id="1390" w:name="_Toc36482682"/>
      <w:bookmarkStart w:id="1391" w:name="_Toc36484341"/>
      <w:bookmarkStart w:id="1392" w:name="_Toc44933271"/>
      <w:bookmarkStart w:id="1393" w:name="_Toc50972224"/>
      <w:bookmarkStart w:id="1394" w:name="_Toc163045712"/>
      <w:r w:rsidRPr="00816C4A">
        <w:t>6.8.19</w:t>
      </w:r>
      <w:r w:rsidRPr="00816C4A">
        <w:tab/>
        <w:t>Channel data length</w:t>
      </w:r>
      <w:bookmarkEnd w:id="1387"/>
      <w:bookmarkEnd w:id="1388"/>
      <w:bookmarkEnd w:id="1389"/>
      <w:bookmarkEnd w:id="1390"/>
      <w:bookmarkEnd w:id="1391"/>
      <w:bookmarkEnd w:id="1392"/>
      <w:bookmarkEnd w:id="1393"/>
      <w:bookmarkEnd w:id="1394"/>
    </w:p>
    <w:p w14:paraId="0117603E" w14:textId="5F99014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.8.19.</w:t>
      </w:r>
    </w:p>
    <w:p w14:paraId="78D3CFE9" w14:textId="77777777" w:rsidR="00E86E7B" w:rsidRPr="00816C4A" w:rsidRDefault="00E86E7B" w:rsidP="00E86E7B">
      <w:pPr>
        <w:pStyle w:val="Heading3"/>
      </w:pPr>
      <w:bookmarkStart w:id="1395" w:name="_Toc3200833"/>
      <w:bookmarkStart w:id="1396" w:name="_Toc20392576"/>
      <w:bookmarkStart w:id="1397" w:name="_Toc27774223"/>
      <w:bookmarkStart w:id="1398" w:name="_Toc36482683"/>
      <w:bookmarkStart w:id="1399" w:name="_Toc36484342"/>
      <w:bookmarkStart w:id="1400" w:name="_Toc44933272"/>
      <w:bookmarkStart w:id="1401" w:name="_Toc50972225"/>
      <w:bookmarkStart w:id="1402" w:name="_Toc163045713"/>
      <w:r w:rsidRPr="00816C4A">
        <w:t>6.8.20</w:t>
      </w:r>
      <w:r w:rsidRPr="00816C4A">
        <w:tab/>
        <w:t>Bearer description</w:t>
      </w:r>
      <w:bookmarkEnd w:id="1395"/>
      <w:bookmarkEnd w:id="1396"/>
      <w:bookmarkEnd w:id="1397"/>
      <w:bookmarkEnd w:id="1398"/>
      <w:bookmarkEnd w:id="1399"/>
      <w:bookmarkEnd w:id="1400"/>
      <w:bookmarkEnd w:id="1401"/>
      <w:bookmarkEnd w:id="1402"/>
    </w:p>
    <w:p w14:paraId="70DC0FFC" w14:textId="5725E97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.8.20.</w:t>
      </w:r>
    </w:p>
    <w:p w14:paraId="455E22F8" w14:textId="77777777" w:rsidR="00E86E7B" w:rsidRPr="00816C4A" w:rsidRDefault="00E86E7B" w:rsidP="00E86E7B">
      <w:pPr>
        <w:pStyle w:val="Heading3"/>
      </w:pPr>
      <w:bookmarkStart w:id="1403" w:name="_Toc3200834"/>
      <w:bookmarkStart w:id="1404" w:name="_Toc20392577"/>
      <w:bookmarkStart w:id="1405" w:name="_Toc27774224"/>
      <w:bookmarkStart w:id="1406" w:name="_Toc36482684"/>
      <w:bookmarkStart w:id="1407" w:name="_Toc36484343"/>
      <w:bookmarkStart w:id="1408" w:name="_Toc44933273"/>
      <w:bookmarkStart w:id="1409" w:name="_Toc50972226"/>
      <w:bookmarkStart w:id="1410" w:name="_Toc163045714"/>
      <w:r w:rsidRPr="00816C4A">
        <w:t>6.8.21</w:t>
      </w:r>
      <w:r w:rsidRPr="00816C4A">
        <w:tab/>
        <w:t>Buffer size</w:t>
      </w:r>
      <w:bookmarkEnd w:id="1403"/>
      <w:bookmarkEnd w:id="1404"/>
      <w:bookmarkEnd w:id="1405"/>
      <w:bookmarkEnd w:id="1406"/>
      <w:bookmarkEnd w:id="1407"/>
      <w:bookmarkEnd w:id="1408"/>
      <w:bookmarkEnd w:id="1409"/>
      <w:bookmarkEnd w:id="1410"/>
    </w:p>
    <w:p w14:paraId="477057A3" w14:textId="2037654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.8.21.</w:t>
      </w:r>
    </w:p>
    <w:p w14:paraId="3BDEF65C" w14:textId="77777777" w:rsidR="00E86E7B" w:rsidRPr="00816C4A" w:rsidRDefault="00E86E7B" w:rsidP="00E86E7B">
      <w:pPr>
        <w:pStyle w:val="Heading3"/>
      </w:pPr>
      <w:bookmarkStart w:id="1411" w:name="_Toc3200835"/>
      <w:bookmarkStart w:id="1412" w:name="_Toc20392578"/>
      <w:bookmarkStart w:id="1413" w:name="_Toc27774225"/>
      <w:bookmarkStart w:id="1414" w:name="_Toc36482685"/>
      <w:bookmarkStart w:id="1415" w:name="_Toc36484344"/>
      <w:bookmarkStart w:id="1416" w:name="_Toc44933274"/>
      <w:bookmarkStart w:id="1417" w:name="_Toc50972227"/>
      <w:bookmarkStart w:id="1418" w:name="_Toc163045715"/>
      <w:r w:rsidRPr="00816C4A">
        <w:t>6.8.22</w:t>
      </w:r>
      <w:r w:rsidRPr="00816C4A">
        <w:tab/>
        <w:t>Total Display Duration</w:t>
      </w:r>
      <w:bookmarkEnd w:id="1411"/>
      <w:bookmarkEnd w:id="1412"/>
      <w:bookmarkEnd w:id="1413"/>
      <w:bookmarkEnd w:id="1414"/>
      <w:bookmarkEnd w:id="1415"/>
      <w:bookmarkEnd w:id="1416"/>
      <w:bookmarkEnd w:id="1417"/>
      <w:bookmarkEnd w:id="1418"/>
    </w:p>
    <w:p w14:paraId="739E01B5" w14:textId="30F828D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.8.22.</w:t>
      </w:r>
    </w:p>
    <w:p w14:paraId="0FB4783D" w14:textId="77777777" w:rsidR="00E86E7B" w:rsidRPr="00816C4A" w:rsidRDefault="00E86E7B" w:rsidP="00E86E7B">
      <w:pPr>
        <w:pStyle w:val="Heading3"/>
      </w:pPr>
      <w:bookmarkStart w:id="1419" w:name="_Toc3200836"/>
      <w:bookmarkStart w:id="1420" w:name="_Toc20392579"/>
      <w:bookmarkStart w:id="1421" w:name="_Toc27774226"/>
      <w:bookmarkStart w:id="1422" w:name="_Toc36482686"/>
      <w:bookmarkStart w:id="1423" w:name="_Toc36484345"/>
      <w:bookmarkStart w:id="1424" w:name="_Toc44933275"/>
      <w:bookmarkStart w:id="1425" w:name="_Toc50972228"/>
      <w:bookmarkStart w:id="1426" w:name="_Toc163045716"/>
      <w:r w:rsidRPr="00816C4A">
        <w:t>6.8.23</w:t>
      </w:r>
      <w:r w:rsidRPr="00816C4A">
        <w:tab/>
        <w:t>Service Availability</w:t>
      </w:r>
      <w:bookmarkEnd w:id="1419"/>
      <w:bookmarkEnd w:id="1420"/>
      <w:bookmarkEnd w:id="1421"/>
      <w:bookmarkEnd w:id="1422"/>
      <w:bookmarkEnd w:id="1423"/>
      <w:bookmarkEnd w:id="1424"/>
      <w:bookmarkEnd w:id="1425"/>
      <w:bookmarkEnd w:id="1426"/>
    </w:p>
    <w:p w14:paraId="19757CD3" w14:textId="348002C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.8.23.</w:t>
      </w:r>
    </w:p>
    <w:p w14:paraId="4B427B20" w14:textId="77777777" w:rsidR="00E86E7B" w:rsidRPr="00816C4A" w:rsidRDefault="00E86E7B" w:rsidP="00E86E7B">
      <w:pPr>
        <w:pStyle w:val="Heading3"/>
      </w:pPr>
      <w:bookmarkStart w:id="1427" w:name="_Toc3200837"/>
      <w:bookmarkStart w:id="1428" w:name="_Toc20392580"/>
      <w:bookmarkStart w:id="1429" w:name="_Toc27774227"/>
      <w:bookmarkStart w:id="1430" w:name="_Toc36482687"/>
      <w:bookmarkStart w:id="1431" w:name="_Toc36484346"/>
      <w:bookmarkStart w:id="1432" w:name="_Toc44933276"/>
      <w:bookmarkStart w:id="1433" w:name="_Toc50972229"/>
      <w:bookmarkStart w:id="1434" w:name="_Toc163045717"/>
      <w:r w:rsidRPr="00816C4A">
        <w:t>6.8.24</w:t>
      </w:r>
      <w:r w:rsidRPr="00816C4A">
        <w:tab/>
        <w:t>Service Record</w:t>
      </w:r>
      <w:bookmarkEnd w:id="1427"/>
      <w:bookmarkEnd w:id="1428"/>
      <w:bookmarkEnd w:id="1429"/>
      <w:bookmarkEnd w:id="1430"/>
      <w:bookmarkEnd w:id="1431"/>
      <w:bookmarkEnd w:id="1432"/>
      <w:bookmarkEnd w:id="1433"/>
      <w:bookmarkEnd w:id="1434"/>
    </w:p>
    <w:p w14:paraId="507A579C" w14:textId="5AD5211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.8.24.</w:t>
      </w:r>
    </w:p>
    <w:p w14:paraId="007FE57A" w14:textId="77777777" w:rsidR="00E86E7B" w:rsidRPr="00816C4A" w:rsidRDefault="00E86E7B" w:rsidP="00E86E7B">
      <w:pPr>
        <w:pStyle w:val="Heading3"/>
      </w:pPr>
      <w:bookmarkStart w:id="1435" w:name="_Toc3200838"/>
      <w:bookmarkStart w:id="1436" w:name="_Toc20392581"/>
      <w:bookmarkStart w:id="1437" w:name="_Toc27774228"/>
      <w:bookmarkStart w:id="1438" w:name="_Toc36482688"/>
      <w:bookmarkStart w:id="1439" w:name="_Toc36484347"/>
      <w:bookmarkStart w:id="1440" w:name="_Toc44933277"/>
      <w:bookmarkStart w:id="1441" w:name="_Toc50972230"/>
      <w:bookmarkStart w:id="1442" w:name="_Toc163045718"/>
      <w:r w:rsidRPr="00816C4A">
        <w:t>6.8.25</w:t>
      </w:r>
      <w:r w:rsidRPr="00816C4A">
        <w:tab/>
        <w:t>Other address (local address)</w:t>
      </w:r>
      <w:bookmarkEnd w:id="1435"/>
      <w:bookmarkEnd w:id="1436"/>
      <w:bookmarkEnd w:id="1437"/>
      <w:bookmarkEnd w:id="1438"/>
      <w:bookmarkEnd w:id="1439"/>
      <w:bookmarkEnd w:id="1440"/>
      <w:bookmarkEnd w:id="1441"/>
      <w:bookmarkEnd w:id="1442"/>
    </w:p>
    <w:p w14:paraId="459318B7" w14:textId="157337C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.8.25.</w:t>
      </w:r>
    </w:p>
    <w:p w14:paraId="37280271" w14:textId="77777777" w:rsidR="00E86E7B" w:rsidRPr="00816C4A" w:rsidRDefault="00E86E7B" w:rsidP="00E86E7B">
      <w:pPr>
        <w:pStyle w:val="Heading3"/>
      </w:pPr>
      <w:bookmarkStart w:id="1443" w:name="_Toc3200839"/>
      <w:bookmarkStart w:id="1444" w:name="_Toc20392582"/>
      <w:bookmarkStart w:id="1445" w:name="_Toc27774229"/>
      <w:bookmarkStart w:id="1446" w:name="_Toc36482689"/>
      <w:bookmarkStart w:id="1447" w:name="_Toc36484348"/>
      <w:bookmarkStart w:id="1448" w:name="_Toc44933278"/>
      <w:bookmarkStart w:id="1449" w:name="_Toc50972231"/>
      <w:bookmarkStart w:id="1450" w:name="_Toc163045719"/>
      <w:r w:rsidRPr="00816C4A">
        <w:t>6.8.26</w:t>
      </w:r>
      <w:r w:rsidRPr="00816C4A">
        <w:tab/>
        <w:t>Frames Information</w:t>
      </w:r>
      <w:bookmarkEnd w:id="1443"/>
      <w:bookmarkEnd w:id="1444"/>
      <w:bookmarkEnd w:id="1445"/>
      <w:bookmarkEnd w:id="1446"/>
      <w:bookmarkEnd w:id="1447"/>
      <w:bookmarkEnd w:id="1448"/>
      <w:bookmarkEnd w:id="1449"/>
      <w:bookmarkEnd w:id="1450"/>
    </w:p>
    <w:p w14:paraId="14F285D1" w14:textId="45ABCBF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.8.26.</w:t>
      </w:r>
    </w:p>
    <w:p w14:paraId="37045175" w14:textId="77777777" w:rsidR="00E86E7B" w:rsidRPr="00816C4A" w:rsidRDefault="00E86E7B" w:rsidP="00E86E7B">
      <w:pPr>
        <w:pStyle w:val="Heading2"/>
      </w:pPr>
      <w:bookmarkStart w:id="1451" w:name="_Toc3200840"/>
      <w:bookmarkStart w:id="1452" w:name="_Toc20392583"/>
      <w:bookmarkStart w:id="1453" w:name="_Toc27774230"/>
      <w:bookmarkStart w:id="1454" w:name="_Toc36482690"/>
      <w:bookmarkStart w:id="1455" w:name="_Toc36484349"/>
      <w:bookmarkStart w:id="1456" w:name="_Toc44933279"/>
      <w:bookmarkStart w:id="1457" w:name="_Toc50972232"/>
      <w:bookmarkStart w:id="1458" w:name="_Toc163045720"/>
      <w:r w:rsidRPr="00816C4A">
        <w:t>6.9</w:t>
      </w:r>
      <w:r w:rsidRPr="00816C4A">
        <w:tab/>
        <w:t>Proactive UICC session and ME display interaction</w:t>
      </w:r>
      <w:bookmarkEnd w:id="1451"/>
      <w:bookmarkEnd w:id="1452"/>
      <w:bookmarkEnd w:id="1453"/>
      <w:bookmarkEnd w:id="1454"/>
      <w:bookmarkEnd w:id="1455"/>
      <w:bookmarkEnd w:id="1456"/>
      <w:bookmarkEnd w:id="1457"/>
      <w:bookmarkEnd w:id="1458"/>
    </w:p>
    <w:p w14:paraId="3BB5C7A0" w14:textId="5DF9CF6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.9.</w:t>
      </w:r>
    </w:p>
    <w:p w14:paraId="47B821F6" w14:textId="77777777" w:rsidR="00E86E7B" w:rsidRPr="00816C4A" w:rsidRDefault="00E86E7B" w:rsidP="00E86E7B">
      <w:pPr>
        <w:pStyle w:val="Heading2"/>
      </w:pPr>
      <w:bookmarkStart w:id="1459" w:name="_Toc3200841"/>
      <w:bookmarkStart w:id="1460" w:name="_Toc20392584"/>
      <w:bookmarkStart w:id="1461" w:name="_Toc27774231"/>
      <w:bookmarkStart w:id="1462" w:name="_Toc36482691"/>
      <w:bookmarkStart w:id="1463" w:name="_Toc36484350"/>
      <w:bookmarkStart w:id="1464" w:name="_Toc44933280"/>
      <w:bookmarkStart w:id="1465" w:name="_Toc50972233"/>
      <w:bookmarkStart w:id="1466" w:name="_Toc163045721"/>
      <w:r w:rsidRPr="00816C4A">
        <w:t>6.10</w:t>
      </w:r>
      <w:r w:rsidRPr="00816C4A">
        <w:tab/>
        <w:t>Handling of unknown, unforeseen and erroneous messages</w:t>
      </w:r>
      <w:bookmarkEnd w:id="1459"/>
      <w:bookmarkEnd w:id="1460"/>
      <w:bookmarkEnd w:id="1461"/>
      <w:bookmarkEnd w:id="1462"/>
      <w:bookmarkEnd w:id="1463"/>
      <w:bookmarkEnd w:id="1464"/>
      <w:bookmarkEnd w:id="1465"/>
      <w:bookmarkEnd w:id="1466"/>
    </w:p>
    <w:p w14:paraId="7DFBB63A" w14:textId="5FE0FA2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.10.</w:t>
      </w:r>
    </w:p>
    <w:p w14:paraId="3C8AC36F" w14:textId="77777777" w:rsidR="00E86E7B" w:rsidRPr="00816C4A" w:rsidRDefault="00E86E7B" w:rsidP="00E86E7B">
      <w:pPr>
        <w:pStyle w:val="Heading2"/>
      </w:pPr>
      <w:bookmarkStart w:id="1467" w:name="_Toc3200842"/>
      <w:bookmarkStart w:id="1468" w:name="_Toc20392585"/>
      <w:bookmarkStart w:id="1469" w:name="_Toc27774232"/>
      <w:bookmarkStart w:id="1470" w:name="_Toc36482692"/>
      <w:bookmarkStart w:id="1471" w:name="_Toc36484351"/>
      <w:bookmarkStart w:id="1472" w:name="_Toc44933281"/>
      <w:bookmarkStart w:id="1473" w:name="_Toc50972234"/>
      <w:bookmarkStart w:id="1474" w:name="_Toc163045722"/>
      <w:r w:rsidRPr="00816C4A">
        <w:t>6.11</w:t>
      </w:r>
      <w:r w:rsidRPr="00816C4A">
        <w:tab/>
        <w:t>Proactive commands versus possible Terminal response</w:t>
      </w:r>
      <w:bookmarkEnd w:id="1467"/>
      <w:bookmarkEnd w:id="1468"/>
      <w:bookmarkEnd w:id="1469"/>
      <w:bookmarkEnd w:id="1470"/>
      <w:bookmarkEnd w:id="1471"/>
      <w:bookmarkEnd w:id="1472"/>
      <w:bookmarkEnd w:id="1473"/>
      <w:bookmarkEnd w:id="1474"/>
    </w:p>
    <w:p w14:paraId="3278569C" w14:textId="04BD7327"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E05181" w:rsidRPr="00816C4A">
        <w:t>clause</w:t>
      </w:r>
      <w:r w:rsidR="00E05181">
        <w:t> </w:t>
      </w:r>
      <w:r w:rsidR="00E05181" w:rsidRPr="00816C4A">
        <w:t>6</w:t>
      </w:r>
      <w:r w:rsidRPr="00816C4A">
        <w:t>.11.</w:t>
      </w:r>
    </w:p>
    <w:p w14:paraId="4D9F7DFB" w14:textId="6A9EA6D0" w:rsidR="00E86E7B" w:rsidRPr="00816C4A" w:rsidRDefault="00E86E7B" w:rsidP="00E86E7B">
      <w:r w:rsidRPr="00816C4A">
        <w:t xml:space="preserve">The commands "COMMAND CONTAINER" and "ENCAPSULATED SESSION CONTROL" listed in ETSI </w:t>
      </w:r>
      <w:r w:rsidR="00E05181" w:rsidRPr="00816C4A">
        <w:t>TS</w:t>
      </w:r>
      <w:r w:rsidR="00E05181">
        <w:t> </w:t>
      </w:r>
      <w:r w:rsidR="00E05181" w:rsidRPr="00816C4A">
        <w:t>1</w:t>
      </w:r>
      <w:r w:rsidRPr="00816C4A">
        <w:t>02 223</w:t>
      </w:r>
      <w:r w:rsidR="00E05181">
        <w:t> </w:t>
      </w:r>
      <w:r w:rsidR="00E05181" w:rsidRPr="00816C4A">
        <w:t>[</w:t>
      </w:r>
      <w:r w:rsidRPr="00816C4A">
        <w:t>32] are not required by 3GPP.</w:t>
      </w:r>
    </w:p>
    <w:p w14:paraId="7AB0E1D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1979FB3D" w14:textId="77777777" w:rsidTr="00B27DCC">
        <w:trPr>
          <w:cantSplit/>
          <w:trHeight w:val="200"/>
          <w:tblHeader/>
        </w:trPr>
        <w:tc>
          <w:tcPr>
            <w:tcW w:w="340" w:type="dxa"/>
          </w:tcPr>
          <w:p w14:paraId="6ED414BF"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592CCD1C"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26C59067"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0441821C"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029129C"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2BBCB7B" w14:textId="77777777" w:rsidR="00E86E7B" w:rsidRPr="00816C4A" w:rsidRDefault="00E86E7B" w:rsidP="00B27DCC">
            <w:pPr>
              <w:pStyle w:val="TAC"/>
              <w:ind w:left="284" w:hanging="284"/>
              <w:rPr>
                <w:b/>
                <w:bCs/>
                <w:sz w:val="12"/>
                <w:szCs w:val="12"/>
                <w:lang w:eastAsia="en-GB"/>
              </w:rPr>
            </w:pPr>
          </w:p>
        </w:tc>
      </w:tr>
      <w:tr w:rsidR="00E86E7B" w:rsidRPr="00816C4A" w14:paraId="077256F6" w14:textId="77777777" w:rsidTr="00B27DCC">
        <w:trPr>
          <w:cantSplit/>
          <w:trHeight w:val="200"/>
          <w:tblHeader/>
        </w:trPr>
        <w:tc>
          <w:tcPr>
            <w:tcW w:w="340" w:type="dxa"/>
            <w:tcBorders>
              <w:bottom w:val="single" w:sz="4" w:space="0" w:color="auto"/>
            </w:tcBorders>
          </w:tcPr>
          <w:p w14:paraId="77A8068F"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04108D05"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09FEB00B"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0AB44475"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40B2E14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2979DB34"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42DB3561"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E9B9BC2"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62B3534A"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148F3ACB"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5CF295A" w14:textId="77777777" w:rsidR="00E86E7B" w:rsidRPr="00816C4A" w:rsidRDefault="00E86E7B" w:rsidP="00B27DCC">
            <w:pPr>
              <w:pStyle w:val="TAH"/>
              <w:rPr>
                <w:sz w:val="12"/>
                <w:lang w:eastAsia="en-GB"/>
              </w:rPr>
            </w:pPr>
          </w:p>
        </w:tc>
      </w:tr>
      <w:tr w:rsidR="00E86E7B" w:rsidRPr="00816C4A" w14:paraId="560DB208" w14:textId="77777777" w:rsidTr="00B27DCC">
        <w:trPr>
          <w:cantSplit/>
          <w:tblHeader/>
        </w:trPr>
        <w:tc>
          <w:tcPr>
            <w:tcW w:w="340" w:type="dxa"/>
            <w:tcBorders>
              <w:top w:val="single" w:sz="4" w:space="0" w:color="auto"/>
              <w:left w:val="single" w:sz="4" w:space="0" w:color="auto"/>
              <w:bottom w:val="single" w:sz="4" w:space="0" w:color="auto"/>
            </w:tcBorders>
          </w:tcPr>
          <w:p w14:paraId="487ED91C"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455BD46C"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6EF1177C"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21EF199"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682756A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4834C107"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2ADDFA64"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20DBA7CB"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5C0EBF1"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7528442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24CC8B6E" w14:textId="77777777" w:rsidR="00E86E7B" w:rsidRPr="00816C4A" w:rsidRDefault="00E86E7B" w:rsidP="00B27DCC">
            <w:pPr>
              <w:pStyle w:val="TAC"/>
              <w:rPr>
                <w:sz w:val="14"/>
                <w:szCs w:val="14"/>
                <w:lang w:eastAsia="en-GB"/>
              </w:rPr>
            </w:pPr>
          </w:p>
        </w:tc>
      </w:tr>
      <w:tr w:rsidR="00E86E7B" w:rsidRPr="00816C4A" w14:paraId="4C1CDE99" w14:textId="77777777" w:rsidTr="00B27DCC">
        <w:trPr>
          <w:cantSplit/>
        </w:trPr>
        <w:tc>
          <w:tcPr>
            <w:tcW w:w="340" w:type="dxa"/>
            <w:tcBorders>
              <w:top w:val="single" w:sz="4" w:space="0" w:color="auto"/>
              <w:left w:val="single" w:sz="4" w:space="0" w:color="auto"/>
              <w:right w:val="single" w:sz="4" w:space="0" w:color="auto"/>
            </w:tcBorders>
            <w:vAlign w:val="center"/>
          </w:tcPr>
          <w:p w14:paraId="6673CA26"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031F0D91"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59582D8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6D729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76D553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86A90E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457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2B33D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41479E7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7397135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5CE0830" w14:textId="77777777" w:rsidR="00E86E7B" w:rsidRPr="00816C4A" w:rsidRDefault="00E86E7B" w:rsidP="00B27DCC">
            <w:pPr>
              <w:pStyle w:val="TAC"/>
              <w:ind w:left="284" w:hanging="284"/>
              <w:rPr>
                <w:rFonts w:ascii="Symbol" w:hAnsi="Symbol"/>
                <w:lang w:eastAsia="en-GB"/>
              </w:rPr>
            </w:pPr>
          </w:p>
        </w:tc>
      </w:tr>
      <w:tr w:rsidR="00E86E7B" w:rsidRPr="00816C4A" w14:paraId="2246EF1D" w14:textId="77777777" w:rsidTr="00B27DCC">
        <w:trPr>
          <w:cantSplit/>
        </w:trPr>
        <w:tc>
          <w:tcPr>
            <w:tcW w:w="340" w:type="dxa"/>
            <w:tcBorders>
              <w:left w:val="single" w:sz="4" w:space="0" w:color="auto"/>
              <w:bottom w:val="single" w:sz="2" w:space="0" w:color="auto"/>
              <w:right w:val="single" w:sz="4" w:space="0" w:color="auto"/>
            </w:tcBorders>
            <w:vAlign w:val="center"/>
          </w:tcPr>
          <w:p w14:paraId="0A94602A"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939D0CB"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3A0BFC0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8D04AD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D32F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D44FB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D025C3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E97BFA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EA0738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C7D3101"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CDABDC" w14:textId="77777777" w:rsidR="00E86E7B" w:rsidRPr="00816C4A" w:rsidRDefault="00E86E7B" w:rsidP="00B27DCC">
            <w:pPr>
              <w:pStyle w:val="TAC"/>
              <w:ind w:left="284" w:hanging="284"/>
              <w:rPr>
                <w:rFonts w:ascii="Symbol" w:hAnsi="Symbol"/>
                <w:lang w:eastAsia="en-GB"/>
              </w:rPr>
            </w:pPr>
          </w:p>
        </w:tc>
      </w:tr>
      <w:tr w:rsidR="00E86E7B" w:rsidRPr="00816C4A" w14:paraId="553FFD47" w14:textId="77777777" w:rsidTr="00B27DCC">
        <w:trPr>
          <w:cantSplit/>
        </w:trPr>
        <w:tc>
          <w:tcPr>
            <w:tcW w:w="340" w:type="dxa"/>
            <w:tcBorders>
              <w:left w:val="single" w:sz="4" w:space="0" w:color="auto"/>
              <w:right w:val="single" w:sz="4" w:space="0" w:color="auto"/>
            </w:tcBorders>
            <w:vAlign w:val="center"/>
          </w:tcPr>
          <w:p w14:paraId="164FFD5C"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15B77363"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39D262F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72AD0C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0984D9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DE577E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7353E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9BF78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A73196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CA37D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7196B8D" w14:textId="77777777" w:rsidR="00E86E7B" w:rsidRPr="00816C4A" w:rsidRDefault="00E86E7B" w:rsidP="00B27DCC">
            <w:pPr>
              <w:pStyle w:val="TAC"/>
              <w:ind w:left="284" w:hanging="284"/>
              <w:rPr>
                <w:rFonts w:ascii="Symbol" w:hAnsi="Symbol"/>
                <w:lang w:eastAsia="en-GB"/>
              </w:rPr>
            </w:pPr>
          </w:p>
        </w:tc>
      </w:tr>
      <w:tr w:rsidR="00E86E7B" w:rsidRPr="00816C4A" w14:paraId="7D803662" w14:textId="77777777" w:rsidTr="00B27DCC">
        <w:trPr>
          <w:cantSplit/>
        </w:trPr>
        <w:tc>
          <w:tcPr>
            <w:tcW w:w="340" w:type="dxa"/>
            <w:tcBorders>
              <w:left w:val="single" w:sz="4" w:space="0" w:color="auto"/>
              <w:bottom w:val="single" w:sz="2" w:space="0" w:color="auto"/>
              <w:right w:val="single" w:sz="4" w:space="0" w:color="auto"/>
            </w:tcBorders>
            <w:vAlign w:val="center"/>
          </w:tcPr>
          <w:p w14:paraId="12E46CB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602AFC0C"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6C143D3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7D2D3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03B6BE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2A7FC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185E4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89A9DA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E9F8D4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9FC973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A4112F0" w14:textId="77777777" w:rsidR="00E86E7B" w:rsidRPr="00816C4A" w:rsidRDefault="00E86E7B" w:rsidP="00B27DCC">
            <w:pPr>
              <w:pStyle w:val="TAC"/>
              <w:ind w:left="284" w:hanging="284"/>
              <w:rPr>
                <w:rFonts w:ascii="Symbol" w:hAnsi="Symbol"/>
                <w:lang w:eastAsia="en-GB"/>
              </w:rPr>
            </w:pPr>
          </w:p>
        </w:tc>
      </w:tr>
      <w:tr w:rsidR="00E86E7B" w:rsidRPr="00816C4A" w14:paraId="56ADCBBE" w14:textId="77777777" w:rsidTr="00B27DCC">
        <w:trPr>
          <w:cantSplit/>
        </w:trPr>
        <w:tc>
          <w:tcPr>
            <w:tcW w:w="340" w:type="dxa"/>
            <w:tcBorders>
              <w:left w:val="single" w:sz="4" w:space="0" w:color="auto"/>
              <w:right w:val="single" w:sz="4" w:space="0" w:color="auto"/>
            </w:tcBorders>
          </w:tcPr>
          <w:p w14:paraId="3AB34C75"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0B88EBEA"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1ECF277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C2976D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DC1E17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1F267C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B83C17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18A2B8D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59A1E8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4929F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8094521" w14:textId="77777777" w:rsidR="00E86E7B" w:rsidRPr="00816C4A" w:rsidRDefault="00E86E7B" w:rsidP="00B27DCC">
            <w:pPr>
              <w:pStyle w:val="TAC"/>
              <w:ind w:left="284" w:hanging="284"/>
              <w:rPr>
                <w:rFonts w:ascii="Symbol" w:hAnsi="Symbol"/>
                <w:lang w:eastAsia="en-GB"/>
              </w:rPr>
            </w:pPr>
          </w:p>
        </w:tc>
      </w:tr>
      <w:tr w:rsidR="00E86E7B" w:rsidRPr="00816C4A" w14:paraId="10926AE5" w14:textId="77777777" w:rsidTr="00B27DCC">
        <w:trPr>
          <w:cantSplit/>
        </w:trPr>
        <w:tc>
          <w:tcPr>
            <w:tcW w:w="340" w:type="dxa"/>
            <w:tcBorders>
              <w:left w:val="single" w:sz="4" w:space="0" w:color="auto"/>
              <w:bottom w:val="single" w:sz="2" w:space="0" w:color="auto"/>
              <w:right w:val="single" w:sz="4" w:space="0" w:color="auto"/>
            </w:tcBorders>
            <w:vAlign w:val="center"/>
          </w:tcPr>
          <w:p w14:paraId="646E202C"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6FD52441"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5EDCBD8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5F13A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B817E9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1E2B5BB"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162B45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ACDBD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C7AEBC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2B4D46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E44CDA7" w14:textId="77777777" w:rsidR="00E86E7B" w:rsidRPr="00816C4A" w:rsidRDefault="00E86E7B" w:rsidP="00B27DCC">
            <w:pPr>
              <w:pStyle w:val="TAC"/>
              <w:ind w:left="284" w:hanging="284"/>
              <w:rPr>
                <w:rFonts w:ascii="Symbol" w:hAnsi="Symbol"/>
                <w:lang w:eastAsia="en-GB"/>
              </w:rPr>
            </w:pPr>
          </w:p>
        </w:tc>
      </w:tr>
      <w:tr w:rsidR="00E86E7B" w:rsidRPr="00816C4A" w14:paraId="7E359A87" w14:textId="77777777" w:rsidTr="00B27DCC">
        <w:trPr>
          <w:cantSplit/>
        </w:trPr>
        <w:tc>
          <w:tcPr>
            <w:tcW w:w="340" w:type="dxa"/>
            <w:tcBorders>
              <w:left w:val="single" w:sz="4" w:space="0" w:color="auto"/>
              <w:right w:val="single" w:sz="4" w:space="0" w:color="auto"/>
            </w:tcBorders>
            <w:vAlign w:val="center"/>
          </w:tcPr>
          <w:p w14:paraId="5C1B83E5"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269FC494"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A453A2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CD5DD7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CECA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2F89C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8C5593A"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5FD004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600878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D5BF07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2464A3" w14:textId="77777777" w:rsidR="00E86E7B" w:rsidRPr="00816C4A" w:rsidRDefault="00E86E7B" w:rsidP="00B27DCC">
            <w:pPr>
              <w:pStyle w:val="TAC"/>
              <w:ind w:left="284" w:hanging="284"/>
              <w:rPr>
                <w:rFonts w:ascii="Symbol" w:hAnsi="Symbol"/>
                <w:lang w:eastAsia="en-GB"/>
              </w:rPr>
            </w:pPr>
          </w:p>
        </w:tc>
      </w:tr>
      <w:tr w:rsidR="00E86E7B" w:rsidRPr="00816C4A" w14:paraId="1354A795" w14:textId="77777777" w:rsidTr="00B27DCC">
        <w:trPr>
          <w:cantSplit/>
        </w:trPr>
        <w:tc>
          <w:tcPr>
            <w:tcW w:w="340" w:type="dxa"/>
            <w:tcBorders>
              <w:left w:val="single" w:sz="4" w:space="0" w:color="auto"/>
              <w:bottom w:val="single" w:sz="2" w:space="0" w:color="auto"/>
              <w:right w:val="single" w:sz="4" w:space="0" w:color="auto"/>
            </w:tcBorders>
            <w:vAlign w:val="center"/>
          </w:tcPr>
          <w:p w14:paraId="69761AA9"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72E9BBB4"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0BD2E15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41B0D9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CE5049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ECF6AF"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5C0606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03F3E8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54EF5E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13D24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1B3A1D7" w14:textId="77777777" w:rsidR="00E86E7B" w:rsidRPr="00816C4A" w:rsidRDefault="00E86E7B" w:rsidP="00B27DCC">
            <w:pPr>
              <w:pStyle w:val="TAC"/>
              <w:ind w:left="284" w:hanging="284"/>
              <w:rPr>
                <w:rFonts w:ascii="Symbol" w:hAnsi="Symbol"/>
                <w:lang w:eastAsia="en-GB"/>
              </w:rPr>
            </w:pPr>
          </w:p>
        </w:tc>
      </w:tr>
      <w:tr w:rsidR="00E86E7B" w:rsidRPr="00816C4A" w14:paraId="5AC9EF00" w14:textId="77777777" w:rsidTr="00B27DCC">
        <w:trPr>
          <w:cantSplit/>
        </w:trPr>
        <w:tc>
          <w:tcPr>
            <w:tcW w:w="340" w:type="dxa"/>
            <w:tcBorders>
              <w:left w:val="single" w:sz="4" w:space="0" w:color="auto"/>
              <w:right w:val="single" w:sz="4" w:space="0" w:color="auto"/>
            </w:tcBorders>
            <w:vAlign w:val="center"/>
          </w:tcPr>
          <w:p w14:paraId="31ADA92A"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6E3F8646"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160F195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C4C572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7B85B9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9F9E2D"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842632"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CBA442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D4520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C5C68B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029B323" w14:textId="77777777" w:rsidR="00E86E7B" w:rsidRPr="00816C4A" w:rsidRDefault="00E86E7B" w:rsidP="00B27DCC">
            <w:pPr>
              <w:pStyle w:val="TAC"/>
              <w:ind w:left="284" w:hanging="284"/>
              <w:rPr>
                <w:rFonts w:ascii="Symbol" w:hAnsi="Symbol"/>
                <w:lang w:eastAsia="en-GB"/>
              </w:rPr>
            </w:pPr>
          </w:p>
        </w:tc>
      </w:tr>
      <w:tr w:rsidR="00E86E7B" w:rsidRPr="00816C4A" w14:paraId="4DC8CD73" w14:textId="77777777" w:rsidTr="00B27DCC">
        <w:trPr>
          <w:cantSplit/>
        </w:trPr>
        <w:tc>
          <w:tcPr>
            <w:tcW w:w="340" w:type="dxa"/>
            <w:tcBorders>
              <w:left w:val="single" w:sz="4" w:space="0" w:color="auto"/>
              <w:right w:val="single" w:sz="4" w:space="0" w:color="auto"/>
            </w:tcBorders>
            <w:vAlign w:val="center"/>
          </w:tcPr>
          <w:p w14:paraId="0FE2B011"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06892E9B"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57CDAD2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78778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08E3F0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149FDF"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E460DE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090DD6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08A2A4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83F327"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413FC74" w14:textId="77777777" w:rsidR="00E86E7B" w:rsidRPr="00816C4A" w:rsidRDefault="00E86E7B" w:rsidP="00B27DCC">
            <w:pPr>
              <w:pStyle w:val="TAC"/>
              <w:ind w:left="284" w:hanging="284"/>
              <w:rPr>
                <w:rFonts w:ascii="Symbol" w:hAnsi="Symbol"/>
                <w:lang w:eastAsia="en-GB"/>
              </w:rPr>
            </w:pPr>
          </w:p>
        </w:tc>
      </w:tr>
      <w:tr w:rsidR="00E86E7B" w:rsidRPr="00816C4A" w14:paraId="1712E9CE" w14:textId="77777777" w:rsidTr="00B27DCC">
        <w:trPr>
          <w:cantSplit/>
        </w:trPr>
        <w:tc>
          <w:tcPr>
            <w:tcW w:w="340" w:type="dxa"/>
            <w:tcBorders>
              <w:left w:val="single" w:sz="4" w:space="0" w:color="auto"/>
              <w:bottom w:val="single" w:sz="2" w:space="0" w:color="auto"/>
              <w:right w:val="single" w:sz="4" w:space="0" w:color="auto"/>
            </w:tcBorders>
            <w:vAlign w:val="center"/>
          </w:tcPr>
          <w:p w14:paraId="2B7E90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17711F8"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3FF91A4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272F98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FDC808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93C4B0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9175962"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FCCD88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9B50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17CF33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8C1BCA" w14:textId="77777777" w:rsidR="00E86E7B" w:rsidRPr="00816C4A" w:rsidRDefault="00E86E7B" w:rsidP="00B27DCC">
            <w:pPr>
              <w:pStyle w:val="TAC"/>
              <w:ind w:left="284" w:hanging="284"/>
              <w:rPr>
                <w:rFonts w:ascii="Symbol" w:hAnsi="Symbol"/>
                <w:lang w:eastAsia="en-GB"/>
              </w:rPr>
            </w:pPr>
          </w:p>
        </w:tc>
      </w:tr>
      <w:tr w:rsidR="00E86E7B" w:rsidRPr="00816C4A" w14:paraId="33113169" w14:textId="77777777" w:rsidTr="00B27DCC">
        <w:trPr>
          <w:cantSplit/>
        </w:trPr>
        <w:tc>
          <w:tcPr>
            <w:tcW w:w="340" w:type="dxa"/>
            <w:tcBorders>
              <w:left w:val="single" w:sz="4" w:space="0" w:color="auto"/>
              <w:right w:val="single" w:sz="4" w:space="0" w:color="auto"/>
            </w:tcBorders>
            <w:vAlign w:val="center"/>
          </w:tcPr>
          <w:p w14:paraId="4BA03A02"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5CDE4514"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560CEEC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930177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500F04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00F52B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06E474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055AB8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595E7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8997DA"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0936EE0" w14:textId="77777777" w:rsidR="00E86E7B" w:rsidRPr="00816C4A" w:rsidRDefault="00E86E7B" w:rsidP="00B27DCC">
            <w:pPr>
              <w:pStyle w:val="TAC"/>
              <w:ind w:left="284" w:hanging="284"/>
              <w:rPr>
                <w:rFonts w:ascii="Symbol" w:hAnsi="Symbol"/>
                <w:lang w:eastAsia="en-GB"/>
              </w:rPr>
            </w:pPr>
          </w:p>
        </w:tc>
      </w:tr>
      <w:tr w:rsidR="00E86E7B" w:rsidRPr="00816C4A" w14:paraId="7AA92A2D" w14:textId="77777777" w:rsidTr="00B27DCC">
        <w:trPr>
          <w:cantSplit/>
        </w:trPr>
        <w:tc>
          <w:tcPr>
            <w:tcW w:w="340" w:type="dxa"/>
            <w:tcBorders>
              <w:left w:val="single" w:sz="4" w:space="0" w:color="auto"/>
              <w:bottom w:val="single" w:sz="2" w:space="0" w:color="auto"/>
              <w:right w:val="single" w:sz="4" w:space="0" w:color="auto"/>
            </w:tcBorders>
            <w:vAlign w:val="center"/>
          </w:tcPr>
          <w:p w14:paraId="35A15F2A"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0ACCA152"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6755747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462FE5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4C3E6A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759F5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D6DB4E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4C0D60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4DFD6E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A437E1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A49C21F" w14:textId="77777777" w:rsidR="00E86E7B" w:rsidRPr="00816C4A" w:rsidRDefault="00E86E7B" w:rsidP="00B27DCC">
            <w:pPr>
              <w:pStyle w:val="TAC"/>
              <w:ind w:left="284" w:hanging="284"/>
              <w:rPr>
                <w:rFonts w:ascii="Symbol" w:hAnsi="Symbol"/>
                <w:lang w:eastAsia="en-GB"/>
              </w:rPr>
            </w:pPr>
          </w:p>
        </w:tc>
      </w:tr>
      <w:tr w:rsidR="00E86E7B" w:rsidRPr="00816C4A" w14:paraId="3534A989" w14:textId="77777777" w:rsidTr="00B27DCC">
        <w:trPr>
          <w:cantSplit/>
        </w:trPr>
        <w:tc>
          <w:tcPr>
            <w:tcW w:w="340" w:type="dxa"/>
            <w:tcBorders>
              <w:left w:val="single" w:sz="4" w:space="0" w:color="auto"/>
              <w:right w:val="single" w:sz="4" w:space="0" w:color="auto"/>
            </w:tcBorders>
            <w:vAlign w:val="center"/>
          </w:tcPr>
          <w:p w14:paraId="46C3F78F"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66FD027D"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1355519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B2737E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A98D8B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4BF7E2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156D66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B6B6D5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34F0A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4A5E4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20F6F7B" w14:textId="77777777" w:rsidR="00E86E7B" w:rsidRPr="00816C4A" w:rsidRDefault="00E86E7B" w:rsidP="00B27DCC">
            <w:pPr>
              <w:pStyle w:val="TAC"/>
              <w:ind w:left="284" w:hanging="284"/>
              <w:rPr>
                <w:rFonts w:ascii="Symbol" w:hAnsi="Symbol"/>
                <w:lang w:eastAsia="en-GB"/>
              </w:rPr>
            </w:pPr>
          </w:p>
        </w:tc>
      </w:tr>
      <w:tr w:rsidR="00E86E7B" w:rsidRPr="00816C4A" w14:paraId="4A231F31" w14:textId="77777777" w:rsidTr="00B27DCC">
        <w:trPr>
          <w:cantSplit/>
        </w:trPr>
        <w:tc>
          <w:tcPr>
            <w:tcW w:w="340" w:type="dxa"/>
            <w:tcBorders>
              <w:left w:val="single" w:sz="4" w:space="0" w:color="auto"/>
              <w:bottom w:val="single" w:sz="2" w:space="0" w:color="auto"/>
              <w:right w:val="single" w:sz="4" w:space="0" w:color="auto"/>
            </w:tcBorders>
            <w:vAlign w:val="center"/>
          </w:tcPr>
          <w:p w14:paraId="4058BD2B"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275DF0A4"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59E58B2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61783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0D37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919753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0B29A0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ECB7FE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F6320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2E9566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A4D243" w14:textId="77777777" w:rsidR="00E86E7B" w:rsidRPr="00816C4A" w:rsidRDefault="00E86E7B" w:rsidP="00B27DCC">
            <w:pPr>
              <w:pStyle w:val="TAC"/>
              <w:ind w:left="284" w:hanging="284"/>
              <w:rPr>
                <w:rFonts w:ascii="Symbol" w:hAnsi="Symbol"/>
                <w:lang w:eastAsia="en-GB"/>
              </w:rPr>
            </w:pPr>
          </w:p>
        </w:tc>
      </w:tr>
      <w:tr w:rsidR="00E86E7B" w:rsidRPr="00816C4A" w14:paraId="5286009C" w14:textId="77777777" w:rsidTr="00B27DCC">
        <w:trPr>
          <w:cantSplit/>
        </w:trPr>
        <w:tc>
          <w:tcPr>
            <w:tcW w:w="340" w:type="dxa"/>
            <w:tcBorders>
              <w:left w:val="single" w:sz="4" w:space="0" w:color="auto"/>
              <w:right w:val="single" w:sz="4" w:space="0" w:color="auto"/>
            </w:tcBorders>
            <w:vAlign w:val="center"/>
          </w:tcPr>
          <w:p w14:paraId="40708640"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7DB0AD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93C69F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DB94274"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737384D"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C77CBD8"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1AD410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48C17CA"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1D79720F"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57195C7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02FD828D" w14:textId="77777777" w:rsidR="00E86E7B" w:rsidRPr="00816C4A" w:rsidRDefault="00E86E7B" w:rsidP="00B27DCC">
            <w:pPr>
              <w:pStyle w:val="TAC"/>
              <w:ind w:left="284" w:hanging="284"/>
              <w:rPr>
                <w:rFonts w:ascii="Symbol" w:hAnsi="Symbol"/>
              </w:rPr>
            </w:pPr>
          </w:p>
        </w:tc>
      </w:tr>
      <w:tr w:rsidR="00E86E7B" w:rsidRPr="00816C4A" w14:paraId="7768D811" w14:textId="77777777" w:rsidTr="00B27DCC">
        <w:trPr>
          <w:cantSplit/>
        </w:trPr>
        <w:tc>
          <w:tcPr>
            <w:tcW w:w="340" w:type="dxa"/>
            <w:tcBorders>
              <w:left w:val="single" w:sz="4" w:space="0" w:color="auto"/>
              <w:bottom w:val="single" w:sz="2" w:space="0" w:color="auto"/>
              <w:right w:val="single" w:sz="4" w:space="0" w:color="auto"/>
            </w:tcBorders>
            <w:vAlign w:val="center"/>
          </w:tcPr>
          <w:p w14:paraId="79D25303"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14C791FA"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737EF46"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7E326E6"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058108E"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D8010F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517DDD3"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FA5B87F"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3A3DFF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0D3DC14"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AE9A78" w14:textId="77777777" w:rsidR="00E86E7B" w:rsidRPr="00816C4A" w:rsidRDefault="00E86E7B" w:rsidP="00B27DCC">
            <w:pPr>
              <w:pStyle w:val="TAC"/>
              <w:ind w:left="284" w:hanging="284"/>
              <w:rPr>
                <w:rFonts w:ascii="Symbol" w:hAnsi="Symbol"/>
              </w:rPr>
            </w:pPr>
          </w:p>
        </w:tc>
      </w:tr>
      <w:tr w:rsidR="00E86E7B" w:rsidRPr="00816C4A" w14:paraId="26C403DF" w14:textId="77777777" w:rsidTr="00B27DCC">
        <w:trPr>
          <w:cantSplit/>
        </w:trPr>
        <w:tc>
          <w:tcPr>
            <w:tcW w:w="340" w:type="dxa"/>
            <w:tcBorders>
              <w:left w:val="single" w:sz="4" w:space="0" w:color="auto"/>
              <w:right w:val="single" w:sz="4" w:space="0" w:color="auto"/>
            </w:tcBorders>
            <w:vAlign w:val="center"/>
          </w:tcPr>
          <w:p w14:paraId="0C35EDC1"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0BEEB60C"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5FCA8EE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8D9E6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5F27A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81289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FE99B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A5C0D8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87F93D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1566D01"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BA07C0F" w14:textId="77777777" w:rsidR="00E86E7B" w:rsidRPr="00816C4A" w:rsidRDefault="00E86E7B" w:rsidP="00B27DCC">
            <w:pPr>
              <w:pStyle w:val="TAC"/>
              <w:ind w:left="284" w:hanging="284"/>
              <w:rPr>
                <w:rFonts w:ascii="Symbol" w:hAnsi="Symbol"/>
                <w:lang w:eastAsia="en-GB"/>
              </w:rPr>
            </w:pPr>
          </w:p>
        </w:tc>
      </w:tr>
      <w:tr w:rsidR="00E86E7B" w:rsidRPr="00816C4A" w14:paraId="08706060" w14:textId="77777777" w:rsidTr="00B27DCC">
        <w:trPr>
          <w:cantSplit/>
        </w:trPr>
        <w:tc>
          <w:tcPr>
            <w:tcW w:w="340" w:type="dxa"/>
            <w:tcBorders>
              <w:left w:val="single" w:sz="4" w:space="0" w:color="auto"/>
              <w:bottom w:val="single" w:sz="2" w:space="0" w:color="auto"/>
              <w:right w:val="single" w:sz="4" w:space="0" w:color="auto"/>
            </w:tcBorders>
            <w:vAlign w:val="center"/>
          </w:tcPr>
          <w:p w14:paraId="48D5533C"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AE6FABE"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4A2E0B9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3804F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7842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C92079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39CEC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9BE4E2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C83DC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0F6C37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B4E98C" w14:textId="77777777" w:rsidR="00E86E7B" w:rsidRPr="00816C4A" w:rsidRDefault="00E86E7B" w:rsidP="00B27DCC">
            <w:pPr>
              <w:pStyle w:val="TAC"/>
              <w:ind w:left="284" w:hanging="284"/>
              <w:rPr>
                <w:rFonts w:ascii="Symbol" w:hAnsi="Symbol"/>
                <w:lang w:eastAsia="en-GB"/>
              </w:rPr>
            </w:pPr>
          </w:p>
        </w:tc>
      </w:tr>
      <w:tr w:rsidR="00E86E7B" w:rsidRPr="00816C4A" w14:paraId="228D9522" w14:textId="77777777" w:rsidTr="00B27DCC">
        <w:trPr>
          <w:cantSplit/>
        </w:trPr>
        <w:tc>
          <w:tcPr>
            <w:tcW w:w="340" w:type="dxa"/>
            <w:tcBorders>
              <w:left w:val="single" w:sz="4" w:space="0" w:color="auto"/>
              <w:right w:val="single" w:sz="4" w:space="0" w:color="auto"/>
            </w:tcBorders>
            <w:vAlign w:val="center"/>
          </w:tcPr>
          <w:p w14:paraId="5A2E0569"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32927260"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373A8F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CA2541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A81BD5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E49A68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A86161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509EE5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909106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BC69A2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D15A5FC" w14:textId="77777777" w:rsidR="00E86E7B" w:rsidRPr="00816C4A" w:rsidRDefault="00E86E7B" w:rsidP="00B27DCC">
            <w:pPr>
              <w:pStyle w:val="TAC"/>
              <w:ind w:left="284" w:hanging="284"/>
              <w:rPr>
                <w:rFonts w:ascii="Symbol" w:hAnsi="Symbol"/>
                <w:lang w:eastAsia="en-GB"/>
              </w:rPr>
            </w:pPr>
          </w:p>
        </w:tc>
      </w:tr>
      <w:tr w:rsidR="00E86E7B" w:rsidRPr="00816C4A" w14:paraId="7A59B508" w14:textId="77777777" w:rsidTr="00B27DCC">
        <w:trPr>
          <w:cantSplit/>
        </w:trPr>
        <w:tc>
          <w:tcPr>
            <w:tcW w:w="340" w:type="dxa"/>
            <w:tcBorders>
              <w:left w:val="single" w:sz="4" w:space="0" w:color="auto"/>
              <w:bottom w:val="single" w:sz="2" w:space="0" w:color="auto"/>
              <w:right w:val="single" w:sz="4" w:space="0" w:color="auto"/>
            </w:tcBorders>
            <w:vAlign w:val="center"/>
          </w:tcPr>
          <w:p w14:paraId="2C9EF200"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68B6A9C3"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429B8DC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49B19B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37003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210EDD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E80339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748A27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88E85C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EAFF4F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F56A737" w14:textId="77777777" w:rsidR="00E86E7B" w:rsidRPr="00816C4A" w:rsidRDefault="00E86E7B" w:rsidP="00B27DCC">
            <w:pPr>
              <w:pStyle w:val="TAC"/>
              <w:ind w:left="284" w:hanging="284"/>
              <w:rPr>
                <w:rFonts w:ascii="Symbol" w:hAnsi="Symbol"/>
                <w:lang w:eastAsia="en-GB"/>
              </w:rPr>
            </w:pPr>
          </w:p>
        </w:tc>
      </w:tr>
      <w:tr w:rsidR="00E86E7B" w:rsidRPr="00816C4A" w14:paraId="7DD9A54B" w14:textId="77777777" w:rsidTr="00B27DCC">
        <w:trPr>
          <w:cantSplit/>
        </w:trPr>
        <w:tc>
          <w:tcPr>
            <w:tcW w:w="340" w:type="dxa"/>
            <w:tcBorders>
              <w:left w:val="single" w:sz="4" w:space="0" w:color="auto"/>
              <w:right w:val="single" w:sz="4" w:space="0" w:color="auto"/>
            </w:tcBorders>
            <w:vAlign w:val="center"/>
          </w:tcPr>
          <w:p w14:paraId="5E82DBC1"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D357206"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6664342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30E20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5C130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253411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EF4329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45D00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649879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DE35B7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6379846" w14:textId="77777777" w:rsidR="00E86E7B" w:rsidRPr="00816C4A" w:rsidRDefault="00E86E7B" w:rsidP="00B27DCC">
            <w:pPr>
              <w:pStyle w:val="TAC"/>
              <w:ind w:left="284" w:hanging="284"/>
              <w:rPr>
                <w:rFonts w:ascii="Symbol" w:hAnsi="Symbol"/>
                <w:lang w:eastAsia="en-GB"/>
              </w:rPr>
            </w:pPr>
          </w:p>
        </w:tc>
      </w:tr>
      <w:tr w:rsidR="00E86E7B" w:rsidRPr="00816C4A" w14:paraId="2D5E815B" w14:textId="77777777" w:rsidTr="00B27DCC">
        <w:trPr>
          <w:cantSplit/>
        </w:trPr>
        <w:tc>
          <w:tcPr>
            <w:tcW w:w="340" w:type="dxa"/>
            <w:tcBorders>
              <w:left w:val="single" w:sz="4" w:space="0" w:color="auto"/>
              <w:bottom w:val="single" w:sz="2" w:space="0" w:color="auto"/>
              <w:right w:val="single" w:sz="4" w:space="0" w:color="auto"/>
            </w:tcBorders>
            <w:vAlign w:val="center"/>
          </w:tcPr>
          <w:p w14:paraId="21A735B8"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26C496E8"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5EDE0B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6E5F8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0531A6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F27C36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37FD07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96CFF8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593D4E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35A98B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A1DB16" w14:textId="77777777" w:rsidR="00E86E7B" w:rsidRPr="00816C4A" w:rsidRDefault="00E86E7B" w:rsidP="00B27DCC">
            <w:pPr>
              <w:pStyle w:val="TAC"/>
              <w:ind w:left="284" w:hanging="284"/>
              <w:rPr>
                <w:rFonts w:ascii="Symbol" w:hAnsi="Symbol"/>
                <w:lang w:eastAsia="en-GB"/>
              </w:rPr>
            </w:pPr>
          </w:p>
        </w:tc>
      </w:tr>
      <w:tr w:rsidR="00E86E7B" w:rsidRPr="00816C4A" w14:paraId="3460F27D" w14:textId="77777777" w:rsidTr="00B27DCC">
        <w:trPr>
          <w:cantSplit/>
        </w:trPr>
        <w:tc>
          <w:tcPr>
            <w:tcW w:w="340" w:type="dxa"/>
            <w:tcBorders>
              <w:left w:val="single" w:sz="4" w:space="0" w:color="auto"/>
              <w:right w:val="single" w:sz="4" w:space="0" w:color="auto"/>
            </w:tcBorders>
            <w:vAlign w:val="center"/>
          </w:tcPr>
          <w:p w14:paraId="1D9559E6"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05A69E3B"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6410F0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8E5AD1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E3D7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F9170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F48F9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534F15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B1A6E0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FFB752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CC95F7C" w14:textId="77777777" w:rsidR="00E86E7B" w:rsidRPr="00816C4A" w:rsidRDefault="00E86E7B" w:rsidP="00B27DCC">
            <w:pPr>
              <w:pStyle w:val="TAC"/>
              <w:ind w:left="284" w:hanging="284"/>
              <w:rPr>
                <w:rFonts w:ascii="Symbol" w:hAnsi="Symbol"/>
                <w:lang w:eastAsia="en-GB"/>
              </w:rPr>
            </w:pPr>
          </w:p>
        </w:tc>
      </w:tr>
      <w:tr w:rsidR="00E86E7B" w:rsidRPr="00816C4A" w14:paraId="12FE9F8F" w14:textId="77777777" w:rsidTr="00B27DCC">
        <w:trPr>
          <w:cantSplit/>
        </w:trPr>
        <w:tc>
          <w:tcPr>
            <w:tcW w:w="340" w:type="dxa"/>
            <w:tcBorders>
              <w:left w:val="single" w:sz="4" w:space="0" w:color="auto"/>
              <w:right w:val="single" w:sz="4" w:space="0" w:color="auto"/>
            </w:tcBorders>
            <w:vAlign w:val="center"/>
          </w:tcPr>
          <w:p w14:paraId="0643621B"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62175E3A"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3586CEA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FB2D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B3AAF6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6818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586796A"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2EC9A9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9F29C5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B63C1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D1613B3" w14:textId="77777777" w:rsidR="00E86E7B" w:rsidRPr="00816C4A" w:rsidRDefault="00E86E7B" w:rsidP="00B27DCC">
            <w:pPr>
              <w:pStyle w:val="TAC"/>
              <w:ind w:left="284" w:hanging="284"/>
              <w:rPr>
                <w:rFonts w:ascii="Symbol" w:hAnsi="Symbol"/>
                <w:lang w:eastAsia="en-GB"/>
              </w:rPr>
            </w:pPr>
          </w:p>
        </w:tc>
      </w:tr>
      <w:tr w:rsidR="00E86E7B" w:rsidRPr="00816C4A" w14:paraId="7920E117" w14:textId="77777777" w:rsidTr="00B27DCC">
        <w:trPr>
          <w:cantSplit/>
        </w:trPr>
        <w:tc>
          <w:tcPr>
            <w:tcW w:w="340" w:type="dxa"/>
            <w:tcBorders>
              <w:left w:val="single" w:sz="4" w:space="0" w:color="auto"/>
              <w:right w:val="single" w:sz="4" w:space="0" w:color="auto"/>
            </w:tcBorders>
            <w:vAlign w:val="center"/>
          </w:tcPr>
          <w:p w14:paraId="4D3BE92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0E6C132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3266E9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46C968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D6A6EE"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19CEF106"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301309F"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4FB31B81"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2532F23E"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2E83E7DA"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156259EF" w14:textId="77777777" w:rsidR="00E86E7B" w:rsidRPr="00816C4A" w:rsidRDefault="00E86E7B" w:rsidP="00B27DCC">
            <w:pPr>
              <w:pStyle w:val="TAC"/>
              <w:ind w:left="284" w:hanging="284"/>
              <w:rPr>
                <w:rFonts w:ascii="Symbol" w:hAnsi="Symbol"/>
              </w:rPr>
            </w:pPr>
          </w:p>
        </w:tc>
      </w:tr>
      <w:tr w:rsidR="00E86E7B" w:rsidRPr="00816C4A" w14:paraId="05A09D21" w14:textId="77777777" w:rsidTr="00B27DCC">
        <w:trPr>
          <w:cantSplit/>
        </w:trPr>
        <w:tc>
          <w:tcPr>
            <w:tcW w:w="340" w:type="dxa"/>
            <w:tcBorders>
              <w:left w:val="single" w:sz="4" w:space="0" w:color="auto"/>
              <w:bottom w:val="single" w:sz="2" w:space="0" w:color="auto"/>
              <w:right w:val="single" w:sz="4" w:space="0" w:color="auto"/>
            </w:tcBorders>
            <w:vAlign w:val="center"/>
          </w:tcPr>
          <w:p w14:paraId="7D682331"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F1B081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B12F70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19AE397"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E19E60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2999F84"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A8934B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CB72472"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8FE1874"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FD21B0"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7802270A" w14:textId="77777777" w:rsidR="00E86E7B" w:rsidRPr="00816C4A" w:rsidRDefault="00E86E7B" w:rsidP="00B27DCC">
            <w:pPr>
              <w:pStyle w:val="TAC"/>
              <w:ind w:left="284" w:hanging="284"/>
              <w:rPr>
                <w:rFonts w:ascii="Symbol" w:hAnsi="Symbol"/>
              </w:rPr>
            </w:pPr>
          </w:p>
        </w:tc>
      </w:tr>
      <w:tr w:rsidR="00E86E7B" w:rsidRPr="00816C4A" w14:paraId="3E1570E5" w14:textId="77777777" w:rsidTr="00B27DCC">
        <w:trPr>
          <w:cantSplit/>
        </w:trPr>
        <w:tc>
          <w:tcPr>
            <w:tcW w:w="340" w:type="dxa"/>
            <w:tcBorders>
              <w:left w:val="single" w:sz="4" w:space="0" w:color="auto"/>
              <w:bottom w:val="single" w:sz="2" w:space="0" w:color="auto"/>
              <w:right w:val="single" w:sz="4" w:space="0" w:color="auto"/>
            </w:tcBorders>
            <w:vAlign w:val="center"/>
          </w:tcPr>
          <w:p w14:paraId="7DB89D14"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2E6EFAE8"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729C6C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607AC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F7645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7489B1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773006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1E4101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54B236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E9A95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B66B408" w14:textId="77777777" w:rsidR="00E86E7B" w:rsidRPr="00816C4A" w:rsidRDefault="00E86E7B" w:rsidP="00B27DCC">
            <w:pPr>
              <w:pStyle w:val="TAC"/>
              <w:ind w:left="284" w:hanging="284"/>
              <w:rPr>
                <w:rFonts w:ascii="Symbol" w:hAnsi="Symbol"/>
                <w:lang w:eastAsia="en-GB"/>
              </w:rPr>
            </w:pPr>
          </w:p>
        </w:tc>
      </w:tr>
      <w:tr w:rsidR="00E86E7B" w:rsidRPr="00816C4A" w14:paraId="5D5B28E1" w14:textId="77777777" w:rsidTr="00B27DCC">
        <w:trPr>
          <w:cantSplit/>
        </w:trPr>
        <w:tc>
          <w:tcPr>
            <w:tcW w:w="340" w:type="dxa"/>
            <w:tcBorders>
              <w:left w:val="single" w:sz="4" w:space="0" w:color="auto"/>
              <w:right w:val="single" w:sz="4" w:space="0" w:color="auto"/>
            </w:tcBorders>
            <w:vAlign w:val="center"/>
          </w:tcPr>
          <w:p w14:paraId="5798E0CC"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EF4E99F"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34B347B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CD3E25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A01F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4EABB3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CB7E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4C8A02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FB462E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64288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16F7EAA" w14:textId="77777777" w:rsidR="00E86E7B" w:rsidRPr="00816C4A" w:rsidRDefault="00E86E7B" w:rsidP="00B27DCC">
            <w:pPr>
              <w:pStyle w:val="TAC"/>
              <w:ind w:left="284" w:hanging="284"/>
              <w:rPr>
                <w:rFonts w:ascii="Symbol" w:hAnsi="Symbol"/>
                <w:lang w:eastAsia="en-GB"/>
              </w:rPr>
            </w:pPr>
          </w:p>
        </w:tc>
      </w:tr>
      <w:tr w:rsidR="00E86E7B" w:rsidRPr="00816C4A" w14:paraId="14447ACE" w14:textId="77777777" w:rsidTr="00B27DCC">
        <w:trPr>
          <w:cantSplit/>
        </w:trPr>
        <w:tc>
          <w:tcPr>
            <w:tcW w:w="340" w:type="dxa"/>
            <w:tcBorders>
              <w:left w:val="single" w:sz="4" w:space="0" w:color="auto"/>
              <w:bottom w:val="single" w:sz="2" w:space="0" w:color="auto"/>
              <w:right w:val="single" w:sz="4" w:space="0" w:color="auto"/>
            </w:tcBorders>
            <w:vAlign w:val="center"/>
          </w:tcPr>
          <w:p w14:paraId="0D3C39F3"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5A87DC91"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292596D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218B31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B2BE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3F13A9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8620A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2436C15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3832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2EBBF5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9177731" w14:textId="77777777" w:rsidR="00E86E7B" w:rsidRPr="00816C4A" w:rsidRDefault="00E86E7B" w:rsidP="00B27DCC">
            <w:pPr>
              <w:pStyle w:val="TAC"/>
              <w:ind w:left="284" w:hanging="284"/>
              <w:rPr>
                <w:rFonts w:ascii="Symbol" w:hAnsi="Symbol"/>
                <w:lang w:eastAsia="en-GB"/>
              </w:rPr>
            </w:pPr>
          </w:p>
        </w:tc>
      </w:tr>
      <w:tr w:rsidR="00E86E7B" w:rsidRPr="00816C4A" w14:paraId="62D6B7BF" w14:textId="77777777" w:rsidTr="00B27DCC">
        <w:trPr>
          <w:cantSplit/>
        </w:trPr>
        <w:tc>
          <w:tcPr>
            <w:tcW w:w="340" w:type="dxa"/>
            <w:tcBorders>
              <w:left w:val="single" w:sz="4" w:space="0" w:color="auto"/>
              <w:right w:val="single" w:sz="4" w:space="0" w:color="auto"/>
            </w:tcBorders>
            <w:vAlign w:val="center"/>
          </w:tcPr>
          <w:p w14:paraId="2227E8C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701B1AF9"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5AE6B12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25FD6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73E0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932B5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4F2AD8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CF7F6B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FC0F98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30FC6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75068F0" w14:textId="77777777" w:rsidR="00E86E7B" w:rsidRPr="00816C4A" w:rsidRDefault="00E86E7B" w:rsidP="00B27DCC">
            <w:pPr>
              <w:pStyle w:val="TAC"/>
              <w:ind w:left="284" w:hanging="284"/>
              <w:rPr>
                <w:rFonts w:ascii="Symbol" w:hAnsi="Symbol"/>
                <w:lang w:eastAsia="en-GB"/>
              </w:rPr>
            </w:pPr>
          </w:p>
        </w:tc>
      </w:tr>
      <w:tr w:rsidR="00E86E7B" w:rsidRPr="00816C4A" w14:paraId="39C7DE40" w14:textId="77777777" w:rsidTr="00B27DCC">
        <w:trPr>
          <w:cantSplit/>
        </w:trPr>
        <w:tc>
          <w:tcPr>
            <w:tcW w:w="340" w:type="dxa"/>
            <w:tcBorders>
              <w:left w:val="single" w:sz="4" w:space="0" w:color="auto"/>
              <w:bottom w:val="single" w:sz="2" w:space="0" w:color="auto"/>
              <w:right w:val="single" w:sz="4" w:space="0" w:color="auto"/>
            </w:tcBorders>
            <w:vAlign w:val="center"/>
          </w:tcPr>
          <w:p w14:paraId="6253FE44"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B4E556A"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172F8DC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65E4BE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92C3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62AC2A"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373969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659FD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9B295C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32A0CB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F361B72" w14:textId="77777777" w:rsidR="00E86E7B" w:rsidRPr="00816C4A" w:rsidRDefault="00E86E7B" w:rsidP="00B27DCC">
            <w:pPr>
              <w:pStyle w:val="TAC"/>
              <w:ind w:left="284" w:hanging="284"/>
              <w:rPr>
                <w:rFonts w:ascii="Symbol" w:hAnsi="Symbol"/>
                <w:lang w:eastAsia="en-GB"/>
              </w:rPr>
            </w:pPr>
          </w:p>
        </w:tc>
      </w:tr>
      <w:tr w:rsidR="00E86E7B" w:rsidRPr="00816C4A" w14:paraId="3C8AE127" w14:textId="77777777" w:rsidTr="00B27DCC">
        <w:trPr>
          <w:cantSplit/>
        </w:trPr>
        <w:tc>
          <w:tcPr>
            <w:tcW w:w="340" w:type="dxa"/>
            <w:tcBorders>
              <w:left w:val="single" w:sz="4" w:space="0" w:color="auto"/>
              <w:right w:val="single" w:sz="4" w:space="0" w:color="auto"/>
            </w:tcBorders>
            <w:vAlign w:val="center"/>
          </w:tcPr>
          <w:p w14:paraId="43A5FE10"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52108A39"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5F93817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DA0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BE6C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A4AEE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AE45E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3BC8EF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3C5E19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96B3BE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E72BDF" w14:textId="77777777" w:rsidR="00E86E7B" w:rsidRPr="00816C4A" w:rsidRDefault="00E86E7B" w:rsidP="00B27DCC">
            <w:pPr>
              <w:pStyle w:val="TAC"/>
              <w:ind w:left="284" w:hanging="284"/>
              <w:rPr>
                <w:rFonts w:ascii="Symbol" w:hAnsi="Symbol"/>
                <w:lang w:eastAsia="en-GB"/>
              </w:rPr>
            </w:pPr>
          </w:p>
        </w:tc>
      </w:tr>
      <w:tr w:rsidR="00E86E7B" w:rsidRPr="00816C4A" w14:paraId="0AA93ED8" w14:textId="77777777" w:rsidTr="00B27DCC">
        <w:trPr>
          <w:cantSplit/>
        </w:trPr>
        <w:tc>
          <w:tcPr>
            <w:tcW w:w="340" w:type="dxa"/>
            <w:tcBorders>
              <w:left w:val="single" w:sz="4" w:space="0" w:color="auto"/>
              <w:bottom w:val="single" w:sz="2" w:space="0" w:color="auto"/>
              <w:right w:val="single" w:sz="4" w:space="0" w:color="auto"/>
            </w:tcBorders>
            <w:vAlign w:val="center"/>
          </w:tcPr>
          <w:p w14:paraId="36EC7886"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28D880FA"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14D8B7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906C0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0F953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7DB62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670D32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1608FA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74AEE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766793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45B7CF" w14:textId="77777777" w:rsidR="00E86E7B" w:rsidRPr="00816C4A" w:rsidRDefault="00E86E7B" w:rsidP="00B27DCC">
            <w:pPr>
              <w:pStyle w:val="TAC"/>
              <w:ind w:left="284" w:hanging="284"/>
              <w:rPr>
                <w:rFonts w:ascii="Symbol" w:hAnsi="Symbol"/>
                <w:lang w:eastAsia="en-GB"/>
              </w:rPr>
            </w:pPr>
          </w:p>
        </w:tc>
      </w:tr>
      <w:tr w:rsidR="00E86E7B" w:rsidRPr="00816C4A" w14:paraId="40E7E51C" w14:textId="77777777" w:rsidTr="00B27DCC">
        <w:trPr>
          <w:cantSplit/>
        </w:trPr>
        <w:tc>
          <w:tcPr>
            <w:tcW w:w="340" w:type="dxa"/>
            <w:tcBorders>
              <w:left w:val="single" w:sz="4" w:space="0" w:color="auto"/>
              <w:right w:val="single" w:sz="4" w:space="0" w:color="auto"/>
            </w:tcBorders>
            <w:vAlign w:val="center"/>
          </w:tcPr>
          <w:p w14:paraId="19DC9241"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DE37A6A"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ADC143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FF73E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E0EC93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84A7B2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C6373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E44FC1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7884AF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B181CA"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ECCC67F" w14:textId="77777777" w:rsidR="00E86E7B" w:rsidRPr="00816C4A" w:rsidRDefault="00E86E7B" w:rsidP="00B27DCC">
            <w:pPr>
              <w:pStyle w:val="TAC"/>
              <w:ind w:left="284" w:hanging="284"/>
              <w:rPr>
                <w:rFonts w:ascii="Symbol" w:hAnsi="Symbol"/>
                <w:lang w:eastAsia="en-GB"/>
              </w:rPr>
            </w:pPr>
          </w:p>
        </w:tc>
      </w:tr>
      <w:tr w:rsidR="00E86E7B" w:rsidRPr="00816C4A" w14:paraId="0FF6BADF" w14:textId="77777777" w:rsidTr="00B27DCC">
        <w:trPr>
          <w:cantSplit/>
        </w:trPr>
        <w:tc>
          <w:tcPr>
            <w:tcW w:w="340" w:type="dxa"/>
            <w:tcBorders>
              <w:left w:val="single" w:sz="4" w:space="0" w:color="auto"/>
              <w:bottom w:val="single" w:sz="2" w:space="0" w:color="auto"/>
              <w:right w:val="single" w:sz="4" w:space="0" w:color="auto"/>
            </w:tcBorders>
            <w:vAlign w:val="center"/>
          </w:tcPr>
          <w:p w14:paraId="1B4D2E07"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7AEB87A0"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8BEF1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0341C2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A29F13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17C96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9959ED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BFBDA8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C266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59BBF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08DEE2A" w14:textId="77777777" w:rsidR="00E86E7B" w:rsidRPr="00816C4A" w:rsidRDefault="00E86E7B" w:rsidP="00B27DCC">
            <w:pPr>
              <w:pStyle w:val="TAC"/>
              <w:ind w:left="284" w:hanging="284"/>
              <w:rPr>
                <w:rFonts w:ascii="Symbol" w:hAnsi="Symbol"/>
                <w:lang w:eastAsia="en-GB"/>
              </w:rPr>
            </w:pPr>
          </w:p>
        </w:tc>
      </w:tr>
      <w:tr w:rsidR="00E86E7B" w:rsidRPr="00816C4A" w14:paraId="24468E81" w14:textId="77777777" w:rsidTr="00B27DCC">
        <w:trPr>
          <w:cantSplit/>
        </w:trPr>
        <w:tc>
          <w:tcPr>
            <w:tcW w:w="340" w:type="dxa"/>
            <w:tcBorders>
              <w:left w:val="single" w:sz="4" w:space="0" w:color="auto"/>
              <w:right w:val="single" w:sz="4" w:space="0" w:color="auto"/>
            </w:tcBorders>
            <w:vAlign w:val="center"/>
          </w:tcPr>
          <w:p w14:paraId="076BA900"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483F0A04"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700A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6101C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8D8ED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BAE021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D92C52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2A26E1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664B0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B597A9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2C03F3C" w14:textId="77777777" w:rsidR="00E86E7B" w:rsidRPr="00816C4A" w:rsidRDefault="00E86E7B" w:rsidP="00B27DCC">
            <w:pPr>
              <w:pStyle w:val="TAC"/>
              <w:ind w:left="284" w:hanging="284"/>
              <w:rPr>
                <w:rFonts w:ascii="Symbol" w:hAnsi="Symbol"/>
                <w:lang w:eastAsia="en-GB"/>
              </w:rPr>
            </w:pPr>
          </w:p>
        </w:tc>
      </w:tr>
      <w:tr w:rsidR="00E86E7B" w:rsidRPr="00816C4A" w14:paraId="77047A3E" w14:textId="77777777" w:rsidTr="00B27DCC">
        <w:trPr>
          <w:cantSplit/>
        </w:trPr>
        <w:tc>
          <w:tcPr>
            <w:tcW w:w="340" w:type="dxa"/>
            <w:tcBorders>
              <w:left w:val="single" w:sz="4" w:space="0" w:color="auto"/>
              <w:bottom w:val="single" w:sz="2" w:space="0" w:color="auto"/>
              <w:right w:val="single" w:sz="4" w:space="0" w:color="auto"/>
            </w:tcBorders>
            <w:vAlign w:val="center"/>
          </w:tcPr>
          <w:p w14:paraId="41D5BD10"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3FC2E342"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329529A7"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F6BBADF"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ECB044"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D32DD78"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3672A5A"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7D07C70"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42A1F1"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B4B5870"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8CC23E"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7324C7D4" w14:textId="77777777" w:rsidTr="00B27DCC">
        <w:trPr>
          <w:cantSplit/>
        </w:trPr>
        <w:tc>
          <w:tcPr>
            <w:tcW w:w="340" w:type="dxa"/>
            <w:tcBorders>
              <w:left w:val="single" w:sz="4" w:space="0" w:color="auto"/>
              <w:right w:val="single" w:sz="4" w:space="0" w:color="auto"/>
            </w:tcBorders>
          </w:tcPr>
          <w:p w14:paraId="01D2A5CC"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092F2D99"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71F4F9A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E1B9AC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0D00A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DE1FDD"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179596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767580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A9B4D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38AF52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EB54E6" w14:textId="77777777" w:rsidR="00E86E7B" w:rsidRPr="00816C4A" w:rsidRDefault="00E86E7B" w:rsidP="00B27DCC">
            <w:pPr>
              <w:pStyle w:val="TAC"/>
              <w:ind w:left="284" w:hanging="284"/>
              <w:rPr>
                <w:rFonts w:ascii="Symbol" w:hAnsi="Symbol"/>
                <w:lang w:eastAsia="en-GB"/>
              </w:rPr>
            </w:pPr>
          </w:p>
        </w:tc>
      </w:tr>
      <w:tr w:rsidR="00E86E7B" w:rsidRPr="00816C4A" w14:paraId="62C00FDB" w14:textId="77777777" w:rsidTr="00B27DCC">
        <w:trPr>
          <w:cantSplit/>
        </w:trPr>
        <w:tc>
          <w:tcPr>
            <w:tcW w:w="340" w:type="dxa"/>
            <w:tcBorders>
              <w:left w:val="single" w:sz="4" w:space="0" w:color="auto"/>
              <w:right w:val="single" w:sz="4" w:space="0" w:color="auto"/>
            </w:tcBorders>
          </w:tcPr>
          <w:p w14:paraId="65130CC5"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26DDCC0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25E979BF"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08F04D4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05D0B1A6"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323BEA86"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3FA0D98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18C577B2"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6A8D99D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5554A7F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2BBBE800" w14:textId="77777777" w:rsidR="00E86E7B" w:rsidRPr="00816C4A" w:rsidRDefault="00E86E7B" w:rsidP="00B27DCC">
            <w:pPr>
              <w:pStyle w:val="Index2"/>
              <w:ind w:hanging="284"/>
              <w:jc w:val="center"/>
              <w:rPr>
                <w:rFonts w:ascii="Symbol" w:hAnsi="Symbol"/>
                <w:sz w:val="18"/>
              </w:rPr>
            </w:pPr>
          </w:p>
        </w:tc>
      </w:tr>
      <w:tr w:rsidR="00E86E7B" w:rsidRPr="00816C4A" w14:paraId="7973407E" w14:textId="77777777" w:rsidTr="00B27DCC">
        <w:trPr>
          <w:cantSplit/>
        </w:trPr>
        <w:tc>
          <w:tcPr>
            <w:tcW w:w="340" w:type="dxa"/>
            <w:tcBorders>
              <w:left w:val="single" w:sz="4" w:space="0" w:color="auto"/>
              <w:bottom w:val="single" w:sz="4" w:space="0" w:color="auto"/>
              <w:right w:val="single" w:sz="4" w:space="0" w:color="auto"/>
            </w:tcBorders>
          </w:tcPr>
          <w:p w14:paraId="7D2D25D0"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481093EC"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3F07AC36"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466678A"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79EDD65"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4A0315F"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409306DE"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637B4824"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B8B7096"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F6AE65B"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43143648" w14:textId="77777777" w:rsidR="00E86E7B" w:rsidRPr="00816C4A" w:rsidRDefault="00E86E7B" w:rsidP="00B27DCC">
            <w:pPr>
              <w:pStyle w:val="Index2"/>
              <w:ind w:hanging="284"/>
              <w:jc w:val="center"/>
              <w:rPr>
                <w:rFonts w:ascii="Symbol" w:hAnsi="Symbol"/>
                <w:sz w:val="18"/>
              </w:rPr>
            </w:pPr>
          </w:p>
        </w:tc>
      </w:tr>
      <w:tr w:rsidR="00E86E7B" w:rsidRPr="00816C4A" w14:paraId="7948EEA6" w14:textId="77777777" w:rsidTr="00B27DCC">
        <w:trPr>
          <w:cantSplit/>
        </w:trPr>
        <w:tc>
          <w:tcPr>
            <w:tcW w:w="340" w:type="dxa"/>
            <w:tcBorders>
              <w:left w:val="single" w:sz="4" w:space="0" w:color="auto"/>
              <w:bottom w:val="single" w:sz="4" w:space="0" w:color="auto"/>
              <w:right w:val="single" w:sz="4" w:space="0" w:color="auto"/>
            </w:tcBorders>
          </w:tcPr>
          <w:p w14:paraId="557E27E5"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63CD5B6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8393944"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656C949"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A74B85A"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D155CD"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6BD54BAC"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70C4FA2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FBD569A"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2DB020D9"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58E8E292" w14:textId="77777777" w:rsidR="00E86E7B" w:rsidRPr="00816C4A" w:rsidRDefault="00E86E7B" w:rsidP="00B27DCC">
            <w:pPr>
              <w:pStyle w:val="Index2"/>
              <w:rPr>
                <w:rFonts w:ascii="Symbol" w:hAnsi="Symbol"/>
                <w:sz w:val="18"/>
              </w:rPr>
            </w:pPr>
          </w:p>
        </w:tc>
      </w:tr>
      <w:tr w:rsidR="00E86E7B" w:rsidRPr="00816C4A" w14:paraId="6E573FBA" w14:textId="77777777" w:rsidTr="00B27DCC">
        <w:trPr>
          <w:cantSplit/>
        </w:trPr>
        <w:tc>
          <w:tcPr>
            <w:tcW w:w="340" w:type="dxa"/>
            <w:tcBorders>
              <w:left w:val="single" w:sz="4" w:space="0" w:color="auto"/>
              <w:bottom w:val="single" w:sz="4" w:space="0" w:color="auto"/>
              <w:right w:val="single" w:sz="4" w:space="0" w:color="auto"/>
            </w:tcBorders>
          </w:tcPr>
          <w:p w14:paraId="7DF860EB"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3CAB1913"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0AEDB191"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BC1BBF9"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255376B"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A3BD64C"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3498CD98"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65140B98"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D0DBC15"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22F540C1"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5C1FEC3" w14:textId="77777777" w:rsidR="00E86E7B" w:rsidRPr="00816C4A" w:rsidRDefault="00E86E7B" w:rsidP="00B27DCC">
            <w:pPr>
              <w:pStyle w:val="Index2"/>
              <w:rPr>
                <w:rFonts w:ascii="Symbol" w:hAnsi="Symbol"/>
                <w:sz w:val="18"/>
              </w:rPr>
            </w:pPr>
          </w:p>
        </w:tc>
      </w:tr>
    </w:tbl>
    <w:p w14:paraId="2434A7F3" w14:textId="77777777" w:rsidR="00E86E7B" w:rsidRPr="00816C4A" w:rsidRDefault="00E86E7B" w:rsidP="00E86E7B"/>
    <w:p w14:paraId="131BE5FA" w14:textId="77777777" w:rsidR="00E86E7B" w:rsidRPr="00816C4A" w:rsidRDefault="00E86E7B" w:rsidP="00E86E7B">
      <w:pPr>
        <w:pStyle w:val="Heading1"/>
      </w:pPr>
      <w:bookmarkStart w:id="1475" w:name="_Toc3200843"/>
      <w:bookmarkStart w:id="1476" w:name="_Toc20392586"/>
      <w:bookmarkStart w:id="1477" w:name="_Toc27774233"/>
      <w:bookmarkStart w:id="1478" w:name="_Toc36482693"/>
      <w:bookmarkStart w:id="1479" w:name="_Toc36484352"/>
      <w:bookmarkStart w:id="1480" w:name="_Toc44933282"/>
      <w:bookmarkStart w:id="1481" w:name="_Toc50972235"/>
      <w:bookmarkStart w:id="1482" w:name="_Toc163045723"/>
      <w:r w:rsidRPr="00816C4A">
        <w:lastRenderedPageBreak/>
        <w:t>7</w:t>
      </w:r>
      <w:r w:rsidRPr="00816C4A">
        <w:tab/>
        <w:t>ENVELOPE Commands</w:t>
      </w:r>
      <w:bookmarkEnd w:id="1475"/>
      <w:bookmarkEnd w:id="1476"/>
      <w:bookmarkEnd w:id="1477"/>
      <w:bookmarkEnd w:id="1478"/>
      <w:bookmarkEnd w:id="1479"/>
      <w:bookmarkEnd w:id="1480"/>
      <w:bookmarkEnd w:id="1481"/>
      <w:bookmarkEnd w:id="1482"/>
    </w:p>
    <w:p w14:paraId="30527359" w14:textId="77777777" w:rsidR="00E86E7B" w:rsidRPr="00816C4A" w:rsidRDefault="00E86E7B" w:rsidP="00E86E7B">
      <w:pPr>
        <w:pStyle w:val="Heading2"/>
      </w:pPr>
      <w:bookmarkStart w:id="1483" w:name="_Toc3200844"/>
      <w:bookmarkStart w:id="1484" w:name="_Toc20392587"/>
      <w:bookmarkStart w:id="1485" w:name="_Toc27774234"/>
      <w:bookmarkStart w:id="1486" w:name="_Toc36482694"/>
      <w:bookmarkStart w:id="1487" w:name="_Toc36484353"/>
      <w:bookmarkStart w:id="1488" w:name="_Toc44933283"/>
      <w:bookmarkStart w:id="1489" w:name="_Toc50972236"/>
      <w:bookmarkStart w:id="1490" w:name="_Toc163045724"/>
      <w:r w:rsidRPr="00816C4A">
        <w:t>7.1</w:t>
      </w:r>
      <w:r w:rsidRPr="00816C4A">
        <w:tab/>
        <w:t>Data download to UICC</w:t>
      </w:r>
      <w:bookmarkEnd w:id="1483"/>
      <w:bookmarkEnd w:id="1484"/>
      <w:bookmarkEnd w:id="1485"/>
      <w:bookmarkEnd w:id="1486"/>
      <w:bookmarkEnd w:id="1487"/>
      <w:bookmarkEnd w:id="1488"/>
      <w:bookmarkEnd w:id="1489"/>
      <w:bookmarkEnd w:id="1490"/>
    </w:p>
    <w:p w14:paraId="661FFAC4" w14:textId="77777777" w:rsidR="00E86E7B" w:rsidRPr="00816C4A" w:rsidRDefault="00E86E7B" w:rsidP="00E86E7B">
      <w:pPr>
        <w:pStyle w:val="Heading3"/>
      </w:pPr>
      <w:bookmarkStart w:id="1491" w:name="_Toc3200845"/>
      <w:bookmarkStart w:id="1492" w:name="_Toc20392588"/>
      <w:bookmarkStart w:id="1493" w:name="_Toc27774235"/>
      <w:bookmarkStart w:id="1494" w:name="_Toc36482695"/>
      <w:bookmarkStart w:id="1495" w:name="_Toc36484354"/>
      <w:bookmarkStart w:id="1496" w:name="_Toc44933284"/>
      <w:bookmarkStart w:id="1497" w:name="_Toc50972237"/>
      <w:bookmarkStart w:id="1498" w:name="_Toc163045725"/>
      <w:r w:rsidRPr="00816C4A">
        <w:t>7.1.1</w:t>
      </w:r>
      <w:r w:rsidRPr="00816C4A">
        <w:tab/>
        <w:t>SMS-PP data download</w:t>
      </w:r>
      <w:bookmarkEnd w:id="1491"/>
      <w:bookmarkEnd w:id="1492"/>
      <w:bookmarkEnd w:id="1493"/>
      <w:bookmarkEnd w:id="1494"/>
      <w:bookmarkEnd w:id="1495"/>
      <w:bookmarkEnd w:id="1496"/>
      <w:bookmarkEnd w:id="1497"/>
      <w:bookmarkEnd w:id="1498"/>
    </w:p>
    <w:p w14:paraId="73E41E72" w14:textId="77777777" w:rsidR="00E86E7B" w:rsidRPr="00816C4A" w:rsidRDefault="00E86E7B" w:rsidP="00E86E7B">
      <w:pPr>
        <w:pStyle w:val="Heading4"/>
      </w:pPr>
      <w:bookmarkStart w:id="1499" w:name="_Toc3200846"/>
      <w:bookmarkStart w:id="1500" w:name="_Toc20392589"/>
      <w:bookmarkStart w:id="1501" w:name="_Toc27774236"/>
      <w:bookmarkStart w:id="1502" w:name="_Toc36482696"/>
      <w:bookmarkStart w:id="1503" w:name="_Toc36484355"/>
      <w:bookmarkStart w:id="1504" w:name="_Toc44933285"/>
      <w:bookmarkStart w:id="1505" w:name="_Toc50972238"/>
      <w:bookmarkStart w:id="1506" w:name="_Toc163045726"/>
      <w:r w:rsidRPr="00816C4A">
        <w:t>7.1.1.1</w:t>
      </w:r>
      <w:r w:rsidRPr="00816C4A">
        <w:tab/>
        <w:t>Procedure</w:t>
      </w:r>
      <w:bookmarkEnd w:id="1499"/>
      <w:bookmarkEnd w:id="1500"/>
      <w:bookmarkEnd w:id="1501"/>
      <w:bookmarkEnd w:id="1502"/>
      <w:bookmarkEnd w:id="1503"/>
      <w:bookmarkEnd w:id="1504"/>
      <w:bookmarkEnd w:id="1505"/>
      <w:bookmarkEnd w:id="1506"/>
    </w:p>
    <w:p w14:paraId="1170F52D" w14:textId="77777777"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14:paraId="357A7945" w14:textId="77777777" w:rsidR="00E86E7B" w:rsidRPr="00816C4A" w:rsidRDefault="00E86E7B" w:rsidP="00E86E7B">
      <w:pPr>
        <w:pStyle w:val="B1"/>
      </w:pPr>
      <w:r w:rsidRPr="00816C4A">
        <w:t>-</w:t>
      </w:r>
      <w:r w:rsidRPr="00816C4A">
        <w:tab/>
        <w:t>when the ME receives a Short Message with:</w:t>
      </w:r>
    </w:p>
    <w:p w14:paraId="368B0F34" w14:textId="77777777" w:rsidR="00E86E7B" w:rsidRPr="00816C4A" w:rsidRDefault="00E86E7B" w:rsidP="00E86E7B">
      <w:pPr>
        <w:pStyle w:val="B2"/>
      </w:pPr>
      <w:r w:rsidRPr="00816C4A">
        <w:t>protocol identifier = SIM data download; and</w:t>
      </w:r>
    </w:p>
    <w:p w14:paraId="0FD30E24" w14:textId="77777777" w:rsidR="00E86E7B" w:rsidRPr="00816C4A" w:rsidRDefault="00E86E7B" w:rsidP="00E86E7B">
      <w:pPr>
        <w:pStyle w:val="B2"/>
      </w:pPr>
      <w:r w:rsidRPr="00816C4A">
        <w:t>data coding scheme = class 2 message; or</w:t>
      </w:r>
    </w:p>
    <w:p w14:paraId="2ED24329" w14:textId="77777777" w:rsidR="00E86E7B" w:rsidRPr="00816C4A" w:rsidRDefault="00E86E7B" w:rsidP="00E86E7B">
      <w:pPr>
        <w:pStyle w:val="B1"/>
      </w:pPr>
      <w:r w:rsidRPr="00816C4A">
        <w:t>-</w:t>
      </w:r>
      <w:r w:rsidRPr="00816C4A">
        <w:tab/>
        <w:t>when the ME receives a Short Message with:</w:t>
      </w:r>
    </w:p>
    <w:p w14:paraId="53674BB1" w14:textId="77777777" w:rsidR="00E86E7B" w:rsidRPr="00816C4A" w:rsidRDefault="00E86E7B" w:rsidP="00E86E7B">
      <w:pPr>
        <w:pStyle w:val="B2"/>
      </w:pPr>
      <w:r w:rsidRPr="00816C4A">
        <w:t>protocol identifier=ANSI-136 R-DATA (see TS 23.040 [5]); and</w:t>
      </w:r>
    </w:p>
    <w:p w14:paraId="3CCFB04D" w14:textId="77777777" w:rsidR="00E86E7B" w:rsidRPr="00816C4A" w:rsidRDefault="00E86E7B" w:rsidP="00E86E7B">
      <w:pPr>
        <w:pStyle w:val="B2"/>
      </w:pPr>
      <w:r w:rsidRPr="00816C4A">
        <w:t>data coding scheme = class 2 message, and the ME chooses not to handle the message (e.g. Mes not supporting EGPRS over TIA/EIA-136 do not need to handle the message).</w:t>
      </w:r>
    </w:p>
    <w:p w14:paraId="06AB3C23"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722ECD19" w14:textId="77777777" w:rsidR="00E86E7B" w:rsidRPr="00816C4A" w:rsidRDefault="00E86E7B" w:rsidP="00E86E7B">
      <w:pPr>
        <w:pStyle w:val="B1"/>
      </w:pPr>
      <w:r w:rsidRPr="00816C4A">
        <w:t>-</w:t>
      </w:r>
      <w:r w:rsidRPr="00816C4A">
        <w:tab/>
        <w:t>the ME shall not display the message, or alert the user of a short message waiting;</w:t>
      </w:r>
    </w:p>
    <w:p w14:paraId="087F35BE" w14:textId="77777777" w:rsidR="00E86E7B" w:rsidRPr="00816C4A" w:rsidRDefault="00E86E7B" w:rsidP="00E86E7B">
      <w:pPr>
        <w:pStyle w:val="B1"/>
      </w:pPr>
      <w:r w:rsidRPr="00816C4A">
        <w:t>-</w:t>
      </w:r>
      <w:r w:rsidRPr="00816C4A">
        <w:tab/>
        <w:t>the ME shall wait for an acknowledgement from the UICC;</w:t>
      </w:r>
    </w:p>
    <w:p w14:paraId="133D5EAB" w14:textId="2BAEE2EC" w:rsidR="00E86E7B" w:rsidRPr="00816C4A" w:rsidRDefault="00E86E7B" w:rsidP="00E86E7B">
      <w:pPr>
        <w:pStyle w:val="B1"/>
      </w:pPr>
      <w:r w:rsidRPr="00816C4A">
        <w:t>-</w:t>
      </w:r>
      <w:r w:rsidRPr="00816C4A">
        <w:tab/>
        <w:t xml:space="preserve">When receiving a secured Command Packet (as specified in </w:t>
      </w:r>
      <w:r w:rsidR="00E05181" w:rsidRPr="00816C4A">
        <w:t>TS</w:t>
      </w:r>
      <w:r w:rsidR="00E05181">
        <w:t> </w:t>
      </w:r>
      <w:r w:rsidR="00E05181" w:rsidRPr="00816C4A">
        <w:t>3</w:t>
      </w:r>
      <w:r w:rsidRPr="00816C4A">
        <w:t>1.115</w:t>
      </w:r>
      <w:r w:rsidR="00E05181">
        <w:t> </w:t>
      </w:r>
      <w:r w:rsidR="00E05181" w:rsidRPr="00816C4A">
        <w:t>[</w:t>
      </w:r>
      <w:r w:rsidRPr="00816C4A">
        <w:t>41]) requesting a Proof of Receipt (PoR), the UICC shall verify the authenticity of the sender. If the authentication of the sender fails, no further processing related to the Proof of Receipt shall take place.</w:t>
      </w:r>
    </w:p>
    <w:p w14:paraId="346572C8" w14:textId="77777777"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32F12006" w14:textId="77777777"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676656F3" w14:textId="77777777"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5C22A123" w14:textId="77777777" w:rsidR="00E86E7B" w:rsidRPr="00816C4A" w:rsidRDefault="00E86E7B" w:rsidP="00E86E7B">
      <w:pPr>
        <w:pStyle w:val="Heading4"/>
      </w:pPr>
      <w:bookmarkStart w:id="1507" w:name="_Toc3200847"/>
      <w:bookmarkStart w:id="1508" w:name="_Toc20392590"/>
      <w:bookmarkStart w:id="1509" w:name="_Toc27774237"/>
      <w:bookmarkStart w:id="1510" w:name="_Toc36482697"/>
      <w:bookmarkStart w:id="1511" w:name="_Toc36484356"/>
      <w:bookmarkStart w:id="1512" w:name="_Toc44933286"/>
      <w:bookmarkStart w:id="1513" w:name="_Toc50972239"/>
      <w:bookmarkStart w:id="1514" w:name="_Toc163045727"/>
      <w:r w:rsidRPr="00816C4A">
        <w:t>7.1.1.1a</w:t>
      </w:r>
      <w:r w:rsidRPr="00816C4A">
        <w:tab/>
        <w:t>Procedure for SMS-PP data download via REGISTRATION ACCEPT or DL NAS TRANSPORT messages</w:t>
      </w:r>
      <w:bookmarkEnd w:id="1507"/>
      <w:bookmarkEnd w:id="1508"/>
      <w:bookmarkEnd w:id="1509"/>
      <w:bookmarkEnd w:id="1510"/>
      <w:bookmarkEnd w:id="1511"/>
      <w:bookmarkEnd w:id="1512"/>
      <w:bookmarkEnd w:id="1513"/>
      <w:bookmarkEnd w:id="1514"/>
    </w:p>
    <w:p w14:paraId="378C9508" w14:textId="77777777"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14:paraId="273E1B2A" w14:textId="77777777" w:rsidR="00E86E7B" w:rsidRPr="00816C4A" w:rsidRDefault="00E86E7B" w:rsidP="00E86E7B">
      <w:pPr>
        <w:pStyle w:val="B1"/>
      </w:pPr>
      <w:r w:rsidRPr="00816C4A">
        <w:t>-</w:t>
      </w:r>
      <w:r w:rsidRPr="00816C4A">
        <w:tab/>
        <w:t>when the ME receives a:</w:t>
      </w:r>
    </w:p>
    <w:p w14:paraId="14A4EA22" w14:textId="77777777"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14:paraId="15B6E5F5" w14:textId="77777777"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7A4EBBEE" w14:textId="43D77DE7" w:rsidR="00320D15" w:rsidRPr="00816C4A" w:rsidRDefault="00320D15" w:rsidP="00320D15">
      <w:pPr>
        <w:pStyle w:val="B1"/>
      </w:pPr>
      <w:r w:rsidRPr="00816C4A">
        <w:t>-</w:t>
      </w:r>
      <w:r w:rsidRPr="00816C4A">
        <w:tab/>
        <w:t>containing a secure</w:t>
      </w:r>
      <w:r>
        <w:t>d</w:t>
      </w:r>
      <w:r w:rsidRPr="00816C4A">
        <w:t xml:space="preserve"> packet constructed as </w:t>
      </w:r>
      <w:r w:rsidRPr="003E6D24">
        <w:t>a single</w:t>
      </w:r>
      <w:r>
        <w:t xml:space="preserve"> </w:t>
      </w:r>
      <w:r w:rsidRPr="00816C4A">
        <w:t>SMS-Deliver</w:t>
      </w:r>
      <w:r>
        <w:t xml:space="preserve"> TPDU </w:t>
      </w:r>
      <w:r w:rsidRPr="003E6D24">
        <w:t>or concatenation of several SMS-Deliver TPDUs</w:t>
      </w:r>
      <w:r w:rsidRPr="00816C4A">
        <w:t xml:space="preserve"> (as specified in 3GPP TS 23.040 [5]</w:t>
      </w:r>
      <w:r>
        <w:t>)</w:t>
      </w:r>
      <w:r w:rsidRPr="00816C4A">
        <w:t xml:space="preserve"> with:</w:t>
      </w:r>
    </w:p>
    <w:p w14:paraId="420EDD1F" w14:textId="77777777" w:rsidR="00E86E7B" w:rsidRPr="00816C4A" w:rsidRDefault="00E86E7B" w:rsidP="00E86E7B">
      <w:pPr>
        <w:pStyle w:val="B2"/>
      </w:pPr>
      <w:r w:rsidRPr="00816C4A">
        <w:t>protocol identifier = SIM data download; and</w:t>
      </w:r>
    </w:p>
    <w:p w14:paraId="4F45C208" w14:textId="77777777" w:rsidR="00E86E7B" w:rsidRPr="00816C4A" w:rsidRDefault="00E86E7B" w:rsidP="00E86E7B">
      <w:pPr>
        <w:pStyle w:val="B1"/>
        <w:ind w:hanging="1"/>
      </w:pPr>
      <w:r w:rsidRPr="00816C4A">
        <w:t>data coding scheme = class 2 message</w:t>
      </w:r>
    </w:p>
    <w:p w14:paraId="42318998" w14:textId="77777777" w:rsidR="00E86E7B" w:rsidRPr="00816C4A" w:rsidRDefault="00E86E7B" w:rsidP="00E86E7B">
      <w:pPr>
        <w:pStyle w:val="B1"/>
      </w:pPr>
      <w:r w:rsidRPr="00816C4A">
        <w:t>-</w:t>
      </w:r>
      <w:r w:rsidRPr="00816C4A">
        <w:tab/>
        <w:t>and the integrity check of the message was successful</w:t>
      </w:r>
    </w:p>
    <w:p w14:paraId="450EFFF4" w14:textId="31AE9C84" w:rsidR="00320D15" w:rsidRPr="00816C4A" w:rsidRDefault="00320D15" w:rsidP="00320D15">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50256">
        <w:rPr>
          <w:lang w:eastAsia="zh-CN"/>
        </w:rPr>
        <w:t>clause 7</w:t>
      </w:r>
      <w:r>
        <w:rPr>
          <w:lang w:eastAsia="zh-CN"/>
        </w:rPr>
        <w:t>.1.1.2</w:t>
      </w:r>
      <w:r w:rsidRPr="00816C4A">
        <w:t>;</w:t>
      </w:r>
    </w:p>
    <w:p w14:paraId="012713B0" w14:textId="77777777" w:rsidR="00E86E7B" w:rsidRPr="00816C4A" w:rsidRDefault="00E86E7B" w:rsidP="00E86E7B">
      <w:pPr>
        <w:pStyle w:val="B1"/>
      </w:pPr>
      <w:r w:rsidRPr="00816C4A">
        <w:t>-</w:t>
      </w:r>
      <w:r w:rsidRPr="00816C4A">
        <w:tab/>
        <w:t>the ME shall not display or alert the user</w:t>
      </w:r>
    </w:p>
    <w:p w14:paraId="532AFD09" w14:textId="783A43B9" w:rsidR="00E86E7B" w:rsidRPr="00816C4A" w:rsidRDefault="00E86E7B" w:rsidP="00E86E7B">
      <w:pPr>
        <w:pStyle w:val="B1"/>
      </w:pPr>
      <w:r w:rsidRPr="00816C4A">
        <w:t>-</w:t>
      </w:r>
      <w:r w:rsidRPr="00816C4A">
        <w:tab/>
        <w:t>the secure packet is coded as a Command Packet formatted as Short Message Point to Point (as specified in 3GPP TS 31.115 </w:t>
      </w:r>
      <w:r w:rsidR="00E05181">
        <w:t> </w:t>
      </w:r>
      <w:r w:rsidR="00E05181" w:rsidRPr="00816C4A">
        <w:t>[</w:t>
      </w:r>
      <w:r w:rsidRPr="00816C4A">
        <w:t>41]))</w:t>
      </w:r>
    </w:p>
    <w:p w14:paraId="333A2D27" w14:textId="77777777" w:rsidR="00E86E7B" w:rsidRPr="00816C4A" w:rsidRDefault="00E86E7B" w:rsidP="00E86E7B">
      <w:r w:rsidRPr="00816C4A">
        <w:t>NOTE:</w:t>
      </w:r>
      <w:r w:rsidRPr="00816C4A">
        <w:tab/>
        <w:t>The command packet should not request a Proof of Receipt (PoR)</w:t>
      </w:r>
    </w:p>
    <w:p w14:paraId="59E30B75" w14:textId="77777777" w:rsidR="00E86E7B" w:rsidRPr="00816C4A" w:rsidRDefault="00E86E7B" w:rsidP="00E86E7B">
      <w:pPr>
        <w:pStyle w:val="Heading4"/>
      </w:pPr>
      <w:bookmarkStart w:id="1515" w:name="_Toc3200848"/>
      <w:bookmarkStart w:id="1516" w:name="_Toc20392591"/>
      <w:bookmarkStart w:id="1517" w:name="_Toc27774238"/>
      <w:bookmarkStart w:id="1518" w:name="_Toc36482698"/>
      <w:bookmarkStart w:id="1519" w:name="_Toc36484357"/>
      <w:bookmarkStart w:id="1520" w:name="_Toc44933287"/>
      <w:bookmarkStart w:id="1521" w:name="_Toc50972240"/>
      <w:bookmarkStart w:id="1522" w:name="_Toc163045728"/>
      <w:r w:rsidRPr="00816C4A">
        <w:t>7.1.1.2</w:t>
      </w:r>
      <w:r w:rsidRPr="00816C4A">
        <w:tab/>
        <w:t>Structure of ENVELOPE (SMS-PP DOWNLOAD)</w:t>
      </w:r>
      <w:bookmarkEnd w:id="1515"/>
      <w:bookmarkEnd w:id="1516"/>
      <w:bookmarkEnd w:id="1517"/>
      <w:bookmarkEnd w:id="1518"/>
      <w:bookmarkEnd w:id="1519"/>
      <w:bookmarkEnd w:id="1520"/>
      <w:bookmarkEnd w:id="1521"/>
      <w:bookmarkEnd w:id="1522"/>
    </w:p>
    <w:p w14:paraId="763B5C9F" w14:textId="77777777" w:rsidR="00E86E7B" w:rsidRPr="00816C4A" w:rsidRDefault="00E86E7B" w:rsidP="00E86E7B">
      <w:pPr>
        <w:keepNext/>
        <w:keepLines/>
      </w:pPr>
      <w:r w:rsidRPr="00816C4A">
        <w:t>Direction: ME to UICC.</w:t>
      </w:r>
    </w:p>
    <w:p w14:paraId="5E5D26C9" w14:textId="77777777" w:rsidR="00E86E7B" w:rsidRPr="00816C4A" w:rsidRDefault="00E86E7B" w:rsidP="00E86E7B">
      <w:pPr>
        <w:keepNext/>
        <w:keepLines/>
      </w:pPr>
      <w:r w:rsidRPr="00816C4A">
        <w:t>The command header is specified in TS 31.101 [13].</w:t>
      </w:r>
    </w:p>
    <w:p w14:paraId="77ADDD27" w14:textId="77777777" w:rsidR="00420400" w:rsidRPr="00816C4A" w:rsidRDefault="00E05181" w:rsidP="00420400">
      <w:pPr>
        <w:keepNext/>
      </w:pPr>
      <w:r w:rsidRPr="00816C4A">
        <w:t>Command parameters/data.</w:t>
      </w:r>
    </w:p>
    <w:p w14:paraId="640A1FCB"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34F9DD80" w14:textId="77777777" w:rsidTr="00CA5D2C">
        <w:trPr>
          <w:jc w:val="center"/>
        </w:trPr>
        <w:tc>
          <w:tcPr>
            <w:tcW w:w="3756" w:type="dxa"/>
          </w:tcPr>
          <w:p w14:paraId="7372AE0C" w14:textId="77777777" w:rsidR="00420400" w:rsidRPr="00816C4A" w:rsidRDefault="00420400" w:rsidP="00CA5D2C">
            <w:pPr>
              <w:pStyle w:val="TAH"/>
              <w:rPr>
                <w:lang w:eastAsia="en-GB"/>
              </w:rPr>
            </w:pPr>
            <w:r w:rsidRPr="00816C4A">
              <w:rPr>
                <w:lang w:eastAsia="en-GB"/>
              </w:rPr>
              <w:t>Description</w:t>
            </w:r>
          </w:p>
        </w:tc>
        <w:tc>
          <w:tcPr>
            <w:tcW w:w="1240" w:type="dxa"/>
          </w:tcPr>
          <w:p w14:paraId="118BF381" w14:textId="77777777" w:rsidR="00420400" w:rsidRPr="00816C4A" w:rsidRDefault="00420400" w:rsidP="00CA5D2C">
            <w:pPr>
              <w:pStyle w:val="TAH"/>
              <w:rPr>
                <w:lang w:eastAsia="en-GB"/>
              </w:rPr>
            </w:pPr>
            <w:r w:rsidRPr="00816C4A">
              <w:rPr>
                <w:lang w:eastAsia="en-GB"/>
              </w:rPr>
              <w:t>Clause</w:t>
            </w:r>
          </w:p>
        </w:tc>
        <w:tc>
          <w:tcPr>
            <w:tcW w:w="1240" w:type="dxa"/>
          </w:tcPr>
          <w:p w14:paraId="41095A21" w14:textId="77777777" w:rsidR="00420400" w:rsidRPr="00816C4A" w:rsidRDefault="00420400" w:rsidP="00CA5D2C">
            <w:pPr>
              <w:pStyle w:val="TAH"/>
              <w:rPr>
                <w:lang w:eastAsia="en-GB"/>
              </w:rPr>
            </w:pPr>
            <w:r w:rsidRPr="00816C4A">
              <w:rPr>
                <w:lang w:eastAsia="en-GB"/>
              </w:rPr>
              <w:t>M/O/C</w:t>
            </w:r>
          </w:p>
        </w:tc>
        <w:tc>
          <w:tcPr>
            <w:tcW w:w="852" w:type="dxa"/>
          </w:tcPr>
          <w:p w14:paraId="1ED37BA8" w14:textId="77777777" w:rsidR="00420400" w:rsidRPr="00816C4A" w:rsidRDefault="00420400" w:rsidP="00CA5D2C">
            <w:pPr>
              <w:pStyle w:val="TAH"/>
              <w:rPr>
                <w:lang w:eastAsia="en-GB"/>
              </w:rPr>
            </w:pPr>
            <w:r w:rsidRPr="00816C4A">
              <w:rPr>
                <w:lang w:eastAsia="en-GB"/>
              </w:rPr>
              <w:t>Min</w:t>
            </w:r>
          </w:p>
        </w:tc>
        <w:tc>
          <w:tcPr>
            <w:tcW w:w="1418" w:type="dxa"/>
          </w:tcPr>
          <w:p w14:paraId="323BA370" w14:textId="77777777" w:rsidR="00420400" w:rsidRPr="00816C4A" w:rsidRDefault="00420400" w:rsidP="00CA5D2C">
            <w:pPr>
              <w:pStyle w:val="TAH"/>
              <w:rPr>
                <w:lang w:eastAsia="en-GB"/>
              </w:rPr>
            </w:pPr>
            <w:r w:rsidRPr="00816C4A">
              <w:rPr>
                <w:lang w:eastAsia="en-GB"/>
              </w:rPr>
              <w:t>Length</w:t>
            </w:r>
          </w:p>
        </w:tc>
      </w:tr>
      <w:tr w:rsidR="00420400" w:rsidRPr="00816C4A" w14:paraId="71FE5F05" w14:textId="77777777" w:rsidTr="00CA5D2C">
        <w:trPr>
          <w:jc w:val="center"/>
        </w:trPr>
        <w:tc>
          <w:tcPr>
            <w:tcW w:w="3756" w:type="dxa"/>
          </w:tcPr>
          <w:p w14:paraId="70B33ADC" w14:textId="77777777" w:rsidR="00420400" w:rsidRPr="00816C4A" w:rsidRDefault="00420400" w:rsidP="00CA5D2C">
            <w:pPr>
              <w:pStyle w:val="TAL"/>
            </w:pPr>
            <w:r w:rsidRPr="00816C4A">
              <w:t>SMS-PP download tag</w:t>
            </w:r>
          </w:p>
        </w:tc>
        <w:tc>
          <w:tcPr>
            <w:tcW w:w="1240" w:type="dxa"/>
          </w:tcPr>
          <w:p w14:paraId="26E5EF14" w14:textId="77777777" w:rsidR="00420400" w:rsidRPr="00816C4A" w:rsidRDefault="00420400" w:rsidP="00CA5D2C">
            <w:pPr>
              <w:pStyle w:val="TAL"/>
              <w:jc w:val="center"/>
            </w:pPr>
            <w:r w:rsidRPr="00816C4A">
              <w:t>9.1</w:t>
            </w:r>
          </w:p>
        </w:tc>
        <w:tc>
          <w:tcPr>
            <w:tcW w:w="1240" w:type="dxa"/>
          </w:tcPr>
          <w:p w14:paraId="5E118E22" w14:textId="77777777" w:rsidR="00420400" w:rsidRPr="00816C4A" w:rsidRDefault="00420400" w:rsidP="00CA5D2C">
            <w:pPr>
              <w:pStyle w:val="TAL"/>
              <w:jc w:val="center"/>
            </w:pPr>
            <w:r w:rsidRPr="00816C4A">
              <w:t>M</w:t>
            </w:r>
          </w:p>
        </w:tc>
        <w:tc>
          <w:tcPr>
            <w:tcW w:w="852" w:type="dxa"/>
          </w:tcPr>
          <w:p w14:paraId="62868D36" w14:textId="77777777" w:rsidR="00420400" w:rsidRPr="00816C4A" w:rsidRDefault="00420400" w:rsidP="00CA5D2C">
            <w:pPr>
              <w:pStyle w:val="TAL"/>
              <w:jc w:val="center"/>
            </w:pPr>
            <w:r w:rsidRPr="00816C4A">
              <w:t>Y</w:t>
            </w:r>
          </w:p>
        </w:tc>
        <w:tc>
          <w:tcPr>
            <w:tcW w:w="1418" w:type="dxa"/>
          </w:tcPr>
          <w:p w14:paraId="5EE428CE" w14:textId="77777777" w:rsidR="00420400" w:rsidRPr="00816C4A" w:rsidRDefault="00420400" w:rsidP="00CA5D2C">
            <w:pPr>
              <w:pStyle w:val="TAL"/>
              <w:jc w:val="center"/>
            </w:pPr>
            <w:r w:rsidRPr="00816C4A">
              <w:t>1</w:t>
            </w:r>
          </w:p>
        </w:tc>
      </w:tr>
      <w:tr w:rsidR="00420400" w:rsidRPr="00816C4A" w14:paraId="1689BF11" w14:textId="77777777" w:rsidTr="00CA5D2C">
        <w:trPr>
          <w:jc w:val="center"/>
        </w:trPr>
        <w:tc>
          <w:tcPr>
            <w:tcW w:w="3756" w:type="dxa"/>
          </w:tcPr>
          <w:p w14:paraId="46902A24" w14:textId="77777777" w:rsidR="00420400" w:rsidRPr="00816C4A" w:rsidRDefault="00420400" w:rsidP="00CA5D2C">
            <w:pPr>
              <w:pStyle w:val="TAL"/>
            </w:pPr>
            <w:r w:rsidRPr="00816C4A">
              <w:t>Length (A+B+C</w:t>
            </w:r>
            <w:r>
              <w:t>+D+E</w:t>
            </w:r>
            <w:r w:rsidRPr="00816C4A">
              <w:t>)</w:t>
            </w:r>
          </w:p>
        </w:tc>
        <w:tc>
          <w:tcPr>
            <w:tcW w:w="1240" w:type="dxa"/>
          </w:tcPr>
          <w:p w14:paraId="23AD9380" w14:textId="77777777" w:rsidR="00420400" w:rsidRPr="00816C4A" w:rsidRDefault="00420400" w:rsidP="00CA5D2C">
            <w:pPr>
              <w:pStyle w:val="TAL"/>
              <w:jc w:val="center"/>
              <w:rPr>
                <w:lang w:val="fr-FR"/>
              </w:rPr>
            </w:pPr>
            <w:r w:rsidRPr="00816C4A">
              <w:rPr>
                <w:lang w:val="fr-FR"/>
              </w:rPr>
              <w:t>-</w:t>
            </w:r>
          </w:p>
        </w:tc>
        <w:tc>
          <w:tcPr>
            <w:tcW w:w="1240" w:type="dxa"/>
          </w:tcPr>
          <w:p w14:paraId="550068F8" w14:textId="77777777" w:rsidR="00420400" w:rsidRPr="00816C4A" w:rsidRDefault="00420400" w:rsidP="00CA5D2C">
            <w:pPr>
              <w:pStyle w:val="TAL"/>
              <w:jc w:val="center"/>
              <w:rPr>
                <w:lang w:val="fr-FR"/>
              </w:rPr>
            </w:pPr>
            <w:r w:rsidRPr="00816C4A">
              <w:rPr>
                <w:lang w:val="fr-FR"/>
              </w:rPr>
              <w:t>M</w:t>
            </w:r>
          </w:p>
        </w:tc>
        <w:tc>
          <w:tcPr>
            <w:tcW w:w="852" w:type="dxa"/>
          </w:tcPr>
          <w:p w14:paraId="0BC7D946" w14:textId="77777777" w:rsidR="00420400" w:rsidRPr="00816C4A" w:rsidRDefault="00420400" w:rsidP="00CA5D2C">
            <w:pPr>
              <w:pStyle w:val="TAL"/>
              <w:jc w:val="center"/>
              <w:rPr>
                <w:lang w:val="fr-FR"/>
              </w:rPr>
            </w:pPr>
            <w:r w:rsidRPr="00816C4A">
              <w:rPr>
                <w:lang w:val="fr-FR"/>
              </w:rPr>
              <w:t>Y</w:t>
            </w:r>
          </w:p>
        </w:tc>
        <w:tc>
          <w:tcPr>
            <w:tcW w:w="1418" w:type="dxa"/>
          </w:tcPr>
          <w:p w14:paraId="0CE70A7B" w14:textId="77777777" w:rsidR="00420400" w:rsidRPr="00816C4A" w:rsidRDefault="00420400" w:rsidP="00CA5D2C">
            <w:pPr>
              <w:pStyle w:val="TAL"/>
              <w:jc w:val="center"/>
              <w:rPr>
                <w:lang w:val="fr-FR"/>
              </w:rPr>
            </w:pPr>
            <w:r w:rsidRPr="00816C4A">
              <w:rPr>
                <w:lang w:val="fr-FR"/>
              </w:rPr>
              <w:t>1 or 2</w:t>
            </w:r>
          </w:p>
        </w:tc>
      </w:tr>
      <w:tr w:rsidR="00420400" w:rsidRPr="00816C4A" w14:paraId="327275BF" w14:textId="77777777" w:rsidTr="00CA5D2C">
        <w:trPr>
          <w:jc w:val="center"/>
        </w:trPr>
        <w:tc>
          <w:tcPr>
            <w:tcW w:w="3756" w:type="dxa"/>
          </w:tcPr>
          <w:p w14:paraId="3D73B35C" w14:textId="77777777" w:rsidR="00420400" w:rsidRPr="00816C4A" w:rsidRDefault="00420400" w:rsidP="00CA5D2C">
            <w:pPr>
              <w:pStyle w:val="TAL"/>
              <w:rPr>
                <w:lang w:val="fr-FR"/>
              </w:rPr>
            </w:pPr>
            <w:r w:rsidRPr="00816C4A">
              <w:rPr>
                <w:lang w:val="fr-FR"/>
              </w:rPr>
              <w:t>Device identities</w:t>
            </w:r>
          </w:p>
        </w:tc>
        <w:tc>
          <w:tcPr>
            <w:tcW w:w="1240" w:type="dxa"/>
          </w:tcPr>
          <w:p w14:paraId="1AB4B581" w14:textId="77777777" w:rsidR="00420400" w:rsidRPr="00816C4A" w:rsidRDefault="00420400" w:rsidP="00CA5D2C">
            <w:pPr>
              <w:pStyle w:val="TAL"/>
              <w:jc w:val="center"/>
              <w:rPr>
                <w:lang w:val="fr-FR"/>
              </w:rPr>
            </w:pPr>
            <w:r w:rsidRPr="00816C4A">
              <w:rPr>
                <w:lang w:val="fr-FR"/>
              </w:rPr>
              <w:t>8.7</w:t>
            </w:r>
          </w:p>
        </w:tc>
        <w:tc>
          <w:tcPr>
            <w:tcW w:w="1240" w:type="dxa"/>
          </w:tcPr>
          <w:p w14:paraId="21A3CA9D" w14:textId="77777777" w:rsidR="00420400" w:rsidRPr="00816C4A" w:rsidRDefault="00420400" w:rsidP="00CA5D2C">
            <w:pPr>
              <w:pStyle w:val="TAL"/>
              <w:jc w:val="center"/>
              <w:rPr>
                <w:lang w:val="fr-FR"/>
              </w:rPr>
            </w:pPr>
            <w:r w:rsidRPr="00816C4A">
              <w:rPr>
                <w:lang w:val="fr-FR"/>
              </w:rPr>
              <w:t>M</w:t>
            </w:r>
          </w:p>
        </w:tc>
        <w:tc>
          <w:tcPr>
            <w:tcW w:w="852" w:type="dxa"/>
          </w:tcPr>
          <w:p w14:paraId="23A0BE15" w14:textId="77777777" w:rsidR="00420400" w:rsidRPr="00816C4A" w:rsidRDefault="00420400" w:rsidP="00CA5D2C">
            <w:pPr>
              <w:pStyle w:val="TAL"/>
              <w:jc w:val="center"/>
            </w:pPr>
            <w:r w:rsidRPr="00816C4A">
              <w:t>Y</w:t>
            </w:r>
          </w:p>
        </w:tc>
        <w:tc>
          <w:tcPr>
            <w:tcW w:w="1418" w:type="dxa"/>
          </w:tcPr>
          <w:p w14:paraId="68A8E552" w14:textId="77777777" w:rsidR="00420400" w:rsidRPr="00816C4A" w:rsidRDefault="00420400" w:rsidP="00CA5D2C">
            <w:pPr>
              <w:pStyle w:val="TAL"/>
              <w:jc w:val="center"/>
            </w:pPr>
            <w:r w:rsidRPr="00816C4A">
              <w:t>A</w:t>
            </w:r>
          </w:p>
        </w:tc>
      </w:tr>
      <w:tr w:rsidR="00420400" w:rsidRPr="00816C4A" w14:paraId="46853071" w14:textId="77777777" w:rsidTr="00CA5D2C">
        <w:trPr>
          <w:jc w:val="center"/>
        </w:trPr>
        <w:tc>
          <w:tcPr>
            <w:tcW w:w="3756" w:type="dxa"/>
          </w:tcPr>
          <w:p w14:paraId="6C1BFCFF" w14:textId="77777777" w:rsidR="00420400" w:rsidRPr="00816C4A" w:rsidRDefault="00420400" w:rsidP="00CA5D2C">
            <w:pPr>
              <w:pStyle w:val="TAL"/>
            </w:pPr>
            <w:r w:rsidRPr="00816C4A">
              <w:t>Address</w:t>
            </w:r>
          </w:p>
        </w:tc>
        <w:tc>
          <w:tcPr>
            <w:tcW w:w="1240" w:type="dxa"/>
          </w:tcPr>
          <w:p w14:paraId="08C5AFF6" w14:textId="77777777" w:rsidR="00420400" w:rsidRPr="00816C4A" w:rsidRDefault="00420400" w:rsidP="00CA5D2C">
            <w:pPr>
              <w:pStyle w:val="TAL"/>
              <w:jc w:val="center"/>
            </w:pPr>
            <w:r w:rsidRPr="00816C4A">
              <w:t>8.1 or 8.108</w:t>
            </w:r>
          </w:p>
        </w:tc>
        <w:tc>
          <w:tcPr>
            <w:tcW w:w="1240" w:type="dxa"/>
          </w:tcPr>
          <w:p w14:paraId="22FC2472" w14:textId="77777777" w:rsidR="00420400" w:rsidRPr="00816C4A" w:rsidRDefault="00420400" w:rsidP="00CA5D2C">
            <w:pPr>
              <w:pStyle w:val="TAL"/>
              <w:jc w:val="center"/>
            </w:pPr>
            <w:r>
              <w:t>C</w:t>
            </w:r>
            <w:r w:rsidRPr="00816C4A">
              <w:t>(see note2)</w:t>
            </w:r>
          </w:p>
        </w:tc>
        <w:tc>
          <w:tcPr>
            <w:tcW w:w="852" w:type="dxa"/>
          </w:tcPr>
          <w:p w14:paraId="3E0EE61B" w14:textId="77777777" w:rsidR="00420400" w:rsidRPr="00816C4A" w:rsidRDefault="00420400" w:rsidP="00CA5D2C">
            <w:pPr>
              <w:pStyle w:val="TAL"/>
              <w:jc w:val="center"/>
            </w:pPr>
            <w:r w:rsidRPr="00816C4A">
              <w:t>N(see note1)</w:t>
            </w:r>
          </w:p>
        </w:tc>
        <w:tc>
          <w:tcPr>
            <w:tcW w:w="1418" w:type="dxa"/>
          </w:tcPr>
          <w:p w14:paraId="5C9E7897" w14:textId="77777777" w:rsidR="00420400" w:rsidRPr="00816C4A" w:rsidRDefault="00420400" w:rsidP="00CA5D2C">
            <w:pPr>
              <w:pStyle w:val="TAL"/>
              <w:jc w:val="center"/>
            </w:pPr>
            <w:r w:rsidRPr="00816C4A">
              <w:t>B</w:t>
            </w:r>
          </w:p>
        </w:tc>
      </w:tr>
      <w:tr w:rsidR="00420400" w:rsidRPr="00816C4A" w14:paraId="2243195B" w14:textId="77777777" w:rsidTr="00CA5D2C">
        <w:trPr>
          <w:jc w:val="center"/>
        </w:trPr>
        <w:tc>
          <w:tcPr>
            <w:tcW w:w="3756" w:type="dxa"/>
          </w:tcPr>
          <w:p w14:paraId="7EA034FD" w14:textId="77777777" w:rsidR="00420400" w:rsidRPr="00816C4A" w:rsidRDefault="00420400" w:rsidP="00CA5D2C">
            <w:pPr>
              <w:pStyle w:val="TAL"/>
            </w:pPr>
            <w:r w:rsidRPr="00816C4A">
              <w:t>URI truncated</w:t>
            </w:r>
          </w:p>
        </w:tc>
        <w:tc>
          <w:tcPr>
            <w:tcW w:w="1240" w:type="dxa"/>
          </w:tcPr>
          <w:p w14:paraId="631DDB39" w14:textId="77777777" w:rsidR="00420400" w:rsidRPr="00816C4A" w:rsidRDefault="00420400" w:rsidP="00CA5D2C">
            <w:pPr>
              <w:pStyle w:val="TAL"/>
              <w:jc w:val="center"/>
            </w:pPr>
            <w:r w:rsidRPr="00816C4A">
              <w:t>8.135</w:t>
            </w:r>
          </w:p>
        </w:tc>
        <w:tc>
          <w:tcPr>
            <w:tcW w:w="1240" w:type="dxa"/>
          </w:tcPr>
          <w:p w14:paraId="0B7009BA" w14:textId="77777777" w:rsidR="00420400" w:rsidRPr="00816C4A" w:rsidRDefault="00420400" w:rsidP="00CA5D2C">
            <w:pPr>
              <w:pStyle w:val="TAL"/>
              <w:jc w:val="center"/>
            </w:pPr>
            <w:r w:rsidRPr="00816C4A">
              <w:t>C</w:t>
            </w:r>
          </w:p>
        </w:tc>
        <w:tc>
          <w:tcPr>
            <w:tcW w:w="852" w:type="dxa"/>
          </w:tcPr>
          <w:p w14:paraId="6431ED40" w14:textId="77777777" w:rsidR="00420400" w:rsidRPr="00816C4A" w:rsidRDefault="00420400" w:rsidP="00CA5D2C">
            <w:pPr>
              <w:pStyle w:val="TAL"/>
              <w:jc w:val="center"/>
            </w:pPr>
            <w:r w:rsidRPr="00816C4A">
              <w:t>N</w:t>
            </w:r>
          </w:p>
        </w:tc>
        <w:tc>
          <w:tcPr>
            <w:tcW w:w="1418" w:type="dxa"/>
          </w:tcPr>
          <w:p w14:paraId="6A67916E" w14:textId="3B22D66A" w:rsidR="00420400" w:rsidRPr="00816C4A" w:rsidRDefault="00420400" w:rsidP="00CA5D2C">
            <w:pPr>
              <w:pStyle w:val="TAL"/>
              <w:jc w:val="center"/>
            </w:pPr>
            <w:r>
              <w:t>C</w:t>
            </w:r>
          </w:p>
        </w:tc>
      </w:tr>
      <w:tr w:rsidR="00420400" w:rsidRPr="00816C4A" w14:paraId="3CFCC931" w14:textId="77777777" w:rsidTr="00CA5D2C">
        <w:trPr>
          <w:jc w:val="center"/>
        </w:trPr>
        <w:tc>
          <w:tcPr>
            <w:tcW w:w="3756" w:type="dxa"/>
          </w:tcPr>
          <w:p w14:paraId="03307D39" w14:textId="77777777" w:rsidR="00420400" w:rsidRPr="00816C4A" w:rsidRDefault="00420400" w:rsidP="00CA5D2C">
            <w:pPr>
              <w:pStyle w:val="TAL"/>
            </w:pPr>
            <w:r w:rsidRPr="00816C4A">
              <w:t>SMS TPDU (SMS-DELIVER)</w:t>
            </w:r>
          </w:p>
        </w:tc>
        <w:tc>
          <w:tcPr>
            <w:tcW w:w="1240" w:type="dxa"/>
          </w:tcPr>
          <w:p w14:paraId="764099EB" w14:textId="77777777" w:rsidR="00420400" w:rsidRPr="00816C4A" w:rsidRDefault="00420400" w:rsidP="00CA5D2C">
            <w:pPr>
              <w:pStyle w:val="TAL"/>
              <w:jc w:val="center"/>
              <w:rPr>
                <w:lang w:val="fr-FR"/>
              </w:rPr>
            </w:pPr>
            <w:r w:rsidRPr="00816C4A">
              <w:rPr>
                <w:lang w:val="fr-FR"/>
              </w:rPr>
              <w:t>8.13</w:t>
            </w:r>
          </w:p>
        </w:tc>
        <w:tc>
          <w:tcPr>
            <w:tcW w:w="1240" w:type="dxa"/>
          </w:tcPr>
          <w:p w14:paraId="275DBEA4" w14:textId="77777777" w:rsidR="00420400" w:rsidRPr="00816C4A" w:rsidRDefault="00420400" w:rsidP="00CA5D2C">
            <w:pPr>
              <w:pStyle w:val="TAL"/>
              <w:jc w:val="center"/>
              <w:rPr>
                <w:lang w:val="fr-FR"/>
              </w:rPr>
            </w:pPr>
            <w:r w:rsidRPr="00816C4A">
              <w:rPr>
                <w:lang w:val="fr-FR"/>
              </w:rPr>
              <w:t>M</w:t>
            </w:r>
          </w:p>
        </w:tc>
        <w:tc>
          <w:tcPr>
            <w:tcW w:w="852" w:type="dxa"/>
          </w:tcPr>
          <w:p w14:paraId="52676422" w14:textId="77777777" w:rsidR="00420400" w:rsidRPr="00816C4A" w:rsidRDefault="00420400" w:rsidP="00CA5D2C">
            <w:pPr>
              <w:pStyle w:val="TAL"/>
              <w:jc w:val="center"/>
              <w:rPr>
                <w:lang w:val="fr-FR"/>
              </w:rPr>
            </w:pPr>
            <w:r w:rsidRPr="00816C4A">
              <w:rPr>
                <w:lang w:val="fr-FR"/>
              </w:rPr>
              <w:t>Y</w:t>
            </w:r>
          </w:p>
        </w:tc>
        <w:tc>
          <w:tcPr>
            <w:tcW w:w="1418" w:type="dxa"/>
          </w:tcPr>
          <w:p w14:paraId="63793BEC" w14:textId="626E6115" w:rsidR="00420400" w:rsidRPr="00816C4A" w:rsidRDefault="00420400" w:rsidP="00CA5D2C">
            <w:pPr>
              <w:pStyle w:val="TAL"/>
              <w:jc w:val="center"/>
              <w:rPr>
                <w:lang w:val="fr-FR"/>
              </w:rPr>
            </w:pPr>
            <w:r>
              <w:rPr>
                <w:lang w:val="fr-FR"/>
              </w:rPr>
              <w:t>D</w:t>
            </w:r>
          </w:p>
        </w:tc>
      </w:tr>
      <w:tr w:rsidR="00420400" w:rsidRPr="00816C4A" w14:paraId="35A883F6" w14:textId="77777777" w:rsidTr="00CA5D2C">
        <w:trPr>
          <w:jc w:val="center"/>
        </w:trPr>
        <w:tc>
          <w:tcPr>
            <w:tcW w:w="3756" w:type="dxa"/>
          </w:tcPr>
          <w:p w14:paraId="48BF2B53" w14:textId="77777777" w:rsidR="00420400" w:rsidRPr="00816C4A" w:rsidRDefault="00420400" w:rsidP="00CA5D2C">
            <w:pPr>
              <w:pStyle w:val="TAL"/>
            </w:pPr>
            <w:r w:rsidRPr="00816C4A">
              <w:t>Originating Address</w:t>
            </w:r>
          </w:p>
        </w:tc>
        <w:tc>
          <w:tcPr>
            <w:tcW w:w="1240" w:type="dxa"/>
          </w:tcPr>
          <w:p w14:paraId="68EDF6C7" w14:textId="77777777" w:rsidR="00420400" w:rsidRPr="00816C4A" w:rsidRDefault="00420400" w:rsidP="00CA5D2C">
            <w:pPr>
              <w:pStyle w:val="TAL"/>
              <w:jc w:val="center"/>
              <w:rPr>
                <w:lang w:val="fr-FR"/>
              </w:rPr>
            </w:pPr>
            <w:r w:rsidRPr="00816C4A">
              <w:rPr>
                <w:lang w:val="fr-FR"/>
              </w:rPr>
              <w:t>8.108</w:t>
            </w:r>
          </w:p>
        </w:tc>
        <w:tc>
          <w:tcPr>
            <w:tcW w:w="1240" w:type="dxa"/>
          </w:tcPr>
          <w:p w14:paraId="0C211227" w14:textId="77777777" w:rsidR="00420400" w:rsidRPr="00816C4A" w:rsidRDefault="00420400" w:rsidP="00CA5D2C">
            <w:pPr>
              <w:pStyle w:val="TAL"/>
              <w:jc w:val="center"/>
              <w:rPr>
                <w:lang w:val="fr-FR"/>
              </w:rPr>
            </w:pPr>
            <w:r w:rsidRPr="00816C4A">
              <w:rPr>
                <w:lang w:val="fr-FR"/>
              </w:rPr>
              <w:t>C</w:t>
            </w:r>
          </w:p>
        </w:tc>
        <w:tc>
          <w:tcPr>
            <w:tcW w:w="852" w:type="dxa"/>
          </w:tcPr>
          <w:p w14:paraId="6BC21E2F" w14:textId="77777777" w:rsidR="00420400" w:rsidRPr="00816C4A" w:rsidRDefault="00420400" w:rsidP="00CA5D2C">
            <w:pPr>
              <w:pStyle w:val="TAL"/>
              <w:jc w:val="center"/>
              <w:rPr>
                <w:lang w:val="fr-FR"/>
              </w:rPr>
            </w:pPr>
            <w:r w:rsidRPr="00816C4A">
              <w:rPr>
                <w:lang w:val="fr-FR"/>
              </w:rPr>
              <w:t>N (see note1)</w:t>
            </w:r>
          </w:p>
        </w:tc>
        <w:tc>
          <w:tcPr>
            <w:tcW w:w="1418" w:type="dxa"/>
          </w:tcPr>
          <w:p w14:paraId="110CDDE0" w14:textId="6CF78226" w:rsidR="00420400" w:rsidRPr="00816C4A" w:rsidRDefault="00420400" w:rsidP="00CA5D2C">
            <w:pPr>
              <w:pStyle w:val="TAL"/>
              <w:jc w:val="center"/>
              <w:rPr>
                <w:lang w:val="fr-FR"/>
              </w:rPr>
            </w:pPr>
            <w:r>
              <w:rPr>
                <w:lang w:val="fr-FR"/>
              </w:rPr>
              <w:t>E</w:t>
            </w:r>
          </w:p>
        </w:tc>
      </w:tr>
      <w:tr w:rsidR="00420400" w:rsidRPr="00816C4A" w14:paraId="009EF619" w14:textId="77777777" w:rsidTr="00CA5D2C">
        <w:trPr>
          <w:jc w:val="center"/>
        </w:trPr>
        <w:tc>
          <w:tcPr>
            <w:tcW w:w="8506" w:type="dxa"/>
            <w:gridSpan w:val="5"/>
          </w:tcPr>
          <w:p w14:paraId="1CDB46F1" w14:textId="77777777" w:rsidR="00420400" w:rsidRPr="00816C4A" w:rsidRDefault="00420400" w:rsidP="00CA5D2C">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233D4579" w14:textId="77777777" w:rsidR="00420400" w:rsidRPr="00816C4A" w:rsidRDefault="00420400" w:rsidP="00CA5D2C">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6D53C6F7" w14:textId="77777777" w:rsidR="00420400" w:rsidRPr="00816C4A" w:rsidRDefault="00420400" w:rsidP="00420400"/>
    <w:p w14:paraId="74ACE89B" w14:textId="4204E02D" w:rsidR="00E86E7B" w:rsidRPr="00816C4A" w:rsidRDefault="00E86E7B" w:rsidP="00420400">
      <w:pPr>
        <w:keepNext/>
      </w:pPr>
      <w:r w:rsidRPr="00816C4A">
        <w:t>-</w:t>
      </w:r>
      <w:r w:rsidRPr="00816C4A">
        <w:tab/>
        <w:t>Device identities: the ME shall set the device identities to:</w:t>
      </w:r>
    </w:p>
    <w:p w14:paraId="2864800A" w14:textId="77777777" w:rsidR="00E86E7B" w:rsidRPr="00816C4A" w:rsidRDefault="00E86E7B" w:rsidP="00E86E7B">
      <w:pPr>
        <w:pStyle w:val="B2"/>
      </w:pPr>
      <w:r w:rsidRPr="00816C4A">
        <w:t>-</w:t>
      </w:r>
      <w:r w:rsidRPr="00816C4A">
        <w:tab/>
        <w:t>source:</w:t>
      </w:r>
      <w:r w:rsidRPr="00816C4A">
        <w:tab/>
        <w:t>Network;</w:t>
      </w:r>
    </w:p>
    <w:p w14:paraId="3290D1AE" w14:textId="77777777" w:rsidR="00E86E7B" w:rsidRPr="00816C4A" w:rsidRDefault="00E86E7B" w:rsidP="00E86E7B">
      <w:pPr>
        <w:pStyle w:val="B2"/>
      </w:pPr>
      <w:r w:rsidRPr="00816C4A">
        <w:t>-</w:t>
      </w:r>
      <w:r w:rsidRPr="00816C4A">
        <w:tab/>
        <w:t>destination:</w:t>
      </w:r>
      <w:r w:rsidRPr="00816C4A">
        <w:tab/>
        <w:t>UICC.</w:t>
      </w:r>
    </w:p>
    <w:p w14:paraId="78C8D613"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BC99D40"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10A26DF4" w14:textId="77777777" w:rsidR="00E86E7B" w:rsidRPr="00816C4A" w:rsidRDefault="00E86E7B" w:rsidP="00E86E7B">
      <w:pPr>
        <w:keepNext/>
      </w:pPr>
      <w:r w:rsidRPr="00816C4A">
        <w:t>Response parameters/data.</w:t>
      </w:r>
    </w:p>
    <w:p w14:paraId="4260EAFA" w14:textId="77777777" w:rsidR="00E86E7B" w:rsidRPr="00816C4A" w:rsidRDefault="00E86E7B" w:rsidP="00E86E7B">
      <w:r w:rsidRPr="00816C4A">
        <w:t>It is permissible for the UICC not to provide response data. If the UICC provides response data, the following data is returned.</w:t>
      </w:r>
    </w:p>
    <w:p w14:paraId="1B2361A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B50B79" w14:textId="77777777" w:rsidTr="00B27DCC">
        <w:trPr>
          <w:jc w:val="center"/>
        </w:trPr>
        <w:tc>
          <w:tcPr>
            <w:tcW w:w="1276" w:type="dxa"/>
          </w:tcPr>
          <w:p w14:paraId="3765D534" w14:textId="77777777" w:rsidR="00E86E7B" w:rsidRPr="00816C4A" w:rsidRDefault="00E86E7B" w:rsidP="00B27DCC">
            <w:pPr>
              <w:pStyle w:val="TAH"/>
              <w:rPr>
                <w:lang w:eastAsia="en-GB"/>
              </w:rPr>
            </w:pPr>
            <w:r w:rsidRPr="00816C4A">
              <w:rPr>
                <w:lang w:eastAsia="en-GB"/>
              </w:rPr>
              <w:t>Byte(s)</w:t>
            </w:r>
          </w:p>
        </w:tc>
        <w:tc>
          <w:tcPr>
            <w:tcW w:w="4961" w:type="dxa"/>
          </w:tcPr>
          <w:p w14:paraId="58B0F2B2" w14:textId="77777777" w:rsidR="00E86E7B" w:rsidRPr="00816C4A" w:rsidRDefault="00E86E7B" w:rsidP="00B27DCC">
            <w:pPr>
              <w:pStyle w:val="TAH"/>
              <w:rPr>
                <w:lang w:eastAsia="en-GB"/>
              </w:rPr>
            </w:pPr>
            <w:r w:rsidRPr="00816C4A">
              <w:rPr>
                <w:lang w:eastAsia="en-GB"/>
              </w:rPr>
              <w:t>Description</w:t>
            </w:r>
          </w:p>
        </w:tc>
        <w:tc>
          <w:tcPr>
            <w:tcW w:w="1417" w:type="dxa"/>
          </w:tcPr>
          <w:p w14:paraId="175B8975" w14:textId="77777777" w:rsidR="00E86E7B" w:rsidRPr="00816C4A" w:rsidRDefault="00E86E7B" w:rsidP="00B27DCC">
            <w:pPr>
              <w:pStyle w:val="TAH"/>
              <w:rPr>
                <w:lang w:eastAsia="en-GB"/>
              </w:rPr>
            </w:pPr>
            <w:r w:rsidRPr="00816C4A">
              <w:rPr>
                <w:lang w:eastAsia="en-GB"/>
              </w:rPr>
              <w:t>Length</w:t>
            </w:r>
          </w:p>
        </w:tc>
      </w:tr>
      <w:tr w:rsidR="00E86E7B" w:rsidRPr="00816C4A" w14:paraId="0954E047" w14:textId="77777777" w:rsidTr="00B27DCC">
        <w:trPr>
          <w:jc w:val="center"/>
        </w:trPr>
        <w:tc>
          <w:tcPr>
            <w:tcW w:w="1276" w:type="dxa"/>
          </w:tcPr>
          <w:p w14:paraId="1585DCC1"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4B7289A4" w14:textId="77777777" w:rsidR="00E86E7B" w:rsidRPr="00816C4A" w:rsidRDefault="00E86E7B" w:rsidP="00B27DCC">
            <w:pPr>
              <w:pStyle w:val="TAL"/>
            </w:pPr>
            <w:r w:rsidRPr="00816C4A">
              <w:t>UICC Acknowledgement</w:t>
            </w:r>
          </w:p>
        </w:tc>
        <w:tc>
          <w:tcPr>
            <w:tcW w:w="1417" w:type="dxa"/>
          </w:tcPr>
          <w:p w14:paraId="041734E5" w14:textId="77777777" w:rsidR="00E86E7B" w:rsidRPr="00816C4A" w:rsidRDefault="00E86E7B" w:rsidP="00B27DCC">
            <w:pPr>
              <w:pStyle w:val="TAC"/>
              <w:rPr>
                <w:lang w:eastAsia="en-GB"/>
              </w:rPr>
            </w:pPr>
            <w:r w:rsidRPr="00816C4A">
              <w:rPr>
                <w:lang w:eastAsia="en-GB"/>
              </w:rPr>
              <w:t>X</w:t>
            </w:r>
          </w:p>
        </w:tc>
      </w:tr>
    </w:tbl>
    <w:p w14:paraId="182CC848" w14:textId="77777777" w:rsidR="00E86E7B" w:rsidRPr="00816C4A" w:rsidRDefault="00E86E7B" w:rsidP="00E86E7B"/>
    <w:p w14:paraId="090C2663" w14:textId="77777777" w:rsidR="00E86E7B" w:rsidRPr="00816C4A" w:rsidRDefault="00E86E7B" w:rsidP="00E86E7B">
      <w:pPr>
        <w:pStyle w:val="Heading3"/>
      </w:pPr>
      <w:bookmarkStart w:id="1523" w:name="_Toc3200849"/>
      <w:bookmarkStart w:id="1524" w:name="_Toc20392592"/>
      <w:bookmarkStart w:id="1525" w:name="_Toc27774239"/>
      <w:bookmarkStart w:id="1526" w:name="_Toc36482699"/>
      <w:bookmarkStart w:id="1527" w:name="_Toc36484358"/>
      <w:bookmarkStart w:id="1528" w:name="_Toc44933288"/>
      <w:bookmarkStart w:id="1529" w:name="_Toc50972241"/>
      <w:bookmarkStart w:id="1530" w:name="_Toc163045729"/>
      <w:r w:rsidRPr="00816C4A">
        <w:t>7.1.2</w:t>
      </w:r>
      <w:r w:rsidRPr="00816C4A">
        <w:tab/>
        <w:t>Cell Broadcast data download</w:t>
      </w:r>
      <w:bookmarkEnd w:id="1523"/>
      <w:bookmarkEnd w:id="1524"/>
      <w:bookmarkEnd w:id="1525"/>
      <w:bookmarkEnd w:id="1526"/>
      <w:bookmarkEnd w:id="1527"/>
      <w:bookmarkEnd w:id="1528"/>
      <w:bookmarkEnd w:id="1529"/>
      <w:bookmarkEnd w:id="1530"/>
    </w:p>
    <w:p w14:paraId="3229483B" w14:textId="77777777" w:rsidR="00E86E7B" w:rsidRPr="00816C4A" w:rsidRDefault="00E86E7B" w:rsidP="00E86E7B">
      <w:pPr>
        <w:pStyle w:val="Heading4"/>
      </w:pPr>
      <w:bookmarkStart w:id="1531" w:name="_Toc3200850"/>
      <w:bookmarkStart w:id="1532" w:name="_Toc20392593"/>
      <w:bookmarkStart w:id="1533" w:name="_Toc27774240"/>
      <w:bookmarkStart w:id="1534" w:name="_Toc36482700"/>
      <w:bookmarkStart w:id="1535" w:name="_Toc36484359"/>
      <w:bookmarkStart w:id="1536" w:name="_Toc44933289"/>
      <w:bookmarkStart w:id="1537" w:name="_Toc50972242"/>
      <w:bookmarkStart w:id="1538" w:name="_Toc163045730"/>
      <w:r w:rsidRPr="00816C4A">
        <w:t>7.1.2.1</w:t>
      </w:r>
      <w:r w:rsidRPr="00816C4A">
        <w:tab/>
        <w:t>Procedure</w:t>
      </w:r>
      <w:bookmarkEnd w:id="1531"/>
      <w:bookmarkEnd w:id="1532"/>
      <w:bookmarkEnd w:id="1533"/>
      <w:bookmarkEnd w:id="1534"/>
      <w:bookmarkEnd w:id="1535"/>
      <w:bookmarkEnd w:id="1536"/>
      <w:bookmarkEnd w:id="1537"/>
      <w:bookmarkEnd w:id="1538"/>
    </w:p>
    <w:p w14:paraId="74C4D5F9" w14:textId="77777777" w:rsidR="00E86E7B" w:rsidRPr="00816C4A" w:rsidRDefault="00E86E7B" w:rsidP="00E86E7B">
      <w:r w:rsidRPr="00816C4A">
        <w:t>If the service "data download via SMS-CB" is available in the USIM Service Table (see TS 31.102 [14]), then the ME shall follow the procedure below:</w:t>
      </w:r>
    </w:p>
    <w:p w14:paraId="3E51A9CB"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5DEB9FCB"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335E20CA" w14:textId="2B1D2860"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E05181" w:rsidRPr="00816C4A">
        <w:t>TS</w:t>
      </w:r>
      <w:r w:rsidR="00E05181">
        <w:t> </w:t>
      </w:r>
      <w:r w:rsidR="00E05181" w:rsidRPr="00816C4A">
        <w:t>2</w:t>
      </w:r>
      <w:r w:rsidRPr="00816C4A">
        <w:t>3.041[6]:</w:t>
      </w:r>
    </w:p>
    <w:p w14:paraId="3D1CAA64"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0FC1A356" w14:textId="77777777" w:rsidR="00E86E7B" w:rsidRPr="00816C4A" w:rsidRDefault="00E86E7B" w:rsidP="00E86E7B">
      <w:pPr>
        <w:pStyle w:val="B2"/>
      </w:pPr>
      <w:r w:rsidRPr="00816C4A">
        <w:t>2)</w:t>
      </w:r>
      <w:r w:rsidRPr="00816C4A">
        <w:tab/>
        <w:t>For each page the ME shall reconstruct GSM Cell Broadcast Page header as follows:</w:t>
      </w:r>
    </w:p>
    <w:p w14:paraId="12A3C807"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303D6758"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3EB27AA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601830C8" w14:textId="4B757ED8"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E05181" w:rsidRPr="00816C4A">
        <w:t>TS</w:t>
      </w:r>
      <w:r w:rsidR="00E05181">
        <w:t> </w:t>
      </w:r>
      <w:r w:rsidR="00E05181" w:rsidRPr="00816C4A">
        <w:t>2</w:t>
      </w:r>
      <w:r w:rsidRPr="00816C4A">
        <w:t>3.041[6].</w:t>
      </w:r>
    </w:p>
    <w:p w14:paraId="1B1459E0"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6C8AB75"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6E090C60" w14:textId="77777777" w:rsidTr="00B27DCC">
        <w:trPr>
          <w:cantSplit/>
          <w:jc w:val="center"/>
        </w:trPr>
        <w:tc>
          <w:tcPr>
            <w:tcW w:w="2970" w:type="dxa"/>
          </w:tcPr>
          <w:p w14:paraId="0B66937B"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79347F6A"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6B5D4A25" w14:textId="77777777" w:rsidTr="00B27DCC">
        <w:trPr>
          <w:cantSplit/>
          <w:jc w:val="center"/>
        </w:trPr>
        <w:tc>
          <w:tcPr>
            <w:tcW w:w="2970" w:type="dxa"/>
          </w:tcPr>
          <w:p w14:paraId="6C2CBD47" w14:textId="77777777" w:rsidR="00E86E7B" w:rsidRPr="00816C4A" w:rsidRDefault="00E86E7B" w:rsidP="00B27DCC">
            <w:pPr>
              <w:pStyle w:val="TAC"/>
              <w:rPr>
                <w:lang w:eastAsia="en-GB"/>
              </w:rPr>
            </w:pPr>
            <w:r w:rsidRPr="00816C4A">
              <w:rPr>
                <w:lang w:eastAsia="en-GB"/>
              </w:rPr>
              <w:t>Message ID</w:t>
            </w:r>
          </w:p>
        </w:tc>
        <w:tc>
          <w:tcPr>
            <w:tcW w:w="3352" w:type="dxa"/>
          </w:tcPr>
          <w:p w14:paraId="0B66371F" w14:textId="77777777" w:rsidR="00E86E7B" w:rsidRPr="00816C4A" w:rsidRDefault="00E86E7B" w:rsidP="00B27DCC">
            <w:pPr>
              <w:pStyle w:val="TAC"/>
              <w:rPr>
                <w:lang w:eastAsia="en-GB"/>
              </w:rPr>
            </w:pPr>
            <w:r w:rsidRPr="00816C4A">
              <w:rPr>
                <w:lang w:eastAsia="en-GB"/>
              </w:rPr>
              <w:t>Message ID</w:t>
            </w:r>
          </w:p>
        </w:tc>
      </w:tr>
      <w:tr w:rsidR="00E86E7B" w:rsidRPr="00816C4A" w14:paraId="13102C28" w14:textId="77777777" w:rsidTr="00B27DCC">
        <w:trPr>
          <w:cantSplit/>
          <w:jc w:val="center"/>
        </w:trPr>
        <w:tc>
          <w:tcPr>
            <w:tcW w:w="2970" w:type="dxa"/>
          </w:tcPr>
          <w:p w14:paraId="74F25BE2" w14:textId="77777777" w:rsidR="00E86E7B" w:rsidRPr="00816C4A" w:rsidRDefault="00E86E7B" w:rsidP="00B27DCC">
            <w:pPr>
              <w:pStyle w:val="TAC"/>
              <w:rPr>
                <w:lang w:eastAsia="en-GB"/>
              </w:rPr>
            </w:pPr>
            <w:r w:rsidRPr="00816C4A">
              <w:rPr>
                <w:lang w:eastAsia="en-GB"/>
              </w:rPr>
              <w:t>Serial Number</w:t>
            </w:r>
          </w:p>
        </w:tc>
        <w:tc>
          <w:tcPr>
            <w:tcW w:w="3352" w:type="dxa"/>
          </w:tcPr>
          <w:p w14:paraId="10BBE36B" w14:textId="77777777" w:rsidR="00E86E7B" w:rsidRPr="00816C4A" w:rsidRDefault="00E86E7B" w:rsidP="00B27DCC">
            <w:pPr>
              <w:pStyle w:val="TAC"/>
              <w:rPr>
                <w:lang w:eastAsia="en-GB"/>
              </w:rPr>
            </w:pPr>
            <w:r w:rsidRPr="00816C4A">
              <w:rPr>
                <w:lang w:eastAsia="en-GB"/>
              </w:rPr>
              <w:t>Serial Number</w:t>
            </w:r>
          </w:p>
        </w:tc>
      </w:tr>
      <w:tr w:rsidR="00E86E7B" w:rsidRPr="00816C4A" w14:paraId="1F58B0F3" w14:textId="77777777" w:rsidTr="00B27DCC">
        <w:trPr>
          <w:cantSplit/>
          <w:jc w:val="center"/>
        </w:trPr>
        <w:tc>
          <w:tcPr>
            <w:tcW w:w="2970" w:type="dxa"/>
          </w:tcPr>
          <w:p w14:paraId="6E7ABB6B" w14:textId="77777777" w:rsidR="00E86E7B" w:rsidRPr="00816C4A" w:rsidRDefault="00E86E7B" w:rsidP="00B27DCC">
            <w:pPr>
              <w:pStyle w:val="TAC"/>
              <w:rPr>
                <w:lang w:eastAsia="en-GB"/>
              </w:rPr>
            </w:pPr>
            <w:r w:rsidRPr="00816C4A">
              <w:rPr>
                <w:lang w:eastAsia="en-GB"/>
              </w:rPr>
              <w:t>Data Coding Scheme</w:t>
            </w:r>
          </w:p>
        </w:tc>
        <w:tc>
          <w:tcPr>
            <w:tcW w:w="3352" w:type="dxa"/>
          </w:tcPr>
          <w:p w14:paraId="7574DD3F" w14:textId="77777777" w:rsidR="00E86E7B" w:rsidRPr="00816C4A" w:rsidRDefault="00E86E7B" w:rsidP="00B27DCC">
            <w:pPr>
              <w:pStyle w:val="TAC"/>
              <w:rPr>
                <w:lang w:eastAsia="en-GB"/>
              </w:rPr>
            </w:pPr>
            <w:r w:rsidRPr="00816C4A">
              <w:rPr>
                <w:lang w:eastAsia="en-GB"/>
              </w:rPr>
              <w:t>Data Coding Scheme</w:t>
            </w:r>
          </w:p>
        </w:tc>
      </w:tr>
      <w:tr w:rsidR="00E86E7B" w:rsidRPr="00816C4A" w14:paraId="15280735" w14:textId="77777777" w:rsidTr="00B27DCC">
        <w:trPr>
          <w:cantSplit/>
          <w:jc w:val="center"/>
        </w:trPr>
        <w:tc>
          <w:tcPr>
            <w:tcW w:w="2970" w:type="dxa"/>
          </w:tcPr>
          <w:p w14:paraId="288925E2" w14:textId="77777777" w:rsidR="00E86E7B" w:rsidRPr="00816C4A" w:rsidRDefault="00E86E7B" w:rsidP="00B27DCC">
            <w:pPr>
              <w:pStyle w:val="TAC"/>
              <w:rPr>
                <w:lang w:eastAsia="en-GB"/>
              </w:rPr>
            </w:pPr>
            <w:r w:rsidRPr="00816C4A">
              <w:rPr>
                <w:lang w:eastAsia="en-GB"/>
              </w:rPr>
              <w:t>Number-Of –Pages</w:t>
            </w:r>
          </w:p>
        </w:tc>
        <w:tc>
          <w:tcPr>
            <w:tcW w:w="3352" w:type="dxa"/>
          </w:tcPr>
          <w:p w14:paraId="307F0D25"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7525948D" w14:textId="77777777" w:rsidTr="00B27DCC">
        <w:trPr>
          <w:cantSplit/>
          <w:jc w:val="center"/>
        </w:trPr>
        <w:tc>
          <w:tcPr>
            <w:tcW w:w="2970" w:type="dxa"/>
          </w:tcPr>
          <w:p w14:paraId="3BA929A9"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63B01514" w14:textId="77777777" w:rsidR="00E86E7B" w:rsidRPr="00816C4A" w:rsidRDefault="00E86E7B" w:rsidP="00B27DCC">
            <w:pPr>
              <w:pStyle w:val="TAC"/>
              <w:rPr>
                <w:lang w:eastAsia="en-GB"/>
              </w:rPr>
            </w:pPr>
            <w:r w:rsidRPr="00816C4A">
              <w:rPr>
                <w:lang w:eastAsia="en-GB"/>
              </w:rPr>
              <w:t>Content of Message</w:t>
            </w:r>
          </w:p>
        </w:tc>
      </w:tr>
    </w:tbl>
    <w:p w14:paraId="3DC0E1D4" w14:textId="77777777" w:rsidR="00E86E7B" w:rsidRPr="00816C4A" w:rsidRDefault="00E86E7B" w:rsidP="00E86E7B">
      <w:pPr>
        <w:pStyle w:val="B1"/>
        <w:ind w:left="0" w:firstLine="0"/>
      </w:pPr>
    </w:p>
    <w:p w14:paraId="2BA45E8E"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5BCC2D93"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42FD3EE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0862662E"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41F6B2C6" w14:textId="77777777" w:rsidR="00E86E7B" w:rsidRPr="00816C4A" w:rsidRDefault="00E86E7B" w:rsidP="00E86E7B">
      <w:r w:rsidRPr="00816C4A">
        <w:t>The ME shall identify new cell broadcast pages by their message identifier, serial number and page values.</w:t>
      </w:r>
    </w:p>
    <w:p w14:paraId="30353B62" w14:textId="77777777" w:rsidR="00E86E7B" w:rsidRPr="00816C4A" w:rsidRDefault="00E86E7B" w:rsidP="00E86E7B">
      <w:pPr>
        <w:pStyle w:val="Heading4"/>
      </w:pPr>
      <w:bookmarkStart w:id="1539" w:name="_Toc3200851"/>
      <w:bookmarkStart w:id="1540" w:name="_Toc20392594"/>
      <w:bookmarkStart w:id="1541" w:name="_Toc27774241"/>
      <w:bookmarkStart w:id="1542" w:name="_Toc36482701"/>
      <w:bookmarkStart w:id="1543" w:name="_Toc36484360"/>
      <w:bookmarkStart w:id="1544" w:name="_Toc44933290"/>
      <w:bookmarkStart w:id="1545" w:name="_Toc50972243"/>
      <w:bookmarkStart w:id="1546" w:name="_Toc163045731"/>
      <w:r w:rsidRPr="00816C4A">
        <w:t>7.1.2.2</w:t>
      </w:r>
      <w:r w:rsidRPr="00816C4A">
        <w:tab/>
        <w:t>Structure of ENVELOPE (CELL BROADCAST DOWNLOAD)</w:t>
      </w:r>
      <w:bookmarkEnd w:id="1539"/>
      <w:bookmarkEnd w:id="1540"/>
      <w:bookmarkEnd w:id="1541"/>
      <w:bookmarkEnd w:id="1542"/>
      <w:bookmarkEnd w:id="1543"/>
      <w:bookmarkEnd w:id="1544"/>
      <w:bookmarkEnd w:id="1545"/>
      <w:bookmarkEnd w:id="1546"/>
    </w:p>
    <w:p w14:paraId="0533F632" w14:textId="77777777" w:rsidR="00E86E7B" w:rsidRPr="00816C4A" w:rsidRDefault="00E86E7B" w:rsidP="00E86E7B">
      <w:pPr>
        <w:keepNext/>
        <w:keepLines/>
      </w:pPr>
      <w:r w:rsidRPr="00816C4A">
        <w:t>Direction: ME to UICC.</w:t>
      </w:r>
    </w:p>
    <w:p w14:paraId="35789C9A" w14:textId="77777777" w:rsidR="00E86E7B" w:rsidRPr="00816C4A" w:rsidRDefault="00E86E7B" w:rsidP="00E86E7B">
      <w:pPr>
        <w:keepNext/>
        <w:keepLines/>
      </w:pPr>
      <w:r w:rsidRPr="00816C4A">
        <w:t>The command header is specified in TS 31.101 [13].</w:t>
      </w:r>
    </w:p>
    <w:p w14:paraId="6F1CA1E0" w14:textId="77777777" w:rsidR="00E86E7B" w:rsidRPr="00816C4A" w:rsidRDefault="00E86E7B" w:rsidP="00E86E7B">
      <w:r w:rsidRPr="00816C4A">
        <w:t>Command parameters/data.</w:t>
      </w:r>
    </w:p>
    <w:p w14:paraId="387AF7B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BA74B68" w14:textId="77777777" w:rsidTr="00B27DCC">
        <w:trPr>
          <w:jc w:val="center"/>
        </w:trPr>
        <w:tc>
          <w:tcPr>
            <w:tcW w:w="3756" w:type="dxa"/>
          </w:tcPr>
          <w:p w14:paraId="607E5D08" w14:textId="77777777" w:rsidR="00E86E7B" w:rsidRPr="00816C4A" w:rsidRDefault="00E86E7B" w:rsidP="00B27DCC">
            <w:pPr>
              <w:pStyle w:val="TAH"/>
              <w:rPr>
                <w:lang w:eastAsia="en-GB"/>
              </w:rPr>
            </w:pPr>
            <w:r w:rsidRPr="00816C4A">
              <w:rPr>
                <w:lang w:eastAsia="en-GB"/>
              </w:rPr>
              <w:t>Description</w:t>
            </w:r>
          </w:p>
        </w:tc>
        <w:tc>
          <w:tcPr>
            <w:tcW w:w="1240" w:type="dxa"/>
          </w:tcPr>
          <w:p w14:paraId="6AC3DA2A" w14:textId="77777777" w:rsidR="00E86E7B" w:rsidRPr="00816C4A" w:rsidRDefault="00E86E7B" w:rsidP="00B27DCC">
            <w:pPr>
              <w:pStyle w:val="TAH"/>
              <w:rPr>
                <w:lang w:eastAsia="en-GB"/>
              </w:rPr>
            </w:pPr>
            <w:r w:rsidRPr="00816C4A">
              <w:rPr>
                <w:lang w:eastAsia="en-GB"/>
              </w:rPr>
              <w:t>Clause</w:t>
            </w:r>
          </w:p>
        </w:tc>
        <w:tc>
          <w:tcPr>
            <w:tcW w:w="1240" w:type="dxa"/>
          </w:tcPr>
          <w:p w14:paraId="76956A6D" w14:textId="77777777" w:rsidR="00E86E7B" w:rsidRPr="00816C4A" w:rsidRDefault="00E86E7B" w:rsidP="00B27DCC">
            <w:pPr>
              <w:pStyle w:val="TAH"/>
              <w:rPr>
                <w:lang w:eastAsia="en-GB"/>
              </w:rPr>
            </w:pPr>
            <w:r w:rsidRPr="00816C4A">
              <w:rPr>
                <w:lang w:eastAsia="en-GB"/>
              </w:rPr>
              <w:t>M/O/C</w:t>
            </w:r>
          </w:p>
        </w:tc>
        <w:tc>
          <w:tcPr>
            <w:tcW w:w="852" w:type="dxa"/>
          </w:tcPr>
          <w:p w14:paraId="5D20CA63" w14:textId="77777777" w:rsidR="00E86E7B" w:rsidRPr="00816C4A" w:rsidRDefault="00E86E7B" w:rsidP="00B27DCC">
            <w:pPr>
              <w:pStyle w:val="TAH"/>
              <w:rPr>
                <w:lang w:eastAsia="en-GB"/>
              </w:rPr>
            </w:pPr>
            <w:r w:rsidRPr="00816C4A">
              <w:rPr>
                <w:lang w:eastAsia="en-GB"/>
              </w:rPr>
              <w:t>Min</w:t>
            </w:r>
          </w:p>
        </w:tc>
        <w:tc>
          <w:tcPr>
            <w:tcW w:w="1418" w:type="dxa"/>
          </w:tcPr>
          <w:p w14:paraId="4E011C4B" w14:textId="77777777" w:rsidR="00E86E7B" w:rsidRPr="00816C4A" w:rsidRDefault="00E86E7B" w:rsidP="00B27DCC">
            <w:pPr>
              <w:pStyle w:val="TAH"/>
              <w:rPr>
                <w:lang w:eastAsia="en-GB"/>
              </w:rPr>
            </w:pPr>
            <w:r w:rsidRPr="00816C4A">
              <w:rPr>
                <w:lang w:eastAsia="en-GB"/>
              </w:rPr>
              <w:t>Length</w:t>
            </w:r>
          </w:p>
        </w:tc>
      </w:tr>
      <w:tr w:rsidR="00E86E7B" w:rsidRPr="00816C4A" w14:paraId="0617C68B" w14:textId="77777777" w:rsidTr="00B27DCC">
        <w:trPr>
          <w:jc w:val="center"/>
        </w:trPr>
        <w:tc>
          <w:tcPr>
            <w:tcW w:w="3756" w:type="dxa"/>
          </w:tcPr>
          <w:p w14:paraId="7C04864E" w14:textId="77777777" w:rsidR="00E86E7B" w:rsidRPr="00816C4A" w:rsidRDefault="00E86E7B" w:rsidP="00B27DCC">
            <w:pPr>
              <w:pStyle w:val="TAL"/>
            </w:pPr>
            <w:r w:rsidRPr="00816C4A">
              <w:t>Cell Broadcast Download tag</w:t>
            </w:r>
          </w:p>
        </w:tc>
        <w:tc>
          <w:tcPr>
            <w:tcW w:w="1240" w:type="dxa"/>
          </w:tcPr>
          <w:p w14:paraId="54A16103" w14:textId="77777777" w:rsidR="00E86E7B" w:rsidRPr="00816C4A" w:rsidRDefault="00E86E7B" w:rsidP="00B27DCC">
            <w:pPr>
              <w:pStyle w:val="TAL"/>
              <w:jc w:val="center"/>
            </w:pPr>
            <w:r w:rsidRPr="00816C4A">
              <w:t>9.1</w:t>
            </w:r>
          </w:p>
        </w:tc>
        <w:tc>
          <w:tcPr>
            <w:tcW w:w="1240" w:type="dxa"/>
          </w:tcPr>
          <w:p w14:paraId="4E138189" w14:textId="77777777" w:rsidR="00E86E7B" w:rsidRPr="00816C4A" w:rsidRDefault="00E86E7B" w:rsidP="00B27DCC">
            <w:pPr>
              <w:pStyle w:val="TAL"/>
              <w:jc w:val="center"/>
            </w:pPr>
            <w:r w:rsidRPr="00816C4A">
              <w:t>M</w:t>
            </w:r>
          </w:p>
        </w:tc>
        <w:tc>
          <w:tcPr>
            <w:tcW w:w="852" w:type="dxa"/>
          </w:tcPr>
          <w:p w14:paraId="5D5D4F9E" w14:textId="77777777" w:rsidR="00E86E7B" w:rsidRPr="00816C4A" w:rsidRDefault="00E86E7B" w:rsidP="00B27DCC">
            <w:pPr>
              <w:pStyle w:val="TAL"/>
              <w:jc w:val="center"/>
            </w:pPr>
            <w:r w:rsidRPr="00816C4A">
              <w:t>Y</w:t>
            </w:r>
          </w:p>
        </w:tc>
        <w:tc>
          <w:tcPr>
            <w:tcW w:w="1418" w:type="dxa"/>
          </w:tcPr>
          <w:p w14:paraId="5FC43AFC" w14:textId="77777777" w:rsidR="00E86E7B" w:rsidRPr="00816C4A" w:rsidRDefault="00E86E7B" w:rsidP="00B27DCC">
            <w:pPr>
              <w:pStyle w:val="TAL"/>
              <w:jc w:val="center"/>
            </w:pPr>
            <w:r w:rsidRPr="00816C4A">
              <w:t>1</w:t>
            </w:r>
          </w:p>
        </w:tc>
      </w:tr>
      <w:tr w:rsidR="00E86E7B" w:rsidRPr="00816C4A" w14:paraId="0364F289" w14:textId="77777777" w:rsidTr="00B27DCC">
        <w:trPr>
          <w:jc w:val="center"/>
        </w:trPr>
        <w:tc>
          <w:tcPr>
            <w:tcW w:w="3756" w:type="dxa"/>
          </w:tcPr>
          <w:p w14:paraId="592872AC" w14:textId="77777777" w:rsidR="00E86E7B" w:rsidRPr="00816C4A" w:rsidRDefault="00E86E7B" w:rsidP="00B27DCC">
            <w:pPr>
              <w:pStyle w:val="TAL"/>
            </w:pPr>
            <w:r w:rsidRPr="00816C4A">
              <w:t>Length (A+B)</w:t>
            </w:r>
          </w:p>
        </w:tc>
        <w:tc>
          <w:tcPr>
            <w:tcW w:w="1240" w:type="dxa"/>
          </w:tcPr>
          <w:p w14:paraId="7FC428D1" w14:textId="77777777" w:rsidR="00E86E7B" w:rsidRPr="00816C4A" w:rsidRDefault="00E86E7B" w:rsidP="00B27DCC">
            <w:pPr>
              <w:pStyle w:val="TAL"/>
              <w:jc w:val="center"/>
              <w:rPr>
                <w:lang w:val="fr-FR"/>
              </w:rPr>
            </w:pPr>
            <w:r w:rsidRPr="00816C4A">
              <w:rPr>
                <w:lang w:val="fr-FR"/>
              </w:rPr>
              <w:t>-</w:t>
            </w:r>
          </w:p>
        </w:tc>
        <w:tc>
          <w:tcPr>
            <w:tcW w:w="1240" w:type="dxa"/>
          </w:tcPr>
          <w:p w14:paraId="235ECF31" w14:textId="77777777" w:rsidR="00E86E7B" w:rsidRPr="00816C4A" w:rsidRDefault="00E86E7B" w:rsidP="00B27DCC">
            <w:pPr>
              <w:pStyle w:val="TAL"/>
              <w:jc w:val="center"/>
              <w:rPr>
                <w:lang w:val="fr-FR"/>
              </w:rPr>
            </w:pPr>
            <w:r w:rsidRPr="00816C4A">
              <w:rPr>
                <w:lang w:val="fr-FR"/>
              </w:rPr>
              <w:t>M</w:t>
            </w:r>
          </w:p>
        </w:tc>
        <w:tc>
          <w:tcPr>
            <w:tcW w:w="852" w:type="dxa"/>
          </w:tcPr>
          <w:p w14:paraId="073F489F" w14:textId="77777777" w:rsidR="00E86E7B" w:rsidRPr="00816C4A" w:rsidRDefault="00E86E7B" w:rsidP="00B27DCC">
            <w:pPr>
              <w:pStyle w:val="TAL"/>
              <w:jc w:val="center"/>
              <w:rPr>
                <w:lang w:val="fr-FR"/>
              </w:rPr>
            </w:pPr>
            <w:r w:rsidRPr="00816C4A">
              <w:rPr>
                <w:lang w:val="fr-FR"/>
              </w:rPr>
              <w:t>Y</w:t>
            </w:r>
          </w:p>
        </w:tc>
        <w:tc>
          <w:tcPr>
            <w:tcW w:w="1418" w:type="dxa"/>
          </w:tcPr>
          <w:p w14:paraId="21D1A99F" w14:textId="77777777" w:rsidR="00E86E7B" w:rsidRPr="00816C4A" w:rsidRDefault="00E86E7B" w:rsidP="00B27DCC">
            <w:pPr>
              <w:pStyle w:val="TAL"/>
              <w:jc w:val="center"/>
              <w:rPr>
                <w:lang w:val="fr-FR"/>
              </w:rPr>
            </w:pPr>
            <w:r w:rsidRPr="00816C4A">
              <w:rPr>
                <w:lang w:val="fr-FR"/>
              </w:rPr>
              <w:t>1 or 2</w:t>
            </w:r>
          </w:p>
        </w:tc>
      </w:tr>
      <w:tr w:rsidR="00E86E7B" w:rsidRPr="00816C4A" w14:paraId="3B1FB72D" w14:textId="77777777" w:rsidTr="00B27DCC">
        <w:trPr>
          <w:jc w:val="center"/>
        </w:trPr>
        <w:tc>
          <w:tcPr>
            <w:tcW w:w="3756" w:type="dxa"/>
          </w:tcPr>
          <w:p w14:paraId="52B926F8" w14:textId="77777777" w:rsidR="00E86E7B" w:rsidRPr="00816C4A" w:rsidRDefault="00E86E7B" w:rsidP="00B27DCC">
            <w:pPr>
              <w:pStyle w:val="TAL"/>
              <w:rPr>
                <w:lang w:val="fr-FR"/>
              </w:rPr>
            </w:pPr>
            <w:r w:rsidRPr="00816C4A">
              <w:rPr>
                <w:lang w:val="fr-FR"/>
              </w:rPr>
              <w:t>Device identities</w:t>
            </w:r>
          </w:p>
        </w:tc>
        <w:tc>
          <w:tcPr>
            <w:tcW w:w="1240" w:type="dxa"/>
          </w:tcPr>
          <w:p w14:paraId="2418D096" w14:textId="77777777" w:rsidR="00E86E7B" w:rsidRPr="00816C4A" w:rsidRDefault="00E86E7B" w:rsidP="00B27DCC">
            <w:pPr>
              <w:pStyle w:val="TAL"/>
              <w:jc w:val="center"/>
              <w:rPr>
                <w:lang w:val="fr-FR"/>
              </w:rPr>
            </w:pPr>
            <w:r w:rsidRPr="00816C4A">
              <w:rPr>
                <w:lang w:val="fr-FR"/>
              </w:rPr>
              <w:t>8.7</w:t>
            </w:r>
          </w:p>
        </w:tc>
        <w:tc>
          <w:tcPr>
            <w:tcW w:w="1240" w:type="dxa"/>
          </w:tcPr>
          <w:p w14:paraId="6706D1D2" w14:textId="77777777" w:rsidR="00E86E7B" w:rsidRPr="00816C4A" w:rsidRDefault="00E86E7B" w:rsidP="00B27DCC">
            <w:pPr>
              <w:pStyle w:val="TAL"/>
              <w:jc w:val="center"/>
              <w:rPr>
                <w:lang w:val="fr-FR"/>
              </w:rPr>
            </w:pPr>
            <w:r w:rsidRPr="00816C4A">
              <w:rPr>
                <w:lang w:val="fr-FR"/>
              </w:rPr>
              <w:t>M</w:t>
            </w:r>
          </w:p>
        </w:tc>
        <w:tc>
          <w:tcPr>
            <w:tcW w:w="852" w:type="dxa"/>
          </w:tcPr>
          <w:p w14:paraId="0BAC627F" w14:textId="77777777" w:rsidR="00E86E7B" w:rsidRPr="00816C4A" w:rsidRDefault="00E86E7B" w:rsidP="00B27DCC">
            <w:pPr>
              <w:pStyle w:val="TAL"/>
              <w:jc w:val="center"/>
              <w:rPr>
                <w:lang w:val="fr-FR"/>
              </w:rPr>
            </w:pPr>
            <w:r w:rsidRPr="00816C4A">
              <w:rPr>
                <w:lang w:val="fr-FR"/>
              </w:rPr>
              <w:t>Y</w:t>
            </w:r>
          </w:p>
        </w:tc>
        <w:tc>
          <w:tcPr>
            <w:tcW w:w="1418" w:type="dxa"/>
          </w:tcPr>
          <w:p w14:paraId="6F4B699E" w14:textId="77777777" w:rsidR="00E86E7B" w:rsidRPr="00816C4A" w:rsidRDefault="00E86E7B" w:rsidP="00B27DCC">
            <w:pPr>
              <w:pStyle w:val="TAL"/>
              <w:jc w:val="center"/>
              <w:rPr>
                <w:lang w:val="fr-FR"/>
              </w:rPr>
            </w:pPr>
            <w:r w:rsidRPr="00816C4A">
              <w:rPr>
                <w:lang w:val="fr-FR"/>
              </w:rPr>
              <w:t>A</w:t>
            </w:r>
          </w:p>
        </w:tc>
      </w:tr>
      <w:tr w:rsidR="00E86E7B" w:rsidRPr="00816C4A" w14:paraId="3FC943A9" w14:textId="77777777" w:rsidTr="00B27DCC">
        <w:trPr>
          <w:jc w:val="center"/>
        </w:trPr>
        <w:tc>
          <w:tcPr>
            <w:tcW w:w="3756" w:type="dxa"/>
          </w:tcPr>
          <w:p w14:paraId="4AC31F06" w14:textId="77777777" w:rsidR="00E86E7B" w:rsidRPr="00816C4A" w:rsidRDefault="00E86E7B" w:rsidP="00B27DCC">
            <w:pPr>
              <w:pStyle w:val="TAL"/>
              <w:rPr>
                <w:lang w:val="fr-FR"/>
              </w:rPr>
            </w:pPr>
            <w:r w:rsidRPr="00816C4A">
              <w:rPr>
                <w:lang w:val="fr-FR"/>
              </w:rPr>
              <w:t>Cell Broadcast page</w:t>
            </w:r>
          </w:p>
        </w:tc>
        <w:tc>
          <w:tcPr>
            <w:tcW w:w="1240" w:type="dxa"/>
          </w:tcPr>
          <w:p w14:paraId="3A8A15AD"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E6E6849" w14:textId="77777777" w:rsidR="00E86E7B" w:rsidRPr="00816C4A" w:rsidRDefault="00E86E7B" w:rsidP="00B27DCC">
            <w:pPr>
              <w:pStyle w:val="TAL"/>
              <w:jc w:val="center"/>
              <w:rPr>
                <w:lang w:val="fr-FR"/>
              </w:rPr>
            </w:pPr>
            <w:r w:rsidRPr="00816C4A">
              <w:rPr>
                <w:lang w:val="fr-FR"/>
              </w:rPr>
              <w:t>M</w:t>
            </w:r>
          </w:p>
        </w:tc>
        <w:tc>
          <w:tcPr>
            <w:tcW w:w="852" w:type="dxa"/>
          </w:tcPr>
          <w:p w14:paraId="4CA39B93" w14:textId="77777777" w:rsidR="00E86E7B" w:rsidRPr="00816C4A" w:rsidRDefault="00E86E7B" w:rsidP="00B27DCC">
            <w:pPr>
              <w:pStyle w:val="TAL"/>
              <w:jc w:val="center"/>
              <w:rPr>
                <w:lang w:val="fr-FR"/>
              </w:rPr>
            </w:pPr>
            <w:r w:rsidRPr="00816C4A">
              <w:rPr>
                <w:lang w:val="fr-FR"/>
              </w:rPr>
              <w:t>Y</w:t>
            </w:r>
          </w:p>
        </w:tc>
        <w:tc>
          <w:tcPr>
            <w:tcW w:w="1418" w:type="dxa"/>
          </w:tcPr>
          <w:p w14:paraId="3B943530" w14:textId="77777777" w:rsidR="00E86E7B" w:rsidRPr="00816C4A" w:rsidRDefault="00E86E7B" w:rsidP="00B27DCC">
            <w:pPr>
              <w:pStyle w:val="TAL"/>
              <w:jc w:val="center"/>
            </w:pPr>
            <w:r w:rsidRPr="00816C4A">
              <w:t>B</w:t>
            </w:r>
          </w:p>
        </w:tc>
      </w:tr>
    </w:tbl>
    <w:p w14:paraId="27358057" w14:textId="77777777" w:rsidR="00E86E7B" w:rsidRPr="00816C4A" w:rsidRDefault="00E86E7B" w:rsidP="00E86E7B"/>
    <w:p w14:paraId="4A894A31" w14:textId="77777777" w:rsidR="00E86E7B" w:rsidRPr="00816C4A" w:rsidRDefault="00E86E7B" w:rsidP="00E86E7B">
      <w:pPr>
        <w:pStyle w:val="B1"/>
      </w:pPr>
      <w:r w:rsidRPr="00816C4A">
        <w:t>-</w:t>
      </w:r>
      <w:r w:rsidRPr="00816C4A">
        <w:tab/>
        <w:t>Device identities: the ME shall set the device identities to:</w:t>
      </w:r>
    </w:p>
    <w:p w14:paraId="0FF029AC" w14:textId="77777777" w:rsidR="00E86E7B" w:rsidRPr="00816C4A" w:rsidRDefault="00E86E7B" w:rsidP="00E86E7B">
      <w:pPr>
        <w:pStyle w:val="B2"/>
      </w:pPr>
      <w:r w:rsidRPr="00816C4A">
        <w:t>-</w:t>
      </w:r>
      <w:r w:rsidRPr="00816C4A">
        <w:tab/>
        <w:t>source:</w:t>
      </w:r>
      <w:r w:rsidRPr="00816C4A">
        <w:tab/>
        <w:t>Network;</w:t>
      </w:r>
    </w:p>
    <w:p w14:paraId="0B7B663B" w14:textId="77777777" w:rsidR="00E86E7B" w:rsidRPr="00816C4A" w:rsidRDefault="00E86E7B" w:rsidP="00E86E7B">
      <w:pPr>
        <w:pStyle w:val="B2"/>
      </w:pPr>
      <w:r w:rsidRPr="00816C4A">
        <w:t>-</w:t>
      </w:r>
      <w:r w:rsidRPr="00816C4A">
        <w:tab/>
        <w:t>destination:</w:t>
      </w:r>
      <w:r w:rsidRPr="00816C4A">
        <w:tab/>
        <w:t>UICC.</w:t>
      </w:r>
    </w:p>
    <w:p w14:paraId="180DA87F" w14:textId="77777777" w:rsidR="00E86E7B" w:rsidRPr="00816C4A" w:rsidRDefault="00E86E7B" w:rsidP="00E86E7B">
      <w:r w:rsidRPr="00816C4A">
        <w:t>Response parameters/data: None for this type of ENVELOPE command.</w:t>
      </w:r>
    </w:p>
    <w:p w14:paraId="5F05D96A" w14:textId="77777777" w:rsidR="00E86E7B" w:rsidRPr="00816C4A" w:rsidRDefault="00E86E7B" w:rsidP="00E86E7B">
      <w:pPr>
        <w:pStyle w:val="Heading2"/>
      </w:pPr>
      <w:bookmarkStart w:id="1547" w:name="_Toc3200852"/>
      <w:bookmarkStart w:id="1548" w:name="_Toc20392595"/>
      <w:bookmarkStart w:id="1549" w:name="_Toc27774242"/>
      <w:bookmarkStart w:id="1550" w:name="_Toc36482702"/>
      <w:bookmarkStart w:id="1551" w:name="_Toc36484361"/>
      <w:bookmarkStart w:id="1552" w:name="_Toc44933291"/>
      <w:bookmarkStart w:id="1553" w:name="_Toc50972244"/>
      <w:bookmarkStart w:id="1554" w:name="_Toc163045732"/>
      <w:r w:rsidRPr="00816C4A">
        <w:t>7.2</w:t>
      </w:r>
      <w:r w:rsidRPr="00816C4A">
        <w:tab/>
        <w:t>Menu Selection</w:t>
      </w:r>
      <w:bookmarkEnd w:id="1547"/>
      <w:bookmarkEnd w:id="1548"/>
      <w:bookmarkEnd w:id="1549"/>
      <w:bookmarkEnd w:id="1550"/>
      <w:bookmarkEnd w:id="1551"/>
      <w:bookmarkEnd w:id="1552"/>
      <w:bookmarkEnd w:id="1553"/>
      <w:bookmarkEnd w:id="1554"/>
    </w:p>
    <w:p w14:paraId="7E72AA12" w14:textId="646BD91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.2.</w:t>
      </w:r>
    </w:p>
    <w:p w14:paraId="0FF36A54" w14:textId="77777777" w:rsidR="00E86E7B" w:rsidRPr="00816C4A" w:rsidRDefault="00E86E7B" w:rsidP="00E86E7B">
      <w:r w:rsidRPr="00816C4A">
        <w:t>If the UICC responds with '93 00', the ME shall not re</w:t>
      </w:r>
      <w:r w:rsidRPr="00816C4A">
        <w:noBreakHyphen/>
        <w:t>issue this particular envelope.</w:t>
      </w:r>
    </w:p>
    <w:p w14:paraId="0842E0AD" w14:textId="77777777" w:rsidR="00E86E7B" w:rsidRPr="00816C4A" w:rsidRDefault="00E86E7B" w:rsidP="00E86E7B">
      <w:pPr>
        <w:pStyle w:val="Heading2"/>
      </w:pPr>
      <w:bookmarkStart w:id="1555" w:name="_Toc3200853"/>
      <w:bookmarkStart w:id="1556" w:name="_Toc20392596"/>
      <w:bookmarkStart w:id="1557" w:name="_Toc27774243"/>
      <w:bookmarkStart w:id="1558" w:name="_Toc36482703"/>
      <w:bookmarkStart w:id="1559" w:name="_Toc36484362"/>
      <w:bookmarkStart w:id="1560" w:name="_Toc44933292"/>
      <w:bookmarkStart w:id="1561" w:name="_Toc50972245"/>
      <w:bookmarkStart w:id="1562" w:name="_Toc163045733"/>
      <w:r w:rsidRPr="00816C4A">
        <w:t>7.3</w:t>
      </w:r>
      <w:r w:rsidRPr="00816C4A">
        <w:tab/>
        <w:t>Call Control and MO SMS control by USIM</w:t>
      </w:r>
      <w:bookmarkEnd w:id="1555"/>
      <w:bookmarkEnd w:id="1556"/>
      <w:bookmarkEnd w:id="1557"/>
      <w:bookmarkEnd w:id="1558"/>
      <w:bookmarkEnd w:id="1559"/>
      <w:bookmarkEnd w:id="1560"/>
      <w:bookmarkEnd w:id="1561"/>
      <w:bookmarkEnd w:id="1562"/>
    </w:p>
    <w:p w14:paraId="08B1FD41" w14:textId="77777777" w:rsidR="00E86E7B" w:rsidRPr="00816C4A" w:rsidRDefault="00E86E7B" w:rsidP="00E86E7B">
      <w:pPr>
        <w:pStyle w:val="Heading3"/>
      </w:pPr>
      <w:bookmarkStart w:id="1563" w:name="_Toc3200854"/>
      <w:bookmarkStart w:id="1564" w:name="_Toc20392597"/>
      <w:bookmarkStart w:id="1565" w:name="_Toc27774244"/>
      <w:bookmarkStart w:id="1566" w:name="_Toc36482704"/>
      <w:bookmarkStart w:id="1567" w:name="_Toc36484363"/>
      <w:bookmarkStart w:id="1568" w:name="_Toc44933293"/>
      <w:bookmarkStart w:id="1569" w:name="_Toc50972246"/>
      <w:bookmarkStart w:id="1570" w:name="_Toc163045734"/>
      <w:r w:rsidRPr="00816C4A">
        <w:t>7.3.1</w:t>
      </w:r>
      <w:r w:rsidRPr="00816C4A">
        <w:tab/>
        <w:t>Call Control by USIM</w:t>
      </w:r>
      <w:bookmarkEnd w:id="1563"/>
      <w:bookmarkEnd w:id="1564"/>
      <w:bookmarkEnd w:id="1565"/>
      <w:bookmarkEnd w:id="1566"/>
      <w:bookmarkEnd w:id="1567"/>
      <w:bookmarkEnd w:id="1568"/>
      <w:bookmarkEnd w:id="1569"/>
      <w:bookmarkEnd w:id="1570"/>
    </w:p>
    <w:p w14:paraId="2F4D6721" w14:textId="77777777" w:rsidR="00E86E7B" w:rsidRPr="00816C4A" w:rsidRDefault="00E86E7B" w:rsidP="00E86E7B">
      <w:pPr>
        <w:pStyle w:val="Heading4"/>
      </w:pPr>
      <w:bookmarkStart w:id="1571" w:name="_Toc3200855"/>
      <w:bookmarkStart w:id="1572" w:name="_Toc20392598"/>
      <w:bookmarkStart w:id="1573" w:name="_Toc27774245"/>
      <w:bookmarkStart w:id="1574" w:name="_Toc36482705"/>
      <w:bookmarkStart w:id="1575" w:name="_Toc36484364"/>
      <w:bookmarkStart w:id="1576" w:name="_Toc44933294"/>
      <w:bookmarkStart w:id="1577" w:name="_Toc50972247"/>
      <w:bookmarkStart w:id="1578" w:name="_Toc163045735"/>
      <w:r w:rsidRPr="00816C4A">
        <w:t>7.3.1.1</w:t>
      </w:r>
      <w:r w:rsidRPr="00816C4A">
        <w:tab/>
        <w:t>Procedure for mobile originated calls</w:t>
      </w:r>
      <w:bookmarkEnd w:id="1571"/>
      <w:bookmarkEnd w:id="1572"/>
      <w:bookmarkEnd w:id="1573"/>
      <w:bookmarkEnd w:id="1574"/>
      <w:bookmarkEnd w:id="1575"/>
      <w:bookmarkEnd w:id="1576"/>
      <w:bookmarkEnd w:id="1577"/>
      <w:bookmarkEnd w:id="1578"/>
    </w:p>
    <w:p w14:paraId="477A1F86" w14:textId="41DB447E"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E05181" w:rsidRPr="00816C4A">
        <w:t>clause</w:t>
      </w:r>
      <w:r w:rsidR="00E05181">
        <w:t> </w:t>
      </w:r>
      <w:r w:rsidR="00E05181" w:rsidRPr="00816C4A">
        <w:t>7</w:t>
      </w:r>
      <w:r w:rsidRPr="00816C4A">
        <w:t>.3.1.1 with the additional rules listed here:</w:t>
      </w:r>
    </w:p>
    <w:p w14:paraId="33183CE9"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43E57955" w14:textId="341014D6"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E05181" w:rsidRPr="00816C4A">
        <w:t>clause</w:t>
      </w:r>
      <w:r w:rsidR="00E05181">
        <w:t> </w:t>
      </w:r>
      <w:r w:rsidR="00E05181"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556C7EAE"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3E44BA05" w14:textId="46235669"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E05181" w:rsidRPr="00816C4A">
        <w:t>clause</w:t>
      </w:r>
      <w:r w:rsidR="00E05181">
        <w:t> </w:t>
      </w:r>
      <w:r w:rsidR="00E05181" w:rsidRPr="00816C4A">
        <w:t>7</w:t>
      </w:r>
      <w:r w:rsidRPr="00816C4A">
        <w:t>.3.1.9) shall be used.</w:t>
      </w:r>
    </w:p>
    <w:p w14:paraId="6DA11F5D" w14:textId="77777777" w:rsidR="00E86E7B" w:rsidRPr="00816C4A" w:rsidRDefault="00E86E7B" w:rsidP="00E86E7B">
      <w:r w:rsidRPr="00816C4A">
        <w:t>In the case where the initial call set-up request results from a proactive command SET UP CALL:</w:t>
      </w:r>
    </w:p>
    <w:p w14:paraId="593D32E9"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BD705DD"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2308B45F"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1FFC661F"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30E6834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16476110"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4B63589C"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3D4B428C"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0B44C197" w14:textId="77777777" w:rsidR="00E86E7B" w:rsidRPr="00816C4A" w:rsidRDefault="00E86E7B" w:rsidP="00E86E7B">
      <w:pPr>
        <w:pStyle w:val="Heading4"/>
      </w:pPr>
      <w:bookmarkStart w:id="1579" w:name="_Toc3200856"/>
      <w:bookmarkStart w:id="1580" w:name="_Toc20392599"/>
      <w:bookmarkStart w:id="1581" w:name="_Toc27774246"/>
      <w:bookmarkStart w:id="1582" w:name="_Toc36482706"/>
      <w:bookmarkStart w:id="1583" w:name="_Toc36484365"/>
      <w:bookmarkStart w:id="1584" w:name="_Toc44933295"/>
      <w:bookmarkStart w:id="1585" w:name="_Toc50972248"/>
      <w:bookmarkStart w:id="1586" w:name="_Toc163045736"/>
      <w:r w:rsidRPr="00816C4A">
        <w:lastRenderedPageBreak/>
        <w:t>7.3.1.2</w:t>
      </w:r>
      <w:r w:rsidRPr="00816C4A">
        <w:tab/>
        <w:t>Procedure for Supplementary Services and USSD</w:t>
      </w:r>
      <w:bookmarkEnd w:id="1579"/>
      <w:bookmarkEnd w:id="1580"/>
      <w:bookmarkEnd w:id="1581"/>
      <w:bookmarkEnd w:id="1582"/>
      <w:bookmarkEnd w:id="1583"/>
      <w:bookmarkEnd w:id="1584"/>
      <w:bookmarkEnd w:id="1585"/>
      <w:bookmarkEnd w:id="1586"/>
    </w:p>
    <w:p w14:paraId="67C37154"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4FDF9B8D" w14:textId="77777777" w:rsidR="00E86E7B" w:rsidRPr="00816C4A" w:rsidRDefault="00E86E7B" w:rsidP="00E86E7B">
      <w:pPr>
        <w:keepNext/>
      </w:pPr>
      <w:r w:rsidRPr="00816C4A">
        <w:t>The UICC shall respond in the same way as for mobile originated calls. The ME shall interpret the response as follows:</w:t>
      </w:r>
    </w:p>
    <w:p w14:paraId="505F499D"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7297DA42"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469D0818"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114C4CC6"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372A096B" w14:textId="77777777" w:rsidR="00E86E7B" w:rsidRPr="00816C4A" w:rsidRDefault="00E86E7B" w:rsidP="00E86E7B">
      <w:pPr>
        <w:keepNext/>
        <w:keepLines/>
      </w:pPr>
      <w:r w:rsidRPr="00816C4A">
        <w:t>In the case where the initial SS or USSD request results from a proactive command SEND SS or SEND USSD:</w:t>
      </w:r>
    </w:p>
    <w:p w14:paraId="62B81E44"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6E1315" w14:textId="3BC080D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E05181" w:rsidRPr="00816C4A">
        <w:t>clause</w:t>
      </w:r>
      <w:r w:rsidR="00E05181">
        <w:t> </w:t>
      </w:r>
      <w:r w:rsidR="00E05181" w:rsidRPr="00816C4A">
        <w:t>7</w:t>
      </w:r>
      <w:r w:rsidRPr="00816C4A">
        <w:t>.3.1.1.</w:t>
      </w:r>
    </w:p>
    <w:p w14:paraId="35DEFA8D"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63EB89B"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6F3CF3CA" w14:textId="77777777" w:rsidR="00E86E7B" w:rsidRPr="00816C4A" w:rsidRDefault="00E86E7B" w:rsidP="00E86E7B">
      <w:pPr>
        <w:pStyle w:val="Heading4"/>
      </w:pPr>
      <w:bookmarkStart w:id="1587" w:name="_Toc3200857"/>
      <w:bookmarkStart w:id="1588" w:name="_Toc20392600"/>
      <w:bookmarkStart w:id="1589" w:name="_Toc27774247"/>
      <w:bookmarkStart w:id="1590" w:name="_Toc36482707"/>
      <w:bookmarkStart w:id="1591" w:name="_Toc36484366"/>
      <w:bookmarkStart w:id="1592" w:name="_Toc44933296"/>
      <w:bookmarkStart w:id="1593" w:name="_Toc50972249"/>
      <w:bookmarkStart w:id="1594" w:name="_Toc163045737"/>
      <w:r w:rsidRPr="00816C4A">
        <w:t>7.3.1.3</w:t>
      </w:r>
      <w:r w:rsidRPr="00816C4A">
        <w:tab/>
        <w:t>Indication to be given to the user</w:t>
      </w:r>
      <w:bookmarkEnd w:id="1587"/>
      <w:bookmarkEnd w:id="1588"/>
      <w:bookmarkEnd w:id="1589"/>
      <w:bookmarkEnd w:id="1590"/>
      <w:bookmarkEnd w:id="1591"/>
      <w:bookmarkEnd w:id="1592"/>
      <w:bookmarkEnd w:id="1593"/>
      <w:bookmarkEnd w:id="1594"/>
    </w:p>
    <w:p w14:paraId="1061724A"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56A3590" w14:textId="77777777" w:rsidR="00E86E7B" w:rsidRPr="00816C4A" w:rsidRDefault="00E86E7B" w:rsidP="00E86E7B">
      <w:pPr>
        <w:pStyle w:val="B1"/>
      </w:pPr>
      <w:r w:rsidRPr="00816C4A">
        <w:t>-</w:t>
      </w:r>
      <w:r w:rsidRPr="00816C4A">
        <w:tab/>
        <w:t>if the UICC responds with "allowed, no modification", then:</w:t>
      </w:r>
    </w:p>
    <w:p w14:paraId="56957D06"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3FEA335C"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16C124A5"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0AA787B7" w14:textId="77777777" w:rsidR="00E86E7B" w:rsidRPr="00816C4A" w:rsidRDefault="00E86E7B" w:rsidP="00E86E7B">
      <w:pPr>
        <w:pStyle w:val="B1"/>
      </w:pPr>
      <w:r w:rsidRPr="00816C4A">
        <w:t>-</w:t>
      </w:r>
      <w:r w:rsidRPr="00816C4A">
        <w:tab/>
        <w:t>if the UICC responds with "not allowed", then:</w:t>
      </w:r>
    </w:p>
    <w:p w14:paraId="580E2CAE"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32D4E7B4"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CC9ABB9"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CDAF0C"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20C14D35"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32BBA8AC"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64428DB9"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6843D7BC"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DB825DC"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6C91253D" w14:textId="77777777" w:rsidR="00E86E7B" w:rsidRPr="00816C4A" w:rsidRDefault="00E86E7B" w:rsidP="00E86E7B">
      <w:r w:rsidRPr="00816C4A">
        <w:t>A terminal of type ND shall ignore any alpha identifier provided together with the response data to the ENVELOPE (CALL CONTROL) message.</w:t>
      </w:r>
    </w:p>
    <w:p w14:paraId="174E7778" w14:textId="77777777" w:rsidR="00E86E7B" w:rsidRPr="00816C4A" w:rsidRDefault="00E86E7B" w:rsidP="00E86E7B">
      <w:pPr>
        <w:pStyle w:val="Heading4"/>
      </w:pPr>
      <w:bookmarkStart w:id="1595" w:name="_Toc3200858"/>
      <w:bookmarkStart w:id="1596" w:name="_Toc20392601"/>
      <w:bookmarkStart w:id="1597" w:name="_Toc27774248"/>
      <w:bookmarkStart w:id="1598" w:name="_Toc36482708"/>
      <w:bookmarkStart w:id="1599" w:name="_Toc36484367"/>
      <w:bookmarkStart w:id="1600" w:name="_Toc44933297"/>
      <w:bookmarkStart w:id="1601" w:name="_Toc50972250"/>
      <w:bookmarkStart w:id="1602" w:name="_Toc163045738"/>
      <w:r w:rsidRPr="00816C4A">
        <w:t>7.3.1.4</w:t>
      </w:r>
      <w:r w:rsidRPr="00816C4A">
        <w:tab/>
        <w:t>Interaction with Fixed Dialling Number</w:t>
      </w:r>
      <w:bookmarkEnd w:id="1595"/>
      <w:bookmarkEnd w:id="1596"/>
      <w:bookmarkEnd w:id="1597"/>
      <w:bookmarkEnd w:id="1598"/>
      <w:bookmarkEnd w:id="1599"/>
      <w:bookmarkEnd w:id="1600"/>
      <w:bookmarkEnd w:id="1601"/>
      <w:bookmarkEnd w:id="1602"/>
    </w:p>
    <w:p w14:paraId="3849F60F" w14:textId="4BD68E1D" w:rsidR="00E86E7B" w:rsidRPr="00816C4A" w:rsidRDefault="00E86E7B" w:rsidP="00E86E7B">
      <w:r w:rsidRPr="00816C4A">
        <w:t xml:space="preserve">The procedure defined in ETSI TS 102 223 [32] </w:t>
      </w:r>
      <w:r w:rsidR="00E05181" w:rsidRPr="00816C4A">
        <w:t>clause</w:t>
      </w:r>
      <w:r w:rsidR="00E05181">
        <w:t> </w:t>
      </w:r>
      <w:r w:rsidR="00E05181" w:rsidRPr="00816C4A">
        <w:t>7</w:t>
      </w:r>
      <w:r w:rsidRPr="00816C4A">
        <w:t>.3.1.4 for calls applies. In addition, it shall apply in the same way for supplementary service operations, the supplementary service control string being checked as if it was a called number.</w:t>
      </w:r>
    </w:p>
    <w:p w14:paraId="08717186" w14:textId="77777777" w:rsidR="00E86E7B" w:rsidRPr="00816C4A" w:rsidRDefault="00E86E7B" w:rsidP="00E86E7B">
      <w:r w:rsidRPr="00816C4A">
        <w:t>The ME shall check the number (or the supplementary service control string) in accordance with TS 22.101 [34].</w:t>
      </w:r>
    </w:p>
    <w:p w14:paraId="031CCD84" w14:textId="7FB6CAB5"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E05181" w:rsidRPr="00816C4A">
        <w:t>TS</w:t>
      </w:r>
      <w:r w:rsidR="00E05181">
        <w:t> </w:t>
      </w:r>
      <w:r w:rsidR="00E05181" w:rsidRPr="00816C4A">
        <w:t>2</w:t>
      </w:r>
      <w:r w:rsidRPr="00816C4A">
        <w:t>2.101</w:t>
      </w:r>
      <w:r w:rsidR="00E05181">
        <w:t> </w:t>
      </w:r>
      <w:r w:rsidR="00E05181" w:rsidRPr="00816C4A">
        <w:t>[</w:t>
      </w:r>
      <w:r w:rsidRPr="00816C4A">
        <w:t xml:space="preserve">34] applied to URIs, and as described in </w:t>
      </w:r>
      <w:r w:rsidR="00E05181" w:rsidRPr="00816C4A">
        <w:t>TS</w:t>
      </w:r>
      <w:r w:rsidR="00E05181">
        <w:t> </w:t>
      </w:r>
      <w:r w:rsidR="00E05181" w:rsidRPr="00816C4A">
        <w:t>3</w:t>
      </w:r>
      <w:r w:rsidRPr="00816C4A">
        <w:t xml:space="preserve">1.102[14] </w:t>
      </w:r>
      <w:r w:rsidR="00E05181" w:rsidRPr="00816C4A">
        <w:t>clause</w:t>
      </w:r>
      <w:r w:rsidR="00E05181">
        <w:t> </w:t>
      </w:r>
      <w:r w:rsidR="00E05181" w:rsidRPr="00816C4A">
        <w:t>4</w:t>
      </w:r>
      <w:r w:rsidRPr="00816C4A">
        <w:t>.2.97.</w:t>
      </w:r>
    </w:p>
    <w:p w14:paraId="0304FE66" w14:textId="77777777" w:rsidR="00E86E7B" w:rsidRPr="00816C4A" w:rsidRDefault="00E86E7B" w:rsidP="00E86E7B">
      <w:pPr>
        <w:pStyle w:val="Heading4"/>
      </w:pPr>
      <w:bookmarkStart w:id="1603" w:name="_Toc3200859"/>
      <w:bookmarkStart w:id="1604" w:name="_Toc20392602"/>
      <w:bookmarkStart w:id="1605" w:name="_Toc27774249"/>
      <w:bookmarkStart w:id="1606" w:name="_Toc36482709"/>
      <w:bookmarkStart w:id="1607" w:name="_Toc36484368"/>
      <w:bookmarkStart w:id="1608" w:name="_Toc44933298"/>
      <w:bookmarkStart w:id="1609" w:name="_Toc50972251"/>
      <w:bookmarkStart w:id="1610" w:name="_Toc163045739"/>
      <w:r w:rsidRPr="00816C4A">
        <w:lastRenderedPageBreak/>
        <w:t>7.3.1.5</w:t>
      </w:r>
      <w:r w:rsidRPr="00816C4A">
        <w:tab/>
        <w:t>Support of Barred Dialling Number (BDN) service</w:t>
      </w:r>
      <w:bookmarkEnd w:id="1603"/>
      <w:bookmarkEnd w:id="1604"/>
      <w:bookmarkEnd w:id="1605"/>
      <w:bookmarkEnd w:id="1606"/>
      <w:bookmarkEnd w:id="1607"/>
      <w:bookmarkEnd w:id="1608"/>
      <w:bookmarkEnd w:id="1609"/>
      <w:bookmarkEnd w:id="1610"/>
    </w:p>
    <w:p w14:paraId="71A0406F" w14:textId="71B3266B" w:rsidR="00E86E7B" w:rsidRPr="00816C4A" w:rsidRDefault="00E86E7B" w:rsidP="00E86E7B">
      <w:r w:rsidRPr="00816C4A">
        <w:t xml:space="preserve">The procedure defined in ETSI TS 102 223 [32] </w:t>
      </w:r>
      <w:r w:rsidR="00E05181" w:rsidRPr="00816C4A">
        <w:t>clause</w:t>
      </w:r>
      <w:r w:rsidR="00E05181">
        <w:t> </w:t>
      </w:r>
      <w:r w:rsidR="00E05181" w:rsidRPr="00816C4A">
        <w:t>7</w:t>
      </w:r>
      <w:r w:rsidRPr="00816C4A">
        <w:t>.3.1.5 for calls applies. In addition, it shall apply in the same way for supplementary service operations, the supplementary service control string being checked as if it was a called number.</w:t>
      </w:r>
    </w:p>
    <w:p w14:paraId="2BD4C7B3" w14:textId="77777777" w:rsidR="00E86E7B" w:rsidRPr="00816C4A" w:rsidRDefault="00E86E7B" w:rsidP="00E86E7B">
      <w:r w:rsidRPr="00816C4A">
        <w:t>The ME shall check the number (or the supplementary service control string) in accordance with TS 22.101 [34].</w:t>
      </w:r>
    </w:p>
    <w:p w14:paraId="1CFDE716" w14:textId="733AB460"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E05181" w:rsidRPr="00816C4A">
        <w:t>TS</w:t>
      </w:r>
      <w:r w:rsidR="00E05181">
        <w:t> </w:t>
      </w:r>
      <w:r w:rsidR="00E05181" w:rsidRPr="00816C4A">
        <w:t>2</w:t>
      </w:r>
      <w:r w:rsidRPr="00816C4A">
        <w:t>2.101</w:t>
      </w:r>
      <w:r w:rsidR="00E05181">
        <w:t> </w:t>
      </w:r>
      <w:r w:rsidR="00E05181" w:rsidRPr="00816C4A">
        <w:t>[</w:t>
      </w:r>
      <w:r w:rsidRPr="00816C4A">
        <w:t xml:space="preserve">34] applied to URIs, and as described in </w:t>
      </w:r>
      <w:r w:rsidR="00E05181" w:rsidRPr="00816C4A">
        <w:t>TS</w:t>
      </w:r>
      <w:r w:rsidR="00E05181">
        <w:t> </w:t>
      </w:r>
      <w:r w:rsidR="00E05181" w:rsidRPr="00816C4A">
        <w:t>3</w:t>
      </w:r>
      <w:r w:rsidRPr="00816C4A">
        <w:t xml:space="preserve">1.102[14] </w:t>
      </w:r>
      <w:r w:rsidR="00E05181" w:rsidRPr="00816C4A">
        <w:t>clause</w:t>
      </w:r>
      <w:r w:rsidR="00E05181">
        <w:t> </w:t>
      </w:r>
      <w:r w:rsidR="00E05181" w:rsidRPr="00816C4A">
        <w:t>4</w:t>
      </w:r>
      <w:r w:rsidRPr="00816C4A">
        <w:t>.2.98.</w:t>
      </w:r>
    </w:p>
    <w:p w14:paraId="5396EE4A" w14:textId="77777777" w:rsidR="00E86E7B" w:rsidRPr="00816C4A" w:rsidRDefault="00E86E7B" w:rsidP="00E86E7B">
      <w:pPr>
        <w:pStyle w:val="Heading4"/>
      </w:pPr>
      <w:r w:rsidRPr="00816C4A">
        <w:t xml:space="preserve"> </w:t>
      </w:r>
      <w:bookmarkStart w:id="1611" w:name="_Toc3200860"/>
      <w:bookmarkStart w:id="1612" w:name="_Toc20392603"/>
      <w:bookmarkStart w:id="1613" w:name="_Toc27774250"/>
      <w:bookmarkStart w:id="1614" w:name="_Toc36482710"/>
      <w:bookmarkStart w:id="1615" w:name="_Toc36484369"/>
      <w:bookmarkStart w:id="1616" w:name="_Toc44933299"/>
      <w:bookmarkStart w:id="1617" w:name="_Toc50972252"/>
      <w:bookmarkStart w:id="1618" w:name="_Toc163045740"/>
      <w:r w:rsidRPr="00816C4A">
        <w:t>7.3.1.6</w:t>
      </w:r>
      <w:r w:rsidRPr="00816C4A">
        <w:tab/>
        <w:t>Structure of ENVELOPE (CALL CONTROL)</w:t>
      </w:r>
      <w:bookmarkEnd w:id="1611"/>
      <w:bookmarkEnd w:id="1612"/>
      <w:bookmarkEnd w:id="1613"/>
      <w:bookmarkEnd w:id="1614"/>
      <w:bookmarkEnd w:id="1615"/>
      <w:bookmarkEnd w:id="1616"/>
      <w:bookmarkEnd w:id="1617"/>
      <w:bookmarkEnd w:id="1618"/>
    </w:p>
    <w:p w14:paraId="604068AB" w14:textId="77777777" w:rsidR="00E86E7B" w:rsidRPr="00816C4A" w:rsidRDefault="00E86E7B" w:rsidP="00E86E7B">
      <w:r w:rsidRPr="00816C4A">
        <w:t>Direction: ME to UICC.</w:t>
      </w:r>
    </w:p>
    <w:p w14:paraId="21FC5585" w14:textId="77777777" w:rsidR="00E86E7B" w:rsidRPr="00816C4A" w:rsidRDefault="00E86E7B" w:rsidP="00E86E7B">
      <w:r w:rsidRPr="00816C4A">
        <w:t>The command header is specified in TS 31.101 [13].</w:t>
      </w:r>
    </w:p>
    <w:p w14:paraId="27853CFA" w14:textId="77777777" w:rsidR="00420400" w:rsidRPr="00816C4A" w:rsidRDefault="00420400" w:rsidP="00420400">
      <w:r w:rsidRPr="00816C4A">
        <w:t>Command parameters/data.</w:t>
      </w:r>
    </w:p>
    <w:p w14:paraId="3D8101C3"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655680E2" w14:textId="77777777" w:rsidTr="00CA5D2C">
        <w:trPr>
          <w:jc w:val="center"/>
        </w:trPr>
        <w:tc>
          <w:tcPr>
            <w:tcW w:w="3756" w:type="dxa"/>
          </w:tcPr>
          <w:p w14:paraId="192D6B00" w14:textId="77777777" w:rsidR="00420400" w:rsidRPr="00816C4A" w:rsidRDefault="00420400" w:rsidP="00CA5D2C">
            <w:pPr>
              <w:pStyle w:val="TAH"/>
              <w:rPr>
                <w:lang w:eastAsia="en-GB"/>
              </w:rPr>
            </w:pPr>
            <w:r w:rsidRPr="00816C4A">
              <w:rPr>
                <w:lang w:eastAsia="en-GB"/>
              </w:rPr>
              <w:t>Description</w:t>
            </w:r>
          </w:p>
        </w:tc>
        <w:tc>
          <w:tcPr>
            <w:tcW w:w="1240" w:type="dxa"/>
          </w:tcPr>
          <w:p w14:paraId="7E6E9000" w14:textId="77777777" w:rsidR="00420400" w:rsidRPr="00816C4A" w:rsidRDefault="00420400" w:rsidP="00CA5D2C">
            <w:pPr>
              <w:pStyle w:val="TAH"/>
              <w:rPr>
                <w:lang w:eastAsia="en-GB"/>
              </w:rPr>
            </w:pPr>
            <w:r w:rsidRPr="00816C4A">
              <w:rPr>
                <w:lang w:eastAsia="en-GB"/>
              </w:rPr>
              <w:t>Clause</w:t>
            </w:r>
          </w:p>
        </w:tc>
        <w:tc>
          <w:tcPr>
            <w:tcW w:w="1240" w:type="dxa"/>
          </w:tcPr>
          <w:p w14:paraId="72974842" w14:textId="77777777" w:rsidR="00420400" w:rsidRPr="00816C4A" w:rsidRDefault="00420400" w:rsidP="00CA5D2C">
            <w:pPr>
              <w:pStyle w:val="TAH"/>
              <w:rPr>
                <w:lang w:eastAsia="en-GB"/>
              </w:rPr>
            </w:pPr>
            <w:r w:rsidRPr="00816C4A">
              <w:rPr>
                <w:lang w:eastAsia="en-GB"/>
              </w:rPr>
              <w:t>M/O/C</w:t>
            </w:r>
          </w:p>
        </w:tc>
        <w:tc>
          <w:tcPr>
            <w:tcW w:w="852" w:type="dxa"/>
          </w:tcPr>
          <w:p w14:paraId="30BBFA59" w14:textId="77777777" w:rsidR="00420400" w:rsidRPr="00816C4A" w:rsidRDefault="00420400" w:rsidP="00CA5D2C">
            <w:pPr>
              <w:pStyle w:val="TAH"/>
              <w:rPr>
                <w:lang w:eastAsia="en-GB"/>
              </w:rPr>
            </w:pPr>
            <w:r w:rsidRPr="00816C4A">
              <w:rPr>
                <w:lang w:eastAsia="en-GB"/>
              </w:rPr>
              <w:t>Min</w:t>
            </w:r>
          </w:p>
        </w:tc>
        <w:tc>
          <w:tcPr>
            <w:tcW w:w="1418" w:type="dxa"/>
          </w:tcPr>
          <w:p w14:paraId="367FF13D" w14:textId="77777777" w:rsidR="00420400" w:rsidRPr="00816C4A" w:rsidRDefault="00420400" w:rsidP="00CA5D2C">
            <w:pPr>
              <w:pStyle w:val="TAH"/>
              <w:rPr>
                <w:lang w:eastAsia="en-GB"/>
              </w:rPr>
            </w:pPr>
            <w:r w:rsidRPr="00816C4A">
              <w:rPr>
                <w:lang w:eastAsia="en-GB"/>
              </w:rPr>
              <w:t>Length</w:t>
            </w:r>
          </w:p>
        </w:tc>
      </w:tr>
      <w:tr w:rsidR="00420400" w:rsidRPr="00816C4A" w14:paraId="31454665" w14:textId="77777777" w:rsidTr="00CA5D2C">
        <w:trPr>
          <w:jc w:val="center"/>
        </w:trPr>
        <w:tc>
          <w:tcPr>
            <w:tcW w:w="3756" w:type="dxa"/>
          </w:tcPr>
          <w:p w14:paraId="429B4222" w14:textId="77777777" w:rsidR="00420400" w:rsidRPr="00816C4A" w:rsidRDefault="00420400" w:rsidP="00CA5D2C">
            <w:pPr>
              <w:pStyle w:val="TAL"/>
            </w:pPr>
            <w:r w:rsidRPr="00816C4A">
              <w:t>Call control tag</w:t>
            </w:r>
          </w:p>
        </w:tc>
        <w:tc>
          <w:tcPr>
            <w:tcW w:w="1240" w:type="dxa"/>
          </w:tcPr>
          <w:p w14:paraId="5944D8A2" w14:textId="77777777" w:rsidR="00420400" w:rsidRPr="00816C4A" w:rsidRDefault="00420400" w:rsidP="00CA5D2C">
            <w:pPr>
              <w:pStyle w:val="TAL"/>
              <w:jc w:val="center"/>
            </w:pPr>
            <w:r w:rsidRPr="00816C4A">
              <w:t>9.1</w:t>
            </w:r>
          </w:p>
        </w:tc>
        <w:tc>
          <w:tcPr>
            <w:tcW w:w="1240" w:type="dxa"/>
          </w:tcPr>
          <w:p w14:paraId="4137A73A" w14:textId="77777777" w:rsidR="00420400" w:rsidRPr="00816C4A" w:rsidRDefault="00420400" w:rsidP="00CA5D2C">
            <w:pPr>
              <w:pStyle w:val="TAL"/>
              <w:jc w:val="center"/>
            </w:pPr>
            <w:r w:rsidRPr="00816C4A">
              <w:t>M</w:t>
            </w:r>
          </w:p>
        </w:tc>
        <w:tc>
          <w:tcPr>
            <w:tcW w:w="852" w:type="dxa"/>
          </w:tcPr>
          <w:p w14:paraId="0F1736E3" w14:textId="77777777" w:rsidR="00420400" w:rsidRPr="00816C4A" w:rsidRDefault="00420400" w:rsidP="00CA5D2C">
            <w:pPr>
              <w:pStyle w:val="TAL"/>
              <w:jc w:val="center"/>
            </w:pPr>
            <w:r w:rsidRPr="00816C4A">
              <w:t>Y</w:t>
            </w:r>
          </w:p>
        </w:tc>
        <w:tc>
          <w:tcPr>
            <w:tcW w:w="1418" w:type="dxa"/>
          </w:tcPr>
          <w:p w14:paraId="08A15BA4" w14:textId="77777777" w:rsidR="00420400" w:rsidRPr="00816C4A" w:rsidRDefault="00420400" w:rsidP="00CA5D2C">
            <w:pPr>
              <w:pStyle w:val="TAL"/>
              <w:jc w:val="center"/>
            </w:pPr>
            <w:r w:rsidRPr="00816C4A">
              <w:t>1</w:t>
            </w:r>
          </w:p>
        </w:tc>
      </w:tr>
      <w:tr w:rsidR="00420400" w:rsidRPr="00816C4A" w14:paraId="32D8EF68" w14:textId="77777777" w:rsidTr="00CA5D2C">
        <w:trPr>
          <w:jc w:val="center"/>
        </w:trPr>
        <w:tc>
          <w:tcPr>
            <w:tcW w:w="3756" w:type="dxa"/>
          </w:tcPr>
          <w:p w14:paraId="49AA63C9" w14:textId="77777777" w:rsidR="00420400" w:rsidRPr="00816C4A" w:rsidRDefault="00420400" w:rsidP="00CA5D2C">
            <w:pPr>
              <w:pStyle w:val="TAL"/>
            </w:pPr>
            <w:r w:rsidRPr="00816C4A">
              <w:t>Length (A+B+C+D+E+F+G</w:t>
            </w:r>
            <w:r>
              <w:t>+H</w:t>
            </w:r>
            <w:r w:rsidRPr="00816C4A">
              <w:t>)</w:t>
            </w:r>
          </w:p>
        </w:tc>
        <w:tc>
          <w:tcPr>
            <w:tcW w:w="1240" w:type="dxa"/>
          </w:tcPr>
          <w:p w14:paraId="28C300B8" w14:textId="77777777" w:rsidR="00420400" w:rsidRPr="00816C4A" w:rsidRDefault="00420400" w:rsidP="00CA5D2C">
            <w:pPr>
              <w:pStyle w:val="TAL"/>
              <w:jc w:val="center"/>
              <w:rPr>
                <w:lang w:val="fr-FR"/>
              </w:rPr>
            </w:pPr>
            <w:r w:rsidRPr="00816C4A">
              <w:rPr>
                <w:lang w:val="fr-FR"/>
              </w:rPr>
              <w:t>-</w:t>
            </w:r>
          </w:p>
        </w:tc>
        <w:tc>
          <w:tcPr>
            <w:tcW w:w="1240" w:type="dxa"/>
          </w:tcPr>
          <w:p w14:paraId="5BFF5F7E" w14:textId="77777777" w:rsidR="00420400" w:rsidRPr="00816C4A" w:rsidRDefault="00420400" w:rsidP="00CA5D2C">
            <w:pPr>
              <w:pStyle w:val="TAL"/>
              <w:jc w:val="center"/>
              <w:rPr>
                <w:lang w:val="fr-FR"/>
              </w:rPr>
            </w:pPr>
            <w:r w:rsidRPr="00816C4A">
              <w:rPr>
                <w:lang w:val="fr-FR"/>
              </w:rPr>
              <w:t>M</w:t>
            </w:r>
          </w:p>
        </w:tc>
        <w:tc>
          <w:tcPr>
            <w:tcW w:w="852" w:type="dxa"/>
          </w:tcPr>
          <w:p w14:paraId="6EFF5E01" w14:textId="77777777" w:rsidR="00420400" w:rsidRPr="00816C4A" w:rsidRDefault="00420400" w:rsidP="00CA5D2C">
            <w:pPr>
              <w:pStyle w:val="TAL"/>
              <w:jc w:val="center"/>
              <w:rPr>
                <w:lang w:val="fr-FR"/>
              </w:rPr>
            </w:pPr>
            <w:r w:rsidRPr="00816C4A">
              <w:rPr>
                <w:lang w:val="fr-FR"/>
              </w:rPr>
              <w:t>Y</w:t>
            </w:r>
          </w:p>
        </w:tc>
        <w:tc>
          <w:tcPr>
            <w:tcW w:w="1418" w:type="dxa"/>
          </w:tcPr>
          <w:p w14:paraId="55C64885" w14:textId="77777777" w:rsidR="00420400" w:rsidRPr="00816C4A" w:rsidRDefault="00420400" w:rsidP="00CA5D2C">
            <w:pPr>
              <w:pStyle w:val="TAL"/>
              <w:jc w:val="center"/>
              <w:rPr>
                <w:lang w:val="fr-FR"/>
              </w:rPr>
            </w:pPr>
            <w:r w:rsidRPr="00816C4A">
              <w:rPr>
                <w:lang w:val="fr-FR"/>
              </w:rPr>
              <w:t>1 or 2</w:t>
            </w:r>
          </w:p>
        </w:tc>
      </w:tr>
      <w:tr w:rsidR="00420400" w:rsidRPr="00816C4A" w14:paraId="3C1B8843" w14:textId="77777777" w:rsidTr="00CA5D2C">
        <w:trPr>
          <w:jc w:val="center"/>
        </w:trPr>
        <w:tc>
          <w:tcPr>
            <w:tcW w:w="3756" w:type="dxa"/>
          </w:tcPr>
          <w:p w14:paraId="4765417F" w14:textId="77777777" w:rsidR="00420400" w:rsidRPr="00816C4A" w:rsidRDefault="00420400" w:rsidP="00CA5D2C">
            <w:pPr>
              <w:pStyle w:val="TAL"/>
              <w:rPr>
                <w:lang w:val="fr-FR"/>
              </w:rPr>
            </w:pPr>
            <w:r w:rsidRPr="00816C4A">
              <w:rPr>
                <w:lang w:val="fr-FR"/>
              </w:rPr>
              <w:t>Device identities</w:t>
            </w:r>
          </w:p>
        </w:tc>
        <w:tc>
          <w:tcPr>
            <w:tcW w:w="1240" w:type="dxa"/>
          </w:tcPr>
          <w:p w14:paraId="128E8160" w14:textId="77777777" w:rsidR="00420400" w:rsidRPr="00816C4A" w:rsidRDefault="00420400" w:rsidP="00CA5D2C">
            <w:pPr>
              <w:pStyle w:val="TAL"/>
              <w:jc w:val="center"/>
              <w:rPr>
                <w:lang w:val="fr-FR"/>
              </w:rPr>
            </w:pPr>
            <w:r w:rsidRPr="00816C4A">
              <w:rPr>
                <w:lang w:val="fr-FR"/>
              </w:rPr>
              <w:t>8.7</w:t>
            </w:r>
          </w:p>
        </w:tc>
        <w:tc>
          <w:tcPr>
            <w:tcW w:w="1240" w:type="dxa"/>
          </w:tcPr>
          <w:p w14:paraId="00060A5C" w14:textId="77777777" w:rsidR="00420400" w:rsidRPr="00816C4A" w:rsidRDefault="00420400" w:rsidP="00CA5D2C">
            <w:pPr>
              <w:pStyle w:val="TAL"/>
              <w:jc w:val="center"/>
              <w:rPr>
                <w:lang w:val="fr-FR"/>
              </w:rPr>
            </w:pPr>
            <w:r w:rsidRPr="00816C4A">
              <w:rPr>
                <w:lang w:val="fr-FR"/>
              </w:rPr>
              <w:t>M</w:t>
            </w:r>
          </w:p>
        </w:tc>
        <w:tc>
          <w:tcPr>
            <w:tcW w:w="852" w:type="dxa"/>
          </w:tcPr>
          <w:p w14:paraId="02C80DAB" w14:textId="77777777" w:rsidR="00420400" w:rsidRPr="00816C4A" w:rsidRDefault="00420400" w:rsidP="00CA5D2C">
            <w:pPr>
              <w:pStyle w:val="TAL"/>
              <w:jc w:val="center"/>
            </w:pPr>
            <w:r w:rsidRPr="00816C4A">
              <w:t>Y</w:t>
            </w:r>
          </w:p>
        </w:tc>
        <w:tc>
          <w:tcPr>
            <w:tcW w:w="1418" w:type="dxa"/>
          </w:tcPr>
          <w:p w14:paraId="4FC10CF9" w14:textId="77777777" w:rsidR="00420400" w:rsidRPr="00816C4A" w:rsidRDefault="00420400" w:rsidP="00CA5D2C">
            <w:pPr>
              <w:pStyle w:val="TAL"/>
              <w:jc w:val="center"/>
            </w:pPr>
            <w:r w:rsidRPr="00816C4A">
              <w:t>A</w:t>
            </w:r>
          </w:p>
        </w:tc>
      </w:tr>
      <w:tr w:rsidR="00420400" w:rsidRPr="00816C4A" w14:paraId="10C285D2" w14:textId="77777777" w:rsidTr="00CA5D2C">
        <w:trPr>
          <w:jc w:val="center"/>
        </w:trPr>
        <w:tc>
          <w:tcPr>
            <w:tcW w:w="3756" w:type="dxa"/>
          </w:tcPr>
          <w:p w14:paraId="074757DF" w14:textId="77777777" w:rsidR="00420400" w:rsidRPr="00816C4A" w:rsidRDefault="00420400" w:rsidP="00CA5D2C">
            <w:pPr>
              <w:pStyle w:val="TAL"/>
            </w:pPr>
            <w:r w:rsidRPr="00816C4A">
              <w:t>Address or SS string or USSD string or PDP context activation parameters or EPS PDN connection activation parameters or IMS URI or PDU session establishment parameters</w:t>
            </w:r>
          </w:p>
        </w:tc>
        <w:tc>
          <w:tcPr>
            <w:tcW w:w="1240" w:type="dxa"/>
          </w:tcPr>
          <w:p w14:paraId="5702BE35" w14:textId="77777777" w:rsidR="00420400" w:rsidRPr="00816C4A" w:rsidRDefault="00420400" w:rsidP="00CA5D2C">
            <w:pPr>
              <w:pStyle w:val="TAL"/>
              <w:jc w:val="center"/>
            </w:pPr>
            <w:r w:rsidRPr="00816C4A">
              <w:t>8.1, 8.14 or 8.17 or 8.72 or 8.98 or 8.108 or 8.143</w:t>
            </w:r>
          </w:p>
        </w:tc>
        <w:tc>
          <w:tcPr>
            <w:tcW w:w="1240" w:type="dxa"/>
          </w:tcPr>
          <w:p w14:paraId="1F47D9F0" w14:textId="77777777" w:rsidR="00420400" w:rsidRPr="00816C4A" w:rsidRDefault="00420400" w:rsidP="00CA5D2C">
            <w:pPr>
              <w:pStyle w:val="TAL"/>
              <w:jc w:val="center"/>
            </w:pPr>
          </w:p>
          <w:p w14:paraId="22808822" w14:textId="77777777" w:rsidR="00420400" w:rsidRPr="00816C4A" w:rsidRDefault="00420400" w:rsidP="00CA5D2C">
            <w:pPr>
              <w:pStyle w:val="TAL"/>
              <w:jc w:val="center"/>
            </w:pPr>
            <w:r w:rsidRPr="00816C4A">
              <w:t>M</w:t>
            </w:r>
          </w:p>
        </w:tc>
        <w:tc>
          <w:tcPr>
            <w:tcW w:w="852" w:type="dxa"/>
          </w:tcPr>
          <w:p w14:paraId="37F33FD1" w14:textId="77777777" w:rsidR="00420400" w:rsidRPr="00816C4A" w:rsidRDefault="00420400" w:rsidP="00CA5D2C">
            <w:pPr>
              <w:pStyle w:val="TAL"/>
              <w:jc w:val="center"/>
            </w:pPr>
          </w:p>
          <w:p w14:paraId="09E40900" w14:textId="77777777" w:rsidR="00420400" w:rsidRPr="00816C4A" w:rsidRDefault="00420400" w:rsidP="00CA5D2C">
            <w:pPr>
              <w:pStyle w:val="TAL"/>
              <w:jc w:val="center"/>
            </w:pPr>
            <w:r w:rsidRPr="00816C4A">
              <w:t>Y</w:t>
            </w:r>
          </w:p>
        </w:tc>
        <w:tc>
          <w:tcPr>
            <w:tcW w:w="1418" w:type="dxa"/>
          </w:tcPr>
          <w:p w14:paraId="0C39F0D6" w14:textId="77777777" w:rsidR="00420400" w:rsidRPr="00816C4A" w:rsidRDefault="00420400" w:rsidP="00CA5D2C">
            <w:pPr>
              <w:pStyle w:val="TAL"/>
              <w:jc w:val="center"/>
            </w:pPr>
          </w:p>
          <w:p w14:paraId="25D8FF2F" w14:textId="77777777" w:rsidR="00420400" w:rsidRPr="00816C4A" w:rsidRDefault="00420400" w:rsidP="00CA5D2C">
            <w:pPr>
              <w:pStyle w:val="TAL"/>
              <w:jc w:val="center"/>
            </w:pPr>
            <w:r w:rsidRPr="00816C4A">
              <w:t>B</w:t>
            </w:r>
          </w:p>
        </w:tc>
      </w:tr>
      <w:tr w:rsidR="00420400" w:rsidRPr="00816C4A" w14:paraId="7B8D69C5" w14:textId="77777777" w:rsidTr="00CA5D2C">
        <w:trPr>
          <w:jc w:val="center"/>
        </w:trPr>
        <w:tc>
          <w:tcPr>
            <w:tcW w:w="3756" w:type="dxa"/>
          </w:tcPr>
          <w:p w14:paraId="1194714E" w14:textId="77777777" w:rsidR="00420400" w:rsidRPr="00816C4A" w:rsidRDefault="00420400" w:rsidP="00CA5D2C">
            <w:pPr>
              <w:pStyle w:val="TAL"/>
            </w:pPr>
            <w:r w:rsidRPr="00816C4A">
              <w:t>Capability configuration parameters 1</w:t>
            </w:r>
          </w:p>
        </w:tc>
        <w:tc>
          <w:tcPr>
            <w:tcW w:w="1240" w:type="dxa"/>
          </w:tcPr>
          <w:p w14:paraId="06CB70AA" w14:textId="77777777" w:rsidR="00420400" w:rsidRPr="00816C4A" w:rsidRDefault="00420400" w:rsidP="00CA5D2C">
            <w:pPr>
              <w:pStyle w:val="TAL"/>
              <w:jc w:val="center"/>
            </w:pPr>
            <w:r w:rsidRPr="00816C4A">
              <w:t>8.4</w:t>
            </w:r>
          </w:p>
        </w:tc>
        <w:tc>
          <w:tcPr>
            <w:tcW w:w="1240" w:type="dxa"/>
          </w:tcPr>
          <w:p w14:paraId="45ADED7E" w14:textId="77777777" w:rsidR="00420400" w:rsidRPr="00816C4A" w:rsidRDefault="00420400" w:rsidP="00CA5D2C">
            <w:pPr>
              <w:pStyle w:val="TAL"/>
              <w:jc w:val="center"/>
            </w:pPr>
            <w:r w:rsidRPr="00816C4A">
              <w:t>O</w:t>
            </w:r>
          </w:p>
        </w:tc>
        <w:tc>
          <w:tcPr>
            <w:tcW w:w="852" w:type="dxa"/>
          </w:tcPr>
          <w:p w14:paraId="3C7CDC68" w14:textId="77777777" w:rsidR="00420400" w:rsidRPr="00816C4A" w:rsidRDefault="00420400" w:rsidP="00CA5D2C">
            <w:pPr>
              <w:pStyle w:val="TAL"/>
              <w:jc w:val="center"/>
            </w:pPr>
            <w:r w:rsidRPr="00816C4A">
              <w:t>N</w:t>
            </w:r>
          </w:p>
        </w:tc>
        <w:tc>
          <w:tcPr>
            <w:tcW w:w="1418" w:type="dxa"/>
          </w:tcPr>
          <w:p w14:paraId="1D204F42" w14:textId="77777777" w:rsidR="00420400" w:rsidRPr="00816C4A" w:rsidRDefault="00420400" w:rsidP="00CA5D2C">
            <w:pPr>
              <w:pStyle w:val="TAL"/>
              <w:jc w:val="center"/>
            </w:pPr>
            <w:r w:rsidRPr="00816C4A">
              <w:t>C</w:t>
            </w:r>
          </w:p>
        </w:tc>
      </w:tr>
      <w:tr w:rsidR="00420400" w:rsidRPr="00816C4A" w14:paraId="228F9E57" w14:textId="77777777" w:rsidTr="00CA5D2C">
        <w:trPr>
          <w:jc w:val="center"/>
        </w:trPr>
        <w:tc>
          <w:tcPr>
            <w:tcW w:w="3756" w:type="dxa"/>
          </w:tcPr>
          <w:p w14:paraId="7B1F9FC0" w14:textId="77777777" w:rsidR="00420400" w:rsidRPr="00816C4A" w:rsidRDefault="00420400" w:rsidP="00CA5D2C">
            <w:pPr>
              <w:pStyle w:val="TAL"/>
            </w:pPr>
            <w:r w:rsidRPr="00816C4A">
              <w:t>Subaddress</w:t>
            </w:r>
          </w:p>
        </w:tc>
        <w:tc>
          <w:tcPr>
            <w:tcW w:w="1240" w:type="dxa"/>
          </w:tcPr>
          <w:p w14:paraId="07408C41" w14:textId="77777777" w:rsidR="00420400" w:rsidRPr="00816C4A" w:rsidRDefault="00420400" w:rsidP="00CA5D2C">
            <w:pPr>
              <w:pStyle w:val="TAL"/>
              <w:jc w:val="center"/>
            </w:pPr>
            <w:r w:rsidRPr="00816C4A">
              <w:t>8.3</w:t>
            </w:r>
          </w:p>
        </w:tc>
        <w:tc>
          <w:tcPr>
            <w:tcW w:w="1240" w:type="dxa"/>
          </w:tcPr>
          <w:p w14:paraId="525144B2" w14:textId="77777777" w:rsidR="00420400" w:rsidRPr="00816C4A" w:rsidRDefault="00420400" w:rsidP="00CA5D2C">
            <w:pPr>
              <w:pStyle w:val="TAL"/>
              <w:jc w:val="center"/>
            </w:pPr>
            <w:r w:rsidRPr="00816C4A">
              <w:t>O</w:t>
            </w:r>
          </w:p>
        </w:tc>
        <w:tc>
          <w:tcPr>
            <w:tcW w:w="852" w:type="dxa"/>
          </w:tcPr>
          <w:p w14:paraId="12C54B84" w14:textId="77777777" w:rsidR="00420400" w:rsidRPr="00816C4A" w:rsidRDefault="00420400" w:rsidP="00CA5D2C">
            <w:pPr>
              <w:pStyle w:val="TAL"/>
              <w:jc w:val="center"/>
            </w:pPr>
            <w:r w:rsidRPr="00816C4A">
              <w:t>N</w:t>
            </w:r>
          </w:p>
        </w:tc>
        <w:tc>
          <w:tcPr>
            <w:tcW w:w="1418" w:type="dxa"/>
          </w:tcPr>
          <w:p w14:paraId="35EEBB2E" w14:textId="77777777" w:rsidR="00420400" w:rsidRPr="00816C4A" w:rsidRDefault="00420400" w:rsidP="00CA5D2C">
            <w:pPr>
              <w:pStyle w:val="TAL"/>
              <w:jc w:val="center"/>
            </w:pPr>
            <w:r w:rsidRPr="00816C4A">
              <w:t>D</w:t>
            </w:r>
          </w:p>
        </w:tc>
      </w:tr>
      <w:tr w:rsidR="00420400" w:rsidRPr="00816C4A" w14:paraId="3C42CC11" w14:textId="77777777" w:rsidTr="00CA5D2C">
        <w:trPr>
          <w:jc w:val="center"/>
        </w:trPr>
        <w:tc>
          <w:tcPr>
            <w:tcW w:w="3756" w:type="dxa"/>
          </w:tcPr>
          <w:p w14:paraId="7ABA4625" w14:textId="77777777" w:rsidR="00420400" w:rsidRPr="00816C4A" w:rsidRDefault="00420400" w:rsidP="00CA5D2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721F1C6" w14:textId="77777777" w:rsidR="00420400" w:rsidRPr="00816C4A" w:rsidRDefault="00420400" w:rsidP="00CA5D2C">
            <w:pPr>
              <w:pStyle w:val="TAL"/>
              <w:jc w:val="center"/>
              <w:rPr>
                <w:lang w:val="fr-FR"/>
              </w:rPr>
            </w:pPr>
            <w:r w:rsidRPr="00816C4A">
              <w:rPr>
                <w:lang w:val="fr-FR"/>
              </w:rPr>
              <w:t>8.19</w:t>
            </w:r>
          </w:p>
        </w:tc>
        <w:tc>
          <w:tcPr>
            <w:tcW w:w="1240" w:type="dxa"/>
          </w:tcPr>
          <w:p w14:paraId="4C452E58" w14:textId="77777777" w:rsidR="00420400" w:rsidRPr="00816C4A" w:rsidRDefault="00420400" w:rsidP="00CA5D2C">
            <w:pPr>
              <w:pStyle w:val="TAL"/>
              <w:jc w:val="center"/>
              <w:rPr>
                <w:lang w:val="fr-FR"/>
              </w:rPr>
            </w:pPr>
            <w:r w:rsidRPr="00816C4A">
              <w:rPr>
                <w:lang w:val="fr-FR"/>
              </w:rPr>
              <w:t>C</w:t>
            </w:r>
          </w:p>
        </w:tc>
        <w:tc>
          <w:tcPr>
            <w:tcW w:w="852" w:type="dxa"/>
          </w:tcPr>
          <w:p w14:paraId="150FB1A6" w14:textId="77777777" w:rsidR="00420400" w:rsidRPr="00816C4A" w:rsidRDefault="00420400" w:rsidP="00CA5D2C">
            <w:pPr>
              <w:pStyle w:val="TAL"/>
              <w:jc w:val="center"/>
            </w:pPr>
            <w:r w:rsidRPr="00816C4A">
              <w:t>N</w:t>
            </w:r>
          </w:p>
        </w:tc>
        <w:tc>
          <w:tcPr>
            <w:tcW w:w="1418" w:type="dxa"/>
          </w:tcPr>
          <w:p w14:paraId="161EF251" w14:textId="77777777" w:rsidR="00420400" w:rsidRPr="00816C4A" w:rsidRDefault="00420400" w:rsidP="00CA5D2C">
            <w:pPr>
              <w:pStyle w:val="TAL"/>
              <w:jc w:val="center"/>
            </w:pPr>
            <w:r w:rsidRPr="00816C4A">
              <w:t>E</w:t>
            </w:r>
          </w:p>
        </w:tc>
      </w:tr>
      <w:tr w:rsidR="00420400" w:rsidRPr="00816C4A" w14:paraId="3A2A65D2" w14:textId="77777777" w:rsidTr="00CA5D2C">
        <w:trPr>
          <w:jc w:val="center"/>
        </w:trPr>
        <w:tc>
          <w:tcPr>
            <w:tcW w:w="3756" w:type="dxa"/>
          </w:tcPr>
          <w:p w14:paraId="699B7C51" w14:textId="77777777" w:rsidR="00420400" w:rsidRPr="00816C4A" w:rsidRDefault="00420400" w:rsidP="00CA5D2C">
            <w:pPr>
              <w:pStyle w:val="TAL"/>
            </w:pPr>
            <w:r w:rsidRPr="00816C4A">
              <w:t>Capability configuration parameters 2</w:t>
            </w:r>
          </w:p>
        </w:tc>
        <w:tc>
          <w:tcPr>
            <w:tcW w:w="1240" w:type="dxa"/>
          </w:tcPr>
          <w:p w14:paraId="0CFD2EF5" w14:textId="77777777" w:rsidR="00420400" w:rsidRPr="00816C4A" w:rsidRDefault="00420400" w:rsidP="00CA5D2C">
            <w:pPr>
              <w:pStyle w:val="TAL"/>
              <w:jc w:val="center"/>
            </w:pPr>
            <w:r w:rsidRPr="00816C4A">
              <w:t>8.4</w:t>
            </w:r>
          </w:p>
        </w:tc>
        <w:tc>
          <w:tcPr>
            <w:tcW w:w="1240" w:type="dxa"/>
          </w:tcPr>
          <w:p w14:paraId="67FF2652" w14:textId="77777777" w:rsidR="00420400" w:rsidRPr="00816C4A" w:rsidRDefault="00420400" w:rsidP="00CA5D2C">
            <w:pPr>
              <w:pStyle w:val="TAL"/>
              <w:jc w:val="center"/>
            </w:pPr>
            <w:r w:rsidRPr="00816C4A">
              <w:t>O</w:t>
            </w:r>
          </w:p>
        </w:tc>
        <w:tc>
          <w:tcPr>
            <w:tcW w:w="852" w:type="dxa"/>
          </w:tcPr>
          <w:p w14:paraId="426E1645" w14:textId="77777777" w:rsidR="00420400" w:rsidRPr="00816C4A" w:rsidRDefault="00420400" w:rsidP="00CA5D2C">
            <w:pPr>
              <w:pStyle w:val="TAL"/>
              <w:jc w:val="center"/>
            </w:pPr>
            <w:r w:rsidRPr="00816C4A">
              <w:t>N</w:t>
            </w:r>
          </w:p>
        </w:tc>
        <w:tc>
          <w:tcPr>
            <w:tcW w:w="1418" w:type="dxa"/>
          </w:tcPr>
          <w:p w14:paraId="14591FEC" w14:textId="77777777" w:rsidR="00420400" w:rsidRPr="00816C4A" w:rsidRDefault="00420400" w:rsidP="00CA5D2C">
            <w:pPr>
              <w:pStyle w:val="TAL"/>
              <w:jc w:val="center"/>
            </w:pPr>
            <w:r w:rsidRPr="00816C4A">
              <w:t>F</w:t>
            </w:r>
          </w:p>
        </w:tc>
      </w:tr>
      <w:tr w:rsidR="00420400" w:rsidRPr="00816C4A" w14:paraId="027B9CD3" w14:textId="77777777" w:rsidTr="00CA5D2C">
        <w:trPr>
          <w:jc w:val="center"/>
        </w:trPr>
        <w:tc>
          <w:tcPr>
            <w:tcW w:w="3756" w:type="dxa"/>
          </w:tcPr>
          <w:p w14:paraId="0790EEE7" w14:textId="77777777" w:rsidR="00420400" w:rsidRPr="00816C4A" w:rsidRDefault="00420400" w:rsidP="00CA5D2C">
            <w:pPr>
              <w:pStyle w:val="TAL"/>
            </w:pPr>
            <w:r w:rsidRPr="00816C4A">
              <w:t>Media Type</w:t>
            </w:r>
          </w:p>
        </w:tc>
        <w:tc>
          <w:tcPr>
            <w:tcW w:w="1240" w:type="dxa"/>
          </w:tcPr>
          <w:p w14:paraId="5E29BD94" w14:textId="77777777" w:rsidR="00420400" w:rsidRPr="00816C4A" w:rsidRDefault="00420400" w:rsidP="00CA5D2C">
            <w:pPr>
              <w:pStyle w:val="TAL"/>
              <w:jc w:val="center"/>
            </w:pPr>
            <w:r w:rsidRPr="00816C4A">
              <w:t>8.132</w:t>
            </w:r>
          </w:p>
        </w:tc>
        <w:tc>
          <w:tcPr>
            <w:tcW w:w="1240" w:type="dxa"/>
          </w:tcPr>
          <w:p w14:paraId="025AB04F" w14:textId="77777777" w:rsidR="00420400" w:rsidRPr="00816C4A" w:rsidRDefault="00420400" w:rsidP="00CA5D2C">
            <w:pPr>
              <w:pStyle w:val="TAL"/>
              <w:jc w:val="center"/>
            </w:pPr>
            <w:r w:rsidRPr="00816C4A">
              <w:t>C</w:t>
            </w:r>
          </w:p>
        </w:tc>
        <w:tc>
          <w:tcPr>
            <w:tcW w:w="852" w:type="dxa"/>
          </w:tcPr>
          <w:p w14:paraId="6C2A7C7F" w14:textId="77777777" w:rsidR="00420400" w:rsidRPr="00816C4A" w:rsidRDefault="00420400" w:rsidP="00CA5D2C">
            <w:pPr>
              <w:pStyle w:val="TAL"/>
              <w:jc w:val="center"/>
            </w:pPr>
            <w:r w:rsidRPr="00816C4A">
              <w:t>N</w:t>
            </w:r>
          </w:p>
        </w:tc>
        <w:tc>
          <w:tcPr>
            <w:tcW w:w="1418" w:type="dxa"/>
          </w:tcPr>
          <w:p w14:paraId="34F6FE04" w14:textId="77777777" w:rsidR="00420400" w:rsidRPr="00816C4A" w:rsidRDefault="00420400" w:rsidP="00CA5D2C">
            <w:pPr>
              <w:pStyle w:val="TAL"/>
              <w:jc w:val="center"/>
            </w:pPr>
            <w:r w:rsidRPr="00816C4A">
              <w:t>G</w:t>
            </w:r>
          </w:p>
        </w:tc>
      </w:tr>
      <w:tr w:rsidR="00420400" w:rsidRPr="00816C4A" w14:paraId="3A230433" w14:textId="77777777" w:rsidTr="00CA5D2C">
        <w:trPr>
          <w:jc w:val="center"/>
        </w:trPr>
        <w:tc>
          <w:tcPr>
            <w:tcW w:w="3756" w:type="dxa"/>
          </w:tcPr>
          <w:p w14:paraId="5B3BF50F" w14:textId="77777777" w:rsidR="00420400" w:rsidRPr="00816C4A" w:rsidRDefault="00420400" w:rsidP="00CA5D2C">
            <w:pPr>
              <w:pStyle w:val="TAL"/>
            </w:pPr>
            <w:r w:rsidRPr="00816C4A">
              <w:t>URI truncated</w:t>
            </w:r>
          </w:p>
        </w:tc>
        <w:tc>
          <w:tcPr>
            <w:tcW w:w="1240" w:type="dxa"/>
          </w:tcPr>
          <w:p w14:paraId="26353950" w14:textId="77777777" w:rsidR="00420400" w:rsidRPr="00816C4A" w:rsidRDefault="00420400" w:rsidP="00CA5D2C">
            <w:pPr>
              <w:pStyle w:val="TAL"/>
              <w:jc w:val="center"/>
            </w:pPr>
            <w:r w:rsidRPr="00816C4A">
              <w:t>8.135</w:t>
            </w:r>
          </w:p>
        </w:tc>
        <w:tc>
          <w:tcPr>
            <w:tcW w:w="1240" w:type="dxa"/>
          </w:tcPr>
          <w:p w14:paraId="62E47C04" w14:textId="77777777" w:rsidR="00420400" w:rsidRPr="00816C4A" w:rsidRDefault="00420400" w:rsidP="00CA5D2C">
            <w:pPr>
              <w:pStyle w:val="TAL"/>
              <w:jc w:val="center"/>
            </w:pPr>
            <w:r w:rsidRPr="00816C4A">
              <w:t>C</w:t>
            </w:r>
          </w:p>
        </w:tc>
        <w:tc>
          <w:tcPr>
            <w:tcW w:w="852" w:type="dxa"/>
          </w:tcPr>
          <w:p w14:paraId="72768A01" w14:textId="77777777" w:rsidR="00420400" w:rsidRPr="00816C4A" w:rsidRDefault="00420400" w:rsidP="00CA5D2C">
            <w:pPr>
              <w:pStyle w:val="TAL"/>
              <w:jc w:val="center"/>
            </w:pPr>
            <w:r w:rsidRPr="00816C4A">
              <w:t>N</w:t>
            </w:r>
          </w:p>
        </w:tc>
        <w:tc>
          <w:tcPr>
            <w:tcW w:w="1418" w:type="dxa"/>
          </w:tcPr>
          <w:p w14:paraId="48993F6D" w14:textId="43553FC1" w:rsidR="00420400" w:rsidRPr="00816C4A" w:rsidRDefault="00420400" w:rsidP="00CA5D2C">
            <w:pPr>
              <w:pStyle w:val="TAL"/>
              <w:jc w:val="center"/>
            </w:pPr>
            <w:r>
              <w:t>H</w:t>
            </w:r>
          </w:p>
        </w:tc>
      </w:tr>
    </w:tbl>
    <w:p w14:paraId="6C64FCEE" w14:textId="77777777" w:rsidR="00420400" w:rsidRPr="00816C4A" w:rsidRDefault="00420400" w:rsidP="00420400"/>
    <w:p w14:paraId="33A4AF9B" w14:textId="77777777" w:rsidR="00E86E7B" w:rsidRPr="00816C4A" w:rsidRDefault="00E86E7B" w:rsidP="00E86E7B">
      <w:pPr>
        <w:pStyle w:val="B1"/>
      </w:pPr>
      <w:r w:rsidRPr="00816C4A">
        <w:t>-</w:t>
      </w:r>
      <w:r w:rsidRPr="00816C4A">
        <w:tab/>
        <w:t>Device identities: the ME shall set the device identities to:</w:t>
      </w:r>
    </w:p>
    <w:p w14:paraId="4FF1AEF1" w14:textId="77777777" w:rsidR="00E86E7B" w:rsidRPr="00816C4A" w:rsidRDefault="00E86E7B" w:rsidP="00E86E7B">
      <w:pPr>
        <w:pStyle w:val="B2"/>
      </w:pPr>
      <w:r w:rsidRPr="00816C4A">
        <w:t>source:</w:t>
      </w:r>
      <w:r w:rsidRPr="00816C4A">
        <w:tab/>
        <w:t>ME;</w:t>
      </w:r>
    </w:p>
    <w:p w14:paraId="05D12108" w14:textId="77777777" w:rsidR="00E86E7B" w:rsidRPr="00816C4A" w:rsidRDefault="00E86E7B" w:rsidP="00E86E7B">
      <w:pPr>
        <w:pStyle w:val="B2"/>
      </w:pPr>
      <w:r w:rsidRPr="00816C4A">
        <w:t>destination:</w:t>
      </w:r>
      <w:r w:rsidRPr="00816C4A">
        <w:tab/>
        <w:t>UICC.</w:t>
      </w:r>
    </w:p>
    <w:p w14:paraId="42ECDC57"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13CDC46F"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57F58D18"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232C975" w14:textId="77777777" w:rsidR="00E86E7B" w:rsidRPr="00816C4A" w:rsidRDefault="00E86E7B" w:rsidP="00E86E7B">
      <w:pPr>
        <w:pStyle w:val="B2"/>
      </w:pPr>
      <w:r w:rsidRPr="00816C4A">
        <w:t>for a USSD operation, the USSD string data object is used and holds the corresponding USSD control string;</w:t>
      </w:r>
    </w:p>
    <w:p w14:paraId="71674B04"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22B5DD88"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36006560"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83DEBD7"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0A8D7A64"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709CF54A" w14:textId="4AC4C898"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E05181" w:rsidRPr="00816C4A">
        <w:t>TS</w:t>
      </w:r>
      <w:r w:rsidR="00E05181">
        <w:t> </w:t>
      </w:r>
      <w:r w:rsidR="00E05181" w:rsidRPr="00816C4A">
        <w:t>2</w:t>
      </w:r>
      <w:r w:rsidRPr="00816C4A">
        <w:t>4.008</w:t>
      </w:r>
      <w:r w:rsidR="00E05181">
        <w:t> </w:t>
      </w:r>
      <w:r w:rsidR="00E05181" w:rsidRPr="00816C4A">
        <w:t>[</w:t>
      </w:r>
      <w:r w:rsidRPr="00816C4A">
        <w:t xml:space="preserve">9] to avoid that the UE sends a value of any of these parameters that is not compliant to </w:t>
      </w:r>
      <w:r w:rsidR="00E05181" w:rsidRPr="00816C4A">
        <w:t>TS</w:t>
      </w:r>
      <w:r w:rsidR="00E05181">
        <w:t> </w:t>
      </w:r>
      <w:r w:rsidR="00E05181" w:rsidRPr="00816C4A">
        <w:t>2</w:t>
      </w:r>
      <w:r w:rsidRPr="00816C4A">
        <w:t>4.008</w:t>
      </w:r>
      <w:r w:rsidR="00E05181">
        <w:t> </w:t>
      </w:r>
      <w:r w:rsidR="00E05181" w:rsidRPr="00816C4A">
        <w:t>[</w:t>
      </w:r>
      <w:r w:rsidRPr="00816C4A">
        <w:t>9];</w:t>
      </w:r>
    </w:p>
    <w:p w14:paraId="507B031B" w14:textId="0A48B11D" w:rsidR="00E86E7B" w:rsidRPr="00816C4A" w:rsidRDefault="00E86E7B" w:rsidP="00E86E7B">
      <w:pPr>
        <w:pStyle w:val="B2"/>
        <w:ind w:left="568"/>
      </w:pPr>
      <w:r w:rsidRPr="00816C4A">
        <w:tab/>
        <w:t xml:space="preserve">for an EPS PDN connection activation, the PDN Connectivity Request parameters are used, as defined in </w:t>
      </w:r>
      <w:r w:rsidR="00E05181" w:rsidRPr="00816C4A">
        <w:t>TS</w:t>
      </w:r>
      <w:r w:rsidR="00E05181">
        <w:t> </w:t>
      </w:r>
      <w:r w:rsidR="00E05181" w:rsidRPr="00816C4A">
        <w:t>2</w:t>
      </w:r>
      <w:r w:rsidRPr="00816C4A">
        <w:t>4.301</w:t>
      </w:r>
      <w:r w:rsidR="00E05181">
        <w:t> </w:t>
      </w:r>
      <w:r w:rsidR="00E05181" w:rsidRPr="00816C4A">
        <w:t>[</w:t>
      </w:r>
      <w:r w:rsidRPr="00816C4A">
        <w:t>46]. Except for the following parameters:</w:t>
      </w:r>
    </w:p>
    <w:p w14:paraId="1A32F9F4"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30ABC2A2"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48569525" w14:textId="495DB0A2"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E05181" w:rsidRPr="00816C4A">
        <w:t>TS</w:t>
      </w:r>
      <w:r w:rsidR="00E05181">
        <w:t> </w:t>
      </w:r>
      <w:r w:rsidR="00E05181" w:rsidRPr="00816C4A">
        <w:t>2</w:t>
      </w:r>
      <w:r w:rsidRPr="00816C4A">
        <w:t>4.301</w:t>
      </w:r>
      <w:r w:rsidR="00E05181">
        <w:t> </w:t>
      </w:r>
      <w:r w:rsidR="00E05181" w:rsidRPr="00816C4A">
        <w:t>[</w:t>
      </w:r>
      <w:r w:rsidRPr="00816C4A">
        <w:t xml:space="preserve">46] to avoid that the UE sends a value of any of these parameters that is not compliant to </w:t>
      </w:r>
      <w:r w:rsidR="00E05181" w:rsidRPr="00816C4A">
        <w:t>TS</w:t>
      </w:r>
      <w:r w:rsidR="00E05181">
        <w:t> </w:t>
      </w:r>
      <w:r w:rsidR="00E05181" w:rsidRPr="00816C4A">
        <w:t>2</w:t>
      </w:r>
      <w:r w:rsidRPr="00816C4A">
        <w:t>4.301</w:t>
      </w:r>
      <w:r w:rsidR="00E05181">
        <w:t> </w:t>
      </w:r>
      <w:r w:rsidR="00E05181" w:rsidRPr="00816C4A">
        <w:t>[</w:t>
      </w:r>
      <w:r w:rsidRPr="00816C4A">
        <w:t>46];</w:t>
      </w:r>
    </w:p>
    <w:p w14:paraId="3CA4938B" w14:textId="763F783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E05181" w:rsidRPr="00816C4A">
        <w:t>TS</w:t>
      </w:r>
      <w:r w:rsidR="00E05181">
        <w:t> </w:t>
      </w:r>
      <w:r w:rsidR="00E05181"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10BD12F1"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08C5A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63678EE5"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16E1CFCB" w14:textId="6E26E368"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E05181" w:rsidRPr="00816C4A">
        <w:t>TS</w:t>
      </w:r>
      <w:r w:rsidR="00E05181">
        <w:t> </w:t>
      </w:r>
      <w:r w:rsidR="00E05181" w:rsidRPr="00816C4A">
        <w:t>2</w:t>
      </w:r>
      <w:r w:rsidRPr="00816C4A">
        <w:t>4.501</w:t>
      </w:r>
      <w:r w:rsidR="00E05181">
        <w:t> </w:t>
      </w:r>
      <w:r w:rsidR="00E05181" w:rsidRPr="00816C4A">
        <w:t>[</w:t>
      </w:r>
      <w:r w:rsidRPr="00816C4A">
        <w:t>70] to avoid that the UE sends a value of any of these parameters that is not compliant to TS 24.501 [70].</w:t>
      </w:r>
    </w:p>
    <w:p w14:paraId="6FED6819"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01BF809F"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2AB5F8DA" w14:textId="77777777" w:rsidR="00E86E7B" w:rsidRPr="00816C4A" w:rsidRDefault="00E86E7B" w:rsidP="00E86E7B">
      <w:pPr>
        <w:pStyle w:val="B1"/>
      </w:pPr>
      <w:r w:rsidRPr="00816C4A">
        <w:t>-</w:t>
      </w:r>
      <w:r w:rsidRPr="00816C4A">
        <w:tab/>
      </w:r>
      <w:r w:rsidR="00EF7705" w:rsidRPr="009C13D3">
        <w:t xml:space="preserve">Location </w:t>
      </w:r>
      <w:smartTag w:uri="urn:schemas-microsoft-com:office:smarttags" w:element="PersonName">
        <w:r w:rsidR="00EF7705" w:rsidRPr="009C13D3">
          <w:t>info</w:t>
        </w:r>
      </w:smartTag>
      <w:r w:rsidR="00EF7705"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rsidR="00EF7705">
        <w:t>,</w:t>
      </w:r>
      <w:r w:rsidR="00EF7705" w:rsidRPr="009C13D3">
        <w:t xml:space="preserve"> E-UTRAN</w:t>
      </w:r>
      <w:r w:rsidR="00EF7705">
        <w:t xml:space="preserve"> or NG-RAN</w:t>
      </w:r>
      <w:r w:rsidR="00EF7705" w:rsidRPr="009C13D3">
        <w:t>.</w:t>
      </w:r>
    </w:p>
    <w:p w14:paraId="221899AB"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24CBF0C4"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EE05928" w14:textId="77777777" w:rsidR="00E86E7B" w:rsidRPr="00816C4A" w:rsidRDefault="00E86E7B" w:rsidP="00E86E7B">
      <w:r w:rsidRPr="00816C4A">
        <w:t>Response parameters/data.</w:t>
      </w:r>
    </w:p>
    <w:p w14:paraId="3FC93816"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57974B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B3FA2FC" w14:textId="77777777" w:rsidTr="00B27DCC">
        <w:trPr>
          <w:jc w:val="center"/>
        </w:trPr>
        <w:tc>
          <w:tcPr>
            <w:tcW w:w="3756" w:type="dxa"/>
          </w:tcPr>
          <w:p w14:paraId="3F7E75D4" w14:textId="77777777" w:rsidR="00E86E7B" w:rsidRPr="00816C4A" w:rsidRDefault="00E86E7B" w:rsidP="00B27DCC">
            <w:pPr>
              <w:pStyle w:val="TAH"/>
              <w:rPr>
                <w:lang w:eastAsia="en-GB"/>
              </w:rPr>
            </w:pPr>
            <w:r w:rsidRPr="00816C4A">
              <w:rPr>
                <w:lang w:eastAsia="en-GB"/>
              </w:rPr>
              <w:t>Description</w:t>
            </w:r>
          </w:p>
        </w:tc>
        <w:tc>
          <w:tcPr>
            <w:tcW w:w="1240" w:type="dxa"/>
          </w:tcPr>
          <w:p w14:paraId="717B2373" w14:textId="77777777" w:rsidR="00E86E7B" w:rsidRPr="00816C4A" w:rsidRDefault="00E86E7B" w:rsidP="00B27DCC">
            <w:pPr>
              <w:pStyle w:val="TAH"/>
              <w:rPr>
                <w:lang w:eastAsia="en-GB"/>
              </w:rPr>
            </w:pPr>
            <w:r w:rsidRPr="00816C4A">
              <w:rPr>
                <w:lang w:eastAsia="en-GB"/>
              </w:rPr>
              <w:t>Clause</w:t>
            </w:r>
          </w:p>
        </w:tc>
        <w:tc>
          <w:tcPr>
            <w:tcW w:w="1240" w:type="dxa"/>
          </w:tcPr>
          <w:p w14:paraId="1C0BE006" w14:textId="77777777" w:rsidR="00E86E7B" w:rsidRPr="00816C4A" w:rsidRDefault="00E86E7B" w:rsidP="00B27DCC">
            <w:pPr>
              <w:pStyle w:val="TAH"/>
              <w:rPr>
                <w:lang w:eastAsia="en-GB"/>
              </w:rPr>
            </w:pPr>
            <w:r w:rsidRPr="00816C4A">
              <w:rPr>
                <w:lang w:eastAsia="en-GB"/>
              </w:rPr>
              <w:t>M/O/C</w:t>
            </w:r>
          </w:p>
        </w:tc>
        <w:tc>
          <w:tcPr>
            <w:tcW w:w="852" w:type="dxa"/>
          </w:tcPr>
          <w:p w14:paraId="0E9E19BA" w14:textId="77777777" w:rsidR="00E86E7B" w:rsidRPr="00816C4A" w:rsidRDefault="00E86E7B" w:rsidP="00B27DCC">
            <w:pPr>
              <w:pStyle w:val="TAH"/>
              <w:rPr>
                <w:lang w:eastAsia="en-GB"/>
              </w:rPr>
            </w:pPr>
            <w:r w:rsidRPr="00816C4A">
              <w:rPr>
                <w:lang w:eastAsia="en-GB"/>
              </w:rPr>
              <w:t>Min</w:t>
            </w:r>
          </w:p>
        </w:tc>
        <w:tc>
          <w:tcPr>
            <w:tcW w:w="1418" w:type="dxa"/>
          </w:tcPr>
          <w:p w14:paraId="624DBC5A" w14:textId="77777777" w:rsidR="00E86E7B" w:rsidRPr="00816C4A" w:rsidRDefault="00E86E7B" w:rsidP="00B27DCC">
            <w:pPr>
              <w:pStyle w:val="TAH"/>
              <w:rPr>
                <w:lang w:eastAsia="en-GB"/>
              </w:rPr>
            </w:pPr>
            <w:r w:rsidRPr="00816C4A">
              <w:rPr>
                <w:lang w:eastAsia="en-GB"/>
              </w:rPr>
              <w:t>Length</w:t>
            </w:r>
          </w:p>
        </w:tc>
      </w:tr>
      <w:tr w:rsidR="00E86E7B" w:rsidRPr="00816C4A" w14:paraId="254F8C56" w14:textId="77777777" w:rsidTr="00B27DCC">
        <w:trPr>
          <w:jc w:val="center"/>
        </w:trPr>
        <w:tc>
          <w:tcPr>
            <w:tcW w:w="3756" w:type="dxa"/>
          </w:tcPr>
          <w:p w14:paraId="335C72AB" w14:textId="77777777" w:rsidR="00E86E7B" w:rsidRPr="00816C4A" w:rsidRDefault="00E86E7B" w:rsidP="00B27DCC">
            <w:pPr>
              <w:pStyle w:val="TAL"/>
            </w:pPr>
            <w:r w:rsidRPr="00816C4A">
              <w:t>Call control result</w:t>
            </w:r>
          </w:p>
        </w:tc>
        <w:tc>
          <w:tcPr>
            <w:tcW w:w="1240" w:type="dxa"/>
          </w:tcPr>
          <w:p w14:paraId="7CA7CAC8" w14:textId="77777777" w:rsidR="00E86E7B" w:rsidRPr="00816C4A" w:rsidRDefault="00E86E7B" w:rsidP="00B27DCC">
            <w:pPr>
              <w:pStyle w:val="TAL"/>
              <w:jc w:val="center"/>
            </w:pPr>
            <w:r w:rsidRPr="00816C4A">
              <w:t>-</w:t>
            </w:r>
          </w:p>
        </w:tc>
        <w:tc>
          <w:tcPr>
            <w:tcW w:w="1240" w:type="dxa"/>
          </w:tcPr>
          <w:p w14:paraId="4C1B517E" w14:textId="77777777" w:rsidR="00E86E7B" w:rsidRPr="00816C4A" w:rsidRDefault="00E86E7B" w:rsidP="00B27DCC">
            <w:pPr>
              <w:pStyle w:val="TAL"/>
              <w:jc w:val="center"/>
            </w:pPr>
            <w:r w:rsidRPr="00816C4A">
              <w:t>M</w:t>
            </w:r>
          </w:p>
        </w:tc>
        <w:tc>
          <w:tcPr>
            <w:tcW w:w="852" w:type="dxa"/>
          </w:tcPr>
          <w:p w14:paraId="4F122BE9" w14:textId="77777777" w:rsidR="00E86E7B" w:rsidRPr="00816C4A" w:rsidRDefault="00E86E7B" w:rsidP="00B27DCC">
            <w:pPr>
              <w:pStyle w:val="TAL"/>
              <w:jc w:val="center"/>
            </w:pPr>
            <w:r w:rsidRPr="00816C4A">
              <w:t>Y</w:t>
            </w:r>
          </w:p>
        </w:tc>
        <w:tc>
          <w:tcPr>
            <w:tcW w:w="1418" w:type="dxa"/>
          </w:tcPr>
          <w:p w14:paraId="072B5B05" w14:textId="77777777" w:rsidR="00E86E7B" w:rsidRPr="00816C4A" w:rsidRDefault="00E86E7B" w:rsidP="00B27DCC">
            <w:pPr>
              <w:pStyle w:val="TAL"/>
              <w:jc w:val="center"/>
            </w:pPr>
            <w:r w:rsidRPr="00816C4A">
              <w:t>1</w:t>
            </w:r>
          </w:p>
        </w:tc>
      </w:tr>
      <w:tr w:rsidR="00E86E7B" w:rsidRPr="00816C4A" w14:paraId="4F939679" w14:textId="77777777" w:rsidTr="00B27DCC">
        <w:trPr>
          <w:jc w:val="center"/>
        </w:trPr>
        <w:tc>
          <w:tcPr>
            <w:tcW w:w="3756" w:type="dxa"/>
          </w:tcPr>
          <w:p w14:paraId="77C77796" w14:textId="77777777" w:rsidR="00E86E7B" w:rsidRPr="00816C4A" w:rsidRDefault="00E86E7B" w:rsidP="00B27DCC">
            <w:pPr>
              <w:pStyle w:val="TAL"/>
            </w:pPr>
            <w:r w:rsidRPr="00816C4A">
              <w:t>Length (A+B+C+D+E+F+G)</w:t>
            </w:r>
          </w:p>
        </w:tc>
        <w:tc>
          <w:tcPr>
            <w:tcW w:w="1240" w:type="dxa"/>
          </w:tcPr>
          <w:p w14:paraId="3A43A61C" w14:textId="77777777" w:rsidR="00E86E7B" w:rsidRPr="00816C4A" w:rsidRDefault="00E86E7B" w:rsidP="00B27DCC">
            <w:pPr>
              <w:pStyle w:val="TAL"/>
              <w:jc w:val="center"/>
              <w:rPr>
                <w:lang w:val="fr-FR"/>
              </w:rPr>
            </w:pPr>
            <w:r w:rsidRPr="00816C4A">
              <w:rPr>
                <w:lang w:val="fr-FR"/>
              </w:rPr>
              <w:t>-</w:t>
            </w:r>
          </w:p>
        </w:tc>
        <w:tc>
          <w:tcPr>
            <w:tcW w:w="1240" w:type="dxa"/>
          </w:tcPr>
          <w:p w14:paraId="50485A4F" w14:textId="77777777" w:rsidR="00E86E7B" w:rsidRPr="00816C4A" w:rsidRDefault="00E86E7B" w:rsidP="00B27DCC">
            <w:pPr>
              <w:pStyle w:val="TAL"/>
              <w:jc w:val="center"/>
              <w:rPr>
                <w:lang w:val="fr-FR"/>
              </w:rPr>
            </w:pPr>
            <w:r w:rsidRPr="00816C4A">
              <w:rPr>
                <w:lang w:val="fr-FR"/>
              </w:rPr>
              <w:t>M</w:t>
            </w:r>
          </w:p>
        </w:tc>
        <w:tc>
          <w:tcPr>
            <w:tcW w:w="852" w:type="dxa"/>
          </w:tcPr>
          <w:p w14:paraId="02BD7640" w14:textId="77777777" w:rsidR="00E86E7B" w:rsidRPr="00816C4A" w:rsidRDefault="00E86E7B" w:rsidP="00B27DCC">
            <w:pPr>
              <w:pStyle w:val="TAL"/>
              <w:jc w:val="center"/>
              <w:rPr>
                <w:lang w:val="fr-FR"/>
              </w:rPr>
            </w:pPr>
            <w:r w:rsidRPr="00816C4A">
              <w:rPr>
                <w:lang w:val="fr-FR"/>
              </w:rPr>
              <w:t>Y</w:t>
            </w:r>
          </w:p>
        </w:tc>
        <w:tc>
          <w:tcPr>
            <w:tcW w:w="1418" w:type="dxa"/>
          </w:tcPr>
          <w:p w14:paraId="396E17CB" w14:textId="77777777" w:rsidR="00E86E7B" w:rsidRPr="00816C4A" w:rsidRDefault="00E86E7B" w:rsidP="00B27DCC">
            <w:pPr>
              <w:pStyle w:val="TAL"/>
              <w:jc w:val="center"/>
              <w:rPr>
                <w:lang w:val="fr-FR"/>
              </w:rPr>
            </w:pPr>
            <w:r w:rsidRPr="00816C4A">
              <w:rPr>
                <w:lang w:val="fr-FR"/>
              </w:rPr>
              <w:t>1 or 2</w:t>
            </w:r>
          </w:p>
        </w:tc>
      </w:tr>
      <w:tr w:rsidR="00E86E7B" w:rsidRPr="00816C4A" w14:paraId="54407D7B" w14:textId="77777777" w:rsidTr="00B27DCC">
        <w:trPr>
          <w:jc w:val="center"/>
        </w:trPr>
        <w:tc>
          <w:tcPr>
            <w:tcW w:w="3756" w:type="dxa"/>
          </w:tcPr>
          <w:p w14:paraId="6C0074A0"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688701B4" w14:textId="77777777" w:rsidR="00E86E7B" w:rsidRPr="00816C4A" w:rsidRDefault="00E86E7B" w:rsidP="00B27DCC">
            <w:pPr>
              <w:pStyle w:val="TAL"/>
            </w:pPr>
            <w:r w:rsidRPr="00816C4A">
              <w:t>or PDU session establishment parameters</w:t>
            </w:r>
          </w:p>
        </w:tc>
        <w:tc>
          <w:tcPr>
            <w:tcW w:w="1240" w:type="dxa"/>
          </w:tcPr>
          <w:p w14:paraId="1E593FAB" w14:textId="77777777" w:rsidR="00E86E7B" w:rsidRPr="00816C4A" w:rsidRDefault="00E86E7B" w:rsidP="00B27DCC">
            <w:pPr>
              <w:pStyle w:val="TAL"/>
              <w:jc w:val="center"/>
            </w:pPr>
            <w:r w:rsidRPr="00816C4A">
              <w:t>8.1, 8.14 or 8.17 or 8.72 or 8.98 or 8.108 or 8.143</w:t>
            </w:r>
          </w:p>
        </w:tc>
        <w:tc>
          <w:tcPr>
            <w:tcW w:w="1240" w:type="dxa"/>
          </w:tcPr>
          <w:p w14:paraId="60EC3E76" w14:textId="77777777" w:rsidR="00E86E7B" w:rsidRPr="00816C4A" w:rsidRDefault="00E86E7B" w:rsidP="00B27DCC">
            <w:pPr>
              <w:pStyle w:val="TAL"/>
              <w:jc w:val="center"/>
            </w:pPr>
          </w:p>
          <w:p w14:paraId="62252FAC" w14:textId="77777777" w:rsidR="00E86E7B" w:rsidRPr="00816C4A" w:rsidRDefault="00E86E7B" w:rsidP="00B27DCC">
            <w:pPr>
              <w:pStyle w:val="TAL"/>
              <w:jc w:val="center"/>
            </w:pPr>
            <w:r w:rsidRPr="00816C4A">
              <w:t>O</w:t>
            </w:r>
          </w:p>
        </w:tc>
        <w:tc>
          <w:tcPr>
            <w:tcW w:w="852" w:type="dxa"/>
          </w:tcPr>
          <w:p w14:paraId="47A2CE86" w14:textId="77777777" w:rsidR="00E86E7B" w:rsidRPr="00816C4A" w:rsidRDefault="00E86E7B" w:rsidP="00B27DCC">
            <w:pPr>
              <w:pStyle w:val="TAL"/>
              <w:jc w:val="center"/>
            </w:pPr>
          </w:p>
          <w:p w14:paraId="4BD9B9E1" w14:textId="77777777" w:rsidR="00E86E7B" w:rsidRPr="00816C4A" w:rsidRDefault="00E86E7B" w:rsidP="00B27DCC">
            <w:pPr>
              <w:pStyle w:val="TAL"/>
              <w:jc w:val="center"/>
            </w:pPr>
            <w:r w:rsidRPr="00816C4A">
              <w:t>N</w:t>
            </w:r>
          </w:p>
        </w:tc>
        <w:tc>
          <w:tcPr>
            <w:tcW w:w="1418" w:type="dxa"/>
          </w:tcPr>
          <w:p w14:paraId="7ABCC659" w14:textId="77777777" w:rsidR="00E86E7B" w:rsidRPr="00816C4A" w:rsidRDefault="00E86E7B" w:rsidP="00B27DCC">
            <w:pPr>
              <w:pStyle w:val="TAL"/>
              <w:jc w:val="center"/>
            </w:pPr>
          </w:p>
          <w:p w14:paraId="37124DD4" w14:textId="77777777" w:rsidR="00E86E7B" w:rsidRPr="00816C4A" w:rsidRDefault="00E86E7B" w:rsidP="00B27DCC">
            <w:pPr>
              <w:pStyle w:val="TAL"/>
              <w:jc w:val="center"/>
            </w:pPr>
            <w:r w:rsidRPr="00816C4A">
              <w:t>A</w:t>
            </w:r>
          </w:p>
        </w:tc>
      </w:tr>
      <w:tr w:rsidR="00E86E7B" w:rsidRPr="00816C4A" w14:paraId="0DC29644" w14:textId="77777777" w:rsidTr="00B27DCC">
        <w:trPr>
          <w:jc w:val="center"/>
        </w:trPr>
        <w:tc>
          <w:tcPr>
            <w:tcW w:w="3756" w:type="dxa"/>
          </w:tcPr>
          <w:p w14:paraId="491AABC1" w14:textId="77777777" w:rsidR="00E86E7B" w:rsidRPr="00816C4A" w:rsidRDefault="00E86E7B" w:rsidP="00B27DCC">
            <w:pPr>
              <w:pStyle w:val="TAL"/>
            </w:pPr>
            <w:r w:rsidRPr="00816C4A">
              <w:t>Capability configuration parameters 1</w:t>
            </w:r>
          </w:p>
        </w:tc>
        <w:tc>
          <w:tcPr>
            <w:tcW w:w="1240" w:type="dxa"/>
          </w:tcPr>
          <w:p w14:paraId="1F3BDD50" w14:textId="77777777" w:rsidR="00E86E7B" w:rsidRPr="00816C4A" w:rsidRDefault="00E86E7B" w:rsidP="00B27DCC">
            <w:pPr>
              <w:pStyle w:val="TAL"/>
              <w:jc w:val="center"/>
            </w:pPr>
            <w:r w:rsidRPr="00816C4A">
              <w:t>8.4</w:t>
            </w:r>
          </w:p>
        </w:tc>
        <w:tc>
          <w:tcPr>
            <w:tcW w:w="1240" w:type="dxa"/>
          </w:tcPr>
          <w:p w14:paraId="56A60381" w14:textId="77777777" w:rsidR="00E86E7B" w:rsidRPr="00816C4A" w:rsidRDefault="00E86E7B" w:rsidP="00B27DCC">
            <w:pPr>
              <w:pStyle w:val="TAL"/>
              <w:jc w:val="center"/>
            </w:pPr>
            <w:r w:rsidRPr="00816C4A">
              <w:t>O</w:t>
            </w:r>
          </w:p>
        </w:tc>
        <w:tc>
          <w:tcPr>
            <w:tcW w:w="852" w:type="dxa"/>
          </w:tcPr>
          <w:p w14:paraId="39E1439B" w14:textId="77777777" w:rsidR="00E86E7B" w:rsidRPr="00816C4A" w:rsidRDefault="00E86E7B" w:rsidP="00B27DCC">
            <w:pPr>
              <w:pStyle w:val="TAL"/>
              <w:jc w:val="center"/>
            </w:pPr>
            <w:r w:rsidRPr="00816C4A">
              <w:t>N</w:t>
            </w:r>
          </w:p>
        </w:tc>
        <w:tc>
          <w:tcPr>
            <w:tcW w:w="1418" w:type="dxa"/>
          </w:tcPr>
          <w:p w14:paraId="11EB5FB0" w14:textId="77777777" w:rsidR="00E86E7B" w:rsidRPr="00816C4A" w:rsidRDefault="00E86E7B" w:rsidP="00B27DCC">
            <w:pPr>
              <w:pStyle w:val="TAL"/>
              <w:jc w:val="center"/>
            </w:pPr>
            <w:r w:rsidRPr="00816C4A">
              <w:t>B</w:t>
            </w:r>
          </w:p>
        </w:tc>
      </w:tr>
      <w:tr w:rsidR="00E86E7B" w:rsidRPr="00816C4A" w14:paraId="483EA87E" w14:textId="77777777" w:rsidTr="00B27DCC">
        <w:trPr>
          <w:jc w:val="center"/>
        </w:trPr>
        <w:tc>
          <w:tcPr>
            <w:tcW w:w="3756" w:type="dxa"/>
          </w:tcPr>
          <w:p w14:paraId="7D0B726F" w14:textId="77777777" w:rsidR="00E86E7B" w:rsidRPr="00816C4A" w:rsidRDefault="00E86E7B" w:rsidP="00B27DCC">
            <w:pPr>
              <w:pStyle w:val="TAL"/>
            </w:pPr>
            <w:r w:rsidRPr="00816C4A">
              <w:t>Subaddress</w:t>
            </w:r>
          </w:p>
        </w:tc>
        <w:tc>
          <w:tcPr>
            <w:tcW w:w="1240" w:type="dxa"/>
          </w:tcPr>
          <w:p w14:paraId="3B321452" w14:textId="77777777" w:rsidR="00E86E7B" w:rsidRPr="00816C4A" w:rsidRDefault="00E86E7B" w:rsidP="00B27DCC">
            <w:pPr>
              <w:pStyle w:val="TAL"/>
              <w:jc w:val="center"/>
            </w:pPr>
            <w:r w:rsidRPr="00816C4A">
              <w:t>8.3</w:t>
            </w:r>
          </w:p>
        </w:tc>
        <w:tc>
          <w:tcPr>
            <w:tcW w:w="1240" w:type="dxa"/>
          </w:tcPr>
          <w:p w14:paraId="0B425B58" w14:textId="77777777" w:rsidR="00E86E7B" w:rsidRPr="00816C4A" w:rsidRDefault="00E86E7B" w:rsidP="00B27DCC">
            <w:pPr>
              <w:pStyle w:val="TAL"/>
              <w:jc w:val="center"/>
            </w:pPr>
            <w:r w:rsidRPr="00816C4A">
              <w:t>O</w:t>
            </w:r>
          </w:p>
        </w:tc>
        <w:tc>
          <w:tcPr>
            <w:tcW w:w="852" w:type="dxa"/>
          </w:tcPr>
          <w:p w14:paraId="0BB6F260" w14:textId="77777777" w:rsidR="00E86E7B" w:rsidRPr="00816C4A" w:rsidRDefault="00E86E7B" w:rsidP="00B27DCC">
            <w:pPr>
              <w:pStyle w:val="TAL"/>
              <w:jc w:val="center"/>
            </w:pPr>
            <w:r w:rsidRPr="00816C4A">
              <w:t>N</w:t>
            </w:r>
          </w:p>
        </w:tc>
        <w:tc>
          <w:tcPr>
            <w:tcW w:w="1418" w:type="dxa"/>
          </w:tcPr>
          <w:p w14:paraId="047CF138" w14:textId="77777777" w:rsidR="00E86E7B" w:rsidRPr="00816C4A" w:rsidRDefault="00E86E7B" w:rsidP="00B27DCC">
            <w:pPr>
              <w:pStyle w:val="TAL"/>
              <w:jc w:val="center"/>
              <w:rPr>
                <w:lang w:val="fr-FR"/>
              </w:rPr>
            </w:pPr>
            <w:r w:rsidRPr="00816C4A">
              <w:rPr>
                <w:lang w:val="fr-FR"/>
              </w:rPr>
              <w:t>C</w:t>
            </w:r>
          </w:p>
        </w:tc>
      </w:tr>
      <w:tr w:rsidR="00E86E7B" w:rsidRPr="00816C4A" w14:paraId="16350938" w14:textId="77777777" w:rsidTr="00B27DCC">
        <w:trPr>
          <w:jc w:val="center"/>
        </w:trPr>
        <w:tc>
          <w:tcPr>
            <w:tcW w:w="3756" w:type="dxa"/>
          </w:tcPr>
          <w:p w14:paraId="26D2B7A0" w14:textId="77777777" w:rsidR="00E86E7B" w:rsidRPr="00816C4A" w:rsidRDefault="00E86E7B" w:rsidP="00B27DCC">
            <w:pPr>
              <w:pStyle w:val="TAL"/>
              <w:rPr>
                <w:lang w:val="fr-FR"/>
              </w:rPr>
            </w:pPr>
            <w:r w:rsidRPr="00816C4A">
              <w:rPr>
                <w:lang w:val="fr-FR"/>
              </w:rPr>
              <w:t>Alpha identifier</w:t>
            </w:r>
          </w:p>
        </w:tc>
        <w:tc>
          <w:tcPr>
            <w:tcW w:w="1240" w:type="dxa"/>
          </w:tcPr>
          <w:p w14:paraId="7CDB4465" w14:textId="77777777" w:rsidR="00E86E7B" w:rsidRPr="00816C4A" w:rsidRDefault="00E86E7B" w:rsidP="00B27DCC">
            <w:pPr>
              <w:pStyle w:val="TAL"/>
              <w:jc w:val="center"/>
            </w:pPr>
            <w:r w:rsidRPr="00816C4A">
              <w:t>8.2</w:t>
            </w:r>
          </w:p>
        </w:tc>
        <w:tc>
          <w:tcPr>
            <w:tcW w:w="1240" w:type="dxa"/>
          </w:tcPr>
          <w:p w14:paraId="02DBDDA4" w14:textId="77777777" w:rsidR="00E86E7B" w:rsidRPr="00816C4A" w:rsidRDefault="00E86E7B" w:rsidP="00B27DCC">
            <w:pPr>
              <w:pStyle w:val="TAL"/>
              <w:jc w:val="center"/>
            </w:pPr>
            <w:r w:rsidRPr="00816C4A">
              <w:t>O</w:t>
            </w:r>
          </w:p>
        </w:tc>
        <w:tc>
          <w:tcPr>
            <w:tcW w:w="852" w:type="dxa"/>
          </w:tcPr>
          <w:p w14:paraId="47D2954C" w14:textId="77777777" w:rsidR="00E86E7B" w:rsidRPr="00816C4A" w:rsidRDefault="00E86E7B" w:rsidP="00B27DCC">
            <w:pPr>
              <w:pStyle w:val="TAL"/>
              <w:jc w:val="center"/>
            </w:pPr>
            <w:r w:rsidRPr="00816C4A">
              <w:t>N</w:t>
            </w:r>
          </w:p>
        </w:tc>
        <w:tc>
          <w:tcPr>
            <w:tcW w:w="1418" w:type="dxa"/>
          </w:tcPr>
          <w:p w14:paraId="74B671B4" w14:textId="77777777" w:rsidR="00E86E7B" w:rsidRPr="00816C4A" w:rsidRDefault="00E86E7B" w:rsidP="00B27DCC">
            <w:pPr>
              <w:pStyle w:val="TAL"/>
              <w:jc w:val="center"/>
            </w:pPr>
            <w:r w:rsidRPr="00816C4A">
              <w:t>D</w:t>
            </w:r>
          </w:p>
        </w:tc>
      </w:tr>
      <w:tr w:rsidR="00E86E7B" w:rsidRPr="00816C4A" w14:paraId="5DF6F84F" w14:textId="77777777" w:rsidTr="00B27DCC">
        <w:trPr>
          <w:jc w:val="center"/>
        </w:trPr>
        <w:tc>
          <w:tcPr>
            <w:tcW w:w="3756" w:type="dxa"/>
          </w:tcPr>
          <w:p w14:paraId="0BAF6284" w14:textId="77777777" w:rsidR="00E86E7B" w:rsidRPr="00816C4A" w:rsidRDefault="00E86E7B" w:rsidP="00B27DCC">
            <w:pPr>
              <w:pStyle w:val="TAL"/>
            </w:pPr>
            <w:r w:rsidRPr="00816C4A">
              <w:t>BC repeat indicator</w:t>
            </w:r>
          </w:p>
        </w:tc>
        <w:tc>
          <w:tcPr>
            <w:tcW w:w="1240" w:type="dxa"/>
          </w:tcPr>
          <w:p w14:paraId="62632C21" w14:textId="77777777" w:rsidR="00E86E7B" w:rsidRPr="00816C4A" w:rsidRDefault="00E86E7B" w:rsidP="00B27DCC">
            <w:pPr>
              <w:pStyle w:val="TAL"/>
              <w:jc w:val="center"/>
            </w:pPr>
            <w:r w:rsidRPr="00816C4A">
              <w:t>8.42</w:t>
            </w:r>
          </w:p>
        </w:tc>
        <w:tc>
          <w:tcPr>
            <w:tcW w:w="1240" w:type="dxa"/>
          </w:tcPr>
          <w:p w14:paraId="11A0E773" w14:textId="77777777" w:rsidR="00E86E7B" w:rsidRPr="00816C4A" w:rsidRDefault="00E86E7B" w:rsidP="00B27DCC">
            <w:pPr>
              <w:pStyle w:val="TAL"/>
              <w:jc w:val="center"/>
            </w:pPr>
            <w:r w:rsidRPr="00816C4A">
              <w:t>C</w:t>
            </w:r>
          </w:p>
        </w:tc>
        <w:tc>
          <w:tcPr>
            <w:tcW w:w="852" w:type="dxa"/>
          </w:tcPr>
          <w:p w14:paraId="64DBEB1C" w14:textId="77777777" w:rsidR="00E86E7B" w:rsidRPr="00816C4A" w:rsidRDefault="00E86E7B" w:rsidP="00B27DCC">
            <w:pPr>
              <w:pStyle w:val="TAL"/>
              <w:jc w:val="center"/>
            </w:pPr>
            <w:r w:rsidRPr="00816C4A">
              <w:t>N</w:t>
            </w:r>
          </w:p>
        </w:tc>
        <w:tc>
          <w:tcPr>
            <w:tcW w:w="1418" w:type="dxa"/>
          </w:tcPr>
          <w:p w14:paraId="63D7842F" w14:textId="77777777" w:rsidR="00E86E7B" w:rsidRPr="00816C4A" w:rsidRDefault="00E86E7B" w:rsidP="00B27DCC">
            <w:pPr>
              <w:pStyle w:val="TAL"/>
              <w:jc w:val="center"/>
            </w:pPr>
            <w:r w:rsidRPr="00816C4A">
              <w:t>E</w:t>
            </w:r>
          </w:p>
        </w:tc>
      </w:tr>
      <w:tr w:rsidR="00E86E7B" w:rsidRPr="00816C4A" w14:paraId="05B4D7D2" w14:textId="77777777" w:rsidTr="00B27DCC">
        <w:trPr>
          <w:jc w:val="center"/>
        </w:trPr>
        <w:tc>
          <w:tcPr>
            <w:tcW w:w="3756" w:type="dxa"/>
          </w:tcPr>
          <w:p w14:paraId="66A0C47D" w14:textId="77777777" w:rsidR="00E86E7B" w:rsidRPr="00816C4A" w:rsidRDefault="00E86E7B" w:rsidP="00B27DCC">
            <w:pPr>
              <w:pStyle w:val="TAL"/>
            </w:pPr>
            <w:r w:rsidRPr="00816C4A">
              <w:t>Capability configuration parameters 2</w:t>
            </w:r>
          </w:p>
        </w:tc>
        <w:tc>
          <w:tcPr>
            <w:tcW w:w="1240" w:type="dxa"/>
          </w:tcPr>
          <w:p w14:paraId="409EEECA" w14:textId="77777777" w:rsidR="00E86E7B" w:rsidRPr="00816C4A" w:rsidRDefault="00E86E7B" w:rsidP="00B27DCC">
            <w:pPr>
              <w:pStyle w:val="TAL"/>
              <w:jc w:val="center"/>
            </w:pPr>
            <w:r w:rsidRPr="00816C4A">
              <w:t>8.4</w:t>
            </w:r>
          </w:p>
        </w:tc>
        <w:tc>
          <w:tcPr>
            <w:tcW w:w="1240" w:type="dxa"/>
          </w:tcPr>
          <w:p w14:paraId="2C3B8D22" w14:textId="77777777" w:rsidR="00E86E7B" w:rsidRPr="00816C4A" w:rsidRDefault="00E86E7B" w:rsidP="00B27DCC">
            <w:pPr>
              <w:pStyle w:val="TAL"/>
              <w:jc w:val="center"/>
            </w:pPr>
            <w:r w:rsidRPr="00816C4A">
              <w:t>O</w:t>
            </w:r>
          </w:p>
        </w:tc>
        <w:tc>
          <w:tcPr>
            <w:tcW w:w="852" w:type="dxa"/>
          </w:tcPr>
          <w:p w14:paraId="03A20B5A" w14:textId="77777777" w:rsidR="00E86E7B" w:rsidRPr="00816C4A" w:rsidRDefault="00E86E7B" w:rsidP="00B27DCC">
            <w:pPr>
              <w:pStyle w:val="TAL"/>
              <w:jc w:val="center"/>
            </w:pPr>
            <w:r w:rsidRPr="00816C4A">
              <w:t>N</w:t>
            </w:r>
          </w:p>
        </w:tc>
        <w:tc>
          <w:tcPr>
            <w:tcW w:w="1418" w:type="dxa"/>
          </w:tcPr>
          <w:p w14:paraId="7A9A1F6F" w14:textId="77777777" w:rsidR="00E86E7B" w:rsidRPr="00816C4A" w:rsidRDefault="00E86E7B" w:rsidP="00B27DCC">
            <w:pPr>
              <w:pStyle w:val="TAL"/>
              <w:jc w:val="center"/>
            </w:pPr>
            <w:r w:rsidRPr="00816C4A">
              <w:t>F</w:t>
            </w:r>
          </w:p>
        </w:tc>
      </w:tr>
      <w:tr w:rsidR="00E86E7B" w:rsidRPr="00816C4A" w14:paraId="7A920FFF" w14:textId="77777777" w:rsidTr="00B27DCC">
        <w:trPr>
          <w:jc w:val="center"/>
        </w:trPr>
        <w:tc>
          <w:tcPr>
            <w:tcW w:w="3756" w:type="dxa"/>
          </w:tcPr>
          <w:p w14:paraId="05C83563" w14:textId="77777777" w:rsidR="00E86E7B" w:rsidRPr="00816C4A" w:rsidRDefault="00E86E7B" w:rsidP="00B27DCC">
            <w:pPr>
              <w:pStyle w:val="TAL"/>
            </w:pPr>
            <w:r w:rsidRPr="00816C4A">
              <w:t>Media Type</w:t>
            </w:r>
          </w:p>
        </w:tc>
        <w:tc>
          <w:tcPr>
            <w:tcW w:w="1240" w:type="dxa"/>
          </w:tcPr>
          <w:p w14:paraId="6CB4BCE0" w14:textId="77777777" w:rsidR="00E86E7B" w:rsidRPr="00816C4A" w:rsidRDefault="00E86E7B" w:rsidP="00B27DCC">
            <w:pPr>
              <w:pStyle w:val="TAL"/>
              <w:jc w:val="center"/>
            </w:pPr>
            <w:r w:rsidRPr="00816C4A">
              <w:t>8.132</w:t>
            </w:r>
          </w:p>
        </w:tc>
        <w:tc>
          <w:tcPr>
            <w:tcW w:w="1240" w:type="dxa"/>
          </w:tcPr>
          <w:p w14:paraId="6CBEDA21" w14:textId="77777777" w:rsidR="00E86E7B" w:rsidRPr="00816C4A" w:rsidRDefault="00E86E7B" w:rsidP="00B27DCC">
            <w:pPr>
              <w:pStyle w:val="TAL"/>
              <w:jc w:val="center"/>
            </w:pPr>
            <w:r w:rsidRPr="00816C4A">
              <w:t>O</w:t>
            </w:r>
          </w:p>
        </w:tc>
        <w:tc>
          <w:tcPr>
            <w:tcW w:w="852" w:type="dxa"/>
          </w:tcPr>
          <w:p w14:paraId="70C30E75" w14:textId="77777777" w:rsidR="00E86E7B" w:rsidRPr="00816C4A" w:rsidRDefault="00E86E7B" w:rsidP="00B27DCC">
            <w:pPr>
              <w:pStyle w:val="TAL"/>
              <w:jc w:val="center"/>
            </w:pPr>
            <w:r w:rsidRPr="00816C4A">
              <w:t>N</w:t>
            </w:r>
          </w:p>
        </w:tc>
        <w:tc>
          <w:tcPr>
            <w:tcW w:w="1418" w:type="dxa"/>
          </w:tcPr>
          <w:p w14:paraId="060EA30E" w14:textId="77777777" w:rsidR="00E86E7B" w:rsidRPr="00816C4A" w:rsidRDefault="00E86E7B" w:rsidP="00B27DCC">
            <w:pPr>
              <w:pStyle w:val="TAL"/>
              <w:jc w:val="center"/>
            </w:pPr>
            <w:r w:rsidRPr="00816C4A">
              <w:t>G</w:t>
            </w:r>
          </w:p>
        </w:tc>
      </w:tr>
    </w:tbl>
    <w:p w14:paraId="507CA784" w14:textId="77777777" w:rsidR="00E86E7B" w:rsidRPr="00816C4A" w:rsidRDefault="00E86E7B" w:rsidP="00E86E7B"/>
    <w:p w14:paraId="593352C9" w14:textId="77777777" w:rsidR="00E86E7B" w:rsidRPr="00816C4A" w:rsidRDefault="00E86E7B" w:rsidP="00E86E7B">
      <w:pPr>
        <w:pStyle w:val="B1"/>
      </w:pPr>
      <w:r w:rsidRPr="00816C4A">
        <w:t>-</w:t>
      </w:r>
      <w:r w:rsidRPr="00816C4A">
        <w:tab/>
        <w:t>Call control result:</w:t>
      </w:r>
    </w:p>
    <w:p w14:paraId="20FBCF13" w14:textId="77777777" w:rsidR="00E86E7B" w:rsidRPr="00816C4A" w:rsidRDefault="00E86E7B" w:rsidP="00E86E7B">
      <w:pPr>
        <w:pStyle w:val="B2"/>
      </w:pPr>
      <w:r w:rsidRPr="00816C4A">
        <w:t>Contents:</w:t>
      </w:r>
    </w:p>
    <w:p w14:paraId="7743CE83"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7F5663C8" w14:textId="77777777" w:rsidR="00E86E7B" w:rsidRPr="00816C4A" w:rsidRDefault="00E86E7B" w:rsidP="00E86E7B">
      <w:pPr>
        <w:pStyle w:val="B2"/>
      </w:pPr>
      <w:r w:rsidRPr="00816C4A">
        <w:t>Coding:</w:t>
      </w:r>
    </w:p>
    <w:p w14:paraId="303EFAF3" w14:textId="77777777" w:rsidR="00E86E7B" w:rsidRPr="00816C4A" w:rsidRDefault="00E86E7B" w:rsidP="00E86E7B">
      <w:pPr>
        <w:pStyle w:val="B2"/>
      </w:pPr>
      <w:r w:rsidRPr="00816C4A">
        <w:t>-</w:t>
      </w:r>
      <w:r w:rsidRPr="00816C4A">
        <w:tab/>
        <w:t>'00' = Allowed, no modification;</w:t>
      </w:r>
    </w:p>
    <w:p w14:paraId="7B2E0986" w14:textId="77777777" w:rsidR="00E86E7B" w:rsidRPr="00816C4A" w:rsidRDefault="00E86E7B" w:rsidP="00E86E7B">
      <w:pPr>
        <w:pStyle w:val="B2"/>
      </w:pPr>
      <w:r w:rsidRPr="00816C4A">
        <w:t>-</w:t>
      </w:r>
      <w:r w:rsidRPr="00816C4A">
        <w:tab/>
        <w:t>'01' = Not allowed;</w:t>
      </w:r>
    </w:p>
    <w:p w14:paraId="3030644C" w14:textId="77777777" w:rsidR="00E86E7B" w:rsidRPr="00816C4A" w:rsidRDefault="00E86E7B" w:rsidP="00E86E7B">
      <w:pPr>
        <w:pStyle w:val="B2"/>
      </w:pPr>
      <w:r w:rsidRPr="00816C4A">
        <w:t>-</w:t>
      </w:r>
      <w:r w:rsidRPr="00816C4A">
        <w:tab/>
        <w:t>'02' = Allowed with modifications.</w:t>
      </w:r>
    </w:p>
    <w:p w14:paraId="4B8492F2"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380637DD"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6199ECFA"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69252EE6"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528525F7"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590E4A99"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1450AF91"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766C1B4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2C6039B5"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02929B6A"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4D60EFFF"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1AE3F636" w14:textId="0121B264"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E05181" w:rsidRPr="00816C4A">
        <w:t>clause</w:t>
      </w:r>
      <w:r w:rsidR="00E05181">
        <w:t> </w:t>
      </w:r>
      <w:r w:rsidR="00E05181" w:rsidRPr="00816C4A">
        <w:t>7</w:t>
      </w:r>
      <w:r w:rsidRPr="00816C4A">
        <w:t>.3.1.3. The comprehension required flag of this data object shall be set to '0'.</w:t>
      </w:r>
    </w:p>
    <w:p w14:paraId="366947AA"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7FEF1A9F"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12DD4C1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4EBD9BDF" w14:textId="77777777" w:rsidR="00E86E7B" w:rsidRPr="00816C4A" w:rsidRDefault="00E86E7B" w:rsidP="00E86E7B">
      <w:pPr>
        <w:pStyle w:val="Heading4"/>
      </w:pPr>
      <w:bookmarkStart w:id="1619" w:name="_Toc3200861"/>
      <w:bookmarkStart w:id="1620" w:name="_Toc20392604"/>
      <w:bookmarkStart w:id="1621" w:name="_Toc27774251"/>
      <w:bookmarkStart w:id="1622" w:name="_Toc36482711"/>
      <w:bookmarkStart w:id="1623" w:name="_Toc36484370"/>
      <w:bookmarkStart w:id="1624" w:name="_Toc44933300"/>
      <w:bookmarkStart w:id="1625" w:name="_Toc50972253"/>
      <w:bookmarkStart w:id="1626" w:name="_Toc163045741"/>
      <w:r w:rsidRPr="00816C4A">
        <w:t>7.3.1.7</w:t>
      </w:r>
      <w:r w:rsidRPr="00816C4A">
        <w:tab/>
        <w:t>Procedure for PDP Context Activation</w:t>
      </w:r>
      <w:bookmarkEnd w:id="1619"/>
      <w:bookmarkEnd w:id="1620"/>
      <w:bookmarkEnd w:id="1621"/>
      <w:bookmarkEnd w:id="1622"/>
      <w:bookmarkEnd w:id="1623"/>
      <w:bookmarkEnd w:id="1624"/>
      <w:bookmarkEnd w:id="1625"/>
      <w:bookmarkEnd w:id="1626"/>
    </w:p>
    <w:p w14:paraId="5B11A1B6"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4E75ABF1"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13521AD0" w14:textId="77777777" w:rsidR="00E86E7B" w:rsidRPr="00816C4A" w:rsidRDefault="00E86E7B" w:rsidP="00E86E7B">
      <w:pPr>
        <w:keepNext/>
      </w:pPr>
      <w:r w:rsidRPr="00816C4A">
        <w:t>The UICC shall respond in the same way as for mobile originated calls. The ME shall interpret the response as follows:</w:t>
      </w:r>
    </w:p>
    <w:p w14:paraId="4FDB645E"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2EA65CF1"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3F484784"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52EC751C" w14:textId="77777777" w:rsidR="00E86E7B" w:rsidRPr="00816C4A" w:rsidRDefault="00E86E7B" w:rsidP="00E86E7B">
      <w:r w:rsidRPr="00816C4A">
        <w:t>In the case where the initial PDP Context Activation request results from a proactive command OPEN CHANNEL where GPRS is selected:</w:t>
      </w:r>
    </w:p>
    <w:p w14:paraId="54558B10"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0C4C11F"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4731BA12" w14:textId="77777777" w:rsidR="00E86E7B" w:rsidRPr="00816C4A" w:rsidRDefault="00E86E7B" w:rsidP="00E86E7B">
      <w:pPr>
        <w:pStyle w:val="Heading4"/>
      </w:pPr>
      <w:bookmarkStart w:id="1627" w:name="_Toc3200862"/>
      <w:bookmarkStart w:id="1628" w:name="_Toc20392605"/>
      <w:bookmarkStart w:id="1629" w:name="_Toc27774252"/>
      <w:bookmarkStart w:id="1630" w:name="_Toc36482712"/>
      <w:bookmarkStart w:id="1631" w:name="_Toc36484371"/>
      <w:bookmarkStart w:id="1632" w:name="_Toc44933301"/>
      <w:bookmarkStart w:id="1633" w:name="_Toc50972254"/>
      <w:bookmarkStart w:id="1634" w:name="_Toc163045742"/>
      <w:r w:rsidRPr="00816C4A">
        <w:lastRenderedPageBreak/>
        <w:t>7.3.1.8</w:t>
      </w:r>
      <w:r w:rsidRPr="00816C4A">
        <w:tab/>
        <w:t>Procedure for EPS PDN connection Activation</w:t>
      </w:r>
      <w:bookmarkEnd w:id="1627"/>
      <w:bookmarkEnd w:id="1628"/>
      <w:bookmarkEnd w:id="1629"/>
      <w:bookmarkEnd w:id="1630"/>
      <w:bookmarkEnd w:id="1631"/>
      <w:bookmarkEnd w:id="1632"/>
      <w:bookmarkEnd w:id="1633"/>
      <w:bookmarkEnd w:id="1634"/>
    </w:p>
    <w:p w14:paraId="59BC2F76" w14:textId="3E4EDB37" w:rsidR="00E86E7B" w:rsidRPr="00816C4A" w:rsidRDefault="00E86E7B" w:rsidP="00E86E7B">
      <w:pPr>
        <w:keepNext/>
        <w:keepLines/>
      </w:pPr>
      <w:r w:rsidRPr="00816C4A">
        <w:t xml:space="preserve">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w:t>
      </w:r>
      <w:r w:rsidR="00E05181" w:rsidRPr="00816C4A">
        <w:t>TS</w:t>
      </w:r>
      <w:r w:rsidR="00E05181">
        <w:t> </w:t>
      </w:r>
      <w:r w:rsidR="00E05181" w:rsidRPr="00816C4A">
        <w:t>2</w:t>
      </w:r>
      <w:r w:rsidRPr="00816C4A">
        <w:t>4.301</w:t>
      </w:r>
      <w:r w:rsidR="00E05181">
        <w:t> </w:t>
      </w:r>
      <w:r w:rsidR="00E05181" w:rsidRPr="00816C4A">
        <w:t>[</w:t>
      </w:r>
      <w:r w:rsidRPr="00816C4A">
        <w:t>46]) to the UICC, using the ENVELOPE (CALL CONTROL) command defined above. The ME shall also pass to the UICC in the ENVELOPE (CALL CONTROL) command the current serving cell.</w:t>
      </w:r>
    </w:p>
    <w:p w14:paraId="2375A36D"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730B531A" w14:textId="77777777" w:rsidR="00E86E7B" w:rsidRPr="00816C4A" w:rsidRDefault="00E86E7B" w:rsidP="00E86E7B">
      <w:pPr>
        <w:keepNext/>
      </w:pPr>
      <w:r w:rsidRPr="00816C4A">
        <w:t>The UICC shall respond in the same way as for mobile originated calls. The ME shall interpret the response as follows:</w:t>
      </w:r>
    </w:p>
    <w:p w14:paraId="148009BA"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0F01F306"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58D4E779"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7AC0F2EE" w14:textId="77777777" w:rsidR="00E86E7B" w:rsidRPr="00816C4A" w:rsidRDefault="00E86E7B" w:rsidP="00E86E7B">
      <w:r w:rsidRPr="00816C4A">
        <w:t>In the case where the initial PDN Connectivity Request results from a proactive command OPEN CHANNEL where E-UTRAN is selected:</w:t>
      </w:r>
    </w:p>
    <w:p w14:paraId="57349CD4"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871615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50AFDE6F" w14:textId="77777777" w:rsidR="00E86E7B" w:rsidRPr="00816C4A" w:rsidRDefault="00E86E7B" w:rsidP="00E86E7B">
      <w:pPr>
        <w:pStyle w:val="Heading4"/>
      </w:pPr>
      <w:bookmarkStart w:id="1635" w:name="_Toc3200863"/>
      <w:bookmarkStart w:id="1636" w:name="_Toc20392606"/>
      <w:bookmarkStart w:id="1637" w:name="_Toc27774253"/>
      <w:bookmarkStart w:id="1638" w:name="_Toc36482713"/>
      <w:bookmarkStart w:id="1639" w:name="_Toc36484372"/>
      <w:bookmarkStart w:id="1640" w:name="_Toc44933302"/>
      <w:bookmarkStart w:id="1641" w:name="_Toc50972255"/>
      <w:bookmarkStart w:id="1642" w:name="_Toc163045743"/>
      <w:r w:rsidRPr="00816C4A">
        <w:t>7.3.1.9</w:t>
      </w:r>
      <w:r w:rsidRPr="00816C4A">
        <w:tab/>
        <w:t>Procedure for IMS communications establishment</w:t>
      </w:r>
      <w:bookmarkEnd w:id="1635"/>
      <w:bookmarkEnd w:id="1636"/>
      <w:bookmarkEnd w:id="1637"/>
      <w:bookmarkEnd w:id="1638"/>
      <w:bookmarkEnd w:id="1639"/>
      <w:bookmarkEnd w:id="1640"/>
      <w:bookmarkEnd w:id="1641"/>
      <w:bookmarkEnd w:id="1642"/>
    </w:p>
    <w:p w14:paraId="05F51907" w14:textId="77EFBE7E" w:rsidR="00E86E7B" w:rsidRPr="00816C4A" w:rsidRDefault="00EF7705" w:rsidP="00E86E7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E05181">
        <w:t> </w:t>
      </w:r>
      <w:r w:rsidR="00E05181"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xml:space="preserve"> or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26CDC6B6" w14:textId="493E63A1" w:rsidR="00E86E7B" w:rsidRPr="00816C4A" w:rsidRDefault="00E86E7B" w:rsidP="00E86E7B">
      <w:pPr>
        <w:keepNext/>
        <w:keepLines/>
      </w:pPr>
      <w:r w:rsidRPr="00816C4A">
        <w:t>This procedure replaces the call control by USIM using the Address TLV (</w:t>
      </w:r>
      <w:r w:rsidR="00E05181" w:rsidRPr="00816C4A">
        <w:t>clause</w:t>
      </w:r>
      <w:r w:rsidR="00E05181">
        <w:t> </w:t>
      </w:r>
      <w:r w:rsidR="00E05181" w:rsidRPr="00816C4A">
        <w:t>8</w:t>
      </w:r>
      <w:r w:rsidRPr="00816C4A">
        <w:t>.1) when the call is originated over IMS and the service "communication control for IMS by USIM" is available in the USIM Service Table (see TS 31.102 [14]).</w:t>
      </w:r>
    </w:p>
    <w:p w14:paraId="3F4CEB31"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04E77DB0" w14:textId="77777777" w:rsidR="00E86E7B" w:rsidRPr="00816C4A" w:rsidRDefault="00E86E7B" w:rsidP="00E86E7B">
      <w:pPr>
        <w:keepNext/>
      </w:pPr>
      <w:r w:rsidRPr="00816C4A">
        <w:t>The UICC shall respond in the same way as for mobile originated communications. The ME shall interpret the response as follows:</w:t>
      </w:r>
    </w:p>
    <w:p w14:paraId="3FCD75F8"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8338B4D"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7C73EB80" w14:textId="77777777"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061E883D" w14:textId="77777777" w:rsidR="00E86E7B" w:rsidRPr="00816C4A" w:rsidRDefault="00E86E7B" w:rsidP="00E86E7B">
      <w:pPr>
        <w:pStyle w:val="Heading4"/>
      </w:pPr>
      <w:bookmarkStart w:id="1643" w:name="_Toc3200864"/>
      <w:bookmarkStart w:id="1644" w:name="_Toc20392607"/>
      <w:bookmarkStart w:id="1645" w:name="_Toc27774254"/>
      <w:bookmarkStart w:id="1646" w:name="_Toc36482714"/>
      <w:bookmarkStart w:id="1647" w:name="_Toc36484373"/>
      <w:bookmarkStart w:id="1648" w:name="_Toc44933303"/>
      <w:bookmarkStart w:id="1649" w:name="_Toc50972256"/>
      <w:bookmarkStart w:id="1650" w:name="_Toc163045744"/>
      <w:r w:rsidRPr="00816C4A">
        <w:t>7.3.1.10</w:t>
      </w:r>
      <w:r w:rsidRPr="00816C4A">
        <w:tab/>
        <w:t>Procedure for PDU session establishment</w:t>
      </w:r>
      <w:bookmarkEnd w:id="1643"/>
      <w:bookmarkEnd w:id="1644"/>
      <w:bookmarkEnd w:id="1645"/>
      <w:bookmarkEnd w:id="1646"/>
      <w:bookmarkEnd w:id="1647"/>
      <w:bookmarkEnd w:id="1648"/>
      <w:bookmarkEnd w:id="1649"/>
      <w:bookmarkEnd w:id="1650"/>
    </w:p>
    <w:p w14:paraId="5C5D2DA7" w14:textId="77777777" w:rsidR="00E86E7B" w:rsidRPr="00816C4A" w:rsidRDefault="00E86E7B" w:rsidP="00E86E7B">
      <w:pPr>
        <w:keepNext/>
        <w:keepLines/>
      </w:pPr>
      <w:r w:rsidRPr="00816C4A">
        <w:t>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DAD40EC" w14:textId="77777777" w:rsidR="00E86E7B" w:rsidRPr="00816C4A" w:rsidRDefault="00E86E7B" w:rsidP="00E86E7B">
      <w:pPr>
        <w:keepNext/>
      </w:pPr>
      <w:r w:rsidRPr="00816C4A">
        <w:t>When the ME performs an emergency PDU session establishment, the ME shall not send the ENVELOPE (CALL CONTROL) command to the UICC.</w:t>
      </w:r>
    </w:p>
    <w:p w14:paraId="7AA09518" w14:textId="77777777" w:rsidR="00E86E7B" w:rsidRPr="00816C4A" w:rsidRDefault="00E86E7B" w:rsidP="00E86E7B">
      <w:pPr>
        <w:keepNext/>
      </w:pPr>
      <w:r w:rsidRPr="00816C4A">
        <w:t>The UICC shall respond in the same way as for mobile originated calls. The ME shall interpret the response as follows:</w:t>
      </w:r>
    </w:p>
    <w:p w14:paraId="7D84A131"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6428CF28"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0CA02333"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7673240E" w14:textId="77777777" w:rsidR="00E86E7B" w:rsidRPr="00816C4A" w:rsidRDefault="00E86E7B" w:rsidP="00E86E7B">
      <w:r w:rsidRPr="00816C4A">
        <w:t>In the case where the initial PDU Session Establishment Request results from a proactive command OPEN CHANNEL where NG-RAN is selected:</w:t>
      </w:r>
    </w:p>
    <w:p w14:paraId="3A3B26B2"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484D04"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12BF3779" w14:textId="77777777" w:rsidR="00E86E7B" w:rsidRPr="00816C4A" w:rsidRDefault="00E86E7B" w:rsidP="00E86E7B">
      <w:pPr>
        <w:pStyle w:val="Heading3"/>
      </w:pPr>
      <w:bookmarkStart w:id="1651" w:name="_Toc3200865"/>
      <w:bookmarkStart w:id="1652" w:name="_Toc20392608"/>
      <w:bookmarkStart w:id="1653" w:name="_Toc27774255"/>
      <w:bookmarkStart w:id="1654" w:name="_Toc36482715"/>
      <w:bookmarkStart w:id="1655" w:name="_Toc36484374"/>
      <w:bookmarkStart w:id="1656" w:name="_Toc44933304"/>
      <w:bookmarkStart w:id="1657" w:name="_Toc50972257"/>
      <w:bookmarkStart w:id="1658" w:name="_Toc163045745"/>
      <w:r w:rsidRPr="00816C4A">
        <w:t>7.3.2</w:t>
      </w:r>
      <w:r w:rsidRPr="00816C4A">
        <w:tab/>
        <w:t>MO Short Message Control by USIM</w:t>
      </w:r>
      <w:bookmarkEnd w:id="1651"/>
      <w:bookmarkEnd w:id="1652"/>
      <w:bookmarkEnd w:id="1653"/>
      <w:bookmarkEnd w:id="1654"/>
      <w:bookmarkEnd w:id="1655"/>
      <w:bookmarkEnd w:id="1656"/>
      <w:bookmarkEnd w:id="1657"/>
      <w:bookmarkEnd w:id="1658"/>
    </w:p>
    <w:p w14:paraId="4CBFC618" w14:textId="77777777" w:rsidR="00E86E7B" w:rsidRPr="00816C4A" w:rsidRDefault="00E86E7B" w:rsidP="00E86E7B">
      <w:pPr>
        <w:pStyle w:val="Heading4"/>
      </w:pPr>
      <w:bookmarkStart w:id="1659" w:name="_Toc3200866"/>
      <w:bookmarkStart w:id="1660" w:name="_Toc20392609"/>
      <w:bookmarkStart w:id="1661" w:name="_Toc27774256"/>
      <w:bookmarkStart w:id="1662" w:name="_Toc36482716"/>
      <w:bookmarkStart w:id="1663" w:name="_Toc36484375"/>
      <w:bookmarkStart w:id="1664" w:name="_Toc44933305"/>
      <w:bookmarkStart w:id="1665" w:name="_Toc50972258"/>
      <w:bookmarkStart w:id="1666" w:name="_Toc163045746"/>
      <w:r w:rsidRPr="00816C4A">
        <w:t>7.3.2.1</w:t>
      </w:r>
      <w:r w:rsidRPr="00816C4A">
        <w:tab/>
        <w:t>Description</w:t>
      </w:r>
      <w:bookmarkEnd w:id="1659"/>
      <w:bookmarkEnd w:id="1660"/>
      <w:bookmarkEnd w:id="1661"/>
      <w:bookmarkEnd w:id="1662"/>
      <w:bookmarkEnd w:id="1663"/>
      <w:bookmarkEnd w:id="1664"/>
      <w:bookmarkEnd w:id="1665"/>
      <w:bookmarkEnd w:id="1666"/>
    </w:p>
    <w:p w14:paraId="741F55D7" w14:textId="31B29FD8" w:rsidR="00E86E7B" w:rsidRPr="00816C4A" w:rsidRDefault="00E86E7B" w:rsidP="00E86E7B">
      <w:r w:rsidRPr="00816C4A">
        <w:t xml:space="preserve">If the service "MO Short Message Control" is available in the USIM Service Table (see </w:t>
      </w:r>
      <w:r w:rsidR="00E05181" w:rsidRPr="00816C4A">
        <w:t>TS</w:t>
      </w:r>
      <w:r w:rsidR="00E05181">
        <w:t> </w:t>
      </w:r>
      <w:r w:rsidR="00E05181" w:rsidRPr="00816C4A">
        <w:t>3</w:t>
      </w:r>
      <w:r w:rsidRPr="00816C4A">
        <w:t>1.102 [14]), then the ME shall follow the procedure below:</w:t>
      </w:r>
    </w:p>
    <w:p w14:paraId="712D121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691CC9DC"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1078E959"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99CA871"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59F6B7DD" w14:textId="77777777"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68F877B1" w14:textId="77777777" w:rsidR="00E86E7B" w:rsidRPr="00816C4A" w:rsidRDefault="00E86E7B" w:rsidP="00E86E7B">
      <w:r w:rsidRPr="00816C4A">
        <w:t>The ME shall then follow the MO Short Message procedure defined in TS 24.011 [10].</w:t>
      </w:r>
    </w:p>
    <w:p w14:paraId="1F14BC69"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98CCC53" w14:textId="77777777" w:rsidR="00E86E7B" w:rsidRPr="00816C4A" w:rsidRDefault="00E86E7B" w:rsidP="00E86E7B">
      <w:pPr>
        <w:pStyle w:val="Heading4"/>
      </w:pPr>
      <w:bookmarkStart w:id="1667" w:name="_Toc3200867"/>
      <w:bookmarkStart w:id="1668" w:name="_Toc20392610"/>
      <w:bookmarkStart w:id="1669" w:name="_Toc27774257"/>
      <w:bookmarkStart w:id="1670" w:name="_Toc36482717"/>
      <w:bookmarkStart w:id="1671" w:name="_Toc36484376"/>
      <w:bookmarkStart w:id="1672" w:name="_Toc44933306"/>
      <w:bookmarkStart w:id="1673" w:name="_Toc50972259"/>
      <w:bookmarkStart w:id="1674" w:name="_Toc163045747"/>
      <w:r w:rsidRPr="00816C4A">
        <w:t>7.3.2.2</w:t>
      </w:r>
      <w:r w:rsidRPr="00816C4A">
        <w:tab/>
        <w:t>Structure of ENVELOPE (MO SHORT MESSAGE CONTROL)</w:t>
      </w:r>
      <w:bookmarkEnd w:id="1667"/>
      <w:bookmarkEnd w:id="1668"/>
      <w:bookmarkEnd w:id="1669"/>
      <w:bookmarkEnd w:id="1670"/>
      <w:bookmarkEnd w:id="1671"/>
      <w:bookmarkEnd w:id="1672"/>
      <w:bookmarkEnd w:id="1673"/>
      <w:bookmarkEnd w:id="1674"/>
    </w:p>
    <w:p w14:paraId="29879798" w14:textId="77777777" w:rsidR="00E86E7B" w:rsidRPr="00816C4A" w:rsidRDefault="00E86E7B" w:rsidP="00E86E7B">
      <w:r w:rsidRPr="00816C4A">
        <w:t>Direction: ME to UICC.</w:t>
      </w:r>
    </w:p>
    <w:p w14:paraId="51CF7D68" w14:textId="77777777" w:rsidR="00E86E7B" w:rsidRPr="00816C4A" w:rsidRDefault="00E86E7B" w:rsidP="00E86E7B">
      <w:r w:rsidRPr="00816C4A">
        <w:t>The command header is specified in TS 31.101 [13].</w:t>
      </w:r>
    </w:p>
    <w:p w14:paraId="200ADACC" w14:textId="77777777" w:rsidR="00E86E7B" w:rsidRPr="00816C4A" w:rsidRDefault="00E86E7B" w:rsidP="00E86E7B">
      <w:r w:rsidRPr="00816C4A">
        <w:t>Command parameters/data.</w:t>
      </w:r>
    </w:p>
    <w:p w14:paraId="5B7879A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AF39A39" w14:textId="77777777" w:rsidTr="00B27DCC">
        <w:trPr>
          <w:jc w:val="center"/>
        </w:trPr>
        <w:tc>
          <w:tcPr>
            <w:tcW w:w="3756" w:type="dxa"/>
          </w:tcPr>
          <w:p w14:paraId="37E1038B" w14:textId="77777777" w:rsidR="00E86E7B" w:rsidRPr="00816C4A" w:rsidRDefault="00E86E7B" w:rsidP="00B27DCC">
            <w:pPr>
              <w:pStyle w:val="TAH"/>
              <w:rPr>
                <w:lang w:eastAsia="en-GB"/>
              </w:rPr>
            </w:pPr>
            <w:r w:rsidRPr="00816C4A">
              <w:rPr>
                <w:lang w:eastAsia="en-GB"/>
              </w:rPr>
              <w:t>Description</w:t>
            </w:r>
          </w:p>
        </w:tc>
        <w:tc>
          <w:tcPr>
            <w:tcW w:w="1240" w:type="dxa"/>
          </w:tcPr>
          <w:p w14:paraId="4E51C496" w14:textId="77777777" w:rsidR="00E86E7B" w:rsidRPr="00816C4A" w:rsidRDefault="00E86E7B" w:rsidP="00B27DCC">
            <w:pPr>
              <w:pStyle w:val="TAH"/>
              <w:rPr>
                <w:lang w:eastAsia="en-GB"/>
              </w:rPr>
            </w:pPr>
            <w:r w:rsidRPr="00816C4A">
              <w:rPr>
                <w:lang w:eastAsia="en-GB"/>
              </w:rPr>
              <w:t>Clause</w:t>
            </w:r>
          </w:p>
        </w:tc>
        <w:tc>
          <w:tcPr>
            <w:tcW w:w="1240" w:type="dxa"/>
          </w:tcPr>
          <w:p w14:paraId="31EF8735" w14:textId="77777777" w:rsidR="00E86E7B" w:rsidRPr="00816C4A" w:rsidRDefault="00E86E7B" w:rsidP="00B27DCC">
            <w:pPr>
              <w:pStyle w:val="TAH"/>
              <w:rPr>
                <w:lang w:eastAsia="en-GB"/>
              </w:rPr>
            </w:pPr>
            <w:r w:rsidRPr="00816C4A">
              <w:rPr>
                <w:lang w:eastAsia="en-GB"/>
              </w:rPr>
              <w:t>M/O/C</w:t>
            </w:r>
          </w:p>
        </w:tc>
        <w:tc>
          <w:tcPr>
            <w:tcW w:w="852" w:type="dxa"/>
          </w:tcPr>
          <w:p w14:paraId="4D22D87D" w14:textId="77777777" w:rsidR="00E86E7B" w:rsidRPr="00816C4A" w:rsidRDefault="00E86E7B" w:rsidP="00B27DCC">
            <w:pPr>
              <w:pStyle w:val="TAH"/>
              <w:rPr>
                <w:lang w:eastAsia="en-GB"/>
              </w:rPr>
            </w:pPr>
            <w:r w:rsidRPr="00816C4A">
              <w:rPr>
                <w:lang w:eastAsia="en-GB"/>
              </w:rPr>
              <w:t>Min</w:t>
            </w:r>
          </w:p>
        </w:tc>
        <w:tc>
          <w:tcPr>
            <w:tcW w:w="1418" w:type="dxa"/>
          </w:tcPr>
          <w:p w14:paraId="4CD82440" w14:textId="77777777" w:rsidR="00E86E7B" w:rsidRPr="00816C4A" w:rsidRDefault="00E86E7B" w:rsidP="00B27DCC">
            <w:pPr>
              <w:pStyle w:val="TAH"/>
              <w:rPr>
                <w:lang w:eastAsia="en-GB"/>
              </w:rPr>
            </w:pPr>
            <w:r w:rsidRPr="00816C4A">
              <w:rPr>
                <w:lang w:eastAsia="en-GB"/>
              </w:rPr>
              <w:t>Length</w:t>
            </w:r>
          </w:p>
        </w:tc>
      </w:tr>
      <w:tr w:rsidR="00E86E7B" w:rsidRPr="00816C4A" w14:paraId="3945713B" w14:textId="77777777" w:rsidTr="00B27DCC">
        <w:trPr>
          <w:jc w:val="center"/>
        </w:trPr>
        <w:tc>
          <w:tcPr>
            <w:tcW w:w="3756" w:type="dxa"/>
          </w:tcPr>
          <w:p w14:paraId="0E703090" w14:textId="77777777" w:rsidR="00E86E7B" w:rsidRPr="00816C4A" w:rsidRDefault="00E86E7B" w:rsidP="00B27DCC">
            <w:pPr>
              <w:pStyle w:val="TAL"/>
            </w:pPr>
            <w:r w:rsidRPr="00816C4A">
              <w:t>MO Short Message control tag</w:t>
            </w:r>
          </w:p>
        </w:tc>
        <w:tc>
          <w:tcPr>
            <w:tcW w:w="1240" w:type="dxa"/>
          </w:tcPr>
          <w:p w14:paraId="0103AC1B" w14:textId="77777777" w:rsidR="00E86E7B" w:rsidRPr="00816C4A" w:rsidRDefault="00E86E7B" w:rsidP="00B27DCC">
            <w:pPr>
              <w:pStyle w:val="TAL"/>
              <w:jc w:val="center"/>
            </w:pPr>
            <w:r w:rsidRPr="00816C4A">
              <w:t>9.1</w:t>
            </w:r>
          </w:p>
        </w:tc>
        <w:tc>
          <w:tcPr>
            <w:tcW w:w="1240" w:type="dxa"/>
          </w:tcPr>
          <w:p w14:paraId="04EE263C" w14:textId="77777777" w:rsidR="00E86E7B" w:rsidRPr="00816C4A" w:rsidRDefault="00E86E7B" w:rsidP="00B27DCC">
            <w:pPr>
              <w:pStyle w:val="TAL"/>
              <w:jc w:val="center"/>
            </w:pPr>
            <w:r w:rsidRPr="00816C4A">
              <w:t>M</w:t>
            </w:r>
          </w:p>
        </w:tc>
        <w:tc>
          <w:tcPr>
            <w:tcW w:w="852" w:type="dxa"/>
          </w:tcPr>
          <w:p w14:paraId="3F3D7589" w14:textId="77777777" w:rsidR="00E86E7B" w:rsidRPr="00816C4A" w:rsidRDefault="00E86E7B" w:rsidP="00B27DCC">
            <w:pPr>
              <w:pStyle w:val="TAL"/>
              <w:jc w:val="center"/>
            </w:pPr>
            <w:r w:rsidRPr="00816C4A">
              <w:t>Y</w:t>
            </w:r>
          </w:p>
        </w:tc>
        <w:tc>
          <w:tcPr>
            <w:tcW w:w="1418" w:type="dxa"/>
          </w:tcPr>
          <w:p w14:paraId="33D2CE69" w14:textId="77777777" w:rsidR="00E86E7B" w:rsidRPr="00816C4A" w:rsidRDefault="00E86E7B" w:rsidP="00B27DCC">
            <w:pPr>
              <w:pStyle w:val="TAL"/>
              <w:jc w:val="center"/>
            </w:pPr>
            <w:r w:rsidRPr="00816C4A">
              <w:t>1</w:t>
            </w:r>
          </w:p>
        </w:tc>
      </w:tr>
      <w:tr w:rsidR="00E86E7B" w:rsidRPr="00816C4A" w14:paraId="3CEFDEAB" w14:textId="77777777" w:rsidTr="00B27DCC">
        <w:trPr>
          <w:jc w:val="center"/>
        </w:trPr>
        <w:tc>
          <w:tcPr>
            <w:tcW w:w="3756" w:type="dxa"/>
          </w:tcPr>
          <w:p w14:paraId="3815AB2B" w14:textId="77777777" w:rsidR="00E86E7B" w:rsidRPr="00816C4A" w:rsidRDefault="00E86E7B" w:rsidP="00B27DCC">
            <w:pPr>
              <w:pStyle w:val="TAL"/>
            </w:pPr>
            <w:r w:rsidRPr="00816C4A">
              <w:t>Length (A+B+C+D)</w:t>
            </w:r>
          </w:p>
        </w:tc>
        <w:tc>
          <w:tcPr>
            <w:tcW w:w="1240" w:type="dxa"/>
          </w:tcPr>
          <w:p w14:paraId="32545615" w14:textId="77777777" w:rsidR="00E86E7B" w:rsidRPr="00816C4A" w:rsidRDefault="00E86E7B" w:rsidP="00B27DCC">
            <w:pPr>
              <w:pStyle w:val="TAL"/>
              <w:jc w:val="center"/>
              <w:rPr>
                <w:lang w:val="fr-FR"/>
              </w:rPr>
            </w:pPr>
            <w:r w:rsidRPr="00816C4A">
              <w:rPr>
                <w:lang w:val="fr-FR"/>
              </w:rPr>
              <w:t>-</w:t>
            </w:r>
          </w:p>
        </w:tc>
        <w:tc>
          <w:tcPr>
            <w:tcW w:w="1240" w:type="dxa"/>
          </w:tcPr>
          <w:p w14:paraId="687725B7" w14:textId="77777777" w:rsidR="00E86E7B" w:rsidRPr="00816C4A" w:rsidRDefault="00E86E7B" w:rsidP="00B27DCC">
            <w:pPr>
              <w:pStyle w:val="TAL"/>
              <w:jc w:val="center"/>
              <w:rPr>
                <w:lang w:val="fr-FR"/>
              </w:rPr>
            </w:pPr>
            <w:r w:rsidRPr="00816C4A">
              <w:rPr>
                <w:lang w:val="fr-FR"/>
              </w:rPr>
              <w:t>M</w:t>
            </w:r>
          </w:p>
        </w:tc>
        <w:tc>
          <w:tcPr>
            <w:tcW w:w="852" w:type="dxa"/>
          </w:tcPr>
          <w:p w14:paraId="3DEEBF43" w14:textId="77777777" w:rsidR="00E86E7B" w:rsidRPr="00816C4A" w:rsidRDefault="00E86E7B" w:rsidP="00B27DCC">
            <w:pPr>
              <w:pStyle w:val="TAL"/>
              <w:jc w:val="center"/>
              <w:rPr>
                <w:lang w:val="fr-FR"/>
              </w:rPr>
            </w:pPr>
            <w:r w:rsidRPr="00816C4A">
              <w:rPr>
                <w:lang w:val="fr-FR"/>
              </w:rPr>
              <w:t>Y</w:t>
            </w:r>
          </w:p>
        </w:tc>
        <w:tc>
          <w:tcPr>
            <w:tcW w:w="1418" w:type="dxa"/>
          </w:tcPr>
          <w:p w14:paraId="0B2C48C2" w14:textId="77777777" w:rsidR="00E86E7B" w:rsidRPr="00816C4A" w:rsidRDefault="00E86E7B" w:rsidP="00B27DCC">
            <w:pPr>
              <w:pStyle w:val="TAL"/>
              <w:jc w:val="center"/>
              <w:rPr>
                <w:lang w:val="fr-FR"/>
              </w:rPr>
            </w:pPr>
            <w:r w:rsidRPr="00816C4A">
              <w:rPr>
                <w:lang w:val="fr-FR"/>
              </w:rPr>
              <w:t>1 or 2</w:t>
            </w:r>
          </w:p>
        </w:tc>
      </w:tr>
      <w:tr w:rsidR="00E86E7B" w:rsidRPr="00816C4A" w14:paraId="0BD26591" w14:textId="77777777" w:rsidTr="00B27DCC">
        <w:trPr>
          <w:jc w:val="center"/>
        </w:trPr>
        <w:tc>
          <w:tcPr>
            <w:tcW w:w="3756" w:type="dxa"/>
          </w:tcPr>
          <w:p w14:paraId="593E15B2" w14:textId="77777777" w:rsidR="00E86E7B" w:rsidRPr="00816C4A" w:rsidRDefault="00E86E7B" w:rsidP="00B27DCC">
            <w:pPr>
              <w:pStyle w:val="TAL"/>
              <w:rPr>
                <w:lang w:val="fr-FR"/>
              </w:rPr>
            </w:pPr>
            <w:r w:rsidRPr="00816C4A">
              <w:rPr>
                <w:lang w:val="fr-FR"/>
              </w:rPr>
              <w:t>Device identities</w:t>
            </w:r>
          </w:p>
        </w:tc>
        <w:tc>
          <w:tcPr>
            <w:tcW w:w="1240" w:type="dxa"/>
          </w:tcPr>
          <w:p w14:paraId="3DD323C2" w14:textId="77777777" w:rsidR="00E86E7B" w:rsidRPr="00816C4A" w:rsidRDefault="00E86E7B" w:rsidP="00B27DCC">
            <w:pPr>
              <w:pStyle w:val="TAL"/>
              <w:jc w:val="center"/>
              <w:rPr>
                <w:lang w:val="fr-FR"/>
              </w:rPr>
            </w:pPr>
            <w:r w:rsidRPr="00816C4A">
              <w:rPr>
                <w:lang w:val="fr-FR"/>
              </w:rPr>
              <w:t>8.7</w:t>
            </w:r>
          </w:p>
        </w:tc>
        <w:tc>
          <w:tcPr>
            <w:tcW w:w="1240" w:type="dxa"/>
          </w:tcPr>
          <w:p w14:paraId="680F9800" w14:textId="77777777" w:rsidR="00E86E7B" w:rsidRPr="00816C4A" w:rsidRDefault="00E86E7B" w:rsidP="00B27DCC">
            <w:pPr>
              <w:pStyle w:val="TAL"/>
              <w:jc w:val="center"/>
              <w:rPr>
                <w:lang w:val="fr-FR"/>
              </w:rPr>
            </w:pPr>
            <w:r w:rsidRPr="00816C4A">
              <w:rPr>
                <w:lang w:val="fr-FR"/>
              </w:rPr>
              <w:t>M</w:t>
            </w:r>
          </w:p>
        </w:tc>
        <w:tc>
          <w:tcPr>
            <w:tcW w:w="852" w:type="dxa"/>
          </w:tcPr>
          <w:p w14:paraId="39471FA0" w14:textId="77777777" w:rsidR="00E86E7B" w:rsidRPr="00816C4A" w:rsidRDefault="00E86E7B" w:rsidP="00B27DCC">
            <w:pPr>
              <w:pStyle w:val="TAL"/>
              <w:jc w:val="center"/>
            </w:pPr>
            <w:r w:rsidRPr="00816C4A">
              <w:t>Y</w:t>
            </w:r>
          </w:p>
        </w:tc>
        <w:tc>
          <w:tcPr>
            <w:tcW w:w="1418" w:type="dxa"/>
          </w:tcPr>
          <w:p w14:paraId="78951EFA" w14:textId="77777777" w:rsidR="00E86E7B" w:rsidRPr="00816C4A" w:rsidRDefault="00E86E7B" w:rsidP="00B27DCC">
            <w:pPr>
              <w:pStyle w:val="TAL"/>
              <w:jc w:val="center"/>
            </w:pPr>
            <w:r w:rsidRPr="00816C4A">
              <w:t>A</w:t>
            </w:r>
          </w:p>
        </w:tc>
      </w:tr>
      <w:tr w:rsidR="00E86E7B" w:rsidRPr="00816C4A" w14:paraId="72B4D258" w14:textId="77777777" w:rsidTr="00B27DCC">
        <w:trPr>
          <w:jc w:val="center"/>
        </w:trPr>
        <w:tc>
          <w:tcPr>
            <w:tcW w:w="3756" w:type="dxa"/>
          </w:tcPr>
          <w:p w14:paraId="218F322F" w14:textId="77777777" w:rsidR="00E86E7B" w:rsidRPr="00816C4A" w:rsidRDefault="00E86E7B" w:rsidP="00B27DCC">
            <w:pPr>
              <w:pStyle w:val="TAL"/>
            </w:pPr>
            <w:r w:rsidRPr="00816C4A">
              <w:t>Address data object 1</w:t>
            </w:r>
          </w:p>
        </w:tc>
        <w:tc>
          <w:tcPr>
            <w:tcW w:w="1240" w:type="dxa"/>
          </w:tcPr>
          <w:p w14:paraId="0D850BFF" w14:textId="77777777" w:rsidR="00E86E7B" w:rsidRPr="00816C4A" w:rsidRDefault="00E86E7B" w:rsidP="00B27DCC">
            <w:pPr>
              <w:pStyle w:val="TAL"/>
              <w:jc w:val="center"/>
              <w:rPr>
                <w:lang w:val="fr-FR"/>
              </w:rPr>
            </w:pPr>
            <w:r w:rsidRPr="00816C4A">
              <w:rPr>
                <w:lang w:val="fr-FR"/>
              </w:rPr>
              <w:t>8.1 or 8.108</w:t>
            </w:r>
          </w:p>
        </w:tc>
        <w:tc>
          <w:tcPr>
            <w:tcW w:w="1240" w:type="dxa"/>
          </w:tcPr>
          <w:p w14:paraId="4429DDB9" w14:textId="77777777" w:rsidR="00E86E7B" w:rsidRPr="00816C4A" w:rsidRDefault="00E86E7B" w:rsidP="00B27DCC">
            <w:pPr>
              <w:pStyle w:val="TAL"/>
              <w:jc w:val="center"/>
              <w:rPr>
                <w:lang w:val="fr-FR"/>
              </w:rPr>
            </w:pPr>
            <w:r w:rsidRPr="00816C4A">
              <w:rPr>
                <w:lang w:val="fr-FR"/>
              </w:rPr>
              <w:t>M</w:t>
            </w:r>
          </w:p>
        </w:tc>
        <w:tc>
          <w:tcPr>
            <w:tcW w:w="852" w:type="dxa"/>
          </w:tcPr>
          <w:p w14:paraId="152BE2DE" w14:textId="77777777" w:rsidR="00E86E7B" w:rsidRPr="00816C4A" w:rsidRDefault="00E86E7B" w:rsidP="00B27DCC">
            <w:pPr>
              <w:pStyle w:val="TAL"/>
              <w:jc w:val="center"/>
              <w:rPr>
                <w:lang w:val="fr-FR"/>
              </w:rPr>
            </w:pPr>
            <w:r w:rsidRPr="00816C4A">
              <w:rPr>
                <w:lang w:val="fr-FR"/>
              </w:rPr>
              <w:t>Y</w:t>
            </w:r>
          </w:p>
        </w:tc>
        <w:tc>
          <w:tcPr>
            <w:tcW w:w="1418" w:type="dxa"/>
          </w:tcPr>
          <w:p w14:paraId="4FAB1E43" w14:textId="77777777" w:rsidR="00E86E7B" w:rsidRPr="00816C4A" w:rsidRDefault="00E86E7B" w:rsidP="00B27DCC">
            <w:pPr>
              <w:pStyle w:val="TAL"/>
              <w:jc w:val="center"/>
              <w:rPr>
                <w:lang w:val="fr-FR"/>
              </w:rPr>
            </w:pPr>
            <w:r w:rsidRPr="00816C4A">
              <w:rPr>
                <w:lang w:val="fr-FR"/>
              </w:rPr>
              <w:t>B</w:t>
            </w:r>
          </w:p>
        </w:tc>
      </w:tr>
      <w:tr w:rsidR="00E86E7B" w:rsidRPr="00816C4A" w14:paraId="641CCEF1" w14:textId="77777777" w:rsidTr="00B27DCC">
        <w:trPr>
          <w:jc w:val="center"/>
        </w:trPr>
        <w:tc>
          <w:tcPr>
            <w:tcW w:w="3756" w:type="dxa"/>
          </w:tcPr>
          <w:p w14:paraId="1DF66A4A" w14:textId="77777777" w:rsidR="00E86E7B" w:rsidRPr="00816C4A" w:rsidRDefault="00E86E7B" w:rsidP="00B27DCC">
            <w:pPr>
              <w:pStyle w:val="TAL"/>
            </w:pPr>
            <w:r w:rsidRPr="00816C4A">
              <w:t>Address data object 2</w:t>
            </w:r>
          </w:p>
        </w:tc>
        <w:tc>
          <w:tcPr>
            <w:tcW w:w="1240" w:type="dxa"/>
          </w:tcPr>
          <w:p w14:paraId="11585727" w14:textId="77777777" w:rsidR="00E86E7B" w:rsidRPr="00816C4A" w:rsidRDefault="00E86E7B" w:rsidP="00B27DCC">
            <w:pPr>
              <w:pStyle w:val="TAL"/>
              <w:jc w:val="center"/>
              <w:rPr>
                <w:lang w:val="fr-FR"/>
              </w:rPr>
            </w:pPr>
            <w:r w:rsidRPr="00816C4A">
              <w:rPr>
                <w:lang w:val="fr-FR"/>
              </w:rPr>
              <w:t>8.1 or 8.108</w:t>
            </w:r>
          </w:p>
        </w:tc>
        <w:tc>
          <w:tcPr>
            <w:tcW w:w="1240" w:type="dxa"/>
          </w:tcPr>
          <w:p w14:paraId="0514247A" w14:textId="77777777" w:rsidR="00E86E7B" w:rsidRPr="00816C4A" w:rsidRDefault="00E86E7B" w:rsidP="00B27DCC">
            <w:pPr>
              <w:pStyle w:val="TAL"/>
              <w:jc w:val="center"/>
              <w:rPr>
                <w:lang w:val="fr-FR"/>
              </w:rPr>
            </w:pPr>
            <w:r w:rsidRPr="00816C4A">
              <w:rPr>
                <w:lang w:val="fr-FR"/>
              </w:rPr>
              <w:t>M</w:t>
            </w:r>
          </w:p>
        </w:tc>
        <w:tc>
          <w:tcPr>
            <w:tcW w:w="852" w:type="dxa"/>
          </w:tcPr>
          <w:p w14:paraId="70C7FD5C" w14:textId="77777777" w:rsidR="00E86E7B" w:rsidRPr="00816C4A" w:rsidRDefault="00E86E7B" w:rsidP="00B27DCC">
            <w:pPr>
              <w:pStyle w:val="TAL"/>
              <w:jc w:val="center"/>
              <w:rPr>
                <w:lang w:val="fr-FR"/>
              </w:rPr>
            </w:pPr>
            <w:r w:rsidRPr="00816C4A">
              <w:rPr>
                <w:lang w:val="fr-FR"/>
              </w:rPr>
              <w:t>Y</w:t>
            </w:r>
          </w:p>
        </w:tc>
        <w:tc>
          <w:tcPr>
            <w:tcW w:w="1418" w:type="dxa"/>
          </w:tcPr>
          <w:p w14:paraId="434FB698" w14:textId="77777777" w:rsidR="00E86E7B" w:rsidRPr="00816C4A" w:rsidRDefault="00E86E7B" w:rsidP="00B27DCC">
            <w:pPr>
              <w:pStyle w:val="TAL"/>
              <w:jc w:val="center"/>
              <w:rPr>
                <w:lang w:val="fr-FR"/>
              </w:rPr>
            </w:pPr>
            <w:r w:rsidRPr="00816C4A">
              <w:rPr>
                <w:lang w:val="fr-FR"/>
              </w:rPr>
              <w:t>C</w:t>
            </w:r>
          </w:p>
        </w:tc>
      </w:tr>
      <w:tr w:rsidR="00E86E7B" w:rsidRPr="00816C4A" w14:paraId="71D80174" w14:textId="77777777" w:rsidTr="00B27DCC">
        <w:trPr>
          <w:jc w:val="center"/>
        </w:trPr>
        <w:tc>
          <w:tcPr>
            <w:tcW w:w="3756" w:type="dxa"/>
          </w:tcPr>
          <w:p w14:paraId="403BD8B4"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2F55379" w14:textId="77777777" w:rsidR="00E86E7B" w:rsidRPr="00816C4A" w:rsidRDefault="00E86E7B" w:rsidP="00B27DCC">
            <w:pPr>
              <w:pStyle w:val="TAL"/>
              <w:jc w:val="center"/>
              <w:rPr>
                <w:lang w:val="fr-FR"/>
              </w:rPr>
            </w:pPr>
            <w:r w:rsidRPr="00816C4A">
              <w:rPr>
                <w:lang w:val="fr-FR"/>
              </w:rPr>
              <w:t>8.19</w:t>
            </w:r>
          </w:p>
        </w:tc>
        <w:tc>
          <w:tcPr>
            <w:tcW w:w="1240" w:type="dxa"/>
          </w:tcPr>
          <w:p w14:paraId="289019E2" w14:textId="77777777" w:rsidR="00E86E7B" w:rsidRPr="00816C4A" w:rsidRDefault="00E86E7B" w:rsidP="00B27DCC">
            <w:pPr>
              <w:pStyle w:val="TAL"/>
              <w:jc w:val="center"/>
              <w:rPr>
                <w:lang w:val="fr-FR"/>
              </w:rPr>
            </w:pPr>
            <w:r w:rsidRPr="00816C4A">
              <w:rPr>
                <w:lang w:val="fr-FR"/>
              </w:rPr>
              <w:t>C</w:t>
            </w:r>
          </w:p>
        </w:tc>
        <w:tc>
          <w:tcPr>
            <w:tcW w:w="852" w:type="dxa"/>
          </w:tcPr>
          <w:p w14:paraId="3B3DAD2C" w14:textId="77777777" w:rsidR="00E86E7B" w:rsidRPr="00816C4A" w:rsidRDefault="00E86E7B" w:rsidP="00B27DCC">
            <w:pPr>
              <w:pStyle w:val="TAL"/>
              <w:jc w:val="center"/>
            </w:pPr>
            <w:r w:rsidRPr="00816C4A">
              <w:t>Y</w:t>
            </w:r>
          </w:p>
        </w:tc>
        <w:tc>
          <w:tcPr>
            <w:tcW w:w="1418" w:type="dxa"/>
          </w:tcPr>
          <w:p w14:paraId="4829420E" w14:textId="77777777" w:rsidR="00E86E7B" w:rsidRPr="00816C4A" w:rsidRDefault="00E86E7B" w:rsidP="00B27DCC">
            <w:pPr>
              <w:pStyle w:val="TAL"/>
              <w:jc w:val="center"/>
            </w:pPr>
            <w:r w:rsidRPr="00816C4A">
              <w:t>D</w:t>
            </w:r>
          </w:p>
        </w:tc>
      </w:tr>
    </w:tbl>
    <w:p w14:paraId="06BCAE57" w14:textId="77777777" w:rsidR="00E86E7B" w:rsidRPr="00816C4A" w:rsidRDefault="00E86E7B" w:rsidP="00E86E7B"/>
    <w:p w14:paraId="0F78E200" w14:textId="77777777" w:rsidR="00E86E7B" w:rsidRPr="00816C4A" w:rsidRDefault="00E86E7B" w:rsidP="00E86E7B">
      <w:pPr>
        <w:pStyle w:val="B1"/>
      </w:pPr>
      <w:r w:rsidRPr="00816C4A">
        <w:t>-</w:t>
      </w:r>
      <w:r w:rsidRPr="00816C4A">
        <w:tab/>
        <w:t>Device identities: the ME shall set the device identities to:</w:t>
      </w:r>
    </w:p>
    <w:p w14:paraId="2B82DBCA" w14:textId="77777777" w:rsidR="00E86E7B" w:rsidRPr="00816C4A" w:rsidRDefault="00E86E7B" w:rsidP="00E86E7B">
      <w:pPr>
        <w:pStyle w:val="B2"/>
      </w:pPr>
      <w:r w:rsidRPr="00816C4A">
        <w:t>source:</w:t>
      </w:r>
      <w:r w:rsidRPr="00816C4A">
        <w:tab/>
        <w:t>ME;</w:t>
      </w:r>
    </w:p>
    <w:p w14:paraId="56369A4A" w14:textId="77777777" w:rsidR="00E86E7B" w:rsidRPr="00816C4A" w:rsidRDefault="00E86E7B" w:rsidP="00E86E7B">
      <w:pPr>
        <w:pStyle w:val="B2"/>
      </w:pPr>
      <w:r w:rsidRPr="00816C4A">
        <w:t>destination:</w:t>
      </w:r>
      <w:r w:rsidRPr="00816C4A">
        <w:tab/>
        <w:t>UICC.</w:t>
      </w:r>
    </w:p>
    <w:p w14:paraId="07C9F4C9"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69C065B6"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150AD4C8" w14:textId="77777777" w:rsidR="00E86E7B" w:rsidRPr="00816C4A" w:rsidRDefault="00E86E7B" w:rsidP="00E86E7B">
      <w:pPr>
        <w:pStyle w:val="B1"/>
      </w:pPr>
      <w:r w:rsidRPr="00816C4A">
        <w:t>-</w:t>
      </w:r>
      <w:r w:rsidRPr="00816C4A">
        <w:tab/>
      </w:r>
      <w:r w:rsidR="00EF7705" w:rsidRPr="005B57EB">
        <w:t xml:space="preserve">Location </w:t>
      </w:r>
      <w:smartTag w:uri="urn:schemas-microsoft-com:office:smarttags" w:element="PersonName">
        <w:r w:rsidR="00EF7705" w:rsidRPr="005B57EB">
          <w:t>info</w:t>
        </w:r>
      </w:smartTag>
      <w:r w:rsidR="00EF7705" w:rsidRPr="005B57EB">
        <w:t xml:space="preserve">rmation: this data object contains the identification (MCC, MNC, </w:t>
      </w:r>
      <w:r w:rsidR="004D7397" w:rsidRPr="00EE793D">
        <w:t>LAC</w:t>
      </w:r>
      <w:r w:rsidR="004D7397">
        <w:t>/TAC</w:t>
      </w:r>
      <w:r w:rsidR="00EF7705" w:rsidRPr="005B57EB">
        <w:t>, Cell Identity) of the current serving cell of the UE. This data object shall be present if the short message is sent over GERAN, UTRAN</w:t>
      </w:r>
      <w:r w:rsidR="00EF7705">
        <w:t>,</w:t>
      </w:r>
      <w:r w:rsidR="00EF7705" w:rsidRPr="005B57EB">
        <w:t xml:space="preserve"> E-UTRAN</w:t>
      </w:r>
      <w:r w:rsidR="00EF7705">
        <w:t xml:space="preserve"> or NG-RAN</w:t>
      </w:r>
      <w:r w:rsidR="00EF7705" w:rsidRPr="005B57EB">
        <w:t>.</w:t>
      </w:r>
    </w:p>
    <w:p w14:paraId="5B91B214" w14:textId="77777777" w:rsidR="00E86E7B" w:rsidRPr="00816C4A" w:rsidRDefault="00E86E7B" w:rsidP="00E86E7B">
      <w:r w:rsidRPr="00816C4A">
        <w:t>Response parameters/data.</w:t>
      </w:r>
    </w:p>
    <w:p w14:paraId="7F6996A8"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10C5B2B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B353D58" w14:textId="77777777" w:rsidTr="00B27DCC">
        <w:trPr>
          <w:jc w:val="center"/>
        </w:trPr>
        <w:tc>
          <w:tcPr>
            <w:tcW w:w="3756" w:type="dxa"/>
          </w:tcPr>
          <w:p w14:paraId="0B66619D" w14:textId="77777777" w:rsidR="00E86E7B" w:rsidRPr="00816C4A" w:rsidRDefault="00E86E7B" w:rsidP="00B27DCC">
            <w:pPr>
              <w:pStyle w:val="TAH"/>
              <w:rPr>
                <w:lang w:eastAsia="en-GB"/>
              </w:rPr>
            </w:pPr>
            <w:r w:rsidRPr="00816C4A">
              <w:rPr>
                <w:lang w:eastAsia="en-GB"/>
              </w:rPr>
              <w:t>Description</w:t>
            </w:r>
          </w:p>
        </w:tc>
        <w:tc>
          <w:tcPr>
            <w:tcW w:w="1240" w:type="dxa"/>
          </w:tcPr>
          <w:p w14:paraId="71BB87EB" w14:textId="77777777" w:rsidR="00E86E7B" w:rsidRPr="00816C4A" w:rsidRDefault="00E86E7B" w:rsidP="00B27DCC">
            <w:pPr>
              <w:pStyle w:val="TAH"/>
              <w:rPr>
                <w:lang w:eastAsia="en-GB"/>
              </w:rPr>
            </w:pPr>
            <w:r w:rsidRPr="00816C4A">
              <w:rPr>
                <w:lang w:eastAsia="en-GB"/>
              </w:rPr>
              <w:t>Clause</w:t>
            </w:r>
          </w:p>
        </w:tc>
        <w:tc>
          <w:tcPr>
            <w:tcW w:w="1240" w:type="dxa"/>
          </w:tcPr>
          <w:p w14:paraId="425A31F1" w14:textId="77777777" w:rsidR="00E86E7B" w:rsidRPr="00816C4A" w:rsidRDefault="00E86E7B" w:rsidP="00B27DCC">
            <w:pPr>
              <w:pStyle w:val="TAH"/>
              <w:rPr>
                <w:lang w:eastAsia="en-GB"/>
              </w:rPr>
            </w:pPr>
            <w:r w:rsidRPr="00816C4A">
              <w:rPr>
                <w:lang w:eastAsia="en-GB"/>
              </w:rPr>
              <w:t>M/O/C</w:t>
            </w:r>
          </w:p>
        </w:tc>
        <w:tc>
          <w:tcPr>
            <w:tcW w:w="852" w:type="dxa"/>
          </w:tcPr>
          <w:p w14:paraId="193AAFDD" w14:textId="77777777" w:rsidR="00E86E7B" w:rsidRPr="00816C4A" w:rsidRDefault="00E86E7B" w:rsidP="00B27DCC">
            <w:pPr>
              <w:pStyle w:val="TAH"/>
              <w:rPr>
                <w:lang w:eastAsia="en-GB"/>
              </w:rPr>
            </w:pPr>
            <w:r w:rsidRPr="00816C4A">
              <w:rPr>
                <w:lang w:eastAsia="en-GB"/>
              </w:rPr>
              <w:t>Min</w:t>
            </w:r>
          </w:p>
        </w:tc>
        <w:tc>
          <w:tcPr>
            <w:tcW w:w="1418" w:type="dxa"/>
          </w:tcPr>
          <w:p w14:paraId="7B79656F" w14:textId="77777777" w:rsidR="00E86E7B" w:rsidRPr="00816C4A" w:rsidRDefault="00E86E7B" w:rsidP="00B27DCC">
            <w:pPr>
              <w:pStyle w:val="TAH"/>
              <w:rPr>
                <w:lang w:eastAsia="en-GB"/>
              </w:rPr>
            </w:pPr>
            <w:r w:rsidRPr="00816C4A">
              <w:rPr>
                <w:lang w:eastAsia="en-GB"/>
              </w:rPr>
              <w:t>Length</w:t>
            </w:r>
          </w:p>
        </w:tc>
      </w:tr>
      <w:tr w:rsidR="00E86E7B" w:rsidRPr="00816C4A" w14:paraId="0011CCFD" w14:textId="77777777" w:rsidTr="00B27DCC">
        <w:trPr>
          <w:jc w:val="center"/>
        </w:trPr>
        <w:tc>
          <w:tcPr>
            <w:tcW w:w="3756" w:type="dxa"/>
          </w:tcPr>
          <w:p w14:paraId="447F5A12" w14:textId="77777777" w:rsidR="00E86E7B" w:rsidRPr="00816C4A" w:rsidRDefault="00E86E7B" w:rsidP="00B27DCC">
            <w:pPr>
              <w:pStyle w:val="TAL"/>
            </w:pPr>
            <w:r w:rsidRPr="00816C4A">
              <w:t>MO short message control result</w:t>
            </w:r>
          </w:p>
        </w:tc>
        <w:tc>
          <w:tcPr>
            <w:tcW w:w="1240" w:type="dxa"/>
          </w:tcPr>
          <w:p w14:paraId="64AF3D2D" w14:textId="77777777" w:rsidR="00E86E7B" w:rsidRPr="00816C4A" w:rsidRDefault="00E86E7B" w:rsidP="00B27DCC">
            <w:pPr>
              <w:pStyle w:val="TAL"/>
              <w:jc w:val="center"/>
            </w:pPr>
            <w:r w:rsidRPr="00816C4A">
              <w:t>-</w:t>
            </w:r>
          </w:p>
        </w:tc>
        <w:tc>
          <w:tcPr>
            <w:tcW w:w="1240" w:type="dxa"/>
          </w:tcPr>
          <w:p w14:paraId="31CAE2FB" w14:textId="77777777" w:rsidR="00E86E7B" w:rsidRPr="00816C4A" w:rsidRDefault="00E86E7B" w:rsidP="00B27DCC">
            <w:pPr>
              <w:pStyle w:val="TAL"/>
              <w:jc w:val="center"/>
            </w:pPr>
            <w:r w:rsidRPr="00816C4A">
              <w:t>M</w:t>
            </w:r>
          </w:p>
        </w:tc>
        <w:tc>
          <w:tcPr>
            <w:tcW w:w="852" w:type="dxa"/>
          </w:tcPr>
          <w:p w14:paraId="4F7285C8" w14:textId="77777777" w:rsidR="00E86E7B" w:rsidRPr="00816C4A" w:rsidRDefault="00E86E7B" w:rsidP="00B27DCC">
            <w:pPr>
              <w:pStyle w:val="TAL"/>
              <w:jc w:val="center"/>
            </w:pPr>
            <w:r w:rsidRPr="00816C4A">
              <w:t>Y</w:t>
            </w:r>
          </w:p>
        </w:tc>
        <w:tc>
          <w:tcPr>
            <w:tcW w:w="1418" w:type="dxa"/>
          </w:tcPr>
          <w:p w14:paraId="7783383F" w14:textId="77777777" w:rsidR="00E86E7B" w:rsidRPr="00816C4A" w:rsidRDefault="00E86E7B" w:rsidP="00B27DCC">
            <w:pPr>
              <w:pStyle w:val="TAL"/>
              <w:jc w:val="center"/>
            </w:pPr>
            <w:r w:rsidRPr="00816C4A">
              <w:t>1</w:t>
            </w:r>
          </w:p>
        </w:tc>
      </w:tr>
      <w:tr w:rsidR="00E86E7B" w:rsidRPr="00816C4A" w14:paraId="0EC3AB56" w14:textId="77777777" w:rsidTr="00B27DCC">
        <w:trPr>
          <w:jc w:val="center"/>
        </w:trPr>
        <w:tc>
          <w:tcPr>
            <w:tcW w:w="3756" w:type="dxa"/>
          </w:tcPr>
          <w:p w14:paraId="45F1C261" w14:textId="77777777" w:rsidR="00E86E7B" w:rsidRPr="00816C4A" w:rsidRDefault="00E86E7B" w:rsidP="00B27DCC">
            <w:pPr>
              <w:pStyle w:val="TAL"/>
            </w:pPr>
            <w:r w:rsidRPr="00816C4A">
              <w:t>Length (A+B+C)</w:t>
            </w:r>
          </w:p>
        </w:tc>
        <w:tc>
          <w:tcPr>
            <w:tcW w:w="1240" w:type="dxa"/>
          </w:tcPr>
          <w:p w14:paraId="66BACD1E" w14:textId="77777777" w:rsidR="00E86E7B" w:rsidRPr="00816C4A" w:rsidRDefault="00E86E7B" w:rsidP="00B27DCC">
            <w:pPr>
              <w:pStyle w:val="TAL"/>
              <w:jc w:val="center"/>
              <w:rPr>
                <w:lang w:val="fr-FR"/>
              </w:rPr>
            </w:pPr>
            <w:r w:rsidRPr="00816C4A">
              <w:rPr>
                <w:lang w:val="fr-FR"/>
              </w:rPr>
              <w:t>-</w:t>
            </w:r>
          </w:p>
        </w:tc>
        <w:tc>
          <w:tcPr>
            <w:tcW w:w="1240" w:type="dxa"/>
          </w:tcPr>
          <w:p w14:paraId="275BE31F" w14:textId="77777777" w:rsidR="00E86E7B" w:rsidRPr="00816C4A" w:rsidRDefault="00E86E7B" w:rsidP="00B27DCC">
            <w:pPr>
              <w:pStyle w:val="TAL"/>
              <w:jc w:val="center"/>
              <w:rPr>
                <w:lang w:val="fr-FR"/>
              </w:rPr>
            </w:pPr>
            <w:r w:rsidRPr="00816C4A">
              <w:rPr>
                <w:lang w:val="fr-FR"/>
              </w:rPr>
              <w:t>M</w:t>
            </w:r>
          </w:p>
        </w:tc>
        <w:tc>
          <w:tcPr>
            <w:tcW w:w="852" w:type="dxa"/>
          </w:tcPr>
          <w:p w14:paraId="0B24F355" w14:textId="77777777" w:rsidR="00E86E7B" w:rsidRPr="00816C4A" w:rsidRDefault="00E86E7B" w:rsidP="00B27DCC">
            <w:pPr>
              <w:pStyle w:val="TAL"/>
              <w:jc w:val="center"/>
              <w:rPr>
                <w:lang w:val="fr-FR"/>
              </w:rPr>
            </w:pPr>
            <w:r w:rsidRPr="00816C4A">
              <w:rPr>
                <w:lang w:val="fr-FR"/>
              </w:rPr>
              <w:t>Y</w:t>
            </w:r>
          </w:p>
        </w:tc>
        <w:tc>
          <w:tcPr>
            <w:tcW w:w="1418" w:type="dxa"/>
          </w:tcPr>
          <w:p w14:paraId="2397B9E7" w14:textId="77777777" w:rsidR="00E86E7B" w:rsidRPr="00816C4A" w:rsidRDefault="00E86E7B" w:rsidP="00B27DCC">
            <w:pPr>
              <w:pStyle w:val="TAL"/>
              <w:jc w:val="center"/>
              <w:rPr>
                <w:lang w:val="fr-FR"/>
              </w:rPr>
            </w:pPr>
            <w:r w:rsidRPr="00816C4A">
              <w:rPr>
                <w:lang w:val="fr-FR"/>
              </w:rPr>
              <w:t>1 or 2</w:t>
            </w:r>
          </w:p>
        </w:tc>
      </w:tr>
      <w:tr w:rsidR="00E86E7B" w:rsidRPr="00816C4A" w14:paraId="4F8C4441" w14:textId="77777777" w:rsidTr="00B27DCC">
        <w:trPr>
          <w:jc w:val="center"/>
        </w:trPr>
        <w:tc>
          <w:tcPr>
            <w:tcW w:w="3756" w:type="dxa"/>
          </w:tcPr>
          <w:p w14:paraId="0390C29C" w14:textId="77777777" w:rsidR="00E86E7B" w:rsidRPr="00816C4A" w:rsidRDefault="00E86E7B" w:rsidP="00B27DCC">
            <w:pPr>
              <w:pStyle w:val="TAL"/>
            </w:pPr>
            <w:r w:rsidRPr="00816C4A">
              <w:t>Address data object 1</w:t>
            </w:r>
          </w:p>
        </w:tc>
        <w:tc>
          <w:tcPr>
            <w:tcW w:w="1240" w:type="dxa"/>
          </w:tcPr>
          <w:p w14:paraId="63868F45" w14:textId="77777777" w:rsidR="00E86E7B" w:rsidRPr="00816C4A" w:rsidRDefault="00E86E7B" w:rsidP="00B27DCC">
            <w:pPr>
              <w:pStyle w:val="TAL"/>
              <w:jc w:val="center"/>
            </w:pPr>
            <w:r w:rsidRPr="00816C4A">
              <w:t>8.1 or 8.108</w:t>
            </w:r>
          </w:p>
        </w:tc>
        <w:tc>
          <w:tcPr>
            <w:tcW w:w="1240" w:type="dxa"/>
          </w:tcPr>
          <w:p w14:paraId="3C33378A" w14:textId="77777777" w:rsidR="00E86E7B" w:rsidRPr="00816C4A" w:rsidRDefault="00E86E7B" w:rsidP="00B27DCC">
            <w:pPr>
              <w:pStyle w:val="TAL"/>
              <w:jc w:val="center"/>
            </w:pPr>
            <w:r w:rsidRPr="00816C4A">
              <w:t>O (see note)</w:t>
            </w:r>
          </w:p>
        </w:tc>
        <w:tc>
          <w:tcPr>
            <w:tcW w:w="852" w:type="dxa"/>
          </w:tcPr>
          <w:p w14:paraId="13E66B13" w14:textId="77777777" w:rsidR="00E86E7B" w:rsidRPr="00816C4A" w:rsidRDefault="00E86E7B" w:rsidP="00B27DCC">
            <w:pPr>
              <w:pStyle w:val="TAL"/>
              <w:jc w:val="center"/>
            </w:pPr>
            <w:r w:rsidRPr="00816C4A">
              <w:t>N</w:t>
            </w:r>
          </w:p>
        </w:tc>
        <w:tc>
          <w:tcPr>
            <w:tcW w:w="1418" w:type="dxa"/>
          </w:tcPr>
          <w:p w14:paraId="09A66563" w14:textId="77777777" w:rsidR="00E86E7B" w:rsidRPr="00816C4A" w:rsidRDefault="00E86E7B" w:rsidP="00B27DCC">
            <w:pPr>
              <w:pStyle w:val="TAL"/>
              <w:jc w:val="center"/>
            </w:pPr>
            <w:r w:rsidRPr="00816C4A">
              <w:t>A</w:t>
            </w:r>
          </w:p>
        </w:tc>
      </w:tr>
      <w:tr w:rsidR="00E86E7B" w:rsidRPr="00816C4A" w14:paraId="4453E184" w14:textId="77777777" w:rsidTr="00B27DCC">
        <w:trPr>
          <w:jc w:val="center"/>
        </w:trPr>
        <w:tc>
          <w:tcPr>
            <w:tcW w:w="3756" w:type="dxa"/>
          </w:tcPr>
          <w:p w14:paraId="532361C8" w14:textId="77777777" w:rsidR="00E86E7B" w:rsidRPr="00816C4A" w:rsidRDefault="00E86E7B" w:rsidP="00B27DCC">
            <w:pPr>
              <w:pStyle w:val="TAL"/>
            </w:pPr>
            <w:r w:rsidRPr="00816C4A">
              <w:t>Address data object 2</w:t>
            </w:r>
          </w:p>
        </w:tc>
        <w:tc>
          <w:tcPr>
            <w:tcW w:w="1240" w:type="dxa"/>
          </w:tcPr>
          <w:p w14:paraId="0F6B0C47" w14:textId="77777777" w:rsidR="00E86E7B" w:rsidRPr="00816C4A" w:rsidRDefault="00E86E7B" w:rsidP="00B27DCC">
            <w:pPr>
              <w:pStyle w:val="TAL"/>
              <w:jc w:val="center"/>
            </w:pPr>
            <w:r w:rsidRPr="00816C4A">
              <w:t>8.1 or 8.108</w:t>
            </w:r>
          </w:p>
        </w:tc>
        <w:tc>
          <w:tcPr>
            <w:tcW w:w="1240" w:type="dxa"/>
          </w:tcPr>
          <w:p w14:paraId="18C2B25F" w14:textId="77777777" w:rsidR="00E86E7B" w:rsidRPr="00816C4A" w:rsidRDefault="00E86E7B" w:rsidP="00B27DCC">
            <w:pPr>
              <w:pStyle w:val="TAL"/>
              <w:jc w:val="center"/>
            </w:pPr>
            <w:r w:rsidRPr="00816C4A">
              <w:t>O (see note)</w:t>
            </w:r>
          </w:p>
        </w:tc>
        <w:tc>
          <w:tcPr>
            <w:tcW w:w="852" w:type="dxa"/>
          </w:tcPr>
          <w:p w14:paraId="0041B14B" w14:textId="77777777" w:rsidR="00E86E7B" w:rsidRPr="00816C4A" w:rsidRDefault="00E86E7B" w:rsidP="00B27DCC">
            <w:pPr>
              <w:pStyle w:val="TAL"/>
              <w:jc w:val="center"/>
            </w:pPr>
            <w:r w:rsidRPr="00816C4A">
              <w:t>N</w:t>
            </w:r>
          </w:p>
        </w:tc>
        <w:tc>
          <w:tcPr>
            <w:tcW w:w="1418" w:type="dxa"/>
          </w:tcPr>
          <w:p w14:paraId="733B485C" w14:textId="77777777" w:rsidR="00E86E7B" w:rsidRPr="00816C4A" w:rsidRDefault="00E86E7B" w:rsidP="00B27DCC">
            <w:pPr>
              <w:pStyle w:val="TAL"/>
              <w:jc w:val="center"/>
            </w:pPr>
            <w:r w:rsidRPr="00816C4A">
              <w:t>B</w:t>
            </w:r>
          </w:p>
        </w:tc>
      </w:tr>
      <w:tr w:rsidR="00E86E7B" w:rsidRPr="00816C4A" w14:paraId="02BC6DB4" w14:textId="77777777" w:rsidTr="00B27DCC">
        <w:trPr>
          <w:jc w:val="center"/>
        </w:trPr>
        <w:tc>
          <w:tcPr>
            <w:tcW w:w="3756" w:type="dxa"/>
          </w:tcPr>
          <w:p w14:paraId="60FF62FD" w14:textId="77777777" w:rsidR="00E86E7B" w:rsidRPr="00816C4A" w:rsidRDefault="00E86E7B" w:rsidP="00B27DCC">
            <w:pPr>
              <w:pStyle w:val="TAL"/>
              <w:rPr>
                <w:lang w:val="fr-FR"/>
              </w:rPr>
            </w:pPr>
            <w:r w:rsidRPr="00816C4A">
              <w:rPr>
                <w:lang w:val="fr-FR"/>
              </w:rPr>
              <w:t>Alpha identifier</w:t>
            </w:r>
          </w:p>
        </w:tc>
        <w:tc>
          <w:tcPr>
            <w:tcW w:w="1240" w:type="dxa"/>
          </w:tcPr>
          <w:p w14:paraId="40855C2D" w14:textId="77777777" w:rsidR="00E86E7B" w:rsidRPr="00816C4A" w:rsidRDefault="00E86E7B" w:rsidP="00B27DCC">
            <w:pPr>
              <w:pStyle w:val="TAL"/>
              <w:jc w:val="center"/>
              <w:rPr>
                <w:lang w:val="fr-FR"/>
              </w:rPr>
            </w:pPr>
            <w:r w:rsidRPr="00816C4A">
              <w:rPr>
                <w:lang w:val="fr-FR"/>
              </w:rPr>
              <w:t>8.2</w:t>
            </w:r>
          </w:p>
        </w:tc>
        <w:tc>
          <w:tcPr>
            <w:tcW w:w="1240" w:type="dxa"/>
          </w:tcPr>
          <w:p w14:paraId="572E0323" w14:textId="77777777" w:rsidR="00E86E7B" w:rsidRPr="00816C4A" w:rsidRDefault="00E86E7B" w:rsidP="00B27DCC">
            <w:pPr>
              <w:pStyle w:val="TAL"/>
              <w:jc w:val="center"/>
              <w:rPr>
                <w:lang w:val="fr-FR"/>
              </w:rPr>
            </w:pPr>
            <w:r w:rsidRPr="00816C4A">
              <w:rPr>
                <w:lang w:val="fr-FR"/>
              </w:rPr>
              <w:t>O</w:t>
            </w:r>
          </w:p>
        </w:tc>
        <w:tc>
          <w:tcPr>
            <w:tcW w:w="852" w:type="dxa"/>
          </w:tcPr>
          <w:p w14:paraId="1B3B38EC" w14:textId="77777777" w:rsidR="00E86E7B" w:rsidRPr="00816C4A" w:rsidRDefault="00E86E7B" w:rsidP="00B27DCC">
            <w:pPr>
              <w:pStyle w:val="TAL"/>
              <w:jc w:val="center"/>
            </w:pPr>
            <w:r w:rsidRPr="00816C4A">
              <w:t>N</w:t>
            </w:r>
          </w:p>
        </w:tc>
        <w:tc>
          <w:tcPr>
            <w:tcW w:w="1418" w:type="dxa"/>
          </w:tcPr>
          <w:p w14:paraId="4A037C17" w14:textId="77777777" w:rsidR="00E86E7B" w:rsidRPr="00816C4A" w:rsidRDefault="00E86E7B" w:rsidP="00B27DCC">
            <w:pPr>
              <w:pStyle w:val="TAL"/>
              <w:jc w:val="center"/>
            </w:pPr>
            <w:r w:rsidRPr="00816C4A">
              <w:t>C</w:t>
            </w:r>
          </w:p>
        </w:tc>
      </w:tr>
      <w:tr w:rsidR="00E86E7B" w:rsidRPr="00816C4A" w14:paraId="71116CC0" w14:textId="77777777" w:rsidTr="00B27DCC">
        <w:trPr>
          <w:jc w:val="center"/>
        </w:trPr>
        <w:tc>
          <w:tcPr>
            <w:tcW w:w="8506" w:type="dxa"/>
            <w:gridSpan w:val="5"/>
          </w:tcPr>
          <w:p w14:paraId="11C942B9"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448605C6" w14:textId="77777777" w:rsidR="00E86E7B" w:rsidRPr="00816C4A" w:rsidRDefault="00E86E7B" w:rsidP="00E86E7B"/>
    <w:p w14:paraId="649858DD" w14:textId="77777777" w:rsidR="00E86E7B" w:rsidRPr="00816C4A" w:rsidRDefault="00E86E7B" w:rsidP="00E86E7B">
      <w:pPr>
        <w:pStyle w:val="B1"/>
      </w:pPr>
      <w:r w:rsidRPr="00816C4A">
        <w:t>-</w:t>
      </w:r>
      <w:r w:rsidRPr="00816C4A">
        <w:tab/>
        <w:t>MO Short Message control result:</w:t>
      </w:r>
    </w:p>
    <w:p w14:paraId="4396119E" w14:textId="77777777" w:rsidR="00E86E7B" w:rsidRPr="00816C4A" w:rsidRDefault="00E86E7B" w:rsidP="00E86E7B">
      <w:pPr>
        <w:pStyle w:val="B2"/>
      </w:pPr>
      <w:r w:rsidRPr="00816C4A">
        <w:t>Contents:</w:t>
      </w:r>
    </w:p>
    <w:p w14:paraId="6F2EB37C"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6DA89B1F" w14:textId="77777777" w:rsidR="00E86E7B" w:rsidRPr="00816C4A" w:rsidRDefault="00E86E7B" w:rsidP="00E86E7B">
      <w:pPr>
        <w:pStyle w:val="B2"/>
      </w:pPr>
      <w:r w:rsidRPr="00816C4A">
        <w:t>Coding:</w:t>
      </w:r>
    </w:p>
    <w:p w14:paraId="7853F6DC" w14:textId="77777777" w:rsidR="00E86E7B" w:rsidRPr="00816C4A" w:rsidRDefault="00E86E7B" w:rsidP="00E86E7B">
      <w:pPr>
        <w:pStyle w:val="B2"/>
      </w:pPr>
      <w:r w:rsidRPr="00816C4A">
        <w:t>-</w:t>
      </w:r>
      <w:r w:rsidRPr="00816C4A">
        <w:tab/>
        <w:t>'00' = Allowed, no modification;</w:t>
      </w:r>
    </w:p>
    <w:p w14:paraId="483246D7" w14:textId="77777777" w:rsidR="00E86E7B" w:rsidRPr="00816C4A" w:rsidRDefault="00E86E7B" w:rsidP="00E86E7B">
      <w:pPr>
        <w:pStyle w:val="B2"/>
      </w:pPr>
      <w:r w:rsidRPr="00816C4A">
        <w:t>-</w:t>
      </w:r>
      <w:r w:rsidRPr="00816C4A">
        <w:tab/>
        <w:t>'01' = Not allowed;</w:t>
      </w:r>
    </w:p>
    <w:p w14:paraId="4BD475C1" w14:textId="77777777" w:rsidR="00E86E7B" w:rsidRPr="00816C4A" w:rsidRDefault="00E86E7B" w:rsidP="00E86E7B">
      <w:pPr>
        <w:pStyle w:val="B2"/>
      </w:pPr>
      <w:r w:rsidRPr="00816C4A">
        <w:t>-</w:t>
      </w:r>
      <w:r w:rsidRPr="00816C4A">
        <w:tab/>
        <w:t>'02' = Allowed with modifications.</w:t>
      </w:r>
    </w:p>
    <w:p w14:paraId="30B64A2D"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C486AC0" w14:textId="029489E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E05181" w:rsidRPr="00816C4A">
        <w:t>clause</w:t>
      </w:r>
      <w:r w:rsidR="00E05181">
        <w:t> </w:t>
      </w:r>
      <w:r w:rsidR="00E05181" w:rsidRPr="00816C4A">
        <w:t>7</w:t>
      </w:r>
      <w:r w:rsidRPr="00816C4A">
        <w:t>.3.2.3.</w:t>
      </w:r>
    </w:p>
    <w:p w14:paraId="61342FC0" w14:textId="77777777" w:rsidR="00E86E7B" w:rsidRPr="00816C4A" w:rsidRDefault="00E86E7B" w:rsidP="00E86E7B">
      <w:pPr>
        <w:pStyle w:val="Heading4"/>
      </w:pPr>
      <w:bookmarkStart w:id="1675" w:name="_Toc3200868"/>
      <w:bookmarkStart w:id="1676" w:name="_Toc20392611"/>
      <w:bookmarkStart w:id="1677" w:name="_Toc27774258"/>
      <w:bookmarkStart w:id="1678" w:name="_Toc36482718"/>
      <w:bookmarkStart w:id="1679" w:name="_Toc36484377"/>
      <w:bookmarkStart w:id="1680" w:name="_Toc44933307"/>
      <w:bookmarkStart w:id="1681" w:name="_Toc50972260"/>
      <w:bookmarkStart w:id="1682" w:name="_Toc163045748"/>
      <w:r w:rsidRPr="00816C4A">
        <w:t>7.3.2.3</w:t>
      </w:r>
      <w:r w:rsidRPr="00816C4A">
        <w:tab/>
        <w:t>Indication to be given to the user</w:t>
      </w:r>
      <w:bookmarkEnd w:id="1675"/>
      <w:bookmarkEnd w:id="1676"/>
      <w:bookmarkEnd w:id="1677"/>
      <w:bookmarkEnd w:id="1678"/>
      <w:bookmarkEnd w:id="1679"/>
      <w:bookmarkEnd w:id="1680"/>
      <w:bookmarkEnd w:id="1681"/>
      <w:bookmarkEnd w:id="1682"/>
    </w:p>
    <w:p w14:paraId="2A18B716" w14:textId="5584A9A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E05181" w:rsidRPr="00816C4A">
        <w:t>clause</w:t>
      </w:r>
      <w:r w:rsidR="00E05181">
        <w:t> </w:t>
      </w:r>
      <w:r w:rsidR="00E05181" w:rsidRPr="00816C4A">
        <w:t>7</w:t>
      </w:r>
      <w:r w:rsidRPr="00816C4A">
        <w:t>.3.1.3 relative to call control by USIM.</w:t>
      </w:r>
    </w:p>
    <w:p w14:paraId="113494C5" w14:textId="77777777" w:rsidR="00E86E7B" w:rsidRPr="00816C4A" w:rsidRDefault="00E86E7B" w:rsidP="00E86E7B">
      <w:pPr>
        <w:pStyle w:val="Heading4"/>
      </w:pPr>
      <w:bookmarkStart w:id="1683" w:name="_Toc3200869"/>
      <w:bookmarkStart w:id="1684" w:name="_Toc20392612"/>
      <w:bookmarkStart w:id="1685" w:name="_Toc27774259"/>
      <w:bookmarkStart w:id="1686" w:name="_Toc36482719"/>
      <w:bookmarkStart w:id="1687" w:name="_Toc36484378"/>
      <w:bookmarkStart w:id="1688" w:name="_Toc44933308"/>
      <w:bookmarkStart w:id="1689" w:name="_Toc50972261"/>
      <w:bookmarkStart w:id="1690" w:name="_Toc163045749"/>
      <w:r w:rsidRPr="00816C4A">
        <w:t>7.3.2.4</w:t>
      </w:r>
      <w:r w:rsidRPr="00816C4A">
        <w:tab/>
        <w:t>Interaction with Fixed Dialling Number</w:t>
      </w:r>
      <w:bookmarkEnd w:id="1683"/>
      <w:bookmarkEnd w:id="1684"/>
      <w:bookmarkEnd w:id="1685"/>
      <w:bookmarkEnd w:id="1686"/>
      <w:bookmarkEnd w:id="1687"/>
      <w:bookmarkEnd w:id="1688"/>
      <w:bookmarkEnd w:id="1689"/>
      <w:bookmarkEnd w:id="1690"/>
    </w:p>
    <w:p w14:paraId="293C11E0" w14:textId="2DBB6CD3"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E05181" w:rsidRPr="00816C4A">
        <w:t>clause</w:t>
      </w:r>
      <w:r w:rsidR="00E05181">
        <w:t> </w:t>
      </w:r>
      <w:r w:rsidR="00E05181" w:rsidRPr="00816C4A">
        <w:t>7</w:t>
      </w:r>
      <w:r w:rsidRPr="00816C4A">
        <w:t>.3.1.4), where the number or called address (i.e. IMS URI) in the procedure refers to both the SMS destination address and the SMSC address.</w:t>
      </w:r>
    </w:p>
    <w:p w14:paraId="00867CB8" w14:textId="77777777" w:rsidR="00E86E7B" w:rsidRPr="00816C4A" w:rsidRDefault="00E86E7B" w:rsidP="00E86E7B">
      <w:pPr>
        <w:pStyle w:val="Heading2"/>
      </w:pPr>
      <w:bookmarkStart w:id="1691" w:name="_Toc3200870"/>
      <w:bookmarkStart w:id="1692" w:name="_Toc20392613"/>
      <w:bookmarkStart w:id="1693" w:name="_Toc27774260"/>
      <w:bookmarkStart w:id="1694" w:name="_Toc36482720"/>
      <w:bookmarkStart w:id="1695" w:name="_Toc36484379"/>
      <w:bookmarkStart w:id="1696" w:name="_Toc44933309"/>
      <w:bookmarkStart w:id="1697" w:name="_Toc50972262"/>
      <w:bookmarkStart w:id="1698" w:name="_Toc163045750"/>
      <w:r w:rsidRPr="00816C4A">
        <w:t>7.4</w:t>
      </w:r>
      <w:r w:rsidRPr="00816C4A">
        <w:tab/>
        <w:t>Timer Expiration</w:t>
      </w:r>
      <w:bookmarkEnd w:id="1691"/>
      <w:bookmarkEnd w:id="1692"/>
      <w:bookmarkEnd w:id="1693"/>
      <w:bookmarkEnd w:id="1694"/>
      <w:bookmarkEnd w:id="1695"/>
      <w:bookmarkEnd w:id="1696"/>
      <w:bookmarkEnd w:id="1697"/>
      <w:bookmarkEnd w:id="1698"/>
    </w:p>
    <w:p w14:paraId="426B571D" w14:textId="5F703025"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.4.</w:t>
      </w:r>
    </w:p>
    <w:p w14:paraId="2AF9DD30" w14:textId="77777777" w:rsidR="00E86E7B" w:rsidRPr="00816C4A" w:rsidRDefault="00E86E7B" w:rsidP="00E86E7B">
      <w:pPr>
        <w:pStyle w:val="Heading2"/>
      </w:pPr>
      <w:bookmarkStart w:id="1699" w:name="_Toc3200871"/>
      <w:bookmarkStart w:id="1700" w:name="_Toc20392614"/>
      <w:bookmarkStart w:id="1701" w:name="_Toc27774261"/>
      <w:bookmarkStart w:id="1702" w:name="_Toc36482721"/>
      <w:bookmarkStart w:id="1703" w:name="_Toc36484380"/>
      <w:bookmarkStart w:id="1704" w:name="_Toc44933310"/>
      <w:bookmarkStart w:id="1705" w:name="_Toc50972263"/>
      <w:bookmarkStart w:id="1706" w:name="_Toc163045751"/>
      <w:r w:rsidRPr="00816C4A">
        <w:t>7.5</w:t>
      </w:r>
      <w:r w:rsidRPr="00816C4A">
        <w:tab/>
        <w:t>Event download</w:t>
      </w:r>
      <w:bookmarkEnd w:id="1699"/>
      <w:bookmarkEnd w:id="1700"/>
      <w:bookmarkEnd w:id="1701"/>
      <w:bookmarkEnd w:id="1702"/>
      <w:bookmarkEnd w:id="1703"/>
      <w:bookmarkEnd w:id="1704"/>
      <w:bookmarkEnd w:id="1705"/>
      <w:bookmarkEnd w:id="1706"/>
    </w:p>
    <w:p w14:paraId="4EA73DB9" w14:textId="4404920C"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w:t>
      </w:r>
    </w:p>
    <w:p w14:paraId="00F7C065" w14:textId="77777777" w:rsidR="00E86E7B" w:rsidRPr="00816C4A" w:rsidRDefault="00E86E7B" w:rsidP="00E86E7B">
      <w:r w:rsidRPr="00816C4A">
        <w:t>Regarding all the call events, the following equivalences shall apply:</w:t>
      </w:r>
    </w:p>
    <w:p w14:paraId="3B9CA288" w14:textId="77777777" w:rsidR="00E86E7B" w:rsidRPr="00816C4A" w:rsidRDefault="00E86E7B" w:rsidP="00E86E7B">
      <w:pPr>
        <w:pStyle w:val="B1"/>
      </w:pPr>
      <w:r w:rsidRPr="00816C4A">
        <w:t>-</w:t>
      </w:r>
      <w:r w:rsidRPr="00816C4A">
        <w:tab/>
        <w:t>the "call setup message" is the SETUP message as defined in TS 24.008 [09];</w:t>
      </w:r>
    </w:p>
    <w:p w14:paraId="03140BF6" w14:textId="77777777" w:rsidR="00E86E7B" w:rsidRPr="00816C4A" w:rsidRDefault="00E86E7B" w:rsidP="00E86E7B">
      <w:pPr>
        <w:pStyle w:val="B1"/>
      </w:pPr>
      <w:r w:rsidRPr="00816C4A">
        <w:t>-</w:t>
      </w:r>
      <w:r w:rsidRPr="00816C4A">
        <w:tab/>
        <w:t>the "call connect message" is the CONNECT message as defined in TS 24.008 [09];</w:t>
      </w:r>
    </w:p>
    <w:p w14:paraId="331B7F0F"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40E6401D" w14:textId="77777777" w:rsidR="00E86E7B" w:rsidRPr="00816C4A" w:rsidRDefault="00E86E7B" w:rsidP="00E86E7B">
      <w:pPr>
        <w:pStyle w:val="B1"/>
      </w:pPr>
      <w:r w:rsidRPr="00816C4A">
        <w:t>-</w:t>
      </w:r>
      <w:r w:rsidRPr="00816C4A">
        <w:tab/>
        <w:t>the "NULL state" is the CC-U0 state as defined in TS 24.008 [09].</w:t>
      </w:r>
    </w:p>
    <w:p w14:paraId="5C3664F6" w14:textId="77777777" w:rsidR="00E86E7B" w:rsidRPr="00816C4A" w:rsidRDefault="00E86E7B" w:rsidP="00E86E7B">
      <w:r w:rsidRPr="00816C4A">
        <w:lastRenderedPageBreak/>
        <w:t>Regarding the location status event, the following equivalence shall apply:</w:t>
      </w:r>
    </w:p>
    <w:p w14:paraId="2DCC15B3" w14:textId="506C389E" w:rsidR="00E86E7B" w:rsidRPr="00816C4A" w:rsidRDefault="00E86E7B" w:rsidP="00E86E7B">
      <w:pPr>
        <w:pStyle w:val="B1"/>
      </w:pPr>
      <w:r w:rsidRPr="00816C4A">
        <w:t>-</w:t>
      </w:r>
      <w:r w:rsidRPr="00816C4A">
        <w:tab/>
      </w:r>
      <w:r w:rsidR="00EF7705" w:rsidRPr="00AB13AD">
        <w:t>the "idle" state is the MM-IDLE state as defined in TS 24.008 [09] for GERAN/UTRAN</w:t>
      </w:r>
      <w:r w:rsidR="00EF7705">
        <w:t>,</w:t>
      </w:r>
      <w:r w:rsidR="00EF7705" w:rsidRPr="00AB13AD">
        <w:t xml:space="preserve"> the EMM-IDLE state as defined in </w:t>
      </w:r>
      <w:r w:rsidR="00E05181" w:rsidRPr="00AB13AD">
        <w:t>TS</w:t>
      </w:r>
      <w:r w:rsidR="00E05181">
        <w:t> </w:t>
      </w:r>
      <w:r w:rsidR="00E05181" w:rsidRPr="00AB13AD">
        <w:t>2</w:t>
      </w:r>
      <w:r w:rsidR="00EF7705" w:rsidRPr="00AB13AD">
        <w:t>4.301</w:t>
      </w:r>
      <w:r w:rsidR="00E05181">
        <w:t> </w:t>
      </w:r>
      <w:r w:rsidR="00E05181" w:rsidRPr="00AB13AD">
        <w:t>[</w:t>
      </w:r>
      <w:r w:rsidR="00EF7705" w:rsidRPr="00AB13AD">
        <w:t>46] for E-UTRAN</w:t>
      </w:r>
      <w:r w:rsidR="00EF7705">
        <w:t xml:space="preserve"> and </w:t>
      </w:r>
      <w:r w:rsidR="00EF7705" w:rsidRPr="00EF7705">
        <w:t>5GMM-IDLE</w:t>
      </w:r>
      <w:r w:rsidR="00EF7705" w:rsidRPr="00183E98">
        <w:t xml:space="preserve"> </w:t>
      </w:r>
      <w:r w:rsidR="00EF7705">
        <w:t xml:space="preserve">state as defined in </w:t>
      </w:r>
      <w:r w:rsidR="00E05181">
        <w:t>TS 2</w:t>
      </w:r>
      <w:r w:rsidR="00EF7705">
        <w:t>4.501</w:t>
      </w:r>
      <w:r w:rsidR="00E05181">
        <w:t> [</w:t>
      </w:r>
      <w:r w:rsidR="00EF7705">
        <w:t>70</w:t>
      </w:r>
      <w:r w:rsidR="00EF7705" w:rsidRPr="00AB13AD">
        <w:t xml:space="preserve">] for </w:t>
      </w:r>
      <w:r w:rsidR="00EF7705">
        <w:t>NG-RAN</w:t>
      </w:r>
      <w:r w:rsidR="00EF7705" w:rsidRPr="00AB13AD">
        <w:t>.</w:t>
      </w:r>
    </w:p>
    <w:p w14:paraId="09692FD3" w14:textId="77777777" w:rsidR="00E86E7B" w:rsidRPr="00816C4A" w:rsidRDefault="00E86E7B" w:rsidP="00E86E7B">
      <w:r w:rsidRPr="00816C4A">
        <w:t>Where events occur and the UICC responds with '93 00', the ME shall retry to deliver the event download messages to the UICC.</w:t>
      </w:r>
    </w:p>
    <w:p w14:paraId="235C632F" w14:textId="77777777" w:rsidR="00E86E7B" w:rsidRPr="00816C4A" w:rsidRDefault="00E86E7B" w:rsidP="00E86E7B">
      <w:pPr>
        <w:pStyle w:val="Heading3"/>
      </w:pPr>
      <w:bookmarkStart w:id="1707" w:name="_Toc3200872"/>
      <w:bookmarkStart w:id="1708" w:name="_Toc20392615"/>
      <w:bookmarkStart w:id="1709" w:name="_Toc27774262"/>
      <w:bookmarkStart w:id="1710" w:name="_Toc36482722"/>
      <w:bookmarkStart w:id="1711" w:name="_Toc36484381"/>
      <w:bookmarkStart w:id="1712" w:name="_Toc44933311"/>
      <w:bookmarkStart w:id="1713" w:name="_Toc50972264"/>
      <w:bookmarkStart w:id="1714" w:name="_Toc163045752"/>
      <w:r w:rsidRPr="00816C4A">
        <w:t>7.5.1</w:t>
      </w:r>
      <w:r w:rsidRPr="00816C4A">
        <w:tab/>
        <w:t>(I-)WLAN Access status event</w:t>
      </w:r>
      <w:bookmarkEnd w:id="1707"/>
      <w:bookmarkEnd w:id="1708"/>
      <w:bookmarkEnd w:id="1709"/>
      <w:bookmarkEnd w:id="1710"/>
      <w:bookmarkEnd w:id="1711"/>
      <w:bookmarkEnd w:id="1712"/>
      <w:bookmarkEnd w:id="1713"/>
      <w:bookmarkEnd w:id="1714"/>
    </w:p>
    <w:p w14:paraId="2A55B806" w14:textId="77777777" w:rsidR="00E86E7B" w:rsidRPr="00816C4A" w:rsidRDefault="00E86E7B" w:rsidP="00E86E7B">
      <w:pPr>
        <w:pStyle w:val="Heading4"/>
      </w:pPr>
      <w:bookmarkStart w:id="1715" w:name="_Toc3200873"/>
      <w:bookmarkStart w:id="1716" w:name="_Toc20392616"/>
      <w:bookmarkStart w:id="1717" w:name="_Toc27774263"/>
      <w:bookmarkStart w:id="1718" w:name="_Toc36482723"/>
      <w:bookmarkStart w:id="1719" w:name="_Toc36484382"/>
      <w:bookmarkStart w:id="1720" w:name="_Toc44933312"/>
      <w:bookmarkStart w:id="1721" w:name="_Toc50972265"/>
      <w:bookmarkStart w:id="1722" w:name="_Toc163045753"/>
      <w:r w:rsidRPr="00816C4A">
        <w:t>7.5.1.1</w:t>
      </w:r>
      <w:r w:rsidRPr="00816C4A">
        <w:tab/>
        <w:t>Procedure</w:t>
      </w:r>
      <w:bookmarkEnd w:id="1715"/>
      <w:bookmarkEnd w:id="1716"/>
      <w:bookmarkEnd w:id="1717"/>
      <w:bookmarkEnd w:id="1718"/>
      <w:bookmarkEnd w:id="1719"/>
      <w:bookmarkEnd w:id="1720"/>
      <w:bookmarkEnd w:id="1721"/>
      <w:bookmarkEnd w:id="1722"/>
    </w:p>
    <w:p w14:paraId="35818FA1" w14:textId="657FBA8A" w:rsidR="00E86E7B" w:rsidRPr="00816C4A" w:rsidRDefault="00E86E7B" w:rsidP="00E86E7B">
      <w:pPr>
        <w:keepLines/>
      </w:pPr>
      <w:r w:rsidRPr="00816C4A">
        <w:t xml:space="preserve">If the (I-)WLAN Access Status event is part of the current event list (as set up by the last SET UP EVENT LIST command, see </w:t>
      </w:r>
      <w:r w:rsidR="00E05181" w:rsidRPr="00816C4A">
        <w:t>clause</w:t>
      </w:r>
      <w:r w:rsidR="00E05181">
        <w:t> </w:t>
      </w:r>
      <w:r w:rsidR="00E05181"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E05181" w:rsidRPr="00816C4A">
        <w:t>clause</w:t>
      </w:r>
      <w:r w:rsidR="00E05181">
        <w:t> </w:t>
      </w:r>
      <w:r w:rsidR="00E05181" w:rsidRPr="00816C4A">
        <w:t>7</w:t>
      </w:r>
      <w:r w:rsidRPr="00816C4A">
        <w:t>.5.1.2.</w:t>
      </w:r>
    </w:p>
    <w:p w14:paraId="466FD7F9" w14:textId="77777777" w:rsidR="00E86E7B" w:rsidRPr="00816C4A" w:rsidRDefault="00E86E7B" w:rsidP="00E86E7B">
      <w:pPr>
        <w:pStyle w:val="Heading4"/>
      </w:pPr>
      <w:bookmarkStart w:id="1723" w:name="_Toc3200874"/>
      <w:bookmarkStart w:id="1724" w:name="_Toc20392617"/>
      <w:bookmarkStart w:id="1725" w:name="_Toc27774264"/>
      <w:bookmarkStart w:id="1726" w:name="_Toc36482724"/>
      <w:bookmarkStart w:id="1727" w:name="_Toc36484383"/>
      <w:bookmarkStart w:id="1728" w:name="_Toc44933313"/>
      <w:bookmarkStart w:id="1729" w:name="_Toc50972266"/>
      <w:bookmarkStart w:id="1730" w:name="_Toc163045754"/>
      <w:r w:rsidRPr="00816C4A">
        <w:t>7.5.1.2</w:t>
      </w:r>
      <w:r w:rsidRPr="00816C4A">
        <w:tab/>
        <w:t>Structure of ENVELOPE (EVENT DOWNLOAD – (I-)WLAN Access Status)</w:t>
      </w:r>
      <w:bookmarkEnd w:id="1723"/>
      <w:bookmarkEnd w:id="1724"/>
      <w:bookmarkEnd w:id="1725"/>
      <w:bookmarkEnd w:id="1726"/>
      <w:bookmarkEnd w:id="1727"/>
      <w:bookmarkEnd w:id="1728"/>
      <w:bookmarkEnd w:id="1729"/>
      <w:bookmarkEnd w:id="1730"/>
    </w:p>
    <w:p w14:paraId="4BBD460C" w14:textId="77777777" w:rsidR="00E86E7B" w:rsidRPr="00816C4A" w:rsidRDefault="00E86E7B" w:rsidP="00E86E7B">
      <w:pPr>
        <w:keepNext/>
      </w:pPr>
      <w:r w:rsidRPr="00816C4A">
        <w:t>Direction: terminal to UICC.</w:t>
      </w:r>
    </w:p>
    <w:p w14:paraId="373504FD" w14:textId="77777777" w:rsidR="00E86E7B" w:rsidRPr="00816C4A" w:rsidRDefault="00E86E7B" w:rsidP="00E86E7B">
      <w:r w:rsidRPr="00816C4A">
        <w:t>The command header is specified in TS 31.101 [13].</w:t>
      </w:r>
    </w:p>
    <w:p w14:paraId="080D3475" w14:textId="77777777" w:rsidR="00E86E7B" w:rsidRPr="00816C4A" w:rsidRDefault="00E86E7B" w:rsidP="00E86E7B">
      <w:pPr>
        <w:keepNext/>
      </w:pPr>
      <w:r w:rsidRPr="00816C4A">
        <w:t>Command parameters/data.</w:t>
      </w:r>
    </w:p>
    <w:p w14:paraId="7DA2181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57291E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E83DF6F"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41F8981"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8EAEE15"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7BC7BC4"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4E4C36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BE14BE9"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F9397FA"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3C3A28AA"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E36C93E"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6D30DF1"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9CA95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42B5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D2A0835"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70899592"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693BE458"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9B3E9CC"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61D0B2E"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63596B21"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1496917"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485148BC"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716022A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01EFA2D"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0F705429"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57CC2665"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86FC0B4"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7240B2E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371CF98D"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6D9E6CC3"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1BF6D2C"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016502A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DE9E2CF"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20AEEB2E"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7180FE3A"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CA5F1F3"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053FF34A" w14:textId="77777777" w:rsidR="00E86E7B" w:rsidRPr="00816C4A" w:rsidRDefault="00E86E7B" w:rsidP="00B27DCC">
            <w:pPr>
              <w:pStyle w:val="TAC"/>
              <w:ind w:left="284" w:hanging="284"/>
              <w:rPr>
                <w:lang w:eastAsia="en-GB"/>
              </w:rPr>
            </w:pPr>
            <w:r w:rsidRPr="00816C4A">
              <w:rPr>
                <w:lang w:eastAsia="en-GB"/>
              </w:rPr>
              <w:t>C</w:t>
            </w:r>
          </w:p>
        </w:tc>
      </w:tr>
    </w:tbl>
    <w:p w14:paraId="1B246172" w14:textId="77777777" w:rsidR="00E86E7B" w:rsidRPr="00816C4A" w:rsidRDefault="00E86E7B" w:rsidP="00E86E7B"/>
    <w:p w14:paraId="5DBB078A" w14:textId="77777777" w:rsidR="00E86E7B" w:rsidRPr="00816C4A" w:rsidRDefault="00E86E7B" w:rsidP="00E86E7B">
      <w:r w:rsidRPr="00816C4A">
        <w:t>Event list: the Event list data object shall contain only one event (value part of length 1 byte), and terminal shall set the event to:</w:t>
      </w:r>
    </w:p>
    <w:p w14:paraId="6B1D1627" w14:textId="77777777" w:rsidR="00E86E7B" w:rsidRPr="00816C4A" w:rsidRDefault="00E86E7B" w:rsidP="00E86E7B">
      <w:pPr>
        <w:pStyle w:val="B10"/>
      </w:pPr>
      <w:r w:rsidRPr="00816C4A">
        <w:t>(I-)WLAN Access Status.</w:t>
      </w:r>
    </w:p>
    <w:p w14:paraId="55E7D698" w14:textId="77777777" w:rsidR="00E86E7B" w:rsidRPr="00816C4A" w:rsidRDefault="00E86E7B" w:rsidP="00E86E7B">
      <w:pPr>
        <w:keepNext/>
      </w:pPr>
      <w:r w:rsidRPr="00816C4A">
        <w:t>Device identities: the terminal shall set the device identities to:</w:t>
      </w:r>
    </w:p>
    <w:p w14:paraId="3A206BF2" w14:textId="77777777" w:rsidR="00E86E7B" w:rsidRPr="00816C4A" w:rsidRDefault="00E86E7B" w:rsidP="00E86E7B">
      <w:pPr>
        <w:pStyle w:val="B10"/>
        <w:tabs>
          <w:tab w:val="left" w:pos="1985"/>
        </w:tabs>
      </w:pPr>
      <w:r w:rsidRPr="00816C4A">
        <w:t>source:</w:t>
      </w:r>
      <w:r w:rsidRPr="00816C4A">
        <w:tab/>
        <w:t>terminal;</w:t>
      </w:r>
    </w:p>
    <w:p w14:paraId="08D9FDE1" w14:textId="77777777" w:rsidR="00E86E7B" w:rsidRPr="00816C4A" w:rsidRDefault="00E86E7B" w:rsidP="00E86E7B">
      <w:pPr>
        <w:pStyle w:val="B10"/>
        <w:tabs>
          <w:tab w:val="left" w:pos="1985"/>
        </w:tabs>
      </w:pPr>
      <w:r w:rsidRPr="00816C4A">
        <w:t>destination:</w:t>
      </w:r>
      <w:r w:rsidRPr="00816C4A">
        <w:tab/>
        <w:t>UICC.</w:t>
      </w:r>
    </w:p>
    <w:p w14:paraId="2DED67D9" w14:textId="77777777" w:rsidR="00E86E7B" w:rsidRPr="00816C4A" w:rsidRDefault="00E86E7B" w:rsidP="00E86E7B">
      <w:r w:rsidRPr="00816C4A">
        <w:t>(I-)WLAN Access Status: this data object shall contain the (I-)WLAN Access status of the terminal.</w:t>
      </w:r>
    </w:p>
    <w:p w14:paraId="07B5B1C6" w14:textId="77777777" w:rsidR="00E86E7B" w:rsidRPr="00816C4A" w:rsidRDefault="00E86E7B" w:rsidP="00E86E7B">
      <w:r w:rsidRPr="00816C4A">
        <w:t>Response parameters/data: None for this type of ENVELOPE command.</w:t>
      </w:r>
    </w:p>
    <w:p w14:paraId="6071A669" w14:textId="77777777" w:rsidR="00E86E7B" w:rsidRPr="00816C4A" w:rsidRDefault="00E86E7B" w:rsidP="00E86E7B">
      <w:pPr>
        <w:pStyle w:val="Heading3"/>
      </w:pPr>
      <w:bookmarkStart w:id="1731" w:name="_Toc3200875"/>
      <w:bookmarkStart w:id="1732" w:name="_Toc20392618"/>
      <w:bookmarkStart w:id="1733" w:name="_Toc27774265"/>
      <w:bookmarkStart w:id="1734" w:name="_Toc36482725"/>
      <w:bookmarkStart w:id="1735" w:name="_Toc36484384"/>
      <w:bookmarkStart w:id="1736" w:name="_Toc44933314"/>
      <w:bookmarkStart w:id="1737" w:name="_Toc50972267"/>
      <w:bookmarkStart w:id="1738" w:name="_Toc163045755"/>
      <w:r w:rsidRPr="00816C4A">
        <w:t>7.5.1A</w:t>
      </w:r>
      <w:r w:rsidRPr="00816C4A">
        <w:tab/>
        <w:t>MT Call event</w:t>
      </w:r>
      <w:bookmarkEnd w:id="1731"/>
      <w:bookmarkEnd w:id="1732"/>
      <w:bookmarkEnd w:id="1733"/>
      <w:bookmarkEnd w:id="1734"/>
      <w:bookmarkEnd w:id="1735"/>
      <w:bookmarkEnd w:id="1736"/>
      <w:bookmarkEnd w:id="1737"/>
      <w:bookmarkEnd w:id="1738"/>
    </w:p>
    <w:p w14:paraId="0309EDCE" w14:textId="77777777" w:rsidR="00E86E7B" w:rsidRPr="00816C4A" w:rsidRDefault="00E86E7B" w:rsidP="00E86E7B">
      <w:pPr>
        <w:pStyle w:val="Heading4"/>
      </w:pPr>
      <w:bookmarkStart w:id="1739" w:name="_Toc3200876"/>
      <w:bookmarkStart w:id="1740" w:name="_Toc20392619"/>
      <w:bookmarkStart w:id="1741" w:name="_Toc27774266"/>
      <w:bookmarkStart w:id="1742" w:name="_Toc36482726"/>
      <w:bookmarkStart w:id="1743" w:name="_Toc36484385"/>
      <w:bookmarkStart w:id="1744" w:name="_Toc44933315"/>
      <w:bookmarkStart w:id="1745" w:name="_Toc50972268"/>
      <w:bookmarkStart w:id="1746" w:name="_Toc163045756"/>
      <w:r w:rsidRPr="00816C4A">
        <w:t>7.5.1A.1</w:t>
      </w:r>
      <w:r w:rsidRPr="00816C4A">
        <w:tab/>
        <w:t>Procedure</w:t>
      </w:r>
      <w:bookmarkEnd w:id="1739"/>
      <w:bookmarkEnd w:id="1740"/>
      <w:bookmarkEnd w:id="1741"/>
      <w:bookmarkEnd w:id="1742"/>
      <w:bookmarkEnd w:id="1743"/>
      <w:bookmarkEnd w:id="1744"/>
      <w:bookmarkEnd w:id="1745"/>
      <w:bookmarkEnd w:id="1746"/>
    </w:p>
    <w:p w14:paraId="2EF49B47"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78F5C969" w14:textId="77777777" w:rsidR="00E86E7B" w:rsidRPr="00816C4A" w:rsidRDefault="00E86E7B" w:rsidP="00E86E7B">
      <w:pPr>
        <w:pStyle w:val="Heading4"/>
      </w:pPr>
      <w:bookmarkStart w:id="1747" w:name="_Toc3200877"/>
      <w:bookmarkStart w:id="1748" w:name="_Toc20392620"/>
      <w:bookmarkStart w:id="1749" w:name="_Toc27774267"/>
      <w:bookmarkStart w:id="1750" w:name="_Toc36482727"/>
      <w:bookmarkStart w:id="1751" w:name="_Toc36484386"/>
      <w:bookmarkStart w:id="1752" w:name="_Toc44933316"/>
      <w:bookmarkStart w:id="1753" w:name="_Toc50972269"/>
      <w:bookmarkStart w:id="1754" w:name="_Toc163045757"/>
      <w:r w:rsidRPr="00816C4A">
        <w:t>7.5.1A.2</w:t>
      </w:r>
      <w:r w:rsidRPr="00816C4A">
        <w:tab/>
        <w:t>Structure of ENVELOPE (EVENT DOWNLOAD - MT call)</w:t>
      </w:r>
      <w:bookmarkEnd w:id="1747"/>
      <w:bookmarkEnd w:id="1748"/>
      <w:bookmarkEnd w:id="1749"/>
      <w:bookmarkEnd w:id="1750"/>
      <w:bookmarkEnd w:id="1751"/>
      <w:bookmarkEnd w:id="1752"/>
      <w:bookmarkEnd w:id="1753"/>
      <w:bookmarkEnd w:id="1754"/>
    </w:p>
    <w:p w14:paraId="083CB117" w14:textId="77777777" w:rsidR="00E86E7B" w:rsidRPr="00816C4A" w:rsidRDefault="00E86E7B" w:rsidP="00E86E7B">
      <w:r w:rsidRPr="00816C4A">
        <w:t>Direction: ME to UICC.</w:t>
      </w:r>
    </w:p>
    <w:p w14:paraId="1B628138" w14:textId="77777777" w:rsidR="00E86E7B" w:rsidRPr="00816C4A" w:rsidRDefault="00E86E7B" w:rsidP="00E86E7B">
      <w:r w:rsidRPr="00816C4A">
        <w:t>The command header is specified in TS 31.101 [</w:t>
      </w:r>
      <w:r>
        <w:t>1</w:t>
      </w:r>
      <w:r w:rsidRPr="00816C4A">
        <w:t>3].</w:t>
      </w:r>
    </w:p>
    <w:p w14:paraId="61A7DE79" w14:textId="77777777" w:rsidR="00420400" w:rsidRPr="00816C4A" w:rsidRDefault="00420400" w:rsidP="00420400">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28B7365B"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000EB31C" w14:textId="77777777" w:rsidR="00420400" w:rsidRPr="00816C4A" w:rsidRDefault="00420400" w:rsidP="00CA5D2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4EF9E2E8" w14:textId="77777777" w:rsidR="00420400" w:rsidRPr="00816C4A" w:rsidRDefault="00420400" w:rsidP="00CA5D2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382BECA" w14:textId="77777777" w:rsidR="00420400" w:rsidRPr="00816C4A" w:rsidRDefault="00420400" w:rsidP="00CA5D2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9DE3110" w14:textId="77777777" w:rsidR="00420400" w:rsidRPr="00816C4A" w:rsidRDefault="00420400" w:rsidP="00CA5D2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C0CF8F2" w14:textId="77777777" w:rsidR="00420400" w:rsidRPr="00816C4A" w:rsidRDefault="00420400" w:rsidP="00CA5D2C">
            <w:pPr>
              <w:pStyle w:val="TAH"/>
              <w:rPr>
                <w:lang w:eastAsia="en-GB"/>
              </w:rPr>
            </w:pPr>
            <w:r w:rsidRPr="00816C4A">
              <w:rPr>
                <w:lang w:eastAsia="en-GB"/>
              </w:rPr>
              <w:t>Length</w:t>
            </w:r>
          </w:p>
        </w:tc>
      </w:tr>
      <w:tr w:rsidR="00420400" w:rsidRPr="00816C4A" w14:paraId="134F197B"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7ACFDC1" w14:textId="77777777" w:rsidR="00420400" w:rsidRPr="00816C4A" w:rsidRDefault="00420400" w:rsidP="00CA5D2C">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628F8D88" w14:textId="77777777" w:rsidR="00420400" w:rsidRPr="00816C4A" w:rsidRDefault="00420400" w:rsidP="00CA5D2C">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383591FE"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A2E9337"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7D28BEE" w14:textId="77777777" w:rsidR="00420400" w:rsidRPr="00816C4A" w:rsidRDefault="00420400" w:rsidP="00CA5D2C">
            <w:pPr>
              <w:pStyle w:val="TAC"/>
              <w:rPr>
                <w:lang w:eastAsia="en-GB"/>
              </w:rPr>
            </w:pPr>
            <w:r w:rsidRPr="00816C4A">
              <w:rPr>
                <w:lang w:eastAsia="en-GB"/>
              </w:rPr>
              <w:t>1</w:t>
            </w:r>
          </w:p>
        </w:tc>
      </w:tr>
      <w:tr w:rsidR="00420400" w:rsidRPr="00816C4A" w14:paraId="2438187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5C914C5D" w14:textId="77777777" w:rsidR="00420400" w:rsidRPr="00816C4A" w:rsidRDefault="00420400" w:rsidP="00CA5D2C">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4D2B6CF7" w14:textId="77777777" w:rsidR="00420400" w:rsidRPr="00816C4A" w:rsidRDefault="00420400" w:rsidP="00CA5D2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16003020"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04300C9"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581EB99" w14:textId="77777777" w:rsidR="00420400" w:rsidRPr="00816C4A" w:rsidRDefault="00420400" w:rsidP="00CA5D2C">
            <w:pPr>
              <w:pStyle w:val="TAC"/>
              <w:rPr>
                <w:lang w:eastAsia="en-GB"/>
              </w:rPr>
            </w:pPr>
            <w:r w:rsidRPr="00816C4A">
              <w:rPr>
                <w:lang w:eastAsia="en-GB"/>
              </w:rPr>
              <w:t>1 or 2</w:t>
            </w:r>
          </w:p>
        </w:tc>
      </w:tr>
      <w:tr w:rsidR="00420400" w:rsidRPr="00816C4A" w14:paraId="6D8EEC10"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71026F7" w14:textId="77777777" w:rsidR="00420400" w:rsidRPr="00816C4A" w:rsidRDefault="00420400" w:rsidP="00CA5D2C">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1B38401" w14:textId="77777777" w:rsidR="00420400" w:rsidRPr="00816C4A" w:rsidRDefault="00420400" w:rsidP="00CA5D2C">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3EDC15FF"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C44A63D"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0AA3A65" w14:textId="77777777" w:rsidR="00420400" w:rsidRPr="00816C4A" w:rsidRDefault="00420400" w:rsidP="00CA5D2C">
            <w:pPr>
              <w:pStyle w:val="TAC"/>
              <w:rPr>
                <w:lang w:eastAsia="en-GB"/>
              </w:rPr>
            </w:pPr>
            <w:r w:rsidRPr="00816C4A">
              <w:rPr>
                <w:lang w:eastAsia="en-GB"/>
              </w:rPr>
              <w:t>A</w:t>
            </w:r>
          </w:p>
        </w:tc>
      </w:tr>
      <w:tr w:rsidR="00420400" w:rsidRPr="00816C4A" w14:paraId="6B3A5B36"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F030492" w14:textId="77777777" w:rsidR="00420400" w:rsidRPr="00816C4A" w:rsidRDefault="00420400" w:rsidP="00CA5D2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1D31819" w14:textId="77777777" w:rsidR="00420400" w:rsidRPr="00816C4A" w:rsidRDefault="00420400" w:rsidP="00CA5D2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2A5066BA"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981B9C5"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0C0B05B" w14:textId="77777777" w:rsidR="00420400" w:rsidRPr="00816C4A" w:rsidRDefault="00420400" w:rsidP="00CA5D2C">
            <w:pPr>
              <w:pStyle w:val="TAC"/>
              <w:rPr>
                <w:lang w:eastAsia="en-GB"/>
              </w:rPr>
            </w:pPr>
            <w:r w:rsidRPr="00816C4A">
              <w:rPr>
                <w:lang w:eastAsia="en-GB"/>
              </w:rPr>
              <w:t>B</w:t>
            </w:r>
          </w:p>
        </w:tc>
      </w:tr>
      <w:tr w:rsidR="00420400" w:rsidRPr="00816C4A" w14:paraId="0EA114FF"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38CA23C0" w14:textId="77777777" w:rsidR="00420400" w:rsidRPr="00816C4A" w:rsidRDefault="00420400" w:rsidP="00CA5D2C">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DCA3D6A" w14:textId="77777777" w:rsidR="00420400" w:rsidRPr="00816C4A" w:rsidRDefault="00420400" w:rsidP="00CA5D2C">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12A2DBFC"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CDE092C"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12A06C" w14:textId="77777777" w:rsidR="00420400" w:rsidRPr="00816C4A" w:rsidRDefault="00420400" w:rsidP="00CA5D2C">
            <w:pPr>
              <w:pStyle w:val="TAC"/>
              <w:rPr>
                <w:lang w:eastAsia="en-GB"/>
              </w:rPr>
            </w:pPr>
            <w:r w:rsidRPr="00816C4A">
              <w:rPr>
                <w:lang w:eastAsia="en-GB"/>
              </w:rPr>
              <w:t>C</w:t>
            </w:r>
          </w:p>
        </w:tc>
      </w:tr>
      <w:tr w:rsidR="00420400" w:rsidRPr="00816C4A" w14:paraId="2C1551DC"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54AF323C" w14:textId="77777777" w:rsidR="00420400" w:rsidRPr="00816C4A" w:rsidRDefault="00420400" w:rsidP="00CA5D2C">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6026F918" w14:textId="77777777" w:rsidR="00420400" w:rsidRPr="00816C4A" w:rsidRDefault="00420400" w:rsidP="00CA5D2C">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522EEAA1"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CEC0551"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594E4AB" w14:textId="77777777" w:rsidR="00420400" w:rsidRPr="00816C4A" w:rsidRDefault="00420400" w:rsidP="00CA5D2C">
            <w:pPr>
              <w:pStyle w:val="TAC"/>
              <w:rPr>
                <w:lang w:eastAsia="en-GB"/>
              </w:rPr>
            </w:pPr>
            <w:r w:rsidRPr="00816C4A">
              <w:rPr>
                <w:lang w:eastAsia="en-GB"/>
              </w:rPr>
              <w:t>D</w:t>
            </w:r>
          </w:p>
        </w:tc>
      </w:tr>
      <w:tr w:rsidR="00420400" w:rsidRPr="00816C4A" w14:paraId="52448D4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48F22150" w14:textId="77777777" w:rsidR="00420400" w:rsidRPr="00816C4A" w:rsidRDefault="00420400" w:rsidP="00CA5D2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0BF4E357" w14:textId="77777777" w:rsidR="00420400" w:rsidRPr="00816C4A" w:rsidRDefault="00420400" w:rsidP="00CA5D2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4CC23BF3"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282ADB9"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A4F60E1" w14:textId="77777777" w:rsidR="00420400" w:rsidRPr="00816C4A" w:rsidRDefault="00420400" w:rsidP="00CA5D2C">
            <w:pPr>
              <w:pStyle w:val="TAC"/>
              <w:rPr>
                <w:lang w:eastAsia="en-GB"/>
              </w:rPr>
            </w:pPr>
            <w:r w:rsidRPr="00816C4A">
              <w:rPr>
                <w:lang w:eastAsia="en-GB"/>
              </w:rPr>
              <w:t>E</w:t>
            </w:r>
          </w:p>
        </w:tc>
      </w:tr>
      <w:tr w:rsidR="00420400" w:rsidRPr="00816C4A" w14:paraId="5D58C5A5"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2AED9CAA" w14:textId="77777777" w:rsidR="00420400" w:rsidRPr="00816C4A" w:rsidRDefault="00420400" w:rsidP="00CA5D2C">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89FE97D" w14:textId="77777777" w:rsidR="00420400" w:rsidRPr="00816C4A" w:rsidRDefault="00420400" w:rsidP="00CA5D2C">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29CD6868"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482B2B55"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B2A35A5" w14:textId="77777777" w:rsidR="00420400" w:rsidRPr="00816C4A" w:rsidRDefault="00420400" w:rsidP="00CA5D2C">
            <w:pPr>
              <w:pStyle w:val="TAC"/>
              <w:rPr>
                <w:lang w:eastAsia="en-GB"/>
              </w:rPr>
            </w:pPr>
            <w:r w:rsidRPr="00816C4A">
              <w:rPr>
                <w:lang w:eastAsia="en-GB"/>
              </w:rPr>
              <w:t>F</w:t>
            </w:r>
          </w:p>
        </w:tc>
      </w:tr>
      <w:tr w:rsidR="00420400" w:rsidRPr="00816C4A" w14:paraId="43EAB094"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31A32874" w14:textId="77777777" w:rsidR="00420400" w:rsidRPr="00816C4A" w:rsidRDefault="00420400" w:rsidP="00CA5D2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B53B7FD" w14:textId="77777777" w:rsidR="00420400" w:rsidRPr="00816C4A" w:rsidRDefault="00420400" w:rsidP="00CA5D2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35C65A8C"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58C8D72"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C1B070F" w14:textId="77777777" w:rsidR="00420400" w:rsidRPr="00816C4A" w:rsidRDefault="00420400" w:rsidP="00CA5D2C">
            <w:pPr>
              <w:pStyle w:val="TAC"/>
              <w:rPr>
                <w:lang w:eastAsia="en-GB"/>
              </w:rPr>
            </w:pPr>
            <w:r w:rsidRPr="00816C4A">
              <w:rPr>
                <w:lang w:eastAsia="en-GB"/>
              </w:rPr>
              <w:t>G</w:t>
            </w:r>
          </w:p>
        </w:tc>
      </w:tr>
      <w:tr w:rsidR="00420400" w:rsidRPr="00816C4A" w14:paraId="1EF92CA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D84E759" w14:textId="77777777" w:rsidR="00420400" w:rsidRPr="00816C4A" w:rsidRDefault="00420400" w:rsidP="00CA5D2C">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0EAC030C" w14:textId="77777777" w:rsidR="00420400" w:rsidRPr="00816C4A" w:rsidRDefault="00420400" w:rsidP="00CA5D2C">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77FDA24C" w14:textId="77777777" w:rsidR="00420400" w:rsidRPr="00816C4A" w:rsidRDefault="00420400" w:rsidP="00CA5D2C">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58482DA0" w14:textId="77777777" w:rsidR="00420400" w:rsidRPr="00816C4A" w:rsidRDefault="00420400" w:rsidP="00CA5D2C">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40B423E" w14:textId="520B17A2" w:rsidR="00420400" w:rsidRPr="00816C4A" w:rsidRDefault="00420400" w:rsidP="00CA5D2C">
            <w:pPr>
              <w:pStyle w:val="TAC"/>
              <w:rPr>
                <w:lang w:eastAsia="en-GB"/>
              </w:rPr>
            </w:pPr>
            <w:r>
              <w:t>H</w:t>
            </w:r>
          </w:p>
        </w:tc>
      </w:tr>
    </w:tbl>
    <w:p w14:paraId="5833AEC1" w14:textId="77777777" w:rsidR="00420400" w:rsidRPr="00816C4A" w:rsidRDefault="00420400" w:rsidP="00420400"/>
    <w:p w14:paraId="3C754188" w14:textId="77777777" w:rsidR="00E86E7B" w:rsidRPr="00816C4A" w:rsidRDefault="00E86E7B" w:rsidP="00E86E7B">
      <w:r w:rsidRPr="00816C4A">
        <w:t>Event list: the event list object shall contain only one event (value part of length 1 byte), and ME shall set the event to:</w:t>
      </w:r>
    </w:p>
    <w:p w14:paraId="795FC85B" w14:textId="77777777" w:rsidR="00E86E7B" w:rsidRPr="00816C4A" w:rsidRDefault="00E86E7B" w:rsidP="00E86E7B">
      <w:pPr>
        <w:pStyle w:val="B1"/>
      </w:pPr>
      <w:r>
        <w:t>-</w:t>
      </w:r>
      <w:r>
        <w:tab/>
      </w:r>
      <w:r w:rsidRPr="00816C4A">
        <w:t>MT call.</w:t>
      </w:r>
    </w:p>
    <w:p w14:paraId="6A9655F9" w14:textId="77777777" w:rsidR="00E86E7B" w:rsidRPr="00816C4A" w:rsidRDefault="00E86E7B" w:rsidP="00E86E7B">
      <w:r w:rsidRPr="00816C4A">
        <w:t>Device identities: the ME shall set the device identities to:</w:t>
      </w:r>
    </w:p>
    <w:p w14:paraId="246D28AC" w14:textId="77777777" w:rsidR="00E86E7B" w:rsidRPr="00816C4A" w:rsidRDefault="00E86E7B" w:rsidP="00E86E7B">
      <w:pPr>
        <w:pStyle w:val="B1"/>
      </w:pPr>
      <w:r>
        <w:t>-</w:t>
      </w:r>
      <w:r>
        <w:tab/>
      </w:r>
      <w:r w:rsidRPr="00816C4A">
        <w:t>source:</w:t>
      </w:r>
      <w:r w:rsidRPr="00816C4A">
        <w:tab/>
        <w:t>network;</w:t>
      </w:r>
    </w:p>
    <w:p w14:paraId="0ABE0197" w14:textId="77777777" w:rsidR="00E86E7B" w:rsidRPr="00816C4A" w:rsidRDefault="00E86E7B" w:rsidP="00E86E7B">
      <w:pPr>
        <w:pStyle w:val="B1"/>
      </w:pPr>
      <w:r>
        <w:t>-</w:t>
      </w:r>
      <w:r>
        <w:tab/>
      </w:r>
      <w:r w:rsidRPr="00816C4A">
        <w:t>destination:</w:t>
      </w:r>
      <w:r w:rsidRPr="00816C4A">
        <w:tab/>
        <w:t>UICC.</w:t>
      </w:r>
    </w:p>
    <w:p w14:paraId="364FACB0" w14:textId="25A6BE7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E05181" w:rsidRPr="00816C4A">
        <w:t>clause</w:t>
      </w:r>
      <w:r w:rsidR="00E05181">
        <w:t> </w:t>
      </w:r>
      <w:r w:rsidR="00E05181" w:rsidRPr="00816C4A">
        <w:t>8</w:t>
      </w:r>
      <w:r w:rsidRPr="00816C4A">
        <w:t>.28.</w:t>
      </w:r>
    </w:p>
    <w:p w14:paraId="29A0A392"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2AFE465"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00D9ADB1" w14:textId="13678D51"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39E91F37" w14:textId="4728652A" w:rsidR="00E86E7B" w:rsidRPr="00816C4A" w:rsidRDefault="00E86E7B" w:rsidP="00E86E7B">
      <w:r w:rsidRPr="00816C4A">
        <w:rPr>
          <w:noProof/>
        </w:rPr>
        <w:t xml:space="preserve">Media Type: The Media Type indicates the type of media of the incoming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3F5F5880" w14:textId="77777777" w:rsidR="00E86E7B" w:rsidRPr="00816C4A" w:rsidRDefault="00E86E7B" w:rsidP="00E86E7B">
      <w:r w:rsidRPr="00816C4A">
        <w:t>Response parameters/data:</w:t>
      </w:r>
    </w:p>
    <w:p w14:paraId="47D2EB6F" w14:textId="77777777" w:rsidR="00E86E7B" w:rsidRPr="00816C4A" w:rsidRDefault="00E86E7B" w:rsidP="00E86E7B">
      <w:pPr>
        <w:pStyle w:val="B1"/>
      </w:pPr>
      <w:r>
        <w:t>-</w:t>
      </w:r>
      <w:r>
        <w:tab/>
      </w:r>
      <w:r w:rsidRPr="00816C4A">
        <w:t>none.</w:t>
      </w:r>
    </w:p>
    <w:p w14:paraId="019EDF5D" w14:textId="77777777" w:rsidR="00E86E7B" w:rsidRPr="00816C4A" w:rsidRDefault="00E86E7B" w:rsidP="00E86E7B"/>
    <w:p w14:paraId="46EBA4B0" w14:textId="77777777" w:rsidR="00E86E7B" w:rsidRPr="00816C4A" w:rsidRDefault="00E86E7B" w:rsidP="00E86E7B">
      <w:pPr>
        <w:pStyle w:val="Heading3"/>
      </w:pPr>
      <w:bookmarkStart w:id="1755" w:name="_Toc3200878"/>
      <w:bookmarkStart w:id="1756" w:name="_Toc20392621"/>
      <w:bookmarkStart w:id="1757" w:name="_Toc27774268"/>
      <w:bookmarkStart w:id="1758" w:name="_Toc36482728"/>
      <w:bookmarkStart w:id="1759" w:name="_Toc36484387"/>
      <w:bookmarkStart w:id="1760" w:name="_Toc44933317"/>
      <w:bookmarkStart w:id="1761" w:name="_Toc50972270"/>
      <w:bookmarkStart w:id="1762" w:name="_Toc163045758"/>
      <w:r w:rsidRPr="00816C4A">
        <w:lastRenderedPageBreak/>
        <w:t>7.5.2</w:t>
      </w:r>
      <w:r w:rsidRPr="00816C4A">
        <w:tab/>
        <w:t>Network Rejection event</w:t>
      </w:r>
      <w:bookmarkEnd w:id="1755"/>
      <w:bookmarkEnd w:id="1756"/>
      <w:bookmarkEnd w:id="1757"/>
      <w:bookmarkEnd w:id="1758"/>
      <w:bookmarkEnd w:id="1759"/>
      <w:bookmarkEnd w:id="1760"/>
      <w:bookmarkEnd w:id="1761"/>
      <w:bookmarkEnd w:id="1762"/>
    </w:p>
    <w:p w14:paraId="5919CCBA" w14:textId="77777777" w:rsidR="00E86E7B" w:rsidRPr="00816C4A" w:rsidRDefault="00E86E7B" w:rsidP="00E86E7B">
      <w:pPr>
        <w:pStyle w:val="Heading4"/>
      </w:pPr>
      <w:bookmarkStart w:id="1763" w:name="_Toc3200879"/>
      <w:bookmarkStart w:id="1764" w:name="_Toc20392622"/>
      <w:bookmarkStart w:id="1765" w:name="_Toc27774269"/>
      <w:bookmarkStart w:id="1766" w:name="_Toc36482729"/>
      <w:bookmarkStart w:id="1767" w:name="_Toc36484388"/>
      <w:bookmarkStart w:id="1768" w:name="_Toc44933318"/>
      <w:bookmarkStart w:id="1769" w:name="_Toc50972271"/>
      <w:bookmarkStart w:id="1770" w:name="_Toc163045759"/>
      <w:r w:rsidRPr="00816C4A">
        <w:t>7.5.2.1</w:t>
      </w:r>
      <w:r w:rsidRPr="00816C4A">
        <w:tab/>
        <w:t>Procedure</w:t>
      </w:r>
      <w:bookmarkEnd w:id="1763"/>
      <w:bookmarkEnd w:id="1764"/>
      <w:bookmarkEnd w:id="1765"/>
      <w:bookmarkEnd w:id="1766"/>
      <w:bookmarkEnd w:id="1767"/>
      <w:bookmarkEnd w:id="1768"/>
      <w:bookmarkEnd w:id="1769"/>
      <w:bookmarkEnd w:id="1770"/>
    </w:p>
    <w:p w14:paraId="4DCFEA3D" w14:textId="58A96CF6" w:rsidR="00E86E7B" w:rsidRPr="00816C4A" w:rsidRDefault="00E05982" w:rsidP="00E86E7B">
      <w:pPr>
        <w:keepLines/>
      </w:pPr>
      <w:r w:rsidRPr="002546BA">
        <w:t xml:space="preserve">If the Network Rejection event is part of the current event list (as set up by the last SET UP EVENT LIST command, see ETSI TS 102 223 [32] </w:t>
      </w:r>
      <w:r w:rsidR="00E05181" w:rsidRPr="002546BA">
        <w:t>clause</w:t>
      </w:r>
      <w:r w:rsidR="00E05181">
        <w:t> </w:t>
      </w:r>
      <w:r w:rsidR="00E05181" w:rsidRPr="002546BA">
        <w:t>6</w:t>
      </w:r>
      <w:r w:rsidRPr="002546BA">
        <w:t xml:space="preserve">.4.16), then, in the case of GERAN/UTRAN if the terminal receives a LOCATION UPDATING REJECT message or a GPRS ATTACH REJECT message or a ROUTING AREA UPDATE REJECT message (as defined in </w:t>
      </w:r>
      <w:r w:rsidR="00E05181" w:rsidRPr="002546BA">
        <w:t>TS</w:t>
      </w:r>
      <w:r w:rsidR="00E05181">
        <w:t> </w:t>
      </w:r>
      <w:r w:rsidR="00E05181" w:rsidRPr="002546BA">
        <w:t>2</w:t>
      </w:r>
      <w:r w:rsidRPr="002546BA">
        <w:t>4.008</w:t>
      </w:r>
      <w:r w:rsidR="00E05181">
        <w:t> </w:t>
      </w:r>
      <w:r w:rsidR="00E05181" w:rsidRPr="002546BA">
        <w:t>[</w:t>
      </w:r>
      <w:r w:rsidRPr="002546BA">
        <w:t>9]) or in the case of E-UTRAN if the terminal receives an EMM ATTACH REJECT message or TRACKING AREA UPDATE REJECT message</w:t>
      </w:r>
      <w:r>
        <w:t xml:space="preserve"> (as defined in </w:t>
      </w:r>
      <w:r w:rsidR="00E05181">
        <w:t>TS 2</w:t>
      </w:r>
      <w:r>
        <w:t>4.301</w:t>
      </w:r>
      <w:r w:rsidR="00E05181">
        <w:t> </w:t>
      </w:r>
      <w:r w:rsidR="00E05181" w:rsidRPr="00A958D6">
        <w:t>[</w:t>
      </w:r>
      <w:r>
        <w:t>46</w:t>
      </w:r>
      <w:r w:rsidRPr="00A958D6">
        <w:t>])</w:t>
      </w:r>
      <w:r w:rsidRPr="002546BA">
        <w:t>, or in the case of NG-RAN if the terminal receives a REGISTRATION REJECT message</w:t>
      </w:r>
      <w:r>
        <w:t xml:space="preserve"> (as defined in </w:t>
      </w:r>
      <w:r w:rsidR="00E05181">
        <w:t>TS 2</w:t>
      </w:r>
      <w:r>
        <w:t>4.501</w:t>
      </w:r>
      <w:r w:rsidR="00E05181">
        <w:t> </w:t>
      </w:r>
      <w:r w:rsidR="00E05181" w:rsidRPr="00A958D6">
        <w:t>[</w:t>
      </w:r>
      <w:r>
        <w:t>70</w:t>
      </w:r>
      <w:r w:rsidRPr="00A958D6">
        <w:t>])</w:t>
      </w:r>
      <w:r w:rsidRPr="002546BA">
        <w:t>, the terminal shall inform the UICC that this has occurred, by using the ENVELOPE (EVENT DOWNLOAD – Network Rejection Event) command as defined below.</w:t>
      </w:r>
    </w:p>
    <w:p w14:paraId="3C5A0ADD" w14:textId="77777777" w:rsidR="00E86E7B" w:rsidRPr="00816C4A" w:rsidRDefault="00E86E7B" w:rsidP="00E86E7B">
      <w:pPr>
        <w:pStyle w:val="Heading4"/>
      </w:pPr>
      <w:bookmarkStart w:id="1771" w:name="_Toc3200880"/>
      <w:bookmarkStart w:id="1772" w:name="_Toc20392623"/>
      <w:bookmarkStart w:id="1773" w:name="_Toc27774270"/>
      <w:bookmarkStart w:id="1774" w:name="_Toc36482730"/>
      <w:bookmarkStart w:id="1775" w:name="_Toc36484389"/>
      <w:bookmarkStart w:id="1776" w:name="_Toc44933319"/>
      <w:bookmarkStart w:id="1777" w:name="_Toc50972272"/>
      <w:bookmarkStart w:id="1778" w:name="_Toc163045760"/>
      <w:r w:rsidRPr="00816C4A">
        <w:t>7.5.2.2</w:t>
      </w:r>
      <w:r w:rsidRPr="00816C4A">
        <w:tab/>
        <w:t>Structure of ENVELOPE (EVENT DOWNLOAD – Network Rejection)</w:t>
      </w:r>
      <w:bookmarkEnd w:id="1771"/>
      <w:bookmarkEnd w:id="1772"/>
      <w:bookmarkEnd w:id="1773"/>
      <w:bookmarkEnd w:id="1774"/>
      <w:bookmarkEnd w:id="1775"/>
      <w:bookmarkEnd w:id="1776"/>
      <w:bookmarkEnd w:id="1777"/>
      <w:bookmarkEnd w:id="1778"/>
    </w:p>
    <w:p w14:paraId="655F9EEB" w14:textId="77777777" w:rsidR="00E86E7B" w:rsidRPr="00816C4A" w:rsidRDefault="00E86E7B" w:rsidP="00E86E7B">
      <w:pPr>
        <w:keepNext/>
      </w:pPr>
      <w:r w:rsidRPr="00816C4A">
        <w:t>Direction: ME to UICC.</w:t>
      </w:r>
    </w:p>
    <w:p w14:paraId="20608706" w14:textId="77777777" w:rsidR="00E86E7B" w:rsidRPr="00816C4A" w:rsidRDefault="00E86E7B" w:rsidP="00E86E7B">
      <w:r w:rsidRPr="00816C4A">
        <w:t>The command header is specified in TS 31.101 [13].</w:t>
      </w:r>
    </w:p>
    <w:p w14:paraId="7EB9376A" w14:textId="77777777" w:rsidR="00420400" w:rsidRPr="00816C4A" w:rsidRDefault="00420400" w:rsidP="00420400">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180BE3E4"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28FE4E8"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54D5474"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2AD9427"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8193D83"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B599DE9"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5CDDB16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B32590E"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58F1C8A"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E46CBA7"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CFF8056"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EB45B4"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09077AA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EC94CA" w14:textId="165CB8F8" w:rsidR="00420400" w:rsidRPr="00816C4A" w:rsidRDefault="00420400" w:rsidP="00CA5D2C">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7214E7CA"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270D2B7E"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F4A4509"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472FF5"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16A103AB"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EF86E44"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1BAB299B"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067DF60"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F124F6"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23EF52"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0813CBC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A1679BC"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B48E722"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6D7C1E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7218D"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0ED525"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09C750F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A7C6062" w14:textId="77777777" w:rsidR="00420400" w:rsidRPr="00816C4A" w:rsidRDefault="00420400" w:rsidP="00CA5D2C">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108A956D" w14:textId="77777777" w:rsidR="00420400" w:rsidRPr="00816C4A" w:rsidRDefault="00420400" w:rsidP="00CA5D2C">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F9339F6"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E235128"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BED4D9C" w14:textId="77777777" w:rsidR="00420400" w:rsidRPr="00816C4A" w:rsidRDefault="00420400" w:rsidP="00CA5D2C">
            <w:pPr>
              <w:pStyle w:val="TAL"/>
              <w:ind w:left="284" w:hanging="284"/>
              <w:jc w:val="center"/>
            </w:pPr>
            <w:r w:rsidRPr="00816C4A">
              <w:t>C</w:t>
            </w:r>
          </w:p>
        </w:tc>
      </w:tr>
      <w:tr w:rsidR="00420400" w:rsidRPr="00816C4A" w14:paraId="140B7CB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E79A770" w14:textId="77777777" w:rsidR="00420400" w:rsidRPr="00816C4A" w:rsidRDefault="00420400" w:rsidP="00CA5D2C">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C1944C2" w14:textId="77777777" w:rsidR="00420400" w:rsidRPr="00816C4A" w:rsidRDefault="00420400" w:rsidP="00CA5D2C">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06FB4D8"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879B1A9"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FA18F84" w14:textId="77777777" w:rsidR="00420400" w:rsidRPr="00816C4A" w:rsidRDefault="00420400" w:rsidP="00CA5D2C">
            <w:pPr>
              <w:pStyle w:val="TAL"/>
              <w:ind w:left="284" w:hanging="284"/>
              <w:jc w:val="center"/>
            </w:pPr>
            <w:r w:rsidRPr="00816C4A">
              <w:t>D</w:t>
            </w:r>
          </w:p>
        </w:tc>
      </w:tr>
      <w:tr w:rsidR="00420400" w:rsidRPr="00816C4A" w14:paraId="464B8E7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7BD4AEF" w14:textId="77777777" w:rsidR="00420400" w:rsidRPr="00816C4A" w:rsidRDefault="00420400" w:rsidP="00CA5D2C">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53F0785B" w14:textId="77777777" w:rsidR="00420400" w:rsidRPr="00816C4A" w:rsidRDefault="00420400" w:rsidP="00CA5D2C">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4B462A7A"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DD867FB"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219E3F8" w14:textId="1D6F7DD8" w:rsidR="00420400" w:rsidRPr="00816C4A" w:rsidRDefault="00420400" w:rsidP="00CA5D2C">
            <w:pPr>
              <w:pStyle w:val="TAL"/>
              <w:ind w:left="284" w:hanging="284"/>
              <w:jc w:val="center"/>
            </w:pPr>
            <w:r>
              <w:t>E</w:t>
            </w:r>
          </w:p>
        </w:tc>
      </w:tr>
      <w:tr w:rsidR="00420400" w:rsidRPr="00816C4A" w14:paraId="2B6721E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BA632BE" w14:textId="77777777" w:rsidR="00420400" w:rsidRPr="00816C4A" w:rsidRDefault="00420400" w:rsidP="00CA5D2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11F57AFE" w14:textId="77777777" w:rsidR="00420400" w:rsidRPr="00816C4A" w:rsidRDefault="00420400" w:rsidP="00CA5D2C">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17C1F31"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1C56820"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387ED8" w14:textId="1ABDCC13" w:rsidR="00420400" w:rsidRPr="00816C4A" w:rsidRDefault="00420400" w:rsidP="00CA5D2C">
            <w:pPr>
              <w:pStyle w:val="TAC"/>
              <w:ind w:left="284" w:hanging="284"/>
              <w:rPr>
                <w:lang w:eastAsia="en-GB"/>
              </w:rPr>
            </w:pPr>
            <w:r>
              <w:rPr>
                <w:lang w:eastAsia="en-GB"/>
              </w:rPr>
              <w:t>F</w:t>
            </w:r>
          </w:p>
        </w:tc>
      </w:tr>
      <w:tr w:rsidR="00420400" w:rsidRPr="00816C4A" w14:paraId="1ADA1D25"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8C5118" w14:textId="77777777" w:rsidR="00420400" w:rsidRPr="00816C4A" w:rsidRDefault="00420400" w:rsidP="00CA5D2C">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580FC5B5" w14:textId="77777777" w:rsidR="00420400" w:rsidRPr="00816C4A" w:rsidRDefault="00420400" w:rsidP="00CA5D2C">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70208F3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23F2E0"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293B6F" w14:textId="77777777" w:rsidR="00420400" w:rsidRPr="00816C4A" w:rsidRDefault="00420400" w:rsidP="00CA5D2C">
            <w:pPr>
              <w:pStyle w:val="TAC"/>
              <w:ind w:left="284" w:hanging="284"/>
              <w:rPr>
                <w:lang w:eastAsia="en-GB"/>
              </w:rPr>
            </w:pPr>
            <w:r w:rsidRPr="00816C4A">
              <w:rPr>
                <w:lang w:eastAsia="en-GB"/>
              </w:rPr>
              <w:t>G</w:t>
            </w:r>
          </w:p>
        </w:tc>
      </w:tr>
      <w:tr w:rsidR="00420400" w:rsidRPr="00816C4A" w14:paraId="3EDC4C4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C9CC5D2" w14:textId="77777777" w:rsidR="00420400" w:rsidRPr="00816C4A" w:rsidRDefault="00420400" w:rsidP="00CA5D2C">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655DD7A9" w14:textId="77777777" w:rsidR="00420400" w:rsidRPr="00816C4A" w:rsidRDefault="00420400" w:rsidP="00CA5D2C">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5C276E72"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FC4F583"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0B8438" w14:textId="77777777" w:rsidR="00420400" w:rsidRPr="00816C4A" w:rsidRDefault="00420400" w:rsidP="00CA5D2C">
            <w:pPr>
              <w:pStyle w:val="TAC"/>
              <w:ind w:left="284" w:hanging="284"/>
              <w:rPr>
                <w:lang w:eastAsia="en-GB"/>
              </w:rPr>
            </w:pPr>
            <w:r w:rsidRPr="00816C4A">
              <w:rPr>
                <w:lang w:eastAsia="en-GB"/>
              </w:rPr>
              <w:t>H</w:t>
            </w:r>
          </w:p>
        </w:tc>
      </w:tr>
      <w:tr w:rsidR="00420400" w:rsidRPr="00816C4A" w14:paraId="5720977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46659D1" w14:textId="77777777" w:rsidR="00420400" w:rsidRPr="00816C4A" w:rsidRDefault="00420400" w:rsidP="00CA5D2C">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0590789A" w14:textId="77777777" w:rsidR="00420400" w:rsidRPr="00816C4A" w:rsidRDefault="00420400" w:rsidP="00CA5D2C">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126F5EF9" w14:textId="77777777" w:rsidR="00420400" w:rsidRPr="00816C4A" w:rsidRDefault="00420400" w:rsidP="00CA5D2C">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59B44AE" w14:textId="77777777" w:rsidR="00420400" w:rsidRPr="00816C4A" w:rsidRDefault="00420400" w:rsidP="00CA5D2C">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40A6B954" w14:textId="3B01D3EB" w:rsidR="00420400" w:rsidRPr="00816C4A" w:rsidRDefault="00420400" w:rsidP="00CA5D2C">
            <w:pPr>
              <w:pStyle w:val="TAC"/>
              <w:ind w:left="284" w:hanging="284"/>
              <w:rPr>
                <w:lang w:eastAsia="en-GB"/>
              </w:rPr>
            </w:pPr>
            <w:r>
              <w:t>I</w:t>
            </w:r>
          </w:p>
        </w:tc>
      </w:tr>
    </w:tbl>
    <w:p w14:paraId="18609DA9" w14:textId="77777777" w:rsidR="00420400" w:rsidRPr="00816C4A" w:rsidRDefault="00420400" w:rsidP="00420400"/>
    <w:p w14:paraId="318765B5"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32558EDF" w14:textId="77777777" w:rsidR="004C22F7" w:rsidRPr="00BC0FB4" w:rsidRDefault="004C22F7" w:rsidP="004C22F7">
      <w:pPr>
        <w:ind w:left="568" w:hanging="284"/>
      </w:pPr>
      <w:r w:rsidRPr="00BC0FB4">
        <w:t>-</w:t>
      </w:r>
      <w:r w:rsidRPr="00BC0FB4">
        <w:tab/>
        <w:t>Network Rejection Event.</w:t>
      </w:r>
    </w:p>
    <w:p w14:paraId="1756CABE" w14:textId="77777777" w:rsidR="004C22F7" w:rsidRPr="00BC0FB4" w:rsidRDefault="004C22F7" w:rsidP="00064AB1">
      <w:pPr>
        <w:ind w:left="284" w:hanging="284"/>
      </w:pPr>
      <w:r w:rsidRPr="00BC0FB4">
        <w:t>-</w:t>
      </w:r>
      <w:r w:rsidRPr="00BC0FB4">
        <w:tab/>
        <w:t>Device identities: the terminal shall set the device identities to:</w:t>
      </w:r>
    </w:p>
    <w:p w14:paraId="77ACAAAB" w14:textId="77777777" w:rsidR="004C22F7" w:rsidRPr="00BC0FB4" w:rsidRDefault="004C22F7" w:rsidP="004C22F7">
      <w:pPr>
        <w:ind w:left="568" w:hanging="284"/>
      </w:pPr>
      <w:r w:rsidRPr="00BC0FB4">
        <w:t>-</w:t>
      </w:r>
      <w:r w:rsidRPr="00BC0FB4">
        <w:tab/>
        <w:t>source:</w:t>
      </w:r>
      <w:r w:rsidRPr="00BC0FB4">
        <w:tab/>
        <w:t>Network;</w:t>
      </w:r>
    </w:p>
    <w:p w14:paraId="361C658C" w14:textId="77777777" w:rsidR="004C22F7" w:rsidRPr="00BC0FB4" w:rsidRDefault="004C22F7" w:rsidP="004C22F7">
      <w:pPr>
        <w:ind w:left="568" w:hanging="284"/>
      </w:pPr>
      <w:r w:rsidRPr="00BC0FB4">
        <w:t>-</w:t>
      </w:r>
      <w:r w:rsidRPr="00BC0FB4">
        <w:tab/>
      </w:r>
      <w:r w:rsidRPr="004C22F7">
        <w:t>destination:</w:t>
      </w:r>
      <w:r w:rsidRPr="004C22F7">
        <w:tab/>
        <w:t>UICC.</w:t>
      </w:r>
    </w:p>
    <w:p w14:paraId="7A707669"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477B9015"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6A534BDE"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892867A"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483DAF5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017C7F37"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02915F5"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633C1B97" w14:textId="77777777" w:rsidR="00E86E7B" w:rsidRPr="00816C4A" w:rsidRDefault="004C22F7" w:rsidP="004C22F7">
      <w:r w:rsidRPr="00BC0FB4">
        <w:t>Response parameters/data: None for this type of ENVELOPE command.</w:t>
      </w:r>
    </w:p>
    <w:p w14:paraId="13FB4F0E" w14:textId="77777777" w:rsidR="00E86E7B" w:rsidRPr="00816C4A" w:rsidRDefault="00E86E7B" w:rsidP="00E86E7B">
      <w:pPr>
        <w:pStyle w:val="Heading3"/>
      </w:pPr>
      <w:bookmarkStart w:id="1779" w:name="_Toc3200881"/>
      <w:bookmarkStart w:id="1780" w:name="_Toc20392624"/>
      <w:bookmarkStart w:id="1781" w:name="_Toc27774271"/>
      <w:bookmarkStart w:id="1782" w:name="_Toc36482731"/>
      <w:bookmarkStart w:id="1783" w:name="_Toc36484390"/>
      <w:bookmarkStart w:id="1784" w:name="_Toc44933320"/>
      <w:bookmarkStart w:id="1785" w:name="_Toc50972273"/>
      <w:bookmarkStart w:id="1786" w:name="_Toc163045761"/>
      <w:r w:rsidRPr="00816C4A">
        <w:t>7.5.2A</w:t>
      </w:r>
      <w:r w:rsidRPr="00816C4A">
        <w:tab/>
        <w:t>Call connected event</w:t>
      </w:r>
      <w:bookmarkEnd w:id="1779"/>
      <w:bookmarkEnd w:id="1780"/>
      <w:bookmarkEnd w:id="1781"/>
      <w:bookmarkEnd w:id="1782"/>
      <w:bookmarkEnd w:id="1783"/>
      <w:bookmarkEnd w:id="1784"/>
      <w:bookmarkEnd w:id="1785"/>
      <w:bookmarkEnd w:id="1786"/>
    </w:p>
    <w:p w14:paraId="2B148A21" w14:textId="77777777" w:rsidR="00E86E7B" w:rsidRPr="00816C4A" w:rsidRDefault="00E86E7B" w:rsidP="00E86E7B">
      <w:pPr>
        <w:pStyle w:val="Heading4"/>
      </w:pPr>
      <w:bookmarkStart w:id="1787" w:name="_Toc3200882"/>
      <w:bookmarkStart w:id="1788" w:name="_Toc20392625"/>
      <w:bookmarkStart w:id="1789" w:name="_Toc27774272"/>
      <w:bookmarkStart w:id="1790" w:name="_Toc36482732"/>
      <w:bookmarkStart w:id="1791" w:name="_Toc36484391"/>
      <w:bookmarkStart w:id="1792" w:name="_Toc44933321"/>
      <w:bookmarkStart w:id="1793" w:name="_Toc50972274"/>
      <w:bookmarkStart w:id="1794" w:name="_Toc163045762"/>
      <w:r w:rsidRPr="00816C4A">
        <w:t>7.5.2A.1</w:t>
      </w:r>
      <w:r w:rsidRPr="00816C4A">
        <w:tab/>
        <w:t>Procedure</w:t>
      </w:r>
      <w:bookmarkEnd w:id="1787"/>
      <w:bookmarkEnd w:id="1788"/>
      <w:bookmarkEnd w:id="1789"/>
      <w:bookmarkEnd w:id="1790"/>
      <w:bookmarkEnd w:id="1791"/>
      <w:bookmarkEnd w:id="1792"/>
      <w:bookmarkEnd w:id="1793"/>
      <w:bookmarkEnd w:id="1794"/>
    </w:p>
    <w:p w14:paraId="4E03D6C0" w14:textId="417BB1D8"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.5.2.1.</w:t>
      </w:r>
    </w:p>
    <w:p w14:paraId="04525786" w14:textId="77777777" w:rsidR="00E86E7B" w:rsidRPr="00816C4A" w:rsidRDefault="00E86E7B" w:rsidP="00E86E7B">
      <w:pPr>
        <w:pStyle w:val="Heading4"/>
      </w:pPr>
      <w:bookmarkStart w:id="1795" w:name="_Toc3200883"/>
      <w:bookmarkStart w:id="1796" w:name="_Toc20392626"/>
      <w:bookmarkStart w:id="1797" w:name="_Toc27774273"/>
      <w:bookmarkStart w:id="1798" w:name="_Toc36482733"/>
      <w:bookmarkStart w:id="1799" w:name="_Toc36484392"/>
      <w:bookmarkStart w:id="1800" w:name="_Toc44933322"/>
      <w:bookmarkStart w:id="1801" w:name="_Toc50972275"/>
      <w:bookmarkStart w:id="1802" w:name="_Toc163045763"/>
      <w:r w:rsidRPr="00816C4A">
        <w:t>7.5.2A.2</w:t>
      </w:r>
      <w:r w:rsidRPr="00816C4A">
        <w:tab/>
        <w:t>Structure of ENVELOPE (EVENT DOWNLOAD - call connected)</w:t>
      </w:r>
      <w:bookmarkEnd w:id="1795"/>
      <w:bookmarkEnd w:id="1796"/>
      <w:bookmarkEnd w:id="1797"/>
      <w:bookmarkEnd w:id="1798"/>
      <w:bookmarkEnd w:id="1799"/>
      <w:bookmarkEnd w:id="1800"/>
      <w:bookmarkEnd w:id="1801"/>
      <w:bookmarkEnd w:id="1802"/>
    </w:p>
    <w:p w14:paraId="65F46600" w14:textId="77777777" w:rsidR="00E86E7B" w:rsidRPr="00816C4A" w:rsidRDefault="00E86E7B" w:rsidP="00E86E7B">
      <w:pPr>
        <w:keepNext/>
      </w:pPr>
      <w:r w:rsidRPr="00816C4A">
        <w:t>Direction: ME to UICC.</w:t>
      </w:r>
    </w:p>
    <w:p w14:paraId="6BFA0249" w14:textId="59C3E896" w:rsidR="00E86E7B" w:rsidRPr="00816C4A" w:rsidRDefault="00E86E7B" w:rsidP="00E86E7B">
      <w:pPr>
        <w:keepNext/>
      </w:pPr>
      <w:r w:rsidRPr="00816C4A">
        <w:t xml:space="preserve">The command header is specified in </w:t>
      </w:r>
      <w:r w:rsidR="00E05181" w:rsidRPr="00816C4A">
        <w:t>TS</w:t>
      </w:r>
      <w:r w:rsidR="00E05181">
        <w:t> </w:t>
      </w:r>
      <w:r w:rsidR="00E05181" w:rsidRPr="00816C4A">
        <w:t>3</w:t>
      </w:r>
      <w:r w:rsidRPr="00816C4A">
        <w:t>1.101 [</w:t>
      </w:r>
      <w:r>
        <w:t>1</w:t>
      </w:r>
      <w:r w:rsidRPr="00816C4A">
        <w:t>3].</w:t>
      </w:r>
    </w:p>
    <w:p w14:paraId="7136A71F"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E22F70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8B65329"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5A132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414593D"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BB0771D"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BD67A6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990264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6C463A"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CEE1D5"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2DBA7C26"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6399A7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AE8A1B3"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215D8E9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19018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C5C776C"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025E7335"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766D3A"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6493405"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1133445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D340A7A"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82B911"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6202BDB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E349E6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3AD7A2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742751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D19D36"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62891820"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406F790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F83405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9470212"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72F1661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37015A5"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1DFB0DD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434DF19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0398EC3"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B269A11"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3407803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1E6CAD0"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DFF5F9B"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4903B98A"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F1C34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BDCE345" w14:textId="77777777" w:rsidR="00E86E7B" w:rsidRPr="00816C4A" w:rsidRDefault="00E86E7B" w:rsidP="00B27DCC">
            <w:pPr>
              <w:pStyle w:val="TAL"/>
              <w:numPr>
                <w:ilvl w:val="12"/>
                <w:numId w:val="0"/>
              </w:numPr>
              <w:ind w:left="284" w:hanging="284"/>
              <w:jc w:val="center"/>
            </w:pPr>
            <w:r w:rsidRPr="00816C4A">
              <w:t>D</w:t>
            </w:r>
          </w:p>
        </w:tc>
      </w:tr>
    </w:tbl>
    <w:p w14:paraId="1ECDC580" w14:textId="77777777" w:rsidR="00E86E7B" w:rsidRPr="00816C4A" w:rsidRDefault="00E86E7B" w:rsidP="00E86E7B"/>
    <w:p w14:paraId="571E6FFA" w14:textId="77777777" w:rsidR="00E86E7B" w:rsidRPr="00816C4A" w:rsidRDefault="00E86E7B" w:rsidP="00E86E7B">
      <w:r w:rsidRPr="00816C4A">
        <w:t>Event list: the event list object shall contain only one event (value part of length 1 byte), and the ME shall set the event to:</w:t>
      </w:r>
    </w:p>
    <w:p w14:paraId="45BAB7AA" w14:textId="77777777" w:rsidR="00E86E7B" w:rsidRPr="00816C4A" w:rsidRDefault="00E86E7B" w:rsidP="00E86E7B">
      <w:pPr>
        <w:pStyle w:val="B1"/>
      </w:pPr>
      <w:r>
        <w:t>-</w:t>
      </w:r>
      <w:r>
        <w:tab/>
      </w:r>
      <w:r w:rsidRPr="00816C4A">
        <w:t>call connected.</w:t>
      </w:r>
    </w:p>
    <w:p w14:paraId="2724D98A" w14:textId="77777777" w:rsidR="00E86E7B" w:rsidRPr="00816C4A" w:rsidRDefault="00E86E7B" w:rsidP="00E86E7B">
      <w:r w:rsidRPr="00816C4A">
        <w:t>Device identities:</w:t>
      </w:r>
    </w:p>
    <w:p w14:paraId="4BBA425F" w14:textId="77777777" w:rsidR="00E86E7B" w:rsidRPr="00816C4A" w:rsidRDefault="00E86E7B" w:rsidP="00E86E7B">
      <w:pPr>
        <w:pStyle w:val="B1"/>
      </w:pPr>
      <w:r>
        <w:t>-</w:t>
      </w:r>
      <w:r>
        <w:tab/>
      </w:r>
      <w:r w:rsidRPr="00816C4A">
        <w:t>in the case of connecting at the near end (an MT call), the ME shall set the device identities to:</w:t>
      </w:r>
    </w:p>
    <w:p w14:paraId="43911C0A" w14:textId="77777777" w:rsidR="00E86E7B" w:rsidRPr="00816C4A" w:rsidRDefault="00E86E7B" w:rsidP="00E86E7B">
      <w:pPr>
        <w:pStyle w:val="B2"/>
      </w:pPr>
      <w:r>
        <w:t>-</w:t>
      </w:r>
      <w:r>
        <w:tab/>
      </w:r>
      <w:r w:rsidRPr="00816C4A">
        <w:t>source:</w:t>
      </w:r>
      <w:r w:rsidRPr="00816C4A">
        <w:tab/>
        <w:t>ME;</w:t>
      </w:r>
    </w:p>
    <w:p w14:paraId="30ED8A32" w14:textId="77777777" w:rsidR="00E86E7B" w:rsidRPr="00816C4A" w:rsidRDefault="00E86E7B" w:rsidP="00E86E7B">
      <w:pPr>
        <w:pStyle w:val="B2"/>
      </w:pPr>
      <w:r>
        <w:t>-</w:t>
      </w:r>
      <w:r>
        <w:tab/>
      </w:r>
      <w:r w:rsidRPr="00816C4A">
        <w:t>destination:</w:t>
      </w:r>
      <w:r w:rsidRPr="00816C4A">
        <w:tab/>
        <w:t>UICC.</w:t>
      </w:r>
    </w:p>
    <w:p w14:paraId="23DB5C7C" w14:textId="77777777" w:rsidR="00E86E7B" w:rsidRPr="00816C4A" w:rsidRDefault="00E86E7B" w:rsidP="00E86E7B">
      <w:pPr>
        <w:pStyle w:val="B1"/>
      </w:pPr>
      <w:r>
        <w:t>-</w:t>
      </w:r>
      <w:r>
        <w:tab/>
      </w:r>
      <w:r w:rsidRPr="00816C4A">
        <w:t>in the case of connecting at the far end (an MO call), the ME shall set the device identities to:</w:t>
      </w:r>
    </w:p>
    <w:p w14:paraId="3177BCFE" w14:textId="77777777" w:rsidR="00E86E7B" w:rsidRPr="00816C4A" w:rsidRDefault="00E86E7B" w:rsidP="00E86E7B">
      <w:pPr>
        <w:pStyle w:val="B2"/>
      </w:pPr>
      <w:r>
        <w:t>-</w:t>
      </w:r>
      <w:r>
        <w:tab/>
      </w:r>
      <w:r w:rsidRPr="00816C4A">
        <w:t>source:</w:t>
      </w:r>
      <w:r w:rsidRPr="00816C4A">
        <w:tab/>
        <w:t>network;</w:t>
      </w:r>
    </w:p>
    <w:p w14:paraId="599A1BBD" w14:textId="77777777" w:rsidR="00E86E7B" w:rsidRPr="00816C4A" w:rsidRDefault="00E86E7B" w:rsidP="00E86E7B">
      <w:pPr>
        <w:pStyle w:val="B2"/>
      </w:pPr>
      <w:r>
        <w:t>-</w:t>
      </w:r>
      <w:r>
        <w:tab/>
      </w:r>
      <w:r w:rsidRPr="00816C4A">
        <w:t>destination:</w:t>
      </w:r>
      <w:r w:rsidRPr="00816C4A">
        <w:tab/>
        <w:t>UICC.</w:t>
      </w:r>
    </w:p>
    <w:p w14:paraId="0826F5BC" w14:textId="77777777" w:rsidR="00E86E7B" w:rsidRPr="00816C4A" w:rsidRDefault="00E86E7B" w:rsidP="00E86E7B">
      <w:r w:rsidRPr="00816C4A">
        <w:t>Transaction identifier: the Transaction identifier data object shall contain one transaction identifier.</w:t>
      </w:r>
    </w:p>
    <w:p w14:paraId="59ADD921" w14:textId="1F73486E" w:rsidR="00E86E7B" w:rsidRPr="00816C4A" w:rsidRDefault="00E86E7B" w:rsidP="00E86E7B">
      <w:r w:rsidRPr="00816C4A">
        <w:rPr>
          <w:noProof/>
        </w:rPr>
        <w:t xml:space="preserve">Media Type: The Media Type indicates the type of media of the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6FAACA" w14:textId="77777777" w:rsidR="00E86E7B" w:rsidRPr="00816C4A" w:rsidRDefault="00E86E7B" w:rsidP="00E86E7B">
      <w:pPr>
        <w:keepNext/>
        <w:keepLines/>
      </w:pPr>
      <w:r w:rsidRPr="00816C4A">
        <w:t>Response parameters/data:</w:t>
      </w:r>
    </w:p>
    <w:p w14:paraId="3FF8057D" w14:textId="77777777" w:rsidR="00E86E7B" w:rsidRPr="00816C4A" w:rsidRDefault="00E86E7B" w:rsidP="00E86E7B">
      <w:pPr>
        <w:pStyle w:val="B1"/>
      </w:pPr>
      <w:r>
        <w:t>-</w:t>
      </w:r>
      <w:r>
        <w:tab/>
      </w:r>
      <w:r w:rsidRPr="00816C4A">
        <w:t>none.</w:t>
      </w:r>
    </w:p>
    <w:p w14:paraId="28F75ADD" w14:textId="77777777" w:rsidR="00E86E7B" w:rsidRPr="00816C4A" w:rsidRDefault="00E86E7B" w:rsidP="00E86E7B">
      <w:pPr>
        <w:pStyle w:val="Heading3"/>
      </w:pPr>
      <w:bookmarkStart w:id="1803" w:name="_Toc3200884"/>
      <w:bookmarkStart w:id="1804" w:name="_Toc20392627"/>
      <w:bookmarkStart w:id="1805" w:name="_Toc27774274"/>
      <w:bookmarkStart w:id="1806" w:name="_Toc36482734"/>
      <w:bookmarkStart w:id="1807" w:name="_Toc36484393"/>
      <w:bookmarkStart w:id="1808" w:name="_Toc44933323"/>
      <w:bookmarkStart w:id="1809" w:name="_Toc50972276"/>
      <w:bookmarkStart w:id="1810" w:name="_Toc163045764"/>
      <w:r w:rsidRPr="00816C4A">
        <w:t>7.5.3</w:t>
      </w:r>
      <w:r w:rsidRPr="00816C4A">
        <w:tab/>
        <w:t>CSG Cell Selection event</w:t>
      </w:r>
      <w:bookmarkEnd w:id="1803"/>
      <w:bookmarkEnd w:id="1804"/>
      <w:bookmarkEnd w:id="1805"/>
      <w:bookmarkEnd w:id="1806"/>
      <w:bookmarkEnd w:id="1807"/>
      <w:bookmarkEnd w:id="1808"/>
      <w:bookmarkEnd w:id="1809"/>
      <w:bookmarkEnd w:id="1810"/>
    </w:p>
    <w:p w14:paraId="34658A95" w14:textId="77777777" w:rsidR="00E86E7B" w:rsidRPr="00816C4A" w:rsidRDefault="00E86E7B" w:rsidP="00E86E7B">
      <w:r w:rsidRPr="00816C4A">
        <w:t>The following clause applies if class "q" is supported</w:t>
      </w:r>
    </w:p>
    <w:p w14:paraId="368235BE" w14:textId="77777777" w:rsidR="00E86E7B" w:rsidRPr="00816C4A" w:rsidRDefault="00E86E7B" w:rsidP="00E86E7B">
      <w:pPr>
        <w:pStyle w:val="Heading4"/>
      </w:pPr>
      <w:bookmarkStart w:id="1811" w:name="_Toc3200885"/>
      <w:bookmarkStart w:id="1812" w:name="_Toc20392628"/>
      <w:bookmarkStart w:id="1813" w:name="_Toc27774275"/>
      <w:bookmarkStart w:id="1814" w:name="_Toc36482735"/>
      <w:bookmarkStart w:id="1815" w:name="_Toc36484394"/>
      <w:bookmarkStart w:id="1816" w:name="_Toc44933324"/>
      <w:bookmarkStart w:id="1817" w:name="_Toc50972277"/>
      <w:bookmarkStart w:id="1818" w:name="_Toc163045765"/>
      <w:r w:rsidRPr="00816C4A">
        <w:lastRenderedPageBreak/>
        <w:t>7.5.3.1</w:t>
      </w:r>
      <w:r w:rsidRPr="00816C4A">
        <w:tab/>
        <w:t>Procedure</w:t>
      </w:r>
      <w:bookmarkEnd w:id="1811"/>
      <w:bookmarkEnd w:id="1812"/>
      <w:bookmarkEnd w:id="1813"/>
      <w:bookmarkEnd w:id="1814"/>
      <w:bookmarkEnd w:id="1815"/>
      <w:bookmarkEnd w:id="1816"/>
      <w:bookmarkEnd w:id="1817"/>
      <w:bookmarkEnd w:id="1818"/>
    </w:p>
    <w:p w14:paraId="3C549C08" w14:textId="60ED1143" w:rsidR="00E86E7B" w:rsidRPr="00816C4A" w:rsidRDefault="00E86E7B" w:rsidP="00E86E7B">
      <w:r w:rsidRPr="00816C4A">
        <w:t xml:space="preserve">If the CSG Cell Selection event is part of the current event list (as set up by the last SET UP EVENT LIST command, see ETSI </w:t>
      </w:r>
      <w:r w:rsidR="00E05181" w:rsidRPr="00816C4A">
        <w:t>TS</w:t>
      </w:r>
      <w:r w:rsidR="00E05181">
        <w:t> </w:t>
      </w:r>
      <w:r w:rsidR="00E05181" w:rsidRPr="00816C4A">
        <w:t>1</w:t>
      </w:r>
      <w:r w:rsidRPr="00816C4A">
        <w:t>02.223</w:t>
      </w:r>
      <w:r w:rsidR="00E05181">
        <w:t> </w:t>
      </w:r>
      <w:r w:rsidR="00E05181" w:rsidRPr="00816C4A">
        <w:t>[</w:t>
      </w:r>
      <w:r w:rsidRPr="00816C4A">
        <w:t>32]), then, when the ME detects a change in its current CSG or Hybrid cell selection status, the ME shall inform the UICC that it has occurred, using ENVELOPE (EVENT DOWNLOAD – CSG Cell Selection) as defined below.</w:t>
      </w:r>
    </w:p>
    <w:p w14:paraId="14F2A8DD" w14:textId="77777777" w:rsidR="00E86E7B" w:rsidRPr="00816C4A" w:rsidRDefault="00E86E7B" w:rsidP="00E86E7B">
      <w:pPr>
        <w:pStyle w:val="Heading4"/>
      </w:pPr>
      <w:bookmarkStart w:id="1819" w:name="_Toc3200886"/>
      <w:bookmarkStart w:id="1820" w:name="_Toc20392629"/>
      <w:bookmarkStart w:id="1821" w:name="_Toc27774276"/>
      <w:bookmarkStart w:id="1822" w:name="_Toc36482736"/>
      <w:bookmarkStart w:id="1823" w:name="_Toc36484395"/>
      <w:bookmarkStart w:id="1824" w:name="_Toc44933325"/>
      <w:bookmarkStart w:id="1825" w:name="_Toc50972278"/>
      <w:bookmarkStart w:id="1826" w:name="_Toc163045766"/>
      <w:r w:rsidRPr="00816C4A">
        <w:t>7.5.3.2</w:t>
      </w:r>
      <w:r w:rsidRPr="00816C4A">
        <w:tab/>
        <w:t>Structure of ENVELOPE (EVENT DOWNLOAD – CSG Cell Selection)</w:t>
      </w:r>
      <w:bookmarkEnd w:id="1819"/>
      <w:bookmarkEnd w:id="1820"/>
      <w:bookmarkEnd w:id="1821"/>
      <w:bookmarkEnd w:id="1822"/>
      <w:bookmarkEnd w:id="1823"/>
      <w:bookmarkEnd w:id="1824"/>
      <w:bookmarkEnd w:id="1825"/>
      <w:bookmarkEnd w:id="1826"/>
    </w:p>
    <w:p w14:paraId="3C44E47A" w14:textId="77777777" w:rsidR="00E86E7B" w:rsidRPr="00816C4A" w:rsidRDefault="00E86E7B" w:rsidP="00E86E7B">
      <w:r w:rsidRPr="00816C4A">
        <w:t>Direction : ME to UICC</w:t>
      </w:r>
    </w:p>
    <w:p w14:paraId="39FDED05" w14:textId="6CADE7DA"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6F7D7580"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3E6D438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B11A344"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EB1339B"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F159B39"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AF0B259"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EF6D599"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300160D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0C51A18"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486C218"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0D0CF1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A659F3"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D5894F"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61CA781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EDA480" w14:textId="77777777" w:rsidR="00420400" w:rsidRPr="00816C4A" w:rsidRDefault="00420400" w:rsidP="00CA5D2C">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1ACC8E68"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47FDF55"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79885"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92FB96"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1C4F546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F6DF8F3"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8F46004"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21435D8"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6288BF"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B24C2BC"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368BA19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A64DBEA"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7A556F34"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A981DDE"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BEB0C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90A80C"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5BE1614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5C3C1EE" w14:textId="77777777" w:rsidR="00420400" w:rsidRPr="00816C4A" w:rsidRDefault="00420400" w:rsidP="00CA5D2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61F37C49" w14:textId="77777777" w:rsidR="00420400" w:rsidRPr="00816C4A" w:rsidRDefault="00420400" w:rsidP="00CA5D2C">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54F3D888"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9C6B558" w14:textId="77777777" w:rsidR="00420400" w:rsidRPr="00816C4A" w:rsidRDefault="00420400" w:rsidP="00CA5D2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727C5F0" w14:textId="77777777" w:rsidR="00420400" w:rsidRPr="00816C4A" w:rsidRDefault="00420400" w:rsidP="00CA5D2C">
            <w:pPr>
              <w:pStyle w:val="TAL"/>
              <w:ind w:left="284" w:hanging="284"/>
              <w:jc w:val="center"/>
            </w:pPr>
            <w:r w:rsidRPr="00816C4A">
              <w:t>C</w:t>
            </w:r>
          </w:p>
        </w:tc>
      </w:tr>
      <w:tr w:rsidR="00420400" w:rsidRPr="00816C4A" w14:paraId="7A9B19A9"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05DB981" w14:textId="77777777" w:rsidR="00420400" w:rsidRPr="00816C4A" w:rsidRDefault="00420400" w:rsidP="00CA5D2C">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56A28C76" w14:textId="77777777" w:rsidR="00420400" w:rsidRPr="00816C4A" w:rsidRDefault="00420400" w:rsidP="00CA5D2C">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34F37BC9"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E09D9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0AA64F" w14:textId="77777777" w:rsidR="00420400" w:rsidRPr="00816C4A" w:rsidRDefault="00420400" w:rsidP="00CA5D2C">
            <w:pPr>
              <w:pStyle w:val="TAC"/>
              <w:ind w:left="284" w:hanging="284"/>
              <w:rPr>
                <w:lang w:eastAsia="en-GB"/>
              </w:rPr>
            </w:pPr>
            <w:r w:rsidRPr="00816C4A">
              <w:rPr>
                <w:lang w:eastAsia="en-GB"/>
              </w:rPr>
              <w:t>D</w:t>
            </w:r>
          </w:p>
        </w:tc>
      </w:tr>
      <w:tr w:rsidR="00420400" w:rsidRPr="00816C4A" w14:paraId="23D6D610"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B345711" w14:textId="77777777" w:rsidR="00420400" w:rsidRPr="00816C4A" w:rsidRDefault="00420400" w:rsidP="00CA5D2C">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11FCE598" w14:textId="77777777" w:rsidR="00420400" w:rsidRPr="00816C4A" w:rsidRDefault="00420400" w:rsidP="00CA5D2C">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E00B776"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C8AE908"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81AB678" w14:textId="77777777" w:rsidR="00420400" w:rsidRPr="00816C4A" w:rsidRDefault="00420400" w:rsidP="00CA5D2C">
            <w:pPr>
              <w:pStyle w:val="TAL"/>
              <w:ind w:left="284" w:hanging="284"/>
              <w:jc w:val="center"/>
            </w:pPr>
            <w:r w:rsidRPr="00816C4A">
              <w:t>E</w:t>
            </w:r>
          </w:p>
        </w:tc>
      </w:tr>
      <w:tr w:rsidR="00420400" w:rsidRPr="00816C4A" w14:paraId="467FC18A"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3DEEDB2" w14:textId="77777777" w:rsidR="00420400" w:rsidRPr="00816C4A" w:rsidRDefault="00420400" w:rsidP="00CA5D2C">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1A517CE4" w14:textId="77777777" w:rsidR="00420400" w:rsidRPr="00816C4A" w:rsidRDefault="00420400" w:rsidP="00CA5D2C">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4330E549" w14:textId="77777777" w:rsidR="00420400" w:rsidRPr="00816C4A" w:rsidRDefault="00420400" w:rsidP="00CA5D2C">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45D8ECAC" w14:textId="77777777" w:rsidR="00420400" w:rsidRPr="00816C4A" w:rsidRDefault="00420400" w:rsidP="00CA5D2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2DFC6371" w14:textId="77777777" w:rsidR="00420400" w:rsidRPr="00816C4A" w:rsidRDefault="00420400" w:rsidP="00CA5D2C">
            <w:pPr>
              <w:pStyle w:val="TAC"/>
              <w:ind w:left="284" w:hanging="284"/>
              <w:rPr>
                <w:lang w:eastAsia="en-GB"/>
              </w:rPr>
            </w:pPr>
            <w:r w:rsidRPr="00816C4A">
              <w:rPr>
                <w:lang w:eastAsia="en-GB"/>
              </w:rPr>
              <w:t>F</w:t>
            </w:r>
          </w:p>
        </w:tc>
      </w:tr>
      <w:tr w:rsidR="00420400" w:rsidRPr="00816C4A" w14:paraId="4F7288E9"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309CA8" w14:textId="77777777" w:rsidR="00420400" w:rsidRPr="00816C4A" w:rsidRDefault="00420400" w:rsidP="00CA5D2C">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19F6A47D" w14:textId="77777777" w:rsidR="00420400" w:rsidRPr="00816C4A" w:rsidRDefault="00420400" w:rsidP="00CA5D2C">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2610FF84" w14:textId="77777777" w:rsidR="00420400" w:rsidRPr="00816C4A" w:rsidRDefault="00420400" w:rsidP="00CA5D2C">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752735F4" w14:textId="77777777" w:rsidR="00420400" w:rsidRPr="00816C4A" w:rsidRDefault="00420400" w:rsidP="00CA5D2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C4DCB05" w14:textId="77777777" w:rsidR="00420400" w:rsidRPr="00816C4A" w:rsidRDefault="00420400" w:rsidP="00CA5D2C">
            <w:pPr>
              <w:pStyle w:val="TAC"/>
              <w:ind w:left="284" w:hanging="284"/>
              <w:rPr>
                <w:lang w:eastAsia="en-GB"/>
              </w:rPr>
            </w:pPr>
            <w:r w:rsidRPr="00816C4A">
              <w:rPr>
                <w:lang w:eastAsia="en-GB"/>
              </w:rPr>
              <w:t>G</w:t>
            </w:r>
          </w:p>
        </w:tc>
      </w:tr>
    </w:tbl>
    <w:p w14:paraId="77FB237D" w14:textId="77777777" w:rsidR="00420400" w:rsidRPr="00816C4A" w:rsidRDefault="00420400" w:rsidP="00420400"/>
    <w:p w14:paraId="76705E58"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4FE03F64" w14:textId="77777777" w:rsidR="00E86E7B" w:rsidRPr="00816C4A" w:rsidRDefault="00E86E7B" w:rsidP="00E86E7B">
      <w:pPr>
        <w:pStyle w:val="B1"/>
      </w:pPr>
      <w:r>
        <w:t>-</w:t>
      </w:r>
      <w:r>
        <w:tab/>
      </w:r>
      <w:r w:rsidRPr="00816C4A">
        <w:t>CSG Cell Selection.</w:t>
      </w:r>
    </w:p>
    <w:p w14:paraId="68ECCF0B" w14:textId="77777777" w:rsidR="00E86E7B" w:rsidRPr="00816C4A" w:rsidRDefault="00E86E7B" w:rsidP="00E86E7B">
      <w:pPr>
        <w:keepNext/>
      </w:pPr>
      <w:r w:rsidRPr="00816C4A">
        <w:t>-</w:t>
      </w:r>
      <w:r w:rsidRPr="00816C4A">
        <w:tab/>
        <w:t>Device identities: the terminal shall set the device identities to:</w:t>
      </w:r>
    </w:p>
    <w:p w14:paraId="5FCFD287" w14:textId="77777777" w:rsidR="00E86E7B" w:rsidRPr="00816C4A" w:rsidRDefault="00E86E7B" w:rsidP="00E86E7B">
      <w:pPr>
        <w:pStyle w:val="B1"/>
      </w:pPr>
      <w:r>
        <w:t>-</w:t>
      </w:r>
      <w:r>
        <w:tab/>
      </w:r>
      <w:r w:rsidRPr="00816C4A">
        <w:t>source:</w:t>
      </w:r>
      <w:r w:rsidRPr="00816C4A">
        <w:tab/>
        <w:t>Network;</w:t>
      </w:r>
    </w:p>
    <w:p w14:paraId="42CC76B6" w14:textId="77777777" w:rsidR="00E86E7B" w:rsidRPr="00816C4A" w:rsidRDefault="00E86E7B" w:rsidP="00E86E7B">
      <w:pPr>
        <w:pStyle w:val="B1"/>
      </w:pPr>
      <w:r>
        <w:t>-</w:t>
      </w:r>
      <w:r>
        <w:tab/>
      </w:r>
      <w:r w:rsidRPr="00816C4A">
        <w:t>destination:</w:t>
      </w:r>
      <w:r w:rsidRPr="00816C4A">
        <w:tab/>
        <w:t>UICC.</w:t>
      </w:r>
    </w:p>
    <w:p w14:paraId="38F2ECA6"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5A6D6F8C"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335D467F"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1C663A8C"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18E0E07B"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06109D70" w14:textId="77777777" w:rsidR="00E86E7B" w:rsidRPr="00816C4A" w:rsidRDefault="00E86E7B" w:rsidP="00E86E7B">
      <w:r w:rsidRPr="00816C4A">
        <w:t>Response parameters/data: None for this type of ENVELOPE command.</w:t>
      </w:r>
    </w:p>
    <w:p w14:paraId="4674817E" w14:textId="77777777" w:rsidR="00E86E7B" w:rsidRPr="00816C4A" w:rsidRDefault="00E86E7B" w:rsidP="00E86E7B">
      <w:pPr>
        <w:pStyle w:val="Heading3"/>
      </w:pPr>
      <w:bookmarkStart w:id="1827" w:name="_Toc3200887"/>
      <w:bookmarkStart w:id="1828" w:name="_Toc20392630"/>
      <w:bookmarkStart w:id="1829" w:name="_Toc27774277"/>
      <w:bookmarkStart w:id="1830" w:name="_Toc36482737"/>
      <w:bookmarkStart w:id="1831" w:name="_Toc36484396"/>
      <w:bookmarkStart w:id="1832" w:name="_Toc44933326"/>
      <w:bookmarkStart w:id="1833" w:name="_Toc50972279"/>
      <w:bookmarkStart w:id="1834" w:name="_Toc163045767"/>
      <w:r w:rsidRPr="00816C4A">
        <w:lastRenderedPageBreak/>
        <w:t>7.5.3A</w:t>
      </w:r>
      <w:r w:rsidRPr="00816C4A">
        <w:tab/>
        <w:t>Call disconnected event</w:t>
      </w:r>
      <w:bookmarkEnd w:id="1827"/>
      <w:bookmarkEnd w:id="1828"/>
      <w:bookmarkEnd w:id="1829"/>
      <w:bookmarkEnd w:id="1830"/>
      <w:bookmarkEnd w:id="1831"/>
      <w:bookmarkEnd w:id="1832"/>
      <w:bookmarkEnd w:id="1833"/>
      <w:bookmarkEnd w:id="1834"/>
    </w:p>
    <w:p w14:paraId="7E989443" w14:textId="77777777" w:rsidR="00E86E7B" w:rsidRPr="00816C4A" w:rsidRDefault="00E86E7B" w:rsidP="00E86E7B">
      <w:pPr>
        <w:pStyle w:val="Heading4"/>
      </w:pPr>
      <w:bookmarkStart w:id="1835" w:name="_Toc3200888"/>
      <w:bookmarkStart w:id="1836" w:name="_Toc20392631"/>
      <w:bookmarkStart w:id="1837" w:name="_Toc27774278"/>
      <w:bookmarkStart w:id="1838" w:name="_Toc36482738"/>
      <w:bookmarkStart w:id="1839" w:name="_Toc36484397"/>
      <w:bookmarkStart w:id="1840" w:name="_Toc44933327"/>
      <w:bookmarkStart w:id="1841" w:name="_Toc50972280"/>
      <w:bookmarkStart w:id="1842" w:name="_Toc163045768"/>
      <w:r w:rsidRPr="00816C4A">
        <w:t>7.5.3A.1</w:t>
      </w:r>
      <w:r w:rsidRPr="00816C4A">
        <w:tab/>
        <w:t>Procedure</w:t>
      </w:r>
      <w:bookmarkEnd w:id="1835"/>
      <w:bookmarkEnd w:id="1836"/>
      <w:bookmarkEnd w:id="1837"/>
      <w:bookmarkEnd w:id="1838"/>
      <w:bookmarkEnd w:id="1839"/>
      <w:bookmarkEnd w:id="1840"/>
      <w:bookmarkEnd w:id="1841"/>
      <w:bookmarkEnd w:id="1842"/>
    </w:p>
    <w:p w14:paraId="3E7CD835" w14:textId="3C243F58"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.5.3.1.</w:t>
      </w:r>
    </w:p>
    <w:p w14:paraId="567F4B7C" w14:textId="77777777" w:rsidR="00E86E7B" w:rsidRPr="00816C4A" w:rsidRDefault="00E86E7B" w:rsidP="00E86E7B">
      <w:pPr>
        <w:pStyle w:val="Heading4"/>
      </w:pPr>
      <w:bookmarkStart w:id="1843" w:name="_Toc3200889"/>
      <w:bookmarkStart w:id="1844" w:name="_Toc20392632"/>
      <w:bookmarkStart w:id="1845" w:name="_Toc27774279"/>
      <w:bookmarkStart w:id="1846" w:name="_Toc36482739"/>
      <w:bookmarkStart w:id="1847" w:name="_Toc36484398"/>
      <w:bookmarkStart w:id="1848" w:name="_Toc44933328"/>
      <w:bookmarkStart w:id="1849" w:name="_Toc50972281"/>
      <w:bookmarkStart w:id="1850" w:name="_Toc163045769"/>
      <w:r w:rsidRPr="00816C4A">
        <w:t>7.5.3A.2</w:t>
      </w:r>
      <w:r w:rsidRPr="00816C4A">
        <w:tab/>
        <w:t>Structure of ENVELOPE (EVENT DOWNLOAD - call disconnected)</w:t>
      </w:r>
      <w:bookmarkEnd w:id="1843"/>
      <w:bookmarkEnd w:id="1844"/>
      <w:bookmarkEnd w:id="1845"/>
      <w:bookmarkEnd w:id="1846"/>
      <w:bookmarkEnd w:id="1847"/>
      <w:bookmarkEnd w:id="1848"/>
      <w:bookmarkEnd w:id="1849"/>
      <w:bookmarkEnd w:id="1850"/>
    </w:p>
    <w:p w14:paraId="6C7FB2E7" w14:textId="77777777" w:rsidR="00E86E7B" w:rsidRPr="00816C4A" w:rsidRDefault="00E86E7B" w:rsidP="00E86E7B">
      <w:r w:rsidRPr="00816C4A">
        <w:t>Direction: ME to UICC.</w:t>
      </w:r>
    </w:p>
    <w:p w14:paraId="79FF4678" w14:textId="25E203E3" w:rsidR="00E86E7B" w:rsidRPr="00816C4A" w:rsidRDefault="00E86E7B" w:rsidP="00E86E7B">
      <w:pPr>
        <w:keepNext/>
      </w:pPr>
      <w:r w:rsidRPr="00816C4A">
        <w:t xml:space="preserve">The command header is specified in </w:t>
      </w:r>
      <w:r w:rsidR="00E05181" w:rsidRPr="00816C4A">
        <w:t>TS</w:t>
      </w:r>
      <w:r w:rsidR="00E05181">
        <w:t> </w:t>
      </w:r>
      <w:r w:rsidR="00E05181" w:rsidRPr="00816C4A">
        <w:t>3</w:t>
      </w:r>
      <w:r w:rsidRPr="00816C4A">
        <w:t>1.101 [</w:t>
      </w:r>
      <w:r>
        <w:t>1</w:t>
      </w:r>
      <w:r w:rsidRPr="00816C4A">
        <w:t>3].</w:t>
      </w:r>
    </w:p>
    <w:p w14:paraId="513F61DA"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79C4CFC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799D692"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3C9418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AE2E0F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CDDE555"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7B3DA2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67642BD"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E63D55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26FB5DF8"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1450A8E5"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56C1CB3"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F95F21E"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6BCCFC9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1EB1E55"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73F77C44"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786731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9DAD6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B508A0D"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44488B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20263CD"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0BB8591"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54FFDA3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662BE2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525C006"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5287AACD"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43D827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26C3BD1E"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E3AFB38"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7C46C95"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58676C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564C68E8"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9B053A3"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C8573E6"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66BC16A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BE8F5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18DC1B1"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22C9D70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C6182AB"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53DEB3A9"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219F368F"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3FCCF75"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4AFAE98"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3F1038B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44C2C1F"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457AA6"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297F26E5"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0E03EAF3"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5911E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4384B0AB"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C5C72A2"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31A6ACDC"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62423F13"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27A9CD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4E07F69" w14:textId="77777777" w:rsidR="00E86E7B" w:rsidRPr="00816C4A" w:rsidRDefault="00E86E7B" w:rsidP="00B27DCC">
            <w:pPr>
              <w:pStyle w:val="TAL"/>
              <w:numPr>
                <w:ilvl w:val="12"/>
                <w:numId w:val="0"/>
              </w:numPr>
              <w:ind w:left="284" w:hanging="284"/>
              <w:jc w:val="center"/>
            </w:pPr>
            <w:r w:rsidRPr="00816C4A">
              <w:t>F</w:t>
            </w:r>
          </w:p>
        </w:tc>
      </w:tr>
    </w:tbl>
    <w:p w14:paraId="547A5B93" w14:textId="77777777" w:rsidR="00E86E7B" w:rsidRPr="00816C4A" w:rsidRDefault="00E86E7B" w:rsidP="00E86E7B"/>
    <w:p w14:paraId="7517ECDE" w14:textId="77777777" w:rsidR="00E86E7B" w:rsidRPr="00816C4A" w:rsidRDefault="00E86E7B" w:rsidP="00E86E7B">
      <w:r w:rsidRPr="00816C4A">
        <w:t>Event list: the event list object shall contain only one event (value part of length 1 byte), and the ME shall set the event to:</w:t>
      </w:r>
    </w:p>
    <w:p w14:paraId="31E6F204" w14:textId="77777777" w:rsidR="00E86E7B" w:rsidRPr="00816C4A" w:rsidRDefault="00E86E7B" w:rsidP="00E86E7B">
      <w:pPr>
        <w:pStyle w:val="B1"/>
      </w:pPr>
      <w:r>
        <w:t>-</w:t>
      </w:r>
      <w:r>
        <w:tab/>
      </w:r>
      <w:r w:rsidRPr="00816C4A">
        <w:t>call disconnected.</w:t>
      </w:r>
    </w:p>
    <w:p w14:paraId="03DF568D" w14:textId="77777777" w:rsidR="00E86E7B" w:rsidRPr="00816C4A" w:rsidRDefault="00E86E7B" w:rsidP="00E86E7B">
      <w:r w:rsidRPr="00816C4A">
        <w:t>Device identities:</w:t>
      </w:r>
    </w:p>
    <w:p w14:paraId="2A08238F" w14:textId="77777777" w:rsidR="00E86E7B" w:rsidRPr="00816C4A" w:rsidRDefault="00E86E7B" w:rsidP="00E86E7B">
      <w:pPr>
        <w:pStyle w:val="B1"/>
      </w:pPr>
      <w:r>
        <w:t>-</w:t>
      </w:r>
      <w:r>
        <w:tab/>
      </w:r>
      <w:r w:rsidRPr="00816C4A">
        <w:t>in the case of "near end" disconnection, the ME shall set the device identities to:</w:t>
      </w:r>
    </w:p>
    <w:p w14:paraId="1548F19B" w14:textId="77777777" w:rsidR="00E86E7B" w:rsidRPr="00816C4A" w:rsidRDefault="00E86E7B" w:rsidP="00E86E7B">
      <w:pPr>
        <w:pStyle w:val="B2"/>
      </w:pPr>
      <w:r>
        <w:t>-</w:t>
      </w:r>
      <w:r>
        <w:tab/>
      </w:r>
      <w:r w:rsidRPr="00816C4A">
        <w:t>source:</w:t>
      </w:r>
      <w:r w:rsidRPr="00816C4A">
        <w:tab/>
        <w:t>ME;</w:t>
      </w:r>
    </w:p>
    <w:p w14:paraId="2A6973D1" w14:textId="77777777" w:rsidR="00E86E7B" w:rsidRPr="00816C4A" w:rsidRDefault="00E86E7B" w:rsidP="00E86E7B">
      <w:pPr>
        <w:pStyle w:val="B2"/>
      </w:pPr>
      <w:r>
        <w:t>-</w:t>
      </w:r>
      <w:r>
        <w:tab/>
      </w:r>
      <w:r w:rsidRPr="00816C4A">
        <w:t>destination:</w:t>
      </w:r>
      <w:r w:rsidRPr="00816C4A">
        <w:tab/>
        <w:t>UICC.</w:t>
      </w:r>
    </w:p>
    <w:p w14:paraId="2A8CEEB8" w14:textId="77777777" w:rsidR="00E86E7B" w:rsidRPr="00816C4A" w:rsidRDefault="00E86E7B" w:rsidP="00E86E7B">
      <w:pPr>
        <w:pStyle w:val="B1"/>
      </w:pPr>
      <w:r>
        <w:t>-</w:t>
      </w:r>
      <w:r>
        <w:tab/>
      </w:r>
      <w:r w:rsidRPr="00816C4A">
        <w:t>in the case of "far end" disconnection, the ME shall set the device identities to:</w:t>
      </w:r>
    </w:p>
    <w:p w14:paraId="7BAEE1DB" w14:textId="77777777" w:rsidR="00E86E7B" w:rsidRPr="00816C4A" w:rsidRDefault="00E86E7B" w:rsidP="00E86E7B">
      <w:pPr>
        <w:pStyle w:val="B2"/>
      </w:pPr>
      <w:r>
        <w:t>-</w:t>
      </w:r>
      <w:r>
        <w:tab/>
      </w:r>
      <w:r w:rsidRPr="00816C4A">
        <w:t>source:</w:t>
      </w:r>
      <w:r w:rsidRPr="00816C4A">
        <w:tab/>
        <w:t>network;</w:t>
      </w:r>
    </w:p>
    <w:p w14:paraId="7F1B86AA" w14:textId="77777777" w:rsidR="00E86E7B" w:rsidRPr="00816C4A" w:rsidRDefault="00E86E7B" w:rsidP="00E86E7B">
      <w:pPr>
        <w:pStyle w:val="B2"/>
      </w:pPr>
      <w:r>
        <w:t>-</w:t>
      </w:r>
      <w:r>
        <w:tab/>
      </w:r>
      <w:r w:rsidRPr="00816C4A">
        <w:t>destination:</w:t>
      </w:r>
      <w:r w:rsidRPr="00816C4A">
        <w:tab/>
        <w:t>UICC.</w:t>
      </w:r>
    </w:p>
    <w:p w14:paraId="5E0A2E8D"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47A8CEB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320FD146" w14:textId="604647BF"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3DC2F2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51094135" w14:textId="77777777" w:rsidR="00E86E7B" w:rsidRPr="00816C4A" w:rsidRDefault="00E86E7B" w:rsidP="00E86E7B">
      <w:r w:rsidRPr="00816C4A">
        <w:t>Response parameters/data:</w:t>
      </w:r>
    </w:p>
    <w:p w14:paraId="6B1772E1" w14:textId="77777777" w:rsidR="00E86E7B" w:rsidRPr="00816C4A" w:rsidRDefault="00E86E7B" w:rsidP="00E86E7B">
      <w:pPr>
        <w:pStyle w:val="B1"/>
      </w:pPr>
      <w:r>
        <w:t>-</w:t>
      </w:r>
      <w:r>
        <w:tab/>
      </w:r>
      <w:r w:rsidRPr="00816C4A">
        <w:t>none.</w:t>
      </w:r>
    </w:p>
    <w:p w14:paraId="7D9F1FC4" w14:textId="77777777" w:rsidR="00E86E7B" w:rsidRPr="00816C4A" w:rsidRDefault="00E86E7B" w:rsidP="00E86E7B">
      <w:pPr>
        <w:pStyle w:val="Heading3"/>
      </w:pPr>
      <w:bookmarkStart w:id="1851" w:name="_Toc3200890"/>
      <w:bookmarkStart w:id="1852" w:name="_Toc20392633"/>
      <w:bookmarkStart w:id="1853" w:name="_Toc27774280"/>
      <w:bookmarkStart w:id="1854" w:name="_Toc36482740"/>
      <w:bookmarkStart w:id="1855" w:name="_Toc36484399"/>
      <w:bookmarkStart w:id="1856" w:name="_Toc44933329"/>
      <w:bookmarkStart w:id="1857" w:name="_Toc50972282"/>
      <w:bookmarkStart w:id="1858" w:name="_Toc163045770"/>
      <w:r w:rsidRPr="00816C4A">
        <w:lastRenderedPageBreak/>
        <w:t>7.5.4</w:t>
      </w:r>
      <w:r w:rsidRPr="00816C4A">
        <w:tab/>
        <w:t>Location status event</w:t>
      </w:r>
      <w:bookmarkEnd w:id="1851"/>
      <w:bookmarkEnd w:id="1852"/>
      <w:bookmarkEnd w:id="1853"/>
      <w:bookmarkEnd w:id="1854"/>
      <w:bookmarkEnd w:id="1855"/>
      <w:bookmarkEnd w:id="1856"/>
      <w:bookmarkEnd w:id="1857"/>
      <w:bookmarkEnd w:id="1858"/>
    </w:p>
    <w:p w14:paraId="5C92901F" w14:textId="1BDFE065"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.5.4.</w:t>
      </w:r>
    </w:p>
    <w:p w14:paraId="7DAFE115"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5F5ACB14" w14:textId="77777777" w:rsidR="00E86E7B" w:rsidRPr="00816C4A" w:rsidRDefault="00E86E7B" w:rsidP="00E86E7B">
      <w:pPr>
        <w:pStyle w:val="Heading3"/>
      </w:pPr>
      <w:bookmarkStart w:id="1859" w:name="_Toc3200891"/>
      <w:bookmarkStart w:id="1860" w:name="_Toc20392634"/>
      <w:bookmarkStart w:id="1861" w:name="_Toc27774281"/>
      <w:bookmarkStart w:id="1862" w:name="_Toc36482741"/>
      <w:bookmarkStart w:id="1863" w:name="_Toc36484400"/>
      <w:bookmarkStart w:id="1864" w:name="_Toc44933330"/>
      <w:bookmarkStart w:id="1865" w:name="_Toc50972283"/>
      <w:bookmarkStart w:id="1866" w:name="_Toc163045771"/>
      <w:r w:rsidRPr="00816C4A">
        <w:t>7.5.5</w:t>
      </w:r>
      <w:r w:rsidRPr="00816C4A">
        <w:tab/>
        <w:t>User activity event</w:t>
      </w:r>
      <w:bookmarkEnd w:id="1859"/>
      <w:bookmarkEnd w:id="1860"/>
      <w:bookmarkEnd w:id="1861"/>
      <w:bookmarkEnd w:id="1862"/>
      <w:bookmarkEnd w:id="1863"/>
      <w:bookmarkEnd w:id="1864"/>
      <w:bookmarkEnd w:id="1865"/>
      <w:bookmarkEnd w:id="1866"/>
    </w:p>
    <w:p w14:paraId="392DA033" w14:textId="7A92F42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.5.5.</w:t>
      </w:r>
    </w:p>
    <w:p w14:paraId="26678784" w14:textId="77777777" w:rsidR="00E86E7B" w:rsidRPr="00816C4A" w:rsidRDefault="00E86E7B" w:rsidP="00E86E7B">
      <w:pPr>
        <w:pStyle w:val="Heading3"/>
      </w:pPr>
      <w:bookmarkStart w:id="1867" w:name="_Toc3200892"/>
      <w:bookmarkStart w:id="1868" w:name="_Toc20392635"/>
      <w:bookmarkStart w:id="1869" w:name="_Toc27774282"/>
      <w:bookmarkStart w:id="1870" w:name="_Toc36482742"/>
      <w:bookmarkStart w:id="1871" w:name="_Toc36484401"/>
      <w:bookmarkStart w:id="1872" w:name="_Toc44933331"/>
      <w:bookmarkStart w:id="1873" w:name="_Toc50972284"/>
      <w:bookmarkStart w:id="1874" w:name="_Toc163045772"/>
      <w:r w:rsidRPr="00816C4A">
        <w:t>7.5.6</w:t>
      </w:r>
      <w:r w:rsidRPr="00816C4A">
        <w:tab/>
        <w:t>Idle screen available event</w:t>
      </w:r>
      <w:bookmarkEnd w:id="1867"/>
      <w:bookmarkEnd w:id="1868"/>
      <w:bookmarkEnd w:id="1869"/>
      <w:bookmarkEnd w:id="1870"/>
      <w:bookmarkEnd w:id="1871"/>
      <w:bookmarkEnd w:id="1872"/>
      <w:bookmarkEnd w:id="1873"/>
      <w:bookmarkEnd w:id="1874"/>
    </w:p>
    <w:p w14:paraId="6CC69543" w14:textId="230F363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.5.6.</w:t>
      </w:r>
    </w:p>
    <w:p w14:paraId="19592207" w14:textId="77777777" w:rsidR="00E86E7B" w:rsidRPr="00816C4A" w:rsidRDefault="00E86E7B" w:rsidP="00E86E7B">
      <w:pPr>
        <w:pStyle w:val="Heading3"/>
      </w:pPr>
      <w:bookmarkStart w:id="1875" w:name="_Toc3200893"/>
      <w:bookmarkStart w:id="1876" w:name="_Toc20392636"/>
      <w:bookmarkStart w:id="1877" w:name="_Toc27774283"/>
      <w:bookmarkStart w:id="1878" w:name="_Toc36482743"/>
      <w:bookmarkStart w:id="1879" w:name="_Toc36484402"/>
      <w:bookmarkStart w:id="1880" w:name="_Toc44933332"/>
      <w:bookmarkStart w:id="1881" w:name="_Toc50972285"/>
      <w:bookmarkStart w:id="1882" w:name="_Toc163045773"/>
      <w:r w:rsidRPr="00816C4A">
        <w:t>7.5.7</w:t>
      </w:r>
      <w:r w:rsidRPr="00816C4A">
        <w:tab/>
        <w:t>Card reader status event</w:t>
      </w:r>
      <w:bookmarkEnd w:id="1875"/>
      <w:bookmarkEnd w:id="1876"/>
      <w:bookmarkEnd w:id="1877"/>
      <w:bookmarkEnd w:id="1878"/>
      <w:bookmarkEnd w:id="1879"/>
      <w:bookmarkEnd w:id="1880"/>
      <w:bookmarkEnd w:id="1881"/>
      <w:bookmarkEnd w:id="1882"/>
    </w:p>
    <w:p w14:paraId="0B7B3599" w14:textId="03394A0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.5.7.</w:t>
      </w:r>
    </w:p>
    <w:p w14:paraId="10C3D3E6" w14:textId="77777777" w:rsidR="00E86E7B" w:rsidRPr="00816C4A" w:rsidRDefault="00E86E7B" w:rsidP="00E86E7B">
      <w:pPr>
        <w:pStyle w:val="Heading3"/>
      </w:pPr>
      <w:bookmarkStart w:id="1883" w:name="_Toc3200894"/>
      <w:bookmarkStart w:id="1884" w:name="_Toc20392637"/>
      <w:bookmarkStart w:id="1885" w:name="_Toc27774284"/>
      <w:bookmarkStart w:id="1886" w:name="_Toc36482744"/>
      <w:bookmarkStart w:id="1887" w:name="_Toc36484403"/>
      <w:bookmarkStart w:id="1888" w:name="_Toc44933333"/>
      <w:bookmarkStart w:id="1889" w:name="_Toc50972286"/>
      <w:bookmarkStart w:id="1890" w:name="_Toc163045774"/>
      <w:r w:rsidRPr="00816C4A">
        <w:t>7.5.8</w:t>
      </w:r>
      <w:r w:rsidRPr="00816C4A">
        <w:tab/>
        <w:t>Language selection event</w:t>
      </w:r>
      <w:bookmarkEnd w:id="1883"/>
      <w:bookmarkEnd w:id="1884"/>
      <w:bookmarkEnd w:id="1885"/>
      <w:bookmarkEnd w:id="1886"/>
      <w:bookmarkEnd w:id="1887"/>
      <w:bookmarkEnd w:id="1888"/>
      <w:bookmarkEnd w:id="1889"/>
      <w:bookmarkEnd w:id="1890"/>
    </w:p>
    <w:p w14:paraId="43A4E390" w14:textId="791B19A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.5.8.</w:t>
      </w:r>
    </w:p>
    <w:p w14:paraId="27BAF051" w14:textId="77777777" w:rsidR="00E86E7B" w:rsidRPr="00816C4A" w:rsidRDefault="00E86E7B" w:rsidP="00E86E7B">
      <w:pPr>
        <w:pStyle w:val="Heading3"/>
      </w:pPr>
      <w:bookmarkStart w:id="1891" w:name="_Toc3200895"/>
      <w:bookmarkStart w:id="1892" w:name="_Toc20392638"/>
      <w:bookmarkStart w:id="1893" w:name="_Toc27774285"/>
      <w:bookmarkStart w:id="1894" w:name="_Toc36482745"/>
      <w:bookmarkStart w:id="1895" w:name="_Toc36484404"/>
      <w:bookmarkStart w:id="1896" w:name="_Toc44933334"/>
      <w:bookmarkStart w:id="1897" w:name="_Toc50972287"/>
      <w:bookmarkStart w:id="1898" w:name="_Toc163045775"/>
      <w:r w:rsidRPr="00816C4A">
        <w:t>7.5.9</w:t>
      </w:r>
      <w:r w:rsidRPr="00816C4A">
        <w:tab/>
        <w:t>Browser termination event</w:t>
      </w:r>
      <w:bookmarkEnd w:id="1891"/>
      <w:bookmarkEnd w:id="1892"/>
      <w:bookmarkEnd w:id="1893"/>
      <w:bookmarkEnd w:id="1894"/>
      <w:bookmarkEnd w:id="1895"/>
      <w:bookmarkEnd w:id="1896"/>
      <w:bookmarkEnd w:id="1897"/>
      <w:bookmarkEnd w:id="1898"/>
    </w:p>
    <w:p w14:paraId="49A22792" w14:textId="5FE452B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.5.9.</w:t>
      </w:r>
    </w:p>
    <w:p w14:paraId="6CD4E534" w14:textId="77777777" w:rsidR="00E86E7B" w:rsidRPr="00816C4A" w:rsidRDefault="00E86E7B" w:rsidP="00E86E7B">
      <w:pPr>
        <w:pStyle w:val="Heading3"/>
      </w:pPr>
      <w:bookmarkStart w:id="1899" w:name="_Toc3200896"/>
      <w:bookmarkStart w:id="1900" w:name="_Toc20392639"/>
      <w:bookmarkStart w:id="1901" w:name="_Toc27774286"/>
      <w:bookmarkStart w:id="1902" w:name="_Toc36482746"/>
      <w:bookmarkStart w:id="1903" w:name="_Toc36484405"/>
      <w:bookmarkStart w:id="1904" w:name="_Toc44933335"/>
      <w:bookmarkStart w:id="1905" w:name="_Toc50972288"/>
      <w:bookmarkStart w:id="1906" w:name="_Toc163045776"/>
      <w:r w:rsidRPr="00816C4A">
        <w:t>7.5.10</w:t>
      </w:r>
      <w:r w:rsidRPr="00816C4A">
        <w:tab/>
        <w:t>Data available event</w:t>
      </w:r>
      <w:bookmarkEnd w:id="1899"/>
      <w:bookmarkEnd w:id="1900"/>
      <w:bookmarkEnd w:id="1901"/>
      <w:bookmarkEnd w:id="1902"/>
      <w:bookmarkEnd w:id="1903"/>
      <w:bookmarkEnd w:id="1904"/>
      <w:bookmarkEnd w:id="1905"/>
      <w:bookmarkEnd w:id="1906"/>
    </w:p>
    <w:p w14:paraId="3E69DB93" w14:textId="11F4B3C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.5.10.</w:t>
      </w:r>
    </w:p>
    <w:p w14:paraId="7E196E97" w14:textId="77777777" w:rsidR="00E86E7B" w:rsidRPr="00816C4A" w:rsidRDefault="00E86E7B" w:rsidP="00E86E7B">
      <w:pPr>
        <w:pStyle w:val="Heading3"/>
      </w:pPr>
      <w:bookmarkStart w:id="1907" w:name="_Toc3200897"/>
      <w:bookmarkStart w:id="1908" w:name="_Toc20392640"/>
      <w:bookmarkStart w:id="1909" w:name="_Toc27774287"/>
      <w:bookmarkStart w:id="1910" w:name="_Toc36482747"/>
      <w:bookmarkStart w:id="1911" w:name="_Toc36484406"/>
      <w:bookmarkStart w:id="1912" w:name="_Toc44933336"/>
      <w:bookmarkStart w:id="1913" w:name="_Toc50972289"/>
      <w:bookmarkStart w:id="1914" w:name="_Toc163045777"/>
      <w:r w:rsidRPr="00816C4A">
        <w:t>7.5.11</w:t>
      </w:r>
      <w:r w:rsidRPr="00816C4A">
        <w:tab/>
        <w:t>Channel status event</w:t>
      </w:r>
      <w:bookmarkEnd w:id="1907"/>
      <w:bookmarkEnd w:id="1908"/>
      <w:bookmarkEnd w:id="1909"/>
      <w:bookmarkEnd w:id="1910"/>
      <w:bookmarkEnd w:id="1911"/>
      <w:bookmarkEnd w:id="1912"/>
      <w:bookmarkEnd w:id="1913"/>
      <w:bookmarkEnd w:id="1914"/>
    </w:p>
    <w:p w14:paraId="30B48F0B" w14:textId="1C4D749D"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.5.11.</w:t>
      </w:r>
    </w:p>
    <w:p w14:paraId="19E059F6" w14:textId="77777777" w:rsidR="00E86E7B" w:rsidRPr="00816C4A" w:rsidRDefault="00E86E7B" w:rsidP="00E86E7B">
      <w:pPr>
        <w:pStyle w:val="Heading3"/>
      </w:pPr>
      <w:bookmarkStart w:id="1915" w:name="_Toc3200898"/>
      <w:bookmarkStart w:id="1916" w:name="_Toc20392641"/>
      <w:bookmarkStart w:id="1917" w:name="_Toc27774288"/>
      <w:bookmarkStart w:id="1918" w:name="_Toc36482748"/>
      <w:bookmarkStart w:id="1919" w:name="_Toc36484407"/>
      <w:bookmarkStart w:id="1920" w:name="_Toc44933337"/>
      <w:bookmarkStart w:id="1921" w:name="_Toc50972290"/>
      <w:bookmarkStart w:id="1922" w:name="_Toc163045778"/>
      <w:r w:rsidRPr="00816C4A">
        <w:t>7.5.12</w:t>
      </w:r>
      <w:r w:rsidRPr="00816C4A">
        <w:tab/>
        <w:t>Access Technology Change Event</w:t>
      </w:r>
      <w:bookmarkEnd w:id="1915"/>
      <w:bookmarkEnd w:id="1916"/>
      <w:bookmarkEnd w:id="1917"/>
      <w:bookmarkEnd w:id="1918"/>
      <w:bookmarkEnd w:id="1919"/>
      <w:bookmarkEnd w:id="1920"/>
      <w:bookmarkEnd w:id="1921"/>
      <w:bookmarkEnd w:id="1922"/>
    </w:p>
    <w:p w14:paraId="4EE7F85A" w14:textId="5258B7F4"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.5.12.</w:t>
      </w:r>
    </w:p>
    <w:p w14:paraId="342F6133"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18B0A677" w14:textId="77777777" w:rsidR="00E86E7B" w:rsidRPr="00816C4A" w:rsidRDefault="00E86E7B" w:rsidP="00E86E7B">
      <w:pPr>
        <w:pStyle w:val="Heading3"/>
      </w:pPr>
      <w:bookmarkStart w:id="1923" w:name="_Toc3200899"/>
      <w:bookmarkStart w:id="1924" w:name="_Toc20392642"/>
      <w:bookmarkStart w:id="1925" w:name="_Toc27774289"/>
      <w:bookmarkStart w:id="1926" w:name="_Toc36482749"/>
      <w:bookmarkStart w:id="1927" w:name="_Toc36484408"/>
      <w:bookmarkStart w:id="1928" w:name="_Toc44933338"/>
      <w:bookmarkStart w:id="1929" w:name="_Toc50972291"/>
      <w:bookmarkStart w:id="1930" w:name="_Toc163045779"/>
      <w:r w:rsidRPr="00816C4A">
        <w:t>7.5.13</w:t>
      </w:r>
      <w:r w:rsidRPr="00816C4A">
        <w:tab/>
        <w:t>Display parameters changed event</w:t>
      </w:r>
      <w:bookmarkEnd w:id="1923"/>
      <w:bookmarkEnd w:id="1924"/>
      <w:bookmarkEnd w:id="1925"/>
      <w:bookmarkEnd w:id="1926"/>
      <w:bookmarkEnd w:id="1927"/>
      <w:bookmarkEnd w:id="1928"/>
      <w:bookmarkEnd w:id="1929"/>
      <w:bookmarkEnd w:id="1930"/>
    </w:p>
    <w:p w14:paraId="4BEEDAE7" w14:textId="2B0624CD"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.5.13.</w:t>
      </w:r>
    </w:p>
    <w:p w14:paraId="2550A82F" w14:textId="77777777" w:rsidR="00E86E7B" w:rsidRPr="00816C4A" w:rsidRDefault="00E86E7B" w:rsidP="00E86E7B">
      <w:pPr>
        <w:pStyle w:val="Heading3"/>
      </w:pPr>
      <w:bookmarkStart w:id="1931" w:name="_Toc3200900"/>
      <w:bookmarkStart w:id="1932" w:name="_Toc20392643"/>
      <w:bookmarkStart w:id="1933" w:name="_Toc27774290"/>
      <w:bookmarkStart w:id="1934" w:name="_Toc36482750"/>
      <w:bookmarkStart w:id="1935" w:name="_Toc36484409"/>
      <w:bookmarkStart w:id="1936" w:name="_Toc44933339"/>
      <w:bookmarkStart w:id="1937" w:name="_Toc50972292"/>
      <w:bookmarkStart w:id="1938" w:name="_Toc163045780"/>
      <w:r w:rsidRPr="00816C4A">
        <w:t>7.5.14</w:t>
      </w:r>
      <w:r w:rsidRPr="00816C4A">
        <w:tab/>
        <w:t>Local Connection event</w:t>
      </w:r>
      <w:bookmarkEnd w:id="1931"/>
      <w:bookmarkEnd w:id="1932"/>
      <w:bookmarkEnd w:id="1933"/>
      <w:bookmarkEnd w:id="1934"/>
      <w:bookmarkEnd w:id="1935"/>
      <w:bookmarkEnd w:id="1936"/>
      <w:bookmarkEnd w:id="1937"/>
      <w:bookmarkEnd w:id="1938"/>
    </w:p>
    <w:p w14:paraId="2250EBDE" w14:textId="5F94D1C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.5.14.</w:t>
      </w:r>
    </w:p>
    <w:p w14:paraId="1575607E" w14:textId="77777777" w:rsidR="00E86E7B" w:rsidRPr="00816C4A" w:rsidRDefault="00E86E7B" w:rsidP="00E86E7B">
      <w:pPr>
        <w:pStyle w:val="Heading3"/>
      </w:pPr>
      <w:bookmarkStart w:id="1939" w:name="_Toc3200901"/>
      <w:bookmarkStart w:id="1940" w:name="_Toc20392644"/>
      <w:bookmarkStart w:id="1941" w:name="_Toc27774291"/>
      <w:bookmarkStart w:id="1942" w:name="_Toc36482751"/>
      <w:bookmarkStart w:id="1943" w:name="_Toc36484410"/>
      <w:bookmarkStart w:id="1944" w:name="_Toc44933340"/>
      <w:bookmarkStart w:id="1945" w:name="_Toc50972293"/>
      <w:bookmarkStart w:id="1946" w:name="_Toc163045781"/>
      <w:r w:rsidRPr="00816C4A">
        <w:t>7.5.15</w:t>
      </w:r>
      <w:r w:rsidRPr="00816C4A">
        <w:tab/>
        <w:t>Network Search Mode Change Event</w:t>
      </w:r>
      <w:bookmarkEnd w:id="1939"/>
      <w:bookmarkEnd w:id="1940"/>
      <w:bookmarkEnd w:id="1941"/>
      <w:bookmarkEnd w:id="1942"/>
      <w:bookmarkEnd w:id="1943"/>
      <w:bookmarkEnd w:id="1944"/>
      <w:bookmarkEnd w:id="1945"/>
      <w:bookmarkEnd w:id="1946"/>
    </w:p>
    <w:p w14:paraId="53038821" w14:textId="7E173BD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.5.15.</w:t>
      </w:r>
    </w:p>
    <w:p w14:paraId="498A4955" w14:textId="77777777" w:rsidR="00E86E7B" w:rsidRPr="00816C4A" w:rsidRDefault="00E86E7B" w:rsidP="00E86E7B">
      <w:pPr>
        <w:pStyle w:val="Heading3"/>
      </w:pPr>
      <w:bookmarkStart w:id="1947" w:name="_Toc3200902"/>
      <w:bookmarkStart w:id="1948" w:name="_Toc20392645"/>
      <w:bookmarkStart w:id="1949" w:name="_Toc27774292"/>
      <w:bookmarkStart w:id="1950" w:name="_Toc36482752"/>
      <w:bookmarkStart w:id="1951" w:name="_Toc36484411"/>
      <w:bookmarkStart w:id="1952" w:name="_Toc44933341"/>
      <w:bookmarkStart w:id="1953" w:name="_Toc50972294"/>
      <w:bookmarkStart w:id="1954" w:name="_Toc163045782"/>
      <w:r w:rsidRPr="00816C4A">
        <w:lastRenderedPageBreak/>
        <w:t>7.5.16</w:t>
      </w:r>
      <w:r w:rsidRPr="00816C4A">
        <w:tab/>
        <w:t>Browsing status event</w:t>
      </w:r>
      <w:bookmarkEnd w:id="1947"/>
      <w:bookmarkEnd w:id="1948"/>
      <w:bookmarkEnd w:id="1949"/>
      <w:bookmarkEnd w:id="1950"/>
      <w:bookmarkEnd w:id="1951"/>
      <w:bookmarkEnd w:id="1952"/>
      <w:bookmarkEnd w:id="1953"/>
      <w:bookmarkEnd w:id="1954"/>
    </w:p>
    <w:p w14:paraId="592C1892" w14:textId="2C937D07"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.5.16.</w:t>
      </w:r>
    </w:p>
    <w:p w14:paraId="0BB778F3" w14:textId="77777777" w:rsidR="00E86E7B" w:rsidRPr="00816C4A" w:rsidRDefault="00E86E7B" w:rsidP="00E86E7B">
      <w:pPr>
        <w:pStyle w:val="Heading3"/>
      </w:pPr>
      <w:bookmarkStart w:id="1955" w:name="_Toc3200903"/>
      <w:bookmarkStart w:id="1956" w:name="_Toc20392646"/>
      <w:bookmarkStart w:id="1957" w:name="_Toc27774293"/>
      <w:bookmarkStart w:id="1958" w:name="_Toc36482753"/>
      <w:bookmarkStart w:id="1959" w:name="_Toc36484412"/>
      <w:bookmarkStart w:id="1960" w:name="_Toc44933342"/>
      <w:bookmarkStart w:id="1961" w:name="_Toc50972295"/>
      <w:bookmarkStart w:id="1962" w:name="_Toc163045783"/>
      <w:r w:rsidRPr="00816C4A">
        <w:t>7.5.17</w:t>
      </w:r>
      <w:r w:rsidRPr="00816C4A">
        <w:tab/>
        <w:t>Frames Information changed event</w:t>
      </w:r>
      <w:bookmarkEnd w:id="1955"/>
      <w:bookmarkEnd w:id="1956"/>
      <w:bookmarkEnd w:id="1957"/>
      <w:bookmarkEnd w:id="1958"/>
      <w:bookmarkEnd w:id="1959"/>
      <w:bookmarkEnd w:id="1960"/>
      <w:bookmarkEnd w:id="1961"/>
      <w:bookmarkEnd w:id="1962"/>
    </w:p>
    <w:p w14:paraId="18A7C8F0" w14:textId="00D69BDF"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.5.17.</w:t>
      </w:r>
    </w:p>
    <w:p w14:paraId="77D45DAD" w14:textId="77777777" w:rsidR="00E86E7B" w:rsidRPr="00816C4A" w:rsidRDefault="00E86E7B" w:rsidP="00E86E7B">
      <w:pPr>
        <w:pStyle w:val="Heading3"/>
      </w:pPr>
      <w:bookmarkStart w:id="1963" w:name="_Toc3200904"/>
      <w:bookmarkStart w:id="1964" w:name="_Toc20392647"/>
      <w:bookmarkStart w:id="1965" w:name="_Toc27774294"/>
      <w:bookmarkStart w:id="1966" w:name="_Toc36482754"/>
      <w:bookmarkStart w:id="1967" w:name="_Toc36484413"/>
      <w:bookmarkStart w:id="1968" w:name="_Toc44933343"/>
      <w:bookmarkStart w:id="1969" w:name="_Toc50972296"/>
      <w:bookmarkStart w:id="1970" w:name="_Toc163045784"/>
      <w:r w:rsidRPr="00816C4A">
        <w:t>7.5.18</w:t>
      </w:r>
      <w:r w:rsidRPr="00816C4A">
        <w:tab/>
        <w:t>HCI connectivity event</w:t>
      </w:r>
      <w:bookmarkEnd w:id="1963"/>
      <w:bookmarkEnd w:id="1964"/>
      <w:bookmarkEnd w:id="1965"/>
      <w:bookmarkEnd w:id="1966"/>
      <w:bookmarkEnd w:id="1967"/>
      <w:bookmarkEnd w:id="1968"/>
      <w:bookmarkEnd w:id="1969"/>
      <w:bookmarkEnd w:id="1970"/>
    </w:p>
    <w:p w14:paraId="291AA26C" w14:textId="77777777" w:rsidR="00E86E7B" w:rsidRPr="00816C4A" w:rsidRDefault="00E86E7B" w:rsidP="00E86E7B">
      <w:r w:rsidRPr="00816C4A">
        <w:t>Not required by 3GPP.</w:t>
      </w:r>
    </w:p>
    <w:p w14:paraId="7DD5C459" w14:textId="77777777" w:rsidR="00E86E7B" w:rsidRPr="00816C4A" w:rsidRDefault="00E86E7B" w:rsidP="00E86E7B">
      <w:pPr>
        <w:pStyle w:val="Heading3"/>
      </w:pPr>
      <w:bookmarkStart w:id="1971" w:name="_Toc3200905"/>
      <w:bookmarkStart w:id="1972" w:name="_Toc20392648"/>
      <w:bookmarkStart w:id="1973" w:name="_Toc27774295"/>
      <w:bookmarkStart w:id="1974" w:name="_Toc36482755"/>
      <w:bookmarkStart w:id="1975" w:name="_Toc36484414"/>
      <w:bookmarkStart w:id="1976" w:name="_Toc44933344"/>
      <w:bookmarkStart w:id="1977" w:name="_Toc50972297"/>
      <w:bookmarkStart w:id="1978" w:name="_Toc163045785"/>
      <w:r w:rsidRPr="00816C4A">
        <w:t>7.5.19</w:t>
      </w:r>
      <w:r w:rsidRPr="00816C4A">
        <w:tab/>
        <w:t>Contactless state request</w:t>
      </w:r>
      <w:bookmarkEnd w:id="1971"/>
      <w:bookmarkEnd w:id="1972"/>
      <w:bookmarkEnd w:id="1973"/>
      <w:bookmarkEnd w:id="1974"/>
      <w:bookmarkEnd w:id="1975"/>
      <w:bookmarkEnd w:id="1976"/>
      <w:bookmarkEnd w:id="1977"/>
      <w:bookmarkEnd w:id="1978"/>
    </w:p>
    <w:p w14:paraId="0CDA969A" w14:textId="77777777" w:rsidR="00E86E7B" w:rsidRPr="00816C4A" w:rsidRDefault="00E86E7B" w:rsidP="00E86E7B">
      <w:r w:rsidRPr="00816C4A">
        <w:t>Not required by 3GPP.</w:t>
      </w:r>
    </w:p>
    <w:p w14:paraId="38D0469F" w14:textId="77777777" w:rsidR="00E86E7B" w:rsidRPr="00816C4A" w:rsidRDefault="00E86E7B" w:rsidP="00E86E7B">
      <w:pPr>
        <w:pStyle w:val="Heading3"/>
      </w:pPr>
      <w:bookmarkStart w:id="1979" w:name="_Toc3200906"/>
      <w:bookmarkStart w:id="1980" w:name="_Toc20392649"/>
      <w:bookmarkStart w:id="1981" w:name="_Toc27774296"/>
      <w:bookmarkStart w:id="1982" w:name="_Toc36482756"/>
      <w:bookmarkStart w:id="1983" w:name="_Toc36484415"/>
      <w:bookmarkStart w:id="1984" w:name="_Toc44933345"/>
      <w:bookmarkStart w:id="1985" w:name="_Toc50972298"/>
      <w:bookmarkStart w:id="1986" w:name="_Toc163045786"/>
      <w:r w:rsidRPr="00816C4A">
        <w:t>7.5.20</w:t>
      </w:r>
      <w:r w:rsidRPr="00816C4A">
        <w:tab/>
        <w:t>Incoming IMS Data event</w:t>
      </w:r>
      <w:bookmarkEnd w:id="1979"/>
      <w:bookmarkEnd w:id="1980"/>
      <w:bookmarkEnd w:id="1981"/>
      <w:bookmarkEnd w:id="1982"/>
      <w:bookmarkEnd w:id="1983"/>
      <w:bookmarkEnd w:id="1984"/>
      <w:bookmarkEnd w:id="1985"/>
      <w:bookmarkEnd w:id="1986"/>
    </w:p>
    <w:p w14:paraId="29320FD7" w14:textId="77777777" w:rsidR="00E86E7B" w:rsidRPr="00816C4A" w:rsidRDefault="00E86E7B" w:rsidP="00E86E7B">
      <w:r w:rsidRPr="00816C4A">
        <w:t>The following clauses apply if classes "e" and "t" are supported.</w:t>
      </w:r>
    </w:p>
    <w:p w14:paraId="009668ED" w14:textId="77777777" w:rsidR="00E86E7B" w:rsidRPr="00816C4A" w:rsidRDefault="00E86E7B" w:rsidP="00E86E7B">
      <w:pPr>
        <w:pStyle w:val="Heading4"/>
      </w:pPr>
      <w:bookmarkStart w:id="1987" w:name="_Toc3200907"/>
      <w:bookmarkStart w:id="1988" w:name="_Toc20392650"/>
      <w:bookmarkStart w:id="1989" w:name="_Toc27774297"/>
      <w:bookmarkStart w:id="1990" w:name="_Toc36482757"/>
      <w:bookmarkStart w:id="1991" w:name="_Toc36484416"/>
      <w:bookmarkStart w:id="1992" w:name="_Toc44933346"/>
      <w:bookmarkStart w:id="1993" w:name="_Toc50972299"/>
      <w:bookmarkStart w:id="1994" w:name="_Toc163045787"/>
      <w:r w:rsidRPr="00816C4A">
        <w:t>7.5.20.1</w:t>
      </w:r>
      <w:r w:rsidRPr="00816C4A">
        <w:tab/>
        <w:t>Procedure</w:t>
      </w:r>
      <w:bookmarkEnd w:id="1987"/>
      <w:bookmarkEnd w:id="1988"/>
      <w:bookmarkEnd w:id="1989"/>
      <w:bookmarkEnd w:id="1990"/>
      <w:bookmarkEnd w:id="1991"/>
      <w:bookmarkEnd w:id="1992"/>
      <w:bookmarkEnd w:id="1993"/>
      <w:bookmarkEnd w:id="1994"/>
    </w:p>
    <w:p w14:paraId="2543F9F5" w14:textId="233F4C8C" w:rsidR="00E86E7B" w:rsidRPr="00816C4A" w:rsidRDefault="00E86E7B" w:rsidP="00E86E7B">
      <w:r w:rsidRPr="00816C4A">
        <w:t xml:space="preserve">If the Incoming IMS data event is part of the current event list (as set up by the last SET UP EVENT LIST command, see ETSI </w:t>
      </w:r>
      <w:r w:rsidR="00E05181" w:rsidRPr="00816C4A">
        <w:t>TS</w:t>
      </w:r>
      <w:r w:rsidR="00E05181">
        <w:t> </w:t>
      </w:r>
      <w:r w:rsidR="00E05181" w:rsidRPr="00816C4A">
        <w:t>1</w:t>
      </w:r>
      <w:r w:rsidRPr="00816C4A">
        <w:t>02 223</w:t>
      </w:r>
      <w:r w:rsidR="00E05181">
        <w:t> </w:t>
      </w:r>
      <w:r w:rsidR="00E05181" w:rsidRPr="00816C4A">
        <w:t>[</w:t>
      </w:r>
      <w:r w:rsidRPr="00816C4A">
        <w:t xml:space="preserve">32]), then, in the case of an incoming IMS message to an IARI (see </w:t>
      </w:r>
      <w:r w:rsidR="00E05181" w:rsidRPr="00816C4A">
        <w:t>TS</w:t>
      </w:r>
      <w:r w:rsidR="00E05181">
        <w:t> </w:t>
      </w:r>
      <w:r w:rsidR="00E05181" w:rsidRPr="00816C4A">
        <w:t>2</w:t>
      </w:r>
      <w:r w:rsidRPr="00816C4A">
        <w:t>4.229</w:t>
      </w:r>
      <w:r w:rsidR="00E05181">
        <w:t> </w:t>
      </w:r>
      <w:r w:rsidR="00E05181" w:rsidRPr="00816C4A">
        <w:t>[</w:t>
      </w:r>
      <w:r w:rsidRPr="00816C4A">
        <w:t xml:space="preserve">52]) associated to an application installed on the UICC and no open channel is available for IMS communication, see 3GPP </w:t>
      </w:r>
      <w:r w:rsidR="00E05181" w:rsidRPr="00816C4A">
        <w:t>TS</w:t>
      </w:r>
      <w:r w:rsidR="00E05181">
        <w:t> </w:t>
      </w:r>
      <w:r w:rsidR="00E05181" w:rsidRPr="00816C4A">
        <w:t>3</w:t>
      </w:r>
      <w:r w:rsidRPr="00816C4A">
        <w:t>1.102</w:t>
      </w:r>
      <w:r w:rsidR="00E05181">
        <w:t> </w:t>
      </w:r>
      <w:r w:rsidR="00E05181" w:rsidRPr="00816C4A">
        <w:t>[</w:t>
      </w:r>
      <w:r w:rsidRPr="00816C4A">
        <w:t>14], the terminal shall inform the UICC that this has occurred, by using the ENVELOPE (EVENT DOWNLOAD – Incoming IMS data) command as defined below.</w:t>
      </w:r>
    </w:p>
    <w:p w14:paraId="3BD8E5C6" w14:textId="77777777" w:rsidR="00E86E7B" w:rsidRPr="00816C4A" w:rsidRDefault="00E86E7B" w:rsidP="00E86E7B">
      <w:pPr>
        <w:pStyle w:val="Heading4"/>
      </w:pPr>
      <w:bookmarkStart w:id="1995" w:name="_Toc3200908"/>
      <w:bookmarkStart w:id="1996" w:name="_Toc20392651"/>
      <w:bookmarkStart w:id="1997" w:name="_Toc27774298"/>
      <w:bookmarkStart w:id="1998" w:name="_Toc36482758"/>
      <w:bookmarkStart w:id="1999" w:name="_Toc36484417"/>
      <w:bookmarkStart w:id="2000" w:name="_Toc44933347"/>
      <w:bookmarkStart w:id="2001" w:name="_Toc50972300"/>
      <w:bookmarkStart w:id="2002" w:name="_Toc163045788"/>
      <w:r w:rsidRPr="00816C4A">
        <w:t>7.5.20.2</w:t>
      </w:r>
      <w:r w:rsidRPr="00816C4A">
        <w:tab/>
        <w:t>Structure of ENVELOPE (EVENT DOWNLOAD – Incoming IMS Data)</w:t>
      </w:r>
      <w:bookmarkEnd w:id="1995"/>
      <w:bookmarkEnd w:id="1996"/>
      <w:bookmarkEnd w:id="1997"/>
      <w:bookmarkEnd w:id="1998"/>
      <w:bookmarkEnd w:id="1999"/>
      <w:bookmarkEnd w:id="2000"/>
      <w:bookmarkEnd w:id="2001"/>
      <w:bookmarkEnd w:id="2002"/>
    </w:p>
    <w:p w14:paraId="0AF3C3FF" w14:textId="77777777" w:rsidR="00E86E7B" w:rsidRPr="00816C4A" w:rsidRDefault="00E86E7B" w:rsidP="00E86E7B">
      <w:r w:rsidRPr="00816C4A">
        <w:t>Direction : ME to UICC</w:t>
      </w:r>
    </w:p>
    <w:p w14:paraId="44B2CE60" w14:textId="53410A31"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5E8A59BA"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44B1A4C8"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CA1214A"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C87033A"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2939EE9"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4443E7E"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91E2656"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08E6E218"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E0B69F1"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C21DC"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BDBD08F"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ADCDD68"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26C882"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28A6574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C7C7568" w14:textId="1FE84C90" w:rsidR="00420400" w:rsidRPr="00816C4A" w:rsidRDefault="00420400" w:rsidP="00CA5D2C">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6DB0E395"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617ABF0"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2BE3BD"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CCA36D" w14:textId="77777777" w:rsidR="00420400" w:rsidRPr="00816C4A" w:rsidRDefault="00420400" w:rsidP="00CA5D2C">
            <w:pPr>
              <w:pStyle w:val="TAC"/>
              <w:ind w:left="284" w:hanging="284"/>
              <w:rPr>
                <w:lang w:eastAsia="en-GB"/>
              </w:rPr>
            </w:pPr>
            <w:r w:rsidRPr="00816C4A">
              <w:rPr>
                <w:lang w:eastAsia="en-GB"/>
              </w:rPr>
              <w:t>1 or 2</w:t>
            </w:r>
          </w:p>
        </w:tc>
      </w:tr>
      <w:tr w:rsidR="00420400" w:rsidRPr="00816C4A" w14:paraId="311E69F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070027D"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341C1CE6"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58D72D4"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7B0F9A"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2123F98"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05FC383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6D4B220"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8C25DB3"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3918168"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01E436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40CB157"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2C78737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80649A3" w14:textId="77777777" w:rsidR="00420400" w:rsidRPr="00816C4A" w:rsidRDefault="00420400" w:rsidP="00CA5D2C">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6443C502" w14:textId="77777777" w:rsidR="00420400" w:rsidRPr="00816C4A" w:rsidRDefault="00420400" w:rsidP="00CA5D2C">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16E9D2EB"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34D3825"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6FB4D0" w14:textId="18BEC298" w:rsidR="00420400" w:rsidRPr="00816C4A" w:rsidRDefault="00420400" w:rsidP="00CA5D2C">
            <w:pPr>
              <w:pStyle w:val="TAC"/>
              <w:ind w:left="284" w:hanging="284"/>
              <w:rPr>
                <w:lang w:eastAsia="en-GB"/>
              </w:rPr>
            </w:pPr>
            <w:r>
              <w:rPr>
                <w:lang w:eastAsia="en-GB"/>
              </w:rPr>
              <w:t>C</w:t>
            </w:r>
          </w:p>
        </w:tc>
      </w:tr>
    </w:tbl>
    <w:p w14:paraId="23F194C3" w14:textId="77777777" w:rsidR="00420400" w:rsidRPr="00816C4A" w:rsidRDefault="00420400" w:rsidP="00420400"/>
    <w:p w14:paraId="3021AB9E"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16C1A438" w14:textId="77777777" w:rsidR="00E86E7B" w:rsidRPr="00816C4A" w:rsidRDefault="00E86E7B" w:rsidP="00E86E7B">
      <w:pPr>
        <w:pStyle w:val="B2"/>
      </w:pPr>
      <w:r>
        <w:t>-</w:t>
      </w:r>
      <w:r>
        <w:tab/>
      </w:r>
      <w:r w:rsidRPr="00816C4A">
        <w:t>Incoming IMS Data event.</w:t>
      </w:r>
    </w:p>
    <w:p w14:paraId="1DC5A754" w14:textId="77777777" w:rsidR="00E86E7B" w:rsidRDefault="00E86E7B" w:rsidP="00E86E7B">
      <w:pPr>
        <w:pStyle w:val="B1"/>
      </w:pPr>
      <w:r w:rsidRPr="00816C4A">
        <w:t>-</w:t>
      </w:r>
      <w:r w:rsidRPr="00816C4A">
        <w:tab/>
        <w:t>Device identities: the terminal shall set the device identities to:</w:t>
      </w:r>
    </w:p>
    <w:p w14:paraId="42B0F0B8" w14:textId="77777777" w:rsidR="00E86E7B" w:rsidRPr="00816C4A" w:rsidRDefault="00E86E7B" w:rsidP="00E86E7B">
      <w:pPr>
        <w:pStyle w:val="B2"/>
      </w:pPr>
      <w:r>
        <w:t>-</w:t>
      </w:r>
      <w:r>
        <w:tab/>
      </w:r>
      <w:r w:rsidRPr="00816C4A">
        <w:t>source:</w:t>
      </w:r>
      <w:r w:rsidRPr="00816C4A">
        <w:tab/>
        <w:t>Network;</w:t>
      </w:r>
    </w:p>
    <w:p w14:paraId="190FAD52" w14:textId="77777777" w:rsidR="00E86E7B" w:rsidRPr="00816C4A" w:rsidRDefault="00E86E7B" w:rsidP="00E86E7B">
      <w:pPr>
        <w:pStyle w:val="B2"/>
      </w:pPr>
      <w:r>
        <w:t>-</w:t>
      </w:r>
      <w:r>
        <w:tab/>
      </w:r>
      <w:r w:rsidRPr="00816C4A">
        <w:t>destination:</w:t>
      </w:r>
      <w:r w:rsidRPr="00816C4A">
        <w:tab/>
        <w:t>UICC.</w:t>
      </w:r>
    </w:p>
    <w:p w14:paraId="0978DA8A" w14:textId="4298FA42" w:rsidR="00E86E7B" w:rsidRPr="00816C4A" w:rsidRDefault="00E86E7B" w:rsidP="00E86E7B">
      <w:pPr>
        <w:pStyle w:val="B1"/>
      </w:pPr>
      <w:r w:rsidRPr="00816C4A">
        <w:t>-</w:t>
      </w:r>
      <w:r w:rsidRPr="00816C4A">
        <w:tab/>
        <w:t xml:space="preserve">IARI: This data object contains the IARI included in the Accept-Contact (see </w:t>
      </w:r>
      <w:r w:rsidR="00E05181" w:rsidRPr="00816C4A">
        <w:t>TS</w:t>
      </w:r>
      <w:r w:rsidR="00E05181">
        <w:t> </w:t>
      </w:r>
      <w:r w:rsidR="00E05181" w:rsidRPr="00816C4A">
        <w:t>2</w:t>
      </w:r>
      <w:r w:rsidRPr="00816C4A">
        <w:t>4.229</w:t>
      </w:r>
      <w:r w:rsidR="00E05181">
        <w:t> </w:t>
      </w:r>
      <w:r w:rsidR="00E05181" w:rsidRPr="00816C4A">
        <w:t>[</w:t>
      </w:r>
      <w:r w:rsidRPr="00816C4A">
        <w:t>52]) header field of the incoming SIP INVITE IMS message destined for the UICC.</w:t>
      </w:r>
    </w:p>
    <w:p w14:paraId="7C649900" w14:textId="77777777" w:rsidR="00E86E7B" w:rsidRPr="00816C4A" w:rsidRDefault="00E86E7B" w:rsidP="00E86E7B">
      <w:r w:rsidRPr="00816C4A">
        <w:t>Response parameters/data: None for this type of ENVELOPE command.</w:t>
      </w:r>
    </w:p>
    <w:p w14:paraId="3A4E9008" w14:textId="77777777" w:rsidR="00E86E7B" w:rsidRPr="00816C4A" w:rsidRDefault="00E86E7B" w:rsidP="00E86E7B">
      <w:pPr>
        <w:pStyle w:val="Heading3"/>
        <w:rPr>
          <w:color w:val="000000"/>
        </w:rPr>
      </w:pPr>
      <w:bookmarkStart w:id="2003" w:name="_Toc3200909"/>
      <w:bookmarkStart w:id="2004" w:name="_Toc20392652"/>
      <w:bookmarkStart w:id="2005" w:name="_Toc27774299"/>
      <w:bookmarkStart w:id="2006" w:name="_Toc36482759"/>
      <w:bookmarkStart w:id="2007" w:name="_Toc36484418"/>
      <w:bookmarkStart w:id="2008" w:name="_Toc44933348"/>
      <w:bookmarkStart w:id="2009" w:name="_Toc50972301"/>
      <w:bookmarkStart w:id="2010" w:name="_Toc163045789"/>
      <w:r w:rsidRPr="00816C4A">
        <w:lastRenderedPageBreak/>
        <w:t>7.5.21</w:t>
      </w:r>
      <w:r w:rsidRPr="00816C4A">
        <w:tab/>
      </w:r>
      <w:r w:rsidRPr="00816C4A">
        <w:rPr>
          <w:color w:val="000000"/>
        </w:rPr>
        <w:t>IMS Registration Event</w:t>
      </w:r>
      <w:bookmarkEnd w:id="2003"/>
      <w:bookmarkEnd w:id="2004"/>
      <w:bookmarkEnd w:id="2005"/>
      <w:bookmarkEnd w:id="2006"/>
      <w:bookmarkEnd w:id="2007"/>
      <w:bookmarkEnd w:id="2008"/>
      <w:bookmarkEnd w:id="2009"/>
      <w:bookmarkEnd w:id="2010"/>
    </w:p>
    <w:p w14:paraId="72F866A2" w14:textId="77777777" w:rsidR="00E86E7B" w:rsidRPr="00816C4A" w:rsidRDefault="00E86E7B" w:rsidP="00E86E7B">
      <w:r w:rsidRPr="00816C4A">
        <w:t>The following clauses apply if classes "e" and "t" are supported.</w:t>
      </w:r>
    </w:p>
    <w:p w14:paraId="3E864BFD" w14:textId="77777777" w:rsidR="00E86E7B" w:rsidRPr="00816C4A" w:rsidRDefault="00E86E7B" w:rsidP="00E86E7B">
      <w:pPr>
        <w:pStyle w:val="Heading4"/>
      </w:pPr>
      <w:bookmarkStart w:id="2011" w:name="_Toc3200910"/>
      <w:bookmarkStart w:id="2012" w:name="_Toc20392653"/>
      <w:bookmarkStart w:id="2013" w:name="_Toc27774300"/>
      <w:bookmarkStart w:id="2014" w:name="_Toc36482760"/>
      <w:bookmarkStart w:id="2015" w:name="_Toc36484419"/>
      <w:bookmarkStart w:id="2016" w:name="_Toc44933349"/>
      <w:bookmarkStart w:id="2017" w:name="_Toc50972302"/>
      <w:bookmarkStart w:id="2018" w:name="_Toc163045790"/>
      <w:r w:rsidRPr="00816C4A">
        <w:t>7.5.21.1</w:t>
      </w:r>
      <w:r w:rsidRPr="00816C4A">
        <w:tab/>
        <w:t>Procedure</w:t>
      </w:r>
      <w:bookmarkEnd w:id="2011"/>
      <w:bookmarkEnd w:id="2012"/>
      <w:bookmarkEnd w:id="2013"/>
      <w:bookmarkEnd w:id="2014"/>
      <w:bookmarkEnd w:id="2015"/>
      <w:bookmarkEnd w:id="2016"/>
      <w:bookmarkEnd w:id="2017"/>
      <w:bookmarkEnd w:id="2018"/>
    </w:p>
    <w:p w14:paraId="411DFB8E" w14:textId="654BEC8A" w:rsidR="00E86E7B" w:rsidRPr="00816C4A" w:rsidRDefault="00E86E7B" w:rsidP="00E86E7B">
      <w:r w:rsidRPr="00816C4A">
        <w:t xml:space="preserve">If the IMS Registration event is part of the current event list (as set up by the last SET UP EVENT LIST command, see ETSI </w:t>
      </w:r>
      <w:r w:rsidR="00E05181" w:rsidRPr="00816C4A">
        <w:t>TS</w:t>
      </w:r>
      <w:r w:rsidR="00E05181">
        <w:t> </w:t>
      </w:r>
      <w:r w:rsidR="00E05181" w:rsidRPr="00816C4A">
        <w:t>1</w:t>
      </w:r>
      <w:r w:rsidRPr="00816C4A">
        <w:t>02 223</w:t>
      </w:r>
      <w:r w:rsidR="00E05181">
        <w:t> </w:t>
      </w:r>
      <w:r w:rsidR="00E05181" w:rsidRPr="00816C4A">
        <w:t>[</w:t>
      </w:r>
      <w:r w:rsidRPr="00816C4A">
        <w:t xml:space="preserve">32]) and the SIP REGISTER message contains the IARIs defined in EF-UICCIARI, then, upon receiving the 200 OK  (see 3GPP </w:t>
      </w:r>
      <w:r w:rsidR="00E05181" w:rsidRPr="00816C4A">
        <w:t>TS</w:t>
      </w:r>
      <w:r w:rsidR="00E05181">
        <w:t> </w:t>
      </w:r>
      <w:r w:rsidR="00E05181" w:rsidRPr="00816C4A">
        <w:t>2</w:t>
      </w:r>
      <w:r w:rsidRPr="00816C4A">
        <w:t>4.229</w:t>
      </w:r>
      <w:r w:rsidR="00E05181">
        <w:t> </w:t>
      </w:r>
      <w:r w:rsidR="00E05181" w:rsidRPr="00816C4A">
        <w:t>[</w:t>
      </w:r>
      <w:r w:rsidRPr="00816C4A">
        <w:t xml:space="preserve">52]) message in response to the SIP REGISTER message (see 3GPP </w:t>
      </w:r>
      <w:r w:rsidR="00E05181" w:rsidRPr="00816C4A">
        <w:t>TS</w:t>
      </w:r>
      <w:r w:rsidR="00E05181">
        <w:t> </w:t>
      </w:r>
      <w:r w:rsidR="00E05181" w:rsidRPr="00816C4A">
        <w:t>2</w:t>
      </w:r>
      <w:r w:rsidRPr="00816C4A">
        <w:t>4.229</w:t>
      </w:r>
      <w:r w:rsidR="00E05181">
        <w:t> </w:t>
      </w:r>
      <w:r w:rsidR="00E05181" w:rsidRPr="00816C4A">
        <w:t>[</w:t>
      </w:r>
      <w:r w:rsidRPr="00816C4A">
        <w:t xml:space="preserve">52]) or upon receiving any status code (see 3GPP </w:t>
      </w:r>
      <w:r w:rsidR="00E05181" w:rsidRPr="00816C4A">
        <w:t>TS</w:t>
      </w:r>
      <w:r w:rsidR="00E05181">
        <w:t> </w:t>
      </w:r>
      <w:r w:rsidR="00E05181" w:rsidRPr="00816C4A">
        <w:t>2</w:t>
      </w:r>
      <w:r w:rsidRPr="00816C4A">
        <w:t>4.229</w:t>
      </w:r>
      <w:r w:rsidR="00E05181">
        <w:t> </w:t>
      </w:r>
      <w:r w:rsidR="00E05181" w:rsidRPr="00816C4A">
        <w:t>[</w:t>
      </w:r>
      <w:r w:rsidRPr="00816C4A">
        <w:t>52])  indicating a failure in response to the SIP REGISTER message, the terminal shall inform the UICC that this event has occurred, by using the ENVELOPE (EVENT DOWNLOAD – IMS Registration) command as defined below.</w:t>
      </w:r>
    </w:p>
    <w:p w14:paraId="36485DD7" w14:textId="77777777" w:rsidR="00E86E7B" w:rsidRPr="00816C4A" w:rsidRDefault="00E86E7B" w:rsidP="00E86E7B">
      <w:pPr>
        <w:pStyle w:val="Heading4"/>
      </w:pPr>
      <w:bookmarkStart w:id="2019" w:name="_Toc3200911"/>
      <w:bookmarkStart w:id="2020" w:name="_Toc20392654"/>
      <w:bookmarkStart w:id="2021" w:name="_Toc27774301"/>
      <w:bookmarkStart w:id="2022" w:name="_Toc36482761"/>
      <w:bookmarkStart w:id="2023" w:name="_Toc36484420"/>
      <w:bookmarkStart w:id="2024" w:name="_Toc44933350"/>
      <w:bookmarkStart w:id="2025" w:name="_Toc50972303"/>
      <w:bookmarkStart w:id="2026" w:name="_Toc163045791"/>
      <w:r w:rsidRPr="00816C4A">
        <w:t>7.5.21.2</w:t>
      </w:r>
      <w:r w:rsidRPr="00816C4A">
        <w:tab/>
        <w:t>Structure of ENVELOPE (EVENT DOWNLOAD – IMS Registration)</w:t>
      </w:r>
      <w:bookmarkEnd w:id="2019"/>
      <w:bookmarkEnd w:id="2020"/>
      <w:bookmarkEnd w:id="2021"/>
      <w:bookmarkEnd w:id="2022"/>
      <w:bookmarkEnd w:id="2023"/>
      <w:bookmarkEnd w:id="2024"/>
      <w:bookmarkEnd w:id="2025"/>
      <w:bookmarkEnd w:id="2026"/>
    </w:p>
    <w:p w14:paraId="1144C020" w14:textId="77777777" w:rsidR="00E86E7B" w:rsidRPr="00816C4A" w:rsidRDefault="00E86E7B" w:rsidP="00E86E7B">
      <w:r w:rsidRPr="00816C4A">
        <w:t>Direction : ME to UICC</w:t>
      </w:r>
    </w:p>
    <w:p w14:paraId="158B35E3" w14:textId="77628994"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65E1CE8F"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663A32B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2BE3791" w14:textId="77777777" w:rsidR="00420400" w:rsidRPr="00816C4A" w:rsidRDefault="00420400" w:rsidP="00CA5D2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6667390" w14:textId="77777777" w:rsidR="00420400" w:rsidRPr="00816C4A" w:rsidRDefault="00420400" w:rsidP="00CA5D2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36C5CDD" w14:textId="77777777" w:rsidR="00420400" w:rsidRPr="00816C4A" w:rsidRDefault="00420400" w:rsidP="00CA5D2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7F33665E" w14:textId="77777777" w:rsidR="00420400" w:rsidRPr="00816C4A" w:rsidRDefault="00420400" w:rsidP="00CA5D2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EB2D6A" w14:textId="77777777" w:rsidR="00420400" w:rsidRPr="00816C4A" w:rsidRDefault="00420400" w:rsidP="00CA5D2C">
            <w:pPr>
              <w:pStyle w:val="TAH"/>
              <w:ind w:left="284" w:hanging="284"/>
              <w:rPr>
                <w:color w:val="000000"/>
                <w:lang w:eastAsia="en-GB"/>
              </w:rPr>
            </w:pPr>
            <w:r w:rsidRPr="00816C4A">
              <w:rPr>
                <w:color w:val="000000"/>
                <w:lang w:eastAsia="en-GB"/>
              </w:rPr>
              <w:t>Length</w:t>
            </w:r>
          </w:p>
        </w:tc>
      </w:tr>
      <w:tr w:rsidR="00420400" w:rsidRPr="00816C4A" w14:paraId="1DFB997A"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1B89662" w14:textId="77777777" w:rsidR="00420400" w:rsidRPr="00816C4A" w:rsidRDefault="00420400" w:rsidP="00CA5D2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16E09C4" w14:textId="77777777" w:rsidR="00420400" w:rsidRPr="00816C4A" w:rsidRDefault="00420400" w:rsidP="00CA5D2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57967B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8CA43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846AA2" w14:textId="77777777" w:rsidR="00420400" w:rsidRPr="00816C4A" w:rsidRDefault="00420400" w:rsidP="00CA5D2C">
            <w:pPr>
              <w:pStyle w:val="TAC"/>
              <w:ind w:left="284" w:hanging="284"/>
              <w:rPr>
                <w:color w:val="000000"/>
                <w:lang w:eastAsia="en-GB"/>
              </w:rPr>
            </w:pPr>
            <w:r w:rsidRPr="00816C4A">
              <w:rPr>
                <w:color w:val="000000"/>
                <w:lang w:eastAsia="en-GB"/>
              </w:rPr>
              <w:t>1</w:t>
            </w:r>
          </w:p>
        </w:tc>
      </w:tr>
      <w:tr w:rsidR="00420400" w:rsidRPr="00816C4A" w14:paraId="0004E0F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83BA1E1" w14:textId="13832BAB" w:rsidR="00420400" w:rsidRPr="00816C4A" w:rsidRDefault="00420400" w:rsidP="00CA5D2C">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02BE164D" w14:textId="77777777" w:rsidR="00420400" w:rsidRPr="00816C4A" w:rsidRDefault="00420400" w:rsidP="00CA5D2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516A281E"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091DDD1"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F78061" w14:textId="77777777" w:rsidR="00420400" w:rsidRPr="00816C4A" w:rsidRDefault="00420400" w:rsidP="00CA5D2C">
            <w:pPr>
              <w:pStyle w:val="TAC"/>
              <w:ind w:left="284" w:hanging="284"/>
              <w:rPr>
                <w:color w:val="000000"/>
                <w:lang w:eastAsia="en-GB"/>
              </w:rPr>
            </w:pPr>
            <w:r w:rsidRPr="00816C4A">
              <w:rPr>
                <w:color w:val="000000"/>
                <w:lang w:eastAsia="en-GB"/>
              </w:rPr>
              <w:t>1 or 2</w:t>
            </w:r>
          </w:p>
        </w:tc>
      </w:tr>
      <w:tr w:rsidR="00420400" w:rsidRPr="00816C4A" w14:paraId="7A12666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637CB8F" w14:textId="77777777" w:rsidR="00420400" w:rsidRPr="00816C4A" w:rsidRDefault="00420400" w:rsidP="00CA5D2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358906A4" w14:textId="77777777" w:rsidR="00420400" w:rsidRPr="00816C4A" w:rsidRDefault="00420400" w:rsidP="00CA5D2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4D0932C"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0AAF7C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F012EA" w14:textId="77777777" w:rsidR="00420400" w:rsidRPr="00816C4A" w:rsidRDefault="00420400" w:rsidP="00CA5D2C">
            <w:pPr>
              <w:pStyle w:val="TAC"/>
              <w:ind w:left="284" w:hanging="284"/>
              <w:rPr>
                <w:color w:val="000000"/>
                <w:lang w:eastAsia="en-GB"/>
              </w:rPr>
            </w:pPr>
            <w:r w:rsidRPr="00816C4A">
              <w:rPr>
                <w:color w:val="000000"/>
                <w:lang w:eastAsia="en-GB"/>
              </w:rPr>
              <w:t>A</w:t>
            </w:r>
          </w:p>
        </w:tc>
      </w:tr>
      <w:tr w:rsidR="00420400" w:rsidRPr="00816C4A" w14:paraId="7349BAF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EEB377" w14:textId="77777777" w:rsidR="00420400" w:rsidRPr="00816C4A" w:rsidRDefault="00420400" w:rsidP="00CA5D2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1667AB6F" w14:textId="77777777" w:rsidR="00420400" w:rsidRPr="00816C4A" w:rsidRDefault="00420400" w:rsidP="00CA5D2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2287494"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50D0E89"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F35D28" w14:textId="77777777" w:rsidR="00420400" w:rsidRPr="00816C4A" w:rsidRDefault="00420400" w:rsidP="00CA5D2C">
            <w:pPr>
              <w:pStyle w:val="TAC"/>
              <w:ind w:left="284" w:hanging="284"/>
              <w:rPr>
                <w:color w:val="000000"/>
                <w:lang w:eastAsia="en-GB"/>
              </w:rPr>
            </w:pPr>
            <w:r w:rsidRPr="00816C4A">
              <w:rPr>
                <w:color w:val="000000"/>
                <w:lang w:eastAsia="en-GB"/>
              </w:rPr>
              <w:t>B</w:t>
            </w:r>
          </w:p>
        </w:tc>
      </w:tr>
      <w:tr w:rsidR="00420400" w:rsidRPr="00816C4A" w14:paraId="3C86BF5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E979EF4" w14:textId="77777777" w:rsidR="00420400" w:rsidRPr="00816C4A" w:rsidRDefault="00420400" w:rsidP="00CA5D2C">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49B9DA12" w14:textId="77777777" w:rsidR="00420400" w:rsidRPr="00816C4A" w:rsidRDefault="00420400" w:rsidP="00CA5D2C">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79EFBFE0"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DA0DE52"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7DEA00" w14:textId="77777777" w:rsidR="00420400" w:rsidRPr="00816C4A" w:rsidRDefault="00420400" w:rsidP="00CA5D2C">
            <w:pPr>
              <w:pStyle w:val="TAC"/>
              <w:ind w:left="284" w:hanging="284"/>
              <w:rPr>
                <w:color w:val="000000"/>
                <w:lang w:eastAsia="en-GB"/>
              </w:rPr>
            </w:pPr>
            <w:r w:rsidRPr="00816C4A">
              <w:rPr>
                <w:color w:val="000000"/>
                <w:lang w:eastAsia="en-GB"/>
              </w:rPr>
              <w:t>C</w:t>
            </w:r>
          </w:p>
        </w:tc>
      </w:tr>
      <w:tr w:rsidR="00420400" w:rsidRPr="00816C4A" w14:paraId="7F82F58B"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86849ED" w14:textId="77777777" w:rsidR="00420400" w:rsidRPr="00816C4A" w:rsidRDefault="00420400" w:rsidP="00CA5D2C">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3E8B53A" w14:textId="77777777" w:rsidR="00420400" w:rsidRPr="00816C4A" w:rsidRDefault="00420400" w:rsidP="00CA5D2C">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417D71C0"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04819A03"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FE0E99" w14:textId="77777777" w:rsidR="00420400" w:rsidRPr="00816C4A" w:rsidRDefault="00420400" w:rsidP="00CA5D2C">
            <w:pPr>
              <w:pStyle w:val="TAC"/>
              <w:ind w:left="284" w:hanging="284"/>
              <w:rPr>
                <w:color w:val="000000"/>
                <w:lang w:eastAsia="en-GB"/>
              </w:rPr>
            </w:pPr>
            <w:r w:rsidRPr="00816C4A">
              <w:rPr>
                <w:color w:val="000000"/>
                <w:lang w:eastAsia="en-GB"/>
              </w:rPr>
              <w:t>D</w:t>
            </w:r>
          </w:p>
        </w:tc>
      </w:tr>
    </w:tbl>
    <w:p w14:paraId="5E12E056" w14:textId="77777777" w:rsidR="00420400" w:rsidRPr="00816C4A" w:rsidRDefault="00420400" w:rsidP="00420400"/>
    <w:p w14:paraId="6AD440DA"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6BC8E207" w14:textId="77777777" w:rsidR="00E86E7B" w:rsidRPr="00816C4A" w:rsidRDefault="00E86E7B" w:rsidP="00E86E7B">
      <w:pPr>
        <w:pStyle w:val="B2"/>
      </w:pPr>
      <w:r>
        <w:t>-</w:t>
      </w:r>
      <w:r>
        <w:tab/>
      </w:r>
      <w:r w:rsidRPr="00816C4A">
        <w:t>IMS Registration Event.</w:t>
      </w:r>
    </w:p>
    <w:p w14:paraId="14942A0C" w14:textId="77777777" w:rsidR="00E86E7B" w:rsidRPr="00816C4A" w:rsidRDefault="00E86E7B" w:rsidP="00E86E7B">
      <w:pPr>
        <w:pStyle w:val="B1"/>
      </w:pPr>
      <w:r w:rsidRPr="00816C4A">
        <w:t>-</w:t>
      </w:r>
      <w:r w:rsidRPr="00816C4A">
        <w:tab/>
        <w:t>Device identities: the terminal shall set the device identities to:</w:t>
      </w:r>
    </w:p>
    <w:p w14:paraId="131DB972" w14:textId="77777777" w:rsidR="00E86E7B" w:rsidRPr="00816C4A" w:rsidRDefault="00E86E7B" w:rsidP="00E86E7B">
      <w:pPr>
        <w:pStyle w:val="B2"/>
      </w:pPr>
      <w:r>
        <w:t>-</w:t>
      </w:r>
      <w:r>
        <w:tab/>
      </w:r>
      <w:r w:rsidRPr="00816C4A">
        <w:t>source:</w:t>
      </w:r>
      <w:r w:rsidRPr="00816C4A">
        <w:tab/>
        <w:t>Network;</w:t>
      </w:r>
    </w:p>
    <w:p w14:paraId="76600EE5" w14:textId="77777777" w:rsidR="00E86E7B" w:rsidRPr="00816C4A" w:rsidRDefault="00E86E7B" w:rsidP="00E86E7B">
      <w:pPr>
        <w:pStyle w:val="B2"/>
      </w:pPr>
      <w:r>
        <w:t>-</w:t>
      </w:r>
      <w:r>
        <w:tab/>
      </w:r>
      <w:r w:rsidRPr="00816C4A">
        <w:t>destination:</w:t>
      </w:r>
      <w:r w:rsidRPr="00816C4A">
        <w:tab/>
        <w:t>UICC.</w:t>
      </w:r>
    </w:p>
    <w:p w14:paraId="5E286824" w14:textId="50825F0B"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E05181">
        <w:t> </w:t>
      </w:r>
      <w:r w:rsidR="00E05181" w:rsidRPr="00816C4A">
        <w:t>[</w:t>
      </w:r>
      <w:r w:rsidRPr="00816C4A">
        <w:t xml:space="preserve">55]) received in the registration event package (see 3GPP </w:t>
      </w:r>
      <w:r w:rsidR="00E05181" w:rsidRPr="00816C4A">
        <w:t>TS</w:t>
      </w:r>
      <w:r w:rsidR="00E05181">
        <w:t> </w:t>
      </w:r>
      <w:r w:rsidR="00E05181" w:rsidRPr="00816C4A">
        <w:t>2</w:t>
      </w:r>
      <w:r w:rsidRPr="00816C4A">
        <w:t>4.229</w:t>
      </w:r>
      <w:r w:rsidR="00E05181">
        <w:t> </w:t>
      </w:r>
      <w:r w:rsidR="00E05181"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4F301E25" w14:textId="7F356EAE" w:rsidR="00E86E7B" w:rsidRPr="00816C4A" w:rsidRDefault="00E86E7B" w:rsidP="00E86E7B">
      <w:pPr>
        <w:pStyle w:val="B1"/>
      </w:pPr>
      <w:r w:rsidRPr="00816C4A">
        <w:t>-</w:t>
      </w:r>
      <w:r w:rsidRPr="00816C4A">
        <w:tab/>
        <w:t xml:space="preserve">Status Code: This data object shall contain the Status-code (see 3GPP </w:t>
      </w:r>
      <w:r w:rsidR="00E05181" w:rsidRPr="00816C4A">
        <w:t>TS</w:t>
      </w:r>
      <w:r w:rsidR="00E05181">
        <w:t> </w:t>
      </w:r>
      <w:r w:rsidR="00E05181" w:rsidRPr="00816C4A">
        <w:t>2</w:t>
      </w:r>
      <w:r w:rsidRPr="00816C4A">
        <w:t>4.229</w:t>
      </w:r>
      <w:r w:rsidR="00E05181">
        <w:t> </w:t>
      </w:r>
      <w:r w:rsidR="00E05181" w:rsidRPr="00816C4A">
        <w:t>[</w:t>
      </w:r>
      <w:r w:rsidRPr="00816C4A">
        <w:t>52]) received from the IMS network in response to a SIP REGISTER message.  This data object shall only be present to indicate that a failure occurred during an IMS registration.</w:t>
      </w:r>
    </w:p>
    <w:p w14:paraId="04014EF5" w14:textId="77777777" w:rsidR="00E86E7B" w:rsidRPr="00816C4A" w:rsidRDefault="00E86E7B" w:rsidP="00E86E7B">
      <w:r w:rsidRPr="00816C4A">
        <w:t>Response parameters/data: None for this type of ENVELOPE command.</w:t>
      </w:r>
    </w:p>
    <w:p w14:paraId="413EB47E" w14:textId="77777777" w:rsidR="00E86E7B" w:rsidRPr="00816C4A" w:rsidRDefault="00E86E7B" w:rsidP="00E86E7B">
      <w:pPr>
        <w:pStyle w:val="Heading3"/>
      </w:pPr>
      <w:bookmarkStart w:id="2027" w:name="_Toc3200912"/>
      <w:bookmarkStart w:id="2028" w:name="_Toc20392655"/>
      <w:bookmarkStart w:id="2029" w:name="_Toc27774302"/>
      <w:bookmarkStart w:id="2030" w:name="_Toc36482762"/>
      <w:bookmarkStart w:id="2031" w:name="_Toc36484421"/>
      <w:bookmarkStart w:id="2032" w:name="_Toc44933351"/>
      <w:bookmarkStart w:id="2033" w:name="_Toc50972304"/>
      <w:bookmarkStart w:id="2034" w:name="_Toc163045792"/>
      <w:r w:rsidRPr="00816C4A">
        <w:t>7.5.22</w:t>
      </w:r>
      <w:r w:rsidRPr="00816C4A">
        <w:tab/>
        <w:t>Profile Container</w:t>
      </w:r>
      <w:bookmarkEnd w:id="2027"/>
      <w:bookmarkEnd w:id="2028"/>
      <w:bookmarkEnd w:id="2029"/>
      <w:bookmarkEnd w:id="2030"/>
      <w:bookmarkEnd w:id="2031"/>
      <w:bookmarkEnd w:id="2032"/>
      <w:bookmarkEnd w:id="2033"/>
      <w:bookmarkEnd w:id="2034"/>
    </w:p>
    <w:p w14:paraId="1D9F150D" w14:textId="77777777" w:rsidR="00E86E7B" w:rsidRPr="00816C4A" w:rsidRDefault="00E86E7B" w:rsidP="00E86E7B">
      <w:pPr>
        <w:rPr>
          <w:noProof/>
        </w:rPr>
      </w:pPr>
      <w:r w:rsidRPr="00816C4A">
        <w:t>Not required by 3GPP.</w:t>
      </w:r>
    </w:p>
    <w:p w14:paraId="7AF74DF0" w14:textId="77777777" w:rsidR="00E86E7B" w:rsidRPr="00816C4A" w:rsidRDefault="00E86E7B" w:rsidP="00E86E7B">
      <w:pPr>
        <w:pStyle w:val="Heading3"/>
      </w:pPr>
      <w:bookmarkStart w:id="2035" w:name="_Toc3200913"/>
      <w:bookmarkStart w:id="2036" w:name="_Toc20392656"/>
      <w:bookmarkStart w:id="2037" w:name="_Toc27774303"/>
      <w:bookmarkStart w:id="2038" w:name="_Toc36482763"/>
      <w:bookmarkStart w:id="2039" w:name="_Toc36484422"/>
      <w:bookmarkStart w:id="2040" w:name="_Toc44933352"/>
      <w:bookmarkStart w:id="2041" w:name="_Toc50972305"/>
      <w:bookmarkStart w:id="2042" w:name="_Toc163045793"/>
      <w:r w:rsidRPr="00816C4A">
        <w:t>7.5.23</w:t>
      </w:r>
      <w:r w:rsidRPr="00816C4A">
        <w:tab/>
        <w:t>Envelope Container</w:t>
      </w:r>
      <w:bookmarkEnd w:id="2035"/>
      <w:bookmarkEnd w:id="2036"/>
      <w:bookmarkEnd w:id="2037"/>
      <w:bookmarkEnd w:id="2038"/>
      <w:bookmarkEnd w:id="2039"/>
      <w:bookmarkEnd w:id="2040"/>
      <w:bookmarkEnd w:id="2041"/>
      <w:bookmarkEnd w:id="2042"/>
    </w:p>
    <w:p w14:paraId="7C75F58E" w14:textId="77777777" w:rsidR="00E86E7B" w:rsidRPr="00816C4A" w:rsidRDefault="00E86E7B" w:rsidP="00E86E7B">
      <w:pPr>
        <w:rPr>
          <w:noProof/>
        </w:rPr>
      </w:pPr>
      <w:r w:rsidRPr="00816C4A">
        <w:t>Not required by 3GPP.</w:t>
      </w:r>
    </w:p>
    <w:p w14:paraId="545A5513" w14:textId="77777777" w:rsidR="00E86E7B" w:rsidRPr="00816C4A" w:rsidRDefault="00E86E7B" w:rsidP="00E86E7B">
      <w:pPr>
        <w:pStyle w:val="Heading3"/>
      </w:pPr>
      <w:bookmarkStart w:id="2043" w:name="_Toc3200914"/>
      <w:bookmarkStart w:id="2044" w:name="_Toc20392657"/>
      <w:bookmarkStart w:id="2045" w:name="_Toc27774304"/>
      <w:bookmarkStart w:id="2046" w:name="_Toc36482764"/>
      <w:bookmarkStart w:id="2047" w:name="_Toc36484423"/>
      <w:bookmarkStart w:id="2048" w:name="_Toc44933353"/>
      <w:bookmarkStart w:id="2049" w:name="_Toc50972306"/>
      <w:bookmarkStart w:id="2050" w:name="_Toc163045794"/>
      <w:r w:rsidRPr="00816C4A">
        <w:lastRenderedPageBreak/>
        <w:t>7.5.24</w:t>
      </w:r>
      <w:r w:rsidRPr="00816C4A">
        <w:tab/>
        <w:t>Poll Interval Negotiation</w:t>
      </w:r>
      <w:bookmarkEnd w:id="2043"/>
      <w:bookmarkEnd w:id="2044"/>
      <w:bookmarkEnd w:id="2045"/>
      <w:bookmarkEnd w:id="2046"/>
      <w:bookmarkEnd w:id="2047"/>
      <w:bookmarkEnd w:id="2048"/>
      <w:bookmarkEnd w:id="2049"/>
      <w:bookmarkEnd w:id="2050"/>
    </w:p>
    <w:p w14:paraId="287EA9EC" w14:textId="48EEDB6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.5.22.</w:t>
      </w:r>
    </w:p>
    <w:p w14:paraId="1E498B6B" w14:textId="77777777" w:rsidR="00E86E7B" w:rsidRPr="00816C4A" w:rsidRDefault="00E86E7B" w:rsidP="00E86E7B">
      <w:pPr>
        <w:pStyle w:val="Heading3"/>
        <w:rPr>
          <w:color w:val="000000"/>
        </w:rPr>
      </w:pPr>
      <w:bookmarkStart w:id="2051" w:name="_Toc3200915"/>
      <w:bookmarkStart w:id="2052" w:name="_Toc20392658"/>
      <w:bookmarkStart w:id="2053" w:name="_Toc27774305"/>
      <w:bookmarkStart w:id="2054" w:name="_Toc36482765"/>
      <w:bookmarkStart w:id="2055" w:name="_Toc36484424"/>
      <w:bookmarkStart w:id="2056" w:name="_Toc44933354"/>
      <w:bookmarkStart w:id="2057" w:name="_Toc50972307"/>
      <w:bookmarkStart w:id="2058" w:name="_Toc163045795"/>
      <w:r w:rsidRPr="00816C4A">
        <w:t>7.5.25</w:t>
      </w:r>
      <w:r w:rsidRPr="00816C4A">
        <w:tab/>
      </w:r>
      <w:r w:rsidRPr="00816C4A">
        <w:rPr>
          <w:color w:val="000000"/>
        </w:rPr>
        <w:t>Data Connection Status Change Event</w:t>
      </w:r>
      <w:bookmarkEnd w:id="2051"/>
      <w:bookmarkEnd w:id="2052"/>
      <w:bookmarkEnd w:id="2053"/>
      <w:bookmarkEnd w:id="2054"/>
      <w:bookmarkEnd w:id="2055"/>
      <w:bookmarkEnd w:id="2056"/>
      <w:bookmarkEnd w:id="2057"/>
      <w:bookmarkEnd w:id="2058"/>
    </w:p>
    <w:p w14:paraId="067642B2" w14:textId="77777777" w:rsidR="00E86E7B" w:rsidRPr="00816C4A" w:rsidRDefault="00E86E7B" w:rsidP="00E86E7B">
      <w:pPr>
        <w:pStyle w:val="Heading4"/>
      </w:pPr>
      <w:bookmarkStart w:id="2059" w:name="_Toc3200916"/>
      <w:bookmarkStart w:id="2060" w:name="_Toc20392659"/>
      <w:bookmarkStart w:id="2061" w:name="_Toc27774306"/>
      <w:bookmarkStart w:id="2062" w:name="_Toc36482766"/>
      <w:bookmarkStart w:id="2063" w:name="_Toc36484425"/>
      <w:bookmarkStart w:id="2064" w:name="_Toc44933355"/>
      <w:bookmarkStart w:id="2065" w:name="_Toc50972308"/>
      <w:bookmarkStart w:id="2066" w:name="_Toc163045796"/>
      <w:r w:rsidRPr="00816C4A">
        <w:t>7.5.25.1</w:t>
      </w:r>
      <w:r w:rsidRPr="00816C4A">
        <w:tab/>
        <w:t>Procedure</w:t>
      </w:r>
      <w:bookmarkEnd w:id="2059"/>
      <w:bookmarkEnd w:id="2060"/>
      <w:bookmarkEnd w:id="2061"/>
      <w:bookmarkEnd w:id="2062"/>
      <w:bookmarkEnd w:id="2063"/>
      <w:bookmarkEnd w:id="2064"/>
      <w:bookmarkEnd w:id="2065"/>
      <w:bookmarkEnd w:id="2066"/>
    </w:p>
    <w:p w14:paraId="01E94A56" w14:textId="77777777" w:rsidR="00E86E7B" w:rsidRPr="00816C4A" w:rsidRDefault="00E86E7B" w:rsidP="00E86E7B">
      <w:r w:rsidRPr="00816C4A">
        <w:t>This and the following clauses apply if class "e"  is supported.</w:t>
      </w:r>
    </w:p>
    <w:p w14:paraId="6DD56409" w14:textId="1D5606BA" w:rsidR="00E86E7B" w:rsidRPr="00816C4A" w:rsidRDefault="00E86E7B" w:rsidP="00E86E7B">
      <w:r w:rsidRPr="00816C4A">
        <w:t xml:space="preserve">If the Data Connection Status Change event is part of the current event list (as set up by the last SET UP EVENT LIST command, see </w:t>
      </w:r>
      <w:r w:rsidR="00E05181" w:rsidRPr="00816C4A">
        <w:t>clause</w:t>
      </w:r>
      <w:r w:rsidR="00E05181">
        <w:t> </w:t>
      </w:r>
      <w:r w:rsidR="00E05181"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2E6BA037" w14:textId="77777777" w:rsidR="00E86E7B" w:rsidRPr="00816C4A" w:rsidRDefault="00E86E7B" w:rsidP="00E86E7B">
      <w:pPr>
        <w:pStyle w:val="Heading4"/>
      </w:pPr>
      <w:bookmarkStart w:id="2067" w:name="_Toc3200917"/>
      <w:bookmarkStart w:id="2068" w:name="_Toc20392660"/>
      <w:bookmarkStart w:id="2069" w:name="_Toc27774307"/>
      <w:bookmarkStart w:id="2070" w:name="_Toc36482767"/>
      <w:bookmarkStart w:id="2071" w:name="_Toc36484426"/>
      <w:bookmarkStart w:id="2072" w:name="_Toc44933356"/>
      <w:bookmarkStart w:id="2073" w:name="_Toc50972309"/>
      <w:bookmarkStart w:id="2074" w:name="_Toc163045797"/>
      <w:r w:rsidRPr="00816C4A">
        <w:t>7.5.25.2</w:t>
      </w:r>
      <w:r w:rsidRPr="00816C4A">
        <w:tab/>
        <w:t>Structure of ENVELOPE (EVENT DOWNLOAD – Data Connection Status Change)</w:t>
      </w:r>
      <w:bookmarkEnd w:id="2067"/>
      <w:bookmarkEnd w:id="2068"/>
      <w:bookmarkEnd w:id="2069"/>
      <w:bookmarkEnd w:id="2070"/>
      <w:bookmarkEnd w:id="2071"/>
      <w:bookmarkEnd w:id="2072"/>
      <w:bookmarkEnd w:id="2073"/>
      <w:bookmarkEnd w:id="2074"/>
    </w:p>
    <w:p w14:paraId="71EE1A98" w14:textId="77777777" w:rsidR="00E86E7B" w:rsidRPr="00816C4A" w:rsidRDefault="00E86E7B" w:rsidP="00E86E7B">
      <w:r w:rsidRPr="00816C4A">
        <w:t>Direction: ME to UICC</w:t>
      </w:r>
    </w:p>
    <w:p w14:paraId="567F3766" w14:textId="65D93A21"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787F3CA8"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72B24D3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446FA95" w14:textId="77777777" w:rsidR="00420400" w:rsidRPr="00816C4A" w:rsidRDefault="00420400" w:rsidP="00CA5D2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2080237" w14:textId="77777777" w:rsidR="00420400" w:rsidRPr="00816C4A" w:rsidRDefault="00420400" w:rsidP="00CA5D2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849DAE3" w14:textId="77777777" w:rsidR="00420400" w:rsidRPr="00816C4A" w:rsidRDefault="00420400" w:rsidP="00CA5D2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045F0751" w14:textId="77777777" w:rsidR="00420400" w:rsidRPr="00816C4A" w:rsidRDefault="00420400" w:rsidP="00CA5D2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CA86187" w14:textId="77777777" w:rsidR="00420400" w:rsidRPr="00816C4A" w:rsidRDefault="00420400" w:rsidP="00CA5D2C">
            <w:pPr>
              <w:pStyle w:val="TAH"/>
              <w:ind w:left="284" w:hanging="284"/>
              <w:rPr>
                <w:color w:val="000000"/>
                <w:lang w:eastAsia="en-GB"/>
              </w:rPr>
            </w:pPr>
            <w:r w:rsidRPr="00816C4A">
              <w:rPr>
                <w:color w:val="000000"/>
                <w:lang w:eastAsia="en-GB"/>
              </w:rPr>
              <w:t>Length</w:t>
            </w:r>
          </w:p>
        </w:tc>
      </w:tr>
      <w:tr w:rsidR="00420400" w:rsidRPr="00816C4A" w14:paraId="15281DB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D49E4CB" w14:textId="77777777" w:rsidR="00420400" w:rsidRPr="00816C4A" w:rsidRDefault="00420400" w:rsidP="00CA5D2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56DB0C19" w14:textId="77777777" w:rsidR="00420400" w:rsidRPr="00816C4A" w:rsidRDefault="00420400" w:rsidP="00CA5D2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6BF872"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26ED54"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16B8709" w14:textId="77777777" w:rsidR="00420400" w:rsidRPr="00816C4A" w:rsidRDefault="00420400" w:rsidP="00CA5D2C">
            <w:pPr>
              <w:pStyle w:val="TAC"/>
              <w:ind w:left="284" w:hanging="284"/>
              <w:rPr>
                <w:color w:val="000000"/>
                <w:lang w:eastAsia="en-GB"/>
              </w:rPr>
            </w:pPr>
            <w:r w:rsidRPr="00816C4A">
              <w:rPr>
                <w:color w:val="000000"/>
                <w:lang w:eastAsia="en-GB"/>
              </w:rPr>
              <w:t>1</w:t>
            </w:r>
          </w:p>
        </w:tc>
      </w:tr>
      <w:tr w:rsidR="00420400" w:rsidRPr="00816C4A" w14:paraId="0BD6E1A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09C1B7" w14:textId="3F68AB12" w:rsidR="00420400" w:rsidRPr="00816C4A" w:rsidRDefault="00420400" w:rsidP="00CA5D2C">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74595797" w14:textId="77777777" w:rsidR="00420400" w:rsidRPr="00816C4A" w:rsidRDefault="00420400" w:rsidP="00CA5D2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228236BD"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7AC64D"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16696B" w14:textId="77777777" w:rsidR="00420400" w:rsidRPr="00816C4A" w:rsidRDefault="00420400" w:rsidP="00CA5D2C">
            <w:pPr>
              <w:pStyle w:val="TAC"/>
              <w:ind w:left="284" w:hanging="284"/>
              <w:rPr>
                <w:color w:val="000000"/>
                <w:lang w:eastAsia="en-GB"/>
              </w:rPr>
            </w:pPr>
            <w:r w:rsidRPr="00816C4A">
              <w:rPr>
                <w:color w:val="000000"/>
                <w:lang w:eastAsia="en-GB"/>
              </w:rPr>
              <w:t>1 or 2</w:t>
            </w:r>
          </w:p>
        </w:tc>
      </w:tr>
      <w:tr w:rsidR="00420400" w:rsidRPr="00816C4A" w14:paraId="56775A8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D9B647C" w14:textId="77777777" w:rsidR="00420400" w:rsidRPr="00816C4A" w:rsidRDefault="00420400" w:rsidP="00CA5D2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5D6AD850" w14:textId="77777777" w:rsidR="00420400" w:rsidRPr="00816C4A" w:rsidRDefault="00420400" w:rsidP="00CA5D2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6F96B2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9074D6"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DEFC07" w14:textId="77777777" w:rsidR="00420400" w:rsidRPr="00816C4A" w:rsidRDefault="00420400" w:rsidP="00CA5D2C">
            <w:pPr>
              <w:pStyle w:val="TAC"/>
              <w:ind w:left="284" w:hanging="284"/>
              <w:rPr>
                <w:color w:val="000000"/>
                <w:lang w:eastAsia="en-GB"/>
              </w:rPr>
            </w:pPr>
            <w:r w:rsidRPr="00816C4A">
              <w:rPr>
                <w:color w:val="000000"/>
                <w:lang w:eastAsia="en-GB"/>
              </w:rPr>
              <w:t>A</w:t>
            </w:r>
          </w:p>
        </w:tc>
      </w:tr>
      <w:tr w:rsidR="00420400" w:rsidRPr="00816C4A" w14:paraId="4B9022B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BD9D466" w14:textId="77777777" w:rsidR="00420400" w:rsidRPr="00816C4A" w:rsidRDefault="00420400" w:rsidP="00CA5D2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2EB62C97" w14:textId="77777777" w:rsidR="00420400" w:rsidRPr="00816C4A" w:rsidRDefault="00420400" w:rsidP="00CA5D2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DD96709"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852975E"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85B57B" w14:textId="77777777" w:rsidR="00420400" w:rsidRPr="00816C4A" w:rsidRDefault="00420400" w:rsidP="00CA5D2C">
            <w:pPr>
              <w:pStyle w:val="TAC"/>
              <w:ind w:left="284" w:hanging="284"/>
              <w:rPr>
                <w:color w:val="000000"/>
                <w:lang w:eastAsia="en-GB"/>
              </w:rPr>
            </w:pPr>
            <w:r w:rsidRPr="00816C4A">
              <w:rPr>
                <w:color w:val="000000"/>
                <w:lang w:eastAsia="en-GB"/>
              </w:rPr>
              <w:t>B</w:t>
            </w:r>
          </w:p>
        </w:tc>
      </w:tr>
      <w:tr w:rsidR="00420400" w:rsidRPr="00816C4A" w14:paraId="4C0DC45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38FFFE5" w14:textId="77777777" w:rsidR="00420400" w:rsidRPr="00816C4A" w:rsidRDefault="00420400" w:rsidP="00CA5D2C">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7658F058" w14:textId="77777777" w:rsidR="00420400" w:rsidRPr="00816C4A" w:rsidRDefault="00420400" w:rsidP="00CA5D2C">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4D095F6C"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E8B0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484863" w14:textId="3FAEF8EE" w:rsidR="00420400" w:rsidRPr="00816C4A" w:rsidRDefault="00420400" w:rsidP="00CA5D2C">
            <w:pPr>
              <w:pStyle w:val="TAC"/>
              <w:ind w:left="284" w:hanging="284"/>
              <w:rPr>
                <w:color w:val="000000"/>
                <w:lang w:eastAsia="en-GB"/>
              </w:rPr>
            </w:pPr>
            <w:r>
              <w:rPr>
                <w:color w:val="000000"/>
                <w:lang w:eastAsia="en-GB"/>
              </w:rPr>
              <w:t>C</w:t>
            </w:r>
          </w:p>
        </w:tc>
      </w:tr>
      <w:tr w:rsidR="00420400" w:rsidRPr="00816C4A" w14:paraId="1D775335"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7316D22" w14:textId="77777777" w:rsidR="00420400" w:rsidRPr="00816C4A" w:rsidRDefault="00420400" w:rsidP="00CA5D2C">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4E34880B" w14:textId="77777777" w:rsidR="00420400" w:rsidRPr="00816C4A" w:rsidRDefault="00420400" w:rsidP="00CA5D2C">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5053EDE7"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EDAA3F0"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D0130A" w14:textId="5D4A9567" w:rsidR="00420400" w:rsidRPr="00816C4A" w:rsidRDefault="00420400" w:rsidP="00CA5D2C">
            <w:pPr>
              <w:pStyle w:val="TAC"/>
              <w:ind w:left="284" w:hanging="284"/>
              <w:rPr>
                <w:color w:val="000000"/>
                <w:lang w:eastAsia="en-GB"/>
              </w:rPr>
            </w:pPr>
            <w:r>
              <w:rPr>
                <w:color w:val="000000"/>
                <w:lang w:eastAsia="en-GB"/>
              </w:rPr>
              <w:t>D</w:t>
            </w:r>
          </w:p>
        </w:tc>
      </w:tr>
      <w:tr w:rsidR="00420400" w:rsidRPr="00816C4A" w14:paraId="0DFB4AA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5BFD34D" w14:textId="77777777" w:rsidR="00420400" w:rsidRPr="00816C4A" w:rsidRDefault="00420400" w:rsidP="00CA5D2C">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2B19E98C" w14:textId="77777777" w:rsidR="00420400" w:rsidRPr="00816C4A" w:rsidRDefault="00420400" w:rsidP="00CA5D2C">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C2158A8"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652F2BB"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36D7A2" w14:textId="01F4B6B2" w:rsidR="00420400" w:rsidRPr="00816C4A" w:rsidRDefault="00420400" w:rsidP="00CA5D2C">
            <w:pPr>
              <w:pStyle w:val="TAC"/>
              <w:ind w:left="284" w:hanging="284"/>
              <w:rPr>
                <w:color w:val="000000"/>
                <w:lang w:eastAsia="en-GB"/>
              </w:rPr>
            </w:pPr>
            <w:r>
              <w:rPr>
                <w:color w:val="000000"/>
                <w:lang w:eastAsia="en-GB"/>
              </w:rPr>
              <w:t>E</w:t>
            </w:r>
          </w:p>
        </w:tc>
      </w:tr>
      <w:tr w:rsidR="00420400" w:rsidRPr="00816C4A" w14:paraId="1E4C18A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C6CAD2E" w14:textId="77777777" w:rsidR="00420400" w:rsidRPr="00816C4A" w:rsidRDefault="00420400" w:rsidP="00CA5D2C">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03CB1D9" w14:textId="77777777" w:rsidR="00420400" w:rsidRPr="00816C4A" w:rsidRDefault="00420400" w:rsidP="00CA5D2C">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637FC0A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70E930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2B042D" w14:textId="4DA88AF2" w:rsidR="00420400" w:rsidRPr="00816C4A" w:rsidRDefault="00420400" w:rsidP="00CA5D2C">
            <w:pPr>
              <w:pStyle w:val="TAC"/>
              <w:ind w:left="284" w:hanging="284"/>
              <w:rPr>
                <w:color w:val="000000"/>
                <w:lang w:eastAsia="en-GB"/>
              </w:rPr>
            </w:pPr>
            <w:r>
              <w:rPr>
                <w:color w:val="000000"/>
                <w:lang w:eastAsia="en-GB"/>
              </w:rPr>
              <w:t>F</w:t>
            </w:r>
          </w:p>
        </w:tc>
      </w:tr>
      <w:tr w:rsidR="00420400" w:rsidRPr="00816C4A" w14:paraId="4F8BD29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85989A4" w14:textId="77777777" w:rsidR="00420400" w:rsidRPr="00816C4A" w:rsidRDefault="00420400" w:rsidP="00CA5D2C">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4E023869" w14:textId="77777777" w:rsidR="00420400" w:rsidRPr="00816C4A" w:rsidRDefault="00420400" w:rsidP="00CA5D2C">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463AFA32"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F9D3923"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A5DFEA" w14:textId="4F72817E" w:rsidR="00420400" w:rsidRPr="00816C4A" w:rsidRDefault="00420400" w:rsidP="00CA5D2C">
            <w:pPr>
              <w:pStyle w:val="TAC"/>
              <w:ind w:left="284" w:hanging="284"/>
              <w:rPr>
                <w:color w:val="000000"/>
                <w:lang w:eastAsia="en-GB"/>
              </w:rPr>
            </w:pPr>
            <w:r>
              <w:rPr>
                <w:color w:val="000000"/>
                <w:lang w:eastAsia="en-GB"/>
              </w:rPr>
              <w:t>G</w:t>
            </w:r>
          </w:p>
        </w:tc>
      </w:tr>
      <w:tr w:rsidR="00420400" w:rsidRPr="00816C4A" w14:paraId="1DF95A5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21A1E94" w14:textId="77777777" w:rsidR="00420400" w:rsidRPr="00816C4A" w:rsidRDefault="00420400" w:rsidP="00CA5D2C">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F13F10C" w14:textId="77777777" w:rsidR="00420400" w:rsidRPr="00816C4A" w:rsidRDefault="00420400" w:rsidP="00CA5D2C">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3B135F08"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131918A"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5A960F5" w14:textId="371EF9D2" w:rsidR="00420400" w:rsidRPr="00816C4A" w:rsidRDefault="00420400" w:rsidP="00CA5D2C">
            <w:pPr>
              <w:pStyle w:val="TAC"/>
              <w:ind w:left="284" w:hanging="284"/>
              <w:rPr>
                <w:color w:val="000000"/>
                <w:lang w:eastAsia="en-GB"/>
              </w:rPr>
            </w:pPr>
            <w:r>
              <w:rPr>
                <w:color w:val="000000"/>
                <w:lang w:eastAsia="en-GB"/>
              </w:rPr>
              <w:t>H</w:t>
            </w:r>
          </w:p>
        </w:tc>
      </w:tr>
      <w:tr w:rsidR="00420400" w:rsidRPr="00816C4A" w14:paraId="07365B84"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20C86F1" w14:textId="77777777" w:rsidR="00420400" w:rsidRPr="00816C4A" w:rsidRDefault="00420400" w:rsidP="00CA5D2C">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35A18745" w14:textId="77777777" w:rsidR="00420400" w:rsidRPr="00816C4A" w:rsidRDefault="00420400" w:rsidP="00CA5D2C">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0CF32FF"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7E40B58"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941D58" w14:textId="637AD8F9" w:rsidR="00420400" w:rsidRPr="00816C4A" w:rsidRDefault="00420400" w:rsidP="00CA5D2C">
            <w:pPr>
              <w:pStyle w:val="TAC"/>
              <w:ind w:left="284" w:hanging="284"/>
              <w:rPr>
                <w:color w:val="000000"/>
                <w:lang w:eastAsia="en-GB"/>
              </w:rPr>
            </w:pPr>
            <w:r>
              <w:rPr>
                <w:color w:val="000000"/>
                <w:lang w:eastAsia="en-GB"/>
              </w:rPr>
              <w:t>I</w:t>
            </w:r>
          </w:p>
        </w:tc>
      </w:tr>
      <w:tr w:rsidR="00420400" w:rsidRPr="00816C4A" w14:paraId="2E4093A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B618051" w14:textId="77777777" w:rsidR="00420400" w:rsidRPr="00816C4A" w:rsidRDefault="00420400" w:rsidP="00CA5D2C">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76847815" w14:textId="77777777" w:rsidR="00420400" w:rsidRPr="00816C4A" w:rsidRDefault="00420400" w:rsidP="00CA5D2C">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52FFB849"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74DAFB2"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5A1E13" w14:textId="3589765C" w:rsidR="00420400" w:rsidRPr="00816C4A" w:rsidRDefault="00420400" w:rsidP="00CA5D2C">
            <w:pPr>
              <w:pStyle w:val="TAC"/>
              <w:ind w:left="284" w:hanging="284"/>
              <w:rPr>
                <w:color w:val="000000"/>
                <w:lang w:eastAsia="en-GB"/>
              </w:rPr>
            </w:pPr>
            <w:r>
              <w:rPr>
                <w:color w:val="000000"/>
                <w:lang w:eastAsia="en-GB"/>
              </w:rPr>
              <w:t>J</w:t>
            </w:r>
          </w:p>
        </w:tc>
      </w:tr>
      <w:tr w:rsidR="00420400" w:rsidRPr="00816C4A" w14:paraId="40BB9880"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E6D0B7C" w14:textId="77777777" w:rsidR="00420400" w:rsidRPr="00816C4A" w:rsidRDefault="00420400" w:rsidP="00CA5D2C">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385E9F7D" w14:textId="77777777" w:rsidR="00420400" w:rsidRPr="00816C4A" w:rsidRDefault="00420400" w:rsidP="00CA5D2C">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2119599A"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48F1E98"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958927" w14:textId="758E6862" w:rsidR="00420400" w:rsidRPr="00816C4A" w:rsidRDefault="00420400" w:rsidP="00CA5D2C">
            <w:pPr>
              <w:pStyle w:val="TAC"/>
              <w:ind w:left="284" w:hanging="284"/>
              <w:rPr>
                <w:color w:val="000000"/>
                <w:lang w:eastAsia="en-GB"/>
              </w:rPr>
            </w:pPr>
            <w:r>
              <w:rPr>
                <w:color w:val="000000"/>
                <w:lang w:eastAsia="en-GB"/>
              </w:rPr>
              <w:t>K</w:t>
            </w:r>
          </w:p>
        </w:tc>
      </w:tr>
      <w:tr w:rsidR="00420400" w:rsidRPr="00816C4A" w14:paraId="1262163F"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7D63F96" w14:textId="77777777" w:rsidR="00420400" w:rsidRPr="00816C4A" w:rsidRDefault="00420400" w:rsidP="00CA5D2C">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71525C91" w14:textId="77777777" w:rsidR="00420400" w:rsidRPr="00816C4A" w:rsidRDefault="00420400" w:rsidP="00CA5D2C">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7FB62946" w14:textId="77777777" w:rsidR="00420400" w:rsidRPr="00816C4A" w:rsidRDefault="00420400" w:rsidP="00CA5D2C">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0A5A535A" w14:textId="77777777" w:rsidR="00420400" w:rsidRPr="00816C4A" w:rsidRDefault="00420400" w:rsidP="00CA5D2C">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63C4CFB" w14:textId="1EB06CC3" w:rsidR="00420400" w:rsidRPr="00816C4A" w:rsidRDefault="00420400" w:rsidP="00CA5D2C">
            <w:pPr>
              <w:pStyle w:val="TAC"/>
              <w:ind w:left="284" w:hanging="284"/>
              <w:rPr>
                <w:color w:val="000000"/>
                <w:lang w:eastAsia="en-GB"/>
              </w:rPr>
            </w:pPr>
            <w:r>
              <w:rPr>
                <w:color w:val="000000"/>
              </w:rPr>
              <w:t>L</w:t>
            </w:r>
          </w:p>
        </w:tc>
      </w:tr>
    </w:tbl>
    <w:p w14:paraId="57FC394A" w14:textId="77777777" w:rsidR="00420400" w:rsidRPr="00816C4A" w:rsidRDefault="00420400" w:rsidP="00420400"/>
    <w:p w14:paraId="2DE1687D"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3B725216" w14:textId="77777777" w:rsidR="00E86E7B" w:rsidRPr="00816C4A" w:rsidRDefault="00E86E7B" w:rsidP="00E86E7B">
      <w:pPr>
        <w:pStyle w:val="B2"/>
      </w:pPr>
      <w:r>
        <w:t>-</w:t>
      </w:r>
      <w:r>
        <w:tab/>
      </w:r>
      <w:r w:rsidRPr="00816C4A">
        <w:t>Data Connection Status Change.</w:t>
      </w:r>
    </w:p>
    <w:p w14:paraId="2BC3E531" w14:textId="77777777" w:rsidR="00E86E7B" w:rsidRPr="00816C4A" w:rsidRDefault="00E86E7B" w:rsidP="00E86E7B">
      <w:pPr>
        <w:pStyle w:val="B1"/>
      </w:pPr>
      <w:r w:rsidRPr="00816C4A">
        <w:t>-</w:t>
      </w:r>
      <w:r w:rsidRPr="00816C4A">
        <w:tab/>
        <w:t>Device identities: the terminal shall set the device identities to:</w:t>
      </w:r>
    </w:p>
    <w:p w14:paraId="153C626B"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48985FA3" w14:textId="77777777" w:rsidR="00E86E7B" w:rsidRPr="00816C4A" w:rsidRDefault="00E86E7B" w:rsidP="00E86E7B">
      <w:pPr>
        <w:pStyle w:val="B2"/>
      </w:pPr>
      <w:r>
        <w:t>-</w:t>
      </w:r>
      <w:r>
        <w:tab/>
      </w:r>
      <w:r w:rsidRPr="00816C4A">
        <w:t>destination:</w:t>
      </w:r>
      <w:r w:rsidRPr="00816C4A">
        <w:tab/>
        <w:t>UICC.</w:t>
      </w:r>
    </w:p>
    <w:p w14:paraId="1899D5F8" w14:textId="77777777" w:rsidR="00E86E7B" w:rsidRDefault="00E86E7B" w:rsidP="00E86E7B">
      <w:pPr>
        <w:pStyle w:val="B1"/>
      </w:pPr>
      <w:r w:rsidRPr="00816C4A">
        <w:t>-</w:t>
      </w:r>
      <w:r w:rsidRPr="00816C4A">
        <w:tab/>
        <w:t>Data connection status: This data object shall contain the status of the data connection.</w:t>
      </w:r>
    </w:p>
    <w:p w14:paraId="60B25831" w14:textId="77777777" w:rsidR="00E86E7B" w:rsidRPr="00816C4A" w:rsidRDefault="00E86E7B" w:rsidP="00E86E7B">
      <w:pPr>
        <w:pStyle w:val="B1"/>
      </w:pPr>
      <w:r>
        <w:t>-</w:t>
      </w:r>
      <w:r>
        <w:tab/>
        <w:t>Data connection type: This data object shall contain the type of data connection.</w:t>
      </w:r>
    </w:p>
    <w:p w14:paraId="34EE4C7C" w14:textId="42AF9643"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or the ESM cause as defined in 3GPP </w:t>
      </w:r>
      <w:r w:rsidR="00E05181" w:rsidRPr="00816C4A">
        <w:t>TS</w:t>
      </w:r>
      <w:r w:rsidR="00E05181">
        <w:t> </w:t>
      </w:r>
      <w:r w:rsidR="00E05181" w:rsidRPr="00816C4A">
        <w:t>2</w:t>
      </w:r>
      <w:r w:rsidRPr="00816C4A">
        <w:t>4.301</w:t>
      </w:r>
      <w:r w:rsidR="00E05181">
        <w:t> </w:t>
      </w:r>
      <w:r w:rsidR="00E05181" w:rsidRPr="00816C4A">
        <w:t>[</w:t>
      </w:r>
      <w:r w:rsidRPr="00816C4A">
        <w:t xml:space="preserve">46], or the 5GSM cause as defined in 3GPP </w:t>
      </w:r>
      <w:r w:rsidR="00E05181" w:rsidRPr="00816C4A">
        <w:t>TS</w:t>
      </w:r>
      <w:r w:rsidR="00E05181">
        <w:t> </w:t>
      </w:r>
      <w:r w:rsidR="00E05181" w:rsidRPr="00816C4A">
        <w:t>2</w:t>
      </w:r>
      <w:r w:rsidRPr="00816C4A">
        <w:t>4.501</w:t>
      </w:r>
      <w:r w:rsidR="00E05181">
        <w:t> </w:t>
      </w:r>
      <w:r w:rsidR="00E05181" w:rsidRPr="00816C4A">
        <w:t>[</w:t>
      </w:r>
      <w:r w:rsidRPr="00816C4A">
        <w:t>70].</w:t>
      </w:r>
    </w:p>
    <w:p w14:paraId="34F8EE1D" w14:textId="0E17536A"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E05181" w:rsidRPr="00816C4A">
        <w:t>clause</w:t>
      </w:r>
      <w:r w:rsidR="00E05181">
        <w:t> </w:t>
      </w:r>
      <w:r w:rsidR="00E05181" w:rsidRPr="00816C4A">
        <w:t>8</w:t>
      </w:r>
      <w:r w:rsidRPr="00816C4A">
        <w:t>.28.</w:t>
      </w:r>
    </w:p>
    <w:p w14:paraId="4CD3A9CC"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6F25DA16" w14:textId="77777777" w:rsidR="00E86E7B" w:rsidRPr="00816C4A" w:rsidRDefault="00E86E7B" w:rsidP="00E86E7B">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1A2C7C2D"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37A47954"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3BCF6116" w14:textId="15AD13F9"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4.008</w:t>
      </w:r>
      <w:r w:rsidR="00E05181">
        <w:rPr>
          <w:rFonts w:eastAsia="Calibri"/>
          <w:lang w:val="en-US"/>
        </w:rPr>
        <w:t> </w:t>
      </w:r>
      <w:r w:rsidR="00E05181"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4.501</w:t>
      </w:r>
      <w:r w:rsidR="00E05181">
        <w:rPr>
          <w:rFonts w:eastAsia="Calibri"/>
          <w:lang w:val="en-US"/>
        </w:rPr>
        <w:t> </w:t>
      </w:r>
      <w:r w:rsidR="00E05181" w:rsidRPr="00816C4A">
        <w:rPr>
          <w:rFonts w:eastAsia="Calibri"/>
          <w:lang w:val="en-US"/>
        </w:rPr>
        <w:t>[</w:t>
      </w:r>
      <w:r w:rsidRPr="00816C4A">
        <w:rPr>
          <w:rFonts w:eastAsia="Calibri"/>
          <w:lang w:val="en-US"/>
        </w:rPr>
        <w:t>70]. It is present only when Data connection status is either successful or rejected.</w:t>
      </w:r>
    </w:p>
    <w:p w14:paraId="1DCC4D1B" w14:textId="777D0EEC"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4.008</w:t>
      </w:r>
      <w:r w:rsidR="00E05181">
        <w:rPr>
          <w:rFonts w:eastAsia="Calibri"/>
          <w:lang w:val="en-US"/>
        </w:rPr>
        <w:t> </w:t>
      </w:r>
      <w:r w:rsidR="00E05181"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4.501</w:t>
      </w:r>
      <w:r w:rsidR="00E05181">
        <w:rPr>
          <w:rFonts w:eastAsia="Calibri"/>
          <w:lang w:val="en-US"/>
        </w:rPr>
        <w:t> </w:t>
      </w:r>
      <w:r w:rsidR="00E05181" w:rsidRPr="00816C4A">
        <w:rPr>
          <w:rFonts w:eastAsia="Calibri"/>
          <w:lang w:val="en-US"/>
        </w:rPr>
        <w:t>[</w:t>
      </w:r>
      <w:r w:rsidRPr="00816C4A">
        <w:rPr>
          <w:rFonts w:eastAsia="Calibri"/>
          <w:lang w:val="en-US"/>
        </w:rPr>
        <w:t>70]). It is present only when Data connection status is either successful or rejected.</w:t>
      </w:r>
    </w:p>
    <w:p w14:paraId="41B6BC8E" w14:textId="77777777" w:rsidR="00E86E7B" w:rsidRPr="00816C4A" w:rsidRDefault="00E86E7B" w:rsidP="00E86E7B">
      <w:r w:rsidRPr="00816C4A">
        <w:t>Response parameters/data: None for this type of ENVELOPE command.</w:t>
      </w:r>
    </w:p>
    <w:p w14:paraId="1A6C72D3" w14:textId="77777777" w:rsidR="00E86E7B" w:rsidRPr="00816C4A" w:rsidRDefault="00E86E7B" w:rsidP="00E86E7B">
      <w:pPr>
        <w:pStyle w:val="Heading2"/>
      </w:pPr>
      <w:bookmarkStart w:id="2075" w:name="_Toc3200918"/>
      <w:bookmarkStart w:id="2076" w:name="_Toc20392661"/>
      <w:bookmarkStart w:id="2077" w:name="_Toc27774308"/>
      <w:bookmarkStart w:id="2078" w:name="_Toc36482768"/>
      <w:bookmarkStart w:id="2079" w:name="_Toc36484427"/>
      <w:bookmarkStart w:id="2080" w:name="_Toc44933357"/>
      <w:bookmarkStart w:id="2081" w:name="_Toc50972310"/>
      <w:bookmarkStart w:id="2082" w:name="_Toc163045798"/>
      <w:r w:rsidRPr="00816C4A">
        <w:t>7.6</w:t>
      </w:r>
      <w:r w:rsidRPr="00816C4A">
        <w:tab/>
        <w:t>USSD Data Download</w:t>
      </w:r>
      <w:bookmarkEnd w:id="2075"/>
      <w:bookmarkEnd w:id="2076"/>
      <w:bookmarkEnd w:id="2077"/>
      <w:bookmarkEnd w:id="2078"/>
      <w:bookmarkEnd w:id="2079"/>
      <w:bookmarkEnd w:id="2080"/>
      <w:bookmarkEnd w:id="2081"/>
      <w:bookmarkEnd w:id="2082"/>
    </w:p>
    <w:p w14:paraId="4D7DB6F5" w14:textId="77777777" w:rsidR="00E86E7B" w:rsidRPr="00816C4A" w:rsidRDefault="00E86E7B" w:rsidP="00E86E7B">
      <w:r w:rsidRPr="00816C4A">
        <w:t>This clause applies if class "p" is supported.</w:t>
      </w:r>
    </w:p>
    <w:p w14:paraId="6AE0B895" w14:textId="77777777" w:rsidR="00E86E7B" w:rsidRPr="00816C4A" w:rsidRDefault="00E86E7B" w:rsidP="00E86E7B">
      <w:pPr>
        <w:pStyle w:val="Heading3"/>
      </w:pPr>
      <w:bookmarkStart w:id="2083" w:name="_Toc3200919"/>
      <w:bookmarkStart w:id="2084" w:name="_Toc20392662"/>
      <w:bookmarkStart w:id="2085" w:name="_Toc27774309"/>
      <w:bookmarkStart w:id="2086" w:name="_Toc36482769"/>
      <w:bookmarkStart w:id="2087" w:name="_Toc36484428"/>
      <w:bookmarkStart w:id="2088" w:name="_Toc44933358"/>
      <w:bookmarkStart w:id="2089" w:name="_Toc50972311"/>
      <w:bookmarkStart w:id="2090" w:name="_Toc163045799"/>
      <w:r w:rsidRPr="00816C4A">
        <w:t>7.6.1</w:t>
      </w:r>
      <w:r w:rsidRPr="00816C4A">
        <w:tab/>
        <w:t>Procedure</w:t>
      </w:r>
      <w:bookmarkEnd w:id="2083"/>
      <w:bookmarkEnd w:id="2084"/>
      <w:bookmarkEnd w:id="2085"/>
      <w:bookmarkEnd w:id="2086"/>
      <w:bookmarkEnd w:id="2087"/>
      <w:bookmarkEnd w:id="2088"/>
      <w:bookmarkEnd w:id="2089"/>
      <w:bookmarkEnd w:id="2090"/>
    </w:p>
    <w:p w14:paraId="4A161554"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4C3D1241"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5DF2202D" w14:textId="77777777" w:rsidR="00E86E7B" w:rsidRPr="00816C4A" w:rsidRDefault="00E86E7B" w:rsidP="00E86E7B">
      <w:pPr>
        <w:pStyle w:val="B2"/>
      </w:pPr>
      <w:r w:rsidRPr="00816C4A">
        <w:t>-</w:t>
      </w:r>
      <w:r w:rsidRPr="00816C4A">
        <w:tab/>
        <w:t>The ME shall wait for an acknowledgement from the USIM:</w:t>
      </w:r>
    </w:p>
    <w:p w14:paraId="2CC95303"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42826CD0"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20952F6C"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648FD22"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 xml:space="preserve">in the USSD String of the return result component of the </w:t>
      </w:r>
      <w:r w:rsidRPr="00816C4A">
        <w:lastRenderedPageBreak/>
        <w:t>FACILITY message it will send back to the network (see TS 24.090 [37]). The alphabet and language indicators shall be those used in the original message.</w:t>
      </w:r>
    </w:p>
    <w:p w14:paraId="0923ABFD" w14:textId="77777777" w:rsidR="00E86E7B" w:rsidRPr="00816C4A" w:rsidRDefault="00E86E7B" w:rsidP="00E86E7B">
      <w:pPr>
        <w:pStyle w:val="Heading3"/>
      </w:pPr>
      <w:bookmarkStart w:id="2091" w:name="_Toc3200920"/>
      <w:bookmarkStart w:id="2092" w:name="_Toc20392663"/>
      <w:bookmarkStart w:id="2093" w:name="_Toc27774310"/>
      <w:bookmarkStart w:id="2094" w:name="_Toc36482770"/>
      <w:bookmarkStart w:id="2095" w:name="_Toc36484429"/>
      <w:bookmarkStart w:id="2096" w:name="_Toc44933359"/>
      <w:bookmarkStart w:id="2097" w:name="_Toc50972312"/>
      <w:bookmarkStart w:id="2098" w:name="_Toc163045800"/>
      <w:r w:rsidRPr="00816C4A">
        <w:t>7.6.2</w:t>
      </w:r>
      <w:r w:rsidRPr="00816C4A">
        <w:tab/>
        <w:t>Structure of ENVELOPE (USSD Data Download)</w:t>
      </w:r>
      <w:bookmarkEnd w:id="2091"/>
      <w:bookmarkEnd w:id="2092"/>
      <w:bookmarkEnd w:id="2093"/>
      <w:bookmarkEnd w:id="2094"/>
      <w:bookmarkEnd w:id="2095"/>
      <w:bookmarkEnd w:id="2096"/>
      <w:bookmarkEnd w:id="2097"/>
      <w:bookmarkEnd w:id="2098"/>
    </w:p>
    <w:p w14:paraId="3889C9F3" w14:textId="77777777" w:rsidR="00E86E7B" w:rsidRPr="00816C4A" w:rsidRDefault="00E86E7B" w:rsidP="00E86E7B">
      <w:r w:rsidRPr="00816C4A">
        <w:t>Direction: ME to UICC</w:t>
      </w:r>
    </w:p>
    <w:p w14:paraId="19153C3B" w14:textId="77777777" w:rsidR="00E86E7B" w:rsidRPr="00816C4A" w:rsidRDefault="00E86E7B" w:rsidP="00E86E7B">
      <w:r w:rsidRPr="00816C4A">
        <w:t>The command header is specified in TS 31.101 [13].</w:t>
      </w:r>
    </w:p>
    <w:p w14:paraId="5EB46BD0" w14:textId="77777777" w:rsidR="00E86E7B" w:rsidRPr="00816C4A" w:rsidRDefault="00E86E7B" w:rsidP="00E86E7B">
      <w:r w:rsidRPr="00816C4A">
        <w:t>Command parameters/data:</w:t>
      </w:r>
    </w:p>
    <w:p w14:paraId="4A98F63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5922AB10" w14:textId="77777777" w:rsidTr="00B27DCC">
        <w:trPr>
          <w:trHeight w:val="320"/>
        </w:trPr>
        <w:tc>
          <w:tcPr>
            <w:tcW w:w="3756" w:type="dxa"/>
          </w:tcPr>
          <w:p w14:paraId="692B364F" w14:textId="77777777" w:rsidR="00E86E7B" w:rsidRPr="00816C4A" w:rsidRDefault="00E86E7B" w:rsidP="00B27DCC">
            <w:pPr>
              <w:pStyle w:val="TAL"/>
              <w:rPr>
                <w:b/>
                <w:lang w:val="fr-FR"/>
              </w:rPr>
            </w:pPr>
            <w:r w:rsidRPr="00816C4A">
              <w:rPr>
                <w:b/>
                <w:lang w:val="fr-FR"/>
              </w:rPr>
              <w:t>Description</w:t>
            </w:r>
          </w:p>
        </w:tc>
        <w:tc>
          <w:tcPr>
            <w:tcW w:w="1240" w:type="dxa"/>
          </w:tcPr>
          <w:p w14:paraId="39CF5EB9" w14:textId="77777777" w:rsidR="00E86E7B" w:rsidRPr="00816C4A" w:rsidRDefault="00E86E7B" w:rsidP="00B27DCC">
            <w:pPr>
              <w:pStyle w:val="TAL"/>
              <w:jc w:val="center"/>
              <w:rPr>
                <w:b/>
                <w:lang w:val="fr-FR"/>
              </w:rPr>
            </w:pPr>
            <w:r>
              <w:rPr>
                <w:b/>
                <w:lang w:val="fr-FR"/>
              </w:rPr>
              <w:t>Clause</w:t>
            </w:r>
          </w:p>
        </w:tc>
        <w:tc>
          <w:tcPr>
            <w:tcW w:w="1240" w:type="dxa"/>
          </w:tcPr>
          <w:p w14:paraId="6371B9DE" w14:textId="77777777" w:rsidR="00E86E7B" w:rsidRPr="00816C4A" w:rsidRDefault="00E86E7B" w:rsidP="00B27DCC">
            <w:pPr>
              <w:pStyle w:val="TAL"/>
              <w:jc w:val="center"/>
              <w:rPr>
                <w:b/>
                <w:lang w:val="fr-FR"/>
              </w:rPr>
            </w:pPr>
            <w:r w:rsidRPr="00816C4A">
              <w:rPr>
                <w:b/>
                <w:lang w:val="fr-FR"/>
              </w:rPr>
              <w:t>M/O</w:t>
            </w:r>
          </w:p>
        </w:tc>
        <w:tc>
          <w:tcPr>
            <w:tcW w:w="852" w:type="dxa"/>
          </w:tcPr>
          <w:p w14:paraId="1CF4719C" w14:textId="77777777" w:rsidR="00E86E7B" w:rsidRPr="00816C4A" w:rsidRDefault="00E86E7B" w:rsidP="00B27DCC">
            <w:pPr>
              <w:pStyle w:val="TAL"/>
              <w:jc w:val="center"/>
              <w:rPr>
                <w:b/>
              </w:rPr>
            </w:pPr>
            <w:r w:rsidRPr="00816C4A">
              <w:rPr>
                <w:b/>
              </w:rPr>
              <w:t>Min</w:t>
            </w:r>
          </w:p>
        </w:tc>
        <w:tc>
          <w:tcPr>
            <w:tcW w:w="1418" w:type="dxa"/>
          </w:tcPr>
          <w:p w14:paraId="68B74017" w14:textId="77777777" w:rsidR="00E86E7B" w:rsidRPr="00816C4A" w:rsidRDefault="00E86E7B" w:rsidP="00B27DCC">
            <w:pPr>
              <w:pStyle w:val="TAL"/>
              <w:jc w:val="center"/>
              <w:rPr>
                <w:b/>
              </w:rPr>
            </w:pPr>
            <w:r w:rsidRPr="00816C4A">
              <w:rPr>
                <w:b/>
              </w:rPr>
              <w:t>Length</w:t>
            </w:r>
          </w:p>
        </w:tc>
      </w:tr>
      <w:tr w:rsidR="00E86E7B" w:rsidRPr="00816C4A" w14:paraId="357A98C4" w14:textId="77777777" w:rsidTr="00B27DCC">
        <w:trPr>
          <w:trHeight w:val="240"/>
        </w:trPr>
        <w:tc>
          <w:tcPr>
            <w:tcW w:w="3756" w:type="dxa"/>
          </w:tcPr>
          <w:p w14:paraId="2209768E" w14:textId="77777777" w:rsidR="00E86E7B" w:rsidRPr="00816C4A" w:rsidRDefault="00E86E7B" w:rsidP="00B27DCC">
            <w:pPr>
              <w:pStyle w:val="TAL"/>
            </w:pPr>
            <w:r w:rsidRPr="00816C4A">
              <w:t>USSD Download tag</w:t>
            </w:r>
          </w:p>
        </w:tc>
        <w:tc>
          <w:tcPr>
            <w:tcW w:w="1240" w:type="dxa"/>
          </w:tcPr>
          <w:p w14:paraId="6015F515" w14:textId="77777777" w:rsidR="00E86E7B" w:rsidRPr="00816C4A" w:rsidRDefault="00E86E7B" w:rsidP="00B27DCC">
            <w:pPr>
              <w:pStyle w:val="TAL"/>
              <w:jc w:val="center"/>
            </w:pPr>
            <w:r w:rsidRPr="00816C4A">
              <w:t>9.1</w:t>
            </w:r>
          </w:p>
        </w:tc>
        <w:tc>
          <w:tcPr>
            <w:tcW w:w="1240" w:type="dxa"/>
          </w:tcPr>
          <w:p w14:paraId="45681C1E" w14:textId="77777777" w:rsidR="00E86E7B" w:rsidRPr="00816C4A" w:rsidRDefault="00E86E7B" w:rsidP="00B27DCC">
            <w:pPr>
              <w:pStyle w:val="TAL"/>
              <w:jc w:val="center"/>
            </w:pPr>
            <w:r w:rsidRPr="00816C4A">
              <w:t>M</w:t>
            </w:r>
          </w:p>
        </w:tc>
        <w:tc>
          <w:tcPr>
            <w:tcW w:w="852" w:type="dxa"/>
          </w:tcPr>
          <w:p w14:paraId="460B7D8B" w14:textId="77777777" w:rsidR="00E86E7B" w:rsidRPr="00816C4A" w:rsidRDefault="00E86E7B" w:rsidP="00B27DCC">
            <w:pPr>
              <w:pStyle w:val="TAL"/>
              <w:jc w:val="center"/>
            </w:pPr>
            <w:r w:rsidRPr="00816C4A">
              <w:t>Y</w:t>
            </w:r>
          </w:p>
        </w:tc>
        <w:tc>
          <w:tcPr>
            <w:tcW w:w="1418" w:type="dxa"/>
          </w:tcPr>
          <w:p w14:paraId="41DC24BF" w14:textId="77777777" w:rsidR="00E86E7B" w:rsidRPr="00816C4A" w:rsidRDefault="00E86E7B" w:rsidP="00B27DCC">
            <w:pPr>
              <w:pStyle w:val="TAL"/>
              <w:jc w:val="center"/>
            </w:pPr>
            <w:r w:rsidRPr="00816C4A">
              <w:t>1</w:t>
            </w:r>
          </w:p>
        </w:tc>
      </w:tr>
      <w:tr w:rsidR="00E86E7B" w:rsidRPr="00816C4A" w14:paraId="19278AB3" w14:textId="77777777" w:rsidTr="00B27DCC">
        <w:trPr>
          <w:trHeight w:val="240"/>
        </w:trPr>
        <w:tc>
          <w:tcPr>
            <w:tcW w:w="3756" w:type="dxa"/>
          </w:tcPr>
          <w:p w14:paraId="3B4367D4" w14:textId="77777777" w:rsidR="00E86E7B" w:rsidRPr="00816C4A" w:rsidRDefault="00E86E7B" w:rsidP="00B27DCC">
            <w:pPr>
              <w:pStyle w:val="TAL"/>
            </w:pPr>
            <w:r w:rsidRPr="00816C4A">
              <w:t>Length (A+B)</w:t>
            </w:r>
          </w:p>
        </w:tc>
        <w:tc>
          <w:tcPr>
            <w:tcW w:w="1240" w:type="dxa"/>
          </w:tcPr>
          <w:p w14:paraId="23F2F494" w14:textId="77777777" w:rsidR="00E86E7B" w:rsidRPr="00816C4A" w:rsidRDefault="00E86E7B" w:rsidP="00B27DCC">
            <w:pPr>
              <w:pStyle w:val="TAL"/>
              <w:jc w:val="center"/>
              <w:rPr>
                <w:lang w:val="fr-FR"/>
              </w:rPr>
            </w:pPr>
            <w:r w:rsidRPr="00816C4A">
              <w:rPr>
                <w:lang w:val="fr-FR"/>
              </w:rPr>
              <w:t>-</w:t>
            </w:r>
          </w:p>
        </w:tc>
        <w:tc>
          <w:tcPr>
            <w:tcW w:w="1240" w:type="dxa"/>
          </w:tcPr>
          <w:p w14:paraId="3A9D8CF6" w14:textId="77777777" w:rsidR="00E86E7B" w:rsidRPr="00816C4A" w:rsidRDefault="00E86E7B" w:rsidP="00B27DCC">
            <w:pPr>
              <w:pStyle w:val="TAL"/>
              <w:jc w:val="center"/>
              <w:rPr>
                <w:lang w:val="fr-FR"/>
              </w:rPr>
            </w:pPr>
            <w:r w:rsidRPr="00816C4A">
              <w:rPr>
                <w:lang w:val="fr-FR"/>
              </w:rPr>
              <w:t>M</w:t>
            </w:r>
          </w:p>
        </w:tc>
        <w:tc>
          <w:tcPr>
            <w:tcW w:w="852" w:type="dxa"/>
          </w:tcPr>
          <w:p w14:paraId="49357FE0" w14:textId="77777777" w:rsidR="00E86E7B" w:rsidRPr="00816C4A" w:rsidRDefault="00E86E7B" w:rsidP="00B27DCC">
            <w:pPr>
              <w:pStyle w:val="TAL"/>
              <w:jc w:val="center"/>
              <w:rPr>
                <w:lang w:val="fr-FR"/>
              </w:rPr>
            </w:pPr>
            <w:r w:rsidRPr="00816C4A">
              <w:rPr>
                <w:lang w:val="fr-FR"/>
              </w:rPr>
              <w:t>Y</w:t>
            </w:r>
          </w:p>
        </w:tc>
        <w:tc>
          <w:tcPr>
            <w:tcW w:w="1418" w:type="dxa"/>
          </w:tcPr>
          <w:p w14:paraId="24778B4B" w14:textId="77777777" w:rsidR="00E86E7B" w:rsidRPr="00816C4A" w:rsidRDefault="00E86E7B" w:rsidP="00B27DCC">
            <w:pPr>
              <w:pStyle w:val="TAL"/>
              <w:jc w:val="center"/>
              <w:rPr>
                <w:lang w:val="fr-FR"/>
              </w:rPr>
            </w:pPr>
            <w:r w:rsidRPr="00816C4A">
              <w:rPr>
                <w:lang w:val="fr-FR"/>
              </w:rPr>
              <w:t>1 or 2</w:t>
            </w:r>
          </w:p>
        </w:tc>
      </w:tr>
      <w:tr w:rsidR="00E86E7B" w:rsidRPr="00816C4A" w14:paraId="37BE78EB" w14:textId="77777777" w:rsidTr="00B27DCC">
        <w:trPr>
          <w:trHeight w:val="240"/>
        </w:trPr>
        <w:tc>
          <w:tcPr>
            <w:tcW w:w="3756" w:type="dxa"/>
          </w:tcPr>
          <w:p w14:paraId="1D00AF53" w14:textId="77777777" w:rsidR="00E86E7B" w:rsidRPr="00816C4A" w:rsidRDefault="00E86E7B" w:rsidP="00B27DCC">
            <w:pPr>
              <w:pStyle w:val="TAL"/>
            </w:pPr>
            <w:r w:rsidRPr="00816C4A">
              <w:rPr>
                <w:lang w:val="fr-FR"/>
              </w:rPr>
              <w:t>Device identities</w:t>
            </w:r>
          </w:p>
        </w:tc>
        <w:tc>
          <w:tcPr>
            <w:tcW w:w="1240" w:type="dxa"/>
          </w:tcPr>
          <w:p w14:paraId="3E52C2C4" w14:textId="77777777" w:rsidR="00E86E7B" w:rsidRPr="00816C4A" w:rsidRDefault="00E86E7B" w:rsidP="00B27DCC">
            <w:pPr>
              <w:pStyle w:val="TAL"/>
              <w:jc w:val="center"/>
              <w:rPr>
                <w:lang w:val="fr-FR"/>
              </w:rPr>
            </w:pPr>
            <w:r w:rsidRPr="00816C4A">
              <w:rPr>
                <w:lang w:val="fr-FR"/>
              </w:rPr>
              <w:t>8.7</w:t>
            </w:r>
          </w:p>
        </w:tc>
        <w:tc>
          <w:tcPr>
            <w:tcW w:w="1240" w:type="dxa"/>
          </w:tcPr>
          <w:p w14:paraId="0806BB37" w14:textId="77777777" w:rsidR="00E86E7B" w:rsidRPr="00816C4A" w:rsidRDefault="00E86E7B" w:rsidP="00B27DCC">
            <w:pPr>
              <w:pStyle w:val="TAL"/>
              <w:jc w:val="center"/>
              <w:rPr>
                <w:lang w:val="fr-FR"/>
              </w:rPr>
            </w:pPr>
            <w:r w:rsidRPr="00816C4A">
              <w:rPr>
                <w:lang w:val="fr-FR"/>
              </w:rPr>
              <w:t>M</w:t>
            </w:r>
          </w:p>
        </w:tc>
        <w:tc>
          <w:tcPr>
            <w:tcW w:w="852" w:type="dxa"/>
          </w:tcPr>
          <w:p w14:paraId="0548D093" w14:textId="77777777" w:rsidR="00E86E7B" w:rsidRPr="00816C4A" w:rsidRDefault="00E86E7B" w:rsidP="00B27DCC">
            <w:pPr>
              <w:pStyle w:val="TAL"/>
              <w:jc w:val="center"/>
              <w:rPr>
                <w:lang w:val="fr-FR"/>
              </w:rPr>
            </w:pPr>
            <w:r w:rsidRPr="00816C4A">
              <w:rPr>
                <w:lang w:val="fr-FR"/>
              </w:rPr>
              <w:t>Y</w:t>
            </w:r>
          </w:p>
        </w:tc>
        <w:tc>
          <w:tcPr>
            <w:tcW w:w="1418" w:type="dxa"/>
          </w:tcPr>
          <w:p w14:paraId="55765598" w14:textId="77777777" w:rsidR="00E86E7B" w:rsidRPr="00816C4A" w:rsidRDefault="00E86E7B" w:rsidP="00B27DCC">
            <w:pPr>
              <w:pStyle w:val="TAL"/>
              <w:jc w:val="center"/>
              <w:rPr>
                <w:lang w:val="fr-FR"/>
              </w:rPr>
            </w:pPr>
            <w:r w:rsidRPr="00816C4A">
              <w:rPr>
                <w:lang w:val="fr-FR"/>
              </w:rPr>
              <w:t>A</w:t>
            </w:r>
          </w:p>
        </w:tc>
      </w:tr>
      <w:tr w:rsidR="00E86E7B" w:rsidRPr="00816C4A" w14:paraId="450158DE" w14:textId="77777777" w:rsidTr="00B27DCC">
        <w:trPr>
          <w:trHeight w:val="240"/>
        </w:trPr>
        <w:tc>
          <w:tcPr>
            <w:tcW w:w="3756" w:type="dxa"/>
          </w:tcPr>
          <w:p w14:paraId="21319AE7" w14:textId="77777777" w:rsidR="00E86E7B" w:rsidRPr="00816C4A" w:rsidRDefault="00E86E7B" w:rsidP="00B27DCC">
            <w:pPr>
              <w:pStyle w:val="TAL"/>
              <w:rPr>
                <w:lang w:val="fr-FR"/>
              </w:rPr>
            </w:pPr>
            <w:r w:rsidRPr="00816C4A">
              <w:rPr>
                <w:lang w:val="fr-FR"/>
              </w:rPr>
              <w:t>USSD string</w:t>
            </w:r>
          </w:p>
        </w:tc>
        <w:tc>
          <w:tcPr>
            <w:tcW w:w="1240" w:type="dxa"/>
          </w:tcPr>
          <w:p w14:paraId="071046FE" w14:textId="77777777" w:rsidR="00E86E7B" w:rsidRPr="00816C4A" w:rsidRDefault="00E86E7B" w:rsidP="00B27DCC">
            <w:pPr>
              <w:pStyle w:val="TAL"/>
              <w:jc w:val="center"/>
              <w:rPr>
                <w:lang w:val="fr-FR"/>
              </w:rPr>
            </w:pPr>
            <w:r w:rsidRPr="00816C4A">
              <w:rPr>
                <w:lang w:val="fr-FR"/>
              </w:rPr>
              <w:t>8.17</w:t>
            </w:r>
          </w:p>
        </w:tc>
        <w:tc>
          <w:tcPr>
            <w:tcW w:w="1240" w:type="dxa"/>
          </w:tcPr>
          <w:p w14:paraId="16804529" w14:textId="77777777" w:rsidR="00E86E7B" w:rsidRPr="00816C4A" w:rsidRDefault="00E86E7B" w:rsidP="00B27DCC">
            <w:pPr>
              <w:pStyle w:val="TAL"/>
              <w:jc w:val="center"/>
              <w:rPr>
                <w:lang w:val="fr-FR"/>
              </w:rPr>
            </w:pPr>
            <w:r w:rsidRPr="00816C4A">
              <w:rPr>
                <w:lang w:val="fr-FR"/>
              </w:rPr>
              <w:t>M</w:t>
            </w:r>
          </w:p>
        </w:tc>
        <w:tc>
          <w:tcPr>
            <w:tcW w:w="852" w:type="dxa"/>
          </w:tcPr>
          <w:p w14:paraId="51E9E2ED" w14:textId="77777777" w:rsidR="00E86E7B" w:rsidRPr="00816C4A" w:rsidRDefault="00E86E7B" w:rsidP="00B27DCC">
            <w:pPr>
              <w:pStyle w:val="TAL"/>
              <w:jc w:val="center"/>
              <w:rPr>
                <w:lang w:val="fr-FR"/>
              </w:rPr>
            </w:pPr>
            <w:r w:rsidRPr="00816C4A">
              <w:rPr>
                <w:lang w:val="fr-FR"/>
              </w:rPr>
              <w:t>Y</w:t>
            </w:r>
          </w:p>
        </w:tc>
        <w:tc>
          <w:tcPr>
            <w:tcW w:w="1418" w:type="dxa"/>
          </w:tcPr>
          <w:p w14:paraId="14B37E4F" w14:textId="77777777" w:rsidR="00E86E7B" w:rsidRPr="00816C4A" w:rsidRDefault="00E86E7B" w:rsidP="00B27DCC">
            <w:pPr>
              <w:pStyle w:val="TAL"/>
              <w:jc w:val="center"/>
            </w:pPr>
            <w:r w:rsidRPr="00816C4A">
              <w:t>B</w:t>
            </w:r>
          </w:p>
        </w:tc>
      </w:tr>
    </w:tbl>
    <w:p w14:paraId="5FBB1104" w14:textId="77777777" w:rsidR="00E86E7B" w:rsidRPr="00816C4A" w:rsidRDefault="00E86E7B" w:rsidP="00E86E7B"/>
    <w:p w14:paraId="2688B486" w14:textId="77777777" w:rsidR="00E86E7B" w:rsidRPr="00816C4A" w:rsidRDefault="00E86E7B" w:rsidP="00E86E7B">
      <w:pPr>
        <w:pStyle w:val="B1"/>
      </w:pPr>
      <w:r w:rsidRPr="00816C4A">
        <w:t>-</w:t>
      </w:r>
      <w:r w:rsidRPr="00816C4A">
        <w:tab/>
        <w:t>Device identities: the ME shall set the device identities to:</w:t>
      </w:r>
    </w:p>
    <w:p w14:paraId="65824BFF" w14:textId="77777777" w:rsidR="00E86E7B" w:rsidRPr="00816C4A" w:rsidRDefault="00E86E7B" w:rsidP="00E86E7B">
      <w:pPr>
        <w:pStyle w:val="B2"/>
      </w:pPr>
      <w:r w:rsidRPr="00816C4A">
        <w:t>Source:</w:t>
      </w:r>
      <w:r>
        <w:tab/>
      </w:r>
      <w:r w:rsidRPr="00816C4A">
        <w:t>Network</w:t>
      </w:r>
    </w:p>
    <w:p w14:paraId="52AA753D" w14:textId="77777777" w:rsidR="00E86E7B" w:rsidRPr="00816C4A" w:rsidRDefault="00E86E7B" w:rsidP="00E86E7B">
      <w:pPr>
        <w:pStyle w:val="B2"/>
      </w:pPr>
      <w:r w:rsidRPr="00816C4A">
        <w:t>Destination:</w:t>
      </w:r>
      <w:r w:rsidRPr="00816C4A">
        <w:tab/>
        <w:t>UICC</w:t>
      </w:r>
    </w:p>
    <w:p w14:paraId="70608BCF" w14:textId="77777777" w:rsidR="00E86E7B" w:rsidRPr="00816C4A" w:rsidRDefault="00E86E7B" w:rsidP="00E86E7B">
      <w:r w:rsidRPr="00816C4A">
        <w:t>Response parameters/data:</w:t>
      </w:r>
    </w:p>
    <w:p w14:paraId="42E07E8F" w14:textId="77777777" w:rsidR="00E86E7B" w:rsidRPr="00816C4A" w:rsidRDefault="00E86E7B" w:rsidP="00E86E7B">
      <w:r w:rsidRPr="00816C4A">
        <w:t>It is permissible for the UICC not to provide response data. If the UICC provides response data, the following data is returned.</w:t>
      </w:r>
    </w:p>
    <w:p w14:paraId="3963FF41"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4ECA12D" w14:textId="77777777" w:rsidTr="00B27DCC">
        <w:trPr>
          <w:trHeight w:val="240"/>
        </w:trPr>
        <w:tc>
          <w:tcPr>
            <w:tcW w:w="1276" w:type="dxa"/>
          </w:tcPr>
          <w:p w14:paraId="4C442925" w14:textId="77777777" w:rsidR="00E86E7B" w:rsidRPr="00816C4A" w:rsidRDefault="00E86E7B" w:rsidP="00B27DCC">
            <w:pPr>
              <w:pStyle w:val="TAC"/>
              <w:rPr>
                <w:b/>
                <w:lang w:eastAsia="en-GB"/>
              </w:rPr>
            </w:pPr>
            <w:r w:rsidRPr="00816C4A">
              <w:rPr>
                <w:b/>
                <w:lang w:eastAsia="en-GB"/>
              </w:rPr>
              <w:t>Byte(s)</w:t>
            </w:r>
          </w:p>
        </w:tc>
        <w:tc>
          <w:tcPr>
            <w:tcW w:w="4961" w:type="dxa"/>
          </w:tcPr>
          <w:p w14:paraId="6DEB43AF" w14:textId="77777777" w:rsidR="00E86E7B" w:rsidRPr="00816C4A" w:rsidRDefault="00E86E7B" w:rsidP="00B27DCC">
            <w:pPr>
              <w:pStyle w:val="TAL"/>
              <w:rPr>
                <w:b/>
              </w:rPr>
            </w:pPr>
            <w:r w:rsidRPr="00816C4A">
              <w:rPr>
                <w:b/>
              </w:rPr>
              <w:t>Description</w:t>
            </w:r>
          </w:p>
        </w:tc>
        <w:tc>
          <w:tcPr>
            <w:tcW w:w="1417" w:type="dxa"/>
          </w:tcPr>
          <w:p w14:paraId="75908935" w14:textId="77777777" w:rsidR="00E86E7B" w:rsidRPr="00816C4A" w:rsidRDefault="00E86E7B" w:rsidP="00B27DCC">
            <w:pPr>
              <w:pStyle w:val="TAC"/>
              <w:rPr>
                <w:b/>
                <w:lang w:eastAsia="en-GB"/>
              </w:rPr>
            </w:pPr>
            <w:r w:rsidRPr="00816C4A">
              <w:rPr>
                <w:b/>
                <w:lang w:eastAsia="en-GB"/>
              </w:rPr>
              <w:t>Length</w:t>
            </w:r>
          </w:p>
        </w:tc>
      </w:tr>
      <w:tr w:rsidR="00E86E7B" w:rsidRPr="00816C4A" w14:paraId="4CFBBAA0" w14:textId="77777777" w:rsidTr="00B27DCC">
        <w:trPr>
          <w:trHeight w:val="240"/>
        </w:trPr>
        <w:tc>
          <w:tcPr>
            <w:tcW w:w="1276" w:type="dxa"/>
          </w:tcPr>
          <w:p w14:paraId="44F01CFB"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4A9496A9" w14:textId="77777777" w:rsidR="00E86E7B" w:rsidRPr="00816C4A" w:rsidRDefault="00E86E7B" w:rsidP="00B27DCC">
            <w:pPr>
              <w:pStyle w:val="TAL"/>
            </w:pPr>
            <w:r w:rsidRPr="00816C4A">
              <w:t>UICC response</w:t>
            </w:r>
          </w:p>
        </w:tc>
        <w:tc>
          <w:tcPr>
            <w:tcW w:w="1417" w:type="dxa"/>
          </w:tcPr>
          <w:p w14:paraId="4164A431" w14:textId="77777777" w:rsidR="00E86E7B" w:rsidRPr="00816C4A" w:rsidRDefault="00E86E7B" w:rsidP="00B27DCC">
            <w:pPr>
              <w:pStyle w:val="TAC"/>
              <w:rPr>
                <w:lang w:eastAsia="en-GB"/>
              </w:rPr>
            </w:pPr>
            <w:r w:rsidRPr="00816C4A">
              <w:rPr>
                <w:lang w:eastAsia="en-GB"/>
              </w:rPr>
              <w:t>X</w:t>
            </w:r>
          </w:p>
        </w:tc>
      </w:tr>
    </w:tbl>
    <w:p w14:paraId="70336942" w14:textId="77777777" w:rsidR="00E86E7B" w:rsidRPr="00816C4A" w:rsidRDefault="00E86E7B" w:rsidP="00E86E7B"/>
    <w:p w14:paraId="7F5A00B5" w14:textId="77777777" w:rsidR="00E86E7B" w:rsidRPr="00816C4A" w:rsidRDefault="00E86E7B" w:rsidP="00E004DF">
      <w:pPr>
        <w:pStyle w:val="Heading2"/>
      </w:pPr>
      <w:bookmarkStart w:id="2099" w:name="_Toc3200921"/>
      <w:bookmarkStart w:id="2100" w:name="_Toc20392664"/>
      <w:bookmarkStart w:id="2101" w:name="_Toc27774311"/>
      <w:bookmarkStart w:id="2102" w:name="_Toc36482771"/>
      <w:bookmarkStart w:id="2103" w:name="_Toc36484430"/>
      <w:bookmarkStart w:id="2104" w:name="_Toc44933360"/>
      <w:bookmarkStart w:id="2105" w:name="_Toc50972313"/>
      <w:bookmarkStart w:id="2106" w:name="_Toc163045801"/>
      <w:r w:rsidRPr="00816C4A">
        <w:t>7.7</w:t>
      </w:r>
      <w:r w:rsidRPr="00816C4A">
        <w:tab/>
        <w:t xml:space="preserve">MMS </w:t>
      </w:r>
      <w:r w:rsidRPr="00816C4A">
        <w:rPr>
          <w:lang w:val="en-US"/>
        </w:rPr>
        <w:t>Transfer</w:t>
      </w:r>
      <w:r w:rsidRPr="00816C4A">
        <w:rPr>
          <w:lang w:val="fr-FR"/>
        </w:rPr>
        <w:t xml:space="preserve"> </w:t>
      </w:r>
      <w:r w:rsidRPr="00816C4A">
        <w:t>Status</w:t>
      </w:r>
      <w:bookmarkEnd w:id="2099"/>
      <w:bookmarkEnd w:id="2100"/>
      <w:bookmarkEnd w:id="2101"/>
      <w:bookmarkEnd w:id="2102"/>
      <w:bookmarkEnd w:id="2103"/>
      <w:bookmarkEnd w:id="2104"/>
      <w:bookmarkEnd w:id="2105"/>
      <w:bookmarkEnd w:id="2106"/>
    </w:p>
    <w:p w14:paraId="3ADA2A26" w14:textId="2C0E1A7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.6.</w:t>
      </w:r>
    </w:p>
    <w:p w14:paraId="5E8FBA29" w14:textId="77777777" w:rsidR="00E86E7B" w:rsidRPr="00816C4A" w:rsidRDefault="00E86E7B" w:rsidP="00E004DF">
      <w:pPr>
        <w:pStyle w:val="Heading2"/>
      </w:pPr>
      <w:bookmarkStart w:id="2107" w:name="_Toc3200922"/>
      <w:bookmarkStart w:id="2108" w:name="_Toc20392665"/>
      <w:bookmarkStart w:id="2109" w:name="_Toc27774312"/>
      <w:bookmarkStart w:id="2110" w:name="_Toc36482772"/>
      <w:bookmarkStart w:id="2111" w:name="_Toc36484431"/>
      <w:bookmarkStart w:id="2112" w:name="_Toc44933361"/>
      <w:bookmarkStart w:id="2113" w:name="_Toc50972314"/>
      <w:bookmarkStart w:id="2114" w:name="_Toc163045802"/>
      <w:r w:rsidRPr="00816C4A">
        <w:t>7.8</w:t>
      </w:r>
      <w:r w:rsidRPr="00816C4A">
        <w:tab/>
        <w:t>MMS notification download</w:t>
      </w:r>
      <w:bookmarkEnd w:id="2107"/>
      <w:bookmarkEnd w:id="2108"/>
      <w:bookmarkEnd w:id="2109"/>
      <w:bookmarkEnd w:id="2110"/>
      <w:bookmarkEnd w:id="2111"/>
      <w:bookmarkEnd w:id="2112"/>
      <w:bookmarkEnd w:id="2113"/>
      <w:bookmarkEnd w:id="2114"/>
    </w:p>
    <w:p w14:paraId="4AE5A63D" w14:textId="77777777" w:rsidR="00E86E7B" w:rsidRPr="00816C4A" w:rsidRDefault="00E86E7B" w:rsidP="00E86E7B">
      <w:r w:rsidRPr="00816C4A">
        <w:t>See ETSI TS 102 223 [32].</w:t>
      </w:r>
    </w:p>
    <w:p w14:paraId="672748DA" w14:textId="0A967952" w:rsidR="00E86E7B" w:rsidRPr="00816C4A" w:rsidRDefault="00E86E7B" w:rsidP="00E86E7B">
      <w:r w:rsidRPr="00816C4A">
        <w:t xml:space="preserve">Considering the addressing mechanism to the UICC indicated in ETSI TS 102 223 [32] </w:t>
      </w:r>
      <w:r w:rsidR="00E05181" w:rsidRPr="00816C4A">
        <w:t>clause</w:t>
      </w:r>
      <w:r w:rsidR="00E05181">
        <w:t> </w:t>
      </w:r>
      <w:r w:rsidR="00E05181" w:rsidRPr="00816C4A">
        <w:t>7</w:t>
      </w:r>
      <w:r w:rsidRPr="00816C4A">
        <w:t>.7, the UICC shall be targeted using the following application identifier: "uicc.3gpp.org".</w:t>
      </w:r>
    </w:p>
    <w:p w14:paraId="6922B31A" w14:textId="77777777" w:rsidR="00E86E7B" w:rsidRPr="00816C4A" w:rsidRDefault="00E86E7B" w:rsidP="00E86E7B">
      <w:pPr>
        <w:pStyle w:val="Heading2"/>
      </w:pPr>
      <w:bookmarkStart w:id="2115" w:name="_Toc3200923"/>
      <w:bookmarkStart w:id="2116" w:name="_Toc20392666"/>
      <w:bookmarkStart w:id="2117" w:name="_Toc27774313"/>
      <w:bookmarkStart w:id="2118" w:name="_Toc36482773"/>
      <w:bookmarkStart w:id="2119" w:name="_Toc36484432"/>
      <w:bookmarkStart w:id="2120" w:name="_Toc44933362"/>
      <w:bookmarkStart w:id="2121" w:name="_Toc50972315"/>
      <w:bookmarkStart w:id="2122" w:name="_Toc163045803"/>
      <w:r w:rsidRPr="00816C4A">
        <w:t>7.9</w:t>
      </w:r>
      <w:r w:rsidRPr="00816C4A">
        <w:tab/>
        <w:t>Terminal Applications</w:t>
      </w:r>
      <w:bookmarkEnd w:id="2115"/>
      <w:bookmarkEnd w:id="2116"/>
      <w:bookmarkEnd w:id="2117"/>
      <w:bookmarkEnd w:id="2118"/>
      <w:bookmarkEnd w:id="2119"/>
      <w:bookmarkEnd w:id="2120"/>
      <w:bookmarkEnd w:id="2121"/>
      <w:bookmarkEnd w:id="2122"/>
    </w:p>
    <w:p w14:paraId="733DD977" w14:textId="4469FFB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.8.</w:t>
      </w:r>
    </w:p>
    <w:p w14:paraId="26CC8F16" w14:textId="77777777" w:rsidR="00E86E7B" w:rsidRPr="00816C4A" w:rsidRDefault="00E86E7B" w:rsidP="00E86E7B">
      <w:pPr>
        <w:pStyle w:val="Heading2"/>
      </w:pPr>
      <w:bookmarkStart w:id="2123" w:name="_Toc3200924"/>
      <w:bookmarkStart w:id="2124" w:name="_Toc20392667"/>
      <w:bookmarkStart w:id="2125" w:name="_Toc27774314"/>
      <w:bookmarkStart w:id="2126" w:name="_Toc36482774"/>
      <w:bookmarkStart w:id="2127" w:name="_Toc36484433"/>
      <w:bookmarkStart w:id="2128" w:name="_Toc44933363"/>
      <w:bookmarkStart w:id="2129" w:name="_Toc50972316"/>
      <w:bookmarkStart w:id="2130" w:name="_Toc163045804"/>
      <w:r w:rsidRPr="00816C4A">
        <w:t>7.10</w:t>
      </w:r>
      <w:r w:rsidRPr="00816C4A">
        <w:tab/>
        <w:t>Geographical Location Reporting</w:t>
      </w:r>
      <w:bookmarkEnd w:id="2123"/>
      <w:bookmarkEnd w:id="2124"/>
      <w:bookmarkEnd w:id="2125"/>
      <w:bookmarkEnd w:id="2126"/>
      <w:bookmarkEnd w:id="2127"/>
      <w:bookmarkEnd w:id="2128"/>
      <w:bookmarkEnd w:id="2129"/>
      <w:bookmarkEnd w:id="2130"/>
    </w:p>
    <w:p w14:paraId="109A055A" w14:textId="77777777" w:rsidR="00E86E7B" w:rsidRPr="00816C4A" w:rsidRDefault="00E86E7B" w:rsidP="00E86E7B">
      <w:pPr>
        <w:pStyle w:val="Heading3"/>
      </w:pPr>
      <w:bookmarkStart w:id="2131" w:name="_Toc3200925"/>
      <w:bookmarkStart w:id="2132" w:name="_Toc20392668"/>
      <w:bookmarkStart w:id="2133" w:name="_Toc27774315"/>
      <w:bookmarkStart w:id="2134" w:name="_Toc36482775"/>
      <w:bookmarkStart w:id="2135" w:name="_Toc36484434"/>
      <w:bookmarkStart w:id="2136" w:name="_Toc44933364"/>
      <w:bookmarkStart w:id="2137" w:name="_Toc50972317"/>
      <w:bookmarkStart w:id="2138" w:name="_Toc163045805"/>
      <w:r w:rsidRPr="00816C4A">
        <w:t>7.10.1</w:t>
      </w:r>
      <w:r w:rsidRPr="00816C4A">
        <w:tab/>
        <w:t>Procedure</w:t>
      </w:r>
      <w:bookmarkEnd w:id="2131"/>
      <w:bookmarkEnd w:id="2132"/>
      <w:bookmarkEnd w:id="2133"/>
      <w:bookmarkEnd w:id="2134"/>
      <w:bookmarkEnd w:id="2135"/>
      <w:bookmarkEnd w:id="2136"/>
      <w:bookmarkEnd w:id="2137"/>
      <w:bookmarkEnd w:id="2138"/>
    </w:p>
    <w:p w14:paraId="7FCC16AC" w14:textId="77777777" w:rsidR="00E86E7B" w:rsidRPr="00816C4A" w:rsidRDefault="00E86E7B" w:rsidP="00E86E7B">
      <w:r w:rsidRPr="00816C4A">
        <w:t>This clause applies if class "n" is supported.</w:t>
      </w:r>
    </w:p>
    <w:p w14:paraId="538EC18A"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26A3AB1E" w14:textId="77777777" w:rsidR="00E86E7B" w:rsidRPr="00816C4A" w:rsidRDefault="00E86E7B" w:rsidP="00E86E7B">
      <w:pPr>
        <w:keepLines/>
      </w:pPr>
      <w:r w:rsidRPr="00816C4A">
        <w:lastRenderedPageBreak/>
        <w:t>It is acceptable for the ME to send the envelope even if the requested accuracy has not been achieved.</w:t>
      </w:r>
    </w:p>
    <w:p w14:paraId="6FE86B86" w14:textId="77777777" w:rsidR="00E86E7B" w:rsidRPr="00816C4A" w:rsidRDefault="00E86E7B" w:rsidP="00E86E7B">
      <w:pPr>
        <w:keepLines/>
      </w:pPr>
      <w:r w:rsidRPr="00816C4A">
        <w:tab/>
        <w:t>Note: some GAD Shapes contain the actual accuracy.</w:t>
      </w:r>
    </w:p>
    <w:p w14:paraId="4271D46A" w14:textId="77777777" w:rsidR="00E86E7B" w:rsidRPr="00816C4A" w:rsidRDefault="00E86E7B" w:rsidP="00E86E7B">
      <w:pPr>
        <w:keepLines/>
      </w:pPr>
      <w:r w:rsidRPr="00816C4A">
        <w:t>If positioning data cannot be provided, the envelope command shall neither include the GAD shape TLV nor the NMEA-sentence TLV.</w:t>
      </w:r>
    </w:p>
    <w:p w14:paraId="23EEAD2B"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676091D" w14:textId="77777777" w:rsidR="00E86E7B" w:rsidRPr="00816C4A" w:rsidRDefault="00E86E7B" w:rsidP="00E86E7B">
      <w:pPr>
        <w:pStyle w:val="Heading3"/>
      </w:pPr>
      <w:bookmarkStart w:id="2139" w:name="_Toc3200926"/>
      <w:bookmarkStart w:id="2140" w:name="_Toc20392669"/>
      <w:bookmarkStart w:id="2141" w:name="_Toc27774316"/>
      <w:bookmarkStart w:id="2142" w:name="_Toc36482776"/>
      <w:bookmarkStart w:id="2143" w:name="_Toc36484435"/>
      <w:bookmarkStart w:id="2144" w:name="_Toc44933365"/>
      <w:bookmarkStart w:id="2145" w:name="_Toc50972318"/>
      <w:bookmarkStart w:id="2146" w:name="_Toc163045806"/>
      <w:r w:rsidRPr="00816C4A">
        <w:t>7.10.2</w:t>
      </w:r>
      <w:r w:rsidRPr="00816C4A">
        <w:tab/>
        <w:t>Structure of ENVELOPE (Geographical Location Reporting)</w:t>
      </w:r>
      <w:bookmarkEnd w:id="2139"/>
      <w:bookmarkEnd w:id="2140"/>
      <w:bookmarkEnd w:id="2141"/>
      <w:bookmarkEnd w:id="2142"/>
      <w:bookmarkEnd w:id="2143"/>
      <w:bookmarkEnd w:id="2144"/>
      <w:bookmarkEnd w:id="2145"/>
      <w:bookmarkEnd w:id="2146"/>
    </w:p>
    <w:p w14:paraId="494863BE" w14:textId="77777777" w:rsidR="00E86E7B" w:rsidRPr="00816C4A" w:rsidRDefault="00E86E7B" w:rsidP="00E86E7B">
      <w:pPr>
        <w:keepNext/>
        <w:keepLines/>
      </w:pPr>
      <w:r w:rsidRPr="00816C4A">
        <w:t>Direction: ME to UICC.</w:t>
      </w:r>
    </w:p>
    <w:p w14:paraId="7927516D" w14:textId="77777777" w:rsidR="00E86E7B" w:rsidRPr="00816C4A" w:rsidRDefault="00E86E7B" w:rsidP="00E86E7B">
      <w:pPr>
        <w:keepNext/>
        <w:keepLines/>
      </w:pPr>
      <w:r w:rsidRPr="00816C4A">
        <w:t>The command header is specified in TS 31.101 [13].</w:t>
      </w:r>
    </w:p>
    <w:p w14:paraId="549A2BF6" w14:textId="77777777" w:rsidR="00420400" w:rsidRPr="00816C4A" w:rsidRDefault="00420400" w:rsidP="00420400">
      <w:r w:rsidRPr="00816C4A">
        <w:t>Command parameters/data.</w:t>
      </w:r>
    </w:p>
    <w:p w14:paraId="399554B5"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095D8056" w14:textId="77777777" w:rsidTr="00CA5D2C">
        <w:trPr>
          <w:jc w:val="center"/>
        </w:trPr>
        <w:tc>
          <w:tcPr>
            <w:tcW w:w="3756" w:type="dxa"/>
          </w:tcPr>
          <w:p w14:paraId="30DF8383" w14:textId="77777777" w:rsidR="00420400" w:rsidRPr="00816C4A" w:rsidRDefault="00420400" w:rsidP="00CA5D2C">
            <w:pPr>
              <w:pStyle w:val="TAH"/>
              <w:rPr>
                <w:lang w:eastAsia="en-GB"/>
              </w:rPr>
            </w:pPr>
            <w:r w:rsidRPr="00816C4A">
              <w:rPr>
                <w:lang w:eastAsia="en-GB"/>
              </w:rPr>
              <w:t>Description</w:t>
            </w:r>
          </w:p>
        </w:tc>
        <w:tc>
          <w:tcPr>
            <w:tcW w:w="1240" w:type="dxa"/>
          </w:tcPr>
          <w:p w14:paraId="09C517AD" w14:textId="77777777" w:rsidR="00420400" w:rsidRPr="00816C4A" w:rsidRDefault="00420400" w:rsidP="00CA5D2C">
            <w:pPr>
              <w:pStyle w:val="TAH"/>
              <w:rPr>
                <w:lang w:eastAsia="en-GB"/>
              </w:rPr>
            </w:pPr>
            <w:r w:rsidRPr="00816C4A">
              <w:rPr>
                <w:lang w:eastAsia="en-GB"/>
              </w:rPr>
              <w:t>Clause</w:t>
            </w:r>
          </w:p>
        </w:tc>
        <w:tc>
          <w:tcPr>
            <w:tcW w:w="1240" w:type="dxa"/>
          </w:tcPr>
          <w:p w14:paraId="692A0E94" w14:textId="77777777" w:rsidR="00420400" w:rsidRPr="00816C4A" w:rsidRDefault="00420400" w:rsidP="00CA5D2C">
            <w:pPr>
              <w:pStyle w:val="TAH"/>
              <w:rPr>
                <w:lang w:eastAsia="en-GB"/>
              </w:rPr>
            </w:pPr>
            <w:r w:rsidRPr="00816C4A">
              <w:rPr>
                <w:lang w:eastAsia="en-GB"/>
              </w:rPr>
              <w:t>M/O/C</w:t>
            </w:r>
          </w:p>
        </w:tc>
        <w:tc>
          <w:tcPr>
            <w:tcW w:w="852" w:type="dxa"/>
          </w:tcPr>
          <w:p w14:paraId="0D7E2F97" w14:textId="77777777" w:rsidR="00420400" w:rsidRPr="00816C4A" w:rsidRDefault="00420400" w:rsidP="00CA5D2C">
            <w:pPr>
              <w:pStyle w:val="TAH"/>
              <w:rPr>
                <w:lang w:eastAsia="en-GB"/>
              </w:rPr>
            </w:pPr>
            <w:r w:rsidRPr="00816C4A">
              <w:rPr>
                <w:lang w:eastAsia="en-GB"/>
              </w:rPr>
              <w:t>Min</w:t>
            </w:r>
          </w:p>
        </w:tc>
        <w:tc>
          <w:tcPr>
            <w:tcW w:w="1418" w:type="dxa"/>
          </w:tcPr>
          <w:p w14:paraId="3CF475F1" w14:textId="77777777" w:rsidR="00420400" w:rsidRPr="00816C4A" w:rsidRDefault="00420400" w:rsidP="00CA5D2C">
            <w:pPr>
              <w:pStyle w:val="TAH"/>
              <w:rPr>
                <w:lang w:eastAsia="en-GB"/>
              </w:rPr>
            </w:pPr>
            <w:r w:rsidRPr="00816C4A">
              <w:rPr>
                <w:lang w:eastAsia="en-GB"/>
              </w:rPr>
              <w:t>Length</w:t>
            </w:r>
          </w:p>
        </w:tc>
      </w:tr>
      <w:tr w:rsidR="00420400" w:rsidRPr="00816C4A" w14:paraId="3A509A62" w14:textId="77777777" w:rsidTr="00CA5D2C">
        <w:trPr>
          <w:jc w:val="center"/>
        </w:trPr>
        <w:tc>
          <w:tcPr>
            <w:tcW w:w="3756" w:type="dxa"/>
          </w:tcPr>
          <w:p w14:paraId="6311184A" w14:textId="77777777" w:rsidR="00420400" w:rsidRPr="00816C4A" w:rsidRDefault="00420400" w:rsidP="00CA5D2C">
            <w:pPr>
              <w:pStyle w:val="TAL"/>
            </w:pPr>
            <w:r w:rsidRPr="00816C4A">
              <w:t>Geographical Location Reporting tag</w:t>
            </w:r>
          </w:p>
        </w:tc>
        <w:tc>
          <w:tcPr>
            <w:tcW w:w="1240" w:type="dxa"/>
          </w:tcPr>
          <w:p w14:paraId="21DDBFCD" w14:textId="77777777" w:rsidR="00420400" w:rsidRPr="00816C4A" w:rsidRDefault="00420400" w:rsidP="00CA5D2C">
            <w:pPr>
              <w:pStyle w:val="TAL"/>
              <w:jc w:val="center"/>
            </w:pPr>
            <w:r w:rsidRPr="00816C4A">
              <w:t>9.1</w:t>
            </w:r>
          </w:p>
        </w:tc>
        <w:tc>
          <w:tcPr>
            <w:tcW w:w="1240" w:type="dxa"/>
          </w:tcPr>
          <w:p w14:paraId="5313EB0C" w14:textId="77777777" w:rsidR="00420400" w:rsidRPr="00816C4A" w:rsidRDefault="00420400" w:rsidP="00CA5D2C">
            <w:pPr>
              <w:pStyle w:val="TAL"/>
              <w:jc w:val="center"/>
            </w:pPr>
            <w:r w:rsidRPr="00816C4A">
              <w:t>M</w:t>
            </w:r>
          </w:p>
        </w:tc>
        <w:tc>
          <w:tcPr>
            <w:tcW w:w="852" w:type="dxa"/>
          </w:tcPr>
          <w:p w14:paraId="3E2D0174" w14:textId="77777777" w:rsidR="00420400" w:rsidRPr="00816C4A" w:rsidRDefault="00420400" w:rsidP="00CA5D2C">
            <w:pPr>
              <w:pStyle w:val="TAL"/>
              <w:jc w:val="center"/>
            </w:pPr>
            <w:r w:rsidRPr="00816C4A">
              <w:t>Y</w:t>
            </w:r>
          </w:p>
        </w:tc>
        <w:tc>
          <w:tcPr>
            <w:tcW w:w="1418" w:type="dxa"/>
          </w:tcPr>
          <w:p w14:paraId="5F9D8DAA" w14:textId="77777777" w:rsidR="00420400" w:rsidRPr="00816C4A" w:rsidRDefault="00420400" w:rsidP="00CA5D2C">
            <w:pPr>
              <w:pStyle w:val="TAL"/>
              <w:jc w:val="center"/>
            </w:pPr>
            <w:r w:rsidRPr="00816C4A">
              <w:t>1</w:t>
            </w:r>
          </w:p>
        </w:tc>
      </w:tr>
      <w:tr w:rsidR="00420400" w:rsidRPr="00816C4A" w14:paraId="3E542F9C" w14:textId="77777777" w:rsidTr="00CA5D2C">
        <w:trPr>
          <w:jc w:val="center"/>
        </w:trPr>
        <w:tc>
          <w:tcPr>
            <w:tcW w:w="3756" w:type="dxa"/>
          </w:tcPr>
          <w:p w14:paraId="413F8375" w14:textId="48A1E694" w:rsidR="00420400" w:rsidRPr="00816C4A" w:rsidRDefault="00420400" w:rsidP="00CA5D2C">
            <w:pPr>
              <w:pStyle w:val="TAL"/>
            </w:pPr>
            <w:r w:rsidRPr="00816C4A">
              <w:t>Length (A+B</w:t>
            </w:r>
            <w:r w:rsidRPr="00816C4A">
              <w:rPr>
                <w:caps/>
              </w:rPr>
              <w:t>+C</w:t>
            </w:r>
            <w:r w:rsidRPr="00816C4A">
              <w:t>)</w:t>
            </w:r>
          </w:p>
        </w:tc>
        <w:tc>
          <w:tcPr>
            <w:tcW w:w="1240" w:type="dxa"/>
          </w:tcPr>
          <w:p w14:paraId="3CA301E3" w14:textId="77777777" w:rsidR="00420400" w:rsidRPr="00816C4A" w:rsidRDefault="00420400" w:rsidP="00CA5D2C">
            <w:pPr>
              <w:pStyle w:val="TAL"/>
              <w:jc w:val="center"/>
            </w:pPr>
            <w:r w:rsidRPr="00816C4A">
              <w:t>-</w:t>
            </w:r>
          </w:p>
        </w:tc>
        <w:tc>
          <w:tcPr>
            <w:tcW w:w="1240" w:type="dxa"/>
          </w:tcPr>
          <w:p w14:paraId="548C27E6" w14:textId="77777777" w:rsidR="00420400" w:rsidRPr="00816C4A" w:rsidRDefault="00420400" w:rsidP="00CA5D2C">
            <w:pPr>
              <w:pStyle w:val="TAL"/>
              <w:jc w:val="center"/>
            </w:pPr>
            <w:r w:rsidRPr="00816C4A">
              <w:t>M</w:t>
            </w:r>
          </w:p>
        </w:tc>
        <w:tc>
          <w:tcPr>
            <w:tcW w:w="852" w:type="dxa"/>
          </w:tcPr>
          <w:p w14:paraId="1FE37281" w14:textId="77777777" w:rsidR="00420400" w:rsidRPr="00816C4A" w:rsidRDefault="00420400" w:rsidP="00CA5D2C">
            <w:pPr>
              <w:pStyle w:val="TAL"/>
              <w:jc w:val="center"/>
            </w:pPr>
            <w:r w:rsidRPr="00816C4A">
              <w:t>Y</w:t>
            </w:r>
          </w:p>
        </w:tc>
        <w:tc>
          <w:tcPr>
            <w:tcW w:w="1418" w:type="dxa"/>
          </w:tcPr>
          <w:p w14:paraId="73AC916E" w14:textId="77777777" w:rsidR="00420400" w:rsidRPr="00816C4A" w:rsidRDefault="00420400" w:rsidP="00CA5D2C">
            <w:pPr>
              <w:pStyle w:val="TAL"/>
              <w:jc w:val="center"/>
            </w:pPr>
            <w:r w:rsidRPr="00816C4A">
              <w:t>1 or 2</w:t>
            </w:r>
          </w:p>
        </w:tc>
      </w:tr>
      <w:tr w:rsidR="00420400" w:rsidRPr="00816C4A" w14:paraId="0DF4676E" w14:textId="77777777" w:rsidTr="00CA5D2C">
        <w:trPr>
          <w:jc w:val="center"/>
        </w:trPr>
        <w:tc>
          <w:tcPr>
            <w:tcW w:w="3756" w:type="dxa"/>
          </w:tcPr>
          <w:p w14:paraId="3EB336E2" w14:textId="77777777" w:rsidR="00420400" w:rsidRPr="00816C4A" w:rsidRDefault="00420400" w:rsidP="00CA5D2C">
            <w:pPr>
              <w:pStyle w:val="TAL"/>
            </w:pPr>
            <w:r w:rsidRPr="00816C4A">
              <w:t>Device identities</w:t>
            </w:r>
          </w:p>
        </w:tc>
        <w:tc>
          <w:tcPr>
            <w:tcW w:w="1240" w:type="dxa"/>
          </w:tcPr>
          <w:p w14:paraId="7C4D5351" w14:textId="77777777" w:rsidR="00420400" w:rsidRPr="00816C4A" w:rsidRDefault="00420400" w:rsidP="00CA5D2C">
            <w:pPr>
              <w:pStyle w:val="TAL"/>
              <w:jc w:val="center"/>
            </w:pPr>
            <w:r w:rsidRPr="00816C4A">
              <w:t>8.7</w:t>
            </w:r>
          </w:p>
        </w:tc>
        <w:tc>
          <w:tcPr>
            <w:tcW w:w="1240" w:type="dxa"/>
          </w:tcPr>
          <w:p w14:paraId="3D8234C0" w14:textId="77777777" w:rsidR="00420400" w:rsidRPr="00816C4A" w:rsidRDefault="00420400" w:rsidP="00CA5D2C">
            <w:pPr>
              <w:pStyle w:val="TAL"/>
              <w:jc w:val="center"/>
            </w:pPr>
            <w:r w:rsidRPr="00816C4A">
              <w:t>M</w:t>
            </w:r>
          </w:p>
        </w:tc>
        <w:tc>
          <w:tcPr>
            <w:tcW w:w="852" w:type="dxa"/>
          </w:tcPr>
          <w:p w14:paraId="472E7A00" w14:textId="77777777" w:rsidR="00420400" w:rsidRPr="00816C4A" w:rsidRDefault="00420400" w:rsidP="00CA5D2C">
            <w:pPr>
              <w:pStyle w:val="TAL"/>
              <w:jc w:val="center"/>
            </w:pPr>
            <w:r w:rsidRPr="00816C4A">
              <w:t>Y</w:t>
            </w:r>
          </w:p>
        </w:tc>
        <w:tc>
          <w:tcPr>
            <w:tcW w:w="1418" w:type="dxa"/>
          </w:tcPr>
          <w:p w14:paraId="5D0B1A14" w14:textId="77777777" w:rsidR="00420400" w:rsidRPr="00816C4A" w:rsidRDefault="00420400" w:rsidP="00CA5D2C">
            <w:pPr>
              <w:pStyle w:val="TAL"/>
              <w:jc w:val="center"/>
            </w:pPr>
            <w:r w:rsidRPr="00816C4A">
              <w:t>A</w:t>
            </w:r>
          </w:p>
        </w:tc>
      </w:tr>
      <w:tr w:rsidR="00420400" w:rsidRPr="00816C4A" w14:paraId="4EAB63F9" w14:textId="77777777" w:rsidTr="00CA5D2C">
        <w:trPr>
          <w:jc w:val="center"/>
        </w:trPr>
        <w:tc>
          <w:tcPr>
            <w:tcW w:w="3756" w:type="dxa"/>
          </w:tcPr>
          <w:p w14:paraId="7430AB98" w14:textId="77777777" w:rsidR="00420400" w:rsidRPr="00816C4A" w:rsidRDefault="00420400" w:rsidP="00CA5D2C">
            <w:pPr>
              <w:pStyle w:val="TAL"/>
            </w:pPr>
            <w:r w:rsidRPr="00816C4A">
              <w:t>GAD shape</w:t>
            </w:r>
          </w:p>
        </w:tc>
        <w:tc>
          <w:tcPr>
            <w:tcW w:w="1240" w:type="dxa"/>
          </w:tcPr>
          <w:p w14:paraId="0A33CEBF" w14:textId="77777777" w:rsidR="00420400" w:rsidRPr="00816C4A" w:rsidRDefault="00420400" w:rsidP="00CA5D2C">
            <w:pPr>
              <w:pStyle w:val="TAL"/>
              <w:jc w:val="center"/>
            </w:pPr>
            <w:r w:rsidRPr="00816C4A">
              <w:t>8.95</w:t>
            </w:r>
          </w:p>
        </w:tc>
        <w:tc>
          <w:tcPr>
            <w:tcW w:w="1240" w:type="dxa"/>
          </w:tcPr>
          <w:p w14:paraId="008F37DA" w14:textId="77777777" w:rsidR="00420400" w:rsidRPr="00816C4A" w:rsidRDefault="00420400" w:rsidP="00CA5D2C">
            <w:pPr>
              <w:pStyle w:val="TAL"/>
              <w:jc w:val="center"/>
            </w:pPr>
            <w:r w:rsidRPr="00816C4A">
              <w:t>C</w:t>
            </w:r>
          </w:p>
        </w:tc>
        <w:tc>
          <w:tcPr>
            <w:tcW w:w="852" w:type="dxa"/>
          </w:tcPr>
          <w:p w14:paraId="115E5E18" w14:textId="77777777" w:rsidR="00420400" w:rsidRPr="00816C4A" w:rsidRDefault="00420400" w:rsidP="00CA5D2C">
            <w:pPr>
              <w:pStyle w:val="TAL"/>
              <w:jc w:val="center"/>
            </w:pPr>
            <w:r w:rsidRPr="00816C4A">
              <w:t>N</w:t>
            </w:r>
          </w:p>
        </w:tc>
        <w:tc>
          <w:tcPr>
            <w:tcW w:w="1418" w:type="dxa"/>
          </w:tcPr>
          <w:p w14:paraId="6C4C8586" w14:textId="77777777" w:rsidR="00420400" w:rsidRPr="00816C4A" w:rsidRDefault="00420400" w:rsidP="00CA5D2C">
            <w:pPr>
              <w:pStyle w:val="TAL"/>
              <w:jc w:val="center"/>
            </w:pPr>
            <w:r w:rsidRPr="00816C4A">
              <w:t>B</w:t>
            </w:r>
          </w:p>
        </w:tc>
      </w:tr>
      <w:tr w:rsidR="00420400" w:rsidRPr="00816C4A" w14:paraId="056398D6" w14:textId="77777777" w:rsidTr="00CA5D2C">
        <w:trPr>
          <w:jc w:val="center"/>
        </w:trPr>
        <w:tc>
          <w:tcPr>
            <w:tcW w:w="3756" w:type="dxa"/>
          </w:tcPr>
          <w:p w14:paraId="2027141C" w14:textId="77777777" w:rsidR="00420400" w:rsidRPr="00816C4A" w:rsidRDefault="00420400" w:rsidP="00CA5D2C">
            <w:pPr>
              <w:pStyle w:val="TAL"/>
            </w:pPr>
            <w:r w:rsidRPr="00816C4A">
              <w:t>NMEA sentence</w:t>
            </w:r>
          </w:p>
        </w:tc>
        <w:tc>
          <w:tcPr>
            <w:tcW w:w="1240" w:type="dxa"/>
          </w:tcPr>
          <w:p w14:paraId="163B490C" w14:textId="77777777" w:rsidR="00420400" w:rsidRPr="00816C4A" w:rsidRDefault="00420400" w:rsidP="00CA5D2C">
            <w:pPr>
              <w:pStyle w:val="TAL"/>
              <w:jc w:val="center"/>
            </w:pPr>
            <w:r w:rsidRPr="00816C4A">
              <w:t xml:space="preserve"> 8.96</w:t>
            </w:r>
          </w:p>
        </w:tc>
        <w:tc>
          <w:tcPr>
            <w:tcW w:w="1240" w:type="dxa"/>
          </w:tcPr>
          <w:p w14:paraId="7B6E00C9" w14:textId="77777777" w:rsidR="00420400" w:rsidRPr="00816C4A" w:rsidRDefault="00420400" w:rsidP="00CA5D2C">
            <w:pPr>
              <w:pStyle w:val="TAL"/>
              <w:jc w:val="center"/>
            </w:pPr>
            <w:r w:rsidRPr="00816C4A">
              <w:t>C</w:t>
            </w:r>
          </w:p>
        </w:tc>
        <w:tc>
          <w:tcPr>
            <w:tcW w:w="852" w:type="dxa"/>
          </w:tcPr>
          <w:p w14:paraId="46211E66" w14:textId="77777777" w:rsidR="00420400" w:rsidRPr="00816C4A" w:rsidRDefault="00420400" w:rsidP="00CA5D2C">
            <w:pPr>
              <w:pStyle w:val="TAL"/>
              <w:jc w:val="center"/>
            </w:pPr>
            <w:r w:rsidRPr="00816C4A">
              <w:t>N</w:t>
            </w:r>
          </w:p>
        </w:tc>
        <w:tc>
          <w:tcPr>
            <w:tcW w:w="1418" w:type="dxa"/>
          </w:tcPr>
          <w:p w14:paraId="7F9800CC" w14:textId="77777777" w:rsidR="00420400" w:rsidRPr="00816C4A" w:rsidRDefault="00420400" w:rsidP="00CA5D2C">
            <w:pPr>
              <w:pStyle w:val="TAL"/>
              <w:jc w:val="center"/>
            </w:pPr>
            <w:r w:rsidRPr="00816C4A">
              <w:t>C</w:t>
            </w:r>
          </w:p>
        </w:tc>
      </w:tr>
    </w:tbl>
    <w:p w14:paraId="58EAEDA2" w14:textId="77777777" w:rsidR="00420400" w:rsidRPr="00816C4A" w:rsidRDefault="00420400" w:rsidP="00420400"/>
    <w:p w14:paraId="47A3DFD5" w14:textId="77777777" w:rsidR="00E86E7B" w:rsidRPr="00816C4A" w:rsidRDefault="00E86E7B" w:rsidP="00E86E7B">
      <w:pPr>
        <w:pStyle w:val="B1"/>
      </w:pPr>
      <w:r w:rsidRPr="00816C4A">
        <w:t>-</w:t>
      </w:r>
      <w:r w:rsidRPr="00816C4A">
        <w:tab/>
        <w:t>Device identities: the ME shall set the device identities to:</w:t>
      </w:r>
    </w:p>
    <w:p w14:paraId="74CED986" w14:textId="77777777" w:rsidR="00E86E7B" w:rsidRPr="00816C4A" w:rsidRDefault="00E86E7B" w:rsidP="00E86E7B">
      <w:pPr>
        <w:pStyle w:val="B2"/>
      </w:pPr>
      <w:r w:rsidRPr="00816C4A">
        <w:t>-</w:t>
      </w:r>
      <w:r w:rsidRPr="00816C4A">
        <w:tab/>
        <w:t>source:</w:t>
      </w:r>
      <w:r w:rsidRPr="00816C4A">
        <w:tab/>
        <w:t>ME;</w:t>
      </w:r>
    </w:p>
    <w:p w14:paraId="3E7BE024" w14:textId="77777777" w:rsidR="00E86E7B" w:rsidRPr="00816C4A" w:rsidRDefault="00E86E7B" w:rsidP="00E86E7B">
      <w:pPr>
        <w:pStyle w:val="B2"/>
      </w:pPr>
      <w:r w:rsidRPr="00816C4A">
        <w:t>-</w:t>
      </w:r>
      <w:r w:rsidRPr="00816C4A">
        <w:tab/>
        <w:t>destination:</w:t>
      </w:r>
      <w:r w:rsidRPr="00816C4A">
        <w:tab/>
        <w:t>UICC.</w:t>
      </w:r>
    </w:p>
    <w:p w14:paraId="3152A5A9"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4AAA2367"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7C1D0C8B" w14:textId="77777777" w:rsidR="00E86E7B" w:rsidRPr="00816C4A" w:rsidRDefault="00E86E7B" w:rsidP="00E86E7B">
      <w:r w:rsidRPr="00816C4A">
        <w:t>Response parameters/data: None for this type of ENVELOPE command.</w:t>
      </w:r>
    </w:p>
    <w:p w14:paraId="01772071" w14:textId="77777777" w:rsidR="00E86E7B" w:rsidRPr="00816C4A" w:rsidRDefault="00E86E7B" w:rsidP="00E86E7B">
      <w:pPr>
        <w:pStyle w:val="Heading2"/>
      </w:pPr>
      <w:bookmarkStart w:id="2147" w:name="_Toc3200927"/>
      <w:bookmarkStart w:id="2148" w:name="_Toc20392670"/>
      <w:bookmarkStart w:id="2149" w:name="_Toc27774317"/>
      <w:bookmarkStart w:id="2150" w:name="_Toc36482777"/>
      <w:bookmarkStart w:id="2151" w:name="_Toc36484436"/>
      <w:bookmarkStart w:id="2152" w:name="_Toc44933366"/>
      <w:bookmarkStart w:id="2153" w:name="_Toc50972319"/>
      <w:bookmarkStart w:id="2154" w:name="_Toc163045807"/>
      <w:r w:rsidRPr="00816C4A">
        <w:lastRenderedPageBreak/>
        <w:t>7.11</w:t>
      </w:r>
      <w:r w:rsidRPr="00816C4A">
        <w:tab/>
        <w:t>Void</w:t>
      </w:r>
      <w:bookmarkEnd w:id="2147"/>
      <w:bookmarkEnd w:id="2148"/>
      <w:bookmarkEnd w:id="2149"/>
      <w:bookmarkEnd w:id="2150"/>
      <w:bookmarkEnd w:id="2151"/>
      <w:bookmarkEnd w:id="2152"/>
      <w:bookmarkEnd w:id="2153"/>
      <w:bookmarkEnd w:id="2154"/>
    </w:p>
    <w:p w14:paraId="522450E9" w14:textId="77777777" w:rsidR="00E86E7B" w:rsidRPr="00816C4A" w:rsidRDefault="00E86E7B" w:rsidP="00E86E7B">
      <w:pPr>
        <w:pStyle w:val="Heading2"/>
      </w:pPr>
      <w:bookmarkStart w:id="2155" w:name="_Toc3200928"/>
      <w:bookmarkStart w:id="2156" w:name="_Toc20392671"/>
      <w:bookmarkStart w:id="2157" w:name="_Toc27774318"/>
      <w:bookmarkStart w:id="2158" w:name="_Toc36482778"/>
      <w:bookmarkStart w:id="2159" w:name="_Toc36484437"/>
      <w:bookmarkStart w:id="2160" w:name="_Toc44933367"/>
      <w:bookmarkStart w:id="2161" w:name="_Toc50972320"/>
      <w:bookmarkStart w:id="2162" w:name="_Toc163045808"/>
      <w:r w:rsidRPr="00816C4A">
        <w:t>7.12</w:t>
      </w:r>
      <w:r w:rsidRPr="00816C4A">
        <w:tab/>
        <w:t>ProSe usage information reporting</w:t>
      </w:r>
      <w:bookmarkEnd w:id="2155"/>
      <w:bookmarkEnd w:id="2156"/>
      <w:bookmarkEnd w:id="2157"/>
      <w:bookmarkEnd w:id="2158"/>
      <w:bookmarkEnd w:id="2159"/>
      <w:bookmarkEnd w:id="2160"/>
      <w:bookmarkEnd w:id="2161"/>
      <w:bookmarkEnd w:id="2162"/>
    </w:p>
    <w:p w14:paraId="5640EDE2" w14:textId="77777777" w:rsidR="00E86E7B" w:rsidRPr="00816C4A" w:rsidRDefault="00E86E7B" w:rsidP="00E86E7B">
      <w:pPr>
        <w:pStyle w:val="Heading3"/>
      </w:pPr>
      <w:bookmarkStart w:id="2163" w:name="_Toc3200929"/>
      <w:bookmarkStart w:id="2164" w:name="_Toc20392672"/>
      <w:bookmarkStart w:id="2165" w:name="_Toc27774319"/>
      <w:bookmarkStart w:id="2166" w:name="_Toc36482779"/>
      <w:bookmarkStart w:id="2167" w:name="_Toc36484438"/>
      <w:bookmarkStart w:id="2168" w:name="_Toc44933368"/>
      <w:bookmarkStart w:id="2169" w:name="_Toc50972321"/>
      <w:bookmarkStart w:id="2170" w:name="_Toc163045809"/>
      <w:r w:rsidRPr="00816C4A">
        <w:t>7.12.1</w:t>
      </w:r>
      <w:r w:rsidRPr="00816C4A">
        <w:tab/>
        <w:t>Procedure</w:t>
      </w:r>
      <w:bookmarkEnd w:id="2163"/>
      <w:bookmarkEnd w:id="2164"/>
      <w:bookmarkEnd w:id="2165"/>
      <w:bookmarkEnd w:id="2166"/>
      <w:bookmarkEnd w:id="2167"/>
      <w:bookmarkEnd w:id="2168"/>
      <w:bookmarkEnd w:id="2169"/>
      <w:bookmarkEnd w:id="2170"/>
    </w:p>
    <w:p w14:paraId="13F2EA58" w14:textId="7E546BAC"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E05181" w:rsidRPr="00816C4A">
        <w:t>TS</w:t>
      </w:r>
      <w:r w:rsidR="00E05181">
        <w:t> </w:t>
      </w:r>
      <w:r w:rsidR="00E05181" w:rsidRPr="00816C4A">
        <w:t>2</w:t>
      </w:r>
      <w:r w:rsidRPr="00816C4A">
        <w:t>4.334</w:t>
      </w:r>
      <w:r w:rsidR="00E05181">
        <w:t> </w:t>
      </w:r>
      <w:r w:rsidR="00E05181" w:rsidRPr="00816C4A">
        <w:t>[</w:t>
      </w:r>
      <w:r w:rsidRPr="00816C4A">
        <w:t>61]) in the UICC. This is performed using the ENVELOPE (ProSe Report).</w:t>
      </w:r>
    </w:p>
    <w:p w14:paraId="6914F361" w14:textId="0D65B695"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E05181" w:rsidRPr="00816C4A">
        <w:rPr>
          <w:lang w:bidi="ar-IQ"/>
        </w:rPr>
        <w:t>TS</w:t>
      </w:r>
      <w:r w:rsidR="00E05181">
        <w:rPr>
          <w:lang w:bidi="ar-IQ"/>
        </w:rPr>
        <w:t> </w:t>
      </w:r>
      <w:r w:rsidR="00E05181" w:rsidRPr="00816C4A">
        <w:rPr>
          <w:lang w:bidi="ar-IQ"/>
        </w:rPr>
        <w:t>2</w:t>
      </w:r>
      <w:r w:rsidRPr="00816C4A">
        <w:rPr>
          <w:lang w:bidi="ar-IQ"/>
        </w:rPr>
        <w:t>4.334</w:t>
      </w:r>
      <w:r w:rsidR="00E05181">
        <w:rPr>
          <w:lang w:bidi="ar-IQ"/>
        </w:rPr>
        <w:t> </w:t>
      </w:r>
      <w:r w:rsidR="00E05181" w:rsidRPr="00816C4A">
        <w:rPr>
          <w:lang w:bidi="ar-IQ"/>
        </w:rPr>
        <w:t>[</w:t>
      </w:r>
      <w:r w:rsidRPr="00816C4A">
        <w:rPr>
          <w:lang w:bidi="ar-IQ"/>
        </w:rPr>
        <w:t xml:space="preserve">61] </w:t>
      </w:r>
      <w:r w:rsidR="00E05181" w:rsidRPr="00816C4A">
        <w:rPr>
          <w:lang w:bidi="ar-IQ"/>
        </w:rPr>
        <w:t>clause</w:t>
      </w:r>
      <w:r w:rsidR="00E05181">
        <w:rPr>
          <w:lang w:bidi="ar-IQ"/>
        </w:rPr>
        <w:t> </w:t>
      </w:r>
      <w:r w:rsidR="00E05181"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E05181" w:rsidRPr="00816C4A">
        <w:t>TS</w:t>
      </w:r>
      <w:r w:rsidR="00E05181">
        <w:t> </w:t>
      </w:r>
      <w:r w:rsidR="00E05181" w:rsidRPr="00816C4A">
        <w:t>2</w:t>
      </w:r>
      <w:r w:rsidRPr="00816C4A">
        <w:t>4.334</w:t>
      </w:r>
      <w:r w:rsidR="00E05181">
        <w:t> </w:t>
      </w:r>
      <w:r w:rsidR="00E05181" w:rsidRPr="00816C4A">
        <w:t>[</w:t>
      </w:r>
      <w:r w:rsidRPr="00816C4A">
        <w:t xml:space="preserve">61] </w:t>
      </w:r>
      <w:r w:rsidR="00E05181" w:rsidRPr="00816C4A">
        <w:t>clause</w:t>
      </w:r>
      <w:r w:rsidR="00E05181">
        <w:t> </w:t>
      </w:r>
      <w:r w:rsidR="00E05181"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63C9C00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4DD8CD0B"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13F0C8B" w14:textId="77777777" w:rsidR="00E86E7B" w:rsidRPr="00816C4A" w:rsidRDefault="00E86E7B" w:rsidP="00E86E7B">
      <w:pPr>
        <w:keepNext/>
        <w:keepLines/>
      </w:pPr>
      <w:r w:rsidRPr="00816C4A">
        <w:t>If one envelope is enough to transmit the information, this envelope shall contain a Last Envelope TLV.</w:t>
      </w:r>
    </w:p>
    <w:p w14:paraId="3AD0F967" w14:textId="51A1A392"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E05181" w:rsidRPr="00816C4A">
        <w:t>TS</w:t>
      </w:r>
      <w:r w:rsidR="00E05181">
        <w:t> </w:t>
      </w:r>
      <w:r w:rsidR="00E05181" w:rsidRPr="00816C4A">
        <w:t>2</w:t>
      </w:r>
      <w:r w:rsidRPr="00816C4A">
        <w:t xml:space="preserve">4.334 </w:t>
      </w:r>
      <w:r w:rsidR="00E05181">
        <w:t> </w:t>
      </w:r>
      <w:r w:rsidR="00E05181" w:rsidRPr="00816C4A">
        <w:t>[</w:t>
      </w:r>
      <w:r w:rsidRPr="00816C4A">
        <w:t xml:space="preserve">61], </w:t>
      </w:r>
      <w:r w:rsidR="00E05181" w:rsidRPr="00816C4A">
        <w:t>clause</w:t>
      </w:r>
      <w:r w:rsidR="00E05181">
        <w:t> </w:t>
      </w:r>
      <w:r w:rsidR="00E05181" w:rsidRPr="00816C4A">
        <w:t>1</w:t>
      </w:r>
      <w:r w:rsidRPr="00816C4A">
        <w:t>0.3.2.1.6.</w:t>
      </w:r>
    </w:p>
    <w:p w14:paraId="7DFCB423" w14:textId="77777777" w:rsidR="00E86E7B" w:rsidRPr="00816C4A" w:rsidRDefault="00E86E7B" w:rsidP="00E86E7B">
      <w:pPr>
        <w:pStyle w:val="Heading3"/>
      </w:pPr>
      <w:bookmarkStart w:id="2171" w:name="_Toc3200930"/>
      <w:bookmarkStart w:id="2172" w:name="_Toc20392673"/>
      <w:bookmarkStart w:id="2173" w:name="_Toc27774320"/>
      <w:bookmarkStart w:id="2174" w:name="_Toc36482780"/>
      <w:bookmarkStart w:id="2175" w:name="_Toc36484439"/>
      <w:bookmarkStart w:id="2176" w:name="_Toc44933369"/>
      <w:bookmarkStart w:id="2177" w:name="_Toc50972322"/>
      <w:bookmarkStart w:id="2178" w:name="_Toc163045810"/>
      <w:r w:rsidRPr="00816C4A">
        <w:t>7.12.2</w:t>
      </w:r>
      <w:r w:rsidRPr="00816C4A">
        <w:tab/>
        <w:t>Structure of ENVELOPE (ProSe Report)</w:t>
      </w:r>
      <w:bookmarkEnd w:id="2171"/>
      <w:bookmarkEnd w:id="2172"/>
      <w:bookmarkEnd w:id="2173"/>
      <w:bookmarkEnd w:id="2174"/>
      <w:bookmarkEnd w:id="2175"/>
      <w:bookmarkEnd w:id="2176"/>
      <w:bookmarkEnd w:id="2177"/>
      <w:bookmarkEnd w:id="2178"/>
    </w:p>
    <w:p w14:paraId="6297AD1B" w14:textId="77777777" w:rsidR="00E86E7B" w:rsidRPr="00816C4A" w:rsidRDefault="00E86E7B" w:rsidP="00E86E7B">
      <w:pPr>
        <w:keepNext/>
        <w:keepLines/>
      </w:pPr>
      <w:r w:rsidRPr="00816C4A">
        <w:t>Direction: ME to UICC.</w:t>
      </w:r>
    </w:p>
    <w:p w14:paraId="6FD8D187" w14:textId="77777777" w:rsidR="00E86E7B" w:rsidRPr="00816C4A" w:rsidRDefault="00E86E7B" w:rsidP="00E86E7B">
      <w:pPr>
        <w:keepNext/>
        <w:keepLines/>
      </w:pPr>
      <w:r w:rsidRPr="00816C4A">
        <w:t>The command header is specified in TS 31.101 [13].</w:t>
      </w:r>
    </w:p>
    <w:p w14:paraId="4BA9F6C6" w14:textId="77777777" w:rsidR="00420400" w:rsidRPr="00816C4A" w:rsidRDefault="00420400" w:rsidP="00420400">
      <w:r w:rsidRPr="00816C4A">
        <w:t>Command parameters/data.</w:t>
      </w:r>
    </w:p>
    <w:p w14:paraId="526CE245"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420400" w:rsidRPr="00816C4A" w14:paraId="653F5365"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363150D3" w14:textId="77777777" w:rsidR="00420400" w:rsidRPr="00816C4A" w:rsidRDefault="00420400" w:rsidP="00CA5D2C">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1CF68DBD" w14:textId="77777777" w:rsidR="00420400" w:rsidRPr="00816C4A" w:rsidRDefault="00420400" w:rsidP="00CA5D2C">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39A85265" w14:textId="77777777" w:rsidR="00420400" w:rsidRPr="00816C4A" w:rsidRDefault="00420400" w:rsidP="00CA5D2C">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096DB227" w14:textId="77777777" w:rsidR="00420400" w:rsidRPr="00816C4A" w:rsidRDefault="00420400" w:rsidP="00CA5D2C">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50584441" w14:textId="77777777" w:rsidR="00420400" w:rsidRPr="00816C4A" w:rsidRDefault="00420400" w:rsidP="00CA5D2C">
            <w:pPr>
              <w:pStyle w:val="TAH"/>
            </w:pPr>
            <w:r w:rsidRPr="00816C4A">
              <w:t>Length</w:t>
            </w:r>
          </w:p>
        </w:tc>
      </w:tr>
      <w:tr w:rsidR="00420400" w:rsidRPr="00816C4A" w14:paraId="162B36F3"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496F251B" w14:textId="77777777" w:rsidR="00420400" w:rsidRPr="00816C4A" w:rsidRDefault="00420400" w:rsidP="00CA5D2C">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47EF475D" w14:textId="77777777" w:rsidR="00420400" w:rsidRPr="00816C4A" w:rsidRDefault="00420400" w:rsidP="00CA5D2C">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41918A5C"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775C185"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4B8DB37A" w14:textId="77777777" w:rsidR="00420400" w:rsidRPr="00816C4A" w:rsidRDefault="00420400" w:rsidP="00CA5D2C">
            <w:pPr>
              <w:pStyle w:val="TAL"/>
              <w:jc w:val="center"/>
            </w:pPr>
            <w:r w:rsidRPr="00816C4A">
              <w:t>1</w:t>
            </w:r>
          </w:p>
        </w:tc>
      </w:tr>
      <w:tr w:rsidR="00420400" w:rsidRPr="00816C4A" w14:paraId="6CB279D1"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2E7C3C6" w14:textId="4C68CDA5" w:rsidR="00420400" w:rsidRPr="00816C4A" w:rsidRDefault="00420400" w:rsidP="00CA5D2C">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4E3EF2" w14:textId="77777777" w:rsidR="00420400" w:rsidRPr="00816C4A" w:rsidRDefault="00420400" w:rsidP="00CA5D2C">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34D1B6B6"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6C5B3410"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1E942C0" w14:textId="77777777" w:rsidR="00420400" w:rsidRPr="00816C4A" w:rsidRDefault="00420400" w:rsidP="00CA5D2C">
            <w:pPr>
              <w:pStyle w:val="TAL"/>
              <w:jc w:val="center"/>
            </w:pPr>
            <w:r w:rsidRPr="00816C4A">
              <w:t>1 or 2</w:t>
            </w:r>
          </w:p>
        </w:tc>
      </w:tr>
      <w:tr w:rsidR="00420400" w:rsidRPr="00816C4A" w14:paraId="24A69428"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5F83E5E" w14:textId="77777777" w:rsidR="00420400" w:rsidRPr="00816C4A" w:rsidRDefault="00420400" w:rsidP="00CA5D2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6F7D54DE" w14:textId="77777777" w:rsidR="00420400" w:rsidRPr="00816C4A" w:rsidRDefault="00420400" w:rsidP="00CA5D2C">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362DB5BF"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12A225D9"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92B7EB" w14:textId="77777777" w:rsidR="00420400" w:rsidRPr="00816C4A" w:rsidRDefault="00420400" w:rsidP="00CA5D2C">
            <w:pPr>
              <w:pStyle w:val="TAL"/>
              <w:jc w:val="center"/>
            </w:pPr>
            <w:r w:rsidRPr="00816C4A">
              <w:t>A</w:t>
            </w:r>
          </w:p>
        </w:tc>
      </w:tr>
      <w:tr w:rsidR="00420400" w:rsidRPr="00816C4A" w14:paraId="310E6CC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258E77A8" w14:textId="77777777" w:rsidR="00420400" w:rsidRPr="00816C4A" w:rsidRDefault="00420400" w:rsidP="00CA5D2C">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6591398D" w14:textId="77777777" w:rsidR="00420400" w:rsidRPr="00816C4A" w:rsidRDefault="00420400" w:rsidP="00CA5D2C">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F59C80B"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25BFE1B"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2FF673" w14:textId="77777777" w:rsidR="00420400" w:rsidRPr="00816C4A" w:rsidRDefault="00420400" w:rsidP="00CA5D2C">
            <w:pPr>
              <w:pStyle w:val="TAL"/>
              <w:jc w:val="center"/>
            </w:pPr>
            <w:r w:rsidRPr="00816C4A">
              <w:t>B</w:t>
            </w:r>
          </w:p>
        </w:tc>
      </w:tr>
      <w:tr w:rsidR="00420400" w:rsidRPr="00816C4A" w14:paraId="3F84A0E6"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170C8D8" w14:textId="77777777" w:rsidR="00420400" w:rsidRPr="00816C4A" w:rsidRDefault="00420400" w:rsidP="00CA5D2C">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2ED5CE2D" w14:textId="77777777" w:rsidR="00420400" w:rsidRPr="00816C4A" w:rsidRDefault="00420400" w:rsidP="00CA5D2C">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5B5367AB" w14:textId="77777777" w:rsidR="00420400" w:rsidRPr="00816C4A" w:rsidRDefault="00420400" w:rsidP="00CA5D2C">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29BCE45D" w14:textId="77777777" w:rsidR="00420400" w:rsidRPr="00816C4A" w:rsidRDefault="00420400" w:rsidP="00CA5D2C">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4E918413" w14:textId="77777777" w:rsidR="00420400" w:rsidRPr="00816C4A" w:rsidRDefault="00420400" w:rsidP="00CA5D2C">
            <w:pPr>
              <w:pStyle w:val="TAL"/>
              <w:jc w:val="center"/>
            </w:pPr>
            <w:r w:rsidRPr="00816C4A">
              <w:t>C</w:t>
            </w:r>
          </w:p>
        </w:tc>
      </w:tr>
    </w:tbl>
    <w:p w14:paraId="5E1D62C8" w14:textId="77777777" w:rsidR="00420400" w:rsidRPr="00816C4A" w:rsidRDefault="00420400" w:rsidP="00420400"/>
    <w:p w14:paraId="465791E0" w14:textId="77777777" w:rsidR="00E86E7B" w:rsidRPr="00816C4A" w:rsidRDefault="00E86E7B" w:rsidP="00E86E7B">
      <w:pPr>
        <w:pStyle w:val="B1"/>
      </w:pPr>
      <w:r w:rsidRPr="00816C4A">
        <w:t>-</w:t>
      </w:r>
      <w:r w:rsidRPr="00816C4A">
        <w:tab/>
        <w:t>Device identities: the ME shall set the device identities to:</w:t>
      </w:r>
    </w:p>
    <w:p w14:paraId="288424A7" w14:textId="77777777" w:rsidR="00E86E7B" w:rsidRPr="00816C4A" w:rsidRDefault="00E86E7B" w:rsidP="00E86E7B">
      <w:pPr>
        <w:pStyle w:val="B2"/>
      </w:pPr>
      <w:r w:rsidRPr="00816C4A">
        <w:t>-</w:t>
      </w:r>
      <w:r w:rsidRPr="00816C4A">
        <w:tab/>
        <w:t>source:</w:t>
      </w:r>
      <w:r w:rsidRPr="00816C4A">
        <w:tab/>
        <w:t>ME;</w:t>
      </w:r>
    </w:p>
    <w:p w14:paraId="707EF22E" w14:textId="77777777" w:rsidR="00E86E7B" w:rsidRPr="00816C4A" w:rsidRDefault="00E86E7B" w:rsidP="00E86E7B">
      <w:pPr>
        <w:pStyle w:val="B2"/>
      </w:pPr>
      <w:r w:rsidRPr="00816C4A">
        <w:t>-</w:t>
      </w:r>
      <w:r w:rsidRPr="00816C4A">
        <w:tab/>
        <w:t>destination:</w:t>
      </w:r>
      <w:r w:rsidRPr="00816C4A">
        <w:tab/>
        <w:t>UICC.</w:t>
      </w:r>
    </w:p>
    <w:p w14:paraId="511DD4E8" w14:textId="77777777" w:rsidR="00E86E7B" w:rsidRPr="00816C4A" w:rsidRDefault="00E86E7B" w:rsidP="00E86E7B">
      <w:pPr>
        <w:pStyle w:val="B1"/>
      </w:pPr>
      <w:r w:rsidRPr="00816C4A">
        <w:t>-</w:t>
      </w:r>
      <w:r w:rsidRPr="00816C4A">
        <w:tab/>
        <w:t>ProSe Report Data: This data object contains the ProSe Report.</w:t>
      </w:r>
    </w:p>
    <w:p w14:paraId="007DAE6A"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7098BBB9" w14:textId="77777777" w:rsidR="00E86E7B" w:rsidRPr="00816C4A" w:rsidRDefault="00E86E7B" w:rsidP="00E86E7B">
      <w:r w:rsidRPr="00816C4A">
        <w:t>Response parameters/data: None for this type of ENVELOPE command.</w:t>
      </w:r>
    </w:p>
    <w:p w14:paraId="2E669049" w14:textId="77777777" w:rsidR="00E86E7B" w:rsidRPr="00816C4A" w:rsidRDefault="00E86E7B" w:rsidP="00E86E7B">
      <w:r w:rsidRPr="00816C4A">
        <w:t>The UICC may respond with status word '69 82' if the PIN verification has not been performed successfully.</w:t>
      </w:r>
    </w:p>
    <w:p w14:paraId="2FBA0B13"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0F47A77B" w14:textId="77777777" w:rsidR="00E86E7B" w:rsidRPr="00816C4A" w:rsidRDefault="00E86E7B" w:rsidP="00E86E7B"/>
    <w:p w14:paraId="4AF0C96A" w14:textId="77777777" w:rsidR="00E86E7B" w:rsidRPr="00816C4A" w:rsidRDefault="00E86E7B" w:rsidP="00E86E7B">
      <w:pPr>
        <w:pStyle w:val="Heading1"/>
      </w:pPr>
      <w:bookmarkStart w:id="2179" w:name="_Toc3200931"/>
      <w:bookmarkStart w:id="2180" w:name="_Toc20392674"/>
      <w:bookmarkStart w:id="2181" w:name="_Toc27774321"/>
      <w:bookmarkStart w:id="2182" w:name="_Toc36482781"/>
      <w:bookmarkStart w:id="2183" w:name="_Toc36484440"/>
      <w:bookmarkStart w:id="2184" w:name="_Toc44933370"/>
      <w:bookmarkStart w:id="2185" w:name="_Toc50972323"/>
      <w:bookmarkStart w:id="2186" w:name="_Toc163045811"/>
      <w:r w:rsidRPr="00816C4A">
        <w:t>8</w:t>
      </w:r>
      <w:r w:rsidRPr="00816C4A">
        <w:tab/>
        <w:t>COMPREHENSION-TLV data objects</w:t>
      </w:r>
      <w:bookmarkEnd w:id="2179"/>
      <w:bookmarkEnd w:id="2180"/>
      <w:bookmarkEnd w:id="2181"/>
      <w:bookmarkEnd w:id="2182"/>
      <w:bookmarkEnd w:id="2183"/>
      <w:bookmarkEnd w:id="2184"/>
      <w:bookmarkEnd w:id="2185"/>
      <w:bookmarkEnd w:id="2186"/>
    </w:p>
    <w:p w14:paraId="126BB609" w14:textId="395B035D" w:rsidR="00E86E7B" w:rsidRPr="00816C4A" w:rsidRDefault="00E86E7B" w:rsidP="00E86E7B">
      <w:r w:rsidRPr="00816C4A">
        <w:t xml:space="preserve">The coding of the TLV objects is as described in ETSI TS 102 223 [32] </w:t>
      </w:r>
      <w:r w:rsidR="00E05181" w:rsidRPr="00816C4A">
        <w:t>clause</w:t>
      </w:r>
      <w:r w:rsidR="00E05181">
        <w:t> </w:t>
      </w:r>
      <w:r w:rsidR="00E05181" w:rsidRPr="00816C4A">
        <w:t>8</w:t>
      </w:r>
      <w:r w:rsidRPr="00816C4A">
        <w:t>, except when stated otherwise in the present document.</w:t>
      </w:r>
    </w:p>
    <w:p w14:paraId="49333888" w14:textId="77777777" w:rsidR="00E86E7B" w:rsidRPr="00816C4A" w:rsidRDefault="00E86E7B" w:rsidP="00E86E7B">
      <w:pPr>
        <w:pStyle w:val="Heading2"/>
      </w:pPr>
      <w:bookmarkStart w:id="2187" w:name="_Toc3200932"/>
      <w:bookmarkStart w:id="2188" w:name="_Toc20392675"/>
      <w:bookmarkStart w:id="2189" w:name="_Toc27774322"/>
      <w:bookmarkStart w:id="2190" w:name="_Toc36482782"/>
      <w:bookmarkStart w:id="2191" w:name="_Toc36484441"/>
      <w:bookmarkStart w:id="2192" w:name="_Toc44933371"/>
      <w:bookmarkStart w:id="2193" w:name="_Toc50972324"/>
      <w:bookmarkStart w:id="2194" w:name="_Toc163045812"/>
      <w:r w:rsidRPr="00816C4A">
        <w:t>8.1</w:t>
      </w:r>
      <w:r w:rsidRPr="00816C4A">
        <w:tab/>
        <w:t>Address</w:t>
      </w:r>
      <w:bookmarkEnd w:id="2187"/>
      <w:bookmarkEnd w:id="2188"/>
      <w:bookmarkEnd w:id="2189"/>
      <w:bookmarkEnd w:id="2190"/>
      <w:bookmarkEnd w:id="2191"/>
      <w:bookmarkEnd w:id="2192"/>
      <w:bookmarkEnd w:id="2193"/>
      <w:bookmarkEnd w:id="2194"/>
    </w:p>
    <w:p w14:paraId="4D0C9B43" w14:textId="21B720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w:t>
      </w:r>
    </w:p>
    <w:p w14:paraId="77AD3BB8" w14:textId="77777777" w:rsidR="00E86E7B" w:rsidRPr="00816C4A" w:rsidRDefault="00E86E7B" w:rsidP="00E86E7B">
      <w:pPr>
        <w:pStyle w:val="Heading2"/>
      </w:pPr>
      <w:bookmarkStart w:id="2195" w:name="_Toc3200933"/>
      <w:bookmarkStart w:id="2196" w:name="_Toc20392676"/>
      <w:bookmarkStart w:id="2197" w:name="_Toc27774323"/>
      <w:bookmarkStart w:id="2198" w:name="_Toc36482783"/>
      <w:bookmarkStart w:id="2199" w:name="_Toc36484442"/>
      <w:bookmarkStart w:id="2200" w:name="_Toc44933372"/>
      <w:bookmarkStart w:id="2201" w:name="_Toc50972325"/>
      <w:bookmarkStart w:id="2202" w:name="_Toc163045813"/>
      <w:r w:rsidRPr="00816C4A">
        <w:t>8.2</w:t>
      </w:r>
      <w:r w:rsidRPr="00816C4A">
        <w:tab/>
        <w:t>Alpha identifier</w:t>
      </w:r>
      <w:bookmarkEnd w:id="2195"/>
      <w:bookmarkEnd w:id="2196"/>
      <w:bookmarkEnd w:id="2197"/>
      <w:bookmarkEnd w:id="2198"/>
      <w:bookmarkEnd w:id="2199"/>
      <w:bookmarkEnd w:id="2200"/>
      <w:bookmarkEnd w:id="2201"/>
      <w:bookmarkEnd w:id="2202"/>
    </w:p>
    <w:p w14:paraId="4BD8EEA4" w14:textId="58233A3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w:t>
      </w:r>
    </w:p>
    <w:p w14:paraId="5C47D986" w14:textId="77777777" w:rsidR="00E86E7B" w:rsidRPr="00816C4A" w:rsidRDefault="00E86E7B" w:rsidP="00E86E7B">
      <w:pPr>
        <w:pStyle w:val="Heading2"/>
      </w:pPr>
      <w:bookmarkStart w:id="2203" w:name="_Toc3200934"/>
      <w:bookmarkStart w:id="2204" w:name="_Toc20392677"/>
      <w:bookmarkStart w:id="2205" w:name="_Toc27774324"/>
      <w:bookmarkStart w:id="2206" w:name="_Toc36482784"/>
      <w:bookmarkStart w:id="2207" w:name="_Toc36484443"/>
      <w:bookmarkStart w:id="2208" w:name="_Toc44933373"/>
      <w:bookmarkStart w:id="2209" w:name="_Toc50972326"/>
      <w:bookmarkStart w:id="2210" w:name="_Toc163045814"/>
      <w:r w:rsidRPr="00816C4A">
        <w:t>8.3</w:t>
      </w:r>
      <w:r w:rsidRPr="00816C4A">
        <w:tab/>
        <w:t>Subaddress</w:t>
      </w:r>
      <w:bookmarkEnd w:id="2203"/>
      <w:bookmarkEnd w:id="2204"/>
      <w:bookmarkEnd w:id="2205"/>
      <w:bookmarkEnd w:id="2206"/>
      <w:bookmarkEnd w:id="2207"/>
      <w:bookmarkEnd w:id="2208"/>
      <w:bookmarkEnd w:id="2209"/>
      <w:bookmarkEnd w:id="2210"/>
    </w:p>
    <w:p w14:paraId="4B70E29D" w14:textId="76ABC4A8"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w:t>
      </w:r>
    </w:p>
    <w:p w14:paraId="44B28151" w14:textId="77777777" w:rsidR="00E86E7B" w:rsidRPr="00816C4A" w:rsidRDefault="00E86E7B" w:rsidP="00E86E7B">
      <w:pPr>
        <w:pStyle w:val="Heading2"/>
      </w:pPr>
      <w:bookmarkStart w:id="2211" w:name="_Toc3200935"/>
      <w:bookmarkStart w:id="2212" w:name="_Toc20392678"/>
      <w:bookmarkStart w:id="2213" w:name="_Toc27774325"/>
      <w:bookmarkStart w:id="2214" w:name="_Toc36482785"/>
      <w:bookmarkStart w:id="2215" w:name="_Toc36484444"/>
      <w:bookmarkStart w:id="2216" w:name="_Toc44933374"/>
      <w:bookmarkStart w:id="2217" w:name="_Toc50972327"/>
      <w:bookmarkStart w:id="2218" w:name="_Toc163045815"/>
      <w:r w:rsidRPr="00816C4A">
        <w:t>8.4</w:t>
      </w:r>
      <w:r w:rsidRPr="00816C4A">
        <w:tab/>
        <w:t>Capability configuration parameters</w:t>
      </w:r>
      <w:bookmarkEnd w:id="2211"/>
      <w:bookmarkEnd w:id="2212"/>
      <w:bookmarkEnd w:id="2213"/>
      <w:bookmarkEnd w:id="2214"/>
      <w:bookmarkEnd w:id="2215"/>
      <w:bookmarkEnd w:id="2216"/>
      <w:bookmarkEnd w:id="2217"/>
      <w:bookmarkEnd w:id="2218"/>
    </w:p>
    <w:p w14:paraId="0F17E9E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F6EB069" w14:textId="77777777" w:rsidTr="00B27DCC">
        <w:trPr>
          <w:jc w:val="center"/>
        </w:trPr>
        <w:tc>
          <w:tcPr>
            <w:tcW w:w="1276" w:type="dxa"/>
          </w:tcPr>
          <w:p w14:paraId="2375F959" w14:textId="77777777" w:rsidR="00E86E7B" w:rsidRPr="00816C4A" w:rsidRDefault="00E86E7B" w:rsidP="00B27DCC">
            <w:pPr>
              <w:pStyle w:val="TAC"/>
              <w:rPr>
                <w:b/>
                <w:lang w:eastAsia="en-GB"/>
              </w:rPr>
            </w:pPr>
            <w:r w:rsidRPr="00816C4A">
              <w:rPr>
                <w:b/>
                <w:lang w:eastAsia="en-GB"/>
              </w:rPr>
              <w:t>Byte(s)</w:t>
            </w:r>
          </w:p>
        </w:tc>
        <w:tc>
          <w:tcPr>
            <w:tcW w:w="4961" w:type="dxa"/>
          </w:tcPr>
          <w:p w14:paraId="7FEB9369" w14:textId="77777777" w:rsidR="00E86E7B" w:rsidRPr="00816C4A" w:rsidRDefault="00E86E7B" w:rsidP="00B27DCC">
            <w:pPr>
              <w:pStyle w:val="TAL"/>
              <w:rPr>
                <w:b/>
              </w:rPr>
            </w:pPr>
            <w:r w:rsidRPr="00816C4A">
              <w:rPr>
                <w:b/>
              </w:rPr>
              <w:t>Description</w:t>
            </w:r>
          </w:p>
        </w:tc>
        <w:tc>
          <w:tcPr>
            <w:tcW w:w="1417" w:type="dxa"/>
          </w:tcPr>
          <w:p w14:paraId="0B83194F" w14:textId="77777777" w:rsidR="00E86E7B" w:rsidRPr="00816C4A" w:rsidRDefault="00E86E7B" w:rsidP="00B27DCC">
            <w:pPr>
              <w:pStyle w:val="TAC"/>
              <w:rPr>
                <w:b/>
                <w:lang w:eastAsia="en-GB"/>
              </w:rPr>
            </w:pPr>
            <w:r w:rsidRPr="00816C4A">
              <w:rPr>
                <w:b/>
                <w:lang w:eastAsia="en-GB"/>
              </w:rPr>
              <w:t>Length</w:t>
            </w:r>
          </w:p>
        </w:tc>
      </w:tr>
      <w:tr w:rsidR="00E86E7B" w:rsidRPr="00816C4A" w14:paraId="1450DC4F" w14:textId="77777777" w:rsidTr="00B27DCC">
        <w:trPr>
          <w:jc w:val="center"/>
        </w:trPr>
        <w:tc>
          <w:tcPr>
            <w:tcW w:w="1276" w:type="dxa"/>
          </w:tcPr>
          <w:p w14:paraId="14727547" w14:textId="77777777" w:rsidR="00E86E7B" w:rsidRPr="00816C4A" w:rsidRDefault="00E86E7B" w:rsidP="00B27DCC">
            <w:pPr>
              <w:pStyle w:val="TAC"/>
              <w:rPr>
                <w:lang w:eastAsia="en-GB"/>
              </w:rPr>
            </w:pPr>
            <w:r w:rsidRPr="00816C4A">
              <w:rPr>
                <w:lang w:eastAsia="en-GB"/>
              </w:rPr>
              <w:t>1</w:t>
            </w:r>
          </w:p>
        </w:tc>
        <w:tc>
          <w:tcPr>
            <w:tcW w:w="4961" w:type="dxa"/>
          </w:tcPr>
          <w:p w14:paraId="0609E310" w14:textId="77777777" w:rsidR="00E86E7B" w:rsidRPr="00816C4A" w:rsidRDefault="00E86E7B" w:rsidP="00B27DCC">
            <w:pPr>
              <w:pStyle w:val="TAL"/>
            </w:pPr>
            <w:r w:rsidRPr="00816C4A">
              <w:t>Capability configuration parameters tag</w:t>
            </w:r>
          </w:p>
        </w:tc>
        <w:tc>
          <w:tcPr>
            <w:tcW w:w="1417" w:type="dxa"/>
          </w:tcPr>
          <w:p w14:paraId="44588E1E" w14:textId="77777777" w:rsidR="00E86E7B" w:rsidRPr="00816C4A" w:rsidRDefault="00E86E7B" w:rsidP="00B27DCC">
            <w:pPr>
              <w:pStyle w:val="TAC"/>
              <w:rPr>
                <w:lang w:eastAsia="en-GB"/>
              </w:rPr>
            </w:pPr>
            <w:r w:rsidRPr="00816C4A">
              <w:rPr>
                <w:lang w:eastAsia="en-GB"/>
              </w:rPr>
              <w:t>1</w:t>
            </w:r>
          </w:p>
        </w:tc>
      </w:tr>
      <w:tr w:rsidR="00E86E7B" w:rsidRPr="00816C4A" w14:paraId="56092D18" w14:textId="77777777" w:rsidTr="00B27DCC">
        <w:trPr>
          <w:jc w:val="center"/>
        </w:trPr>
        <w:tc>
          <w:tcPr>
            <w:tcW w:w="1276" w:type="dxa"/>
          </w:tcPr>
          <w:p w14:paraId="7D207A25"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1FAC72A" w14:textId="77777777" w:rsidR="00E86E7B" w:rsidRPr="00816C4A" w:rsidRDefault="00E86E7B" w:rsidP="00B27DCC">
            <w:pPr>
              <w:pStyle w:val="TAL"/>
            </w:pPr>
            <w:r w:rsidRPr="00816C4A">
              <w:t>Length (X)</w:t>
            </w:r>
          </w:p>
        </w:tc>
        <w:tc>
          <w:tcPr>
            <w:tcW w:w="1417" w:type="dxa"/>
          </w:tcPr>
          <w:p w14:paraId="6CB77B7C" w14:textId="77777777" w:rsidR="00E86E7B" w:rsidRPr="00816C4A" w:rsidRDefault="00E86E7B" w:rsidP="00B27DCC">
            <w:pPr>
              <w:pStyle w:val="TAC"/>
              <w:rPr>
                <w:lang w:val="fr-FR" w:eastAsia="en-GB"/>
              </w:rPr>
            </w:pPr>
            <w:r w:rsidRPr="00816C4A">
              <w:rPr>
                <w:lang w:val="fr-FR" w:eastAsia="en-GB"/>
              </w:rPr>
              <w:t>Y</w:t>
            </w:r>
          </w:p>
        </w:tc>
      </w:tr>
      <w:tr w:rsidR="00E86E7B" w:rsidRPr="00816C4A" w14:paraId="46CF7255" w14:textId="77777777" w:rsidTr="00B27DCC">
        <w:trPr>
          <w:jc w:val="center"/>
        </w:trPr>
        <w:tc>
          <w:tcPr>
            <w:tcW w:w="1276" w:type="dxa"/>
          </w:tcPr>
          <w:p w14:paraId="3913E50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4B4652A6" w14:textId="77777777" w:rsidR="00E86E7B" w:rsidRPr="00816C4A" w:rsidRDefault="00E86E7B" w:rsidP="00B27DCC">
            <w:pPr>
              <w:pStyle w:val="TAL"/>
            </w:pPr>
            <w:r w:rsidRPr="00816C4A">
              <w:t>Capability configuration parameters</w:t>
            </w:r>
          </w:p>
        </w:tc>
        <w:tc>
          <w:tcPr>
            <w:tcW w:w="1417" w:type="dxa"/>
          </w:tcPr>
          <w:p w14:paraId="63DD95FA" w14:textId="77777777" w:rsidR="00E86E7B" w:rsidRPr="00816C4A" w:rsidRDefault="00E86E7B" w:rsidP="00B27DCC">
            <w:pPr>
              <w:pStyle w:val="TAC"/>
              <w:rPr>
                <w:lang w:eastAsia="en-GB"/>
              </w:rPr>
            </w:pPr>
            <w:r w:rsidRPr="00816C4A">
              <w:rPr>
                <w:lang w:eastAsia="en-GB"/>
              </w:rPr>
              <w:t>X</w:t>
            </w:r>
          </w:p>
        </w:tc>
      </w:tr>
    </w:tbl>
    <w:p w14:paraId="1F6210E8" w14:textId="77777777" w:rsidR="00E86E7B" w:rsidRPr="00816C4A" w:rsidRDefault="00E86E7B" w:rsidP="00E86E7B"/>
    <w:p w14:paraId="102F4896"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01004DBB" w14:textId="77777777" w:rsidR="00E86E7B" w:rsidRPr="00816C4A" w:rsidRDefault="00E86E7B" w:rsidP="00E86E7B">
      <w:r w:rsidRPr="00816C4A">
        <w:t>See TS 31.102 [14] for the coding of all Efs.</w:t>
      </w:r>
    </w:p>
    <w:p w14:paraId="03B2AAFF"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7856A49E" w14:textId="77777777" w:rsidR="00E86E7B" w:rsidRPr="00816C4A" w:rsidRDefault="00E86E7B" w:rsidP="00E86E7B">
      <w:pPr>
        <w:pStyle w:val="Heading2"/>
      </w:pPr>
      <w:bookmarkStart w:id="2219" w:name="_Toc3200936"/>
      <w:bookmarkStart w:id="2220" w:name="_Toc20392679"/>
      <w:bookmarkStart w:id="2221" w:name="_Toc27774326"/>
      <w:bookmarkStart w:id="2222" w:name="_Toc36482786"/>
      <w:bookmarkStart w:id="2223" w:name="_Toc36484445"/>
      <w:bookmarkStart w:id="2224" w:name="_Toc44933375"/>
      <w:bookmarkStart w:id="2225" w:name="_Toc50972328"/>
      <w:bookmarkStart w:id="2226" w:name="_Toc163045816"/>
      <w:r w:rsidRPr="00816C4A">
        <w:t>8.5</w:t>
      </w:r>
      <w:r w:rsidRPr="00816C4A">
        <w:tab/>
        <w:t>Cell Broadcast Page</w:t>
      </w:r>
      <w:bookmarkEnd w:id="2219"/>
      <w:bookmarkEnd w:id="2220"/>
      <w:bookmarkEnd w:id="2221"/>
      <w:bookmarkEnd w:id="2222"/>
      <w:bookmarkEnd w:id="2223"/>
      <w:bookmarkEnd w:id="2224"/>
      <w:bookmarkEnd w:id="2225"/>
      <w:bookmarkEnd w:id="2226"/>
    </w:p>
    <w:p w14:paraId="2EF63EA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ED16407" w14:textId="77777777" w:rsidTr="00B27DCC">
        <w:trPr>
          <w:jc w:val="center"/>
        </w:trPr>
        <w:tc>
          <w:tcPr>
            <w:tcW w:w="1276" w:type="dxa"/>
          </w:tcPr>
          <w:p w14:paraId="37CDC9C2" w14:textId="77777777" w:rsidR="00E86E7B" w:rsidRPr="00816C4A" w:rsidRDefault="00E86E7B" w:rsidP="00B27DCC">
            <w:pPr>
              <w:pStyle w:val="TAH"/>
              <w:rPr>
                <w:lang w:eastAsia="en-GB"/>
              </w:rPr>
            </w:pPr>
            <w:r w:rsidRPr="00816C4A">
              <w:rPr>
                <w:lang w:eastAsia="en-GB"/>
              </w:rPr>
              <w:t>Byte(s)</w:t>
            </w:r>
          </w:p>
        </w:tc>
        <w:tc>
          <w:tcPr>
            <w:tcW w:w="4961" w:type="dxa"/>
          </w:tcPr>
          <w:p w14:paraId="6CC1E972" w14:textId="77777777" w:rsidR="00E86E7B" w:rsidRPr="00816C4A" w:rsidRDefault="00E86E7B" w:rsidP="00B27DCC">
            <w:pPr>
              <w:pStyle w:val="TAH"/>
              <w:rPr>
                <w:lang w:eastAsia="en-GB"/>
              </w:rPr>
            </w:pPr>
            <w:r w:rsidRPr="00816C4A">
              <w:rPr>
                <w:lang w:eastAsia="en-GB"/>
              </w:rPr>
              <w:t>Description</w:t>
            </w:r>
          </w:p>
        </w:tc>
        <w:tc>
          <w:tcPr>
            <w:tcW w:w="1417" w:type="dxa"/>
          </w:tcPr>
          <w:p w14:paraId="6625AFAD" w14:textId="77777777" w:rsidR="00E86E7B" w:rsidRPr="00816C4A" w:rsidRDefault="00E86E7B" w:rsidP="00B27DCC">
            <w:pPr>
              <w:pStyle w:val="TAH"/>
              <w:rPr>
                <w:lang w:eastAsia="en-GB"/>
              </w:rPr>
            </w:pPr>
            <w:r w:rsidRPr="00816C4A">
              <w:rPr>
                <w:lang w:eastAsia="en-GB"/>
              </w:rPr>
              <w:t>Length</w:t>
            </w:r>
          </w:p>
        </w:tc>
      </w:tr>
      <w:tr w:rsidR="00E86E7B" w:rsidRPr="00816C4A" w14:paraId="5508704E" w14:textId="77777777" w:rsidTr="00B27DCC">
        <w:trPr>
          <w:jc w:val="center"/>
        </w:trPr>
        <w:tc>
          <w:tcPr>
            <w:tcW w:w="1276" w:type="dxa"/>
          </w:tcPr>
          <w:p w14:paraId="51F734C3" w14:textId="77777777" w:rsidR="00E86E7B" w:rsidRPr="00816C4A" w:rsidRDefault="00E86E7B" w:rsidP="00B27DCC">
            <w:pPr>
              <w:pStyle w:val="TAC"/>
              <w:rPr>
                <w:lang w:eastAsia="en-GB"/>
              </w:rPr>
            </w:pPr>
            <w:r w:rsidRPr="00816C4A">
              <w:rPr>
                <w:lang w:eastAsia="en-GB"/>
              </w:rPr>
              <w:t>1</w:t>
            </w:r>
          </w:p>
        </w:tc>
        <w:tc>
          <w:tcPr>
            <w:tcW w:w="4961" w:type="dxa"/>
          </w:tcPr>
          <w:p w14:paraId="13AFFCFA" w14:textId="77777777" w:rsidR="00E86E7B" w:rsidRPr="00816C4A" w:rsidRDefault="00E86E7B" w:rsidP="00B27DCC">
            <w:pPr>
              <w:pStyle w:val="TAL"/>
            </w:pPr>
            <w:r w:rsidRPr="00816C4A">
              <w:t>Cell Broadcast page tag</w:t>
            </w:r>
          </w:p>
        </w:tc>
        <w:tc>
          <w:tcPr>
            <w:tcW w:w="1417" w:type="dxa"/>
          </w:tcPr>
          <w:p w14:paraId="6188B805" w14:textId="77777777" w:rsidR="00E86E7B" w:rsidRPr="00816C4A" w:rsidRDefault="00E86E7B" w:rsidP="00B27DCC">
            <w:pPr>
              <w:pStyle w:val="TAC"/>
              <w:rPr>
                <w:lang w:eastAsia="en-GB"/>
              </w:rPr>
            </w:pPr>
            <w:r w:rsidRPr="00816C4A">
              <w:rPr>
                <w:lang w:eastAsia="en-GB"/>
              </w:rPr>
              <w:t>1</w:t>
            </w:r>
          </w:p>
        </w:tc>
      </w:tr>
      <w:tr w:rsidR="00E86E7B" w:rsidRPr="00816C4A" w14:paraId="43A48C36" w14:textId="77777777" w:rsidTr="00B27DCC">
        <w:trPr>
          <w:jc w:val="center"/>
        </w:trPr>
        <w:tc>
          <w:tcPr>
            <w:tcW w:w="1276" w:type="dxa"/>
          </w:tcPr>
          <w:p w14:paraId="3FC94E08" w14:textId="77777777" w:rsidR="00E86E7B" w:rsidRPr="00816C4A" w:rsidRDefault="00E86E7B" w:rsidP="00B27DCC">
            <w:pPr>
              <w:pStyle w:val="TAC"/>
              <w:rPr>
                <w:lang w:eastAsia="en-GB"/>
              </w:rPr>
            </w:pPr>
            <w:r w:rsidRPr="00816C4A">
              <w:rPr>
                <w:lang w:eastAsia="en-GB"/>
              </w:rPr>
              <w:t>2</w:t>
            </w:r>
          </w:p>
        </w:tc>
        <w:tc>
          <w:tcPr>
            <w:tcW w:w="4961" w:type="dxa"/>
          </w:tcPr>
          <w:p w14:paraId="28C35FC0" w14:textId="77777777" w:rsidR="00E86E7B" w:rsidRPr="00816C4A" w:rsidRDefault="00E86E7B" w:rsidP="00B27DCC">
            <w:pPr>
              <w:pStyle w:val="TAL"/>
            </w:pPr>
            <w:r w:rsidRPr="00816C4A">
              <w:t>Length = '58' (88 decimal)</w:t>
            </w:r>
          </w:p>
        </w:tc>
        <w:tc>
          <w:tcPr>
            <w:tcW w:w="1417" w:type="dxa"/>
          </w:tcPr>
          <w:p w14:paraId="6A3D103B" w14:textId="77777777" w:rsidR="00E86E7B" w:rsidRPr="00816C4A" w:rsidRDefault="00E86E7B" w:rsidP="00B27DCC">
            <w:pPr>
              <w:pStyle w:val="TAC"/>
              <w:rPr>
                <w:lang w:eastAsia="en-GB"/>
              </w:rPr>
            </w:pPr>
            <w:r w:rsidRPr="00816C4A">
              <w:rPr>
                <w:lang w:eastAsia="en-GB"/>
              </w:rPr>
              <w:t>1</w:t>
            </w:r>
          </w:p>
        </w:tc>
      </w:tr>
      <w:tr w:rsidR="00E86E7B" w:rsidRPr="00816C4A" w14:paraId="2D1FD6B9" w14:textId="77777777" w:rsidTr="00B27DCC">
        <w:trPr>
          <w:jc w:val="center"/>
        </w:trPr>
        <w:tc>
          <w:tcPr>
            <w:tcW w:w="1276" w:type="dxa"/>
          </w:tcPr>
          <w:p w14:paraId="1AA3D939" w14:textId="77777777" w:rsidR="00E86E7B" w:rsidRPr="00816C4A" w:rsidRDefault="00E86E7B" w:rsidP="00B27DCC">
            <w:pPr>
              <w:pStyle w:val="TAC"/>
              <w:rPr>
                <w:lang w:eastAsia="en-GB"/>
              </w:rPr>
            </w:pPr>
            <w:r w:rsidRPr="00816C4A">
              <w:rPr>
                <w:lang w:eastAsia="en-GB"/>
              </w:rPr>
              <w:t>3 - 90</w:t>
            </w:r>
          </w:p>
        </w:tc>
        <w:tc>
          <w:tcPr>
            <w:tcW w:w="4961" w:type="dxa"/>
          </w:tcPr>
          <w:p w14:paraId="1AD11EE0" w14:textId="77777777" w:rsidR="00E86E7B" w:rsidRPr="00816C4A" w:rsidRDefault="00E86E7B" w:rsidP="00B27DCC">
            <w:pPr>
              <w:pStyle w:val="TAL"/>
            </w:pPr>
            <w:r w:rsidRPr="00816C4A">
              <w:t>Cell Broadcast page</w:t>
            </w:r>
          </w:p>
        </w:tc>
        <w:tc>
          <w:tcPr>
            <w:tcW w:w="1417" w:type="dxa"/>
          </w:tcPr>
          <w:p w14:paraId="639A2F92" w14:textId="77777777" w:rsidR="00E86E7B" w:rsidRPr="00816C4A" w:rsidRDefault="00E86E7B" w:rsidP="00B27DCC">
            <w:pPr>
              <w:pStyle w:val="TAC"/>
              <w:rPr>
                <w:lang w:eastAsia="en-GB"/>
              </w:rPr>
            </w:pPr>
            <w:r w:rsidRPr="00816C4A">
              <w:rPr>
                <w:lang w:eastAsia="en-GB"/>
              </w:rPr>
              <w:t>88</w:t>
            </w:r>
          </w:p>
        </w:tc>
      </w:tr>
    </w:tbl>
    <w:p w14:paraId="397D3327" w14:textId="77777777" w:rsidR="00E86E7B" w:rsidRPr="00816C4A" w:rsidRDefault="00E86E7B" w:rsidP="00E86E7B"/>
    <w:p w14:paraId="13201EA3" w14:textId="77777777" w:rsidR="00E86E7B" w:rsidRPr="00816C4A" w:rsidRDefault="00E86E7B" w:rsidP="00E86E7B">
      <w:r w:rsidRPr="00816C4A">
        <w:t>The Cell Broadcast page is formatted in the same way as the GSM Cell Broadcast Message Parameter, as described in TS 23.041 [6].</w:t>
      </w:r>
    </w:p>
    <w:p w14:paraId="524400EC" w14:textId="77777777" w:rsidR="00E86E7B" w:rsidRPr="00816C4A" w:rsidRDefault="00E86E7B" w:rsidP="00E86E7B">
      <w:pPr>
        <w:pStyle w:val="Heading2"/>
      </w:pPr>
      <w:bookmarkStart w:id="2227" w:name="_Toc3200937"/>
      <w:bookmarkStart w:id="2228" w:name="_Toc20392680"/>
      <w:bookmarkStart w:id="2229" w:name="_Toc27774327"/>
      <w:bookmarkStart w:id="2230" w:name="_Toc36482787"/>
      <w:bookmarkStart w:id="2231" w:name="_Toc36484446"/>
      <w:bookmarkStart w:id="2232" w:name="_Toc44933376"/>
      <w:bookmarkStart w:id="2233" w:name="_Toc50972329"/>
      <w:bookmarkStart w:id="2234" w:name="_Toc163045817"/>
      <w:r w:rsidRPr="00816C4A">
        <w:t>8.6</w:t>
      </w:r>
      <w:r w:rsidRPr="00816C4A">
        <w:tab/>
        <w:t>Command details</w:t>
      </w:r>
      <w:bookmarkEnd w:id="2227"/>
      <w:bookmarkEnd w:id="2228"/>
      <w:bookmarkEnd w:id="2229"/>
      <w:bookmarkEnd w:id="2230"/>
      <w:bookmarkEnd w:id="2231"/>
      <w:bookmarkEnd w:id="2232"/>
      <w:bookmarkEnd w:id="2233"/>
      <w:bookmarkEnd w:id="2234"/>
    </w:p>
    <w:p w14:paraId="15E42FEF" w14:textId="4116BA8D" w:rsidR="00E86E7B" w:rsidRPr="00816C4A" w:rsidRDefault="00E86E7B" w:rsidP="00E86E7B">
      <w:r w:rsidRPr="00816C4A">
        <w:t xml:space="preserve">The content and the coding of the Command Details TLV object is defined in ETSI TS 102 223 [32] </w:t>
      </w:r>
      <w:r w:rsidR="00E05181" w:rsidRPr="00816C4A">
        <w:t>clause</w:t>
      </w:r>
      <w:r w:rsidR="00E05181">
        <w:t> </w:t>
      </w:r>
      <w:r w:rsidR="00E05181" w:rsidRPr="00816C4A">
        <w:t>8</w:t>
      </w:r>
      <w:r w:rsidRPr="00816C4A">
        <w:t>.6, except for the following.</w:t>
      </w:r>
    </w:p>
    <w:p w14:paraId="6E0FA143" w14:textId="77777777" w:rsidR="00E86E7B" w:rsidRPr="00816C4A" w:rsidRDefault="00E86E7B" w:rsidP="00E86E7B">
      <w:r w:rsidRPr="00816C4A">
        <w:t>The coding of the Command Qualifier is defined for the following commands:</w:t>
      </w:r>
    </w:p>
    <w:p w14:paraId="68AA8571" w14:textId="77777777" w:rsidR="00E86E7B" w:rsidRPr="00816C4A" w:rsidRDefault="00E86E7B" w:rsidP="00E86E7B">
      <w:pPr>
        <w:pStyle w:val="B1"/>
      </w:pPr>
      <w:r w:rsidRPr="00816C4A">
        <w:lastRenderedPageBreak/>
        <w:t>-</w:t>
      </w:r>
      <w:r w:rsidRPr="00816C4A">
        <w:tab/>
        <w:t>SEND SS:</w:t>
      </w:r>
    </w:p>
    <w:p w14:paraId="70CE34DD" w14:textId="77777777" w:rsidR="00E86E7B" w:rsidRPr="00816C4A" w:rsidRDefault="00E86E7B" w:rsidP="00E86E7B">
      <w:pPr>
        <w:pStyle w:val="B2"/>
      </w:pPr>
      <w:r w:rsidRPr="00816C4A">
        <w:t>this byte is RFU.</w:t>
      </w:r>
    </w:p>
    <w:p w14:paraId="31CEE2F2" w14:textId="77777777" w:rsidR="00E86E7B" w:rsidRPr="00816C4A" w:rsidRDefault="00E86E7B" w:rsidP="00E86E7B">
      <w:pPr>
        <w:pStyle w:val="B1"/>
      </w:pPr>
      <w:r w:rsidRPr="00816C4A">
        <w:t>-</w:t>
      </w:r>
      <w:r w:rsidRPr="00816C4A">
        <w:tab/>
        <w:t>SEND USSD:</w:t>
      </w:r>
    </w:p>
    <w:p w14:paraId="68E51DAD" w14:textId="77777777" w:rsidR="00E86E7B" w:rsidRPr="00816C4A" w:rsidRDefault="00E86E7B" w:rsidP="00E86E7B">
      <w:pPr>
        <w:pStyle w:val="B2"/>
      </w:pPr>
      <w:r w:rsidRPr="00816C4A">
        <w:t>this byte is RFU.</w:t>
      </w:r>
    </w:p>
    <w:p w14:paraId="38B065CB" w14:textId="77777777" w:rsidR="00EF7705" w:rsidRDefault="00E86E7B" w:rsidP="00E86E7B">
      <w:pPr>
        <w:pStyle w:val="B1"/>
        <w:keepNext/>
        <w:keepLines/>
      </w:pPr>
      <w:r w:rsidRPr="00816C4A">
        <w:t>-</w:t>
      </w:r>
      <w:r w:rsidRPr="00816C4A">
        <w:tab/>
        <w:t>PROVIDE LOCAL INFORMATION.</w:t>
      </w:r>
    </w:p>
    <w:p w14:paraId="623DDE75" w14:textId="77777777" w:rsidR="00E86E7B" w:rsidRPr="00816C4A" w:rsidRDefault="00EF7705" w:rsidP="00E86E7B">
      <w:pPr>
        <w:pStyle w:val="B1"/>
        <w:keepNext/>
        <w:keepLines/>
      </w:pPr>
      <w:r>
        <w:tab/>
      </w:r>
      <w:r w:rsidR="00E86E7B" w:rsidRPr="00816C4A">
        <w:t>The following additional values are defined:</w:t>
      </w:r>
    </w:p>
    <w:p w14:paraId="7A8C13CE" w14:textId="77777777" w:rsidR="00E86E7B" w:rsidRPr="00816C4A" w:rsidRDefault="00E86E7B" w:rsidP="006746F6">
      <w:pPr>
        <w:pStyle w:val="B2"/>
      </w:pPr>
      <w:r w:rsidRPr="00816C4A">
        <w:tab/>
        <w:t>'00' = Location Information (MCC, MNC, LAC/TAC, Cell Identity and Extended Cell Identity).</w:t>
      </w:r>
    </w:p>
    <w:p w14:paraId="6AE0B5DA" w14:textId="77777777" w:rsidR="00E86E7B" w:rsidRPr="00816C4A" w:rsidRDefault="00E86E7B" w:rsidP="006746F6">
      <w:pPr>
        <w:pStyle w:val="B2"/>
      </w:pPr>
      <w:r w:rsidRPr="00816C4A">
        <w:tab/>
        <w:t>'02' = Network Measurement results.</w:t>
      </w:r>
    </w:p>
    <w:p w14:paraId="49AD5B50" w14:textId="77777777" w:rsidR="00E86E7B" w:rsidRPr="00816C4A" w:rsidRDefault="00E86E7B" w:rsidP="006746F6">
      <w:pPr>
        <w:pStyle w:val="B2"/>
      </w:pPr>
      <w:r w:rsidRPr="00816C4A">
        <w:tab/>
        <w:t>'05' = Timing Advance.</w:t>
      </w:r>
    </w:p>
    <w:p w14:paraId="1A94F44A" w14:textId="77777777" w:rsidR="00E86E7B" w:rsidRPr="00816C4A" w:rsidRDefault="00E86E7B" w:rsidP="006746F6">
      <w:pPr>
        <w:pStyle w:val="B2"/>
      </w:pPr>
      <w:r w:rsidRPr="00816C4A">
        <w:tab/>
        <w:t>'0C' = current WSID.</w:t>
      </w:r>
    </w:p>
    <w:p w14:paraId="5F6C87C2" w14:textId="77777777" w:rsidR="00E86E7B" w:rsidRPr="00816C4A" w:rsidRDefault="00E86E7B" w:rsidP="006746F6">
      <w:pPr>
        <w:pStyle w:val="B2"/>
      </w:pPr>
      <w:r w:rsidRPr="00816C4A">
        <w:tab/>
        <w:t>'11' = CSG ID list and corresponding HNB name.</w:t>
      </w:r>
    </w:p>
    <w:p w14:paraId="61A10540" w14:textId="77777777" w:rsidR="00E86E7B" w:rsidRPr="00816C4A" w:rsidRDefault="00E86E7B" w:rsidP="006746F6">
      <w:pPr>
        <w:pStyle w:val="B2"/>
      </w:pPr>
      <w:r w:rsidRPr="00816C4A">
        <w:tab/>
        <w:t>'12' = H(e)NB IP address.</w:t>
      </w:r>
    </w:p>
    <w:p w14:paraId="7953580A" w14:textId="77777777" w:rsidR="00E86E7B" w:rsidRPr="00816C4A" w:rsidRDefault="006746F6" w:rsidP="006746F6">
      <w:pPr>
        <w:pStyle w:val="B2"/>
      </w:pPr>
      <w:r>
        <w:tab/>
      </w:r>
      <w:r w:rsidR="00E86E7B" w:rsidRPr="00816C4A">
        <w:t>'13' = H(e)NB surrounding macrocells.</w:t>
      </w:r>
    </w:p>
    <w:p w14:paraId="0D657823" w14:textId="77777777" w:rsidR="00E86E7B" w:rsidRPr="00816C4A" w:rsidRDefault="006746F6" w:rsidP="006746F6">
      <w:pPr>
        <w:pStyle w:val="B2"/>
      </w:pPr>
      <w:r>
        <w:tab/>
      </w:r>
      <w:r w:rsidR="00E86E7B" w:rsidRPr="00816C4A">
        <w:t>'14' = current WLAN identifier.</w:t>
      </w:r>
    </w:p>
    <w:p w14:paraId="08BE9DFA" w14:textId="77777777" w:rsidR="006746F6" w:rsidRPr="00816C4A" w:rsidRDefault="006746F6" w:rsidP="006746F6">
      <w:pPr>
        <w:pStyle w:val="B2"/>
      </w:pPr>
      <w:r>
        <w:tab/>
      </w:r>
      <w:r w:rsidRPr="00816C4A">
        <w:t xml:space="preserve">'15' = </w:t>
      </w:r>
      <w:r>
        <w:t>slices information.</w:t>
      </w:r>
    </w:p>
    <w:p w14:paraId="13BF2955" w14:textId="77777777" w:rsidR="006746F6" w:rsidRPr="00816C4A" w:rsidRDefault="006746F6" w:rsidP="006746F6">
      <w:pPr>
        <w:pStyle w:val="B2"/>
      </w:pPr>
      <w:r>
        <w:tab/>
      </w:r>
      <w:r w:rsidRPr="00816C4A">
        <w:t>'1</w:t>
      </w:r>
      <w:r>
        <w:t>6</w:t>
      </w:r>
      <w:r w:rsidRPr="00816C4A">
        <w:t>' to '19' = reserved for 3GPP (for future usage)</w:t>
      </w:r>
    </w:p>
    <w:p w14:paraId="27A16D7C" w14:textId="77777777" w:rsidR="00E86E7B" w:rsidRPr="00816C4A" w:rsidRDefault="00E86E7B" w:rsidP="00E86E7B">
      <w:pPr>
        <w:pStyle w:val="B2"/>
      </w:pPr>
      <w:r w:rsidRPr="00816C4A">
        <w:t>The following values do not apply</w:t>
      </w:r>
    </w:p>
    <w:p w14:paraId="76F1EC16" w14:textId="77777777" w:rsidR="00E86E7B" w:rsidRPr="00816C4A" w:rsidRDefault="00E86E7B" w:rsidP="00E86E7B">
      <w:pPr>
        <w:pStyle w:val="B2"/>
      </w:pPr>
      <w:r w:rsidRPr="00816C4A">
        <w:tab/>
        <w:t>'07' = Reserved by ETSI (ESN)</w:t>
      </w:r>
    </w:p>
    <w:p w14:paraId="39FAF11E" w14:textId="77777777" w:rsidR="00E86E7B" w:rsidRPr="00816C4A" w:rsidRDefault="00E86E7B" w:rsidP="00E86E7B">
      <w:pPr>
        <w:pStyle w:val="B2"/>
      </w:pPr>
      <w:r w:rsidRPr="00816C4A">
        <w:tab/>
        <w:t>'0B' = Reserved by ETSI (MEID)</w:t>
      </w:r>
    </w:p>
    <w:p w14:paraId="6B00DFBE" w14:textId="77777777" w:rsidR="00E86E7B" w:rsidRPr="00816C4A" w:rsidRDefault="00E86E7B" w:rsidP="00E86E7B">
      <w:pPr>
        <w:pStyle w:val="B1"/>
      </w:pPr>
      <w:r w:rsidRPr="00816C4A">
        <w:t>-</w:t>
      </w:r>
      <w:r w:rsidRPr="00816C4A">
        <w:tab/>
        <w:t>REFRESH.  The following additional values are defined:</w:t>
      </w:r>
    </w:p>
    <w:p w14:paraId="1B945FAE" w14:textId="37A455A9" w:rsidR="00E86E7B" w:rsidRPr="00816C4A" w:rsidRDefault="006746F6" w:rsidP="00E86E7B">
      <w:pPr>
        <w:pStyle w:val="B2"/>
      </w:pPr>
      <w:r>
        <w:tab/>
      </w:r>
      <w:r w:rsidR="00E86E7B" w:rsidRPr="00816C4A">
        <w:t xml:space="preserve">'07' = Steering of Roaming as defined in </w:t>
      </w:r>
      <w:r w:rsidR="00E05181" w:rsidRPr="00816C4A">
        <w:t>TS</w:t>
      </w:r>
      <w:r w:rsidR="00E05181">
        <w:t> </w:t>
      </w:r>
      <w:r w:rsidR="00E05181" w:rsidRPr="00816C4A">
        <w:t>2</w:t>
      </w:r>
      <w:r w:rsidR="00E86E7B" w:rsidRPr="00816C4A">
        <w:t>3.122</w:t>
      </w:r>
      <w:r w:rsidR="00E05181">
        <w:t> </w:t>
      </w:r>
      <w:r w:rsidR="00E05181" w:rsidRPr="00816C4A">
        <w:t>[</w:t>
      </w:r>
      <w:r w:rsidR="00E86E7B" w:rsidRPr="00816C4A">
        <w:t>7].</w:t>
      </w:r>
    </w:p>
    <w:p w14:paraId="2627602B" w14:textId="55F0AF8B" w:rsidR="00E86E7B" w:rsidRPr="00816C4A" w:rsidRDefault="006746F6" w:rsidP="00E86E7B">
      <w:pPr>
        <w:pStyle w:val="B2"/>
      </w:pPr>
      <w:r>
        <w:tab/>
      </w:r>
      <w:r w:rsidR="00E86E7B" w:rsidRPr="00816C4A">
        <w:t xml:space="preserve">'08' = Steering of Roaming for I-WLAN as defined in </w:t>
      </w:r>
      <w:r w:rsidR="00E05181" w:rsidRPr="00816C4A">
        <w:t>TS</w:t>
      </w:r>
      <w:r w:rsidR="00E05181">
        <w:t> </w:t>
      </w:r>
      <w:r w:rsidR="00E05181" w:rsidRPr="00816C4A">
        <w:t>2</w:t>
      </w:r>
      <w:r w:rsidR="00E86E7B" w:rsidRPr="00816C4A">
        <w:t>4.234</w:t>
      </w:r>
      <w:r w:rsidR="00E05181">
        <w:t> </w:t>
      </w:r>
      <w:r w:rsidR="00E05181" w:rsidRPr="00816C4A">
        <w:t>[</w:t>
      </w:r>
      <w:r w:rsidR="00E86E7B" w:rsidRPr="00816C4A">
        <w:t>42].</w:t>
      </w:r>
    </w:p>
    <w:p w14:paraId="4FA10FD0" w14:textId="77777777" w:rsidR="00E86E7B" w:rsidRPr="00816C4A" w:rsidRDefault="00E86E7B" w:rsidP="00E86E7B">
      <w:pPr>
        <w:pStyle w:val="B1"/>
      </w:pPr>
      <w:r w:rsidRPr="00816C4A">
        <w:t>-</w:t>
      </w:r>
      <w:r w:rsidRPr="00816C4A">
        <w:tab/>
        <w:t>Geographical Location Request:</w:t>
      </w:r>
    </w:p>
    <w:p w14:paraId="70E86F42" w14:textId="77777777" w:rsidR="00E86E7B" w:rsidRPr="00816C4A" w:rsidRDefault="006746F6" w:rsidP="00E86E7B">
      <w:pPr>
        <w:pStyle w:val="B2"/>
      </w:pPr>
      <w:r>
        <w:tab/>
      </w:r>
      <w:r w:rsidR="00E86E7B" w:rsidRPr="00816C4A">
        <w:t>this byte is RFU.</w:t>
      </w:r>
    </w:p>
    <w:p w14:paraId="200128DF" w14:textId="77777777" w:rsidR="00EF7705" w:rsidRPr="00EA613F" w:rsidRDefault="00E86E7B" w:rsidP="00EF7705">
      <w:pPr>
        <w:ind w:left="567" w:hanging="283"/>
      </w:pPr>
      <w:r w:rsidRPr="00816C4A">
        <w:t>-</w:t>
      </w:r>
      <w:r w:rsidRPr="00816C4A">
        <w:tab/>
      </w:r>
      <w:r w:rsidR="00EF7705" w:rsidRPr="00EA613F">
        <w:t>OPEN CHANNEL related to CS bearer, GPRS/UTRAN packet service/E-UTRAN</w:t>
      </w:r>
      <w:r w:rsidR="00EF7705">
        <w:t>/NG-RAN</w:t>
      </w:r>
      <w:r w:rsidR="00EF7705" w:rsidRPr="00EA613F">
        <w:t>, local bearer, Default (network) bearer, I-WLAN bearer, WLAN bearer, Terminal Server Mode, UICC Server Mode:</w:t>
      </w:r>
    </w:p>
    <w:p w14:paraId="6789AA15" w14:textId="75214AFE" w:rsidR="00EF7705" w:rsidRPr="00EA613F" w:rsidRDefault="00EF7705" w:rsidP="00EF7705">
      <w:pPr>
        <w:ind w:left="851" w:hanging="284"/>
      </w:pPr>
      <w:r w:rsidRPr="00EA613F">
        <w:t>-</w:t>
      </w:r>
      <w:r w:rsidRPr="00EA613F">
        <w:tab/>
        <w:t xml:space="preserve">As defined in ETSI </w:t>
      </w:r>
      <w:r w:rsidR="00E05181" w:rsidRPr="00EA613F">
        <w:t>TS</w:t>
      </w:r>
      <w:r w:rsidR="00E05181">
        <w:t> </w:t>
      </w:r>
      <w:r w:rsidR="00E05181" w:rsidRPr="00EA613F">
        <w:t>1</w:t>
      </w:r>
      <w:r w:rsidRPr="00EA613F">
        <w:t>02 223</w:t>
      </w:r>
      <w:r w:rsidR="00E05181">
        <w:t> </w:t>
      </w:r>
      <w:r w:rsidR="00E05181" w:rsidRPr="00EA613F">
        <w:t>[</w:t>
      </w:r>
      <w:r w:rsidRPr="00EA613F">
        <w:t>32]</w:t>
      </w:r>
    </w:p>
    <w:p w14:paraId="274ED4E0" w14:textId="77777777" w:rsidR="00EF7705" w:rsidRPr="00EA613F" w:rsidRDefault="00EF7705" w:rsidP="00EF7705">
      <w:pPr>
        <w:ind w:firstLine="284"/>
      </w:pPr>
      <w:r w:rsidRPr="00EA613F">
        <w:t>-</w:t>
      </w:r>
      <w:r w:rsidRPr="00EA613F">
        <w:tab/>
        <w:t>OPEN CHANNEL for IMS:</w:t>
      </w:r>
    </w:p>
    <w:p w14:paraId="164968C6" w14:textId="77777777" w:rsidR="00E86E7B" w:rsidRPr="00816C4A" w:rsidDel="0011681F" w:rsidRDefault="00EF7705" w:rsidP="00EF7705">
      <w:pPr>
        <w:ind w:left="567" w:hanging="283"/>
      </w:pPr>
      <w:r>
        <w:t>t</w:t>
      </w:r>
      <w:r w:rsidRPr="00EA613F">
        <w:t>his byte is RFU</w:t>
      </w:r>
      <w:r>
        <w:t>.</w:t>
      </w:r>
    </w:p>
    <w:p w14:paraId="19452DC7" w14:textId="77777777" w:rsidR="00E86E7B" w:rsidRPr="00816C4A" w:rsidRDefault="00E86E7B" w:rsidP="00E86E7B">
      <w:pPr>
        <w:pStyle w:val="B2"/>
      </w:pPr>
    </w:p>
    <w:p w14:paraId="0DF9E777" w14:textId="77777777" w:rsidR="00E86E7B" w:rsidRPr="00816C4A" w:rsidRDefault="00E86E7B" w:rsidP="00E86E7B">
      <w:pPr>
        <w:pStyle w:val="Heading2"/>
        <w:rPr>
          <w:lang w:val="fr-FR"/>
        </w:rPr>
      </w:pPr>
      <w:bookmarkStart w:id="2235" w:name="_Toc3200938"/>
      <w:bookmarkStart w:id="2236" w:name="_Toc20392681"/>
      <w:bookmarkStart w:id="2237" w:name="_Toc27774328"/>
      <w:bookmarkStart w:id="2238" w:name="_Toc36482788"/>
      <w:bookmarkStart w:id="2239" w:name="_Toc36484447"/>
      <w:bookmarkStart w:id="2240" w:name="_Toc44933377"/>
      <w:bookmarkStart w:id="2241" w:name="_Toc50972330"/>
      <w:bookmarkStart w:id="2242" w:name="_Toc163045818"/>
      <w:r w:rsidRPr="00816C4A">
        <w:rPr>
          <w:lang w:val="fr-FR"/>
        </w:rPr>
        <w:t>8.7</w:t>
      </w:r>
      <w:r w:rsidRPr="00816C4A">
        <w:rPr>
          <w:lang w:val="fr-FR"/>
        </w:rPr>
        <w:tab/>
        <w:t>Device identities</w:t>
      </w:r>
      <w:bookmarkEnd w:id="2235"/>
      <w:bookmarkEnd w:id="2236"/>
      <w:bookmarkEnd w:id="2237"/>
      <w:bookmarkEnd w:id="2238"/>
      <w:bookmarkEnd w:id="2239"/>
      <w:bookmarkEnd w:id="2240"/>
      <w:bookmarkEnd w:id="2241"/>
      <w:bookmarkEnd w:id="2242"/>
    </w:p>
    <w:p w14:paraId="47316E3D" w14:textId="66188C44" w:rsidR="00E86E7B" w:rsidRPr="00816C4A" w:rsidRDefault="00E86E7B" w:rsidP="00E86E7B">
      <w:pPr>
        <w:rPr>
          <w:lang w:val="fr-FR"/>
        </w:rPr>
      </w:pPr>
      <w:r w:rsidRPr="00816C4A">
        <w:rPr>
          <w:lang w:val="fr-FR"/>
        </w:rPr>
        <w:t xml:space="preserve">See ETSI TS 102 223 [32] </w:t>
      </w:r>
      <w:r w:rsidR="00E05181" w:rsidRPr="00816C4A">
        <w:rPr>
          <w:lang w:val="fr-FR"/>
        </w:rPr>
        <w:t>clause</w:t>
      </w:r>
      <w:r w:rsidR="00E05181">
        <w:rPr>
          <w:lang w:val="fr-FR"/>
        </w:rPr>
        <w:t> </w:t>
      </w:r>
      <w:r w:rsidR="00E05181" w:rsidRPr="00816C4A">
        <w:rPr>
          <w:lang w:val="fr-FR"/>
        </w:rPr>
        <w:t>8</w:t>
      </w:r>
      <w:r w:rsidRPr="00816C4A">
        <w:rPr>
          <w:lang w:val="fr-FR"/>
        </w:rPr>
        <w:t>.7.</w:t>
      </w:r>
    </w:p>
    <w:p w14:paraId="4E5EE1DE" w14:textId="77777777" w:rsidR="00E86E7B" w:rsidRPr="00816C4A" w:rsidRDefault="00E86E7B" w:rsidP="00E86E7B">
      <w:pPr>
        <w:pStyle w:val="Heading2"/>
        <w:rPr>
          <w:lang w:val="fr-FR"/>
        </w:rPr>
      </w:pPr>
      <w:bookmarkStart w:id="2243" w:name="_Toc3200939"/>
      <w:bookmarkStart w:id="2244" w:name="_Toc20392682"/>
      <w:bookmarkStart w:id="2245" w:name="_Toc27774329"/>
      <w:bookmarkStart w:id="2246" w:name="_Toc36482789"/>
      <w:bookmarkStart w:id="2247" w:name="_Toc36484448"/>
      <w:bookmarkStart w:id="2248" w:name="_Toc44933378"/>
      <w:bookmarkStart w:id="2249" w:name="_Toc50972331"/>
      <w:bookmarkStart w:id="2250" w:name="_Toc163045819"/>
      <w:r w:rsidRPr="00816C4A">
        <w:rPr>
          <w:lang w:val="fr-FR"/>
        </w:rPr>
        <w:t>8.8</w:t>
      </w:r>
      <w:r w:rsidRPr="00816C4A">
        <w:rPr>
          <w:lang w:val="fr-FR"/>
        </w:rPr>
        <w:tab/>
        <w:t>Duration</w:t>
      </w:r>
      <w:bookmarkEnd w:id="2243"/>
      <w:bookmarkEnd w:id="2244"/>
      <w:bookmarkEnd w:id="2245"/>
      <w:bookmarkEnd w:id="2246"/>
      <w:bookmarkEnd w:id="2247"/>
      <w:bookmarkEnd w:id="2248"/>
      <w:bookmarkEnd w:id="2249"/>
      <w:bookmarkEnd w:id="2250"/>
    </w:p>
    <w:p w14:paraId="290BD4F8" w14:textId="2B0B308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w:t>
      </w:r>
    </w:p>
    <w:p w14:paraId="45F60755" w14:textId="77777777" w:rsidR="00E86E7B" w:rsidRPr="00816C4A" w:rsidRDefault="00E86E7B" w:rsidP="00E86E7B">
      <w:pPr>
        <w:pStyle w:val="Heading2"/>
      </w:pPr>
      <w:bookmarkStart w:id="2251" w:name="_Toc3200940"/>
      <w:bookmarkStart w:id="2252" w:name="_Toc20392683"/>
      <w:bookmarkStart w:id="2253" w:name="_Toc27774330"/>
      <w:bookmarkStart w:id="2254" w:name="_Toc36482790"/>
      <w:bookmarkStart w:id="2255" w:name="_Toc36484449"/>
      <w:bookmarkStart w:id="2256" w:name="_Toc44933379"/>
      <w:bookmarkStart w:id="2257" w:name="_Toc50972332"/>
      <w:bookmarkStart w:id="2258" w:name="_Toc163045820"/>
      <w:r w:rsidRPr="00816C4A">
        <w:lastRenderedPageBreak/>
        <w:t>8.9</w:t>
      </w:r>
      <w:r w:rsidRPr="00816C4A">
        <w:tab/>
        <w:t>Item</w:t>
      </w:r>
      <w:bookmarkEnd w:id="2251"/>
      <w:bookmarkEnd w:id="2252"/>
      <w:bookmarkEnd w:id="2253"/>
      <w:bookmarkEnd w:id="2254"/>
      <w:bookmarkEnd w:id="2255"/>
      <w:bookmarkEnd w:id="2256"/>
      <w:bookmarkEnd w:id="2257"/>
      <w:bookmarkEnd w:id="2258"/>
    </w:p>
    <w:p w14:paraId="0A842E89" w14:textId="3B03558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.9.</w:t>
      </w:r>
    </w:p>
    <w:p w14:paraId="0BF9EB68" w14:textId="77777777" w:rsidR="00E86E7B" w:rsidRPr="00816C4A" w:rsidRDefault="00E86E7B" w:rsidP="00E86E7B">
      <w:pPr>
        <w:pStyle w:val="Heading2"/>
      </w:pPr>
      <w:bookmarkStart w:id="2259" w:name="_Toc3200941"/>
      <w:bookmarkStart w:id="2260" w:name="_Toc20392684"/>
      <w:bookmarkStart w:id="2261" w:name="_Toc27774331"/>
      <w:bookmarkStart w:id="2262" w:name="_Toc36482791"/>
      <w:bookmarkStart w:id="2263" w:name="_Toc36484450"/>
      <w:bookmarkStart w:id="2264" w:name="_Toc44933380"/>
      <w:bookmarkStart w:id="2265" w:name="_Toc50972333"/>
      <w:bookmarkStart w:id="2266" w:name="_Toc163045821"/>
      <w:r w:rsidRPr="00816C4A">
        <w:t>8.10</w:t>
      </w:r>
      <w:r w:rsidRPr="00816C4A">
        <w:tab/>
        <w:t>Item identifier</w:t>
      </w:r>
      <w:bookmarkEnd w:id="2259"/>
      <w:bookmarkEnd w:id="2260"/>
      <w:bookmarkEnd w:id="2261"/>
      <w:bookmarkEnd w:id="2262"/>
      <w:bookmarkEnd w:id="2263"/>
      <w:bookmarkEnd w:id="2264"/>
      <w:bookmarkEnd w:id="2265"/>
      <w:bookmarkEnd w:id="2266"/>
    </w:p>
    <w:p w14:paraId="0DC899A6" w14:textId="0C6735F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.10.</w:t>
      </w:r>
    </w:p>
    <w:p w14:paraId="63BB36DD" w14:textId="77777777" w:rsidR="00E86E7B" w:rsidRPr="00816C4A" w:rsidRDefault="00E86E7B" w:rsidP="00E86E7B">
      <w:pPr>
        <w:pStyle w:val="Heading2"/>
      </w:pPr>
      <w:bookmarkStart w:id="2267" w:name="_Toc3200942"/>
      <w:bookmarkStart w:id="2268" w:name="_Toc20392685"/>
      <w:bookmarkStart w:id="2269" w:name="_Toc27774332"/>
      <w:bookmarkStart w:id="2270" w:name="_Toc36482792"/>
      <w:bookmarkStart w:id="2271" w:name="_Toc36484451"/>
      <w:bookmarkStart w:id="2272" w:name="_Toc44933381"/>
      <w:bookmarkStart w:id="2273" w:name="_Toc50972334"/>
      <w:bookmarkStart w:id="2274" w:name="_Toc163045822"/>
      <w:r w:rsidRPr="00816C4A">
        <w:t>8.11</w:t>
      </w:r>
      <w:r w:rsidRPr="00816C4A">
        <w:tab/>
        <w:t>Response length</w:t>
      </w:r>
      <w:bookmarkEnd w:id="2267"/>
      <w:bookmarkEnd w:id="2268"/>
      <w:bookmarkEnd w:id="2269"/>
      <w:bookmarkEnd w:id="2270"/>
      <w:bookmarkEnd w:id="2271"/>
      <w:bookmarkEnd w:id="2272"/>
      <w:bookmarkEnd w:id="2273"/>
      <w:bookmarkEnd w:id="2274"/>
    </w:p>
    <w:p w14:paraId="2034BA04" w14:textId="5BDD6FF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.11.</w:t>
      </w:r>
    </w:p>
    <w:p w14:paraId="21D0FD5A" w14:textId="77777777" w:rsidR="00E86E7B" w:rsidRPr="00816C4A" w:rsidRDefault="00E86E7B" w:rsidP="00E86E7B">
      <w:pPr>
        <w:pStyle w:val="Heading2"/>
      </w:pPr>
      <w:bookmarkStart w:id="2275" w:name="_Toc3200943"/>
      <w:bookmarkStart w:id="2276" w:name="_Toc20392686"/>
      <w:bookmarkStart w:id="2277" w:name="_Toc27774333"/>
      <w:bookmarkStart w:id="2278" w:name="_Toc36482793"/>
      <w:bookmarkStart w:id="2279" w:name="_Toc36484452"/>
      <w:bookmarkStart w:id="2280" w:name="_Toc44933382"/>
      <w:bookmarkStart w:id="2281" w:name="_Toc50972335"/>
      <w:bookmarkStart w:id="2282" w:name="_Toc163045823"/>
      <w:r w:rsidRPr="00816C4A">
        <w:t>8.12</w:t>
      </w:r>
      <w:r w:rsidRPr="00816C4A">
        <w:tab/>
        <w:t>Result</w:t>
      </w:r>
      <w:bookmarkEnd w:id="2275"/>
      <w:bookmarkEnd w:id="2276"/>
      <w:bookmarkEnd w:id="2277"/>
      <w:bookmarkEnd w:id="2278"/>
      <w:bookmarkEnd w:id="2279"/>
      <w:bookmarkEnd w:id="2280"/>
      <w:bookmarkEnd w:id="2281"/>
      <w:bookmarkEnd w:id="2282"/>
    </w:p>
    <w:p w14:paraId="69942DA0" w14:textId="69DA5F37" w:rsidR="00E86E7B" w:rsidRPr="00816C4A" w:rsidRDefault="00E86E7B" w:rsidP="00E86E7B">
      <w:r w:rsidRPr="00816C4A">
        <w:t xml:space="preserve">For the general result byte coding the following values are defined in addition to or replacement of those in ETSI TS 102 223 [32] </w:t>
      </w:r>
      <w:r w:rsidR="00E05181" w:rsidRPr="00816C4A">
        <w:t>clause</w:t>
      </w:r>
      <w:r w:rsidR="00E05181">
        <w:t> </w:t>
      </w:r>
      <w:r w:rsidR="00E05181" w:rsidRPr="00816C4A">
        <w:t>8</w:t>
      </w:r>
      <w:r w:rsidRPr="00816C4A">
        <w:t>.12:</w:t>
      </w:r>
    </w:p>
    <w:p w14:paraId="74A73B59" w14:textId="77777777" w:rsidR="00E86E7B" w:rsidRPr="00816C4A" w:rsidRDefault="00E86E7B" w:rsidP="00E86E7B">
      <w:pPr>
        <w:pStyle w:val="B1"/>
      </w:pPr>
      <w:r w:rsidRPr="00816C4A">
        <w:t>-</w:t>
      </w:r>
      <w:r w:rsidRPr="00816C4A">
        <w:tab/>
        <w:t>'14' = USSD or SS transaction terminated by the user</w:t>
      </w:r>
    </w:p>
    <w:p w14:paraId="4E9CB892" w14:textId="77777777" w:rsidR="00E86E7B" w:rsidRPr="00816C4A" w:rsidRDefault="00E86E7B" w:rsidP="00E86E7B">
      <w:pPr>
        <w:pStyle w:val="B1"/>
      </w:pPr>
      <w:r w:rsidRPr="00816C4A">
        <w:t>-</w:t>
      </w:r>
      <w:r w:rsidRPr="00816C4A">
        <w:tab/>
        <w:t>'34' = SS Return Error;</w:t>
      </w:r>
    </w:p>
    <w:p w14:paraId="6D61A0F6" w14:textId="77777777" w:rsidR="00E86E7B" w:rsidRPr="00816C4A" w:rsidRDefault="00E86E7B" w:rsidP="00E86E7B">
      <w:pPr>
        <w:pStyle w:val="B1"/>
      </w:pPr>
      <w:r w:rsidRPr="00816C4A">
        <w:t>-</w:t>
      </w:r>
      <w:r w:rsidRPr="00816C4A">
        <w:tab/>
        <w:t>'35' = SMS RP-ERROR;</w:t>
      </w:r>
    </w:p>
    <w:p w14:paraId="5568FB19" w14:textId="77777777" w:rsidR="00E86E7B" w:rsidRPr="00816C4A" w:rsidRDefault="00E86E7B" w:rsidP="00E86E7B">
      <w:pPr>
        <w:pStyle w:val="B1"/>
      </w:pPr>
      <w:r w:rsidRPr="00816C4A">
        <w:t>-</w:t>
      </w:r>
      <w:r w:rsidRPr="00816C4A">
        <w:tab/>
        <w:t>'37' = USSD Return Error;</w:t>
      </w:r>
    </w:p>
    <w:p w14:paraId="3775C021"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3B5887DB" w14:textId="77777777" w:rsidR="00E86E7B" w:rsidRPr="00816C4A" w:rsidRDefault="00E86E7B" w:rsidP="00E86E7B">
      <w:pPr>
        <w:pStyle w:val="B1"/>
        <w:ind w:left="0" w:firstLine="0"/>
      </w:pPr>
      <w:r w:rsidRPr="00816C4A">
        <w:t>In addition, the following values are reserved for 3GPP for future usage:</w:t>
      </w:r>
    </w:p>
    <w:p w14:paraId="4E60BC8B" w14:textId="77777777" w:rsidR="00E86E7B" w:rsidRPr="00816C4A" w:rsidRDefault="00E86E7B" w:rsidP="00E86E7B">
      <w:pPr>
        <w:pStyle w:val="B1"/>
      </w:pPr>
      <w:r w:rsidRPr="00816C4A">
        <w:t>-</w:t>
      </w:r>
      <w:r w:rsidRPr="00816C4A">
        <w:tab/>
        <w:t>'15' = reserved for 3GPP (for future usage);</w:t>
      </w:r>
    </w:p>
    <w:p w14:paraId="702DEE1F" w14:textId="77777777" w:rsidR="00E86E7B" w:rsidRPr="00816C4A" w:rsidRDefault="00E86E7B" w:rsidP="00E86E7B">
      <w:pPr>
        <w:pStyle w:val="B1"/>
      </w:pPr>
      <w:r w:rsidRPr="00816C4A">
        <w:t>-</w:t>
      </w:r>
      <w:r w:rsidRPr="00816C4A">
        <w:tab/>
        <w:t>'16' = reserved for 3GPP (for future usage);</w:t>
      </w:r>
    </w:p>
    <w:p w14:paraId="2D14FBFF" w14:textId="77777777" w:rsidR="00E86E7B" w:rsidRPr="00816C4A" w:rsidRDefault="00E86E7B" w:rsidP="00E86E7B">
      <w:pPr>
        <w:pStyle w:val="B1"/>
      </w:pPr>
      <w:r w:rsidRPr="00816C4A">
        <w:t>-</w:t>
      </w:r>
      <w:r w:rsidRPr="00816C4A">
        <w:tab/>
        <w:t>'28' = reserved for 3GPP (for future usage);</w:t>
      </w:r>
    </w:p>
    <w:p w14:paraId="19142C4C" w14:textId="77777777" w:rsidR="00E86E7B" w:rsidRPr="00816C4A" w:rsidRDefault="00E86E7B" w:rsidP="00E86E7B">
      <w:pPr>
        <w:pStyle w:val="B1"/>
      </w:pPr>
      <w:r w:rsidRPr="00816C4A">
        <w:t>-</w:t>
      </w:r>
      <w:r w:rsidRPr="00816C4A">
        <w:tab/>
        <w:t>'29' = reserved for 3GPP (for future usage);</w:t>
      </w:r>
    </w:p>
    <w:p w14:paraId="35F41E1A" w14:textId="77777777" w:rsidR="00E86E7B" w:rsidRPr="00816C4A" w:rsidRDefault="00E86E7B" w:rsidP="00E86E7B">
      <w:pPr>
        <w:pStyle w:val="B1"/>
      </w:pPr>
      <w:r w:rsidRPr="00816C4A">
        <w:t>-</w:t>
      </w:r>
      <w:r w:rsidRPr="00816C4A">
        <w:tab/>
        <w:t>'3E' = reserved for 3GPP (for future usage);</w:t>
      </w:r>
    </w:p>
    <w:p w14:paraId="713391A7" w14:textId="77777777" w:rsidR="00E86E7B" w:rsidRPr="00816C4A" w:rsidRDefault="00E86E7B" w:rsidP="00E86E7B">
      <w:pPr>
        <w:pStyle w:val="B1"/>
      </w:pPr>
      <w:r w:rsidRPr="00816C4A">
        <w:t>-</w:t>
      </w:r>
      <w:r w:rsidRPr="00816C4A">
        <w:tab/>
        <w:t>'3F' = reserved for 3GPP (for future usage);</w:t>
      </w:r>
    </w:p>
    <w:p w14:paraId="62679513"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ACED8D6" w14:textId="77777777" w:rsidR="00E86E7B" w:rsidRPr="00816C4A" w:rsidRDefault="00E86E7B" w:rsidP="00E86E7B">
      <w:pPr>
        <w:pStyle w:val="B2"/>
      </w:pPr>
      <w:r w:rsidRPr="00816C4A">
        <w:t>Contents:</w:t>
      </w:r>
    </w:p>
    <w:p w14:paraId="2C6168E7" w14:textId="54B27E46"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E05181" w:rsidRPr="00816C4A">
        <w:t>clause</w:t>
      </w:r>
      <w:r w:rsidR="00E05181">
        <w:t> </w:t>
      </w:r>
      <w:r w:rsidR="00E05181" w:rsidRPr="00816C4A">
        <w:t>8</w:t>
      </w:r>
      <w:r w:rsidRPr="00816C4A">
        <w:t>.12.</w:t>
      </w:r>
    </w:p>
    <w:p w14:paraId="3002339F" w14:textId="77777777" w:rsidR="00E86E7B" w:rsidRPr="00816C4A" w:rsidRDefault="00E86E7B" w:rsidP="00E86E7B">
      <w:pPr>
        <w:pStyle w:val="Heading3"/>
      </w:pPr>
      <w:bookmarkStart w:id="2283" w:name="_Toc3200944"/>
      <w:bookmarkStart w:id="2284" w:name="_Toc20392687"/>
      <w:bookmarkStart w:id="2285" w:name="_Toc27774334"/>
      <w:bookmarkStart w:id="2286" w:name="_Toc36482794"/>
      <w:bookmarkStart w:id="2287" w:name="_Toc36484453"/>
      <w:bookmarkStart w:id="2288" w:name="_Toc44933383"/>
      <w:bookmarkStart w:id="2289" w:name="_Toc50972336"/>
      <w:bookmarkStart w:id="2290" w:name="_Toc163045824"/>
      <w:r w:rsidRPr="00816C4A">
        <w:t>8.12.1</w:t>
      </w:r>
      <w:r w:rsidRPr="00816C4A">
        <w:tab/>
        <w:t xml:space="preserve">Additional </w:t>
      </w:r>
      <w:smartTag w:uri="urn:schemas-microsoft-com:office:smarttags" w:element="PersonName">
        <w:r w:rsidRPr="00816C4A">
          <w:t>info</w:t>
        </w:r>
      </w:smartTag>
      <w:r w:rsidRPr="00816C4A">
        <w:t>rmation for SEND SS</w:t>
      </w:r>
      <w:bookmarkEnd w:id="2283"/>
      <w:bookmarkEnd w:id="2284"/>
      <w:bookmarkEnd w:id="2285"/>
      <w:bookmarkEnd w:id="2286"/>
      <w:bookmarkEnd w:id="2287"/>
      <w:bookmarkEnd w:id="2288"/>
      <w:bookmarkEnd w:id="2289"/>
      <w:bookmarkEnd w:id="2290"/>
    </w:p>
    <w:p w14:paraId="5F831C19"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43D9D3E8"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16A3498B"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1149204E" w14:textId="77777777" w:rsidR="00E86E7B" w:rsidRPr="00816C4A" w:rsidRDefault="00E86E7B" w:rsidP="00E86E7B">
      <w:pPr>
        <w:pStyle w:val="Heading3"/>
      </w:pPr>
      <w:bookmarkStart w:id="2291" w:name="_Toc3200945"/>
      <w:bookmarkStart w:id="2292" w:name="_Toc20392688"/>
      <w:bookmarkStart w:id="2293" w:name="_Toc27774335"/>
      <w:bookmarkStart w:id="2294" w:name="_Toc36482795"/>
      <w:bookmarkStart w:id="2295" w:name="_Toc36484454"/>
      <w:bookmarkStart w:id="2296" w:name="_Toc44933384"/>
      <w:bookmarkStart w:id="2297" w:name="_Toc50972337"/>
      <w:bookmarkStart w:id="2298" w:name="_Toc163045825"/>
      <w:r w:rsidRPr="00816C4A">
        <w:lastRenderedPageBreak/>
        <w:t>8.12.2</w:t>
      </w:r>
      <w:r w:rsidRPr="00816C4A">
        <w:tab/>
        <w:t xml:space="preserve">Additional </w:t>
      </w:r>
      <w:smartTag w:uri="urn:schemas-microsoft-com:office:smarttags" w:element="PersonName">
        <w:r w:rsidRPr="00816C4A">
          <w:t>info</w:t>
        </w:r>
      </w:smartTag>
      <w:r w:rsidRPr="00816C4A">
        <w:t>rmation for ME problem</w:t>
      </w:r>
      <w:bookmarkEnd w:id="2291"/>
      <w:bookmarkEnd w:id="2292"/>
      <w:bookmarkEnd w:id="2293"/>
      <w:bookmarkEnd w:id="2294"/>
      <w:bookmarkEnd w:id="2295"/>
      <w:bookmarkEnd w:id="2296"/>
      <w:bookmarkEnd w:id="2297"/>
      <w:bookmarkEnd w:id="2298"/>
    </w:p>
    <w:p w14:paraId="3D691CC3" w14:textId="1D2CB20A"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E05181" w:rsidRPr="00816C4A">
        <w:t>clause</w:t>
      </w:r>
      <w:r w:rsidR="00E05181">
        <w:t> </w:t>
      </w:r>
      <w:r w:rsidR="00E05181" w:rsidRPr="00816C4A">
        <w:t>8</w:t>
      </w:r>
      <w:r w:rsidRPr="00816C4A">
        <w:t>.12.2, with the addition of the following value:</w:t>
      </w:r>
    </w:p>
    <w:p w14:paraId="0481492C" w14:textId="77777777" w:rsidR="00E86E7B" w:rsidRPr="00816C4A" w:rsidRDefault="00E86E7B" w:rsidP="00E86E7B">
      <w:pPr>
        <w:pStyle w:val="B1"/>
      </w:pPr>
      <w:r w:rsidRPr="00816C4A">
        <w:t>-</w:t>
      </w:r>
      <w:r w:rsidRPr="00816C4A">
        <w:tab/>
        <w:t>'03' = ME currently busy on SS transaction;</w:t>
      </w:r>
    </w:p>
    <w:p w14:paraId="6EE0D8C6" w14:textId="77777777" w:rsidR="00E86E7B" w:rsidRPr="00816C4A" w:rsidRDefault="00E86E7B" w:rsidP="00E86E7B">
      <w:pPr>
        <w:pStyle w:val="B1"/>
      </w:pPr>
      <w:r w:rsidRPr="00816C4A">
        <w:t>-</w:t>
      </w:r>
      <w:r w:rsidRPr="00816C4A">
        <w:tab/>
        <w:t>'08' = ME currently busy on USSD transaction.</w:t>
      </w:r>
    </w:p>
    <w:p w14:paraId="42E9222F" w14:textId="77777777" w:rsidR="00E86E7B" w:rsidRPr="00816C4A" w:rsidRDefault="00E86E7B" w:rsidP="00E86E7B">
      <w:pPr>
        <w:pStyle w:val="Heading3"/>
      </w:pPr>
      <w:bookmarkStart w:id="2299" w:name="_Toc3200946"/>
      <w:bookmarkStart w:id="2300" w:name="_Toc20392689"/>
      <w:bookmarkStart w:id="2301" w:name="_Toc27774336"/>
      <w:bookmarkStart w:id="2302" w:name="_Toc36482796"/>
      <w:bookmarkStart w:id="2303" w:name="_Toc36484455"/>
      <w:bookmarkStart w:id="2304" w:name="_Toc44933385"/>
      <w:bookmarkStart w:id="2305" w:name="_Toc50972338"/>
      <w:bookmarkStart w:id="2306" w:name="_Toc163045826"/>
      <w:r w:rsidRPr="00816C4A">
        <w:t>8.12.3</w:t>
      </w:r>
      <w:r w:rsidRPr="00816C4A">
        <w:tab/>
        <w:t xml:space="preserve">Additional </w:t>
      </w:r>
      <w:smartTag w:uri="urn:schemas-microsoft-com:office:smarttags" w:element="PersonName">
        <w:r w:rsidRPr="00816C4A">
          <w:t>info</w:t>
        </w:r>
      </w:smartTag>
      <w:r w:rsidRPr="00816C4A">
        <w:t>rmation for network problem</w:t>
      </w:r>
      <w:bookmarkEnd w:id="2299"/>
      <w:bookmarkEnd w:id="2300"/>
      <w:bookmarkEnd w:id="2301"/>
      <w:bookmarkEnd w:id="2302"/>
      <w:bookmarkEnd w:id="2303"/>
      <w:bookmarkEnd w:id="2304"/>
      <w:bookmarkEnd w:id="2305"/>
      <w:bookmarkEnd w:id="2306"/>
    </w:p>
    <w:p w14:paraId="04D14177"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6AC92448" w14:textId="77777777" w:rsidR="00E86E7B" w:rsidRPr="00816C4A" w:rsidRDefault="00E86E7B" w:rsidP="00E86E7B">
      <w:pPr>
        <w:pStyle w:val="B1"/>
      </w:pPr>
      <w:r w:rsidRPr="00816C4A">
        <w:t>-</w:t>
      </w:r>
      <w:r w:rsidRPr="00816C4A">
        <w:tab/>
        <w:t>'00' = No specific cause can be given.</w:t>
      </w:r>
    </w:p>
    <w:p w14:paraId="4181C4E2" w14:textId="77777777" w:rsidR="00E86E7B" w:rsidRPr="00816C4A" w:rsidRDefault="00E86E7B" w:rsidP="00E86E7B">
      <w:r w:rsidRPr="00816C4A">
        <w:t>All other values shall be interpreted by the UICC as '00'. The coding '00' shall only be used by the ME if no others apply.</w:t>
      </w:r>
    </w:p>
    <w:p w14:paraId="2A6AED24" w14:textId="77777777" w:rsidR="00E86E7B" w:rsidRPr="00816C4A" w:rsidRDefault="00E86E7B" w:rsidP="00E86E7B">
      <w:pPr>
        <w:pStyle w:val="Heading3"/>
      </w:pPr>
      <w:bookmarkStart w:id="2307" w:name="_Toc3200947"/>
      <w:bookmarkStart w:id="2308" w:name="_Toc20392690"/>
      <w:bookmarkStart w:id="2309" w:name="_Toc27774337"/>
      <w:bookmarkStart w:id="2310" w:name="_Toc36482797"/>
      <w:bookmarkStart w:id="2311" w:name="_Toc36484456"/>
      <w:bookmarkStart w:id="2312" w:name="_Toc44933386"/>
      <w:bookmarkStart w:id="2313" w:name="_Toc50972339"/>
      <w:bookmarkStart w:id="2314" w:name="_Toc163045827"/>
      <w:r w:rsidRPr="00816C4A">
        <w:t>8.12.4</w:t>
      </w:r>
      <w:r w:rsidRPr="00816C4A">
        <w:tab/>
        <w:t xml:space="preserve">Additional </w:t>
      </w:r>
      <w:smartTag w:uri="urn:schemas-microsoft-com:office:smarttags" w:element="PersonName">
        <w:r w:rsidRPr="00816C4A">
          <w:t>info</w:t>
        </w:r>
      </w:smartTag>
      <w:r w:rsidRPr="00816C4A">
        <w:t>rmation for SS problem</w:t>
      </w:r>
      <w:bookmarkEnd w:id="2307"/>
      <w:bookmarkEnd w:id="2308"/>
      <w:bookmarkEnd w:id="2309"/>
      <w:bookmarkEnd w:id="2310"/>
      <w:bookmarkEnd w:id="2311"/>
      <w:bookmarkEnd w:id="2312"/>
      <w:bookmarkEnd w:id="2313"/>
      <w:bookmarkEnd w:id="2314"/>
    </w:p>
    <w:p w14:paraId="63184C27"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362E5859" w14:textId="77777777" w:rsidR="00E86E7B" w:rsidRPr="00816C4A" w:rsidRDefault="00E86E7B" w:rsidP="00E86E7B">
      <w:pPr>
        <w:pStyle w:val="B1"/>
      </w:pPr>
      <w:r w:rsidRPr="00816C4A">
        <w:t>-</w:t>
      </w:r>
      <w:r w:rsidRPr="00816C4A">
        <w:tab/>
        <w:t>'00' = No specific cause can be given.</w:t>
      </w:r>
    </w:p>
    <w:p w14:paraId="2B00228E" w14:textId="77777777" w:rsidR="00E86E7B" w:rsidRPr="00816C4A" w:rsidRDefault="00E86E7B" w:rsidP="00E86E7B">
      <w:r w:rsidRPr="00816C4A">
        <w:t>All other values shall be interpreted by the UICC as '00'. The coding '00' shall only be used by the ME if no others apply.</w:t>
      </w:r>
    </w:p>
    <w:p w14:paraId="3F3A5B5B" w14:textId="77777777" w:rsidR="00E86E7B" w:rsidRPr="00816C4A" w:rsidRDefault="00E86E7B" w:rsidP="00E86E7B">
      <w:pPr>
        <w:pStyle w:val="Heading3"/>
      </w:pPr>
      <w:bookmarkStart w:id="2315" w:name="_Toc3200948"/>
      <w:bookmarkStart w:id="2316" w:name="_Toc20392691"/>
      <w:bookmarkStart w:id="2317" w:name="_Toc27774338"/>
      <w:bookmarkStart w:id="2318" w:name="_Toc36482798"/>
      <w:bookmarkStart w:id="2319" w:name="_Toc36484457"/>
      <w:bookmarkStart w:id="2320" w:name="_Toc44933387"/>
      <w:bookmarkStart w:id="2321" w:name="_Toc50972340"/>
      <w:bookmarkStart w:id="2322" w:name="_Toc163045828"/>
      <w:r w:rsidRPr="00816C4A">
        <w:t>8.12.5</w:t>
      </w:r>
      <w:r w:rsidRPr="00816C4A">
        <w:tab/>
        <w:t xml:space="preserve">Additional </w:t>
      </w:r>
      <w:smartTag w:uri="urn:schemas-microsoft-com:office:smarttags" w:element="PersonName">
        <w:r w:rsidRPr="00816C4A">
          <w:t>info</w:t>
        </w:r>
      </w:smartTag>
      <w:r w:rsidRPr="00816C4A">
        <w:t>rmation for SMS problem</w:t>
      </w:r>
      <w:bookmarkEnd w:id="2315"/>
      <w:bookmarkEnd w:id="2316"/>
      <w:bookmarkEnd w:id="2317"/>
      <w:bookmarkEnd w:id="2318"/>
      <w:bookmarkEnd w:id="2319"/>
      <w:bookmarkEnd w:id="2320"/>
      <w:bookmarkEnd w:id="2321"/>
      <w:bookmarkEnd w:id="2322"/>
    </w:p>
    <w:p w14:paraId="3CCF8D9F"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0178E542" w14:textId="77777777" w:rsidR="00E86E7B" w:rsidRPr="00816C4A" w:rsidRDefault="00E86E7B" w:rsidP="00E86E7B">
      <w:pPr>
        <w:pStyle w:val="B1"/>
      </w:pPr>
      <w:r w:rsidRPr="00816C4A">
        <w:t>-</w:t>
      </w:r>
      <w:r w:rsidRPr="00816C4A">
        <w:tab/>
        <w:t>'00' = No specific cause can be given.</w:t>
      </w:r>
    </w:p>
    <w:p w14:paraId="15FFB5F3" w14:textId="77777777" w:rsidR="00E86E7B" w:rsidRPr="00816C4A" w:rsidRDefault="00E86E7B" w:rsidP="00E86E7B">
      <w:r w:rsidRPr="00816C4A">
        <w:t>All other values shall be interpreted by the UICC as '00'. Specific cause '00' shall only be used by the ME if no others apply.</w:t>
      </w:r>
    </w:p>
    <w:p w14:paraId="0DF3DBC3" w14:textId="77777777" w:rsidR="00E86E7B" w:rsidRPr="00816C4A" w:rsidRDefault="00E86E7B" w:rsidP="00E86E7B">
      <w:pPr>
        <w:pStyle w:val="Heading3"/>
      </w:pPr>
      <w:bookmarkStart w:id="2323" w:name="_Toc3200949"/>
      <w:bookmarkStart w:id="2324" w:name="_Toc20392692"/>
      <w:bookmarkStart w:id="2325" w:name="_Toc27774339"/>
      <w:bookmarkStart w:id="2326" w:name="_Toc36482799"/>
      <w:bookmarkStart w:id="2327" w:name="_Toc36484458"/>
      <w:bookmarkStart w:id="2328" w:name="_Toc44933388"/>
      <w:bookmarkStart w:id="2329" w:name="_Toc50972341"/>
      <w:bookmarkStart w:id="2330" w:name="_Toc163045829"/>
      <w:r w:rsidRPr="00816C4A">
        <w:t>8.12.6</w:t>
      </w:r>
      <w:r w:rsidRPr="00816C4A">
        <w:tab/>
        <w:t>Not used</w:t>
      </w:r>
      <w:bookmarkEnd w:id="2323"/>
      <w:bookmarkEnd w:id="2324"/>
      <w:bookmarkEnd w:id="2325"/>
      <w:bookmarkEnd w:id="2326"/>
      <w:bookmarkEnd w:id="2327"/>
      <w:bookmarkEnd w:id="2328"/>
      <w:bookmarkEnd w:id="2329"/>
      <w:bookmarkEnd w:id="2330"/>
    </w:p>
    <w:p w14:paraId="5F427475" w14:textId="77777777" w:rsidR="00E86E7B" w:rsidRPr="00816C4A" w:rsidRDefault="00E86E7B" w:rsidP="00E86E7B"/>
    <w:p w14:paraId="137A9FEF" w14:textId="77777777" w:rsidR="00E86E7B" w:rsidRPr="00816C4A" w:rsidRDefault="00E86E7B" w:rsidP="00E86E7B">
      <w:pPr>
        <w:pStyle w:val="Heading3"/>
      </w:pPr>
      <w:bookmarkStart w:id="2331" w:name="_Toc3200950"/>
      <w:bookmarkStart w:id="2332" w:name="_Toc20392693"/>
      <w:bookmarkStart w:id="2333" w:name="_Toc27774340"/>
      <w:bookmarkStart w:id="2334" w:name="_Toc36482800"/>
      <w:bookmarkStart w:id="2335" w:name="_Toc36484459"/>
      <w:bookmarkStart w:id="2336" w:name="_Toc44933389"/>
      <w:bookmarkStart w:id="2337" w:name="_Toc50972342"/>
      <w:bookmarkStart w:id="2338" w:name="_Toc163045830"/>
      <w:r w:rsidRPr="00816C4A">
        <w:t>8.12.7</w:t>
      </w:r>
      <w:r w:rsidRPr="00816C4A">
        <w:tab/>
        <w:t xml:space="preserve">Additional </w:t>
      </w:r>
      <w:smartTag w:uri="urn:schemas-microsoft-com:office:smarttags" w:element="PersonName">
        <w:r w:rsidRPr="00816C4A">
          <w:t>info</w:t>
        </w:r>
      </w:smartTag>
      <w:r w:rsidRPr="00816C4A">
        <w:t>rmation for USSD problem</w:t>
      </w:r>
      <w:bookmarkEnd w:id="2331"/>
      <w:bookmarkEnd w:id="2332"/>
      <w:bookmarkEnd w:id="2333"/>
      <w:bookmarkEnd w:id="2334"/>
      <w:bookmarkEnd w:id="2335"/>
      <w:bookmarkEnd w:id="2336"/>
      <w:bookmarkEnd w:id="2337"/>
      <w:bookmarkEnd w:id="2338"/>
    </w:p>
    <w:p w14:paraId="62565383"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24CEB191" w14:textId="77777777" w:rsidR="00E86E7B" w:rsidRPr="00816C4A" w:rsidRDefault="00E86E7B" w:rsidP="00E86E7B">
      <w:pPr>
        <w:pStyle w:val="B1"/>
      </w:pPr>
      <w:r w:rsidRPr="00816C4A">
        <w:t>-</w:t>
      </w:r>
      <w:r w:rsidRPr="00816C4A">
        <w:tab/>
        <w:t>'00' = No specific cause can be given.</w:t>
      </w:r>
    </w:p>
    <w:p w14:paraId="287ECD83" w14:textId="77777777" w:rsidR="00E86E7B" w:rsidRPr="00816C4A" w:rsidRDefault="00E86E7B" w:rsidP="00E86E7B">
      <w:r w:rsidRPr="00816C4A">
        <w:t>All other values shall be interpreted by the UICC as '00'.</w:t>
      </w:r>
    </w:p>
    <w:p w14:paraId="239ED928" w14:textId="77777777" w:rsidR="00E86E7B" w:rsidRPr="00816C4A" w:rsidRDefault="00E86E7B" w:rsidP="00E86E7B">
      <w:r w:rsidRPr="00816C4A">
        <w:t>The coding '00' shall only be used by the ME if no others apply.</w:t>
      </w:r>
    </w:p>
    <w:p w14:paraId="1FFDA0B6" w14:textId="77777777" w:rsidR="00E86E7B" w:rsidRPr="00816C4A" w:rsidRDefault="00E86E7B" w:rsidP="00E86E7B">
      <w:pPr>
        <w:pStyle w:val="Heading3"/>
      </w:pPr>
      <w:bookmarkStart w:id="2339" w:name="_Toc3200951"/>
      <w:bookmarkStart w:id="2340" w:name="_Toc20392694"/>
      <w:bookmarkStart w:id="2341" w:name="_Toc27774341"/>
      <w:bookmarkStart w:id="2342" w:name="_Toc36482801"/>
      <w:bookmarkStart w:id="2343" w:name="_Toc36484460"/>
      <w:bookmarkStart w:id="2344" w:name="_Toc44933390"/>
      <w:bookmarkStart w:id="2345" w:name="_Toc50972343"/>
      <w:bookmarkStart w:id="2346" w:name="_Toc163045831"/>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339"/>
      <w:bookmarkEnd w:id="2340"/>
      <w:bookmarkEnd w:id="2341"/>
      <w:bookmarkEnd w:id="2342"/>
      <w:bookmarkEnd w:id="2343"/>
      <w:bookmarkEnd w:id="2344"/>
      <w:bookmarkEnd w:id="2345"/>
      <w:bookmarkEnd w:id="2346"/>
    </w:p>
    <w:p w14:paraId="600B1D0A"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2565E7F2" w14:textId="77777777" w:rsidR="00E86E7B" w:rsidRPr="00816C4A" w:rsidRDefault="00E86E7B" w:rsidP="00E86E7B">
      <w:pPr>
        <w:pStyle w:val="B1"/>
      </w:pPr>
      <w:r w:rsidRPr="00816C4A">
        <w:t>-</w:t>
      </w:r>
      <w:r w:rsidRPr="00816C4A">
        <w:tab/>
        <w:t>'00' = No specific cause can be given;</w:t>
      </w:r>
    </w:p>
    <w:p w14:paraId="517FE430" w14:textId="77777777" w:rsidR="00E86E7B" w:rsidRPr="00816C4A" w:rsidRDefault="00E86E7B" w:rsidP="00E86E7B">
      <w:pPr>
        <w:pStyle w:val="B1"/>
      </w:pPr>
      <w:r w:rsidRPr="00816C4A">
        <w:t>-</w:t>
      </w:r>
      <w:r w:rsidRPr="00816C4A">
        <w:tab/>
        <w:t>'01' = Action not allowed;</w:t>
      </w:r>
    </w:p>
    <w:p w14:paraId="3261E4E6" w14:textId="77777777" w:rsidR="00E86E7B" w:rsidRPr="00816C4A" w:rsidRDefault="00E86E7B" w:rsidP="00E86E7B">
      <w:pPr>
        <w:pStyle w:val="B1"/>
      </w:pPr>
      <w:r w:rsidRPr="00816C4A">
        <w:t>-</w:t>
      </w:r>
      <w:r w:rsidRPr="00816C4A">
        <w:tab/>
        <w:t>'02' = The type of request has changed.</w:t>
      </w:r>
    </w:p>
    <w:p w14:paraId="70970EC3" w14:textId="77777777" w:rsidR="00E86E7B" w:rsidRPr="00816C4A" w:rsidRDefault="00E86E7B" w:rsidP="00E86E7B">
      <w:r w:rsidRPr="00816C4A">
        <w:t>All other values shall be interpreted by the UICC as '00'. The coding '00' shall only be used by the ME if no others apply.</w:t>
      </w:r>
    </w:p>
    <w:p w14:paraId="6E1E4C6B" w14:textId="77777777" w:rsidR="00E86E7B" w:rsidRPr="00816C4A" w:rsidRDefault="00E86E7B" w:rsidP="00E86E7B">
      <w:pPr>
        <w:pStyle w:val="Heading3"/>
      </w:pPr>
      <w:bookmarkStart w:id="2347" w:name="_Toc3200952"/>
      <w:bookmarkStart w:id="2348" w:name="_Toc20392695"/>
      <w:bookmarkStart w:id="2349" w:name="_Toc27774342"/>
      <w:bookmarkStart w:id="2350" w:name="_Toc36482802"/>
      <w:bookmarkStart w:id="2351" w:name="_Toc36484461"/>
      <w:bookmarkStart w:id="2352" w:name="_Toc44933391"/>
      <w:bookmarkStart w:id="2353" w:name="_Toc50972344"/>
      <w:bookmarkStart w:id="2354" w:name="_Toc163045832"/>
      <w:r w:rsidRPr="00816C4A">
        <w:t>8.12.9</w:t>
      </w:r>
      <w:r w:rsidRPr="00816C4A">
        <w:tab/>
        <w:t>Additional information for MultipleCard commands</w:t>
      </w:r>
      <w:bookmarkEnd w:id="2347"/>
      <w:bookmarkEnd w:id="2348"/>
      <w:bookmarkEnd w:id="2349"/>
      <w:bookmarkEnd w:id="2350"/>
      <w:bookmarkEnd w:id="2351"/>
      <w:bookmarkEnd w:id="2352"/>
      <w:bookmarkEnd w:id="2353"/>
      <w:bookmarkEnd w:id="2354"/>
    </w:p>
    <w:p w14:paraId="1B668F32" w14:textId="3EFC0F7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.12.9.</w:t>
      </w:r>
    </w:p>
    <w:p w14:paraId="48904169" w14:textId="77777777" w:rsidR="00E86E7B" w:rsidRPr="00816C4A" w:rsidRDefault="00E86E7B" w:rsidP="00E86E7B">
      <w:pPr>
        <w:pStyle w:val="Heading3"/>
      </w:pPr>
      <w:bookmarkStart w:id="2355" w:name="_Toc3200953"/>
      <w:bookmarkStart w:id="2356" w:name="_Toc20392696"/>
      <w:bookmarkStart w:id="2357" w:name="_Toc27774343"/>
      <w:bookmarkStart w:id="2358" w:name="_Toc36482803"/>
      <w:bookmarkStart w:id="2359" w:name="_Toc36484462"/>
      <w:bookmarkStart w:id="2360" w:name="_Toc44933392"/>
      <w:bookmarkStart w:id="2361" w:name="_Toc50972345"/>
      <w:bookmarkStart w:id="2362" w:name="_Toc163045833"/>
      <w:r w:rsidRPr="00816C4A">
        <w:t>8.12.10</w:t>
      </w:r>
      <w:r w:rsidRPr="00816C4A">
        <w:tab/>
        <w:t>Additional information for launch browser problem</w:t>
      </w:r>
      <w:bookmarkEnd w:id="2355"/>
      <w:bookmarkEnd w:id="2356"/>
      <w:bookmarkEnd w:id="2357"/>
      <w:bookmarkEnd w:id="2358"/>
      <w:bookmarkEnd w:id="2359"/>
      <w:bookmarkEnd w:id="2360"/>
      <w:bookmarkEnd w:id="2361"/>
      <w:bookmarkEnd w:id="2362"/>
    </w:p>
    <w:p w14:paraId="612A4796" w14:textId="732012C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.12.10.</w:t>
      </w:r>
    </w:p>
    <w:p w14:paraId="2E093BA8" w14:textId="77777777" w:rsidR="00E86E7B" w:rsidRPr="00816C4A" w:rsidRDefault="00E86E7B" w:rsidP="00E86E7B">
      <w:pPr>
        <w:pStyle w:val="Heading3"/>
      </w:pPr>
      <w:bookmarkStart w:id="2363" w:name="_Toc3200954"/>
      <w:bookmarkStart w:id="2364" w:name="_Toc20392697"/>
      <w:bookmarkStart w:id="2365" w:name="_Toc27774344"/>
      <w:bookmarkStart w:id="2366" w:name="_Toc36482804"/>
      <w:bookmarkStart w:id="2367" w:name="_Toc36484463"/>
      <w:bookmarkStart w:id="2368" w:name="_Toc44933393"/>
      <w:bookmarkStart w:id="2369" w:name="_Toc50972346"/>
      <w:bookmarkStart w:id="2370" w:name="_Toc163045834"/>
      <w:r w:rsidRPr="00816C4A">
        <w:t>8.12.11</w:t>
      </w:r>
      <w:r w:rsidRPr="00816C4A">
        <w:tab/>
        <w:t>Additional information for Bearer Independent Protocol</w:t>
      </w:r>
      <w:bookmarkEnd w:id="2363"/>
      <w:bookmarkEnd w:id="2364"/>
      <w:bookmarkEnd w:id="2365"/>
      <w:bookmarkEnd w:id="2366"/>
      <w:bookmarkEnd w:id="2367"/>
      <w:bookmarkEnd w:id="2368"/>
      <w:bookmarkEnd w:id="2369"/>
      <w:bookmarkEnd w:id="2370"/>
    </w:p>
    <w:p w14:paraId="334260AB" w14:textId="4BD6305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.12.11.</w:t>
      </w:r>
    </w:p>
    <w:p w14:paraId="14834249" w14:textId="77777777" w:rsidR="00E86E7B" w:rsidRPr="00816C4A" w:rsidRDefault="00E86E7B" w:rsidP="00E86E7B">
      <w:pPr>
        <w:pStyle w:val="Heading3"/>
      </w:pPr>
      <w:bookmarkStart w:id="2371" w:name="_Toc3200955"/>
      <w:bookmarkStart w:id="2372" w:name="_Toc20392698"/>
      <w:bookmarkStart w:id="2373" w:name="_Toc27774345"/>
      <w:bookmarkStart w:id="2374" w:name="_Toc36482805"/>
      <w:bookmarkStart w:id="2375" w:name="_Toc36484464"/>
      <w:bookmarkStart w:id="2376" w:name="_Toc44933394"/>
      <w:bookmarkStart w:id="2377" w:name="_Toc50972347"/>
      <w:bookmarkStart w:id="2378" w:name="_Toc163045835"/>
      <w:r w:rsidRPr="00816C4A">
        <w:t>8.12.12</w:t>
      </w:r>
      <w:r w:rsidRPr="00816C4A">
        <w:tab/>
        <w:t>Additional information for Frames commands</w:t>
      </w:r>
      <w:bookmarkEnd w:id="2371"/>
      <w:bookmarkEnd w:id="2372"/>
      <w:bookmarkEnd w:id="2373"/>
      <w:bookmarkEnd w:id="2374"/>
      <w:bookmarkEnd w:id="2375"/>
      <w:bookmarkEnd w:id="2376"/>
      <w:bookmarkEnd w:id="2377"/>
      <w:bookmarkEnd w:id="2378"/>
    </w:p>
    <w:p w14:paraId="0A92ACE9" w14:textId="71FA7A5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.12.12.</w:t>
      </w:r>
    </w:p>
    <w:p w14:paraId="38001793" w14:textId="77777777" w:rsidR="00E86E7B" w:rsidRPr="00816C4A" w:rsidRDefault="00E86E7B" w:rsidP="00E86E7B">
      <w:pPr>
        <w:pStyle w:val="Heading3"/>
      </w:pPr>
      <w:bookmarkStart w:id="2379" w:name="_Toc3200956"/>
      <w:bookmarkStart w:id="2380" w:name="_Toc20392699"/>
      <w:bookmarkStart w:id="2381" w:name="_Toc27774346"/>
      <w:bookmarkStart w:id="2382" w:name="_Toc36482806"/>
      <w:bookmarkStart w:id="2383" w:name="_Toc36484465"/>
      <w:bookmarkStart w:id="2384" w:name="_Toc44933395"/>
      <w:bookmarkStart w:id="2385" w:name="_Toc50972348"/>
      <w:bookmarkStart w:id="2386" w:name="_Toc163045836"/>
      <w:r w:rsidRPr="00816C4A">
        <w:t>8.12.13</w:t>
      </w:r>
      <w:r w:rsidRPr="00816C4A">
        <w:tab/>
        <w:t>Additional information for SUBMIT and RETRIEVE MULTIMEDIA MESSAGE</w:t>
      </w:r>
      <w:bookmarkEnd w:id="2379"/>
      <w:bookmarkEnd w:id="2380"/>
      <w:bookmarkEnd w:id="2381"/>
      <w:bookmarkEnd w:id="2382"/>
      <w:bookmarkEnd w:id="2383"/>
      <w:bookmarkEnd w:id="2384"/>
      <w:bookmarkEnd w:id="2385"/>
      <w:bookmarkEnd w:id="2386"/>
    </w:p>
    <w:p w14:paraId="76952D54" w14:textId="62B72C8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.12.13.</w:t>
      </w:r>
    </w:p>
    <w:p w14:paraId="53F8E1EE" w14:textId="77777777" w:rsidR="00E86E7B" w:rsidRPr="00816C4A" w:rsidRDefault="00E86E7B" w:rsidP="00E86E7B">
      <w:pPr>
        <w:pStyle w:val="Heading2"/>
      </w:pPr>
      <w:bookmarkStart w:id="2387" w:name="_Toc3200957"/>
      <w:bookmarkStart w:id="2388" w:name="_Toc20392700"/>
      <w:bookmarkStart w:id="2389" w:name="_Toc27774347"/>
      <w:bookmarkStart w:id="2390" w:name="_Toc36482807"/>
      <w:bookmarkStart w:id="2391" w:name="_Toc36484466"/>
      <w:bookmarkStart w:id="2392" w:name="_Toc44933396"/>
      <w:bookmarkStart w:id="2393" w:name="_Toc50972349"/>
      <w:bookmarkStart w:id="2394" w:name="_Toc163045837"/>
      <w:r w:rsidRPr="00816C4A">
        <w:t>8.13</w:t>
      </w:r>
      <w:r w:rsidRPr="00816C4A">
        <w:tab/>
        <w:t>SMS TPDU</w:t>
      </w:r>
      <w:bookmarkEnd w:id="2387"/>
      <w:bookmarkEnd w:id="2388"/>
      <w:bookmarkEnd w:id="2389"/>
      <w:bookmarkEnd w:id="2390"/>
      <w:bookmarkEnd w:id="2391"/>
      <w:bookmarkEnd w:id="2392"/>
      <w:bookmarkEnd w:id="2393"/>
      <w:bookmarkEnd w:id="2394"/>
    </w:p>
    <w:p w14:paraId="0E004F6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F0DC2F0" w14:textId="77777777" w:rsidTr="00B27DCC">
        <w:trPr>
          <w:jc w:val="center"/>
        </w:trPr>
        <w:tc>
          <w:tcPr>
            <w:tcW w:w="1276" w:type="dxa"/>
          </w:tcPr>
          <w:p w14:paraId="3CF26055" w14:textId="77777777" w:rsidR="00E86E7B" w:rsidRPr="00816C4A" w:rsidRDefault="00E86E7B" w:rsidP="00B27DCC">
            <w:pPr>
              <w:pStyle w:val="TAH"/>
              <w:rPr>
                <w:lang w:eastAsia="en-GB"/>
              </w:rPr>
            </w:pPr>
            <w:r w:rsidRPr="00816C4A">
              <w:rPr>
                <w:lang w:eastAsia="en-GB"/>
              </w:rPr>
              <w:t>Byte(s)</w:t>
            </w:r>
          </w:p>
        </w:tc>
        <w:tc>
          <w:tcPr>
            <w:tcW w:w="4961" w:type="dxa"/>
          </w:tcPr>
          <w:p w14:paraId="39666EC7" w14:textId="77777777" w:rsidR="00E86E7B" w:rsidRPr="00816C4A" w:rsidRDefault="00E86E7B" w:rsidP="00B27DCC">
            <w:pPr>
              <w:pStyle w:val="TAH"/>
              <w:rPr>
                <w:lang w:eastAsia="en-GB"/>
              </w:rPr>
            </w:pPr>
            <w:r w:rsidRPr="00816C4A">
              <w:rPr>
                <w:lang w:eastAsia="en-GB"/>
              </w:rPr>
              <w:t>Description</w:t>
            </w:r>
          </w:p>
        </w:tc>
        <w:tc>
          <w:tcPr>
            <w:tcW w:w="1417" w:type="dxa"/>
          </w:tcPr>
          <w:p w14:paraId="29B4903A" w14:textId="77777777" w:rsidR="00E86E7B" w:rsidRPr="00816C4A" w:rsidRDefault="00E86E7B" w:rsidP="00B27DCC">
            <w:pPr>
              <w:pStyle w:val="TAH"/>
              <w:rPr>
                <w:lang w:eastAsia="en-GB"/>
              </w:rPr>
            </w:pPr>
            <w:r w:rsidRPr="00816C4A">
              <w:rPr>
                <w:lang w:eastAsia="en-GB"/>
              </w:rPr>
              <w:t>Length</w:t>
            </w:r>
          </w:p>
        </w:tc>
      </w:tr>
      <w:tr w:rsidR="00E86E7B" w:rsidRPr="00816C4A" w14:paraId="5E4A8FD7" w14:textId="77777777" w:rsidTr="00B27DCC">
        <w:trPr>
          <w:jc w:val="center"/>
        </w:trPr>
        <w:tc>
          <w:tcPr>
            <w:tcW w:w="1276" w:type="dxa"/>
          </w:tcPr>
          <w:p w14:paraId="1DFC17B4" w14:textId="77777777" w:rsidR="00E86E7B" w:rsidRPr="00816C4A" w:rsidRDefault="00E86E7B" w:rsidP="00B27DCC">
            <w:pPr>
              <w:pStyle w:val="TAC"/>
              <w:rPr>
                <w:lang w:eastAsia="en-GB"/>
              </w:rPr>
            </w:pPr>
            <w:r w:rsidRPr="00816C4A">
              <w:rPr>
                <w:lang w:eastAsia="en-GB"/>
              </w:rPr>
              <w:t>1</w:t>
            </w:r>
          </w:p>
        </w:tc>
        <w:tc>
          <w:tcPr>
            <w:tcW w:w="4961" w:type="dxa"/>
          </w:tcPr>
          <w:p w14:paraId="6B2615CD" w14:textId="77777777" w:rsidR="00E86E7B" w:rsidRPr="00816C4A" w:rsidRDefault="00E86E7B" w:rsidP="00B27DCC">
            <w:pPr>
              <w:pStyle w:val="TAL"/>
            </w:pPr>
            <w:r w:rsidRPr="00816C4A">
              <w:t>SMS TPDU tag</w:t>
            </w:r>
          </w:p>
        </w:tc>
        <w:tc>
          <w:tcPr>
            <w:tcW w:w="1417" w:type="dxa"/>
          </w:tcPr>
          <w:p w14:paraId="2F1F4944" w14:textId="77777777" w:rsidR="00E86E7B" w:rsidRPr="00816C4A" w:rsidRDefault="00E86E7B" w:rsidP="00B27DCC">
            <w:pPr>
              <w:pStyle w:val="TAC"/>
              <w:rPr>
                <w:lang w:eastAsia="en-GB"/>
              </w:rPr>
            </w:pPr>
            <w:r w:rsidRPr="00816C4A">
              <w:rPr>
                <w:lang w:eastAsia="en-GB"/>
              </w:rPr>
              <w:t>1</w:t>
            </w:r>
          </w:p>
        </w:tc>
      </w:tr>
      <w:tr w:rsidR="00E86E7B" w:rsidRPr="00816C4A" w14:paraId="745AA999" w14:textId="77777777" w:rsidTr="00B27DCC">
        <w:trPr>
          <w:jc w:val="center"/>
        </w:trPr>
        <w:tc>
          <w:tcPr>
            <w:tcW w:w="1276" w:type="dxa"/>
          </w:tcPr>
          <w:p w14:paraId="6D7D18A6"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73278792" w14:textId="77777777" w:rsidR="00E86E7B" w:rsidRPr="00816C4A" w:rsidRDefault="00E86E7B" w:rsidP="00B27DCC">
            <w:pPr>
              <w:pStyle w:val="TAL"/>
            </w:pPr>
            <w:r w:rsidRPr="00816C4A">
              <w:t>Length (X)</w:t>
            </w:r>
          </w:p>
        </w:tc>
        <w:tc>
          <w:tcPr>
            <w:tcW w:w="1417" w:type="dxa"/>
          </w:tcPr>
          <w:p w14:paraId="4E88E233" w14:textId="77777777" w:rsidR="00E86E7B" w:rsidRPr="00816C4A" w:rsidRDefault="00E86E7B" w:rsidP="00B27DCC">
            <w:pPr>
              <w:pStyle w:val="TAC"/>
              <w:rPr>
                <w:lang w:val="fr-FR" w:eastAsia="en-GB"/>
              </w:rPr>
            </w:pPr>
            <w:r w:rsidRPr="00816C4A">
              <w:rPr>
                <w:lang w:val="fr-FR" w:eastAsia="en-GB"/>
              </w:rPr>
              <w:t>Y</w:t>
            </w:r>
          </w:p>
        </w:tc>
      </w:tr>
      <w:tr w:rsidR="00E86E7B" w:rsidRPr="00816C4A" w14:paraId="10DA0450" w14:textId="77777777" w:rsidTr="00B27DCC">
        <w:trPr>
          <w:jc w:val="center"/>
        </w:trPr>
        <w:tc>
          <w:tcPr>
            <w:tcW w:w="1276" w:type="dxa"/>
          </w:tcPr>
          <w:p w14:paraId="55294213"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2AD8B788" w14:textId="77777777" w:rsidR="00E86E7B" w:rsidRPr="00816C4A" w:rsidRDefault="00E86E7B" w:rsidP="00B27DCC">
            <w:pPr>
              <w:pStyle w:val="TAL"/>
            </w:pPr>
            <w:r w:rsidRPr="00816C4A">
              <w:t>SMS TPDU</w:t>
            </w:r>
          </w:p>
        </w:tc>
        <w:tc>
          <w:tcPr>
            <w:tcW w:w="1417" w:type="dxa"/>
          </w:tcPr>
          <w:p w14:paraId="5705B412" w14:textId="77777777" w:rsidR="00E86E7B" w:rsidRPr="00816C4A" w:rsidRDefault="00E86E7B" w:rsidP="00B27DCC">
            <w:pPr>
              <w:pStyle w:val="TAC"/>
              <w:rPr>
                <w:lang w:eastAsia="en-GB"/>
              </w:rPr>
            </w:pPr>
            <w:r w:rsidRPr="00816C4A">
              <w:rPr>
                <w:lang w:eastAsia="en-GB"/>
              </w:rPr>
              <w:t>X</w:t>
            </w:r>
          </w:p>
        </w:tc>
      </w:tr>
    </w:tbl>
    <w:p w14:paraId="16E42883" w14:textId="77777777" w:rsidR="00E86E7B" w:rsidRPr="00816C4A" w:rsidRDefault="00E86E7B" w:rsidP="00E86E7B"/>
    <w:p w14:paraId="49F2ECF3" w14:textId="77777777" w:rsidR="00E86E7B" w:rsidRPr="00816C4A" w:rsidRDefault="00E86E7B" w:rsidP="00E86E7B">
      <w:r w:rsidRPr="00816C4A">
        <w:t>The TPDU is formatted as described in TS 23.040 [5].</w:t>
      </w:r>
    </w:p>
    <w:p w14:paraId="07790B6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49B85D0B" w14:textId="77777777" w:rsidR="00E86E7B" w:rsidRPr="00816C4A" w:rsidRDefault="00E86E7B" w:rsidP="00E86E7B">
      <w:pPr>
        <w:pStyle w:val="Heading2"/>
      </w:pPr>
      <w:bookmarkStart w:id="2395" w:name="_Toc3200958"/>
      <w:bookmarkStart w:id="2396" w:name="_Toc20392701"/>
      <w:bookmarkStart w:id="2397" w:name="_Toc27774348"/>
      <w:bookmarkStart w:id="2398" w:name="_Toc36482808"/>
      <w:bookmarkStart w:id="2399" w:name="_Toc36484467"/>
      <w:bookmarkStart w:id="2400" w:name="_Toc44933397"/>
      <w:bookmarkStart w:id="2401" w:name="_Toc50972350"/>
      <w:bookmarkStart w:id="2402" w:name="_Toc163045838"/>
      <w:r w:rsidRPr="00816C4A">
        <w:lastRenderedPageBreak/>
        <w:t>8.14</w:t>
      </w:r>
      <w:r w:rsidRPr="00816C4A">
        <w:tab/>
        <w:t>SS string</w:t>
      </w:r>
      <w:bookmarkEnd w:id="2395"/>
      <w:bookmarkEnd w:id="2396"/>
      <w:bookmarkEnd w:id="2397"/>
      <w:bookmarkEnd w:id="2398"/>
      <w:bookmarkEnd w:id="2399"/>
      <w:bookmarkEnd w:id="2400"/>
      <w:bookmarkEnd w:id="2401"/>
      <w:bookmarkEnd w:id="2402"/>
    </w:p>
    <w:p w14:paraId="40D63FE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795823D" w14:textId="77777777" w:rsidTr="00B27DCC">
        <w:trPr>
          <w:jc w:val="center"/>
        </w:trPr>
        <w:tc>
          <w:tcPr>
            <w:tcW w:w="1276" w:type="dxa"/>
          </w:tcPr>
          <w:p w14:paraId="765EFACD" w14:textId="77777777" w:rsidR="00E86E7B" w:rsidRPr="00816C4A" w:rsidRDefault="00E86E7B" w:rsidP="00B27DCC">
            <w:pPr>
              <w:pStyle w:val="TAH"/>
              <w:rPr>
                <w:lang w:eastAsia="en-GB"/>
              </w:rPr>
            </w:pPr>
            <w:r w:rsidRPr="00816C4A">
              <w:rPr>
                <w:lang w:eastAsia="en-GB"/>
              </w:rPr>
              <w:t>Byte(s)</w:t>
            </w:r>
          </w:p>
        </w:tc>
        <w:tc>
          <w:tcPr>
            <w:tcW w:w="4961" w:type="dxa"/>
          </w:tcPr>
          <w:p w14:paraId="34C881E9" w14:textId="77777777" w:rsidR="00E86E7B" w:rsidRPr="00816C4A" w:rsidRDefault="00E86E7B" w:rsidP="00B27DCC">
            <w:pPr>
              <w:pStyle w:val="TAH"/>
              <w:rPr>
                <w:lang w:eastAsia="en-GB"/>
              </w:rPr>
            </w:pPr>
            <w:r w:rsidRPr="00816C4A">
              <w:rPr>
                <w:lang w:eastAsia="en-GB"/>
              </w:rPr>
              <w:t>Description</w:t>
            </w:r>
          </w:p>
        </w:tc>
        <w:tc>
          <w:tcPr>
            <w:tcW w:w="1417" w:type="dxa"/>
          </w:tcPr>
          <w:p w14:paraId="0B2C8FCE" w14:textId="77777777" w:rsidR="00E86E7B" w:rsidRPr="00816C4A" w:rsidRDefault="00E86E7B" w:rsidP="00B27DCC">
            <w:pPr>
              <w:pStyle w:val="TAH"/>
              <w:rPr>
                <w:lang w:eastAsia="en-GB"/>
              </w:rPr>
            </w:pPr>
            <w:r w:rsidRPr="00816C4A">
              <w:rPr>
                <w:lang w:eastAsia="en-GB"/>
              </w:rPr>
              <w:t>Length</w:t>
            </w:r>
          </w:p>
        </w:tc>
      </w:tr>
      <w:tr w:rsidR="00E86E7B" w:rsidRPr="00816C4A" w14:paraId="7C46D6E1" w14:textId="77777777" w:rsidTr="00B27DCC">
        <w:trPr>
          <w:jc w:val="center"/>
        </w:trPr>
        <w:tc>
          <w:tcPr>
            <w:tcW w:w="1276" w:type="dxa"/>
          </w:tcPr>
          <w:p w14:paraId="4DB24509" w14:textId="77777777" w:rsidR="00E86E7B" w:rsidRPr="00816C4A" w:rsidRDefault="00E86E7B" w:rsidP="00B27DCC">
            <w:pPr>
              <w:pStyle w:val="TAC"/>
              <w:rPr>
                <w:lang w:eastAsia="en-GB"/>
              </w:rPr>
            </w:pPr>
            <w:r w:rsidRPr="00816C4A">
              <w:rPr>
                <w:lang w:eastAsia="en-GB"/>
              </w:rPr>
              <w:t>1</w:t>
            </w:r>
          </w:p>
        </w:tc>
        <w:tc>
          <w:tcPr>
            <w:tcW w:w="4961" w:type="dxa"/>
          </w:tcPr>
          <w:p w14:paraId="4B0F532B" w14:textId="77777777" w:rsidR="00E86E7B" w:rsidRPr="00816C4A" w:rsidRDefault="00E86E7B" w:rsidP="00B27DCC">
            <w:pPr>
              <w:pStyle w:val="TAL"/>
            </w:pPr>
            <w:r w:rsidRPr="00816C4A">
              <w:t>SS string tag</w:t>
            </w:r>
          </w:p>
        </w:tc>
        <w:tc>
          <w:tcPr>
            <w:tcW w:w="1417" w:type="dxa"/>
          </w:tcPr>
          <w:p w14:paraId="25F67DDA" w14:textId="77777777" w:rsidR="00E86E7B" w:rsidRPr="00816C4A" w:rsidRDefault="00E86E7B" w:rsidP="00B27DCC">
            <w:pPr>
              <w:pStyle w:val="TAC"/>
              <w:rPr>
                <w:lang w:eastAsia="en-GB"/>
              </w:rPr>
            </w:pPr>
            <w:r w:rsidRPr="00816C4A">
              <w:rPr>
                <w:lang w:eastAsia="en-GB"/>
              </w:rPr>
              <w:t>1</w:t>
            </w:r>
          </w:p>
        </w:tc>
      </w:tr>
      <w:tr w:rsidR="00E86E7B" w:rsidRPr="00816C4A" w14:paraId="2BC4B7EB" w14:textId="77777777" w:rsidTr="00B27DCC">
        <w:trPr>
          <w:jc w:val="center"/>
        </w:trPr>
        <w:tc>
          <w:tcPr>
            <w:tcW w:w="1276" w:type="dxa"/>
          </w:tcPr>
          <w:p w14:paraId="44AE68E7"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71FB46CC" w14:textId="77777777" w:rsidR="00E86E7B" w:rsidRPr="00816C4A" w:rsidRDefault="00E86E7B" w:rsidP="00B27DCC">
            <w:pPr>
              <w:pStyle w:val="TAL"/>
            </w:pPr>
            <w:r w:rsidRPr="00816C4A">
              <w:t>Length (X)</w:t>
            </w:r>
          </w:p>
        </w:tc>
        <w:tc>
          <w:tcPr>
            <w:tcW w:w="1417" w:type="dxa"/>
          </w:tcPr>
          <w:p w14:paraId="4FD7FAFE" w14:textId="77777777" w:rsidR="00E86E7B" w:rsidRPr="00816C4A" w:rsidRDefault="00E86E7B" w:rsidP="00B27DCC">
            <w:pPr>
              <w:pStyle w:val="TAC"/>
              <w:rPr>
                <w:lang w:val="fr-FR" w:eastAsia="en-GB"/>
              </w:rPr>
            </w:pPr>
            <w:r w:rsidRPr="00816C4A">
              <w:rPr>
                <w:lang w:val="fr-FR" w:eastAsia="en-GB"/>
              </w:rPr>
              <w:t>Y</w:t>
            </w:r>
          </w:p>
        </w:tc>
      </w:tr>
      <w:tr w:rsidR="00E86E7B" w:rsidRPr="00816C4A" w14:paraId="5A9270B5" w14:textId="77777777" w:rsidTr="00B27DCC">
        <w:trPr>
          <w:jc w:val="center"/>
        </w:trPr>
        <w:tc>
          <w:tcPr>
            <w:tcW w:w="1276" w:type="dxa"/>
          </w:tcPr>
          <w:p w14:paraId="34D07D73"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3D697EC4" w14:textId="77777777" w:rsidR="00E86E7B" w:rsidRPr="00816C4A" w:rsidRDefault="00E86E7B" w:rsidP="00B27DCC">
            <w:pPr>
              <w:pStyle w:val="TAL"/>
              <w:rPr>
                <w:lang w:val="fr-FR"/>
              </w:rPr>
            </w:pPr>
            <w:r w:rsidRPr="00816C4A">
              <w:rPr>
                <w:lang w:val="fr-FR"/>
              </w:rPr>
              <w:t>TON and NPI</w:t>
            </w:r>
          </w:p>
        </w:tc>
        <w:tc>
          <w:tcPr>
            <w:tcW w:w="1417" w:type="dxa"/>
          </w:tcPr>
          <w:p w14:paraId="133104D1" w14:textId="77777777" w:rsidR="00E86E7B" w:rsidRPr="00816C4A" w:rsidRDefault="00E86E7B" w:rsidP="00B27DCC">
            <w:pPr>
              <w:pStyle w:val="TAC"/>
              <w:rPr>
                <w:lang w:val="fr-FR" w:eastAsia="en-GB"/>
              </w:rPr>
            </w:pPr>
            <w:r w:rsidRPr="00816C4A">
              <w:rPr>
                <w:lang w:val="fr-FR" w:eastAsia="en-GB"/>
              </w:rPr>
              <w:t>1</w:t>
            </w:r>
          </w:p>
        </w:tc>
      </w:tr>
      <w:tr w:rsidR="00E86E7B" w:rsidRPr="00816C4A" w14:paraId="084045FD" w14:textId="77777777" w:rsidTr="00B27DCC">
        <w:trPr>
          <w:jc w:val="center"/>
        </w:trPr>
        <w:tc>
          <w:tcPr>
            <w:tcW w:w="1276" w:type="dxa"/>
          </w:tcPr>
          <w:p w14:paraId="3EFAC518"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3567EE6E" w14:textId="77777777" w:rsidR="00E86E7B" w:rsidRPr="00816C4A" w:rsidRDefault="00E86E7B" w:rsidP="00B27DCC">
            <w:pPr>
              <w:pStyle w:val="TAL"/>
            </w:pPr>
            <w:r w:rsidRPr="00816C4A">
              <w:t>SS or USSD string</w:t>
            </w:r>
          </w:p>
        </w:tc>
        <w:tc>
          <w:tcPr>
            <w:tcW w:w="1417" w:type="dxa"/>
          </w:tcPr>
          <w:p w14:paraId="6F32BB17" w14:textId="77777777" w:rsidR="00E86E7B" w:rsidRPr="00816C4A" w:rsidRDefault="00E86E7B" w:rsidP="00B27DCC">
            <w:pPr>
              <w:pStyle w:val="TAC"/>
              <w:rPr>
                <w:lang w:eastAsia="en-GB"/>
              </w:rPr>
            </w:pPr>
            <w:r w:rsidRPr="00816C4A">
              <w:rPr>
                <w:lang w:eastAsia="en-GB"/>
              </w:rPr>
              <w:t>X - 1</w:t>
            </w:r>
          </w:p>
        </w:tc>
      </w:tr>
    </w:tbl>
    <w:p w14:paraId="24C9AC4A" w14:textId="77777777" w:rsidR="00E86E7B" w:rsidRPr="00816C4A" w:rsidRDefault="00E86E7B" w:rsidP="00E86E7B"/>
    <w:p w14:paraId="67E36141"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1916FAAB" w14:textId="77777777" w:rsidR="00E86E7B" w:rsidRPr="00816C4A" w:rsidRDefault="00E86E7B" w:rsidP="00E86E7B">
      <w:pPr>
        <w:pStyle w:val="Heading2"/>
      </w:pPr>
      <w:bookmarkStart w:id="2403" w:name="_Toc3200959"/>
      <w:bookmarkStart w:id="2404" w:name="_Toc20392702"/>
      <w:bookmarkStart w:id="2405" w:name="_Toc27774349"/>
      <w:bookmarkStart w:id="2406" w:name="_Toc36482809"/>
      <w:bookmarkStart w:id="2407" w:name="_Toc36484468"/>
      <w:bookmarkStart w:id="2408" w:name="_Toc44933398"/>
      <w:bookmarkStart w:id="2409" w:name="_Toc50972351"/>
      <w:bookmarkStart w:id="2410" w:name="_Toc163045839"/>
      <w:r w:rsidRPr="00816C4A">
        <w:t>8.15</w:t>
      </w:r>
      <w:r w:rsidRPr="00816C4A">
        <w:tab/>
        <w:t>Text string</w:t>
      </w:r>
      <w:bookmarkEnd w:id="2403"/>
      <w:bookmarkEnd w:id="2404"/>
      <w:bookmarkEnd w:id="2405"/>
      <w:bookmarkEnd w:id="2406"/>
      <w:bookmarkEnd w:id="2407"/>
      <w:bookmarkEnd w:id="2408"/>
      <w:bookmarkEnd w:id="2409"/>
      <w:bookmarkEnd w:id="2410"/>
    </w:p>
    <w:p w14:paraId="219B35DC" w14:textId="1CF4EFF8" w:rsidR="00E86E7B" w:rsidRPr="00816C4A" w:rsidRDefault="00E86E7B" w:rsidP="00E86E7B">
      <w:r w:rsidRPr="00816C4A">
        <w:t xml:space="preserve">Content and coding is defined ETSI TS 102 223 [32] </w:t>
      </w:r>
      <w:r w:rsidR="00E05181" w:rsidRPr="00816C4A">
        <w:t>clause</w:t>
      </w:r>
      <w:r w:rsidR="00E05181">
        <w:t> </w:t>
      </w:r>
      <w:r w:rsidR="00E05181" w:rsidRPr="00816C4A">
        <w:t>8</w:t>
      </w:r>
      <w:r w:rsidRPr="00816C4A">
        <w:t>.15, with the following requirement:</w:t>
      </w:r>
    </w:p>
    <w:p w14:paraId="5A6DF430"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73DC947" w14:textId="77777777" w:rsidR="00E86E7B" w:rsidRPr="00816C4A" w:rsidRDefault="00E86E7B" w:rsidP="00E86E7B">
      <w:pPr>
        <w:pStyle w:val="Heading2"/>
      </w:pPr>
      <w:bookmarkStart w:id="2411" w:name="_Toc3200960"/>
      <w:bookmarkStart w:id="2412" w:name="_Toc20392703"/>
      <w:bookmarkStart w:id="2413" w:name="_Toc27774350"/>
      <w:bookmarkStart w:id="2414" w:name="_Toc36482810"/>
      <w:bookmarkStart w:id="2415" w:name="_Toc36484469"/>
      <w:bookmarkStart w:id="2416" w:name="_Toc44933399"/>
      <w:bookmarkStart w:id="2417" w:name="_Toc50972352"/>
      <w:bookmarkStart w:id="2418" w:name="_Toc163045840"/>
      <w:r w:rsidRPr="00816C4A">
        <w:t>8.16</w:t>
      </w:r>
      <w:r w:rsidRPr="00816C4A">
        <w:tab/>
        <w:t>Tone</w:t>
      </w:r>
      <w:bookmarkEnd w:id="2411"/>
      <w:bookmarkEnd w:id="2412"/>
      <w:bookmarkEnd w:id="2413"/>
      <w:bookmarkEnd w:id="2414"/>
      <w:bookmarkEnd w:id="2415"/>
      <w:bookmarkEnd w:id="2416"/>
      <w:bookmarkEnd w:id="2417"/>
      <w:bookmarkEnd w:id="2418"/>
    </w:p>
    <w:p w14:paraId="285F7B97" w14:textId="33320AD0"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.16.</w:t>
      </w:r>
    </w:p>
    <w:p w14:paraId="72151EAD" w14:textId="77777777" w:rsidR="00E86E7B" w:rsidRPr="00816C4A" w:rsidRDefault="00E86E7B" w:rsidP="00E86E7B">
      <w:pPr>
        <w:pStyle w:val="NO"/>
      </w:pPr>
      <w:r w:rsidRPr="00816C4A">
        <w:t>NOTE:</w:t>
      </w:r>
      <w:r w:rsidRPr="00816C4A">
        <w:tab/>
        <w:t>Standard supervisory tones for 3G are specified in TS 22.001 [22].</w:t>
      </w:r>
    </w:p>
    <w:p w14:paraId="2F46D659" w14:textId="77777777" w:rsidR="00E86E7B" w:rsidRPr="00816C4A" w:rsidRDefault="00E86E7B" w:rsidP="00E86E7B">
      <w:pPr>
        <w:pStyle w:val="Heading2"/>
      </w:pPr>
      <w:bookmarkStart w:id="2419" w:name="_Toc3200961"/>
      <w:bookmarkStart w:id="2420" w:name="_Toc20392704"/>
      <w:bookmarkStart w:id="2421" w:name="_Toc27774351"/>
      <w:bookmarkStart w:id="2422" w:name="_Toc36482811"/>
      <w:bookmarkStart w:id="2423" w:name="_Toc36484470"/>
      <w:bookmarkStart w:id="2424" w:name="_Toc44933400"/>
      <w:bookmarkStart w:id="2425" w:name="_Toc50972353"/>
      <w:bookmarkStart w:id="2426" w:name="_Toc163045841"/>
      <w:r w:rsidRPr="00816C4A">
        <w:t>8.17</w:t>
      </w:r>
      <w:r w:rsidRPr="00816C4A">
        <w:tab/>
        <w:t>USSD string</w:t>
      </w:r>
      <w:bookmarkEnd w:id="2419"/>
      <w:bookmarkEnd w:id="2420"/>
      <w:bookmarkEnd w:id="2421"/>
      <w:bookmarkEnd w:id="2422"/>
      <w:bookmarkEnd w:id="2423"/>
      <w:bookmarkEnd w:id="2424"/>
      <w:bookmarkEnd w:id="2425"/>
      <w:bookmarkEnd w:id="2426"/>
    </w:p>
    <w:p w14:paraId="4B99E5C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CF53B4A" w14:textId="77777777" w:rsidTr="00B27DCC">
        <w:trPr>
          <w:jc w:val="center"/>
        </w:trPr>
        <w:tc>
          <w:tcPr>
            <w:tcW w:w="1276" w:type="dxa"/>
          </w:tcPr>
          <w:p w14:paraId="6A10EE23" w14:textId="77777777" w:rsidR="00E86E7B" w:rsidRPr="00816C4A" w:rsidRDefault="00E86E7B" w:rsidP="00B27DCC">
            <w:pPr>
              <w:pStyle w:val="TAH"/>
              <w:rPr>
                <w:lang w:eastAsia="en-GB"/>
              </w:rPr>
            </w:pPr>
            <w:r w:rsidRPr="00816C4A">
              <w:rPr>
                <w:lang w:eastAsia="en-GB"/>
              </w:rPr>
              <w:t>Byte(s)</w:t>
            </w:r>
          </w:p>
        </w:tc>
        <w:tc>
          <w:tcPr>
            <w:tcW w:w="4961" w:type="dxa"/>
          </w:tcPr>
          <w:p w14:paraId="268CB5AB" w14:textId="77777777" w:rsidR="00E86E7B" w:rsidRPr="00816C4A" w:rsidRDefault="00E86E7B" w:rsidP="00B27DCC">
            <w:pPr>
              <w:pStyle w:val="TAH"/>
              <w:rPr>
                <w:lang w:eastAsia="en-GB"/>
              </w:rPr>
            </w:pPr>
            <w:r w:rsidRPr="00816C4A">
              <w:rPr>
                <w:lang w:eastAsia="en-GB"/>
              </w:rPr>
              <w:t>Description</w:t>
            </w:r>
          </w:p>
        </w:tc>
        <w:tc>
          <w:tcPr>
            <w:tcW w:w="1417" w:type="dxa"/>
          </w:tcPr>
          <w:p w14:paraId="7F222BBF" w14:textId="77777777" w:rsidR="00E86E7B" w:rsidRPr="00816C4A" w:rsidRDefault="00E86E7B" w:rsidP="00B27DCC">
            <w:pPr>
              <w:pStyle w:val="TAH"/>
              <w:rPr>
                <w:lang w:eastAsia="en-GB"/>
              </w:rPr>
            </w:pPr>
            <w:r w:rsidRPr="00816C4A">
              <w:rPr>
                <w:lang w:eastAsia="en-GB"/>
              </w:rPr>
              <w:t>Length</w:t>
            </w:r>
          </w:p>
        </w:tc>
      </w:tr>
      <w:tr w:rsidR="00E86E7B" w:rsidRPr="00816C4A" w14:paraId="56C274F1" w14:textId="77777777" w:rsidTr="00B27DCC">
        <w:trPr>
          <w:jc w:val="center"/>
        </w:trPr>
        <w:tc>
          <w:tcPr>
            <w:tcW w:w="1276" w:type="dxa"/>
          </w:tcPr>
          <w:p w14:paraId="46F07E4B" w14:textId="77777777" w:rsidR="00E86E7B" w:rsidRPr="00816C4A" w:rsidRDefault="00E86E7B" w:rsidP="00B27DCC">
            <w:pPr>
              <w:pStyle w:val="TAC"/>
              <w:rPr>
                <w:lang w:eastAsia="en-GB"/>
              </w:rPr>
            </w:pPr>
            <w:r w:rsidRPr="00816C4A">
              <w:rPr>
                <w:lang w:eastAsia="en-GB"/>
              </w:rPr>
              <w:t>1</w:t>
            </w:r>
          </w:p>
        </w:tc>
        <w:tc>
          <w:tcPr>
            <w:tcW w:w="4961" w:type="dxa"/>
          </w:tcPr>
          <w:p w14:paraId="1329D91E" w14:textId="77777777" w:rsidR="00E86E7B" w:rsidRPr="00816C4A" w:rsidRDefault="00E86E7B" w:rsidP="00B27DCC">
            <w:pPr>
              <w:pStyle w:val="TAL"/>
            </w:pPr>
            <w:r w:rsidRPr="00816C4A">
              <w:t>USSD string tag</w:t>
            </w:r>
          </w:p>
        </w:tc>
        <w:tc>
          <w:tcPr>
            <w:tcW w:w="1417" w:type="dxa"/>
          </w:tcPr>
          <w:p w14:paraId="477B0D85" w14:textId="77777777" w:rsidR="00E86E7B" w:rsidRPr="00816C4A" w:rsidRDefault="00E86E7B" w:rsidP="00B27DCC">
            <w:pPr>
              <w:pStyle w:val="TAC"/>
              <w:rPr>
                <w:lang w:eastAsia="en-GB"/>
              </w:rPr>
            </w:pPr>
            <w:r w:rsidRPr="00816C4A">
              <w:rPr>
                <w:lang w:eastAsia="en-GB"/>
              </w:rPr>
              <w:t>1</w:t>
            </w:r>
          </w:p>
        </w:tc>
      </w:tr>
      <w:tr w:rsidR="00E86E7B" w:rsidRPr="00816C4A" w14:paraId="77B37705" w14:textId="77777777" w:rsidTr="00B27DCC">
        <w:trPr>
          <w:jc w:val="center"/>
        </w:trPr>
        <w:tc>
          <w:tcPr>
            <w:tcW w:w="1276" w:type="dxa"/>
          </w:tcPr>
          <w:p w14:paraId="7D0D2248" w14:textId="77777777" w:rsidR="00E86E7B" w:rsidRPr="00816C4A" w:rsidRDefault="00E86E7B" w:rsidP="00B27DCC">
            <w:pPr>
              <w:pStyle w:val="TAC"/>
              <w:rPr>
                <w:lang w:eastAsia="en-GB"/>
              </w:rPr>
            </w:pPr>
            <w:r w:rsidRPr="00816C4A">
              <w:rPr>
                <w:lang w:eastAsia="en-GB"/>
              </w:rPr>
              <w:t>2 to (Y-1)+2</w:t>
            </w:r>
          </w:p>
        </w:tc>
        <w:tc>
          <w:tcPr>
            <w:tcW w:w="4961" w:type="dxa"/>
          </w:tcPr>
          <w:p w14:paraId="7BE91119" w14:textId="77777777" w:rsidR="00E86E7B" w:rsidRPr="00816C4A" w:rsidRDefault="00E86E7B" w:rsidP="00B27DCC">
            <w:pPr>
              <w:pStyle w:val="TAL"/>
            </w:pPr>
            <w:r w:rsidRPr="00816C4A">
              <w:t>Length (X)</w:t>
            </w:r>
          </w:p>
        </w:tc>
        <w:tc>
          <w:tcPr>
            <w:tcW w:w="1417" w:type="dxa"/>
          </w:tcPr>
          <w:p w14:paraId="3741F07B" w14:textId="77777777" w:rsidR="00E86E7B" w:rsidRPr="00816C4A" w:rsidRDefault="00E86E7B" w:rsidP="00B27DCC">
            <w:pPr>
              <w:pStyle w:val="TAC"/>
              <w:rPr>
                <w:lang w:eastAsia="en-GB"/>
              </w:rPr>
            </w:pPr>
            <w:r w:rsidRPr="00816C4A">
              <w:rPr>
                <w:lang w:eastAsia="en-GB"/>
              </w:rPr>
              <w:t>Y</w:t>
            </w:r>
          </w:p>
        </w:tc>
      </w:tr>
      <w:tr w:rsidR="00E86E7B" w:rsidRPr="00816C4A" w14:paraId="4B139E7F" w14:textId="77777777" w:rsidTr="00B27DCC">
        <w:trPr>
          <w:jc w:val="center"/>
        </w:trPr>
        <w:tc>
          <w:tcPr>
            <w:tcW w:w="1276" w:type="dxa"/>
          </w:tcPr>
          <w:p w14:paraId="3AEA00F0" w14:textId="77777777" w:rsidR="00E86E7B" w:rsidRPr="00816C4A" w:rsidRDefault="00E86E7B" w:rsidP="00B27DCC">
            <w:pPr>
              <w:pStyle w:val="TAC"/>
              <w:rPr>
                <w:lang w:eastAsia="en-GB"/>
              </w:rPr>
            </w:pPr>
            <w:r w:rsidRPr="00816C4A">
              <w:rPr>
                <w:lang w:eastAsia="en-GB"/>
              </w:rPr>
              <w:t>(Y-1)+3</w:t>
            </w:r>
          </w:p>
        </w:tc>
        <w:tc>
          <w:tcPr>
            <w:tcW w:w="4961" w:type="dxa"/>
          </w:tcPr>
          <w:p w14:paraId="3E32D66C" w14:textId="77777777" w:rsidR="00E86E7B" w:rsidRPr="00816C4A" w:rsidRDefault="00E86E7B" w:rsidP="00B27DCC">
            <w:pPr>
              <w:pStyle w:val="TAL"/>
            </w:pPr>
            <w:r w:rsidRPr="00816C4A">
              <w:t>Data coding scheme</w:t>
            </w:r>
          </w:p>
        </w:tc>
        <w:tc>
          <w:tcPr>
            <w:tcW w:w="1417" w:type="dxa"/>
          </w:tcPr>
          <w:p w14:paraId="3F58C1E7" w14:textId="77777777" w:rsidR="00E86E7B" w:rsidRPr="00816C4A" w:rsidRDefault="00E86E7B" w:rsidP="00B27DCC">
            <w:pPr>
              <w:pStyle w:val="TAC"/>
              <w:rPr>
                <w:lang w:val="fr-FR" w:eastAsia="en-GB"/>
              </w:rPr>
            </w:pPr>
            <w:r w:rsidRPr="00816C4A">
              <w:rPr>
                <w:lang w:val="fr-FR" w:eastAsia="en-GB"/>
              </w:rPr>
              <w:t>1</w:t>
            </w:r>
          </w:p>
        </w:tc>
      </w:tr>
      <w:tr w:rsidR="00E86E7B" w:rsidRPr="00816C4A" w14:paraId="53182D0D" w14:textId="77777777" w:rsidTr="00B27DCC">
        <w:trPr>
          <w:jc w:val="center"/>
        </w:trPr>
        <w:tc>
          <w:tcPr>
            <w:tcW w:w="1276" w:type="dxa"/>
          </w:tcPr>
          <w:p w14:paraId="4AB45756"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038758FC" w14:textId="77777777" w:rsidR="00E86E7B" w:rsidRPr="00816C4A" w:rsidRDefault="00E86E7B" w:rsidP="00B27DCC">
            <w:pPr>
              <w:pStyle w:val="TAL"/>
            </w:pPr>
            <w:r w:rsidRPr="00816C4A">
              <w:t>USSD string</w:t>
            </w:r>
          </w:p>
        </w:tc>
        <w:tc>
          <w:tcPr>
            <w:tcW w:w="1417" w:type="dxa"/>
          </w:tcPr>
          <w:p w14:paraId="7A6D6DBF" w14:textId="77777777" w:rsidR="00E86E7B" w:rsidRPr="00816C4A" w:rsidRDefault="00E86E7B" w:rsidP="00B27DCC">
            <w:pPr>
              <w:pStyle w:val="TAC"/>
              <w:rPr>
                <w:lang w:eastAsia="en-GB"/>
              </w:rPr>
            </w:pPr>
            <w:r w:rsidRPr="00816C4A">
              <w:rPr>
                <w:lang w:eastAsia="en-GB"/>
              </w:rPr>
              <w:t>X-1</w:t>
            </w:r>
          </w:p>
        </w:tc>
      </w:tr>
    </w:tbl>
    <w:p w14:paraId="61851E84" w14:textId="77777777" w:rsidR="00E86E7B" w:rsidRPr="00816C4A" w:rsidRDefault="00E86E7B" w:rsidP="00E86E7B"/>
    <w:p w14:paraId="4AF0A324" w14:textId="77777777" w:rsidR="00E86E7B" w:rsidRPr="00816C4A" w:rsidRDefault="00E86E7B" w:rsidP="00E86E7B">
      <w:r w:rsidRPr="00816C4A">
        <w:t>The Data coding scheme is coded as for Cell Broadcast defined in TS 23.038 [4]. The coding of the USSD string is defined in TS 22.030 [2].</w:t>
      </w:r>
    </w:p>
    <w:p w14:paraId="0CAF7938"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42CA045A"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5B15D493" w14:textId="77777777" w:rsidR="00E86E7B" w:rsidRPr="00816C4A" w:rsidRDefault="00E86E7B" w:rsidP="00E86E7B">
      <w:pPr>
        <w:pStyle w:val="Heading2"/>
      </w:pPr>
      <w:bookmarkStart w:id="2427" w:name="_Toc3200962"/>
      <w:bookmarkStart w:id="2428" w:name="_Toc20392705"/>
      <w:bookmarkStart w:id="2429" w:name="_Toc27774352"/>
      <w:bookmarkStart w:id="2430" w:name="_Toc36482812"/>
      <w:bookmarkStart w:id="2431" w:name="_Toc36484471"/>
      <w:bookmarkStart w:id="2432" w:name="_Toc44933401"/>
      <w:bookmarkStart w:id="2433" w:name="_Toc50972354"/>
      <w:bookmarkStart w:id="2434" w:name="_Toc163045842"/>
      <w:r w:rsidRPr="00816C4A">
        <w:t>8.18</w:t>
      </w:r>
      <w:r w:rsidRPr="00816C4A">
        <w:tab/>
        <w:t>File List</w:t>
      </w:r>
      <w:bookmarkEnd w:id="2427"/>
      <w:bookmarkEnd w:id="2428"/>
      <w:bookmarkEnd w:id="2429"/>
      <w:bookmarkEnd w:id="2430"/>
      <w:bookmarkEnd w:id="2431"/>
      <w:bookmarkEnd w:id="2432"/>
      <w:bookmarkEnd w:id="2433"/>
      <w:bookmarkEnd w:id="2434"/>
    </w:p>
    <w:p w14:paraId="6F88EA1C" w14:textId="6A4B7DE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.18.</w:t>
      </w:r>
    </w:p>
    <w:p w14:paraId="728A24C9" w14:textId="77777777" w:rsidR="00E86E7B" w:rsidRPr="00816C4A" w:rsidRDefault="00E86E7B" w:rsidP="00E86E7B">
      <w:pPr>
        <w:pStyle w:val="Heading2"/>
      </w:pPr>
      <w:bookmarkStart w:id="2435" w:name="_Toc3200963"/>
      <w:bookmarkStart w:id="2436" w:name="_Toc20392706"/>
      <w:bookmarkStart w:id="2437" w:name="_Toc27774353"/>
      <w:bookmarkStart w:id="2438" w:name="_Toc36482813"/>
      <w:bookmarkStart w:id="2439" w:name="_Toc36484472"/>
      <w:bookmarkStart w:id="2440" w:name="_Toc44933402"/>
      <w:bookmarkStart w:id="2441" w:name="_Toc50972355"/>
      <w:bookmarkStart w:id="2442" w:name="_Toc163045843"/>
      <w:r w:rsidRPr="00816C4A">
        <w:lastRenderedPageBreak/>
        <w:t>8.19</w:t>
      </w:r>
      <w:r w:rsidRPr="00816C4A">
        <w:tab/>
        <w:t>Location Information</w:t>
      </w:r>
      <w:bookmarkEnd w:id="2435"/>
      <w:bookmarkEnd w:id="2436"/>
      <w:bookmarkEnd w:id="2437"/>
      <w:bookmarkEnd w:id="2438"/>
      <w:bookmarkEnd w:id="2439"/>
      <w:bookmarkEnd w:id="2440"/>
      <w:bookmarkEnd w:id="2441"/>
      <w:bookmarkEnd w:id="2442"/>
    </w:p>
    <w:p w14:paraId="38B23386" w14:textId="77777777" w:rsidR="00E86E7B" w:rsidRPr="00816C4A" w:rsidRDefault="00E86E7B" w:rsidP="00E86E7B">
      <w:pPr>
        <w:pStyle w:val="Heading3"/>
      </w:pPr>
      <w:bookmarkStart w:id="2443" w:name="_Toc3200964"/>
      <w:bookmarkStart w:id="2444" w:name="_Toc20392707"/>
      <w:bookmarkStart w:id="2445" w:name="_Toc27774354"/>
      <w:bookmarkStart w:id="2446" w:name="_Toc36482814"/>
      <w:bookmarkStart w:id="2447" w:name="_Toc36484473"/>
      <w:bookmarkStart w:id="2448" w:name="_Toc44933403"/>
      <w:bookmarkStart w:id="2449" w:name="_Toc50972356"/>
      <w:bookmarkStart w:id="2450" w:name="_Toc163045844"/>
      <w:r w:rsidRPr="00816C4A">
        <w:t>8.19.1</w:t>
      </w:r>
      <w:r w:rsidRPr="00816C4A">
        <w:tab/>
        <w:t>Location Information for GERAN</w:t>
      </w:r>
      <w:bookmarkEnd w:id="2443"/>
      <w:bookmarkEnd w:id="2444"/>
      <w:bookmarkEnd w:id="2445"/>
      <w:bookmarkEnd w:id="2446"/>
      <w:bookmarkEnd w:id="2447"/>
      <w:bookmarkEnd w:id="2448"/>
      <w:bookmarkEnd w:id="2449"/>
      <w:bookmarkEnd w:id="2450"/>
    </w:p>
    <w:p w14:paraId="276F62F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9EDFFA4" w14:textId="77777777" w:rsidTr="00B27DCC">
        <w:trPr>
          <w:jc w:val="center"/>
        </w:trPr>
        <w:tc>
          <w:tcPr>
            <w:tcW w:w="1276" w:type="dxa"/>
          </w:tcPr>
          <w:p w14:paraId="7733610F" w14:textId="77777777" w:rsidR="00E86E7B" w:rsidRPr="00816C4A" w:rsidRDefault="00E86E7B" w:rsidP="00B27DCC">
            <w:pPr>
              <w:pStyle w:val="TAH"/>
              <w:rPr>
                <w:lang w:eastAsia="en-GB"/>
              </w:rPr>
            </w:pPr>
            <w:r w:rsidRPr="00816C4A">
              <w:rPr>
                <w:lang w:eastAsia="en-GB"/>
              </w:rPr>
              <w:t>Byte(s)</w:t>
            </w:r>
          </w:p>
        </w:tc>
        <w:tc>
          <w:tcPr>
            <w:tcW w:w="4961" w:type="dxa"/>
          </w:tcPr>
          <w:p w14:paraId="091F6E6B" w14:textId="77777777" w:rsidR="00E86E7B" w:rsidRPr="00816C4A" w:rsidRDefault="00E86E7B" w:rsidP="00B27DCC">
            <w:pPr>
              <w:pStyle w:val="TAH"/>
              <w:rPr>
                <w:lang w:eastAsia="en-GB"/>
              </w:rPr>
            </w:pPr>
            <w:r w:rsidRPr="00816C4A">
              <w:rPr>
                <w:lang w:eastAsia="en-GB"/>
              </w:rPr>
              <w:t>Description</w:t>
            </w:r>
          </w:p>
        </w:tc>
        <w:tc>
          <w:tcPr>
            <w:tcW w:w="1417" w:type="dxa"/>
          </w:tcPr>
          <w:p w14:paraId="15DBBCFD" w14:textId="77777777" w:rsidR="00E86E7B" w:rsidRPr="00816C4A" w:rsidRDefault="00E86E7B" w:rsidP="00B27DCC">
            <w:pPr>
              <w:pStyle w:val="TAH"/>
              <w:rPr>
                <w:lang w:eastAsia="en-GB"/>
              </w:rPr>
            </w:pPr>
            <w:r w:rsidRPr="00816C4A">
              <w:rPr>
                <w:lang w:eastAsia="en-GB"/>
              </w:rPr>
              <w:t>Length</w:t>
            </w:r>
          </w:p>
        </w:tc>
      </w:tr>
      <w:tr w:rsidR="00E86E7B" w:rsidRPr="00816C4A" w14:paraId="6AF08A1D" w14:textId="77777777" w:rsidTr="00B27DCC">
        <w:trPr>
          <w:jc w:val="center"/>
        </w:trPr>
        <w:tc>
          <w:tcPr>
            <w:tcW w:w="1276" w:type="dxa"/>
          </w:tcPr>
          <w:p w14:paraId="2A75063B" w14:textId="77777777" w:rsidR="00E86E7B" w:rsidRPr="00816C4A" w:rsidRDefault="00E86E7B" w:rsidP="00B27DCC">
            <w:pPr>
              <w:pStyle w:val="TAC"/>
              <w:rPr>
                <w:lang w:eastAsia="en-GB"/>
              </w:rPr>
            </w:pPr>
            <w:r w:rsidRPr="00816C4A">
              <w:rPr>
                <w:lang w:eastAsia="en-GB"/>
              </w:rPr>
              <w:t>1</w:t>
            </w:r>
          </w:p>
        </w:tc>
        <w:tc>
          <w:tcPr>
            <w:tcW w:w="4961" w:type="dxa"/>
          </w:tcPr>
          <w:p w14:paraId="667CBC21" w14:textId="77777777" w:rsidR="00E86E7B" w:rsidRPr="00816C4A" w:rsidRDefault="00E86E7B" w:rsidP="00B27DCC">
            <w:pPr>
              <w:pStyle w:val="TAL"/>
            </w:pPr>
            <w:r w:rsidRPr="00816C4A">
              <w:t>Location Information tag</w:t>
            </w:r>
          </w:p>
        </w:tc>
        <w:tc>
          <w:tcPr>
            <w:tcW w:w="1417" w:type="dxa"/>
          </w:tcPr>
          <w:p w14:paraId="5A4A2EC1" w14:textId="77777777" w:rsidR="00E86E7B" w:rsidRPr="00816C4A" w:rsidRDefault="00E86E7B" w:rsidP="00B27DCC">
            <w:pPr>
              <w:pStyle w:val="TAC"/>
              <w:rPr>
                <w:lang w:eastAsia="en-GB"/>
              </w:rPr>
            </w:pPr>
            <w:r w:rsidRPr="00816C4A">
              <w:rPr>
                <w:lang w:eastAsia="en-GB"/>
              </w:rPr>
              <w:t>1</w:t>
            </w:r>
          </w:p>
        </w:tc>
      </w:tr>
      <w:tr w:rsidR="00E86E7B" w:rsidRPr="00816C4A" w14:paraId="5C0E1788" w14:textId="77777777" w:rsidTr="00B27DCC">
        <w:trPr>
          <w:jc w:val="center"/>
        </w:trPr>
        <w:tc>
          <w:tcPr>
            <w:tcW w:w="1276" w:type="dxa"/>
          </w:tcPr>
          <w:p w14:paraId="28EF58DF" w14:textId="77777777" w:rsidR="00E86E7B" w:rsidRPr="00816C4A" w:rsidRDefault="00E86E7B" w:rsidP="00B27DCC">
            <w:pPr>
              <w:pStyle w:val="TAC"/>
              <w:rPr>
                <w:lang w:eastAsia="en-GB"/>
              </w:rPr>
            </w:pPr>
            <w:r w:rsidRPr="00816C4A">
              <w:rPr>
                <w:lang w:eastAsia="en-GB"/>
              </w:rPr>
              <w:t>2</w:t>
            </w:r>
          </w:p>
        </w:tc>
        <w:tc>
          <w:tcPr>
            <w:tcW w:w="4961" w:type="dxa"/>
          </w:tcPr>
          <w:p w14:paraId="013130DE" w14:textId="77777777" w:rsidR="00E86E7B" w:rsidRPr="00816C4A" w:rsidRDefault="00E86E7B" w:rsidP="00B27DCC">
            <w:pPr>
              <w:pStyle w:val="TAL"/>
            </w:pPr>
            <w:r w:rsidRPr="00816C4A">
              <w:t>Length = '07' or '05' (see Note)</w:t>
            </w:r>
          </w:p>
        </w:tc>
        <w:tc>
          <w:tcPr>
            <w:tcW w:w="1417" w:type="dxa"/>
          </w:tcPr>
          <w:p w14:paraId="572C5D8F" w14:textId="77777777" w:rsidR="00E86E7B" w:rsidRPr="00816C4A" w:rsidRDefault="00E86E7B" w:rsidP="00B27DCC">
            <w:pPr>
              <w:pStyle w:val="TAC"/>
              <w:rPr>
                <w:lang w:eastAsia="en-GB"/>
              </w:rPr>
            </w:pPr>
            <w:r w:rsidRPr="00816C4A">
              <w:rPr>
                <w:lang w:eastAsia="en-GB"/>
              </w:rPr>
              <w:t>1</w:t>
            </w:r>
          </w:p>
        </w:tc>
      </w:tr>
      <w:tr w:rsidR="00E86E7B" w:rsidRPr="00816C4A" w14:paraId="2BF8EFD9" w14:textId="77777777" w:rsidTr="00B27DCC">
        <w:trPr>
          <w:jc w:val="center"/>
        </w:trPr>
        <w:tc>
          <w:tcPr>
            <w:tcW w:w="1276" w:type="dxa"/>
          </w:tcPr>
          <w:p w14:paraId="23A9A6E2" w14:textId="77777777" w:rsidR="00E86E7B" w:rsidRPr="00816C4A" w:rsidRDefault="00E86E7B" w:rsidP="00B27DCC">
            <w:pPr>
              <w:pStyle w:val="TAC"/>
              <w:rPr>
                <w:lang w:eastAsia="en-GB"/>
              </w:rPr>
            </w:pPr>
            <w:r w:rsidRPr="00816C4A">
              <w:rPr>
                <w:lang w:eastAsia="en-GB"/>
              </w:rPr>
              <w:t>3 – 5</w:t>
            </w:r>
          </w:p>
        </w:tc>
        <w:tc>
          <w:tcPr>
            <w:tcW w:w="4961" w:type="dxa"/>
          </w:tcPr>
          <w:p w14:paraId="3E73E3D9" w14:textId="77777777" w:rsidR="00E86E7B" w:rsidRPr="00816C4A" w:rsidRDefault="00E86E7B" w:rsidP="00B27DCC">
            <w:pPr>
              <w:pStyle w:val="TAL"/>
            </w:pPr>
            <w:r w:rsidRPr="00816C4A">
              <w:t>Mobile Country &amp; Network Codes (MCC &amp; MNC)</w:t>
            </w:r>
          </w:p>
        </w:tc>
        <w:tc>
          <w:tcPr>
            <w:tcW w:w="1417" w:type="dxa"/>
          </w:tcPr>
          <w:p w14:paraId="7EF8DB10" w14:textId="77777777" w:rsidR="00E86E7B" w:rsidRPr="00816C4A" w:rsidRDefault="00E86E7B" w:rsidP="00B27DCC">
            <w:pPr>
              <w:pStyle w:val="TAC"/>
              <w:rPr>
                <w:lang w:eastAsia="en-GB"/>
              </w:rPr>
            </w:pPr>
            <w:r w:rsidRPr="00816C4A">
              <w:rPr>
                <w:lang w:eastAsia="en-GB"/>
              </w:rPr>
              <w:t>3</w:t>
            </w:r>
          </w:p>
        </w:tc>
      </w:tr>
      <w:tr w:rsidR="00E86E7B" w:rsidRPr="00816C4A" w14:paraId="70E786E8" w14:textId="77777777" w:rsidTr="00B27DCC">
        <w:trPr>
          <w:jc w:val="center"/>
        </w:trPr>
        <w:tc>
          <w:tcPr>
            <w:tcW w:w="1276" w:type="dxa"/>
          </w:tcPr>
          <w:p w14:paraId="08161534" w14:textId="77777777" w:rsidR="00E86E7B" w:rsidRPr="00816C4A" w:rsidRDefault="00E86E7B" w:rsidP="00B27DCC">
            <w:pPr>
              <w:pStyle w:val="TAC"/>
              <w:rPr>
                <w:lang w:eastAsia="en-GB"/>
              </w:rPr>
            </w:pPr>
            <w:r w:rsidRPr="00816C4A">
              <w:rPr>
                <w:lang w:eastAsia="en-GB"/>
              </w:rPr>
              <w:t>6 – 7</w:t>
            </w:r>
          </w:p>
        </w:tc>
        <w:tc>
          <w:tcPr>
            <w:tcW w:w="4961" w:type="dxa"/>
          </w:tcPr>
          <w:p w14:paraId="5238164D" w14:textId="77777777" w:rsidR="00E86E7B" w:rsidRPr="00816C4A" w:rsidRDefault="00E86E7B" w:rsidP="00B27DCC">
            <w:pPr>
              <w:pStyle w:val="TAL"/>
            </w:pPr>
            <w:r w:rsidRPr="00816C4A">
              <w:t>Location Area Code (LAC)</w:t>
            </w:r>
          </w:p>
        </w:tc>
        <w:tc>
          <w:tcPr>
            <w:tcW w:w="1417" w:type="dxa"/>
          </w:tcPr>
          <w:p w14:paraId="4CBC5A78" w14:textId="77777777" w:rsidR="00E86E7B" w:rsidRPr="00816C4A" w:rsidRDefault="00E86E7B" w:rsidP="00B27DCC">
            <w:pPr>
              <w:pStyle w:val="TAC"/>
              <w:rPr>
                <w:lang w:eastAsia="en-GB"/>
              </w:rPr>
            </w:pPr>
            <w:r w:rsidRPr="00816C4A">
              <w:rPr>
                <w:lang w:eastAsia="en-GB"/>
              </w:rPr>
              <w:t>2</w:t>
            </w:r>
          </w:p>
        </w:tc>
      </w:tr>
      <w:tr w:rsidR="00E86E7B" w:rsidRPr="00816C4A" w14:paraId="421AEF7F" w14:textId="77777777" w:rsidTr="00B27DCC">
        <w:trPr>
          <w:jc w:val="center"/>
        </w:trPr>
        <w:tc>
          <w:tcPr>
            <w:tcW w:w="1276" w:type="dxa"/>
          </w:tcPr>
          <w:p w14:paraId="7D2F5FE6" w14:textId="77777777" w:rsidR="00E86E7B" w:rsidRPr="00816C4A" w:rsidRDefault="00E86E7B" w:rsidP="00B27DCC">
            <w:pPr>
              <w:pStyle w:val="TAC"/>
              <w:rPr>
                <w:lang w:eastAsia="en-GB"/>
              </w:rPr>
            </w:pPr>
            <w:r w:rsidRPr="00816C4A">
              <w:rPr>
                <w:lang w:eastAsia="en-GB"/>
              </w:rPr>
              <w:t>8 – 9</w:t>
            </w:r>
          </w:p>
        </w:tc>
        <w:tc>
          <w:tcPr>
            <w:tcW w:w="4961" w:type="dxa"/>
          </w:tcPr>
          <w:p w14:paraId="1D7EF0DE" w14:textId="77777777" w:rsidR="00E86E7B" w:rsidRPr="00816C4A" w:rsidRDefault="00EF7705" w:rsidP="00B27DCC">
            <w:pPr>
              <w:pStyle w:val="TAL"/>
            </w:pPr>
            <w:r w:rsidRPr="00EF7690">
              <w:t>Cell Identity Value (Cell ID) (see Note)</w:t>
            </w:r>
          </w:p>
        </w:tc>
        <w:tc>
          <w:tcPr>
            <w:tcW w:w="1417" w:type="dxa"/>
          </w:tcPr>
          <w:p w14:paraId="29EB474C" w14:textId="77777777" w:rsidR="00E86E7B" w:rsidRPr="00816C4A" w:rsidRDefault="00E86E7B" w:rsidP="00B27DCC">
            <w:pPr>
              <w:pStyle w:val="TAC"/>
              <w:rPr>
                <w:lang w:eastAsia="en-GB"/>
              </w:rPr>
            </w:pPr>
            <w:r w:rsidRPr="00816C4A">
              <w:rPr>
                <w:lang w:eastAsia="en-GB"/>
              </w:rPr>
              <w:t>2</w:t>
            </w:r>
          </w:p>
        </w:tc>
      </w:tr>
      <w:tr w:rsidR="00E86E7B" w:rsidRPr="00816C4A" w14:paraId="4D805893" w14:textId="77777777" w:rsidTr="00B27DCC">
        <w:trPr>
          <w:cantSplit/>
          <w:jc w:val="center"/>
        </w:trPr>
        <w:tc>
          <w:tcPr>
            <w:tcW w:w="7654" w:type="dxa"/>
            <w:gridSpan w:val="3"/>
          </w:tcPr>
          <w:p w14:paraId="1E62C084"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FD2EA53" w14:textId="77777777" w:rsidR="00E86E7B" w:rsidRPr="00816C4A" w:rsidRDefault="00E86E7B" w:rsidP="00E86E7B"/>
    <w:p w14:paraId="697453B5" w14:textId="77777777" w:rsidR="00E86E7B" w:rsidRPr="00816C4A" w:rsidRDefault="00E86E7B" w:rsidP="00E86E7B">
      <w:r w:rsidRPr="00816C4A">
        <w:t>The Mobile Country Code (MCC), the Mobile Network Code (MNC) and the Location Area Code (LAC) are coded as in TS 24.008 [9].</w:t>
      </w:r>
    </w:p>
    <w:p w14:paraId="2EBC33A0" w14:textId="77777777" w:rsidR="00E86E7B" w:rsidRPr="00816C4A" w:rsidRDefault="00E86E7B" w:rsidP="00E86E7B">
      <w:r w:rsidRPr="00816C4A">
        <w:t>For GERAN, the Cell Identity Value is coded as in TS 24.008 [9].</w:t>
      </w:r>
    </w:p>
    <w:p w14:paraId="0515580C" w14:textId="77777777" w:rsidR="00E86E7B" w:rsidRPr="00816C4A" w:rsidRDefault="00E86E7B" w:rsidP="00E86E7B">
      <w:pPr>
        <w:pStyle w:val="Heading3"/>
      </w:pPr>
      <w:bookmarkStart w:id="2451" w:name="_Toc3200965"/>
      <w:bookmarkStart w:id="2452" w:name="_Toc20392708"/>
      <w:bookmarkStart w:id="2453" w:name="_Toc27774355"/>
      <w:bookmarkStart w:id="2454" w:name="_Toc36482815"/>
      <w:bookmarkStart w:id="2455" w:name="_Toc36484474"/>
      <w:bookmarkStart w:id="2456" w:name="_Toc44933404"/>
      <w:bookmarkStart w:id="2457" w:name="_Toc50972357"/>
      <w:bookmarkStart w:id="2458" w:name="_Toc163045845"/>
      <w:r w:rsidRPr="00816C4A">
        <w:t>8.19.2</w:t>
      </w:r>
      <w:r w:rsidRPr="00816C4A">
        <w:tab/>
        <w:t>Location Information for UTRAN</w:t>
      </w:r>
      <w:bookmarkEnd w:id="2451"/>
      <w:bookmarkEnd w:id="2452"/>
      <w:bookmarkEnd w:id="2453"/>
      <w:bookmarkEnd w:id="2454"/>
      <w:bookmarkEnd w:id="2455"/>
      <w:bookmarkEnd w:id="2456"/>
      <w:bookmarkEnd w:id="2457"/>
      <w:bookmarkEnd w:id="2458"/>
    </w:p>
    <w:p w14:paraId="1EDF6C7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443F3E3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C503211"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B9DC285"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E3C2408" w14:textId="77777777" w:rsidR="00E86E7B" w:rsidRPr="00816C4A" w:rsidRDefault="00E86E7B" w:rsidP="00B27DCC">
            <w:pPr>
              <w:pStyle w:val="TAH"/>
            </w:pPr>
            <w:r w:rsidRPr="00816C4A">
              <w:t>Length</w:t>
            </w:r>
          </w:p>
        </w:tc>
      </w:tr>
      <w:tr w:rsidR="00E86E7B" w:rsidRPr="00816C4A" w14:paraId="4A5583B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941BE3C"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7A2BD4DE"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923704" w14:textId="77777777" w:rsidR="00E86E7B" w:rsidRPr="00816C4A" w:rsidRDefault="00E86E7B" w:rsidP="00B27DCC">
            <w:pPr>
              <w:pStyle w:val="TAC"/>
            </w:pPr>
            <w:r w:rsidRPr="00816C4A">
              <w:t>1</w:t>
            </w:r>
          </w:p>
        </w:tc>
      </w:tr>
      <w:tr w:rsidR="00E86E7B" w:rsidRPr="00816C4A" w14:paraId="115072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DAB200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38F7B15D"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115BFEF3" w14:textId="77777777" w:rsidR="00E86E7B" w:rsidRPr="00816C4A" w:rsidRDefault="00E86E7B" w:rsidP="00B27DCC">
            <w:pPr>
              <w:pStyle w:val="TAC"/>
            </w:pPr>
            <w:r w:rsidRPr="00816C4A">
              <w:t>1</w:t>
            </w:r>
          </w:p>
        </w:tc>
      </w:tr>
      <w:tr w:rsidR="00E86E7B" w:rsidRPr="00816C4A" w14:paraId="32BFD0B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4BBB0C"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3253ACA7"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4F134EB8" w14:textId="77777777" w:rsidR="00E86E7B" w:rsidRPr="00816C4A" w:rsidRDefault="00E86E7B" w:rsidP="00B27DCC">
            <w:pPr>
              <w:pStyle w:val="TAC"/>
            </w:pPr>
            <w:r w:rsidRPr="00816C4A">
              <w:t>3</w:t>
            </w:r>
          </w:p>
        </w:tc>
      </w:tr>
      <w:tr w:rsidR="00E86E7B" w:rsidRPr="00816C4A" w14:paraId="2313FA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3B60D11"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7A1FF4D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370056F0" w14:textId="77777777" w:rsidR="00E86E7B" w:rsidRPr="00816C4A" w:rsidRDefault="00E86E7B" w:rsidP="00B27DCC">
            <w:pPr>
              <w:pStyle w:val="TAC"/>
            </w:pPr>
            <w:r w:rsidRPr="00816C4A">
              <w:t>2</w:t>
            </w:r>
          </w:p>
        </w:tc>
      </w:tr>
      <w:tr w:rsidR="00E86E7B" w:rsidRPr="00816C4A" w14:paraId="573B90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083746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E15021C"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66FEC795" w14:textId="77777777" w:rsidR="00E86E7B" w:rsidRPr="00816C4A" w:rsidRDefault="00E86E7B" w:rsidP="00B27DCC">
            <w:pPr>
              <w:pStyle w:val="TAC"/>
            </w:pPr>
            <w:r w:rsidRPr="00816C4A">
              <w:t>2</w:t>
            </w:r>
          </w:p>
        </w:tc>
      </w:tr>
      <w:tr w:rsidR="00E86E7B" w:rsidRPr="00816C4A" w14:paraId="1A10F6D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311EBEF"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019505EC"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4D10D6E5" w14:textId="77777777" w:rsidR="00E86E7B" w:rsidRPr="00816C4A" w:rsidRDefault="00E86E7B" w:rsidP="00B27DCC">
            <w:pPr>
              <w:pStyle w:val="TAC"/>
            </w:pPr>
            <w:r w:rsidRPr="00816C4A">
              <w:t>2</w:t>
            </w:r>
          </w:p>
        </w:tc>
      </w:tr>
      <w:tr w:rsidR="00E86E7B" w:rsidRPr="00816C4A" w14:paraId="12725441"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7D99D40"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4716F756" w14:textId="77777777" w:rsidR="00E86E7B" w:rsidRPr="00816C4A" w:rsidRDefault="00E86E7B" w:rsidP="00E86E7B"/>
    <w:p w14:paraId="571B8125" w14:textId="77777777" w:rsidR="00E86E7B" w:rsidRPr="00816C4A" w:rsidRDefault="00E86E7B" w:rsidP="00E86E7B">
      <w:r w:rsidRPr="00816C4A">
        <w:t>The Mobile Country Code (MCC), the Mobile Network Code (MNC) and the Location Area Code (LAC) are coded as in TS 24.008 [9].</w:t>
      </w:r>
    </w:p>
    <w:p w14:paraId="55365FA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22006322"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03E7E48D" w14:textId="77777777" w:rsidR="00E86E7B" w:rsidRPr="00816C4A" w:rsidRDefault="00E86E7B" w:rsidP="00E86E7B">
      <w:pPr>
        <w:pStyle w:val="Heading3"/>
      </w:pPr>
      <w:bookmarkStart w:id="2459" w:name="_Toc3200966"/>
      <w:bookmarkStart w:id="2460" w:name="_Toc20392709"/>
      <w:bookmarkStart w:id="2461" w:name="_Toc27774356"/>
      <w:bookmarkStart w:id="2462" w:name="_Toc36482816"/>
      <w:bookmarkStart w:id="2463" w:name="_Toc36484475"/>
      <w:bookmarkStart w:id="2464" w:name="_Toc44933405"/>
      <w:bookmarkStart w:id="2465" w:name="_Toc50972358"/>
      <w:bookmarkStart w:id="2466" w:name="_Toc163045846"/>
      <w:r w:rsidRPr="00816C4A">
        <w:t>8.19.3</w:t>
      </w:r>
      <w:r w:rsidRPr="00816C4A">
        <w:tab/>
        <w:t>Location Information for E-UTRAN</w:t>
      </w:r>
      <w:bookmarkEnd w:id="2459"/>
      <w:bookmarkEnd w:id="2460"/>
      <w:bookmarkEnd w:id="2461"/>
      <w:bookmarkEnd w:id="2462"/>
      <w:bookmarkEnd w:id="2463"/>
      <w:bookmarkEnd w:id="2464"/>
      <w:bookmarkEnd w:id="2465"/>
      <w:bookmarkEnd w:id="2466"/>
    </w:p>
    <w:p w14:paraId="723796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201F09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9952C20"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ACAA50F"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B2B1DB1" w14:textId="77777777" w:rsidR="00E86E7B" w:rsidRPr="00816C4A" w:rsidRDefault="00E86E7B" w:rsidP="00B27DCC">
            <w:pPr>
              <w:pStyle w:val="TAH"/>
            </w:pPr>
            <w:r w:rsidRPr="00816C4A">
              <w:t>Length</w:t>
            </w:r>
          </w:p>
        </w:tc>
      </w:tr>
      <w:tr w:rsidR="00E86E7B" w:rsidRPr="00816C4A" w14:paraId="678484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1AB64A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741639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2955FAE" w14:textId="77777777" w:rsidR="00E86E7B" w:rsidRPr="00816C4A" w:rsidRDefault="00E86E7B" w:rsidP="00B27DCC">
            <w:pPr>
              <w:pStyle w:val="TAC"/>
            </w:pPr>
            <w:r w:rsidRPr="00816C4A">
              <w:t>1</w:t>
            </w:r>
          </w:p>
        </w:tc>
      </w:tr>
      <w:tr w:rsidR="00E86E7B" w:rsidRPr="00816C4A" w14:paraId="2D987A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1D3918D"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0C83AE6F"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32C7947E" w14:textId="77777777" w:rsidR="00E86E7B" w:rsidRPr="00816C4A" w:rsidRDefault="00E86E7B" w:rsidP="00B27DCC">
            <w:pPr>
              <w:pStyle w:val="TAC"/>
            </w:pPr>
            <w:r w:rsidRPr="00816C4A">
              <w:t>1</w:t>
            </w:r>
          </w:p>
        </w:tc>
      </w:tr>
      <w:tr w:rsidR="00E86E7B" w:rsidRPr="00816C4A" w14:paraId="4B6F3EF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D92A526"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DD67621"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777E82DD" w14:textId="77777777" w:rsidR="00E86E7B" w:rsidRPr="00816C4A" w:rsidRDefault="00E86E7B" w:rsidP="00B27DCC">
            <w:pPr>
              <w:pStyle w:val="TAC"/>
            </w:pPr>
            <w:r w:rsidRPr="00816C4A">
              <w:t>3</w:t>
            </w:r>
          </w:p>
        </w:tc>
      </w:tr>
      <w:tr w:rsidR="00E86E7B" w:rsidRPr="00816C4A" w14:paraId="3B4F975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5CE5156"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713030B" w14:textId="77777777" w:rsidR="00E86E7B" w:rsidRPr="00816C4A" w:rsidRDefault="00E86E7B" w:rsidP="00B27DCC">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0F689CAF" w14:textId="77777777" w:rsidR="00E86E7B" w:rsidRPr="00816C4A" w:rsidRDefault="00E86E7B" w:rsidP="00B27DCC">
            <w:pPr>
              <w:pStyle w:val="TAC"/>
            </w:pPr>
            <w:r w:rsidRPr="00816C4A">
              <w:t>2</w:t>
            </w:r>
          </w:p>
        </w:tc>
      </w:tr>
      <w:tr w:rsidR="00E86E7B" w:rsidRPr="00816C4A" w14:paraId="5A96E39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6D3C5E" w14:textId="77777777" w:rsidR="00E86E7B" w:rsidRPr="00816C4A" w:rsidRDefault="00E86E7B" w:rsidP="00B27DCC">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34B1CD99" w14:textId="77777777" w:rsidR="00E86E7B" w:rsidRPr="00816C4A" w:rsidRDefault="00E86E7B" w:rsidP="00B27DCC">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24292C58" w14:textId="77777777" w:rsidR="00E86E7B" w:rsidRPr="00816C4A" w:rsidRDefault="00E86E7B" w:rsidP="00B27DCC">
            <w:pPr>
              <w:pStyle w:val="TAC"/>
            </w:pPr>
            <w:r w:rsidRPr="00816C4A">
              <w:t>4</w:t>
            </w:r>
          </w:p>
        </w:tc>
      </w:tr>
      <w:tr w:rsidR="00E86E7B" w:rsidRPr="00816C4A" w14:paraId="7A6FE75D"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9A502F9"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14:paraId="320BE3FB" w14:textId="77777777" w:rsidR="00E86E7B" w:rsidRPr="00816C4A" w:rsidRDefault="00E86E7B" w:rsidP="00E86E7B"/>
    <w:p w14:paraId="0D35DE24" w14:textId="77777777" w:rsidR="00E86E7B" w:rsidRPr="00816C4A" w:rsidRDefault="00E86E7B" w:rsidP="00E86E7B">
      <w:r w:rsidRPr="00816C4A">
        <w:t>The Mobile Country Code (MCC), the Mobile Network Code (MNC) is coded as in TS 24.008 [9].</w:t>
      </w:r>
    </w:p>
    <w:p w14:paraId="6697C944" w14:textId="77777777" w:rsidR="00E86E7B" w:rsidRPr="00816C4A" w:rsidRDefault="00E86E7B" w:rsidP="00E86E7B">
      <w:r w:rsidRPr="00816C4A">
        <w:t>The Tracking Area Code (TAC) for E-UTRAN is coded in 2 bytes as specified in TS 24.301 [46].</w:t>
      </w:r>
    </w:p>
    <w:p w14:paraId="68112CC3" w14:textId="2A200A97" w:rsidR="00E86E7B" w:rsidRPr="00816C4A" w:rsidRDefault="00E86E7B" w:rsidP="00E86E7B">
      <w:r w:rsidRPr="00816C4A">
        <w:lastRenderedPageBreak/>
        <w:t xml:space="preserve">The E-UTRAN Cell Identifier (ECI) is coded as defined in </w:t>
      </w:r>
      <w:r w:rsidR="00E05181" w:rsidRPr="00816C4A">
        <w:t>TS</w:t>
      </w:r>
      <w:r w:rsidR="00E05181">
        <w:t> </w:t>
      </w:r>
      <w:r w:rsidR="00E05181" w:rsidRPr="00816C4A">
        <w:t>3</w:t>
      </w:r>
      <w:r w:rsidRPr="00816C4A">
        <w:t>6.401</w:t>
      </w:r>
      <w:r w:rsidR="00E05181">
        <w:t> </w:t>
      </w:r>
      <w:r w:rsidR="00E05181" w:rsidRPr="00816C4A">
        <w:t>[</w:t>
      </w:r>
      <w:r w:rsidRPr="00816C4A">
        <w:t>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75EF26BA" w14:textId="77777777" w:rsidR="00E86E7B" w:rsidRPr="00816C4A" w:rsidRDefault="00E86E7B" w:rsidP="00E86E7B">
      <w:pPr>
        <w:pStyle w:val="Heading3"/>
      </w:pPr>
      <w:bookmarkStart w:id="2467" w:name="_Toc3200967"/>
      <w:bookmarkStart w:id="2468" w:name="_Toc20392710"/>
      <w:bookmarkStart w:id="2469" w:name="_Toc27774357"/>
      <w:bookmarkStart w:id="2470" w:name="_Toc36482817"/>
      <w:bookmarkStart w:id="2471" w:name="_Toc36484476"/>
      <w:bookmarkStart w:id="2472" w:name="_Toc44933406"/>
      <w:bookmarkStart w:id="2473" w:name="_Toc50972359"/>
      <w:bookmarkStart w:id="2474" w:name="_Toc163045847"/>
      <w:r w:rsidRPr="00816C4A">
        <w:t>8.19.4</w:t>
      </w:r>
      <w:r w:rsidRPr="00816C4A">
        <w:tab/>
        <w:t>Location Information for NG-RAN</w:t>
      </w:r>
      <w:bookmarkEnd w:id="2467"/>
      <w:bookmarkEnd w:id="2468"/>
      <w:bookmarkEnd w:id="2469"/>
      <w:bookmarkEnd w:id="2470"/>
      <w:bookmarkEnd w:id="2471"/>
      <w:bookmarkEnd w:id="2472"/>
      <w:bookmarkEnd w:id="2473"/>
      <w:bookmarkEnd w:id="2474"/>
    </w:p>
    <w:p w14:paraId="72ADB1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7C84F32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C7A5079"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B6DE608"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21EA3F6" w14:textId="77777777" w:rsidR="00E86E7B" w:rsidRPr="00816C4A" w:rsidRDefault="00E86E7B" w:rsidP="00B27DCC">
            <w:pPr>
              <w:pStyle w:val="TAH"/>
            </w:pPr>
            <w:r w:rsidRPr="00816C4A">
              <w:t>Length</w:t>
            </w:r>
          </w:p>
        </w:tc>
      </w:tr>
      <w:tr w:rsidR="00E86E7B" w:rsidRPr="00816C4A" w14:paraId="5349A17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370F065"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6EC30245"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A3AF805" w14:textId="77777777" w:rsidR="00E86E7B" w:rsidRPr="00816C4A" w:rsidRDefault="00E86E7B" w:rsidP="00B27DCC">
            <w:pPr>
              <w:pStyle w:val="TAC"/>
            </w:pPr>
            <w:r w:rsidRPr="00816C4A">
              <w:t>1</w:t>
            </w:r>
          </w:p>
        </w:tc>
      </w:tr>
      <w:tr w:rsidR="00E86E7B" w:rsidRPr="00816C4A" w14:paraId="7743392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AC467A3"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6BC8B965" w14:textId="77777777" w:rsidR="00E86E7B" w:rsidRPr="00816C4A" w:rsidRDefault="00E86E7B" w:rsidP="00B27DCC">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0E7D4816" w14:textId="77777777" w:rsidR="00E86E7B" w:rsidRPr="00816C4A" w:rsidRDefault="00E86E7B" w:rsidP="00B27DCC">
            <w:pPr>
              <w:pStyle w:val="TAC"/>
            </w:pPr>
            <w:r w:rsidRPr="00816C4A">
              <w:t>1</w:t>
            </w:r>
          </w:p>
        </w:tc>
      </w:tr>
      <w:tr w:rsidR="00E86E7B" w:rsidRPr="00816C4A" w14:paraId="66DC2E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F459BE"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123C071"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39A708A" w14:textId="77777777" w:rsidR="00E86E7B" w:rsidRPr="00816C4A" w:rsidRDefault="00E86E7B" w:rsidP="00B27DCC">
            <w:pPr>
              <w:pStyle w:val="TAC"/>
            </w:pPr>
            <w:r w:rsidRPr="00816C4A">
              <w:t>3</w:t>
            </w:r>
          </w:p>
        </w:tc>
      </w:tr>
      <w:tr w:rsidR="00E86E7B" w:rsidRPr="00816C4A" w14:paraId="3DB51E8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7F1F8E4" w14:textId="77777777" w:rsidR="00E86E7B" w:rsidRPr="00816C4A" w:rsidRDefault="00E86E7B" w:rsidP="00B27DCC">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08E6025F" w14:textId="77777777" w:rsidR="00E86E7B" w:rsidRPr="00816C4A" w:rsidRDefault="00E86E7B" w:rsidP="00B27DCC">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7AF5AB2F" w14:textId="77777777" w:rsidR="00E86E7B" w:rsidRPr="00816C4A" w:rsidRDefault="00E86E7B" w:rsidP="00B27DCC">
            <w:pPr>
              <w:pStyle w:val="TAC"/>
            </w:pPr>
            <w:r w:rsidRPr="00816C4A">
              <w:t>3</w:t>
            </w:r>
          </w:p>
        </w:tc>
      </w:tr>
      <w:tr w:rsidR="00E86E7B" w:rsidRPr="00816C4A" w14:paraId="6F92EF2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606BEB" w14:textId="77777777" w:rsidR="00E86E7B" w:rsidRPr="00816C4A" w:rsidRDefault="00E86E7B" w:rsidP="00B27DCC">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5618F887" w14:textId="77777777" w:rsidR="00E86E7B" w:rsidRPr="00816C4A" w:rsidRDefault="00E86E7B" w:rsidP="00B27DCC">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17032AF0" w14:textId="77777777" w:rsidR="00E86E7B" w:rsidRPr="00816C4A" w:rsidRDefault="00E86E7B" w:rsidP="00B27DCC">
            <w:pPr>
              <w:pStyle w:val="TAC"/>
            </w:pPr>
            <w:r w:rsidRPr="00816C4A">
              <w:t>5</w:t>
            </w:r>
          </w:p>
        </w:tc>
      </w:tr>
      <w:tr w:rsidR="00E86E7B" w:rsidRPr="00816C4A" w14:paraId="04D386D2"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72ECE329"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41E7E18F" w14:textId="77777777" w:rsidR="00E86E7B" w:rsidRPr="00816C4A" w:rsidRDefault="00E86E7B" w:rsidP="00E86E7B"/>
    <w:p w14:paraId="77C4F86C" w14:textId="77777777" w:rsidR="00E86E7B" w:rsidRPr="00816C4A" w:rsidRDefault="00E86E7B" w:rsidP="00E86E7B">
      <w:r w:rsidRPr="00816C4A">
        <w:t>The Mobile Country Code (MCC), the Mobile Network Code (MNC) is coded as in TS 24.008 [9].</w:t>
      </w:r>
    </w:p>
    <w:p w14:paraId="5A7B4064" w14:textId="77777777" w:rsidR="00E86E7B" w:rsidRPr="00816C4A" w:rsidRDefault="00E86E7B" w:rsidP="00E86E7B">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14:paraId="45623197" w14:textId="4CEE174A" w:rsidR="00E86E7B" w:rsidRPr="00816C4A" w:rsidRDefault="00E86E7B" w:rsidP="00E86E7B">
      <w:r w:rsidRPr="00816C4A">
        <w:t xml:space="preserve">NR Cell Identifier (NCI) Value is coded on 36 bits as referenced in </w:t>
      </w:r>
      <w:r w:rsidR="00E05181" w:rsidRPr="00816C4A">
        <w:t>TS</w:t>
      </w:r>
      <w:r w:rsidR="00E05181">
        <w:t> </w:t>
      </w:r>
      <w:r w:rsidR="00E05181" w:rsidRPr="00816C4A">
        <w:t>3</w:t>
      </w:r>
      <w:r w:rsidRPr="00816C4A">
        <w:t>8.413</w:t>
      </w:r>
      <w:r w:rsidR="00E05181">
        <w:t> </w:t>
      </w:r>
      <w:r w:rsidR="00E05181" w:rsidRPr="00816C4A">
        <w:t>[</w:t>
      </w:r>
      <w:r w:rsidRPr="00816C4A">
        <w:t xml:space="preserve">69] </w:t>
      </w:r>
      <w:r w:rsidR="00E05181" w:rsidRPr="00816C4A">
        <w:t>clause</w:t>
      </w:r>
      <w:r w:rsidR="00E05181">
        <w:t> </w:t>
      </w:r>
      <w:r w:rsidR="00E05181" w:rsidRPr="00816C4A">
        <w:t>9</w:t>
      </w:r>
      <w:r w:rsidRPr="00816C4A">
        <w:t>.3.1.7.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631551F5" w14:textId="77777777" w:rsidR="00E86E7B" w:rsidRPr="00816C4A" w:rsidRDefault="00E86E7B" w:rsidP="00E86E7B">
      <w:pPr>
        <w:pStyle w:val="Heading3"/>
        <w:rPr>
          <w:szCs w:val="18"/>
        </w:rPr>
      </w:pPr>
      <w:bookmarkStart w:id="2475" w:name="_Toc3200968"/>
      <w:bookmarkStart w:id="2476" w:name="_Toc20392711"/>
      <w:bookmarkStart w:id="2477" w:name="_Toc27774358"/>
      <w:bookmarkStart w:id="2478" w:name="_Toc36482818"/>
      <w:bookmarkStart w:id="2479" w:name="_Toc36484477"/>
      <w:bookmarkStart w:id="2480" w:name="_Toc44933407"/>
      <w:bookmarkStart w:id="2481" w:name="_Toc50972360"/>
      <w:bookmarkStart w:id="2482" w:name="_Toc163045848"/>
      <w:r w:rsidRPr="00816C4A">
        <w:t>8.19.5</w:t>
      </w:r>
      <w:r w:rsidRPr="00816C4A">
        <w:tab/>
        <w:t xml:space="preserve">Location Information when </w:t>
      </w:r>
      <w:r w:rsidRPr="00816C4A">
        <w:rPr>
          <w:szCs w:val="18"/>
        </w:rPr>
        <w:t>no surrounding macrocell is detected</w:t>
      </w:r>
      <w:bookmarkEnd w:id="2475"/>
      <w:bookmarkEnd w:id="2476"/>
      <w:bookmarkEnd w:id="2477"/>
      <w:bookmarkEnd w:id="2478"/>
      <w:bookmarkEnd w:id="2479"/>
      <w:bookmarkEnd w:id="2480"/>
      <w:bookmarkEnd w:id="2481"/>
      <w:bookmarkEnd w:id="2482"/>
    </w:p>
    <w:p w14:paraId="43F6179E"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52F4EC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BC7DC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9279DD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1FDFB693"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46BDAF9" w14:textId="77777777" w:rsidR="00E86E7B" w:rsidRPr="00816C4A" w:rsidRDefault="00E86E7B" w:rsidP="00B27DCC">
            <w:pPr>
              <w:pStyle w:val="TAH"/>
            </w:pPr>
            <w:r w:rsidRPr="00816C4A">
              <w:t>Length</w:t>
            </w:r>
          </w:p>
        </w:tc>
      </w:tr>
      <w:tr w:rsidR="00E86E7B" w:rsidRPr="00816C4A" w14:paraId="7D964AA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232877A"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378405AC"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5EDA73B8" w14:textId="77777777" w:rsidR="00E86E7B" w:rsidRPr="00816C4A" w:rsidRDefault="00E86E7B" w:rsidP="00B27DCC">
            <w:pPr>
              <w:pStyle w:val="TAC"/>
            </w:pPr>
            <w:r w:rsidRPr="00816C4A">
              <w:t>1</w:t>
            </w:r>
          </w:p>
        </w:tc>
      </w:tr>
      <w:tr w:rsidR="00E86E7B" w:rsidRPr="00816C4A" w14:paraId="2D4899B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BC0A8C"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0DED50CA"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64410423" w14:textId="77777777" w:rsidR="00E86E7B" w:rsidRPr="00816C4A" w:rsidRDefault="00E86E7B" w:rsidP="00B27DCC">
            <w:pPr>
              <w:pStyle w:val="TAC"/>
            </w:pPr>
            <w:r w:rsidRPr="00816C4A">
              <w:t>1</w:t>
            </w:r>
          </w:p>
        </w:tc>
      </w:tr>
    </w:tbl>
    <w:p w14:paraId="553EDE7F" w14:textId="77777777" w:rsidR="00E86E7B" w:rsidRPr="00816C4A" w:rsidRDefault="00E86E7B" w:rsidP="00E86E7B"/>
    <w:p w14:paraId="67EA8B1F" w14:textId="77777777" w:rsidR="00E86E7B" w:rsidRPr="00816C4A" w:rsidRDefault="00E86E7B" w:rsidP="00E86E7B">
      <w:pPr>
        <w:pStyle w:val="Heading2"/>
      </w:pPr>
      <w:bookmarkStart w:id="2483" w:name="_Toc3200969"/>
      <w:bookmarkStart w:id="2484" w:name="_Toc20392712"/>
      <w:bookmarkStart w:id="2485" w:name="_Toc27774359"/>
      <w:bookmarkStart w:id="2486" w:name="_Toc36482819"/>
      <w:bookmarkStart w:id="2487" w:name="_Toc36484478"/>
      <w:bookmarkStart w:id="2488" w:name="_Toc44933408"/>
      <w:bookmarkStart w:id="2489" w:name="_Toc50972361"/>
      <w:bookmarkStart w:id="2490" w:name="_Toc163045849"/>
      <w:r w:rsidRPr="00816C4A">
        <w:t>8.20</w:t>
      </w:r>
      <w:r w:rsidRPr="00816C4A">
        <w:tab/>
        <w:t>IMEI</w:t>
      </w:r>
      <w:bookmarkEnd w:id="2483"/>
      <w:bookmarkEnd w:id="2484"/>
      <w:bookmarkEnd w:id="2485"/>
      <w:bookmarkEnd w:id="2486"/>
      <w:bookmarkEnd w:id="2487"/>
      <w:bookmarkEnd w:id="2488"/>
      <w:bookmarkEnd w:id="2489"/>
      <w:bookmarkEnd w:id="2490"/>
    </w:p>
    <w:p w14:paraId="2BE80E10" w14:textId="24F004B3"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.20.</w:t>
      </w:r>
    </w:p>
    <w:p w14:paraId="00704193" w14:textId="77777777" w:rsidR="00E86E7B" w:rsidRPr="00816C4A" w:rsidRDefault="00E86E7B" w:rsidP="00E86E7B">
      <w:pPr>
        <w:pStyle w:val="Heading2"/>
      </w:pPr>
      <w:bookmarkStart w:id="2491" w:name="_Toc3200970"/>
      <w:bookmarkStart w:id="2492" w:name="_Toc20392713"/>
      <w:bookmarkStart w:id="2493" w:name="_Toc27774360"/>
      <w:bookmarkStart w:id="2494" w:name="_Toc36482820"/>
      <w:bookmarkStart w:id="2495" w:name="_Toc36484479"/>
      <w:bookmarkStart w:id="2496" w:name="_Toc44933409"/>
      <w:bookmarkStart w:id="2497" w:name="_Toc50972362"/>
      <w:bookmarkStart w:id="2498" w:name="_Toc163045850"/>
      <w:r w:rsidRPr="00816C4A">
        <w:t>8.21</w:t>
      </w:r>
      <w:r w:rsidRPr="00816C4A">
        <w:tab/>
        <w:t>Help Request</w:t>
      </w:r>
      <w:bookmarkEnd w:id="2491"/>
      <w:bookmarkEnd w:id="2492"/>
      <w:bookmarkEnd w:id="2493"/>
      <w:bookmarkEnd w:id="2494"/>
      <w:bookmarkEnd w:id="2495"/>
      <w:bookmarkEnd w:id="2496"/>
      <w:bookmarkEnd w:id="2497"/>
      <w:bookmarkEnd w:id="2498"/>
    </w:p>
    <w:p w14:paraId="6D905BFF" w14:textId="634DC1D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.21.</w:t>
      </w:r>
    </w:p>
    <w:p w14:paraId="56263D4C" w14:textId="77777777" w:rsidR="00E86E7B" w:rsidRPr="00816C4A" w:rsidRDefault="00E86E7B" w:rsidP="00E86E7B">
      <w:pPr>
        <w:pStyle w:val="Heading2"/>
      </w:pPr>
      <w:bookmarkStart w:id="2499" w:name="_Toc3200971"/>
      <w:bookmarkStart w:id="2500" w:name="_Toc20392714"/>
      <w:bookmarkStart w:id="2501" w:name="_Toc27774361"/>
      <w:bookmarkStart w:id="2502" w:name="_Toc36482821"/>
      <w:bookmarkStart w:id="2503" w:name="_Toc36484480"/>
      <w:bookmarkStart w:id="2504" w:name="_Toc44933410"/>
      <w:bookmarkStart w:id="2505" w:name="_Toc50972363"/>
      <w:bookmarkStart w:id="2506" w:name="_Toc163045851"/>
      <w:r w:rsidRPr="00816C4A">
        <w:t>8.22</w:t>
      </w:r>
      <w:r w:rsidRPr="00816C4A">
        <w:tab/>
        <w:t>Network Measurement Results</w:t>
      </w:r>
      <w:bookmarkEnd w:id="2499"/>
      <w:bookmarkEnd w:id="2500"/>
      <w:bookmarkEnd w:id="2501"/>
      <w:bookmarkEnd w:id="2502"/>
      <w:bookmarkEnd w:id="2503"/>
      <w:bookmarkEnd w:id="2504"/>
      <w:bookmarkEnd w:id="2505"/>
      <w:bookmarkEnd w:id="2506"/>
    </w:p>
    <w:p w14:paraId="140A7523" w14:textId="77777777" w:rsidR="00E86E7B" w:rsidRPr="00816C4A" w:rsidRDefault="00E86E7B" w:rsidP="00E86E7B"/>
    <w:p w14:paraId="703C821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FF4E506" w14:textId="77777777" w:rsidTr="00B27DCC">
        <w:trPr>
          <w:jc w:val="center"/>
        </w:trPr>
        <w:tc>
          <w:tcPr>
            <w:tcW w:w="1276" w:type="dxa"/>
          </w:tcPr>
          <w:p w14:paraId="5C57F6BC" w14:textId="77777777" w:rsidR="00E86E7B" w:rsidRPr="00816C4A" w:rsidRDefault="00E86E7B" w:rsidP="00B27DCC">
            <w:pPr>
              <w:pStyle w:val="TAH"/>
              <w:rPr>
                <w:lang w:eastAsia="en-GB"/>
              </w:rPr>
            </w:pPr>
            <w:r w:rsidRPr="00816C4A">
              <w:rPr>
                <w:lang w:eastAsia="en-GB"/>
              </w:rPr>
              <w:t>Byte(s)</w:t>
            </w:r>
          </w:p>
        </w:tc>
        <w:tc>
          <w:tcPr>
            <w:tcW w:w="4961" w:type="dxa"/>
          </w:tcPr>
          <w:p w14:paraId="35A17BAA" w14:textId="77777777" w:rsidR="00E86E7B" w:rsidRPr="00816C4A" w:rsidRDefault="00E86E7B" w:rsidP="00B27DCC">
            <w:pPr>
              <w:pStyle w:val="TAH"/>
              <w:rPr>
                <w:lang w:eastAsia="en-GB"/>
              </w:rPr>
            </w:pPr>
            <w:r w:rsidRPr="00816C4A">
              <w:rPr>
                <w:lang w:eastAsia="en-GB"/>
              </w:rPr>
              <w:t>Description</w:t>
            </w:r>
          </w:p>
        </w:tc>
        <w:tc>
          <w:tcPr>
            <w:tcW w:w="1417" w:type="dxa"/>
          </w:tcPr>
          <w:p w14:paraId="0F11FBC8" w14:textId="77777777" w:rsidR="00E86E7B" w:rsidRPr="00816C4A" w:rsidRDefault="00E86E7B" w:rsidP="00B27DCC">
            <w:pPr>
              <w:pStyle w:val="TAH"/>
              <w:rPr>
                <w:lang w:eastAsia="en-GB"/>
              </w:rPr>
            </w:pPr>
            <w:r w:rsidRPr="00816C4A">
              <w:rPr>
                <w:lang w:eastAsia="en-GB"/>
              </w:rPr>
              <w:t>Length</w:t>
            </w:r>
          </w:p>
        </w:tc>
      </w:tr>
      <w:tr w:rsidR="00E86E7B" w:rsidRPr="00816C4A" w14:paraId="6B94F029" w14:textId="77777777" w:rsidTr="00B27DCC">
        <w:trPr>
          <w:jc w:val="center"/>
        </w:trPr>
        <w:tc>
          <w:tcPr>
            <w:tcW w:w="1276" w:type="dxa"/>
          </w:tcPr>
          <w:p w14:paraId="3102E7F4" w14:textId="77777777" w:rsidR="00E86E7B" w:rsidRPr="00816C4A" w:rsidRDefault="00E86E7B" w:rsidP="00B27DCC">
            <w:pPr>
              <w:pStyle w:val="TAC"/>
              <w:rPr>
                <w:lang w:eastAsia="en-GB"/>
              </w:rPr>
            </w:pPr>
            <w:r w:rsidRPr="00816C4A">
              <w:rPr>
                <w:lang w:eastAsia="en-GB"/>
              </w:rPr>
              <w:t>1</w:t>
            </w:r>
          </w:p>
        </w:tc>
        <w:tc>
          <w:tcPr>
            <w:tcW w:w="4961" w:type="dxa"/>
          </w:tcPr>
          <w:p w14:paraId="57894E23" w14:textId="77777777" w:rsidR="00E86E7B" w:rsidRPr="00816C4A" w:rsidRDefault="00E86E7B" w:rsidP="00B27DCC">
            <w:pPr>
              <w:pStyle w:val="TAL"/>
            </w:pPr>
            <w:r w:rsidRPr="00816C4A">
              <w:t>Network Measurement Results tag</w:t>
            </w:r>
          </w:p>
        </w:tc>
        <w:tc>
          <w:tcPr>
            <w:tcW w:w="1417" w:type="dxa"/>
          </w:tcPr>
          <w:p w14:paraId="49876E07" w14:textId="77777777" w:rsidR="00E86E7B" w:rsidRPr="00816C4A" w:rsidRDefault="00E86E7B" w:rsidP="00B27DCC">
            <w:pPr>
              <w:pStyle w:val="TAC"/>
              <w:rPr>
                <w:lang w:eastAsia="en-GB"/>
              </w:rPr>
            </w:pPr>
            <w:r w:rsidRPr="00816C4A">
              <w:rPr>
                <w:lang w:eastAsia="en-GB"/>
              </w:rPr>
              <w:t>1</w:t>
            </w:r>
          </w:p>
        </w:tc>
      </w:tr>
      <w:tr w:rsidR="00E86E7B" w:rsidRPr="00816C4A" w14:paraId="793295E6" w14:textId="77777777" w:rsidTr="00B27DCC">
        <w:trPr>
          <w:jc w:val="center"/>
        </w:trPr>
        <w:tc>
          <w:tcPr>
            <w:tcW w:w="1276" w:type="dxa"/>
          </w:tcPr>
          <w:p w14:paraId="4BCE4B22" w14:textId="77777777" w:rsidR="00E86E7B" w:rsidRPr="00816C4A" w:rsidRDefault="00E86E7B" w:rsidP="00B27DCC">
            <w:pPr>
              <w:pStyle w:val="TAC"/>
              <w:rPr>
                <w:lang w:eastAsia="en-GB"/>
              </w:rPr>
            </w:pPr>
            <w:r w:rsidRPr="00816C4A">
              <w:rPr>
                <w:lang w:eastAsia="en-GB"/>
              </w:rPr>
              <w:t>2</w:t>
            </w:r>
          </w:p>
        </w:tc>
        <w:tc>
          <w:tcPr>
            <w:tcW w:w="4961" w:type="dxa"/>
          </w:tcPr>
          <w:p w14:paraId="4425231B" w14:textId="77777777" w:rsidR="00E86E7B" w:rsidRPr="00816C4A" w:rsidRDefault="00E86E7B" w:rsidP="00B27DCC">
            <w:pPr>
              <w:pStyle w:val="TAL"/>
            </w:pPr>
            <w:r w:rsidRPr="00816C4A">
              <w:t>Length (X) of bytes following</w:t>
            </w:r>
          </w:p>
        </w:tc>
        <w:tc>
          <w:tcPr>
            <w:tcW w:w="1417" w:type="dxa"/>
          </w:tcPr>
          <w:p w14:paraId="5FC08EC9" w14:textId="77777777" w:rsidR="00E86E7B" w:rsidRPr="00816C4A" w:rsidRDefault="00E86E7B" w:rsidP="00B27DCC">
            <w:pPr>
              <w:pStyle w:val="TAC"/>
              <w:rPr>
                <w:lang w:eastAsia="en-GB"/>
              </w:rPr>
            </w:pPr>
            <w:r w:rsidRPr="00816C4A">
              <w:rPr>
                <w:lang w:eastAsia="en-GB"/>
              </w:rPr>
              <w:t>1</w:t>
            </w:r>
          </w:p>
        </w:tc>
      </w:tr>
      <w:tr w:rsidR="00E86E7B" w:rsidRPr="00816C4A" w14:paraId="42A488FE" w14:textId="77777777" w:rsidTr="00B27DCC">
        <w:trPr>
          <w:jc w:val="center"/>
        </w:trPr>
        <w:tc>
          <w:tcPr>
            <w:tcW w:w="1276" w:type="dxa"/>
          </w:tcPr>
          <w:p w14:paraId="24AD9370" w14:textId="77777777" w:rsidR="00E86E7B" w:rsidRPr="00816C4A" w:rsidRDefault="00E86E7B" w:rsidP="00B27DCC">
            <w:pPr>
              <w:pStyle w:val="TAC"/>
              <w:rPr>
                <w:lang w:eastAsia="en-GB"/>
              </w:rPr>
            </w:pPr>
            <w:r w:rsidRPr="00816C4A">
              <w:rPr>
                <w:lang w:eastAsia="en-GB"/>
              </w:rPr>
              <w:t>3 – to X+2</w:t>
            </w:r>
          </w:p>
        </w:tc>
        <w:tc>
          <w:tcPr>
            <w:tcW w:w="4961" w:type="dxa"/>
          </w:tcPr>
          <w:p w14:paraId="31FE0555" w14:textId="77777777" w:rsidR="00E86E7B" w:rsidRPr="00816C4A" w:rsidRDefault="00E86E7B" w:rsidP="00B27DCC">
            <w:pPr>
              <w:pStyle w:val="TAL"/>
            </w:pPr>
            <w:r w:rsidRPr="00816C4A">
              <w:t>Network Measurement Results</w:t>
            </w:r>
          </w:p>
        </w:tc>
        <w:tc>
          <w:tcPr>
            <w:tcW w:w="1417" w:type="dxa"/>
          </w:tcPr>
          <w:p w14:paraId="791F58F4" w14:textId="77777777" w:rsidR="00E86E7B" w:rsidRPr="00816C4A" w:rsidRDefault="00E86E7B" w:rsidP="00B27DCC">
            <w:pPr>
              <w:pStyle w:val="TAC"/>
              <w:rPr>
                <w:lang w:eastAsia="en-GB"/>
              </w:rPr>
            </w:pPr>
            <w:r w:rsidRPr="00816C4A">
              <w:rPr>
                <w:lang w:eastAsia="en-GB"/>
              </w:rPr>
              <w:t>X</w:t>
            </w:r>
          </w:p>
        </w:tc>
      </w:tr>
    </w:tbl>
    <w:p w14:paraId="3D2857F5" w14:textId="77777777" w:rsidR="00E86E7B" w:rsidRPr="00816C4A" w:rsidRDefault="00E86E7B" w:rsidP="00E86E7B"/>
    <w:p w14:paraId="4FC32A1E"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0D33B21E" w14:textId="77777777" w:rsidR="003F5A7C" w:rsidRPr="00816C4A" w:rsidRDefault="003F5A7C" w:rsidP="003F5A7C">
      <w:pPr>
        <w:pStyle w:val="EX"/>
      </w:pPr>
      <w:r w:rsidRPr="00816C4A">
        <w:lastRenderedPageBreak/>
        <w:t>For UTRAN:</w:t>
      </w:r>
      <w:r w:rsidRPr="00816C4A">
        <w:tab/>
        <w:t>The Network Measurement Results are coded as for the "MeasurementReport" information element as defined in the ASN.1 description of TS 25.331 [38], according to the following:</w:t>
      </w:r>
    </w:p>
    <w:p w14:paraId="1344EDFC" w14:textId="77777777" w:rsidR="003F5A7C" w:rsidRPr="00816C4A" w:rsidRDefault="003F5A7C" w:rsidP="003F5A7C">
      <w:pPr>
        <w:pStyle w:val="B2"/>
      </w:pPr>
      <w:r w:rsidRPr="00816C4A">
        <w:t>-</w:t>
      </w:r>
      <w:r w:rsidRPr="00816C4A">
        <w:tab/>
        <w:t>The "Measurement identity" field in the MEASUREMENT REPORT shall be set to the value '1'.</w:t>
      </w:r>
    </w:p>
    <w:p w14:paraId="566AA227"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53DBA88E"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2CDE2920"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61DC8CC9"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6511E4E4"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A86F1EA" w14:textId="77777777" w:rsidR="003F5A7C" w:rsidRPr="00816C4A" w:rsidRDefault="003F5A7C" w:rsidP="003F5A7C">
      <w:pPr>
        <w:pStyle w:val="EX"/>
      </w:pPr>
      <w:r w:rsidRPr="00816C4A">
        <w:t>For E-UTRAN:</w:t>
      </w:r>
    </w:p>
    <w:p w14:paraId="25FB9E36"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0F14F5D" w14:textId="77777777" w:rsidR="003F5A7C" w:rsidRPr="00816C4A" w:rsidRDefault="003F5A7C" w:rsidP="003F5A7C">
      <w:pPr>
        <w:pStyle w:val="B2"/>
      </w:pPr>
      <w:r w:rsidRPr="00816C4A">
        <w:t>-</w:t>
      </w:r>
      <w:r w:rsidRPr="00816C4A">
        <w:tab/>
        <w:t>The "measId" field in the "measResults" shall be set to the value '1'.</w:t>
      </w:r>
    </w:p>
    <w:p w14:paraId="047E8326" w14:textId="77777777" w:rsidR="003F5A7C" w:rsidRPr="00816C4A" w:rsidRDefault="003F5A7C" w:rsidP="003F5A7C">
      <w:pPr>
        <w:pStyle w:val="B2"/>
      </w:pPr>
      <w:r w:rsidRPr="00816C4A">
        <w:t>-</w:t>
      </w:r>
      <w:r w:rsidRPr="00816C4A">
        <w:tab/>
        <w:t>the ME shall include IE "measResultServCell" with RSRP and RSRQ of the serving cell.</w:t>
      </w:r>
    </w:p>
    <w:p w14:paraId="0479EC8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547482FC"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14D1EC5E"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4659E6D" w14:textId="4403DE59"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E05181">
        <w:t>TS 3</w:t>
      </w:r>
      <w:r>
        <w:t>6.331</w:t>
      </w:r>
      <w:r w:rsidR="00E05181">
        <w:t> [</w:t>
      </w:r>
      <w:r>
        <w:t xml:space="preserve">49], followed by the </w:t>
      </w:r>
      <w:r>
        <w:rPr>
          <w:i/>
        </w:rPr>
        <w:t>MeasurementReport</w:t>
      </w:r>
      <w:r>
        <w:t xml:space="preserve"> information element as defined in the ASN.1 description of TS 36.331 [49], according to the following:</w:t>
      </w:r>
    </w:p>
    <w:p w14:paraId="597B91FD" w14:textId="77777777" w:rsidR="003F5A7C" w:rsidRDefault="003F5A7C" w:rsidP="003F5A7C">
      <w:pPr>
        <w:pStyle w:val="B2"/>
      </w:pPr>
      <w:r>
        <w:t>-</w:t>
      </w:r>
      <w:r>
        <w:tab/>
        <w:t>The "measId" field in the "measResults" shall be set to the value '1'.</w:t>
      </w:r>
    </w:p>
    <w:p w14:paraId="749C814E" w14:textId="77777777" w:rsidR="003F5A7C" w:rsidRDefault="003F5A7C" w:rsidP="003F5A7C">
      <w:pPr>
        <w:pStyle w:val="B2"/>
      </w:pPr>
      <w:r>
        <w:t>-</w:t>
      </w:r>
      <w:r>
        <w:tab/>
        <w:t>the ME shall include IE "measResultServCell" with RSRP and RSRQ of the serving cell.</w:t>
      </w:r>
    </w:p>
    <w:p w14:paraId="33198AD8"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75F03D88" w14:textId="77777777" w:rsidR="003F5A7C" w:rsidRDefault="003F5A7C" w:rsidP="003F5A7C">
      <w:pPr>
        <w:pStyle w:val="B2"/>
      </w:pPr>
      <w:r>
        <w:lastRenderedPageBreak/>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1C758C09"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489F209" w14:textId="77777777" w:rsidR="003F5A7C" w:rsidRPr="00816C4A" w:rsidRDefault="003F5A7C" w:rsidP="003F5A7C">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14:paraId="1B172906"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28D9847" w14:textId="77777777" w:rsidR="003F5A7C" w:rsidRPr="00816C4A" w:rsidRDefault="003F5A7C" w:rsidP="003F5A7C">
      <w:pPr>
        <w:pStyle w:val="B2"/>
      </w:pPr>
      <w:r w:rsidRPr="00816C4A">
        <w:t>-</w:t>
      </w:r>
      <w:r w:rsidRPr="00816C4A">
        <w:tab/>
        <w:t>The "measId" field in the "measResults" shall be set to the value '1'.</w:t>
      </w:r>
    </w:p>
    <w:p w14:paraId="6D17D879" w14:textId="77777777" w:rsidR="003F5A7C" w:rsidRPr="00816C4A" w:rsidRDefault="003F5A7C" w:rsidP="003F5A7C">
      <w:pPr>
        <w:pStyle w:val="B2"/>
      </w:pPr>
      <w:r w:rsidRPr="00816C4A">
        <w:t>-</w:t>
      </w:r>
      <w:r w:rsidRPr="00816C4A">
        <w:tab/>
        <w:t>the ME shall include IE "measResultServCell" with RSRP and RSRQ of the serving cell.</w:t>
      </w:r>
    </w:p>
    <w:p w14:paraId="46D87D63"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507" w:name="OLE_LINK2"/>
      <w:r>
        <w:rPr>
          <w:rFonts w:eastAsia="SimSun" w:hint="eastAsia"/>
          <w:lang w:val="en-US" w:eastAsia="zh-CN"/>
        </w:rPr>
        <w:t>8</w:t>
      </w:r>
      <w:r>
        <w:t xml:space="preserve"> strongest</w:t>
      </w:r>
      <w:bookmarkEnd w:id="2507"/>
      <w:r>
        <w:t xml:space="preserve"> inter-RAT NR cells per monitored frequency, if available in the ME according to TS 36.331 [49] and TS 36.133 [50].</w:t>
      </w:r>
    </w:p>
    <w:p w14:paraId="7A4F1A4D"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47B0E5EC" w14:textId="77777777" w:rsidR="003F5A7C" w:rsidRDefault="003F5A7C" w:rsidP="003F5A7C">
      <w:pPr>
        <w:pStyle w:val="EX"/>
      </w:pPr>
      <w:r>
        <w:t xml:space="preserve">For </w:t>
      </w:r>
      <w:r>
        <w:rPr>
          <w:rFonts w:hint="eastAsia"/>
          <w:lang w:val="en-US" w:eastAsia="zh-CN"/>
        </w:rPr>
        <w:t>NG-RAN</w:t>
      </w:r>
      <w:r>
        <w:t>:</w:t>
      </w:r>
    </w:p>
    <w:p w14:paraId="68716294"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60DFAB6B" w14:textId="77777777" w:rsidR="00B27DCC" w:rsidRDefault="00B27DCC" w:rsidP="00B27DCC">
      <w:pPr>
        <w:pStyle w:val="B2"/>
      </w:pPr>
      <w:r>
        <w:t>-</w:t>
      </w:r>
      <w:r>
        <w:tab/>
        <w:t>The "measId" field in the "measResults" shall be set to the value '1'.</w:t>
      </w:r>
    </w:p>
    <w:p w14:paraId="7FC01809"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7670E41"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79A8631"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1E1AD095" w14:textId="66438735"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E05181">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05C0A240" w14:textId="77777777" w:rsidR="00B27DCC" w:rsidRDefault="00B27DCC" w:rsidP="00B27DCC">
      <w:pPr>
        <w:pStyle w:val="B2"/>
      </w:pPr>
      <w:r>
        <w:t>-</w:t>
      </w:r>
      <w:r>
        <w:tab/>
        <w:t>The "measId" field in the "measResults" shall be set to the value '1'.</w:t>
      </w:r>
    </w:p>
    <w:p w14:paraId="4A1D149E"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58ACC10C"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7676C66B" w14:textId="77777777" w:rsidR="00B27DCC" w:rsidRDefault="00B27DCC" w:rsidP="00B27DCC">
      <w:pPr>
        <w:pStyle w:val="B2"/>
      </w:pPr>
      <w:r>
        <w:t>-</w:t>
      </w:r>
      <w:r>
        <w:rPr>
          <w:lang w:val="en-US" w:eastAsia="zh-CN"/>
        </w:rPr>
        <w:tab/>
      </w:r>
      <w:r>
        <w:t>If  "inter-RAT (</w:t>
      </w:r>
      <w:bookmarkStart w:id="2508" w:name="OLE_LINK1"/>
      <w:r>
        <w:rPr>
          <w:rFonts w:hint="eastAsia"/>
          <w:lang w:val="en-US" w:eastAsia="zh-CN"/>
        </w:rPr>
        <w:t>E-</w:t>
      </w:r>
      <w:r>
        <w:t>UTRAN</w:t>
      </w:r>
      <w:bookmarkEnd w:id="2508"/>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w:t>
      </w:r>
      <w:r>
        <w:lastRenderedPageBreak/>
        <w:t xml:space="preserve">and IE "cgi-Info"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45A6E7A3" w14:textId="77777777" w:rsidR="00B27DCC" w:rsidRDefault="00B27DCC" w:rsidP="00B27DCC">
      <w:pPr>
        <w:pStyle w:val="B2"/>
      </w:pPr>
    </w:p>
    <w:p w14:paraId="2F11404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3DC3C30" w14:textId="77777777" w:rsidR="00B27DCC" w:rsidRPr="00816C4A" w:rsidRDefault="00B27DCC" w:rsidP="00E86E7B">
      <w:pPr>
        <w:ind w:left="270"/>
      </w:pPr>
    </w:p>
    <w:p w14:paraId="72FDC717" w14:textId="77777777" w:rsidR="00E86E7B" w:rsidRPr="00816C4A" w:rsidRDefault="00E86E7B" w:rsidP="00E86E7B">
      <w:pPr>
        <w:pStyle w:val="Heading2"/>
      </w:pPr>
      <w:bookmarkStart w:id="2509" w:name="_Toc3200972"/>
      <w:bookmarkStart w:id="2510" w:name="_Toc20392715"/>
      <w:bookmarkStart w:id="2511" w:name="_Toc27774362"/>
      <w:bookmarkStart w:id="2512" w:name="_Toc36482822"/>
      <w:bookmarkStart w:id="2513" w:name="_Toc36484481"/>
      <w:bookmarkStart w:id="2514" w:name="_Toc44933411"/>
      <w:bookmarkStart w:id="2515" w:name="_Toc50972364"/>
      <w:bookmarkStart w:id="2516" w:name="_Toc163045852"/>
      <w:r w:rsidRPr="00816C4A">
        <w:t>8.23</w:t>
      </w:r>
      <w:r w:rsidRPr="00816C4A">
        <w:tab/>
        <w:t>Default Text</w:t>
      </w:r>
      <w:bookmarkEnd w:id="2509"/>
      <w:bookmarkEnd w:id="2510"/>
      <w:bookmarkEnd w:id="2511"/>
      <w:bookmarkEnd w:id="2512"/>
      <w:bookmarkEnd w:id="2513"/>
      <w:bookmarkEnd w:id="2514"/>
      <w:bookmarkEnd w:id="2515"/>
      <w:bookmarkEnd w:id="2516"/>
    </w:p>
    <w:p w14:paraId="0CCBAC67" w14:textId="235A86E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.23.</w:t>
      </w:r>
    </w:p>
    <w:p w14:paraId="7CA1A662" w14:textId="77777777" w:rsidR="00E86E7B" w:rsidRPr="00816C4A" w:rsidRDefault="00E86E7B" w:rsidP="00E86E7B">
      <w:pPr>
        <w:pStyle w:val="Heading2"/>
      </w:pPr>
      <w:bookmarkStart w:id="2517" w:name="_Toc3200973"/>
      <w:bookmarkStart w:id="2518" w:name="_Toc20392716"/>
      <w:bookmarkStart w:id="2519" w:name="_Toc27774363"/>
      <w:bookmarkStart w:id="2520" w:name="_Toc36482823"/>
      <w:bookmarkStart w:id="2521" w:name="_Toc36484482"/>
      <w:bookmarkStart w:id="2522" w:name="_Toc44933412"/>
      <w:bookmarkStart w:id="2523" w:name="_Toc50972365"/>
      <w:bookmarkStart w:id="2524" w:name="_Toc163045853"/>
      <w:r w:rsidRPr="00816C4A">
        <w:t>8.24</w:t>
      </w:r>
      <w:r w:rsidRPr="00816C4A">
        <w:tab/>
        <w:t>Items Next Action Indicator</w:t>
      </w:r>
      <w:bookmarkEnd w:id="2517"/>
      <w:bookmarkEnd w:id="2518"/>
      <w:bookmarkEnd w:id="2519"/>
      <w:bookmarkEnd w:id="2520"/>
      <w:bookmarkEnd w:id="2521"/>
      <w:bookmarkEnd w:id="2522"/>
      <w:bookmarkEnd w:id="2523"/>
      <w:bookmarkEnd w:id="2524"/>
    </w:p>
    <w:p w14:paraId="6078FBEE" w14:textId="091E837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.24.</w:t>
      </w:r>
    </w:p>
    <w:p w14:paraId="1C65BCE5" w14:textId="77777777" w:rsidR="00E86E7B" w:rsidRPr="00816C4A" w:rsidRDefault="00E86E7B" w:rsidP="00E86E7B">
      <w:pPr>
        <w:pStyle w:val="Heading2"/>
      </w:pPr>
      <w:bookmarkStart w:id="2525" w:name="_Toc3200974"/>
      <w:bookmarkStart w:id="2526" w:name="_Toc20392717"/>
      <w:bookmarkStart w:id="2527" w:name="_Toc27774364"/>
      <w:bookmarkStart w:id="2528" w:name="_Toc36482824"/>
      <w:bookmarkStart w:id="2529" w:name="_Toc36484483"/>
      <w:bookmarkStart w:id="2530" w:name="_Toc44933413"/>
      <w:bookmarkStart w:id="2531" w:name="_Toc50972366"/>
      <w:bookmarkStart w:id="2532" w:name="_Toc163045854"/>
      <w:r w:rsidRPr="00816C4A">
        <w:t>8.25</w:t>
      </w:r>
      <w:r w:rsidRPr="00816C4A">
        <w:tab/>
        <w:t>Event list</w:t>
      </w:r>
      <w:bookmarkEnd w:id="2525"/>
      <w:bookmarkEnd w:id="2526"/>
      <w:bookmarkEnd w:id="2527"/>
      <w:bookmarkEnd w:id="2528"/>
      <w:bookmarkEnd w:id="2529"/>
      <w:bookmarkEnd w:id="2530"/>
      <w:bookmarkEnd w:id="2531"/>
      <w:bookmarkEnd w:id="2532"/>
    </w:p>
    <w:p w14:paraId="060C5218" w14:textId="6C20BC6E" w:rsidR="00E86E7B" w:rsidRPr="00816C4A" w:rsidRDefault="00E86E7B" w:rsidP="00E86E7B">
      <w:r w:rsidRPr="00816C4A">
        <w:t xml:space="preserve">For the event list byte coding, the following value are defined in addition to those in ETSI TS 102 223 [32] </w:t>
      </w:r>
      <w:r w:rsidR="00E05181" w:rsidRPr="00816C4A">
        <w:t>clause</w:t>
      </w:r>
      <w:r w:rsidR="00E05181">
        <w:t> </w:t>
      </w:r>
      <w:r w:rsidR="00E05181" w:rsidRPr="00816C4A">
        <w:t>8</w:t>
      </w:r>
      <w:r w:rsidRPr="00816C4A">
        <w:t>.25:</w:t>
      </w:r>
    </w:p>
    <w:p w14:paraId="21B61F57" w14:textId="77777777" w:rsidR="00E86E7B" w:rsidRPr="00816C4A" w:rsidRDefault="00E86E7B" w:rsidP="00E86E7B">
      <w:pPr>
        <w:pStyle w:val="B1"/>
      </w:pPr>
      <w:r w:rsidRPr="00816C4A">
        <w:t>-</w:t>
      </w:r>
      <w:r w:rsidRPr="00816C4A">
        <w:tab/>
        <w:t>'11' = (I-)WLAN Access Status.</w:t>
      </w:r>
    </w:p>
    <w:p w14:paraId="62DCFE0E" w14:textId="77777777" w:rsidR="00E86E7B" w:rsidRPr="00816C4A" w:rsidRDefault="00E86E7B" w:rsidP="00E86E7B">
      <w:pPr>
        <w:pStyle w:val="B1"/>
      </w:pPr>
      <w:r w:rsidRPr="00816C4A">
        <w:t>-</w:t>
      </w:r>
      <w:r w:rsidRPr="00816C4A">
        <w:tab/>
        <w:t>'12' = Network Rejection</w:t>
      </w:r>
    </w:p>
    <w:p w14:paraId="530B5ACB" w14:textId="77777777" w:rsidR="00E86E7B" w:rsidRPr="00816C4A" w:rsidRDefault="00E86E7B" w:rsidP="00E86E7B">
      <w:pPr>
        <w:pStyle w:val="B1"/>
      </w:pPr>
      <w:r w:rsidRPr="00816C4A">
        <w:t>-</w:t>
      </w:r>
      <w:r w:rsidRPr="00816C4A">
        <w:tab/>
        <w:t>'15' = CSG cell selection</w:t>
      </w:r>
    </w:p>
    <w:p w14:paraId="75A6F350" w14:textId="77777777" w:rsidR="00E86E7B" w:rsidRPr="00816C4A" w:rsidRDefault="00E86E7B" w:rsidP="00E86E7B">
      <w:pPr>
        <w:pStyle w:val="B1"/>
      </w:pPr>
      <w:r w:rsidRPr="00816C4A">
        <w:t>-</w:t>
      </w:r>
      <w:r w:rsidRPr="00816C4A">
        <w:tab/>
        <w:t>'17' = IMS Registration</w:t>
      </w:r>
    </w:p>
    <w:p w14:paraId="20D12E8A" w14:textId="77777777" w:rsidR="00E86E7B" w:rsidRPr="00816C4A" w:rsidRDefault="00E86E7B" w:rsidP="00E86E7B">
      <w:pPr>
        <w:pStyle w:val="B1"/>
      </w:pPr>
      <w:r w:rsidRPr="00816C4A">
        <w:t>-</w:t>
      </w:r>
      <w:r w:rsidRPr="00816C4A">
        <w:tab/>
        <w:t>'18' = Incoming IMS data</w:t>
      </w:r>
    </w:p>
    <w:p w14:paraId="13F31BF5" w14:textId="77777777" w:rsidR="00E86E7B" w:rsidRPr="00816C4A" w:rsidRDefault="00E86E7B" w:rsidP="00E86E7B">
      <w:pPr>
        <w:pStyle w:val="B1"/>
      </w:pPr>
      <w:r w:rsidRPr="00816C4A">
        <w:t>-</w:t>
      </w:r>
      <w:r w:rsidRPr="00816C4A">
        <w:tab/>
        <w:t>'1D' = Data Connection Status Change</w:t>
      </w:r>
    </w:p>
    <w:p w14:paraId="708445D7" w14:textId="77777777" w:rsidR="00E86E7B" w:rsidRPr="00816C4A" w:rsidRDefault="00E86E7B" w:rsidP="00E86E7B">
      <w:pPr>
        <w:pStyle w:val="B1"/>
        <w:ind w:left="0" w:firstLine="0"/>
      </w:pPr>
      <w:r w:rsidRPr="00816C4A">
        <w:t>In addition, the following events are reserved for 3GPP for future usage:</w:t>
      </w:r>
    </w:p>
    <w:p w14:paraId="1D784005" w14:textId="77777777" w:rsidR="00E86E7B" w:rsidRPr="00816C4A" w:rsidRDefault="00E86E7B" w:rsidP="00E86E7B">
      <w:pPr>
        <w:pStyle w:val="B1"/>
      </w:pPr>
      <w:r w:rsidRPr="00816C4A">
        <w:t>-</w:t>
      </w:r>
      <w:r w:rsidRPr="00816C4A">
        <w:tab/>
        <w:t>'1E' = reserved for 3GPP (for future usage);</w:t>
      </w:r>
    </w:p>
    <w:p w14:paraId="293CBD7C" w14:textId="77777777" w:rsidR="00E86E7B" w:rsidRPr="00816C4A" w:rsidRDefault="00E86E7B" w:rsidP="00E86E7B">
      <w:pPr>
        <w:pStyle w:val="B1"/>
      </w:pPr>
      <w:r w:rsidRPr="00816C4A">
        <w:t>-</w:t>
      </w:r>
      <w:r w:rsidRPr="00816C4A">
        <w:tab/>
        <w:t>'1F' = reserved for 3GPP (for future usage);</w:t>
      </w:r>
    </w:p>
    <w:p w14:paraId="1A3E0455" w14:textId="77777777" w:rsidR="00E86E7B" w:rsidRPr="00816C4A" w:rsidRDefault="00E86E7B" w:rsidP="00E86E7B">
      <w:pPr>
        <w:pStyle w:val="B1"/>
      </w:pPr>
      <w:r w:rsidRPr="00816C4A">
        <w:t>-</w:t>
      </w:r>
      <w:r w:rsidRPr="00816C4A">
        <w:tab/>
        <w:t>'20' = reserved for 3GPP (for future usage);</w:t>
      </w:r>
    </w:p>
    <w:p w14:paraId="5838F2E4" w14:textId="77777777" w:rsidR="00E86E7B" w:rsidRPr="00816C4A" w:rsidRDefault="00E86E7B" w:rsidP="00E86E7B">
      <w:pPr>
        <w:pStyle w:val="B1"/>
      </w:pPr>
      <w:r w:rsidRPr="00816C4A">
        <w:t>-</w:t>
      </w:r>
      <w:r w:rsidRPr="00816C4A">
        <w:tab/>
        <w:t>'21' = reserved for 3GPP (for future usage);</w:t>
      </w:r>
    </w:p>
    <w:p w14:paraId="1BCAEFA5" w14:textId="77777777" w:rsidR="00E86E7B" w:rsidRPr="00816C4A" w:rsidRDefault="00E86E7B" w:rsidP="00E86E7B">
      <w:pPr>
        <w:pStyle w:val="B1"/>
      </w:pPr>
      <w:r w:rsidRPr="00816C4A">
        <w:t>-</w:t>
      </w:r>
      <w:r w:rsidRPr="00816C4A">
        <w:tab/>
        <w:t>'22' = reserved for 3GPP (for future usage);</w:t>
      </w:r>
    </w:p>
    <w:p w14:paraId="5358461C" w14:textId="77777777" w:rsidR="00E86E7B" w:rsidRPr="00816C4A" w:rsidRDefault="00E86E7B" w:rsidP="00E86E7B">
      <w:pPr>
        <w:pStyle w:val="B1"/>
      </w:pPr>
    </w:p>
    <w:p w14:paraId="7C8690B6" w14:textId="77777777" w:rsidR="00E86E7B" w:rsidRPr="00816C4A" w:rsidRDefault="00E86E7B" w:rsidP="00E86E7B">
      <w:pPr>
        <w:pStyle w:val="Heading2"/>
      </w:pPr>
      <w:bookmarkStart w:id="2533" w:name="_Toc3200975"/>
      <w:bookmarkStart w:id="2534" w:name="_Toc20392718"/>
      <w:bookmarkStart w:id="2535" w:name="_Toc27774365"/>
      <w:bookmarkStart w:id="2536" w:name="_Toc36482825"/>
      <w:bookmarkStart w:id="2537" w:name="_Toc36484484"/>
      <w:bookmarkStart w:id="2538" w:name="_Toc44933414"/>
      <w:bookmarkStart w:id="2539" w:name="_Toc50972367"/>
      <w:bookmarkStart w:id="2540" w:name="_Toc163045855"/>
      <w:r w:rsidRPr="00816C4A">
        <w:t>8.26</w:t>
      </w:r>
      <w:r w:rsidRPr="00816C4A">
        <w:tab/>
        <w:t>Cause</w:t>
      </w:r>
      <w:bookmarkEnd w:id="2533"/>
      <w:bookmarkEnd w:id="2534"/>
      <w:bookmarkEnd w:id="2535"/>
      <w:bookmarkEnd w:id="2536"/>
      <w:bookmarkEnd w:id="2537"/>
      <w:bookmarkEnd w:id="2538"/>
      <w:bookmarkEnd w:id="2539"/>
      <w:bookmarkEnd w:id="2540"/>
    </w:p>
    <w:p w14:paraId="516A8F9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CD4AC59" w14:textId="77777777" w:rsidTr="00B27DCC">
        <w:trPr>
          <w:jc w:val="center"/>
        </w:trPr>
        <w:tc>
          <w:tcPr>
            <w:tcW w:w="1276" w:type="dxa"/>
          </w:tcPr>
          <w:p w14:paraId="0012E52E" w14:textId="77777777" w:rsidR="00E86E7B" w:rsidRPr="00816C4A" w:rsidRDefault="00E86E7B" w:rsidP="00B27DCC">
            <w:pPr>
              <w:pStyle w:val="TAH"/>
              <w:rPr>
                <w:lang w:eastAsia="en-GB"/>
              </w:rPr>
            </w:pPr>
            <w:r w:rsidRPr="00816C4A">
              <w:rPr>
                <w:lang w:eastAsia="en-GB"/>
              </w:rPr>
              <w:t>Byte(s)</w:t>
            </w:r>
          </w:p>
        </w:tc>
        <w:tc>
          <w:tcPr>
            <w:tcW w:w="4961" w:type="dxa"/>
          </w:tcPr>
          <w:p w14:paraId="6FEEC2F7" w14:textId="77777777" w:rsidR="00E86E7B" w:rsidRPr="00816C4A" w:rsidRDefault="00E86E7B" w:rsidP="00B27DCC">
            <w:pPr>
              <w:pStyle w:val="TAH"/>
              <w:rPr>
                <w:lang w:eastAsia="en-GB"/>
              </w:rPr>
            </w:pPr>
            <w:r w:rsidRPr="00816C4A">
              <w:rPr>
                <w:lang w:eastAsia="en-GB"/>
              </w:rPr>
              <w:t>Description</w:t>
            </w:r>
          </w:p>
        </w:tc>
        <w:tc>
          <w:tcPr>
            <w:tcW w:w="1417" w:type="dxa"/>
          </w:tcPr>
          <w:p w14:paraId="35BA72D9" w14:textId="77777777" w:rsidR="00E86E7B" w:rsidRPr="00816C4A" w:rsidRDefault="00E86E7B" w:rsidP="00B27DCC">
            <w:pPr>
              <w:pStyle w:val="TAH"/>
              <w:rPr>
                <w:lang w:eastAsia="en-GB"/>
              </w:rPr>
            </w:pPr>
            <w:r w:rsidRPr="00816C4A">
              <w:rPr>
                <w:lang w:eastAsia="en-GB"/>
              </w:rPr>
              <w:t>Length</w:t>
            </w:r>
          </w:p>
        </w:tc>
      </w:tr>
      <w:tr w:rsidR="00E86E7B" w:rsidRPr="00816C4A" w14:paraId="38CB55A4" w14:textId="77777777" w:rsidTr="00B27DCC">
        <w:trPr>
          <w:jc w:val="center"/>
        </w:trPr>
        <w:tc>
          <w:tcPr>
            <w:tcW w:w="1276" w:type="dxa"/>
          </w:tcPr>
          <w:p w14:paraId="15E4B10B" w14:textId="77777777" w:rsidR="00E86E7B" w:rsidRPr="00816C4A" w:rsidRDefault="00E86E7B" w:rsidP="00B27DCC">
            <w:pPr>
              <w:pStyle w:val="TAC"/>
              <w:rPr>
                <w:lang w:eastAsia="en-GB"/>
              </w:rPr>
            </w:pPr>
            <w:r w:rsidRPr="00816C4A">
              <w:rPr>
                <w:lang w:eastAsia="en-GB"/>
              </w:rPr>
              <w:t>1</w:t>
            </w:r>
          </w:p>
        </w:tc>
        <w:tc>
          <w:tcPr>
            <w:tcW w:w="4961" w:type="dxa"/>
          </w:tcPr>
          <w:p w14:paraId="0168BD41" w14:textId="77777777" w:rsidR="00E86E7B" w:rsidRPr="00816C4A" w:rsidRDefault="00E86E7B" w:rsidP="00B27DCC">
            <w:pPr>
              <w:pStyle w:val="TAL"/>
            </w:pPr>
            <w:r w:rsidRPr="00816C4A">
              <w:t>Cause tag</w:t>
            </w:r>
          </w:p>
        </w:tc>
        <w:tc>
          <w:tcPr>
            <w:tcW w:w="1417" w:type="dxa"/>
          </w:tcPr>
          <w:p w14:paraId="2A311A51" w14:textId="77777777" w:rsidR="00E86E7B" w:rsidRPr="00816C4A" w:rsidRDefault="00E86E7B" w:rsidP="00B27DCC">
            <w:pPr>
              <w:pStyle w:val="TAC"/>
              <w:rPr>
                <w:lang w:eastAsia="en-GB"/>
              </w:rPr>
            </w:pPr>
            <w:r w:rsidRPr="00816C4A">
              <w:rPr>
                <w:lang w:eastAsia="en-GB"/>
              </w:rPr>
              <w:t>1</w:t>
            </w:r>
          </w:p>
        </w:tc>
      </w:tr>
      <w:tr w:rsidR="00E86E7B" w:rsidRPr="00816C4A" w14:paraId="6AF36AEF" w14:textId="77777777" w:rsidTr="00B27DCC">
        <w:trPr>
          <w:jc w:val="center"/>
        </w:trPr>
        <w:tc>
          <w:tcPr>
            <w:tcW w:w="1276" w:type="dxa"/>
          </w:tcPr>
          <w:p w14:paraId="6BA14D1B" w14:textId="77777777" w:rsidR="00E86E7B" w:rsidRPr="00816C4A" w:rsidRDefault="00E86E7B" w:rsidP="00B27DCC">
            <w:pPr>
              <w:pStyle w:val="TAC"/>
              <w:rPr>
                <w:lang w:eastAsia="en-GB"/>
              </w:rPr>
            </w:pPr>
            <w:r w:rsidRPr="00816C4A">
              <w:rPr>
                <w:lang w:eastAsia="en-GB"/>
              </w:rPr>
              <w:t>2</w:t>
            </w:r>
          </w:p>
        </w:tc>
        <w:tc>
          <w:tcPr>
            <w:tcW w:w="4961" w:type="dxa"/>
          </w:tcPr>
          <w:p w14:paraId="2617E2C5"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7D637103" w14:textId="77777777" w:rsidR="00E86E7B" w:rsidRPr="00816C4A" w:rsidRDefault="00E86E7B" w:rsidP="00B27DCC">
            <w:pPr>
              <w:pStyle w:val="TAC"/>
              <w:rPr>
                <w:lang w:eastAsia="en-GB"/>
              </w:rPr>
            </w:pPr>
            <w:r w:rsidRPr="00816C4A">
              <w:rPr>
                <w:lang w:eastAsia="en-GB"/>
              </w:rPr>
              <w:t>1</w:t>
            </w:r>
          </w:p>
        </w:tc>
      </w:tr>
      <w:tr w:rsidR="00E86E7B" w:rsidRPr="00816C4A" w14:paraId="346D7F36" w14:textId="77777777" w:rsidTr="00B27DCC">
        <w:trPr>
          <w:jc w:val="center"/>
        </w:trPr>
        <w:tc>
          <w:tcPr>
            <w:tcW w:w="1276" w:type="dxa"/>
          </w:tcPr>
          <w:p w14:paraId="175A53EE" w14:textId="77777777" w:rsidR="00E86E7B" w:rsidRPr="00816C4A" w:rsidRDefault="00E86E7B" w:rsidP="00B27DCC">
            <w:pPr>
              <w:pStyle w:val="TAC"/>
              <w:rPr>
                <w:lang w:eastAsia="en-GB"/>
              </w:rPr>
            </w:pPr>
            <w:r w:rsidRPr="00816C4A">
              <w:rPr>
                <w:lang w:eastAsia="en-GB"/>
              </w:rPr>
              <w:t>3 to X+2</w:t>
            </w:r>
          </w:p>
        </w:tc>
        <w:tc>
          <w:tcPr>
            <w:tcW w:w="4961" w:type="dxa"/>
          </w:tcPr>
          <w:p w14:paraId="7F5283BC" w14:textId="77777777" w:rsidR="00E86E7B" w:rsidRPr="00816C4A" w:rsidRDefault="00E86E7B" w:rsidP="00B27DCC">
            <w:pPr>
              <w:pStyle w:val="TAL"/>
            </w:pPr>
            <w:r w:rsidRPr="00816C4A">
              <w:t>Cause</w:t>
            </w:r>
          </w:p>
        </w:tc>
        <w:tc>
          <w:tcPr>
            <w:tcW w:w="1417" w:type="dxa"/>
          </w:tcPr>
          <w:p w14:paraId="1B94BEEE" w14:textId="77777777" w:rsidR="00E86E7B" w:rsidRPr="00816C4A" w:rsidRDefault="00E86E7B" w:rsidP="00B27DCC">
            <w:pPr>
              <w:pStyle w:val="TAC"/>
              <w:rPr>
                <w:lang w:eastAsia="en-GB"/>
              </w:rPr>
            </w:pPr>
            <w:r w:rsidRPr="00816C4A">
              <w:rPr>
                <w:lang w:eastAsia="en-GB"/>
              </w:rPr>
              <w:t>X</w:t>
            </w:r>
          </w:p>
        </w:tc>
      </w:tr>
    </w:tbl>
    <w:p w14:paraId="67B610C8" w14:textId="77777777" w:rsidR="00E86E7B" w:rsidRPr="00816C4A" w:rsidRDefault="00E86E7B" w:rsidP="00E86E7B"/>
    <w:p w14:paraId="4EAEC483"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21B5B919" w14:textId="77777777" w:rsidR="00E86E7B" w:rsidRPr="00816C4A" w:rsidRDefault="00E86E7B" w:rsidP="00E86E7B">
      <w:r w:rsidRPr="00816C4A">
        <w:t>Radio Link Timeout is indicated by the Cause data object having a value part of zero length (only the Tag and Length components are sent).</w:t>
      </w:r>
    </w:p>
    <w:p w14:paraId="538AAFF3" w14:textId="77777777" w:rsidR="00E86E7B" w:rsidRPr="00816C4A" w:rsidRDefault="00E86E7B" w:rsidP="00E86E7B">
      <w:pPr>
        <w:pStyle w:val="Heading2"/>
      </w:pPr>
      <w:bookmarkStart w:id="2541" w:name="_Toc3200976"/>
      <w:bookmarkStart w:id="2542" w:name="_Toc20392719"/>
      <w:bookmarkStart w:id="2543" w:name="_Toc27774366"/>
      <w:bookmarkStart w:id="2544" w:name="_Toc36482826"/>
      <w:bookmarkStart w:id="2545" w:name="_Toc36484485"/>
      <w:bookmarkStart w:id="2546" w:name="_Toc44933415"/>
      <w:bookmarkStart w:id="2547" w:name="_Toc50972368"/>
      <w:bookmarkStart w:id="2548" w:name="_Toc163045856"/>
      <w:r w:rsidRPr="00816C4A">
        <w:lastRenderedPageBreak/>
        <w:t>8.27</w:t>
      </w:r>
      <w:r w:rsidRPr="00816C4A">
        <w:tab/>
        <w:t>Location status</w:t>
      </w:r>
      <w:bookmarkEnd w:id="2541"/>
      <w:bookmarkEnd w:id="2542"/>
      <w:bookmarkEnd w:id="2543"/>
      <w:bookmarkEnd w:id="2544"/>
      <w:bookmarkEnd w:id="2545"/>
      <w:bookmarkEnd w:id="2546"/>
      <w:bookmarkEnd w:id="2547"/>
      <w:bookmarkEnd w:id="2548"/>
    </w:p>
    <w:p w14:paraId="0A8CDC24" w14:textId="2688F3A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.27.</w:t>
      </w:r>
    </w:p>
    <w:p w14:paraId="58E602E7" w14:textId="77777777" w:rsidR="00E86E7B" w:rsidRPr="00816C4A" w:rsidRDefault="00E86E7B" w:rsidP="00E86E7B">
      <w:pPr>
        <w:pStyle w:val="Heading2"/>
      </w:pPr>
      <w:bookmarkStart w:id="2549" w:name="_Toc3200977"/>
      <w:bookmarkStart w:id="2550" w:name="_Toc20392720"/>
      <w:bookmarkStart w:id="2551" w:name="_Toc27774367"/>
      <w:bookmarkStart w:id="2552" w:name="_Toc36482827"/>
      <w:bookmarkStart w:id="2553" w:name="_Toc36484486"/>
      <w:bookmarkStart w:id="2554" w:name="_Toc44933416"/>
      <w:bookmarkStart w:id="2555" w:name="_Toc50972369"/>
      <w:bookmarkStart w:id="2556" w:name="_Toc163045857"/>
      <w:r w:rsidRPr="00816C4A">
        <w:t>8.28</w:t>
      </w:r>
      <w:r w:rsidRPr="00816C4A">
        <w:tab/>
        <w:t>Transaction identifier</w:t>
      </w:r>
      <w:bookmarkEnd w:id="2549"/>
      <w:bookmarkEnd w:id="2550"/>
      <w:bookmarkEnd w:id="2551"/>
      <w:bookmarkEnd w:id="2552"/>
      <w:bookmarkEnd w:id="2553"/>
      <w:bookmarkEnd w:id="2554"/>
      <w:bookmarkEnd w:id="2555"/>
      <w:bookmarkEnd w:id="2556"/>
    </w:p>
    <w:p w14:paraId="0B0A501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360B487" w14:textId="77777777" w:rsidTr="00B27DCC">
        <w:trPr>
          <w:jc w:val="center"/>
        </w:trPr>
        <w:tc>
          <w:tcPr>
            <w:tcW w:w="1276" w:type="dxa"/>
          </w:tcPr>
          <w:p w14:paraId="25AFDCC6" w14:textId="77777777" w:rsidR="00E86E7B" w:rsidRPr="00816C4A" w:rsidRDefault="00E86E7B" w:rsidP="00B27DCC">
            <w:pPr>
              <w:pStyle w:val="TAH"/>
              <w:rPr>
                <w:lang w:eastAsia="en-GB"/>
              </w:rPr>
            </w:pPr>
            <w:r w:rsidRPr="00816C4A">
              <w:rPr>
                <w:lang w:eastAsia="en-GB"/>
              </w:rPr>
              <w:t>Byte(s)</w:t>
            </w:r>
          </w:p>
        </w:tc>
        <w:tc>
          <w:tcPr>
            <w:tcW w:w="4961" w:type="dxa"/>
          </w:tcPr>
          <w:p w14:paraId="66B55DE9" w14:textId="77777777" w:rsidR="00E86E7B" w:rsidRPr="00816C4A" w:rsidRDefault="00E86E7B" w:rsidP="00B27DCC">
            <w:pPr>
              <w:pStyle w:val="TAH"/>
              <w:rPr>
                <w:lang w:eastAsia="en-GB"/>
              </w:rPr>
            </w:pPr>
            <w:r w:rsidRPr="00816C4A">
              <w:rPr>
                <w:lang w:eastAsia="en-GB"/>
              </w:rPr>
              <w:t>Description</w:t>
            </w:r>
          </w:p>
        </w:tc>
        <w:tc>
          <w:tcPr>
            <w:tcW w:w="1417" w:type="dxa"/>
          </w:tcPr>
          <w:p w14:paraId="56E0A682" w14:textId="77777777" w:rsidR="00E86E7B" w:rsidRPr="00816C4A" w:rsidRDefault="00E86E7B" w:rsidP="00B27DCC">
            <w:pPr>
              <w:pStyle w:val="TAH"/>
              <w:rPr>
                <w:lang w:eastAsia="en-GB"/>
              </w:rPr>
            </w:pPr>
            <w:r w:rsidRPr="00816C4A">
              <w:rPr>
                <w:lang w:eastAsia="en-GB"/>
              </w:rPr>
              <w:t>Length</w:t>
            </w:r>
          </w:p>
        </w:tc>
      </w:tr>
      <w:tr w:rsidR="00E86E7B" w:rsidRPr="00816C4A" w14:paraId="4ED94B8D" w14:textId="77777777" w:rsidTr="00B27DCC">
        <w:trPr>
          <w:jc w:val="center"/>
        </w:trPr>
        <w:tc>
          <w:tcPr>
            <w:tcW w:w="1276" w:type="dxa"/>
          </w:tcPr>
          <w:p w14:paraId="2FFA56B7" w14:textId="77777777" w:rsidR="00E86E7B" w:rsidRPr="00816C4A" w:rsidRDefault="00E86E7B" w:rsidP="00B27DCC">
            <w:pPr>
              <w:pStyle w:val="TAC"/>
              <w:rPr>
                <w:lang w:eastAsia="en-GB"/>
              </w:rPr>
            </w:pPr>
            <w:r w:rsidRPr="00816C4A">
              <w:rPr>
                <w:lang w:eastAsia="en-GB"/>
              </w:rPr>
              <w:t>1</w:t>
            </w:r>
          </w:p>
        </w:tc>
        <w:tc>
          <w:tcPr>
            <w:tcW w:w="4961" w:type="dxa"/>
          </w:tcPr>
          <w:p w14:paraId="31DD82BF" w14:textId="77777777" w:rsidR="00E86E7B" w:rsidRPr="00816C4A" w:rsidRDefault="00E86E7B" w:rsidP="00B27DCC">
            <w:pPr>
              <w:pStyle w:val="TAL"/>
            </w:pPr>
            <w:r w:rsidRPr="00816C4A">
              <w:t>Transaction identifier tag</w:t>
            </w:r>
          </w:p>
        </w:tc>
        <w:tc>
          <w:tcPr>
            <w:tcW w:w="1417" w:type="dxa"/>
          </w:tcPr>
          <w:p w14:paraId="19EDB22E" w14:textId="77777777" w:rsidR="00E86E7B" w:rsidRPr="00816C4A" w:rsidRDefault="00E86E7B" w:rsidP="00B27DCC">
            <w:pPr>
              <w:pStyle w:val="TAC"/>
              <w:rPr>
                <w:lang w:eastAsia="en-GB"/>
              </w:rPr>
            </w:pPr>
            <w:r w:rsidRPr="00816C4A">
              <w:rPr>
                <w:lang w:eastAsia="en-GB"/>
              </w:rPr>
              <w:t>1</w:t>
            </w:r>
          </w:p>
        </w:tc>
      </w:tr>
      <w:tr w:rsidR="00E86E7B" w:rsidRPr="00816C4A" w14:paraId="03DDDC7A" w14:textId="77777777" w:rsidTr="00B27DCC">
        <w:trPr>
          <w:jc w:val="center"/>
        </w:trPr>
        <w:tc>
          <w:tcPr>
            <w:tcW w:w="1276" w:type="dxa"/>
          </w:tcPr>
          <w:p w14:paraId="01344CF3" w14:textId="77777777" w:rsidR="00E86E7B" w:rsidRPr="00816C4A" w:rsidRDefault="00E86E7B" w:rsidP="00B27DCC">
            <w:pPr>
              <w:pStyle w:val="TAC"/>
              <w:rPr>
                <w:lang w:eastAsia="en-GB"/>
              </w:rPr>
            </w:pPr>
            <w:r w:rsidRPr="00816C4A">
              <w:rPr>
                <w:lang w:eastAsia="en-GB"/>
              </w:rPr>
              <w:t>2</w:t>
            </w:r>
          </w:p>
        </w:tc>
        <w:tc>
          <w:tcPr>
            <w:tcW w:w="4961" w:type="dxa"/>
          </w:tcPr>
          <w:p w14:paraId="4E78A8E5" w14:textId="77777777" w:rsidR="00E86E7B" w:rsidRPr="00816C4A" w:rsidRDefault="00E86E7B" w:rsidP="00B27DCC">
            <w:pPr>
              <w:pStyle w:val="TAL"/>
            </w:pPr>
            <w:r w:rsidRPr="00816C4A">
              <w:t>Length (X) of bytes following</w:t>
            </w:r>
          </w:p>
        </w:tc>
        <w:tc>
          <w:tcPr>
            <w:tcW w:w="1417" w:type="dxa"/>
          </w:tcPr>
          <w:p w14:paraId="05F42FE3" w14:textId="77777777" w:rsidR="00E86E7B" w:rsidRPr="00816C4A" w:rsidRDefault="00E86E7B" w:rsidP="00B27DCC">
            <w:pPr>
              <w:pStyle w:val="TAC"/>
              <w:rPr>
                <w:lang w:eastAsia="en-GB"/>
              </w:rPr>
            </w:pPr>
            <w:r w:rsidRPr="00816C4A">
              <w:rPr>
                <w:lang w:eastAsia="en-GB"/>
              </w:rPr>
              <w:t>1</w:t>
            </w:r>
          </w:p>
        </w:tc>
      </w:tr>
      <w:tr w:rsidR="00E86E7B" w:rsidRPr="00816C4A" w14:paraId="02B5B0AC" w14:textId="77777777" w:rsidTr="00B27DCC">
        <w:trPr>
          <w:jc w:val="center"/>
        </w:trPr>
        <w:tc>
          <w:tcPr>
            <w:tcW w:w="1276" w:type="dxa"/>
          </w:tcPr>
          <w:p w14:paraId="715FF2F5" w14:textId="77777777" w:rsidR="00E86E7B" w:rsidRPr="00816C4A" w:rsidRDefault="00E86E7B" w:rsidP="00B27DCC">
            <w:pPr>
              <w:pStyle w:val="TAC"/>
              <w:rPr>
                <w:lang w:eastAsia="en-GB"/>
              </w:rPr>
            </w:pPr>
            <w:r w:rsidRPr="00816C4A">
              <w:rPr>
                <w:lang w:eastAsia="en-GB"/>
              </w:rPr>
              <w:t>3 to X+2</w:t>
            </w:r>
          </w:p>
        </w:tc>
        <w:tc>
          <w:tcPr>
            <w:tcW w:w="4961" w:type="dxa"/>
          </w:tcPr>
          <w:p w14:paraId="08F89B84" w14:textId="77777777" w:rsidR="00E86E7B" w:rsidRPr="00816C4A" w:rsidRDefault="00E86E7B" w:rsidP="00B27DCC">
            <w:pPr>
              <w:pStyle w:val="TAL"/>
            </w:pPr>
            <w:r w:rsidRPr="00816C4A">
              <w:t>Transaction identifier list</w:t>
            </w:r>
          </w:p>
        </w:tc>
        <w:tc>
          <w:tcPr>
            <w:tcW w:w="1417" w:type="dxa"/>
          </w:tcPr>
          <w:p w14:paraId="4472C9D4" w14:textId="77777777" w:rsidR="00E86E7B" w:rsidRPr="00816C4A" w:rsidRDefault="00E86E7B" w:rsidP="00B27DCC">
            <w:pPr>
              <w:pStyle w:val="TAC"/>
              <w:rPr>
                <w:lang w:eastAsia="en-GB"/>
              </w:rPr>
            </w:pPr>
            <w:r w:rsidRPr="00816C4A">
              <w:rPr>
                <w:lang w:eastAsia="en-GB"/>
              </w:rPr>
              <w:t>X</w:t>
            </w:r>
          </w:p>
        </w:tc>
      </w:tr>
    </w:tbl>
    <w:p w14:paraId="0F47641E" w14:textId="77777777" w:rsidR="00E86E7B" w:rsidRPr="00816C4A" w:rsidRDefault="00E86E7B" w:rsidP="00E86E7B"/>
    <w:p w14:paraId="40D89E21" w14:textId="77777777" w:rsidR="00E86E7B" w:rsidRPr="00816C4A" w:rsidRDefault="00E86E7B" w:rsidP="00E86E7B">
      <w:pPr>
        <w:pStyle w:val="B1"/>
      </w:pPr>
      <w:r w:rsidRPr="00816C4A">
        <w:t>-</w:t>
      </w:r>
      <w:r w:rsidRPr="00816C4A">
        <w:tab/>
        <w:t>Transaction identifier list:</w:t>
      </w:r>
    </w:p>
    <w:p w14:paraId="5137308E" w14:textId="77777777" w:rsidR="00E86E7B" w:rsidRPr="00816C4A" w:rsidRDefault="00E86E7B" w:rsidP="00E86E7B">
      <w:pPr>
        <w:pStyle w:val="B2"/>
      </w:pPr>
      <w:r w:rsidRPr="00816C4A">
        <w:t>Contents:</w:t>
      </w:r>
    </w:p>
    <w:p w14:paraId="4D4E85E3"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873282F" w14:textId="77777777" w:rsidR="00E86E7B" w:rsidRPr="00816C4A" w:rsidRDefault="00E86E7B" w:rsidP="00E86E7B">
      <w:pPr>
        <w:pStyle w:val="B2"/>
      </w:pPr>
      <w:r w:rsidRPr="00816C4A">
        <w:t>Coding:</w:t>
      </w:r>
    </w:p>
    <w:p w14:paraId="54D9814B" w14:textId="77777777" w:rsidR="00E86E7B" w:rsidRPr="00816C4A" w:rsidRDefault="00E86E7B" w:rsidP="00E86E7B">
      <w:pPr>
        <w:pStyle w:val="B2"/>
      </w:pPr>
      <w:r w:rsidRPr="00816C4A">
        <w:t>-</w:t>
      </w:r>
      <w:r w:rsidRPr="00816C4A">
        <w:tab/>
        <w:t>Each byte in the transaction identifier list shall be coded as defined below:</w:t>
      </w:r>
    </w:p>
    <w:p w14:paraId="3741FB81" w14:textId="77777777" w:rsidR="00E86E7B" w:rsidRPr="00816C4A" w:rsidRDefault="00E86E7B" w:rsidP="00E86E7B">
      <w:pPr>
        <w:pStyle w:val="B3"/>
      </w:pPr>
      <w:r w:rsidRPr="00816C4A">
        <w:t>bits 1 to 4</w:t>
      </w:r>
      <w:r w:rsidRPr="00816C4A">
        <w:tab/>
        <w:t>= RFU;</w:t>
      </w:r>
    </w:p>
    <w:p w14:paraId="795A54DC" w14:textId="77777777" w:rsidR="00E86E7B" w:rsidRPr="00816C4A" w:rsidRDefault="00E86E7B" w:rsidP="00E86E7B">
      <w:pPr>
        <w:pStyle w:val="B3"/>
      </w:pPr>
      <w:r w:rsidRPr="00816C4A">
        <w:t>bits 5 to 7</w:t>
      </w:r>
      <w:r w:rsidRPr="00816C4A">
        <w:tab/>
        <w:t>= TI value;</w:t>
      </w:r>
    </w:p>
    <w:p w14:paraId="19766353" w14:textId="77777777" w:rsidR="00E86E7B" w:rsidRPr="00816C4A" w:rsidRDefault="00E86E7B" w:rsidP="00E86E7B">
      <w:pPr>
        <w:pStyle w:val="B3"/>
      </w:pPr>
      <w:r w:rsidRPr="00816C4A">
        <w:t>bit 8</w:t>
      </w:r>
      <w:r w:rsidRPr="00816C4A">
        <w:tab/>
        <w:t>= TI flag.</w:t>
      </w:r>
    </w:p>
    <w:p w14:paraId="6DCD341A" w14:textId="77777777" w:rsidR="00E86E7B" w:rsidRPr="00816C4A" w:rsidRDefault="00E86E7B" w:rsidP="00E86E7B">
      <w:r w:rsidRPr="00816C4A">
        <w:t>If the terminal supports IMS:</w:t>
      </w:r>
    </w:p>
    <w:p w14:paraId="7454B830"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712AF542" w14:textId="77777777" w:rsidR="00E86E7B" w:rsidRPr="00816C4A" w:rsidRDefault="00E86E7B" w:rsidP="00E86E7B">
      <w:pPr>
        <w:pStyle w:val="B1"/>
      </w:pPr>
      <w:r>
        <w:t>-</w:t>
      </w:r>
      <w:r>
        <w:tab/>
      </w:r>
      <w:r w:rsidRPr="00816C4A">
        <w:t>TI flag is:</w:t>
      </w:r>
    </w:p>
    <w:p w14:paraId="180FCD81" w14:textId="77777777" w:rsidR="00E86E7B" w:rsidRPr="00816C4A" w:rsidRDefault="00E86E7B" w:rsidP="00E86E7B">
      <w:pPr>
        <w:pStyle w:val="B2"/>
      </w:pPr>
      <w:r>
        <w:t>-</w:t>
      </w:r>
      <w:r>
        <w:tab/>
      </w:r>
      <w:r w:rsidRPr="00816C4A">
        <w:t>Call connected event: "1"</w:t>
      </w:r>
    </w:p>
    <w:p w14:paraId="314B9053" w14:textId="77777777" w:rsidR="00E86E7B" w:rsidRPr="00816C4A" w:rsidRDefault="00E86E7B" w:rsidP="00E86E7B">
      <w:pPr>
        <w:pStyle w:val="B2"/>
      </w:pPr>
      <w:r>
        <w:t>-</w:t>
      </w:r>
      <w:r>
        <w:tab/>
      </w:r>
      <w:r w:rsidRPr="00816C4A">
        <w:t>MT Call event: "0"</w:t>
      </w:r>
    </w:p>
    <w:p w14:paraId="3AEC9E6A" w14:textId="77777777" w:rsidR="00E86E7B" w:rsidRPr="00816C4A" w:rsidRDefault="00E86E7B" w:rsidP="00E86E7B">
      <w:pPr>
        <w:pStyle w:val="B2"/>
      </w:pPr>
      <w:r>
        <w:t>-</w:t>
      </w:r>
      <w:r>
        <w:tab/>
      </w:r>
      <w:r w:rsidRPr="00816C4A">
        <w:t>Call disconnected event: "0" if caller disconnects the call, "1" otherwise</w:t>
      </w:r>
    </w:p>
    <w:p w14:paraId="22860F51" w14:textId="77777777" w:rsidR="00E86E7B" w:rsidRPr="00816C4A" w:rsidRDefault="00E86E7B" w:rsidP="00E86E7B">
      <w:r w:rsidRPr="00816C4A">
        <w:t>If the terminal does not support IMS:</w:t>
      </w:r>
    </w:p>
    <w:p w14:paraId="0C0662DB" w14:textId="77777777" w:rsidR="00E86E7B" w:rsidRPr="00816C4A" w:rsidRDefault="00E86E7B" w:rsidP="00E86E7B">
      <w:pPr>
        <w:pStyle w:val="B1"/>
      </w:pPr>
      <w:r w:rsidRPr="00816C4A">
        <w:t>-</w:t>
      </w:r>
      <w:r w:rsidRPr="00816C4A">
        <w:tab/>
        <w:t>Call connected event: Transaction Identifier in the corresponding call connect message</w:t>
      </w:r>
    </w:p>
    <w:p w14:paraId="6C0B2986"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0344DBD7"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03B278C9" w14:textId="77777777" w:rsidR="00E86E7B" w:rsidRPr="00816C4A" w:rsidRDefault="00E86E7B" w:rsidP="00E86E7B">
      <w:pPr>
        <w:pStyle w:val="B1"/>
      </w:pPr>
      <w:r w:rsidRPr="00816C4A">
        <w:t>-</w:t>
      </w:r>
      <w:r w:rsidRPr="00816C4A">
        <w:tab/>
        <w:t>TI value and TI flag are coded as defined in TS 24.007 [8].</w:t>
      </w:r>
    </w:p>
    <w:p w14:paraId="70D07AE7" w14:textId="77777777" w:rsidR="00E86E7B" w:rsidRPr="00816C4A" w:rsidRDefault="00E86E7B" w:rsidP="00E86E7B">
      <w:r w:rsidRPr="00816C4A">
        <w:t>In case of Data Connection Status Change event, the transaction identifier is encoded as:</w:t>
      </w:r>
    </w:p>
    <w:p w14:paraId="0907F67C"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1187A015" w14:textId="77777777" w:rsidR="00E86E7B" w:rsidRPr="00816C4A" w:rsidRDefault="00E86E7B" w:rsidP="00E86E7B">
      <w:pPr>
        <w:pStyle w:val="B1"/>
      </w:pPr>
      <w:r w:rsidRPr="00816C4A">
        <w:t>-</w:t>
      </w:r>
      <w:r w:rsidRPr="00816C4A">
        <w:tab/>
        <w:t>TI flag is always 0 in this data connection transaction identifier.</w:t>
      </w:r>
    </w:p>
    <w:p w14:paraId="1B14FF7A" w14:textId="77777777" w:rsidR="00E86E7B" w:rsidRPr="00816C4A" w:rsidRDefault="00E86E7B" w:rsidP="00E86E7B">
      <w:pPr>
        <w:pStyle w:val="Heading2"/>
      </w:pPr>
      <w:bookmarkStart w:id="2557" w:name="_Toc3200978"/>
      <w:bookmarkStart w:id="2558" w:name="_Toc20392721"/>
      <w:bookmarkStart w:id="2559" w:name="_Toc27774368"/>
      <w:bookmarkStart w:id="2560" w:name="_Toc36482828"/>
      <w:bookmarkStart w:id="2561" w:name="_Toc36484487"/>
      <w:bookmarkStart w:id="2562" w:name="_Toc44933417"/>
      <w:bookmarkStart w:id="2563" w:name="_Toc50972370"/>
      <w:bookmarkStart w:id="2564" w:name="_Toc163045858"/>
      <w:r w:rsidRPr="00816C4A">
        <w:t>8.29</w:t>
      </w:r>
      <w:r w:rsidRPr="00816C4A">
        <w:tab/>
        <w:t>BCCH channel list</w:t>
      </w:r>
      <w:bookmarkEnd w:id="2557"/>
      <w:bookmarkEnd w:id="2558"/>
      <w:bookmarkEnd w:id="2559"/>
      <w:bookmarkEnd w:id="2560"/>
      <w:bookmarkEnd w:id="2561"/>
      <w:bookmarkEnd w:id="2562"/>
      <w:bookmarkEnd w:id="2563"/>
      <w:bookmarkEnd w:id="2564"/>
    </w:p>
    <w:p w14:paraId="0F99A77E"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14BB3AC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301903" w14:textId="77777777" w:rsidTr="00B27DCC">
        <w:trPr>
          <w:jc w:val="center"/>
        </w:trPr>
        <w:tc>
          <w:tcPr>
            <w:tcW w:w="1276" w:type="dxa"/>
          </w:tcPr>
          <w:p w14:paraId="6DCAD25C" w14:textId="77777777" w:rsidR="00E86E7B" w:rsidRPr="00816C4A" w:rsidRDefault="00E86E7B" w:rsidP="00B27DCC">
            <w:pPr>
              <w:pStyle w:val="TAH"/>
              <w:rPr>
                <w:lang w:eastAsia="en-GB"/>
              </w:rPr>
            </w:pPr>
            <w:r w:rsidRPr="00816C4A">
              <w:rPr>
                <w:lang w:eastAsia="en-GB"/>
              </w:rPr>
              <w:t>Byte(s)</w:t>
            </w:r>
          </w:p>
        </w:tc>
        <w:tc>
          <w:tcPr>
            <w:tcW w:w="4961" w:type="dxa"/>
          </w:tcPr>
          <w:p w14:paraId="18F50D1C" w14:textId="77777777" w:rsidR="00E86E7B" w:rsidRPr="00816C4A" w:rsidRDefault="00E86E7B" w:rsidP="00B27DCC">
            <w:pPr>
              <w:pStyle w:val="TAH"/>
              <w:rPr>
                <w:lang w:eastAsia="en-GB"/>
              </w:rPr>
            </w:pPr>
            <w:r w:rsidRPr="00816C4A">
              <w:rPr>
                <w:lang w:eastAsia="en-GB"/>
              </w:rPr>
              <w:t>Description</w:t>
            </w:r>
          </w:p>
        </w:tc>
        <w:tc>
          <w:tcPr>
            <w:tcW w:w="1417" w:type="dxa"/>
          </w:tcPr>
          <w:p w14:paraId="0C049E0D" w14:textId="77777777" w:rsidR="00E86E7B" w:rsidRPr="00816C4A" w:rsidRDefault="00E86E7B" w:rsidP="00B27DCC">
            <w:pPr>
              <w:pStyle w:val="TAH"/>
              <w:rPr>
                <w:lang w:eastAsia="en-GB"/>
              </w:rPr>
            </w:pPr>
            <w:r w:rsidRPr="00816C4A">
              <w:rPr>
                <w:lang w:eastAsia="en-GB"/>
              </w:rPr>
              <w:t>Length</w:t>
            </w:r>
          </w:p>
        </w:tc>
      </w:tr>
      <w:tr w:rsidR="00E86E7B" w:rsidRPr="00816C4A" w14:paraId="19C6A56F" w14:textId="77777777" w:rsidTr="00B27DCC">
        <w:trPr>
          <w:jc w:val="center"/>
        </w:trPr>
        <w:tc>
          <w:tcPr>
            <w:tcW w:w="1276" w:type="dxa"/>
          </w:tcPr>
          <w:p w14:paraId="583C5C15" w14:textId="77777777" w:rsidR="00E86E7B" w:rsidRPr="00816C4A" w:rsidRDefault="00E86E7B" w:rsidP="00B27DCC">
            <w:pPr>
              <w:pStyle w:val="TAC"/>
              <w:rPr>
                <w:lang w:eastAsia="en-GB"/>
              </w:rPr>
            </w:pPr>
            <w:r w:rsidRPr="00816C4A">
              <w:rPr>
                <w:lang w:eastAsia="en-GB"/>
              </w:rPr>
              <w:t>1</w:t>
            </w:r>
          </w:p>
        </w:tc>
        <w:tc>
          <w:tcPr>
            <w:tcW w:w="4961" w:type="dxa"/>
          </w:tcPr>
          <w:p w14:paraId="1EA58339" w14:textId="77777777" w:rsidR="00E86E7B" w:rsidRPr="00816C4A" w:rsidRDefault="00E86E7B" w:rsidP="00B27DCC">
            <w:pPr>
              <w:pStyle w:val="TAL"/>
            </w:pPr>
            <w:r w:rsidRPr="00816C4A">
              <w:t>BCCH channel list tag</w:t>
            </w:r>
          </w:p>
        </w:tc>
        <w:tc>
          <w:tcPr>
            <w:tcW w:w="1417" w:type="dxa"/>
          </w:tcPr>
          <w:p w14:paraId="4EA7E345" w14:textId="77777777" w:rsidR="00E86E7B" w:rsidRPr="00816C4A" w:rsidRDefault="00E86E7B" w:rsidP="00B27DCC">
            <w:pPr>
              <w:pStyle w:val="TAC"/>
              <w:rPr>
                <w:lang w:eastAsia="en-GB"/>
              </w:rPr>
            </w:pPr>
            <w:r w:rsidRPr="00816C4A">
              <w:rPr>
                <w:lang w:eastAsia="en-GB"/>
              </w:rPr>
              <w:t>1</w:t>
            </w:r>
          </w:p>
        </w:tc>
      </w:tr>
      <w:tr w:rsidR="00E86E7B" w:rsidRPr="00816C4A" w14:paraId="6F55F7ED" w14:textId="77777777" w:rsidTr="00B27DCC">
        <w:trPr>
          <w:jc w:val="center"/>
        </w:trPr>
        <w:tc>
          <w:tcPr>
            <w:tcW w:w="1276" w:type="dxa"/>
          </w:tcPr>
          <w:p w14:paraId="74C56538" w14:textId="77777777" w:rsidR="00E86E7B" w:rsidRPr="00816C4A" w:rsidRDefault="00E86E7B" w:rsidP="00B27DCC">
            <w:pPr>
              <w:pStyle w:val="TAC"/>
              <w:rPr>
                <w:lang w:eastAsia="en-GB"/>
              </w:rPr>
            </w:pPr>
            <w:r w:rsidRPr="00816C4A">
              <w:rPr>
                <w:lang w:eastAsia="en-GB"/>
              </w:rPr>
              <w:t>2</w:t>
            </w:r>
          </w:p>
        </w:tc>
        <w:tc>
          <w:tcPr>
            <w:tcW w:w="4961" w:type="dxa"/>
          </w:tcPr>
          <w:p w14:paraId="53C903A3" w14:textId="77777777" w:rsidR="00E86E7B" w:rsidRPr="00816C4A" w:rsidRDefault="00E86E7B" w:rsidP="00B27DCC">
            <w:pPr>
              <w:pStyle w:val="TAL"/>
            </w:pPr>
            <w:r w:rsidRPr="00816C4A">
              <w:t>Length (X) of bytes following</w:t>
            </w:r>
          </w:p>
        </w:tc>
        <w:tc>
          <w:tcPr>
            <w:tcW w:w="1417" w:type="dxa"/>
          </w:tcPr>
          <w:p w14:paraId="619D6C70" w14:textId="77777777" w:rsidR="00E86E7B" w:rsidRPr="00816C4A" w:rsidRDefault="00E86E7B" w:rsidP="00B27DCC">
            <w:pPr>
              <w:pStyle w:val="TAC"/>
              <w:rPr>
                <w:lang w:eastAsia="en-GB"/>
              </w:rPr>
            </w:pPr>
            <w:r w:rsidRPr="00816C4A">
              <w:rPr>
                <w:lang w:eastAsia="en-GB"/>
              </w:rPr>
              <w:t>1</w:t>
            </w:r>
          </w:p>
        </w:tc>
      </w:tr>
      <w:tr w:rsidR="00E86E7B" w:rsidRPr="00816C4A" w14:paraId="039AE7E6" w14:textId="77777777" w:rsidTr="00B27DCC">
        <w:trPr>
          <w:jc w:val="center"/>
        </w:trPr>
        <w:tc>
          <w:tcPr>
            <w:tcW w:w="1276" w:type="dxa"/>
          </w:tcPr>
          <w:p w14:paraId="501526DF" w14:textId="77777777" w:rsidR="00E86E7B" w:rsidRPr="00816C4A" w:rsidRDefault="00E86E7B" w:rsidP="00B27DCC">
            <w:pPr>
              <w:pStyle w:val="TAC"/>
              <w:rPr>
                <w:lang w:eastAsia="en-GB"/>
              </w:rPr>
            </w:pPr>
            <w:r w:rsidRPr="00816C4A">
              <w:rPr>
                <w:lang w:eastAsia="en-GB"/>
              </w:rPr>
              <w:t>3 to X+2</w:t>
            </w:r>
          </w:p>
        </w:tc>
        <w:tc>
          <w:tcPr>
            <w:tcW w:w="4961" w:type="dxa"/>
          </w:tcPr>
          <w:p w14:paraId="568128E1" w14:textId="77777777" w:rsidR="00E86E7B" w:rsidRPr="00816C4A" w:rsidRDefault="00E86E7B" w:rsidP="00B27DCC">
            <w:pPr>
              <w:pStyle w:val="TAL"/>
            </w:pPr>
            <w:r w:rsidRPr="00816C4A">
              <w:t>BCCH channel list</w:t>
            </w:r>
          </w:p>
        </w:tc>
        <w:tc>
          <w:tcPr>
            <w:tcW w:w="1417" w:type="dxa"/>
          </w:tcPr>
          <w:p w14:paraId="340A20D9" w14:textId="77777777" w:rsidR="00E86E7B" w:rsidRPr="00816C4A" w:rsidRDefault="00E86E7B" w:rsidP="00B27DCC">
            <w:pPr>
              <w:pStyle w:val="TAC"/>
              <w:rPr>
                <w:lang w:eastAsia="en-GB"/>
              </w:rPr>
            </w:pPr>
            <w:r w:rsidRPr="00816C4A">
              <w:rPr>
                <w:lang w:eastAsia="en-GB"/>
              </w:rPr>
              <w:t>X</w:t>
            </w:r>
          </w:p>
        </w:tc>
      </w:tr>
    </w:tbl>
    <w:p w14:paraId="68BF0578" w14:textId="77777777" w:rsidR="00E86E7B" w:rsidRPr="00816C4A" w:rsidRDefault="00E86E7B" w:rsidP="00E86E7B"/>
    <w:p w14:paraId="0341BF2A" w14:textId="77777777" w:rsidR="00E86E7B" w:rsidRPr="00816C4A" w:rsidRDefault="00E86E7B" w:rsidP="00E86E7B">
      <w:pPr>
        <w:pStyle w:val="B1"/>
      </w:pPr>
      <w:r w:rsidRPr="00816C4A">
        <w:t>-</w:t>
      </w:r>
      <w:r w:rsidRPr="00816C4A">
        <w:tab/>
        <w:t>BCCH channel list:</w:t>
      </w:r>
    </w:p>
    <w:p w14:paraId="0C4F5752" w14:textId="77777777" w:rsidR="00E86E7B" w:rsidRPr="00816C4A" w:rsidRDefault="00E86E7B" w:rsidP="00E86E7B">
      <w:pPr>
        <w:pStyle w:val="B2"/>
      </w:pPr>
      <w:r w:rsidRPr="00816C4A">
        <w:t>Contents:</w:t>
      </w:r>
    </w:p>
    <w:p w14:paraId="5AD5ACF2"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5258ADAD" w14:textId="77777777" w:rsidR="00E86E7B" w:rsidRPr="00816C4A" w:rsidRDefault="00E86E7B" w:rsidP="00E86E7B">
      <w:pPr>
        <w:pStyle w:val="B2"/>
      </w:pPr>
      <w:r w:rsidRPr="00816C4A">
        <w:t>Coding:</w:t>
      </w:r>
    </w:p>
    <w:p w14:paraId="2F0B9460" w14:textId="77777777" w:rsidR="00E86E7B" w:rsidRPr="00816C4A" w:rsidRDefault="00E86E7B" w:rsidP="00E86E7B">
      <w:pPr>
        <w:pStyle w:val="B2"/>
      </w:pPr>
      <w:r w:rsidRPr="00816C4A">
        <w:t>-</w:t>
      </w:r>
      <w:r w:rsidRPr="00816C4A">
        <w:tab/>
        <w:t>Each ARFCN is represented by 10 bits. Spare bit(s) are to be filled with 0.</w:t>
      </w:r>
    </w:p>
    <w:p w14:paraId="6A47E82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5DF8EF9E" w14:textId="77777777" w:rsidTr="00B27DCC">
        <w:trPr>
          <w:jc w:val="center"/>
        </w:trPr>
        <w:tc>
          <w:tcPr>
            <w:tcW w:w="992" w:type="dxa"/>
            <w:tcBorders>
              <w:top w:val="nil"/>
              <w:left w:val="nil"/>
              <w:bottom w:val="nil"/>
            </w:tcBorders>
          </w:tcPr>
          <w:p w14:paraId="63A16892" w14:textId="77777777" w:rsidR="00E86E7B" w:rsidRPr="00816C4A" w:rsidRDefault="00E86E7B" w:rsidP="00B27DCC">
            <w:pPr>
              <w:pStyle w:val="TAH"/>
              <w:rPr>
                <w:lang w:eastAsia="en-GB"/>
              </w:rPr>
            </w:pPr>
          </w:p>
        </w:tc>
        <w:tc>
          <w:tcPr>
            <w:tcW w:w="964" w:type="dxa"/>
            <w:tcBorders>
              <w:left w:val="nil"/>
            </w:tcBorders>
          </w:tcPr>
          <w:p w14:paraId="42358B6C" w14:textId="77777777" w:rsidR="00E86E7B" w:rsidRPr="00816C4A" w:rsidRDefault="00E86E7B" w:rsidP="00B27DCC">
            <w:pPr>
              <w:pStyle w:val="TAH"/>
              <w:rPr>
                <w:lang w:eastAsia="en-GB"/>
              </w:rPr>
            </w:pPr>
            <w:r w:rsidRPr="00816C4A">
              <w:rPr>
                <w:lang w:eastAsia="en-GB"/>
              </w:rPr>
              <w:t>Bit 8</w:t>
            </w:r>
          </w:p>
        </w:tc>
        <w:tc>
          <w:tcPr>
            <w:tcW w:w="1021" w:type="dxa"/>
          </w:tcPr>
          <w:p w14:paraId="1B3274AB" w14:textId="77777777" w:rsidR="00E86E7B" w:rsidRPr="00816C4A" w:rsidRDefault="00E86E7B" w:rsidP="00B27DCC">
            <w:pPr>
              <w:pStyle w:val="TAH"/>
              <w:rPr>
                <w:lang w:eastAsia="en-GB"/>
              </w:rPr>
            </w:pPr>
            <w:r w:rsidRPr="00816C4A">
              <w:rPr>
                <w:lang w:eastAsia="en-GB"/>
              </w:rPr>
              <w:t>Bit 7</w:t>
            </w:r>
          </w:p>
        </w:tc>
        <w:tc>
          <w:tcPr>
            <w:tcW w:w="907" w:type="dxa"/>
          </w:tcPr>
          <w:p w14:paraId="79B29411" w14:textId="77777777" w:rsidR="00E86E7B" w:rsidRPr="00816C4A" w:rsidRDefault="00E86E7B" w:rsidP="00B27DCC">
            <w:pPr>
              <w:pStyle w:val="TAH"/>
              <w:rPr>
                <w:lang w:eastAsia="en-GB"/>
              </w:rPr>
            </w:pPr>
            <w:r w:rsidRPr="00816C4A">
              <w:rPr>
                <w:lang w:eastAsia="en-GB"/>
              </w:rPr>
              <w:t>Bit 6</w:t>
            </w:r>
          </w:p>
        </w:tc>
        <w:tc>
          <w:tcPr>
            <w:tcW w:w="964" w:type="dxa"/>
            <w:gridSpan w:val="2"/>
          </w:tcPr>
          <w:p w14:paraId="52E7491C" w14:textId="77777777" w:rsidR="00E86E7B" w:rsidRPr="00816C4A" w:rsidRDefault="00E86E7B" w:rsidP="00B27DCC">
            <w:pPr>
              <w:pStyle w:val="TAH"/>
              <w:rPr>
                <w:lang w:eastAsia="en-GB"/>
              </w:rPr>
            </w:pPr>
            <w:r w:rsidRPr="00816C4A">
              <w:rPr>
                <w:lang w:eastAsia="en-GB"/>
              </w:rPr>
              <w:t>Bit 5</w:t>
            </w:r>
          </w:p>
        </w:tc>
        <w:tc>
          <w:tcPr>
            <w:tcW w:w="964" w:type="dxa"/>
          </w:tcPr>
          <w:p w14:paraId="0DEC979C" w14:textId="77777777" w:rsidR="00E86E7B" w:rsidRPr="00816C4A" w:rsidRDefault="00E86E7B" w:rsidP="00B27DCC">
            <w:pPr>
              <w:pStyle w:val="TAH"/>
              <w:rPr>
                <w:lang w:eastAsia="en-GB"/>
              </w:rPr>
            </w:pPr>
            <w:r w:rsidRPr="00816C4A">
              <w:rPr>
                <w:lang w:eastAsia="en-GB"/>
              </w:rPr>
              <w:t>Bit 4</w:t>
            </w:r>
          </w:p>
        </w:tc>
        <w:tc>
          <w:tcPr>
            <w:tcW w:w="964" w:type="dxa"/>
            <w:gridSpan w:val="2"/>
          </w:tcPr>
          <w:p w14:paraId="4880E661" w14:textId="77777777" w:rsidR="00E86E7B" w:rsidRPr="00816C4A" w:rsidRDefault="00E86E7B" w:rsidP="00B27DCC">
            <w:pPr>
              <w:pStyle w:val="TAH"/>
              <w:rPr>
                <w:lang w:eastAsia="en-GB"/>
              </w:rPr>
            </w:pPr>
            <w:r w:rsidRPr="00816C4A">
              <w:rPr>
                <w:lang w:eastAsia="en-GB"/>
              </w:rPr>
              <w:t>Bit 3</w:t>
            </w:r>
          </w:p>
        </w:tc>
        <w:tc>
          <w:tcPr>
            <w:tcW w:w="964" w:type="dxa"/>
            <w:gridSpan w:val="2"/>
          </w:tcPr>
          <w:p w14:paraId="1413059C" w14:textId="77777777" w:rsidR="00E86E7B" w:rsidRPr="00816C4A" w:rsidRDefault="00E86E7B" w:rsidP="00B27DCC">
            <w:pPr>
              <w:pStyle w:val="TAH"/>
              <w:rPr>
                <w:lang w:eastAsia="en-GB"/>
              </w:rPr>
            </w:pPr>
            <w:r w:rsidRPr="00816C4A">
              <w:rPr>
                <w:lang w:eastAsia="en-GB"/>
              </w:rPr>
              <w:t>Bit 2</w:t>
            </w:r>
          </w:p>
        </w:tc>
        <w:tc>
          <w:tcPr>
            <w:tcW w:w="907" w:type="dxa"/>
          </w:tcPr>
          <w:p w14:paraId="38CAFA81" w14:textId="77777777" w:rsidR="00E86E7B" w:rsidRPr="00816C4A" w:rsidRDefault="00E86E7B" w:rsidP="00B27DCC">
            <w:pPr>
              <w:pStyle w:val="TAH"/>
              <w:rPr>
                <w:lang w:eastAsia="en-GB"/>
              </w:rPr>
            </w:pPr>
            <w:r w:rsidRPr="00816C4A">
              <w:rPr>
                <w:lang w:eastAsia="en-GB"/>
              </w:rPr>
              <w:t>Bit 1</w:t>
            </w:r>
          </w:p>
        </w:tc>
      </w:tr>
      <w:tr w:rsidR="00E86E7B" w:rsidRPr="00816C4A" w14:paraId="48FB70E3" w14:textId="77777777" w:rsidTr="00B27DCC">
        <w:trPr>
          <w:jc w:val="center"/>
        </w:trPr>
        <w:tc>
          <w:tcPr>
            <w:tcW w:w="992" w:type="dxa"/>
            <w:tcBorders>
              <w:top w:val="nil"/>
              <w:left w:val="nil"/>
              <w:bottom w:val="nil"/>
            </w:tcBorders>
          </w:tcPr>
          <w:p w14:paraId="320D688D"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4770AF21"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3AA48585" w14:textId="77777777" w:rsidTr="00B27DCC">
        <w:trPr>
          <w:jc w:val="center"/>
        </w:trPr>
        <w:tc>
          <w:tcPr>
            <w:tcW w:w="992" w:type="dxa"/>
            <w:tcBorders>
              <w:top w:val="nil"/>
              <w:left w:val="nil"/>
              <w:bottom w:val="nil"/>
            </w:tcBorders>
          </w:tcPr>
          <w:p w14:paraId="71267D84"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6CAA34F9" w14:textId="77777777" w:rsidR="00E86E7B" w:rsidRPr="00816C4A" w:rsidRDefault="00E86E7B" w:rsidP="00B27DCC">
            <w:pPr>
              <w:pStyle w:val="TAL"/>
            </w:pPr>
            <w:r w:rsidRPr="00816C4A">
              <w:t>ARFCN#1 (low part)</w:t>
            </w:r>
          </w:p>
        </w:tc>
        <w:tc>
          <w:tcPr>
            <w:tcW w:w="5670" w:type="dxa"/>
            <w:gridSpan w:val="9"/>
            <w:tcBorders>
              <w:left w:val="nil"/>
            </w:tcBorders>
          </w:tcPr>
          <w:p w14:paraId="58BF36C2"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16B9FA37" w14:textId="77777777" w:rsidTr="00B27DCC">
        <w:trPr>
          <w:jc w:val="center"/>
        </w:trPr>
        <w:tc>
          <w:tcPr>
            <w:tcW w:w="992" w:type="dxa"/>
            <w:tcBorders>
              <w:top w:val="nil"/>
              <w:left w:val="nil"/>
              <w:bottom w:val="nil"/>
            </w:tcBorders>
          </w:tcPr>
          <w:p w14:paraId="54A31F60"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10F77A79"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01222A36" w14:textId="77777777" w:rsidR="00E86E7B" w:rsidRPr="00816C4A" w:rsidRDefault="00E86E7B" w:rsidP="00B27DCC">
            <w:pPr>
              <w:pStyle w:val="TAC"/>
              <w:rPr>
                <w:lang w:eastAsia="en-GB"/>
              </w:rPr>
            </w:pPr>
            <w:r w:rsidRPr="00816C4A">
              <w:rPr>
                <w:lang w:eastAsia="en-GB"/>
              </w:rPr>
              <w:t>ARFCN#3 (high part)</w:t>
            </w:r>
          </w:p>
        </w:tc>
      </w:tr>
      <w:tr w:rsidR="00E86E7B" w:rsidRPr="00816C4A" w14:paraId="11667455" w14:textId="77777777" w:rsidTr="00B27DCC">
        <w:trPr>
          <w:jc w:val="center"/>
        </w:trPr>
        <w:tc>
          <w:tcPr>
            <w:tcW w:w="992" w:type="dxa"/>
            <w:tcBorders>
              <w:top w:val="nil"/>
              <w:left w:val="nil"/>
              <w:bottom w:val="nil"/>
              <w:right w:val="nil"/>
            </w:tcBorders>
          </w:tcPr>
          <w:p w14:paraId="77C0C3FB"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392B5BC6" w14:textId="77777777" w:rsidR="00E86E7B" w:rsidRPr="00816C4A" w:rsidRDefault="00E86E7B" w:rsidP="00B27DCC">
            <w:pPr>
              <w:pStyle w:val="TAC"/>
              <w:rPr>
                <w:lang w:eastAsia="en-GB"/>
              </w:rPr>
            </w:pPr>
            <w:r w:rsidRPr="00816C4A">
              <w:rPr>
                <w:lang w:eastAsia="en-GB"/>
              </w:rPr>
              <w:t>…</w:t>
            </w:r>
          </w:p>
          <w:p w14:paraId="4F6C863B" w14:textId="77777777" w:rsidR="00E86E7B" w:rsidRPr="00816C4A" w:rsidRDefault="00E86E7B" w:rsidP="00B27DCC">
            <w:pPr>
              <w:pStyle w:val="TAC"/>
              <w:rPr>
                <w:lang w:eastAsia="en-GB"/>
              </w:rPr>
            </w:pPr>
          </w:p>
        </w:tc>
      </w:tr>
      <w:tr w:rsidR="00E86E7B" w:rsidRPr="00816C4A" w14:paraId="6789A788" w14:textId="77777777" w:rsidTr="00B27DCC">
        <w:trPr>
          <w:jc w:val="center"/>
        </w:trPr>
        <w:tc>
          <w:tcPr>
            <w:tcW w:w="992" w:type="dxa"/>
            <w:tcBorders>
              <w:top w:val="nil"/>
              <w:left w:val="nil"/>
              <w:bottom w:val="nil"/>
            </w:tcBorders>
          </w:tcPr>
          <w:p w14:paraId="22898DC3"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1210441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1511D0F3" w14:textId="77777777" w:rsidR="00E86E7B" w:rsidRPr="00816C4A" w:rsidRDefault="00E86E7B" w:rsidP="00B27DCC">
            <w:pPr>
              <w:pStyle w:val="TAC"/>
              <w:rPr>
                <w:lang w:eastAsia="en-GB"/>
              </w:rPr>
            </w:pPr>
            <w:r w:rsidRPr="00816C4A">
              <w:rPr>
                <w:lang w:eastAsia="en-GB"/>
              </w:rPr>
              <w:t>ARFCN#m (high part)</w:t>
            </w:r>
          </w:p>
        </w:tc>
      </w:tr>
      <w:tr w:rsidR="00E86E7B" w:rsidRPr="00816C4A" w14:paraId="3D42ED2A" w14:textId="77777777" w:rsidTr="00B27DCC">
        <w:trPr>
          <w:jc w:val="center"/>
        </w:trPr>
        <w:tc>
          <w:tcPr>
            <w:tcW w:w="992" w:type="dxa"/>
            <w:tcBorders>
              <w:top w:val="nil"/>
              <w:left w:val="nil"/>
              <w:bottom w:val="nil"/>
            </w:tcBorders>
          </w:tcPr>
          <w:p w14:paraId="26ED0185"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6D60217B"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1BF1678B"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171DFCB7" w14:textId="77777777" w:rsidR="00E86E7B" w:rsidRPr="00816C4A" w:rsidRDefault="00E86E7B" w:rsidP="00B27DCC">
            <w:pPr>
              <w:pStyle w:val="TAC"/>
              <w:rPr>
                <w:lang w:eastAsia="en-GB"/>
              </w:rPr>
            </w:pPr>
            <w:r w:rsidRPr="00816C4A">
              <w:rPr>
                <w:lang w:eastAsia="en-GB"/>
              </w:rPr>
              <w:t>Spare bit</w:t>
            </w:r>
          </w:p>
          <w:p w14:paraId="7474BB50" w14:textId="77777777" w:rsidR="00E86E7B" w:rsidRPr="00816C4A" w:rsidRDefault="00E86E7B" w:rsidP="00B27DCC">
            <w:pPr>
              <w:pStyle w:val="TAC"/>
              <w:rPr>
                <w:lang w:eastAsia="en-GB"/>
              </w:rPr>
            </w:pPr>
            <w:r w:rsidRPr="00816C4A">
              <w:rPr>
                <w:lang w:eastAsia="en-GB"/>
              </w:rPr>
              <w:t>(0)</w:t>
            </w:r>
          </w:p>
        </w:tc>
      </w:tr>
    </w:tbl>
    <w:p w14:paraId="4B913CE6" w14:textId="77777777" w:rsidR="00E86E7B" w:rsidRPr="00816C4A" w:rsidRDefault="00E86E7B" w:rsidP="00E86E7B"/>
    <w:p w14:paraId="1DDA18D3" w14:textId="77777777" w:rsidR="00E86E7B" w:rsidRPr="00816C4A" w:rsidRDefault="00E86E7B" w:rsidP="00E86E7B">
      <w:pPr>
        <w:pStyle w:val="Heading2"/>
      </w:pPr>
      <w:bookmarkStart w:id="2565" w:name="_Toc3200979"/>
      <w:bookmarkStart w:id="2566" w:name="_Toc20392722"/>
      <w:bookmarkStart w:id="2567" w:name="_Toc27774369"/>
      <w:bookmarkStart w:id="2568" w:name="_Toc36482829"/>
      <w:bookmarkStart w:id="2569" w:name="_Toc36484488"/>
      <w:bookmarkStart w:id="2570" w:name="_Toc44933418"/>
      <w:bookmarkStart w:id="2571" w:name="_Toc50972371"/>
      <w:bookmarkStart w:id="2572" w:name="_Toc163045859"/>
      <w:r w:rsidRPr="00816C4A">
        <w:t>8.30</w:t>
      </w:r>
      <w:r w:rsidRPr="00816C4A">
        <w:tab/>
        <w:t>Call control requested action</w:t>
      </w:r>
      <w:bookmarkEnd w:id="2565"/>
      <w:bookmarkEnd w:id="2566"/>
      <w:bookmarkEnd w:id="2567"/>
      <w:bookmarkEnd w:id="2568"/>
      <w:bookmarkEnd w:id="2569"/>
      <w:bookmarkEnd w:id="2570"/>
      <w:bookmarkEnd w:id="2571"/>
      <w:bookmarkEnd w:id="2572"/>
    </w:p>
    <w:p w14:paraId="52F7254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D2A462A" w14:textId="77777777" w:rsidTr="00B27DCC">
        <w:trPr>
          <w:jc w:val="center"/>
        </w:trPr>
        <w:tc>
          <w:tcPr>
            <w:tcW w:w="1276" w:type="dxa"/>
          </w:tcPr>
          <w:p w14:paraId="6E5CF6D7" w14:textId="77777777" w:rsidR="00E86E7B" w:rsidRPr="00816C4A" w:rsidRDefault="00E86E7B" w:rsidP="00B27DCC">
            <w:pPr>
              <w:pStyle w:val="TAH"/>
              <w:rPr>
                <w:lang w:eastAsia="en-GB"/>
              </w:rPr>
            </w:pPr>
            <w:r w:rsidRPr="00816C4A">
              <w:rPr>
                <w:lang w:eastAsia="en-GB"/>
              </w:rPr>
              <w:t>Byte(s)</w:t>
            </w:r>
          </w:p>
        </w:tc>
        <w:tc>
          <w:tcPr>
            <w:tcW w:w="4961" w:type="dxa"/>
          </w:tcPr>
          <w:p w14:paraId="7F769A33" w14:textId="77777777" w:rsidR="00E86E7B" w:rsidRPr="00816C4A" w:rsidRDefault="00E86E7B" w:rsidP="00B27DCC">
            <w:pPr>
              <w:pStyle w:val="TAH"/>
              <w:rPr>
                <w:lang w:eastAsia="en-GB"/>
              </w:rPr>
            </w:pPr>
            <w:r w:rsidRPr="00816C4A">
              <w:rPr>
                <w:lang w:eastAsia="en-GB"/>
              </w:rPr>
              <w:t>Description</w:t>
            </w:r>
          </w:p>
        </w:tc>
        <w:tc>
          <w:tcPr>
            <w:tcW w:w="1417" w:type="dxa"/>
          </w:tcPr>
          <w:p w14:paraId="04069FBA" w14:textId="77777777" w:rsidR="00E86E7B" w:rsidRPr="00816C4A" w:rsidRDefault="00E86E7B" w:rsidP="00B27DCC">
            <w:pPr>
              <w:pStyle w:val="TAH"/>
              <w:rPr>
                <w:lang w:eastAsia="en-GB"/>
              </w:rPr>
            </w:pPr>
            <w:r w:rsidRPr="00816C4A">
              <w:rPr>
                <w:lang w:eastAsia="en-GB"/>
              </w:rPr>
              <w:t>Length</w:t>
            </w:r>
          </w:p>
        </w:tc>
      </w:tr>
      <w:tr w:rsidR="00E86E7B" w:rsidRPr="00816C4A" w14:paraId="52D10844" w14:textId="77777777" w:rsidTr="00B27DCC">
        <w:trPr>
          <w:jc w:val="center"/>
        </w:trPr>
        <w:tc>
          <w:tcPr>
            <w:tcW w:w="1276" w:type="dxa"/>
          </w:tcPr>
          <w:p w14:paraId="29D27773" w14:textId="77777777" w:rsidR="00E86E7B" w:rsidRPr="00816C4A" w:rsidRDefault="00E86E7B" w:rsidP="00B27DCC">
            <w:pPr>
              <w:pStyle w:val="TAC"/>
              <w:rPr>
                <w:lang w:eastAsia="en-GB"/>
              </w:rPr>
            </w:pPr>
            <w:r w:rsidRPr="00816C4A">
              <w:rPr>
                <w:lang w:eastAsia="en-GB"/>
              </w:rPr>
              <w:t>1</w:t>
            </w:r>
          </w:p>
        </w:tc>
        <w:tc>
          <w:tcPr>
            <w:tcW w:w="4961" w:type="dxa"/>
          </w:tcPr>
          <w:p w14:paraId="0A3D477B" w14:textId="77777777" w:rsidR="00E86E7B" w:rsidRPr="00816C4A" w:rsidRDefault="00E86E7B" w:rsidP="00B27DCC">
            <w:pPr>
              <w:pStyle w:val="TAL"/>
            </w:pPr>
            <w:r w:rsidRPr="00816C4A">
              <w:t>Call control requested action tag</w:t>
            </w:r>
          </w:p>
        </w:tc>
        <w:tc>
          <w:tcPr>
            <w:tcW w:w="1417" w:type="dxa"/>
          </w:tcPr>
          <w:p w14:paraId="6BEBDED8" w14:textId="77777777" w:rsidR="00E86E7B" w:rsidRPr="00816C4A" w:rsidRDefault="00E86E7B" w:rsidP="00B27DCC">
            <w:pPr>
              <w:pStyle w:val="TAC"/>
              <w:rPr>
                <w:lang w:eastAsia="en-GB"/>
              </w:rPr>
            </w:pPr>
            <w:r w:rsidRPr="00816C4A">
              <w:rPr>
                <w:lang w:eastAsia="en-GB"/>
              </w:rPr>
              <w:t>1</w:t>
            </w:r>
          </w:p>
        </w:tc>
      </w:tr>
      <w:tr w:rsidR="00E86E7B" w:rsidRPr="00816C4A" w14:paraId="22CF0509" w14:textId="77777777" w:rsidTr="00B27DCC">
        <w:trPr>
          <w:jc w:val="center"/>
        </w:trPr>
        <w:tc>
          <w:tcPr>
            <w:tcW w:w="1276" w:type="dxa"/>
          </w:tcPr>
          <w:p w14:paraId="38370606" w14:textId="77777777" w:rsidR="00E86E7B" w:rsidRPr="00816C4A" w:rsidRDefault="00E86E7B" w:rsidP="00B27DCC">
            <w:pPr>
              <w:pStyle w:val="TAC"/>
              <w:rPr>
                <w:lang w:eastAsia="en-GB"/>
              </w:rPr>
            </w:pPr>
            <w:r w:rsidRPr="00816C4A">
              <w:rPr>
                <w:lang w:eastAsia="en-GB"/>
              </w:rPr>
              <w:t>2 to (Y-1)+2</w:t>
            </w:r>
          </w:p>
        </w:tc>
        <w:tc>
          <w:tcPr>
            <w:tcW w:w="4961" w:type="dxa"/>
          </w:tcPr>
          <w:p w14:paraId="31EEEE8B" w14:textId="77777777" w:rsidR="00E86E7B" w:rsidRPr="00816C4A" w:rsidRDefault="00E86E7B" w:rsidP="00B27DCC">
            <w:pPr>
              <w:pStyle w:val="TAL"/>
            </w:pPr>
            <w:r w:rsidRPr="00816C4A">
              <w:t>Length (X)</w:t>
            </w:r>
          </w:p>
        </w:tc>
        <w:tc>
          <w:tcPr>
            <w:tcW w:w="1417" w:type="dxa"/>
          </w:tcPr>
          <w:p w14:paraId="36422695" w14:textId="77777777" w:rsidR="00E86E7B" w:rsidRPr="00816C4A" w:rsidRDefault="00E86E7B" w:rsidP="00B27DCC">
            <w:pPr>
              <w:pStyle w:val="TAC"/>
              <w:rPr>
                <w:lang w:val="fr-FR" w:eastAsia="en-GB"/>
              </w:rPr>
            </w:pPr>
            <w:r w:rsidRPr="00816C4A">
              <w:rPr>
                <w:lang w:val="fr-FR" w:eastAsia="en-GB"/>
              </w:rPr>
              <w:t>Y</w:t>
            </w:r>
          </w:p>
        </w:tc>
      </w:tr>
      <w:tr w:rsidR="00E86E7B" w:rsidRPr="00816C4A" w14:paraId="2FBC57A2" w14:textId="77777777" w:rsidTr="00B27DCC">
        <w:trPr>
          <w:jc w:val="center"/>
        </w:trPr>
        <w:tc>
          <w:tcPr>
            <w:tcW w:w="1276" w:type="dxa"/>
          </w:tcPr>
          <w:p w14:paraId="7B00FB1D"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6FAE875C" w14:textId="77777777" w:rsidR="00E86E7B" w:rsidRPr="00816C4A" w:rsidRDefault="00E86E7B" w:rsidP="00B27DCC">
            <w:pPr>
              <w:pStyle w:val="TAL"/>
            </w:pPr>
            <w:r w:rsidRPr="00816C4A">
              <w:t>Call control requested action</w:t>
            </w:r>
          </w:p>
        </w:tc>
        <w:tc>
          <w:tcPr>
            <w:tcW w:w="1417" w:type="dxa"/>
          </w:tcPr>
          <w:p w14:paraId="158BD022" w14:textId="77777777" w:rsidR="00E86E7B" w:rsidRPr="00816C4A" w:rsidRDefault="00E86E7B" w:rsidP="00B27DCC">
            <w:pPr>
              <w:pStyle w:val="TAC"/>
              <w:rPr>
                <w:lang w:eastAsia="en-GB"/>
              </w:rPr>
            </w:pPr>
            <w:r w:rsidRPr="00816C4A">
              <w:rPr>
                <w:lang w:eastAsia="en-GB"/>
              </w:rPr>
              <w:t>X</w:t>
            </w:r>
          </w:p>
        </w:tc>
      </w:tr>
    </w:tbl>
    <w:p w14:paraId="677AACED" w14:textId="77777777" w:rsidR="00E86E7B" w:rsidRPr="00816C4A" w:rsidRDefault="00E86E7B" w:rsidP="00E86E7B"/>
    <w:p w14:paraId="68490073" w14:textId="77777777" w:rsidR="00E86E7B" w:rsidRPr="00816C4A" w:rsidRDefault="00E86E7B" w:rsidP="00E86E7B">
      <w:pPr>
        <w:pStyle w:val="B1"/>
      </w:pPr>
      <w:r w:rsidRPr="00816C4A">
        <w:t>-</w:t>
      </w:r>
      <w:r w:rsidRPr="00816C4A">
        <w:tab/>
        <w:t>Call control requested action:</w:t>
      </w:r>
    </w:p>
    <w:p w14:paraId="53A31B63" w14:textId="77777777" w:rsidR="00E86E7B" w:rsidRPr="00816C4A" w:rsidRDefault="00E86E7B" w:rsidP="00E86E7B">
      <w:pPr>
        <w:pStyle w:val="B2"/>
      </w:pPr>
      <w:r w:rsidRPr="00816C4A">
        <w:t>Contents:</w:t>
      </w:r>
    </w:p>
    <w:p w14:paraId="335E761D"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49E60582" w14:textId="77777777" w:rsidR="00E86E7B" w:rsidRPr="00816C4A" w:rsidRDefault="00E86E7B" w:rsidP="00E86E7B">
      <w:pPr>
        <w:pStyle w:val="B2"/>
      </w:pPr>
      <w:r w:rsidRPr="00816C4A">
        <w:t>Coding:</w:t>
      </w:r>
    </w:p>
    <w:p w14:paraId="186E374D" w14:textId="3F3167FC" w:rsidR="00E86E7B" w:rsidRPr="00816C4A" w:rsidRDefault="00E86E7B" w:rsidP="00E86E7B">
      <w:pPr>
        <w:pStyle w:val="B2"/>
      </w:pPr>
      <w:r w:rsidRPr="00816C4A">
        <w:t>-</w:t>
      </w:r>
      <w:r w:rsidRPr="00816C4A">
        <w:tab/>
        <w:t xml:space="preserve">As described in </w:t>
      </w:r>
      <w:r w:rsidR="00E05181" w:rsidRPr="00816C4A">
        <w:t>clause</w:t>
      </w:r>
      <w:r w:rsidR="00E05181">
        <w:t> </w:t>
      </w:r>
      <w:r w:rsidR="00E05181" w:rsidRPr="00816C4A">
        <w:t>7</w:t>
      </w:r>
      <w:r w:rsidRPr="00816C4A">
        <w:t>.3.1.6, starting with the first optional element given in the response data to the ENVELOPE (CALL CONTROL).</w:t>
      </w:r>
    </w:p>
    <w:p w14:paraId="574C4E1A" w14:textId="77777777" w:rsidR="00E86E7B" w:rsidRPr="00816C4A" w:rsidRDefault="00E86E7B" w:rsidP="00E86E7B">
      <w:pPr>
        <w:pStyle w:val="Heading2"/>
      </w:pPr>
      <w:bookmarkStart w:id="2573" w:name="_Toc3200980"/>
      <w:bookmarkStart w:id="2574" w:name="_Toc20392723"/>
      <w:bookmarkStart w:id="2575" w:name="_Toc27774370"/>
      <w:bookmarkStart w:id="2576" w:name="_Toc36482830"/>
      <w:bookmarkStart w:id="2577" w:name="_Toc36484489"/>
      <w:bookmarkStart w:id="2578" w:name="_Toc44933419"/>
      <w:bookmarkStart w:id="2579" w:name="_Toc50972372"/>
      <w:bookmarkStart w:id="2580" w:name="_Toc163045860"/>
      <w:r w:rsidRPr="00816C4A">
        <w:t>8.31</w:t>
      </w:r>
      <w:r w:rsidRPr="00816C4A">
        <w:tab/>
        <w:t>Icon Identifier</w:t>
      </w:r>
      <w:bookmarkEnd w:id="2573"/>
      <w:bookmarkEnd w:id="2574"/>
      <w:bookmarkEnd w:id="2575"/>
      <w:bookmarkEnd w:id="2576"/>
      <w:bookmarkEnd w:id="2577"/>
      <w:bookmarkEnd w:id="2578"/>
      <w:bookmarkEnd w:id="2579"/>
      <w:bookmarkEnd w:id="2580"/>
    </w:p>
    <w:p w14:paraId="255D2013" w14:textId="3405CF3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.31.</w:t>
      </w:r>
    </w:p>
    <w:p w14:paraId="00A45093" w14:textId="77777777" w:rsidR="00E86E7B" w:rsidRPr="00816C4A" w:rsidRDefault="00E86E7B" w:rsidP="00E86E7B">
      <w:pPr>
        <w:pStyle w:val="Heading2"/>
      </w:pPr>
      <w:bookmarkStart w:id="2581" w:name="_Toc3200981"/>
      <w:bookmarkStart w:id="2582" w:name="_Toc20392724"/>
      <w:bookmarkStart w:id="2583" w:name="_Toc27774371"/>
      <w:bookmarkStart w:id="2584" w:name="_Toc36482831"/>
      <w:bookmarkStart w:id="2585" w:name="_Toc36484490"/>
      <w:bookmarkStart w:id="2586" w:name="_Toc44933420"/>
      <w:bookmarkStart w:id="2587" w:name="_Toc50972373"/>
      <w:bookmarkStart w:id="2588" w:name="_Toc163045861"/>
      <w:r w:rsidRPr="00816C4A">
        <w:lastRenderedPageBreak/>
        <w:t>8.32</w:t>
      </w:r>
      <w:r w:rsidRPr="00816C4A">
        <w:tab/>
        <w:t>Item Icon Identifier list</w:t>
      </w:r>
      <w:bookmarkEnd w:id="2581"/>
      <w:bookmarkEnd w:id="2582"/>
      <w:bookmarkEnd w:id="2583"/>
      <w:bookmarkEnd w:id="2584"/>
      <w:bookmarkEnd w:id="2585"/>
      <w:bookmarkEnd w:id="2586"/>
      <w:bookmarkEnd w:id="2587"/>
      <w:bookmarkEnd w:id="2588"/>
    </w:p>
    <w:p w14:paraId="3AB3B872" w14:textId="49221F9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.32.</w:t>
      </w:r>
    </w:p>
    <w:p w14:paraId="1BB7CB3A" w14:textId="77777777" w:rsidR="00E86E7B" w:rsidRPr="00816C4A" w:rsidRDefault="00E86E7B" w:rsidP="00E86E7B">
      <w:pPr>
        <w:pStyle w:val="Heading2"/>
      </w:pPr>
      <w:bookmarkStart w:id="2589" w:name="_Toc3200982"/>
      <w:bookmarkStart w:id="2590" w:name="_Toc20392725"/>
      <w:bookmarkStart w:id="2591" w:name="_Toc27774372"/>
      <w:bookmarkStart w:id="2592" w:name="_Toc36482832"/>
      <w:bookmarkStart w:id="2593" w:name="_Toc36484491"/>
      <w:bookmarkStart w:id="2594" w:name="_Toc44933421"/>
      <w:bookmarkStart w:id="2595" w:name="_Toc50972374"/>
      <w:bookmarkStart w:id="2596" w:name="_Toc163045862"/>
      <w:r w:rsidRPr="00816C4A">
        <w:t>8.33</w:t>
      </w:r>
      <w:r w:rsidRPr="00816C4A">
        <w:tab/>
        <w:t>Card reader status</w:t>
      </w:r>
      <w:bookmarkEnd w:id="2589"/>
      <w:bookmarkEnd w:id="2590"/>
      <w:bookmarkEnd w:id="2591"/>
      <w:bookmarkEnd w:id="2592"/>
      <w:bookmarkEnd w:id="2593"/>
      <w:bookmarkEnd w:id="2594"/>
      <w:bookmarkEnd w:id="2595"/>
      <w:bookmarkEnd w:id="2596"/>
    </w:p>
    <w:p w14:paraId="74FC3EE4" w14:textId="2D9A26E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.33.</w:t>
      </w:r>
    </w:p>
    <w:p w14:paraId="0C05B455" w14:textId="77777777" w:rsidR="00E86E7B" w:rsidRPr="00816C4A" w:rsidRDefault="00E86E7B" w:rsidP="00E86E7B">
      <w:pPr>
        <w:pStyle w:val="Heading2"/>
      </w:pPr>
      <w:bookmarkStart w:id="2597" w:name="_Toc3200983"/>
      <w:bookmarkStart w:id="2598" w:name="_Toc20392726"/>
      <w:bookmarkStart w:id="2599" w:name="_Toc27774373"/>
      <w:bookmarkStart w:id="2600" w:name="_Toc36482833"/>
      <w:bookmarkStart w:id="2601" w:name="_Toc36484492"/>
      <w:bookmarkStart w:id="2602" w:name="_Toc44933422"/>
      <w:bookmarkStart w:id="2603" w:name="_Toc50972375"/>
      <w:bookmarkStart w:id="2604" w:name="_Toc163045863"/>
      <w:r w:rsidRPr="00816C4A">
        <w:t>8.34</w:t>
      </w:r>
      <w:r w:rsidRPr="00816C4A">
        <w:tab/>
        <w:t>Card ATR</w:t>
      </w:r>
      <w:bookmarkEnd w:id="2597"/>
      <w:bookmarkEnd w:id="2598"/>
      <w:bookmarkEnd w:id="2599"/>
      <w:bookmarkEnd w:id="2600"/>
      <w:bookmarkEnd w:id="2601"/>
      <w:bookmarkEnd w:id="2602"/>
      <w:bookmarkEnd w:id="2603"/>
      <w:bookmarkEnd w:id="2604"/>
    </w:p>
    <w:p w14:paraId="51E3CBF6" w14:textId="121E26E2"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.34.</w:t>
      </w:r>
    </w:p>
    <w:p w14:paraId="2B148737" w14:textId="77777777" w:rsidR="00E86E7B" w:rsidRPr="00816C4A" w:rsidRDefault="00E86E7B" w:rsidP="00E86E7B">
      <w:pPr>
        <w:pStyle w:val="Heading2"/>
      </w:pPr>
      <w:bookmarkStart w:id="2605" w:name="_Toc3200984"/>
      <w:bookmarkStart w:id="2606" w:name="_Toc20392727"/>
      <w:bookmarkStart w:id="2607" w:name="_Toc27774374"/>
      <w:bookmarkStart w:id="2608" w:name="_Toc36482834"/>
      <w:bookmarkStart w:id="2609" w:name="_Toc36484493"/>
      <w:bookmarkStart w:id="2610" w:name="_Toc44933423"/>
      <w:bookmarkStart w:id="2611" w:name="_Toc50972376"/>
      <w:bookmarkStart w:id="2612" w:name="_Toc163045864"/>
      <w:r w:rsidRPr="00816C4A">
        <w:t>8.35</w:t>
      </w:r>
      <w:r w:rsidRPr="00816C4A">
        <w:tab/>
        <w:t>C-APDU</w:t>
      </w:r>
      <w:bookmarkEnd w:id="2605"/>
      <w:bookmarkEnd w:id="2606"/>
      <w:bookmarkEnd w:id="2607"/>
      <w:bookmarkEnd w:id="2608"/>
      <w:bookmarkEnd w:id="2609"/>
      <w:bookmarkEnd w:id="2610"/>
      <w:bookmarkEnd w:id="2611"/>
      <w:bookmarkEnd w:id="2612"/>
    </w:p>
    <w:p w14:paraId="4D942391" w14:textId="0D4D6D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.35.</w:t>
      </w:r>
    </w:p>
    <w:p w14:paraId="472562AB" w14:textId="77777777" w:rsidR="00E86E7B" w:rsidRPr="00816C4A" w:rsidRDefault="00E86E7B" w:rsidP="00E86E7B">
      <w:pPr>
        <w:pStyle w:val="Heading2"/>
      </w:pPr>
      <w:bookmarkStart w:id="2613" w:name="_Toc3200985"/>
      <w:bookmarkStart w:id="2614" w:name="_Toc20392728"/>
      <w:bookmarkStart w:id="2615" w:name="_Toc27774375"/>
      <w:bookmarkStart w:id="2616" w:name="_Toc36482835"/>
      <w:bookmarkStart w:id="2617" w:name="_Toc36484494"/>
      <w:bookmarkStart w:id="2618" w:name="_Toc44933424"/>
      <w:bookmarkStart w:id="2619" w:name="_Toc50972377"/>
      <w:bookmarkStart w:id="2620" w:name="_Toc163045865"/>
      <w:r w:rsidRPr="00816C4A">
        <w:t>8.36</w:t>
      </w:r>
      <w:r w:rsidRPr="00816C4A">
        <w:tab/>
        <w:t>R-APDU</w:t>
      </w:r>
      <w:bookmarkEnd w:id="2613"/>
      <w:bookmarkEnd w:id="2614"/>
      <w:bookmarkEnd w:id="2615"/>
      <w:bookmarkEnd w:id="2616"/>
      <w:bookmarkEnd w:id="2617"/>
      <w:bookmarkEnd w:id="2618"/>
      <w:bookmarkEnd w:id="2619"/>
      <w:bookmarkEnd w:id="2620"/>
    </w:p>
    <w:p w14:paraId="004710AB" w14:textId="791F34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.36.</w:t>
      </w:r>
    </w:p>
    <w:p w14:paraId="41571BBB" w14:textId="77777777" w:rsidR="00E86E7B" w:rsidRPr="00816C4A" w:rsidRDefault="00E86E7B" w:rsidP="00E86E7B">
      <w:pPr>
        <w:pStyle w:val="Heading2"/>
      </w:pPr>
      <w:bookmarkStart w:id="2621" w:name="_Toc3200986"/>
      <w:bookmarkStart w:id="2622" w:name="_Toc20392729"/>
      <w:bookmarkStart w:id="2623" w:name="_Toc27774376"/>
      <w:bookmarkStart w:id="2624" w:name="_Toc36482836"/>
      <w:bookmarkStart w:id="2625" w:name="_Toc36484495"/>
      <w:bookmarkStart w:id="2626" w:name="_Toc44933425"/>
      <w:bookmarkStart w:id="2627" w:name="_Toc50972378"/>
      <w:bookmarkStart w:id="2628" w:name="_Toc163045866"/>
      <w:r w:rsidRPr="00816C4A">
        <w:t>8.37</w:t>
      </w:r>
      <w:r w:rsidRPr="00816C4A">
        <w:tab/>
        <w:t>Timer identifier</w:t>
      </w:r>
      <w:bookmarkEnd w:id="2621"/>
      <w:bookmarkEnd w:id="2622"/>
      <w:bookmarkEnd w:id="2623"/>
      <w:bookmarkEnd w:id="2624"/>
      <w:bookmarkEnd w:id="2625"/>
      <w:bookmarkEnd w:id="2626"/>
      <w:bookmarkEnd w:id="2627"/>
      <w:bookmarkEnd w:id="2628"/>
    </w:p>
    <w:p w14:paraId="45CFA3D6" w14:textId="17FB5F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.37.</w:t>
      </w:r>
    </w:p>
    <w:p w14:paraId="49CD14DE" w14:textId="77777777" w:rsidR="00E86E7B" w:rsidRPr="00816C4A" w:rsidRDefault="00E86E7B" w:rsidP="00E86E7B">
      <w:pPr>
        <w:pStyle w:val="Heading2"/>
      </w:pPr>
      <w:bookmarkStart w:id="2629" w:name="_Toc3200987"/>
      <w:bookmarkStart w:id="2630" w:name="_Toc20392730"/>
      <w:bookmarkStart w:id="2631" w:name="_Toc27774377"/>
      <w:bookmarkStart w:id="2632" w:name="_Toc36482837"/>
      <w:bookmarkStart w:id="2633" w:name="_Toc36484496"/>
      <w:bookmarkStart w:id="2634" w:name="_Toc44933426"/>
      <w:bookmarkStart w:id="2635" w:name="_Toc50972379"/>
      <w:bookmarkStart w:id="2636" w:name="_Toc163045867"/>
      <w:r w:rsidRPr="00816C4A">
        <w:t>8.38</w:t>
      </w:r>
      <w:r w:rsidRPr="00816C4A">
        <w:tab/>
        <w:t>Timer value</w:t>
      </w:r>
      <w:bookmarkEnd w:id="2629"/>
      <w:bookmarkEnd w:id="2630"/>
      <w:bookmarkEnd w:id="2631"/>
      <w:bookmarkEnd w:id="2632"/>
      <w:bookmarkEnd w:id="2633"/>
      <w:bookmarkEnd w:id="2634"/>
      <w:bookmarkEnd w:id="2635"/>
      <w:bookmarkEnd w:id="2636"/>
    </w:p>
    <w:p w14:paraId="5BA67777" w14:textId="6D7EE161"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.38.</w:t>
      </w:r>
    </w:p>
    <w:p w14:paraId="1C4202E0" w14:textId="77777777" w:rsidR="00E86E7B" w:rsidRPr="00816C4A" w:rsidRDefault="00E86E7B" w:rsidP="00E86E7B">
      <w:pPr>
        <w:pStyle w:val="Heading2"/>
      </w:pPr>
      <w:bookmarkStart w:id="2637" w:name="_Toc3200988"/>
      <w:bookmarkStart w:id="2638" w:name="_Toc20392731"/>
      <w:bookmarkStart w:id="2639" w:name="_Toc27774378"/>
      <w:bookmarkStart w:id="2640" w:name="_Toc36482838"/>
      <w:bookmarkStart w:id="2641" w:name="_Toc36484497"/>
      <w:bookmarkStart w:id="2642" w:name="_Toc44933427"/>
      <w:bookmarkStart w:id="2643" w:name="_Toc50972380"/>
      <w:bookmarkStart w:id="2644" w:name="_Toc163045868"/>
      <w:r w:rsidRPr="00816C4A">
        <w:t>8.39</w:t>
      </w:r>
      <w:r w:rsidRPr="00816C4A">
        <w:tab/>
        <w:t>Date-Time and Time zone</w:t>
      </w:r>
      <w:bookmarkEnd w:id="2637"/>
      <w:bookmarkEnd w:id="2638"/>
      <w:bookmarkEnd w:id="2639"/>
      <w:bookmarkEnd w:id="2640"/>
      <w:bookmarkEnd w:id="2641"/>
      <w:bookmarkEnd w:id="2642"/>
      <w:bookmarkEnd w:id="2643"/>
      <w:bookmarkEnd w:id="2644"/>
    </w:p>
    <w:p w14:paraId="2B74FB68" w14:textId="2B72797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.39.</w:t>
      </w:r>
    </w:p>
    <w:p w14:paraId="41DD88D1"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6AD69111" w14:textId="77777777" w:rsidR="00E86E7B" w:rsidRPr="00816C4A" w:rsidRDefault="00E86E7B" w:rsidP="00E86E7B">
      <w:pPr>
        <w:pStyle w:val="Heading2"/>
      </w:pPr>
      <w:bookmarkStart w:id="2645" w:name="_Toc3200989"/>
      <w:bookmarkStart w:id="2646" w:name="_Toc20392732"/>
      <w:bookmarkStart w:id="2647" w:name="_Toc27774379"/>
      <w:bookmarkStart w:id="2648" w:name="_Toc36482839"/>
      <w:bookmarkStart w:id="2649" w:name="_Toc36484498"/>
      <w:bookmarkStart w:id="2650" w:name="_Toc44933428"/>
      <w:bookmarkStart w:id="2651" w:name="_Toc50972381"/>
      <w:bookmarkStart w:id="2652" w:name="_Toc163045869"/>
      <w:r w:rsidRPr="00816C4A">
        <w:t>8.40</w:t>
      </w:r>
      <w:r w:rsidRPr="00816C4A">
        <w:tab/>
        <w:t>AT Command</w:t>
      </w:r>
      <w:bookmarkEnd w:id="2645"/>
      <w:bookmarkEnd w:id="2646"/>
      <w:bookmarkEnd w:id="2647"/>
      <w:bookmarkEnd w:id="2648"/>
      <w:bookmarkEnd w:id="2649"/>
      <w:bookmarkEnd w:id="2650"/>
      <w:bookmarkEnd w:id="2651"/>
      <w:bookmarkEnd w:id="2652"/>
    </w:p>
    <w:p w14:paraId="44881C8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5F5E93B" w14:textId="77777777" w:rsidTr="00B27DCC">
        <w:trPr>
          <w:cantSplit/>
          <w:jc w:val="center"/>
        </w:trPr>
        <w:tc>
          <w:tcPr>
            <w:tcW w:w="1276" w:type="dxa"/>
          </w:tcPr>
          <w:p w14:paraId="34BB61DA" w14:textId="77777777" w:rsidR="00E86E7B" w:rsidRPr="00816C4A" w:rsidRDefault="00E86E7B" w:rsidP="00B27DCC">
            <w:pPr>
              <w:pStyle w:val="TAH"/>
              <w:rPr>
                <w:lang w:eastAsia="en-GB"/>
              </w:rPr>
            </w:pPr>
            <w:r w:rsidRPr="00816C4A">
              <w:rPr>
                <w:lang w:eastAsia="en-GB"/>
              </w:rPr>
              <w:t>Byte(s)</w:t>
            </w:r>
          </w:p>
        </w:tc>
        <w:tc>
          <w:tcPr>
            <w:tcW w:w="4961" w:type="dxa"/>
          </w:tcPr>
          <w:p w14:paraId="13A5B6E0" w14:textId="77777777" w:rsidR="00E86E7B" w:rsidRPr="00816C4A" w:rsidRDefault="00E86E7B" w:rsidP="00B27DCC">
            <w:pPr>
              <w:pStyle w:val="TAH"/>
              <w:rPr>
                <w:lang w:eastAsia="en-GB"/>
              </w:rPr>
            </w:pPr>
            <w:r w:rsidRPr="00816C4A">
              <w:rPr>
                <w:lang w:eastAsia="en-GB"/>
              </w:rPr>
              <w:t>Description</w:t>
            </w:r>
          </w:p>
        </w:tc>
        <w:tc>
          <w:tcPr>
            <w:tcW w:w="1417" w:type="dxa"/>
          </w:tcPr>
          <w:p w14:paraId="57655836" w14:textId="77777777" w:rsidR="00E86E7B" w:rsidRPr="00816C4A" w:rsidRDefault="00E86E7B" w:rsidP="00B27DCC">
            <w:pPr>
              <w:pStyle w:val="TAH"/>
              <w:rPr>
                <w:lang w:eastAsia="en-GB"/>
              </w:rPr>
            </w:pPr>
            <w:r w:rsidRPr="00816C4A">
              <w:rPr>
                <w:lang w:eastAsia="en-GB"/>
              </w:rPr>
              <w:t>Length</w:t>
            </w:r>
          </w:p>
        </w:tc>
      </w:tr>
      <w:tr w:rsidR="00E86E7B" w:rsidRPr="00816C4A" w14:paraId="1C43741D" w14:textId="77777777" w:rsidTr="00B27DCC">
        <w:trPr>
          <w:cantSplit/>
          <w:jc w:val="center"/>
        </w:trPr>
        <w:tc>
          <w:tcPr>
            <w:tcW w:w="1276" w:type="dxa"/>
          </w:tcPr>
          <w:p w14:paraId="26015F91" w14:textId="77777777" w:rsidR="00E86E7B" w:rsidRPr="00816C4A" w:rsidRDefault="00E86E7B" w:rsidP="00B27DCC">
            <w:pPr>
              <w:pStyle w:val="TAC"/>
              <w:rPr>
                <w:lang w:eastAsia="en-GB"/>
              </w:rPr>
            </w:pPr>
            <w:r w:rsidRPr="00816C4A">
              <w:rPr>
                <w:lang w:eastAsia="en-GB"/>
              </w:rPr>
              <w:t>1</w:t>
            </w:r>
          </w:p>
        </w:tc>
        <w:tc>
          <w:tcPr>
            <w:tcW w:w="4961" w:type="dxa"/>
          </w:tcPr>
          <w:p w14:paraId="1DBBFD11" w14:textId="77777777" w:rsidR="00E86E7B" w:rsidRPr="00816C4A" w:rsidRDefault="00E86E7B" w:rsidP="00B27DCC">
            <w:pPr>
              <w:pStyle w:val="TAL"/>
            </w:pPr>
            <w:r w:rsidRPr="00816C4A">
              <w:t>AT Command tag</w:t>
            </w:r>
          </w:p>
        </w:tc>
        <w:tc>
          <w:tcPr>
            <w:tcW w:w="1417" w:type="dxa"/>
          </w:tcPr>
          <w:p w14:paraId="4FE84247" w14:textId="77777777" w:rsidR="00E86E7B" w:rsidRPr="00816C4A" w:rsidRDefault="00E86E7B" w:rsidP="00B27DCC">
            <w:pPr>
              <w:pStyle w:val="TAC"/>
              <w:rPr>
                <w:lang w:eastAsia="en-GB"/>
              </w:rPr>
            </w:pPr>
            <w:r w:rsidRPr="00816C4A">
              <w:rPr>
                <w:lang w:eastAsia="en-GB"/>
              </w:rPr>
              <w:t>1</w:t>
            </w:r>
          </w:p>
        </w:tc>
      </w:tr>
      <w:tr w:rsidR="00E86E7B" w:rsidRPr="00816C4A" w14:paraId="16439D9E" w14:textId="77777777" w:rsidTr="00B27DCC">
        <w:trPr>
          <w:cantSplit/>
          <w:jc w:val="center"/>
        </w:trPr>
        <w:tc>
          <w:tcPr>
            <w:tcW w:w="1276" w:type="dxa"/>
          </w:tcPr>
          <w:p w14:paraId="62CA399A" w14:textId="77777777" w:rsidR="00E86E7B" w:rsidRPr="00816C4A" w:rsidRDefault="00E86E7B" w:rsidP="00B27DCC">
            <w:pPr>
              <w:pStyle w:val="TAC"/>
              <w:rPr>
                <w:lang w:eastAsia="en-GB"/>
              </w:rPr>
            </w:pPr>
            <w:r w:rsidRPr="00816C4A">
              <w:rPr>
                <w:lang w:eastAsia="en-GB"/>
              </w:rPr>
              <w:t>2 to (Y-1)+2</w:t>
            </w:r>
          </w:p>
        </w:tc>
        <w:tc>
          <w:tcPr>
            <w:tcW w:w="4961" w:type="dxa"/>
          </w:tcPr>
          <w:p w14:paraId="0310A436" w14:textId="77777777" w:rsidR="00E86E7B" w:rsidRPr="00816C4A" w:rsidRDefault="00E86E7B" w:rsidP="00B27DCC">
            <w:pPr>
              <w:pStyle w:val="TAL"/>
            </w:pPr>
            <w:r w:rsidRPr="00816C4A">
              <w:t>Length (X)</w:t>
            </w:r>
          </w:p>
        </w:tc>
        <w:tc>
          <w:tcPr>
            <w:tcW w:w="1417" w:type="dxa"/>
          </w:tcPr>
          <w:p w14:paraId="3078683C" w14:textId="77777777" w:rsidR="00E86E7B" w:rsidRPr="00816C4A" w:rsidRDefault="00E86E7B" w:rsidP="00B27DCC">
            <w:pPr>
              <w:pStyle w:val="TAC"/>
              <w:rPr>
                <w:lang w:val="fr-FR" w:eastAsia="en-GB"/>
              </w:rPr>
            </w:pPr>
            <w:r w:rsidRPr="00816C4A">
              <w:rPr>
                <w:lang w:val="fr-FR" w:eastAsia="en-GB"/>
              </w:rPr>
              <w:t>Y</w:t>
            </w:r>
          </w:p>
        </w:tc>
      </w:tr>
      <w:tr w:rsidR="00E86E7B" w:rsidRPr="00816C4A" w14:paraId="5231AF0F" w14:textId="77777777" w:rsidTr="00B27DCC">
        <w:trPr>
          <w:cantSplit/>
          <w:jc w:val="center"/>
        </w:trPr>
        <w:tc>
          <w:tcPr>
            <w:tcW w:w="1276" w:type="dxa"/>
          </w:tcPr>
          <w:p w14:paraId="3B027C6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696A881A" w14:textId="77777777" w:rsidR="00E86E7B" w:rsidRPr="00816C4A" w:rsidRDefault="00E86E7B" w:rsidP="00B27DCC">
            <w:pPr>
              <w:pStyle w:val="TAL"/>
            </w:pPr>
            <w:r w:rsidRPr="00816C4A">
              <w:t>AT Command string</w:t>
            </w:r>
          </w:p>
        </w:tc>
        <w:tc>
          <w:tcPr>
            <w:tcW w:w="1417" w:type="dxa"/>
          </w:tcPr>
          <w:p w14:paraId="36F438BE" w14:textId="77777777" w:rsidR="00E86E7B" w:rsidRPr="00816C4A" w:rsidRDefault="00E86E7B" w:rsidP="00B27DCC">
            <w:pPr>
              <w:pStyle w:val="TAC"/>
              <w:rPr>
                <w:lang w:eastAsia="en-GB"/>
              </w:rPr>
            </w:pPr>
            <w:r w:rsidRPr="00816C4A">
              <w:rPr>
                <w:lang w:eastAsia="en-GB"/>
              </w:rPr>
              <w:t>X</w:t>
            </w:r>
          </w:p>
        </w:tc>
      </w:tr>
    </w:tbl>
    <w:p w14:paraId="5715AAB7" w14:textId="77777777" w:rsidR="00E86E7B" w:rsidRPr="00816C4A" w:rsidRDefault="00E86E7B" w:rsidP="00E86E7B"/>
    <w:p w14:paraId="75430744" w14:textId="77777777" w:rsidR="00E86E7B" w:rsidRPr="00816C4A" w:rsidRDefault="00E86E7B" w:rsidP="00E86E7B">
      <w:pPr>
        <w:pStyle w:val="B1"/>
      </w:pPr>
      <w:r w:rsidRPr="00816C4A">
        <w:t>Contents:</w:t>
      </w:r>
    </w:p>
    <w:p w14:paraId="277AC546"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2BEED4CA" w14:textId="77777777" w:rsidR="00E86E7B" w:rsidRPr="00816C4A" w:rsidRDefault="00E86E7B" w:rsidP="00E86E7B">
      <w:pPr>
        <w:pStyle w:val="Heading2"/>
      </w:pPr>
      <w:bookmarkStart w:id="2653" w:name="_Toc3200990"/>
      <w:bookmarkStart w:id="2654" w:name="_Toc20392733"/>
      <w:bookmarkStart w:id="2655" w:name="_Toc27774380"/>
      <w:bookmarkStart w:id="2656" w:name="_Toc36482840"/>
      <w:bookmarkStart w:id="2657" w:name="_Toc36484499"/>
      <w:bookmarkStart w:id="2658" w:name="_Toc44933429"/>
      <w:bookmarkStart w:id="2659" w:name="_Toc50972382"/>
      <w:bookmarkStart w:id="2660" w:name="_Toc163045870"/>
      <w:r w:rsidRPr="00816C4A">
        <w:lastRenderedPageBreak/>
        <w:t>8.41</w:t>
      </w:r>
      <w:r w:rsidRPr="00816C4A">
        <w:tab/>
        <w:t>AT Response</w:t>
      </w:r>
      <w:bookmarkEnd w:id="2653"/>
      <w:bookmarkEnd w:id="2654"/>
      <w:bookmarkEnd w:id="2655"/>
      <w:bookmarkEnd w:id="2656"/>
      <w:bookmarkEnd w:id="2657"/>
      <w:bookmarkEnd w:id="2658"/>
      <w:bookmarkEnd w:id="2659"/>
      <w:bookmarkEnd w:id="2660"/>
    </w:p>
    <w:p w14:paraId="046612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825B535" w14:textId="77777777" w:rsidTr="00B27DCC">
        <w:trPr>
          <w:cantSplit/>
          <w:jc w:val="center"/>
        </w:trPr>
        <w:tc>
          <w:tcPr>
            <w:tcW w:w="1276" w:type="dxa"/>
          </w:tcPr>
          <w:p w14:paraId="5ADB507A" w14:textId="77777777" w:rsidR="00E86E7B" w:rsidRPr="00816C4A" w:rsidRDefault="00E86E7B" w:rsidP="00B27DCC">
            <w:pPr>
              <w:pStyle w:val="TAH"/>
              <w:rPr>
                <w:lang w:eastAsia="en-GB"/>
              </w:rPr>
            </w:pPr>
            <w:r w:rsidRPr="00816C4A">
              <w:rPr>
                <w:lang w:eastAsia="en-GB"/>
              </w:rPr>
              <w:t>Byte(s)</w:t>
            </w:r>
          </w:p>
        </w:tc>
        <w:tc>
          <w:tcPr>
            <w:tcW w:w="4961" w:type="dxa"/>
          </w:tcPr>
          <w:p w14:paraId="2AAB383B" w14:textId="77777777" w:rsidR="00E86E7B" w:rsidRPr="00816C4A" w:rsidRDefault="00E86E7B" w:rsidP="00B27DCC">
            <w:pPr>
              <w:pStyle w:val="TAH"/>
              <w:rPr>
                <w:lang w:eastAsia="en-GB"/>
              </w:rPr>
            </w:pPr>
            <w:r w:rsidRPr="00816C4A">
              <w:rPr>
                <w:lang w:eastAsia="en-GB"/>
              </w:rPr>
              <w:t>Description</w:t>
            </w:r>
          </w:p>
        </w:tc>
        <w:tc>
          <w:tcPr>
            <w:tcW w:w="1417" w:type="dxa"/>
          </w:tcPr>
          <w:p w14:paraId="0598F618" w14:textId="77777777" w:rsidR="00E86E7B" w:rsidRPr="00816C4A" w:rsidRDefault="00E86E7B" w:rsidP="00B27DCC">
            <w:pPr>
              <w:pStyle w:val="TAH"/>
              <w:rPr>
                <w:lang w:eastAsia="en-GB"/>
              </w:rPr>
            </w:pPr>
            <w:r w:rsidRPr="00816C4A">
              <w:rPr>
                <w:lang w:eastAsia="en-GB"/>
              </w:rPr>
              <w:t>Length</w:t>
            </w:r>
          </w:p>
        </w:tc>
      </w:tr>
      <w:tr w:rsidR="00E86E7B" w:rsidRPr="00816C4A" w14:paraId="1C2A0AC3" w14:textId="77777777" w:rsidTr="00B27DCC">
        <w:trPr>
          <w:cantSplit/>
          <w:jc w:val="center"/>
        </w:trPr>
        <w:tc>
          <w:tcPr>
            <w:tcW w:w="1276" w:type="dxa"/>
          </w:tcPr>
          <w:p w14:paraId="39A59ED3" w14:textId="77777777" w:rsidR="00E86E7B" w:rsidRPr="00816C4A" w:rsidRDefault="00E86E7B" w:rsidP="00B27DCC">
            <w:pPr>
              <w:pStyle w:val="TAC"/>
              <w:rPr>
                <w:lang w:eastAsia="en-GB"/>
              </w:rPr>
            </w:pPr>
            <w:r w:rsidRPr="00816C4A">
              <w:rPr>
                <w:lang w:eastAsia="en-GB"/>
              </w:rPr>
              <w:t>1</w:t>
            </w:r>
          </w:p>
        </w:tc>
        <w:tc>
          <w:tcPr>
            <w:tcW w:w="4961" w:type="dxa"/>
          </w:tcPr>
          <w:p w14:paraId="21CAE610" w14:textId="77777777" w:rsidR="00E86E7B" w:rsidRPr="00816C4A" w:rsidRDefault="00E86E7B" w:rsidP="00B27DCC">
            <w:pPr>
              <w:pStyle w:val="TAL"/>
            </w:pPr>
            <w:r w:rsidRPr="00816C4A">
              <w:t>AT Response tag</w:t>
            </w:r>
          </w:p>
        </w:tc>
        <w:tc>
          <w:tcPr>
            <w:tcW w:w="1417" w:type="dxa"/>
          </w:tcPr>
          <w:p w14:paraId="7FE8AC61" w14:textId="77777777" w:rsidR="00E86E7B" w:rsidRPr="00816C4A" w:rsidRDefault="00E86E7B" w:rsidP="00B27DCC">
            <w:pPr>
              <w:pStyle w:val="TAC"/>
              <w:rPr>
                <w:lang w:eastAsia="en-GB"/>
              </w:rPr>
            </w:pPr>
            <w:r w:rsidRPr="00816C4A">
              <w:rPr>
                <w:lang w:eastAsia="en-GB"/>
              </w:rPr>
              <w:t>1</w:t>
            </w:r>
          </w:p>
        </w:tc>
      </w:tr>
      <w:tr w:rsidR="00E86E7B" w:rsidRPr="00816C4A" w14:paraId="62A7928E" w14:textId="77777777" w:rsidTr="00B27DCC">
        <w:trPr>
          <w:cantSplit/>
          <w:jc w:val="center"/>
        </w:trPr>
        <w:tc>
          <w:tcPr>
            <w:tcW w:w="1276" w:type="dxa"/>
          </w:tcPr>
          <w:p w14:paraId="13EBA8B1" w14:textId="77777777" w:rsidR="00E86E7B" w:rsidRPr="00816C4A" w:rsidRDefault="00E86E7B" w:rsidP="00B27DCC">
            <w:pPr>
              <w:pStyle w:val="TAC"/>
              <w:rPr>
                <w:lang w:eastAsia="en-GB"/>
              </w:rPr>
            </w:pPr>
            <w:r w:rsidRPr="00816C4A">
              <w:rPr>
                <w:lang w:eastAsia="en-GB"/>
              </w:rPr>
              <w:t>2 to (Y-1)+2</w:t>
            </w:r>
          </w:p>
        </w:tc>
        <w:tc>
          <w:tcPr>
            <w:tcW w:w="4961" w:type="dxa"/>
          </w:tcPr>
          <w:p w14:paraId="52B35D93" w14:textId="77777777" w:rsidR="00E86E7B" w:rsidRPr="00816C4A" w:rsidRDefault="00E86E7B" w:rsidP="00B27DCC">
            <w:pPr>
              <w:pStyle w:val="TAL"/>
            </w:pPr>
            <w:r w:rsidRPr="00816C4A">
              <w:t>Length (X)</w:t>
            </w:r>
          </w:p>
        </w:tc>
        <w:tc>
          <w:tcPr>
            <w:tcW w:w="1417" w:type="dxa"/>
          </w:tcPr>
          <w:p w14:paraId="4619B0FC" w14:textId="77777777" w:rsidR="00E86E7B" w:rsidRPr="00816C4A" w:rsidRDefault="00E86E7B" w:rsidP="00B27DCC">
            <w:pPr>
              <w:pStyle w:val="TAC"/>
              <w:rPr>
                <w:lang w:val="fr-FR" w:eastAsia="en-GB"/>
              </w:rPr>
            </w:pPr>
            <w:r w:rsidRPr="00816C4A">
              <w:rPr>
                <w:lang w:val="fr-FR" w:eastAsia="en-GB"/>
              </w:rPr>
              <w:t>Y</w:t>
            </w:r>
          </w:p>
        </w:tc>
      </w:tr>
      <w:tr w:rsidR="00E86E7B" w:rsidRPr="00816C4A" w14:paraId="043B9DFD" w14:textId="77777777" w:rsidTr="00B27DCC">
        <w:trPr>
          <w:cantSplit/>
          <w:jc w:val="center"/>
        </w:trPr>
        <w:tc>
          <w:tcPr>
            <w:tcW w:w="1276" w:type="dxa"/>
          </w:tcPr>
          <w:p w14:paraId="51AE37B6"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239C3110" w14:textId="77777777" w:rsidR="00E86E7B" w:rsidRPr="00816C4A" w:rsidRDefault="00E86E7B" w:rsidP="00B27DCC">
            <w:pPr>
              <w:pStyle w:val="TAL"/>
            </w:pPr>
            <w:r w:rsidRPr="00816C4A">
              <w:t>AT Response string</w:t>
            </w:r>
          </w:p>
        </w:tc>
        <w:tc>
          <w:tcPr>
            <w:tcW w:w="1417" w:type="dxa"/>
          </w:tcPr>
          <w:p w14:paraId="3A12F486" w14:textId="77777777" w:rsidR="00E86E7B" w:rsidRPr="00816C4A" w:rsidRDefault="00E86E7B" w:rsidP="00B27DCC">
            <w:pPr>
              <w:pStyle w:val="TAC"/>
              <w:rPr>
                <w:lang w:eastAsia="en-GB"/>
              </w:rPr>
            </w:pPr>
            <w:r w:rsidRPr="00816C4A">
              <w:rPr>
                <w:lang w:eastAsia="en-GB"/>
              </w:rPr>
              <w:t>X</w:t>
            </w:r>
          </w:p>
        </w:tc>
      </w:tr>
    </w:tbl>
    <w:p w14:paraId="7E289633" w14:textId="77777777" w:rsidR="00E86E7B" w:rsidRPr="00816C4A" w:rsidRDefault="00E86E7B" w:rsidP="00E86E7B"/>
    <w:p w14:paraId="76171191" w14:textId="77777777" w:rsidR="00E86E7B" w:rsidRPr="00816C4A" w:rsidRDefault="00E86E7B" w:rsidP="00E86E7B">
      <w:pPr>
        <w:pStyle w:val="B1"/>
      </w:pPr>
      <w:r w:rsidRPr="00816C4A">
        <w:t>Contents:</w:t>
      </w:r>
    </w:p>
    <w:p w14:paraId="6E09EF5E"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0E30E78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052FF68D" w14:textId="77777777" w:rsidR="00E86E7B" w:rsidRPr="00816C4A" w:rsidRDefault="00E86E7B" w:rsidP="00E86E7B">
      <w:pPr>
        <w:pStyle w:val="Heading2"/>
      </w:pPr>
      <w:bookmarkStart w:id="2661" w:name="_Toc3200991"/>
      <w:bookmarkStart w:id="2662" w:name="_Toc20392734"/>
      <w:bookmarkStart w:id="2663" w:name="_Toc27774381"/>
      <w:bookmarkStart w:id="2664" w:name="_Toc36482841"/>
      <w:bookmarkStart w:id="2665" w:name="_Toc36484500"/>
      <w:bookmarkStart w:id="2666" w:name="_Toc44933430"/>
      <w:bookmarkStart w:id="2667" w:name="_Toc50972383"/>
      <w:bookmarkStart w:id="2668" w:name="_Toc163045871"/>
      <w:r w:rsidRPr="00816C4A">
        <w:t>8.42</w:t>
      </w:r>
      <w:r w:rsidRPr="00816C4A">
        <w:tab/>
        <w:t>BC Repeat indicator</w:t>
      </w:r>
      <w:bookmarkEnd w:id="2661"/>
      <w:bookmarkEnd w:id="2662"/>
      <w:bookmarkEnd w:id="2663"/>
      <w:bookmarkEnd w:id="2664"/>
      <w:bookmarkEnd w:id="2665"/>
      <w:bookmarkEnd w:id="2666"/>
      <w:bookmarkEnd w:id="2667"/>
      <w:bookmarkEnd w:id="2668"/>
    </w:p>
    <w:p w14:paraId="1C12290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E69313B" w14:textId="77777777" w:rsidTr="00B27DCC">
        <w:trPr>
          <w:cantSplit/>
          <w:jc w:val="center"/>
        </w:trPr>
        <w:tc>
          <w:tcPr>
            <w:tcW w:w="1276" w:type="dxa"/>
          </w:tcPr>
          <w:p w14:paraId="7FBCFF61" w14:textId="77777777" w:rsidR="00E86E7B" w:rsidRPr="00816C4A" w:rsidRDefault="00E86E7B" w:rsidP="00B27DCC">
            <w:pPr>
              <w:pStyle w:val="TAH"/>
              <w:rPr>
                <w:lang w:eastAsia="en-GB"/>
              </w:rPr>
            </w:pPr>
            <w:r w:rsidRPr="00816C4A">
              <w:rPr>
                <w:lang w:eastAsia="en-GB"/>
              </w:rPr>
              <w:t>Byte(s)</w:t>
            </w:r>
          </w:p>
        </w:tc>
        <w:tc>
          <w:tcPr>
            <w:tcW w:w="4961" w:type="dxa"/>
          </w:tcPr>
          <w:p w14:paraId="109E2686" w14:textId="77777777" w:rsidR="00E86E7B" w:rsidRPr="00816C4A" w:rsidRDefault="00E86E7B" w:rsidP="00B27DCC">
            <w:pPr>
              <w:pStyle w:val="TAH"/>
              <w:rPr>
                <w:lang w:eastAsia="en-GB"/>
              </w:rPr>
            </w:pPr>
            <w:r w:rsidRPr="00816C4A">
              <w:rPr>
                <w:lang w:eastAsia="en-GB"/>
              </w:rPr>
              <w:t>Description</w:t>
            </w:r>
          </w:p>
        </w:tc>
        <w:tc>
          <w:tcPr>
            <w:tcW w:w="1417" w:type="dxa"/>
          </w:tcPr>
          <w:p w14:paraId="1E38A6F1" w14:textId="77777777" w:rsidR="00E86E7B" w:rsidRPr="00816C4A" w:rsidRDefault="00E86E7B" w:rsidP="00B27DCC">
            <w:pPr>
              <w:pStyle w:val="TAH"/>
              <w:rPr>
                <w:lang w:eastAsia="en-GB"/>
              </w:rPr>
            </w:pPr>
            <w:r w:rsidRPr="00816C4A">
              <w:rPr>
                <w:lang w:eastAsia="en-GB"/>
              </w:rPr>
              <w:t>Length</w:t>
            </w:r>
          </w:p>
        </w:tc>
      </w:tr>
      <w:tr w:rsidR="00E86E7B" w:rsidRPr="00816C4A" w14:paraId="64F54CF8" w14:textId="77777777" w:rsidTr="00B27DCC">
        <w:trPr>
          <w:cantSplit/>
          <w:jc w:val="center"/>
        </w:trPr>
        <w:tc>
          <w:tcPr>
            <w:tcW w:w="1276" w:type="dxa"/>
          </w:tcPr>
          <w:p w14:paraId="2492A1CA" w14:textId="77777777" w:rsidR="00E86E7B" w:rsidRPr="00816C4A" w:rsidRDefault="00E86E7B" w:rsidP="00B27DCC">
            <w:pPr>
              <w:pStyle w:val="TAC"/>
              <w:rPr>
                <w:lang w:eastAsia="en-GB"/>
              </w:rPr>
            </w:pPr>
            <w:r w:rsidRPr="00816C4A">
              <w:rPr>
                <w:lang w:eastAsia="en-GB"/>
              </w:rPr>
              <w:t>1</w:t>
            </w:r>
          </w:p>
        </w:tc>
        <w:tc>
          <w:tcPr>
            <w:tcW w:w="4961" w:type="dxa"/>
          </w:tcPr>
          <w:p w14:paraId="285597E1" w14:textId="77777777" w:rsidR="00E86E7B" w:rsidRPr="00816C4A" w:rsidRDefault="00E86E7B" w:rsidP="00B27DCC">
            <w:pPr>
              <w:pStyle w:val="TAL"/>
            </w:pPr>
            <w:r w:rsidRPr="00816C4A">
              <w:t>BC repeat indicator tag</w:t>
            </w:r>
          </w:p>
        </w:tc>
        <w:tc>
          <w:tcPr>
            <w:tcW w:w="1417" w:type="dxa"/>
          </w:tcPr>
          <w:p w14:paraId="76B04FE0" w14:textId="77777777" w:rsidR="00E86E7B" w:rsidRPr="00816C4A" w:rsidRDefault="00E86E7B" w:rsidP="00B27DCC">
            <w:pPr>
              <w:pStyle w:val="TAC"/>
              <w:rPr>
                <w:lang w:eastAsia="en-GB"/>
              </w:rPr>
            </w:pPr>
            <w:r w:rsidRPr="00816C4A">
              <w:rPr>
                <w:lang w:eastAsia="en-GB"/>
              </w:rPr>
              <w:t>1</w:t>
            </w:r>
          </w:p>
        </w:tc>
      </w:tr>
      <w:tr w:rsidR="00E86E7B" w:rsidRPr="00816C4A" w14:paraId="61536121" w14:textId="77777777" w:rsidTr="00B27DCC">
        <w:trPr>
          <w:cantSplit/>
          <w:jc w:val="center"/>
        </w:trPr>
        <w:tc>
          <w:tcPr>
            <w:tcW w:w="1276" w:type="dxa"/>
          </w:tcPr>
          <w:p w14:paraId="3196A507" w14:textId="77777777" w:rsidR="00E86E7B" w:rsidRPr="00816C4A" w:rsidRDefault="00E86E7B" w:rsidP="00B27DCC">
            <w:pPr>
              <w:pStyle w:val="TAC"/>
              <w:rPr>
                <w:lang w:eastAsia="en-GB"/>
              </w:rPr>
            </w:pPr>
            <w:r w:rsidRPr="00816C4A">
              <w:rPr>
                <w:lang w:eastAsia="en-GB"/>
              </w:rPr>
              <w:t>2</w:t>
            </w:r>
          </w:p>
        </w:tc>
        <w:tc>
          <w:tcPr>
            <w:tcW w:w="4961" w:type="dxa"/>
          </w:tcPr>
          <w:p w14:paraId="7B45DCB3" w14:textId="77777777" w:rsidR="00E86E7B" w:rsidRPr="00816C4A" w:rsidRDefault="00E05982" w:rsidP="00B27DCC">
            <w:pPr>
              <w:pStyle w:val="TAL"/>
            </w:pPr>
            <w:r w:rsidRPr="008839E6">
              <w:t>Length</w:t>
            </w:r>
            <w:r>
              <w:t xml:space="preserve"> = </w:t>
            </w:r>
            <w:r w:rsidRPr="00A958D6">
              <w:t>'01'</w:t>
            </w:r>
          </w:p>
        </w:tc>
        <w:tc>
          <w:tcPr>
            <w:tcW w:w="1417" w:type="dxa"/>
          </w:tcPr>
          <w:p w14:paraId="4230B317" w14:textId="77777777" w:rsidR="00E86E7B" w:rsidRPr="00816C4A" w:rsidRDefault="00E86E7B" w:rsidP="00B27DCC">
            <w:pPr>
              <w:pStyle w:val="TAC"/>
              <w:rPr>
                <w:lang w:eastAsia="en-GB"/>
              </w:rPr>
            </w:pPr>
            <w:r w:rsidRPr="00816C4A">
              <w:rPr>
                <w:lang w:eastAsia="en-GB"/>
              </w:rPr>
              <w:t>1</w:t>
            </w:r>
          </w:p>
        </w:tc>
      </w:tr>
      <w:tr w:rsidR="00E86E7B" w:rsidRPr="00816C4A" w14:paraId="1BF0D34E" w14:textId="77777777" w:rsidTr="00B27DCC">
        <w:trPr>
          <w:cantSplit/>
          <w:jc w:val="center"/>
        </w:trPr>
        <w:tc>
          <w:tcPr>
            <w:tcW w:w="1276" w:type="dxa"/>
          </w:tcPr>
          <w:p w14:paraId="56C21EC8" w14:textId="77777777" w:rsidR="00E86E7B" w:rsidRPr="00816C4A" w:rsidRDefault="00E86E7B" w:rsidP="00B27DCC">
            <w:pPr>
              <w:pStyle w:val="TAC"/>
              <w:rPr>
                <w:lang w:eastAsia="en-GB"/>
              </w:rPr>
            </w:pPr>
            <w:r w:rsidRPr="00816C4A">
              <w:rPr>
                <w:lang w:eastAsia="en-GB"/>
              </w:rPr>
              <w:t>3</w:t>
            </w:r>
          </w:p>
        </w:tc>
        <w:tc>
          <w:tcPr>
            <w:tcW w:w="4961" w:type="dxa"/>
          </w:tcPr>
          <w:p w14:paraId="7023B8CB" w14:textId="77777777" w:rsidR="00E86E7B" w:rsidRPr="00816C4A" w:rsidRDefault="00E86E7B" w:rsidP="00B27DCC">
            <w:pPr>
              <w:pStyle w:val="TAL"/>
            </w:pPr>
            <w:r w:rsidRPr="00816C4A">
              <w:t>BC repeat indicator values</w:t>
            </w:r>
          </w:p>
        </w:tc>
        <w:tc>
          <w:tcPr>
            <w:tcW w:w="1417" w:type="dxa"/>
          </w:tcPr>
          <w:p w14:paraId="2575314B" w14:textId="77777777" w:rsidR="00E86E7B" w:rsidRPr="00816C4A" w:rsidRDefault="00E86E7B" w:rsidP="00B27DCC">
            <w:pPr>
              <w:pStyle w:val="TAC"/>
              <w:rPr>
                <w:lang w:eastAsia="en-GB"/>
              </w:rPr>
            </w:pPr>
            <w:r w:rsidRPr="00816C4A">
              <w:rPr>
                <w:lang w:eastAsia="en-GB"/>
              </w:rPr>
              <w:t>1</w:t>
            </w:r>
          </w:p>
        </w:tc>
      </w:tr>
    </w:tbl>
    <w:p w14:paraId="00E70EA3" w14:textId="77777777" w:rsidR="00E86E7B" w:rsidRPr="00816C4A" w:rsidRDefault="00E86E7B" w:rsidP="00E86E7B"/>
    <w:p w14:paraId="3B2938A4" w14:textId="77777777" w:rsidR="00E86E7B" w:rsidRPr="00816C4A" w:rsidRDefault="00E86E7B" w:rsidP="00E86E7B">
      <w:pPr>
        <w:pStyle w:val="B1"/>
      </w:pPr>
      <w:r w:rsidRPr="00816C4A">
        <w:t>Contents &amp; coding:</w:t>
      </w:r>
    </w:p>
    <w:p w14:paraId="376EB29D"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2CC6F778" w14:textId="77777777" w:rsidR="00E86E7B" w:rsidRPr="00816C4A" w:rsidRDefault="00E86E7B" w:rsidP="00E86E7B">
      <w:pPr>
        <w:pStyle w:val="Heading2"/>
      </w:pPr>
      <w:bookmarkStart w:id="2669" w:name="_Toc3200992"/>
      <w:bookmarkStart w:id="2670" w:name="_Toc20392735"/>
      <w:bookmarkStart w:id="2671" w:name="_Toc27774382"/>
      <w:bookmarkStart w:id="2672" w:name="_Toc36482842"/>
      <w:bookmarkStart w:id="2673" w:name="_Toc36484501"/>
      <w:bookmarkStart w:id="2674" w:name="_Toc44933431"/>
      <w:bookmarkStart w:id="2675" w:name="_Toc50972384"/>
      <w:bookmarkStart w:id="2676" w:name="_Toc163045872"/>
      <w:r w:rsidRPr="00816C4A">
        <w:t>8.43</w:t>
      </w:r>
      <w:r w:rsidRPr="00816C4A">
        <w:tab/>
        <w:t>Immediate response</w:t>
      </w:r>
      <w:bookmarkEnd w:id="2669"/>
      <w:bookmarkEnd w:id="2670"/>
      <w:bookmarkEnd w:id="2671"/>
      <w:bookmarkEnd w:id="2672"/>
      <w:bookmarkEnd w:id="2673"/>
      <w:bookmarkEnd w:id="2674"/>
      <w:bookmarkEnd w:id="2675"/>
      <w:bookmarkEnd w:id="2676"/>
    </w:p>
    <w:p w14:paraId="6810868A" w14:textId="04E74BA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.43.</w:t>
      </w:r>
    </w:p>
    <w:p w14:paraId="5D065511" w14:textId="77777777" w:rsidR="00E86E7B" w:rsidRPr="00816C4A" w:rsidRDefault="00E86E7B" w:rsidP="00E86E7B">
      <w:pPr>
        <w:pStyle w:val="Heading2"/>
      </w:pPr>
      <w:bookmarkStart w:id="2677" w:name="_Toc3200993"/>
      <w:bookmarkStart w:id="2678" w:name="_Toc20392736"/>
      <w:bookmarkStart w:id="2679" w:name="_Toc27774383"/>
      <w:bookmarkStart w:id="2680" w:name="_Toc36482843"/>
      <w:bookmarkStart w:id="2681" w:name="_Toc36484502"/>
      <w:bookmarkStart w:id="2682" w:name="_Toc44933432"/>
      <w:bookmarkStart w:id="2683" w:name="_Toc50972385"/>
      <w:bookmarkStart w:id="2684" w:name="_Toc163045873"/>
      <w:r w:rsidRPr="00816C4A">
        <w:t>8.44</w:t>
      </w:r>
      <w:r w:rsidRPr="00816C4A">
        <w:tab/>
        <w:t>DTMF string</w:t>
      </w:r>
      <w:bookmarkEnd w:id="2677"/>
      <w:bookmarkEnd w:id="2678"/>
      <w:bookmarkEnd w:id="2679"/>
      <w:bookmarkEnd w:id="2680"/>
      <w:bookmarkEnd w:id="2681"/>
      <w:bookmarkEnd w:id="2682"/>
      <w:bookmarkEnd w:id="2683"/>
      <w:bookmarkEnd w:id="2684"/>
    </w:p>
    <w:p w14:paraId="56FA4D75" w14:textId="46133A4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.44.</w:t>
      </w:r>
    </w:p>
    <w:p w14:paraId="5B7A6B00" w14:textId="77777777" w:rsidR="00E86E7B" w:rsidRPr="00816C4A" w:rsidRDefault="00E86E7B" w:rsidP="00E86E7B">
      <w:pPr>
        <w:pStyle w:val="Heading2"/>
      </w:pPr>
      <w:bookmarkStart w:id="2685" w:name="_Toc3200994"/>
      <w:bookmarkStart w:id="2686" w:name="_Toc20392737"/>
      <w:bookmarkStart w:id="2687" w:name="_Toc27774384"/>
      <w:bookmarkStart w:id="2688" w:name="_Toc36482844"/>
      <w:bookmarkStart w:id="2689" w:name="_Toc36484503"/>
      <w:bookmarkStart w:id="2690" w:name="_Toc44933433"/>
      <w:bookmarkStart w:id="2691" w:name="_Toc50972386"/>
      <w:bookmarkStart w:id="2692" w:name="_Toc163045874"/>
      <w:r w:rsidRPr="00816C4A">
        <w:t>8.45</w:t>
      </w:r>
      <w:r w:rsidRPr="00816C4A">
        <w:tab/>
        <w:t>Language</w:t>
      </w:r>
      <w:bookmarkEnd w:id="2685"/>
      <w:bookmarkEnd w:id="2686"/>
      <w:bookmarkEnd w:id="2687"/>
      <w:bookmarkEnd w:id="2688"/>
      <w:bookmarkEnd w:id="2689"/>
      <w:bookmarkEnd w:id="2690"/>
      <w:bookmarkEnd w:id="2691"/>
      <w:bookmarkEnd w:id="2692"/>
    </w:p>
    <w:p w14:paraId="0267D59E" w14:textId="29205C9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.45.</w:t>
      </w:r>
    </w:p>
    <w:p w14:paraId="647AB01D" w14:textId="77777777" w:rsidR="00E86E7B" w:rsidRPr="00816C4A" w:rsidRDefault="00E86E7B" w:rsidP="00E86E7B">
      <w:pPr>
        <w:pStyle w:val="Heading2"/>
      </w:pPr>
      <w:bookmarkStart w:id="2693" w:name="_Toc3200995"/>
      <w:bookmarkStart w:id="2694" w:name="_Toc20392738"/>
      <w:bookmarkStart w:id="2695" w:name="_Toc27774385"/>
      <w:bookmarkStart w:id="2696" w:name="_Toc36482845"/>
      <w:bookmarkStart w:id="2697" w:name="_Toc36484504"/>
      <w:bookmarkStart w:id="2698" w:name="_Toc44933434"/>
      <w:bookmarkStart w:id="2699" w:name="_Toc50972387"/>
      <w:bookmarkStart w:id="2700" w:name="_Toc163045875"/>
      <w:r w:rsidRPr="00816C4A">
        <w:t>8.46</w:t>
      </w:r>
      <w:r w:rsidRPr="00816C4A">
        <w:tab/>
        <w:t>Timing Advance</w:t>
      </w:r>
      <w:bookmarkEnd w:id="2693"/>
      <w:bookmarkEnd w:id="2694"/>
      <w:bookmarkEnd w:id="2695"/>
      <w:bookmarkEnd w:id="2696"/>
      <w:bookmarkEnd w:id="2697"/>
      <w:bookmarkEnd w:id="2698"/>
      <w:bookmarkEnd w:id="2699"/>
      <w:bookmarkEnd w:id="2700"/>
    </w:p>
    <w:p w14:paraId="51C33EB3"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4A4934A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36538AA" w14:textId="77777777" w:rsidTr="00B27DCC">
        <w:trPr>
          <w:jc w:val="center"/>
        </w:trPr>
        <w:tc>
          <w:tcPr>
            <w:tcW w:w="1276" w:type="dxa"/>
          </w:tcPr>
          <w:p w14:paraId="75763D37" w14:textId="77777777" w:rsidR="00E86E7B" w:rsidRPr="00816C4A" w:rsidRDefault="00E86E7B" w:rsidP="00B27DCC">
            <w:pPr>
              <w:pStyle w:val="TAH"/>
              <w:rPr>
                <w:lang w:eastAsia="en-GB"/>
              </w:rPr>
            </w:pPr>
            <w:r w:rsidRPr="00816C4A">
              <w:rPr>
                <w:lang w:eastAsia="en-GB"/>
              </w:rPr>
              <w:t>Byte(s)</w:t>
            </w:r>
          </w:p>
        </w:tc>
        <w:tc>
          <w:tcPr>
            <w:tcW w:w="4961" w:type="dxa"/>
          </w:tcPr>
          <w:p w14:paraId="5417508E" w14:textId="77777777" w:rsidR="00E86E7B" w:rsidRPr="00816C4A" w:rsidRDefault="00E86E7B" w:rsidP="00B27DCC">
            <w:pPr>
              <w:pStyle w:val="TAH"/>
              <w:rPr>
                <w:lang w:eastAsia="en-GB"/>
              </w:rPr>
            </w:pPr>
            <w:r w:rsidRPr="00816C4A">
              <w:rPr>
                <w:lang w:eastAsia="en-GB"/>
              </w:rPr>
              <w:t>Description</w:t>
            </w:r>
          </w:p>
        </w:tc>
        <w:tc>
          <w:tcPr>
            <w:tcW w:w="1417" w:type="dxa"/>
          </w:tcPr>
          <w:p w14:paraId="1D7A2EE1" w14:textId="77777777" w:rsidR="00E86E7B" w:rsidRPr="00816C4A" w:rsidRDefault="00E86E7B" w:rsidP="00B27DCC">
            <w:pPr>
              <w:pStyle w:val="TAH"/>
              <w:rPr>
                <w:lang w:eastAsia="en-GB"/>
              </w:rPr>
            </w:pPr>
            <w:r w:rsidRPr="00816C4A">
              <w:rPr>
                <w:lang w:eastAsia="en-GB"/>
              </w:rPr>
              <w:t>Length</w:t>
            </w:r>
          </w:p>
        </w:tc>
      </w:tr>
      <w:tr w:rsidR="00E86E7B" w:rsidRPr="00816C4A" w14:paraId="798F49FC" w14:textId="77777777" w:rsidTr="00B27DCC">
        <w:trPr>
          <w:jc w:val="center"/>
        </w:trPr>
        <w:tc>
          <w:tcPr>
            <w:tcW w:w="1276" w:type="dxa"/>
          </w:tcPr>
          <w:p w14:paraId="0D3BC42D" w14:textId="77777777" w:rsidR="00E86E7B" w:rsidRPr="00816C4A" w:rsidRDefault="00E86E7B" w:rsidP="00B27DCC">
            <w:pPr>
              <w:pStyle w:val="TAC"/>
              <w:rPr>
                <w:lang w:eastAsia="en-GB"/>
              </w:rPr>
            </w:pPr>
            <w:r w:rsidRPr="00816C4A">
              <w:rPr>
                <w:lang w:eastAsia="en-GB"/>
              </w:rPr>
              <w:t>1</w:t>
            </w:r>
          </w:p>
        </w:tc>
        <w:tc>
          <w:tcPr>
            <w:tcW w:w="4961" w:type="dxa"/>
          </w:tcPr>
          <w:p w14:paraId="48E1B3E9" w14:textId="77777777" w:rsidR="00E86E7B" w:rsidRPr="00816C4A" w:rsidRDefault="00E86E7B" w:rsidP="00B27DCC">
            <w:pPr>
              <w:pStyle w:val="TAL"/>
            </w:pPr>
            <w:r w:rsidRPr="00816C4A">
              <w:t>Timing Advance tag</w:t>
            </w:r>
          </w:p>
        </w:tc>
        <w:tc>
          <w:tcPr>
            <w:tcW w:w="1417" w:type="dxa"/>
          </w:tcPr>
          <w:p w14:paraId="15BFC904" w14:textId="77777777" w:rsidR="00E86E7B" w:rsidRPr="00816C4A" w:rsidRDefault="00E86E7B" w:rsidP="00B27DCC">
            <w:pPr>
              <w:pStyle w:val="TAC"/>
              <w:rPr>
                <w:lang w:eastAsia="en-GB"/>
              </w:rPr>
            </w:pPr>
            <w:r w:rsidRPr="00816C4A">
              <w:rPr>
                <w:lang w:eastAsia="en-GB"/>
              </w:rPr>
              <w:t>1</w:t>
            </w:r>
          </w:p>
        </w:tc>
      </w:tr>
      <w:tr w:rsidR="00E86E7B" w:rsidRPr="00816C4A" w14:paraId="4E73C6E3" w14:textId="77777777" w:rsidTr="00B27DCC">
        <w:trPr>
          <w:jc w:val="center"/>
        </w:trPr>
        <w:tc>
          <w:tcPr>
            <w:tcW w:w="1276" w:type="dxa"/>
          </w:tcPr>
          <w:p w14:paraId="091636D8" w14:textId="77777777" w:rsidR="00E86E7B" w:rsidRPr="00816C4A" w:rsidRDefault="00E86E7B" w:rsidP="00B27DCC">
            <w:pPr>
              <w:pStyle w:val="TAC"/>
              <w:rPr>
                <w:lang w:eastAsia="en-GB"/>
              </w:rPr>
            </w:pPr>
            <w:r w:rsidRPr="00816C4A">
              <w:rPr>
                <w:lang w:eastAsia="en-GB"/>
              </w:rPr>
              <w:t>2</w:t>
            </w:r>
          </w:p>
        </w:tc>
        <w:tc>
          <w:tcPr>
            <w:tcW w:w="4961" w:type="dxa"/>
          </w:tcPr>
          <w:p w14:paraId="3442BE55" w14:textId="77777777" w:rsidR="00E86E7B" w:rsidRPr="00816C4A" w:rsidRDefault="00E86E7B" w:rsidP="00B27DCC">
            <w:pPr>
              <w:pStyle w:val="TAL"/>
            </w:pPr>
            <w:r w:rsidRPr="00816C4A">
              <w:t xml:space="preserve">Length = '02' </w:t>
            </w:r>
          </w:p>
        </w:tc>
        <w:tc>
          <w:tcPr>
            <w:tcW w:w="1417" w:type="dxa"/>
          </w:tcPr>
          <w:p w14:paraId="7F8C8FC0" w14:textId="77777777" w:rsidR="00E86E7B" w:rsidRPr="00816C4A" w:rsidRDefault="00E86E7B" w:rsidP="00B27DCC">
            <w:pPr>
              <w:pStyle w:val="TAC"/>
              <w:rPr>
                <w:lang w:eastAsia="en-GB"/>
              </w:rPr>
            </w:pPr>
            <w:r w:rsidRPr="00816C4A">
              <w:rPr>
                <w:lang w:eastAsia="en-GB"/>
              </w:rPr>
              <w:t>1</w:t>
            </w:r>
          </w:p>
        </w:tc>
      </w:tr>
      <w:tr w:rsidR="00E86E7B" w:rsidRPr="00816C4A" w14:paraId="08E144BE" w14:textId="77777777" w:rsidTr="00B27DCC">
        <w:trPr>
          <w:jc w:val="center"/>
        </w:trPr>
        <w:tc>
          <w:tcPr>
            <w:tcW w:w="1276" w:type="dxa"/>
          </w:tcPr>
          <w:p w14:paraId="4AA1E255" w14:textId="77777777" w:rsidR="00E86E7B" w:rsidRPr="00816C4A" w:rsidRDefault="00E86E7B" w:rsidP="00B27DCC">
            <w:pPr>
              <w:pStyle w:val="TAC"/>
              <w:rPr>
                <w:lang w:eastAsia="en-GB"/>
              </w:rPr>
            </w:pPr>
            <w:r w:rsidRPr="00816C4A">
              <w:rPr>
                <w:lang w:eastAsia="en-GB"/>
              </w:rPr>
              <w:t>3</w:t>
            </w:r>
          </w:p>
        </w:tc>
        <w:tc>
          <w:tcPr>
            <w:tcW w:w="4961" w:type="dxa"/>
          </w:tcPr>
          <w:p w14:paraId="3F74B7FD" w14:textId="77777777" w:rsidR="00E86E7B" w:rsidRPr="00816C4A" w:rsidRDefault="00E86E7B" w:rsidP="00B27DCC">
            <w:pPr>
              <w:pStyle w:val="TAL"/>
            </w:pPr>
            <w:r w:rsidRPr="00816C4A">
              <w:t>ME Status</w:t>
            </w:r>
          </w:p>
        </w:tc>
        <w:tc>
          <w:tcPr>
            <w:tcW w:w="1417" w:type="dxa"/>
          </w:tcPr>
          <w:p w14:paraId="7BC327F8" w14:textId="77777777" w:rsidR="00E86E7B" w:rsidRPr="00816C4A" w:rsidRDefault="00E86E7B" w:rsidP="00B27DCC">
            <w:pPr>
              <w:pStyle w:val="TAC"/>
              <w:rPr>
                <w:lang w:eastAsia="en-GB"/>
              </w:rPr>
            </w:pPr>
            <w:r w:rsidRPr="00816C4A">
              <w:rPr>
                <w:lang w:eastAsia="en-GB"/>
              </w:rPr>
              <w:t>1</w:t>
            </w:r>
          </w:p>
        </w:tc>
      </w:tr>
      <w:tr w:rsidR="00E86E7B" w:rsidRPr="00816C4A" w14:paraId="46DB399A" w14:textId="77777777" w:rsidTr="00B27DCC">
        <w:trPr>
          <w:jc w:val="center"/>
        </w:trPr>
        <w:tc>
          <w:tcPr>
            <w:tcW w:w="1276" w:type="dxa"/>
          </w:tcPr>
          <w:p w14:paraId="4516D303" w14:textId="77777777" w:rsidR="00E86E7B" w:rsidRPr="00816C4A" w:rsidRDefault="00E86E7B" w:rsidP="00B27DCC">
            <w:pPr>
              <w:pStyle w:val="TAC"/>
              <w:rPr>
                <w:lang w:eastAsia="en-GB"/>
              </w:rPr>
            </w:pPr>
            <w:r w:rsidRPr="00816C4A">
              <w:rPr>
                <w:lang w:eastAsia="en-GB"/>
              </w:rPr>
              <w:t>4</w:t>
            </w:r>
          </w:p>
        </w:tc>
        <w:tc>
          <w:tcPr>
            <w:tcW w:w="4961" w:type="dxa"/>
          </w:tcPr>
          <w:p w14:paraId="17A9F774" w14:textId="77777777" w:rsidR="00E86E7B" w:rsidRPr="00816C4A" w:rsidRDefault="00E86E7B" w:rsidP="00B27DCC">
            <w:pPr>
              <w:pStyle w:val="TAL"/>
            </w:pPr>
            <w:r w:rsidRPr="00816C4A">
              <w:t>Timing Advance</w:t>
            </w:r>
          </w:p>
        </w:tc>
        <w:tc>
          <w:tcPr>
            <w:tcW w:w="1417" w:type="dxa"/>
          </w:tcPr>
          <w:p w14:paraId="6E86DD0D" w14:textId="77777777" w:rsidR="00E86E7B" w:rsidRPr="00816C4A" w:rsidRDefault="00E86E7B" w:rsidP="00B27DCC">
            <w:pPr>
              <w:pStyle w:val="TAC"/>
              <w:rPr>
                <w:lang w:eastAsia="en-GB"/>
              </w:rPr>
            </w:pPr>
            <w:r w:rsidRPr="00816C4A">
              <w:rPr>
                <w:lang w:eastAsia="en-GB"/>
              </w:rPr>
              <w:t>1</w:t>
            </w:r>
          </w:p>
        </w:tc>
      </w:tr>
    </w:tbl>
    <w:p w14:paraId="633DA8C7" w14:textId="77777777" w:rsidR="00E86E7B" w:rsidRPr="00816C4A" w:rsidRDefault="00E86E7B" w:rsidP="00E86E7B"/>
    <w:p w14:paraId="4F80C058" w14:textId="77777777" w:rsidR="00E86E7B" w:rsidRPr="00816C4A" w:rsidRDefault="00E86E7B" w:rsidP="00E86E7B">
      <w:pPr>
        <w:pStyle w:val="B1"/>
      </w:pPr>
      <w:r w:rsidRPr="00816C4A">
        <w:t>Coding of ME status:</w:t>
      </w:r>
    </w:p>
    <w:p w14:paraId="195FD8F2" w14:textId="77777777" w:rsidR="00E86E7B" w:rsidRPr="00816C4A" w:rsidRDefault="00E86E7B" w:rsidP="00E86E7B">
      <w:pPr>
        <w:pStyle w:val="B1"/>
      </w:pPr>
      <w:r w:rsidRPr="00816C4A">
        <w:t>-</w:t>
      </w:r>
      <w:r w:rsidRPr="00816C4A">
        <w:tab/>
        <w:t>'00' = ME is in the idle state;</w:t>
      </w:r>
    </w:p>
    <w:p w14:paraId="0D1281C0" w14:textId="77777777" w:rsidR="00E86E7B" w:rsidRPr="00816C4A" w:rsidRDefault="00E86E7B" w:rsidP="00E86E7B">
      <w:pPr>
        <w:pStyle w:val="B1"/>
      </w:pPr>
      <w:r w:rsidRPr="00816C4A">
        <w:t>-</w:t>
      </w:r>
      <w:r w:rsidRPr="00816C4A">
        <w:tab/>
        <w:t>'01' = ME is not in idle state;</w:t>
      </w:r>
    </w:p>
    <w:p w14:paraId="1A086151" w14:textId="77777777" w:rsidR="00E86E7B" w:rsidRPr="00816C4A" w:rsidRDefault="00E86E7B" w:rsidP="00E86E7B">
      <w:pPr>
        <w:pStyle w:val="B1"/>
      </w:pPr>
      <w:r w:rsidRPr="00816C4A">
        <w:lastRenderedPageBreak/>
        <w:t>-</w:t>
      </w:r>
      <w:r w:rsidRPr="00816C4A">
        <w:tab/>
        <w:t>'02' to'FF'= reserved values.</w:t>
      </w:r>
    </w:p>
    <w:p w14:paraId="4E8A2D9A"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6044A3C" w14:textId="77777777" w:rsidR="00E86E7B" w:rsidRPr="00816C4A" w:rsidRDefault="00E86E7B" w:rsidP="00E86E7B">
      <w:pPr>
        <w:pStyle w:val="Heading2"/>
      </w:pPr>
      <w:bookmarkStart w:id="2701" w:name="_Toc3200996"/>
      <w:bookmarkStart w:id="2702" w:name="_Toc20392739"/>
      <w:bookmarkStart w:id="2703" w:name="_Toc27774386"/>
      <w:bookmarkStart w:id="2704" w:name="_Toc36482846"/>
      <w:bookmarkStart w:id="2705" w:name="_Toc36484505"/>
      <w:bookmarkStart w:id="2706" w:name="_Toc44933435"/>
      <w:bookmarkStart w:id="2707" w:name="_Toc50972388"/>
      <w:bookmarkStart w:id="2708" w:name="_Toc163045876"/>
      <w:r w:rsidRPr="00816C4A">
        <w:t>8.47</w:t>
      </w:r>
      <w:r w:rsidRPr="00816C4A">
        <w:tab/>
        <w:t>Browser Identity</w:t>
      </w:r>
      <w:bookmarkEnd w:id="2701"/>
      <w:bookmarkEnd w:id="2702"/>
      <w:bookmarkEnd w:id="2703"/>
      <w:bookmarkEnd w:id="2704"/>
      <w:bookmarkEnd w:id="2705"/>
      <w:bookmarkEnd w:id="2706"/>
      <w:bookmarkEnd w:id="2707"/>
      <w:bookmarkEnd w:id="2708"/>
    </w:p>
    <w:p w14:paraId="0DA098BF" w14:textId="499FD7A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.37.</w:t>
      </w:r>
    </w:p>
    <w:p w14:paraId="65108CA9" w14:textId="77777777" w:rsidR="00E86E7B" w:rsidRPr="00816C4A" w:rsidRDefault="00E86E7B" w:rsidP="00E86E7B">
      <w:pPr>
        <w:pStyle w:val="Heading2"/>
      </w:pPr>
      <w:bookmarkStart w:id="2709" w:name="_Toc3200997"/>
      <w:bookmarkStart w:id="2710" w:name="_Toc20392740"/>
      <w:bookmarkStart w:id="2711" w:name="_Toc27774387"/>
      <w:bookmarkStart w:id="2712" w:name="_Toc36482847"/>
      <w:bookmarkStart w:id="2713" w:name="_Toc36484506"/>
      <w:bookmarkStart w:id="2714" w:name="_Toc44933436"/>
      <w:bookmarkStart w:id="2715" w:name="_Toc50972389"/>
      <w:bookmarkStart w:id="2716" w:name="_Toc163045877"/>
      <w:r w:rsidRPr="00816C4A">
        <w:t>8.48</w:t>
      </w:r>
      <w:r w:rsidRPr="00816C4A">
        <w:tab/>
        <w:t>URL</w:t>
      </w:r>
      <w:bookmarkEnd w:id="2709"/>
      <w:bookmarkEnd w:id="2710"/>
      <w:bookmarkEnd w:id="2711"/>
      <w:bookmarkEnd w:id="2712"/>
      <w:bookmarkEnd w:id="2713"/>
      <w:bookmarkEnd w:id="2714"/>
      <w:bookmarkEnd w:id="2715"/>
      <w:bookmarkEnd w:id="2716"/>
    </w:p>
    <w:p w14:paraId="46F10EDA" w14:textId="20401B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.48.</w:t>
      </w:r>
    </w:p>
    <w:p w14:paraId="28D3AAC5" w14:textId="77777777" w:rsidR="00E86E7B" w:rsidRPr="00816C4A" w:rsidRDefault="00E86E7B" w:rsidP="00E86E7B">
      <w:pPr>
        <w:pStyle w:val="Heading2"/>
      </w:pPr>
      <w:bookmarkStart w:id="2717" w:name="_Toc3200998"/>
      <w:bookmarkStart w:id="2718" w:name="_Toc20392741"/>
      <w:bookmarkStart w:id="2719" w:name="_Toc27774388"/>
      <w:bookmarkStart w:id="2720" w:name="_Toc36482848"/>
      <w:bookmarkStart w:id="2721" w:name="_Toc36484507"/>
      <w:bookmarkStart w:id="2722" w:name="_Toc44933437"/>
      <w:bookmarkStart w:id="2723" w:name="_Toc50972390"/>
      <w:bookmarkStart w:id="2724" w:name="_Toc163045878"/>
      <w:r w:rsidRPr="00816C4A">
        <w:t>8.49</w:t>
      </w:r>
      <w:r w:rsidRPr="00816C4A">
        <w:tab/>
        <w:t>Bearer</w:t>
      </w:r>
      <w:bookmarkEnd w:id="2717"/>
      <w:bookmarkEnd w:id="2718"/>
      <w:bookmarkEnd w:id="2719"/>
      <w:bookmarkEnd w:id="2720"/>
      <w:bookmarkEnd w:id="2721"/>
      <w:bookmarkEnd w:id="2722"/>
      <w:bookmarkEnd w:id="2723"/>
      <w:bookmarkEnd w:id="2724"/>
    </w:p>
    <w:p w14:paraId="5B4B1EC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1C23BA6F" w14:textId="77777777" w:rsidTr="00B27DCC">
        <w:trPr>
          <w:jc w:val="center"/>
        </w:trPr>
        <w:tc>
          <w:tcPr>
            <w:tcW w:w="1914" w:type="dxa"/>
          </w:tcPr>
          <w:p w14:paraId="6BE8C8FA" w14:textId="77777777" w:rsidR="00E86E7B" w:rsidRPr="00816C4A" w:rsidRDefault="00E86E7B" w:rsidP="00B27DCC">
            <w:pPr>
              <w:pStyle w:val="TAH"/>
              <w:rPr>
                <w:lang w:eastAsia="en-GB"/>
              </w:rPr>
            </w:pPr>
            <w:r w:rsidRPr="00816C4A">
              <w:rPr>
                <w:lang w:eastAsia="en-GB"/>
              </w:rPr>
              <w:t>Byte(s)</w:t>
            </w:r>
          </w:p>
        </w:tc>
        <w:tc>
          <w:tcPr>
            <w:tcW w:w="4076" w:type="dxa"/>
          </w:tcPr>
          <w:p w14:paraId="5C73155B" w14:textId="77777777" w:rsidR="00E86E7B" w:rsidRPr="00816C4A" w:rsidRDefault="00E86E7B" w:rsidP="00B27DCC">
            <w:pPr>
              <w:pStyle w:val="TAH"/>
              <w:rPr>
                <w:lang w:eastAsia="en-GB"/>
              </w:rPr>
            </w:pPr>
            <w:r w:rsidRPr="00816C4A">
              <w:rPr>
                <w:lang w:eastAsia="en-GB"/>
              </w:rPr>
              <w:t>Description</w:t>
            </w:r>
          </w:p>
        </w:tc>
        <w:tc>
          <w:tcPr>
            <w:tcW w:w="1134" w:type="dxa"/>
          </w:tcPr>
          <w:p w14:paraId="46072BAF" w14:textId="77777777" w:rsidR="00E86E7B" w:rsidRPr="00816C4A" w:rsidRDefault="00E86E7B" w:rsidP="00B27DCC">
            <w:pPr>
              <w:pStyle w:val="TAH"/>
              <w:rPr>
                <w:lang w:eastAsia="en-GB"/>
              </w:rPr>
            </w:pPr>
            <w:r w:rsidRPr="00816C4A">
              <w:rPr>
                <w:lang w:eastAsia="en-GB"/>
              </w:rPr>
              <w:t>Length</w:t>
            </w:r>
          </w:p>
        </w:tc>
      </w:tr>
      <w:tr w:rsidR="00E86E7B" w:rsidRPr="00816C4A" w14:paraId="2DBBA1B9" w14:textId="77777777" w:rsidTr="00B27DCC">
        <w:trPr>
          <w:jc w:val="center"/>
        </w:trPr>
        <w:tc>
          <w:tcPr>
            <w:tcW w:w="1914" w:type="dxa"/>
          </w:tcPr>
          <w:p w14:paraId="21B3F058" w14:textId="77777777" w:rsidR="00E86E7B" w:rsidRPr="00816C4A" w:rsidRDefault="00E86E7B" w:rsidP="00B27DCC">
            <w:pPr>
              <w:pStyle w:val="TAC"/>
              <w:rPr>
                <w:lang w:eastAsia="en-GB"/>
              </w:rPr>
            </w:pPr>
            <w:r w:rsidRPr="00816C4A">
              <w:rPr>
                <w:lang w:eastAsia="en-GB"/>
              </w:rPr>
              <w:t>1</w:t>
            </w:r>
          </w:p>
        </w:tc>
        <w:tc>
          <w:tcPr>
            <w:tcW w:w="4076" w:type="dxa"/>
          </w:tcPr>
          <w:p w14:paraId="0F182668" w14:textId="77777777" w:rsidR="00E86E7B" w:rsidRPr="00816C4A" w:rsidRDefault="00E86E7B" w:rsidP="00B27DCC">
            <w:pPr>
              <w:pStyle w:val="TAL"/>
            </w:pPr>
            <w:r w:rsidRPr="00816C4A">
              <w:t>Bearer tag</w:t>
            </w:r>
          </w:p>
        </w:tc>
        <w:tc>
          <w:tcPr>
            <w:tcW w:w="1134" w:type="dxa"/>
          </w:tcPr>
          <w:p w14:paraId="2C860D5E" w14:textId="77777777" w:rsidR="00E86E7B" w:rsidRPr="00816C4A" w:rsidRDefault="00E86E7B" w:rsidP="00B27DCC">
            <w:pPr>
              <w:pStyle w:val="TAC"/>
              <w:rPr>
                <w:lang w:eastAsia="en-GB"/>
              </w:rPr>
            </w:pPr>
            <w:r w:rsidRPr="00816C4A">
              <w:rPr>
                <w:lang w:eastAsia="en-GB"/>
              </w:rPr>
              <w:t>1</w:t>
            </w:r>
          </w:p>
        </w:tc>
      </w:tr>
      <w:tr w:rsidR="00E86E7B" w:rsidRPr="00816C4A" w14:paraId="4AB57575" w14:textId="77777777" w:rsidTr="00B27DCC">
        <w:trPr>
          <w:jc w:val="center"/>
        </w:trPr>
        <w:tc>
          <w:tcPr>
            <w:tcW w:w="1914" w:type="dxa"/>
          </w:tcPr>
          <w:p w14:paraId="1237F021" w14:textId="77777777" w:rsidR="00E86E7B" w:rsidRPr="00816C4A" w:rsidRDefault="00E86E7B" w:rsidP="00B27DCC">
            <w:pPr>
              <w:pStyle w:val="TAC"/>
              <w:rPr>
                <w:lang w:eastAsia="en-GB"/>
              </w:rPr>
            </w:pPr>
            <w:r w:rsidRPr="00816C4A">
              <w:rPr>
                <w:lang w:eastAsia="en-GB"/>
              </w:rPr>
              <w:t>2 to (Y + 1)</w:t>
            </w:r>
          </w:p>
        </w:tc>
        <w:tc>
          <w:tcPr>
            <w:tcW w:w="4076" w:type="dxa"/>
          </w:tcPr>
          <w:p w14:paraId="0703E521" w14:textId="77777777" w:rsidR="00E86E7B" w:rsidRPr="00816C4A" w:rsidRDefault="00E86E7B" w:rsidP="00B27DCC">
            <w:pPr>
              <w:pStyle w:val="TAL"/>
            </w:pPr>
            <w:r w:rsidRPr="00816C4A">
              <w:t>Length (X)</w:t>
            </w:r>
          </w:p>
        </w:tc>
        <w:tc>
          <w:tcPr>
            <w:tcW w:w="1134" w:type="dxa"/>
          </w:tcPr>
          <w:p w14:paraId="3B79CCE0" w14:textId="77777777" w:rsidR="00E86E7B" w:rsidRPr="00816C4A" w:rsidRDefault="00E86E7B" w:rsidP="00B27DCC">
            <w:pPr>
              <w:pStyle w:val="TAC"/>
              <w:rPr>
                <w:lang w:val="fr-FR" w:eastAsia="en-GB"/>
              </w:rPr>
            </w:pPr>
            <w:r w:rsidRPr="00816C4A">
              <w:rPr>
                <w:lang w:val="fr-FR" w:eastAsia="en-GB"/>
              </w:rPr>
              <w:t>Y</w:t>
            </w:r>
          </w:p>
        </w:tc>
      </w:tr>
      <w:tr w:rsidR="00E86E7B" w:rsidRPr="00816C4A" w14:paraId="2F677126" w14:textId="77777777" w:rsidTr="00B27DCC">
        <w:trPr>
          <w:jc w:val="center"/>
        </w:trPr>
        <w:tc>
          <w:tcPr>
            <w:tcW w:w="1914" w:type="dxa"/>
          </w:tcPr>
          <w:p w14:paraId="2E67D94E"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610849F8" w14:textId="77777777" w:rsidR="00E86E7B" w:rsidRPr="00816C4A" w:rsidRDefault="00E86E7B" w:rsidP="00B27DCC">
            <w:pPr>
              <w:pStyle w:val="TAL"/>
            </w:pPr>
            <w:r w:rsidRPr="00816C4A">
              <w:t>List of bearers in order of priority requested</w:t>
            </w:r>
          </w:p>
        </w:tc>
        <w:tc>
          <w:tcPr>
            <w:tcW w:w="1134" w:type="dxa"/>
          </w:tcPr>
          <w:p w14:paraId="160A979F" w14:textId="77777777" w:rsidR="00E86E7B" w:rsidRPr="00816C4A" w:rsidRDefault="00E86E7B" w:rsidP="00B27DCC">
            <w:pPr>
              <w:pStyle w:val="TAC"/>
              <w:rPr>
                <w:lang w:eastAsia="en-GB"/>
              </w:rPr>
            </w:pPr>
            <w:r w:rsidRPr="00816C4A">
              <w:rPr>
                <w:lang w:eastAsia="en-GB"/>
              </w:rPr>
              <w:t>X</w:t>
            </w:r>
          </w:p>
        </w:tc>
      </w:tr>
    </w:tbl>
    <w:p w14:paraId="2E6C9619" w14:textId="77777777" w:rsidR="00E86E7B" w:rsidRPr="00816C4A" w:rsidRDefault="00E86E7B" w:rsidP="00E86E7B"/>
    <w:p w14:paraId="16C70803" w14:textId="77777777" w:rsidR="00E86E7B" w:rsidRPr="00816C4A" w:rsidRDefault="00E86E7B" w:rsidP="00E86E7B">
      <w:r w:rsidRPr="00816C4A">
        <w:t>The ME shall use this list to choose which bearers are allowed in order of priority.</w:t>
      </w:r>
    </w:p>
    <w:p w14:paraId="6C8B2724" w14:textId="77777777" w:rsidR="00E86E7B" w:rsidRPr="00816C4A" w:rsidRDefault="00E86E7B" w:rsidP="00E86E7B">
      <w:pPr>
        <w:pStyle w:val="B1"/>
      </w:pPr>
      <w:r w:rsidRPr="00816C4A">
        <w:t>Coding of the bearers:</w:t>
      </w:r>
    </w:p>
    <w:p w14:paraId="316977EE" w14:textId="77777777" w:rsidR="00E86E7B" w:rsidRPr="00816C4A" w:rsidRDefault="00E86E7B" w:rsidP="00E86E7B">
      <w:pPr>
        <w:pStyle w:val="B1"/>
      </w:pPr>
      <w:r w:rsidRPr="00816C4A">
        <w:t>-</w:t>
      </w:r>
      <w:r w:rsidRPr="00816C4A">
        <w:tab/>
        <w:t>'00' = SMS;</w:t>
      </w:r>
    </w:p>
    <w:p w14:paraId="362AB603" w14:textId="77777777" w:rsidR="00E86E7B" w:rsidRPr="00816C4A" w:rsidRDefault="00E86E7B" w:rsidP="00E86E7B">
      <w:pPr>
        <w:pStyle w:val="B1"/>
        <w:rPr>
          <w:lang w:val="sv-SE"/>
        </w:rPr>
      </w:pPr>
      <w:r w:rsidRPr="00816C4A">
        <w:rPr>
          <w:lang w:val="sv-SE"/>
        </w:rPr>
        <w:t>-</w:t>
      </w:r>
      <w:r w:rsidRPr="00816C4A">
        <w:rPr>
          <w:lang w:val="sv-SE"/>
        </w:rPr>
        <w:tab/>
        <w:t>'01' = CSD;</w:t>
      </w:r>
    </w:p>
    <w:p w14:paraId="1F954EAF" w14:textId="77777777" w:rsidR="00E86E7B" w:rsidRPr="00816C4A" w:rsidRDefault="00E86E7B" w:rsidP="00E86E7B">
      <w:pPr>
        <w:pStyle w:val="B1"/>
        <w:rPr>
          <w:lang w:val="sv-SE"/>
        </w:rPr>
      </w:pPr>
      <w:r w:rsidRPr="00816C4A">
        <w:rPr>
          <w:lang w:val="sv-SE"/>
        </w:rPr>
        <w:t>-</w:t>
      </w:r>
      <w:r w:rsidRPr="00816C4A">
        <w:rPr>
          <w:lang w:val="sv-SE"/>
        </w:rPr>
        <w:tab/>
        <w:t>'02' = USSD;</w:t>
      </w:r>
    </w:p>
    <w:p w14:paraId="3DF84EE4" w14:textId="77777777" w:rsidR="00E86E7B" w:rsidRPr="00816C4A" w:rsidRDefault="00E86E7B" w:rsidP="00E86E7B">
      <w:pPr>
        <w:pStyle w:val="B1"/>
        <w:rPr>
          <w:lang w:val="sv-SE"/>
        </w:rPr>
      </w:pPr>
      <w:r w:rsidRPr="00816C4A">
        <w:rPr>
          <w:lang w:val="sv-SE"/>
        </w:rPr>
        <w:t>-</w:t>
      </w:r>
      <w:r w:rsidRPr="00816C4A">
        <w:rPr>
          <w:lang w:val="sv-SE"/>
        </w:rPr>
        <w:tab/>
        <w:t>'03' = GPRS/UTRAN packet service/E-UTRAN/NG-RAN;</w:t>
      </w:r>
    </w:p>
    <w:p w14:paraId="79F746F5" w14:textId="77777777" w:rsidR="00E86E7B" w:rsidRPr="00816C4A" w:rsidRDefault="00E86E7B" w:rsidP="00E86E7B">
      <w:pPr>
        <w:pStyle w:val="B1"/>
      </w:pPr>
      <w:r w:rsidRPr="00816C4A">
        <w:t>-</w:t>
      </w:r>
      <w:r w:rsidRPr="00816C4A">
        <w:tab/>
        <w:t>'04' to 'FF' = RFU.</w:t>
      </w:r>
    </w:p>
    <w:p w14:paraId="1E6A25CF" w14:textId="77777777" w:rsidR="00E86E7B" w:rsidRPr="00816C4A" w:rsidRDefault="00E86E7B" w:rsidP="00E86E7B">
      <w:pPr>
        <w:pStyle w:val="Heading2"/>
      </w:pPr>
      <w:bookmarkStart w:id="2725" w:name="_Toc3200999"/>
      <w:bookmarkStart w:id="2726" w:name="_Toc20392742"/>
      <w:bookmarkStart w:id="2727" w:name="_Toc27774389"/>
      <w:bookmarkStart w:id="2728" w:name="_Toc36482849"/>
      <w:bookmarkStart w:id="2729" w:name="_Toc36484508"/>
      <w:bookmarkStart w:id="2730" w:name="_Toc44933438"/>
      <w:bookmarkStart w:id="2731" w:name="_Toc50972391"/>
      <w:bookmarkStart w:id="2732" w:name="_Toc163045879"/>
      <w:r w:rsidRPr="00816C4A">
        <w:t>8.50</w:t>
      </w:r>
      <w:r w:rsidRPr="00816C4A">
        <w:tab/>
        <w:t>Provisioning File Reference</w:t>
      </w:r>
      <w:bookmarkEnd w:id="2725"/>
      <w:bookmarkEnd w:id="2726"/>
      <w:bookmarkEnd w:id="2727"/>
      <w:bookmarkEnd w:id="2728"/>
      <w:bookmarkEnd w:id="2729"/>
      <w:bookmarkEnd w:id="2730"/>
      <w:bookmarkEnd w:id="2731"/>
      <w:bookmarkEnd w:id="2732"/>
    </w:p>
    <w:p w14:paraId="693932F7" w14:textId="2C9CD67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.50.</w:t>
      </w:r>
    </w:p>
    <w:p w14:paraId="5265137B" w14:textId="77777777" w:rsidR="00E86E7B" w:rsidRPr="00816C4A" w:rsidRDefault="00E86E7B" w:rsidP="00E86E7B">
      <w:pPr>
        <w:pStyle w:val="Heading2"/>
        <w:rPr>
          <w:lang w:val="fr-FR"/>
        </w:rPr>
      </w:pPr>
      <w:bookmarkStart w:id="2733" w:name="_Toc3201000"/>
      <w:bookmarkStart w:id="2734" w:name="_Toc20392743"/>
      <w:bookmarkStart w:id="2735" w:name="_Toc27774390"/>
      <w:bookmarkStart w:id="2736" w:name="_Toc36482850"/>
      <w:bookmarkStart w:id="2737" w:name="_Toc36484509"/>
      <w:bookmarkStart w:id="2738" w:name="_Toc44933439"/>
      <w:bookmarkStart w:id="2739" w:name="_Toc50972392"/>
      <w:bookmarkStart w:id="2740" w:name="_Toc163045880"/>
      <w:r w:rsidRPr="00816C4A">
        <w:rPr>
          <w:lang w:val="fr-FR"/>
        </w:rPr>
        <w:t>8.51</w:t>
      </w:r>
      <w:r w:rsidRPr="00816C4A">
        <w:rPr>
          <w:lang w:val="fr-FR"/>
        </w:rPr>
        <w:tab/>
        <w:t>Browser Termination Cause</w:t>
      </w:r>
      <w:bookmarkEnd w:id="2733"/>
      <w:bookmarkEnd w:id="2734"/>
      <w:bookmarkEnd w:id="2735"/>
      <w:bookmarkEnd w:id="2736"/>
      <w:bookmarkEnd w:id="2737"/>
      <w:bookmarkEnd w:id="2738"/>
      <w:bookmarkEnd w:id="2739"/>
      <w:bookmarkEnd w:id="2740"/>
    </w:p>
    <w:p w14:paraId="0AA94927" w14:textId="1EB5A8E1" w:rsidR="00E86E7B" w:rsidRPr="00816C4A" w:rsidRDefault="00E86E7B" w:rsidP="00E86E7B">
      <w:pPr>
        <w:rPr>
          <w:lang w:val="fr-FR"/>
        </w:rPr>
      </w:pPr>
      <w:r w:rsidRPr="00816C4A">
        <w:rPr>
          <w:lang w:val="fr-FR"/>
        </w:rPr>
        <w:t xml:space="preserve">See ETSI TS 102 223 [32] </w:t>
      </w:r>
      <w:r w:rsidR="00E05181" w:rsidRPr="00816C4A">
        <w:rPr>
          <w:lang w:val="fr-FR"/>
        </w:rPr>
        <w:t>clause</w:t>
      </w:r>
      <w:r w:rsidR="00E05181">
        <w:rPr>
          <w:lang w:val="fr-FR"/>
        </w:rPr>
        <w:t> </w:t>
      </w:r>
      <w:r w:rsidR="00E05181" w:rsidRPr="00816C4A">
        <w:rPr>
          <w:lang w:val="fr-FR"/>
        </w:rPr>
        <w:t>8</w:t>
      </w:r>
      <w:r w:rsidRPr="00816C4A">
        <w:rPr>
          <w:lang w:val="fr-FR"/>
        </w:rPr>
        <w:t>.51.</w:t>
      </w:r>
    </w:p>
    <w:p w14:paraId="1B680D20" w14:textId="77777777" w:rsidR="00E86E7B" w:rsidRDefault="00E86E7B" w:rsidP="00E86E7B">
      <w:pPr>
        <w:pStyle w:val="Heading2"/>
        <w:rPr>
          <w:lang w:val="fr-FR"/>
        </w:rPr>
      </w:pPr>
      <w:bookmarkStart w:id="2741" w:name="_Toc3201001"/>
      <w:bookmarkStart w:id="2742" w:name="_Toc20392744"/>
      <w:bookmarkStart w:id="2743" w:name="_Toc27774391"/>
      <w:bookmarkStart w:id="2744" w:name="_Toc36482851"/>
      <w:bookmarkStart w:id="2745" w:name="_Toc36484510"/>
      <w:bookmarkStart w:id="2746" w:name="_Toc44933440"/>
      <w:bookmarkStart w:id="2747" w:name="_Toc50972393"/>
      <w:bookmarkStart w:id="2748" w:name="_Toc163045881"/>
      <w:r w:rsidRPr="00816C4A">
        <w:rPr>
          <w:lang w:val="fr-FR"/>
        </w:rPr>
        <w:t>8.52</w:t>
      </w:r>
      <w:r w:rsidRPr="00816C4A">
        <w:rPr>
          <w:lang w:val="fr-FR"/>
        </w:rPr>
        <w:tab/>
        <w:t>Bearer description</w:t>
      </w:r>
      <w:bookmarkEnd w:id="2741"/>
      <w:bookmarkEnd w:id="2742"/>
      <w:bookmarkEnd w:id="2743"/>
      <w:bookmarkEnd w:id="2744"/>
      <w:bookmarkEnd w:id="2745"/>
      <w:bookmarkEnd w:id="2746"/>
      <w:bookmarkEnd w:id="2747"/>
      <w:bookmarkEnd w:id="2748"/>
    </w:p>
    <w:p w14:paraId="01CC41B2" w14:textId="77777777" w:rsidR="00FA4000" w:rsidRPr="004E4D5F" w:rsidRDefault="00FA4000" w:rsidP="00FA4000">
      <w:pPr>
        <w:pStyle w:val="Heading3"/>
      </w:pPr>
      <w:bookmarkStart w:id="2749" w:name="_Toc36484511"/>
      <w:bookmarkStart w:id="2750" w:name="_Toc44933441"/>
      <w:bookmarkStart w:id="2751" w:name="_Toc50972394"/>
      <w:bookmarkStart w:id="2752" w:name="_Toc3201002"/>
      <w:bookmarkStart w:id="2753" w:name="_Toc20392745"/>
      <w:bookmarkStart w:id="2754" w:name="_Toc27774392"/>
      <w:bookmarkStart w:id="2755" w:name="_Toc36482852"/>
      <w:bookmarkStart w:id="2756" w:name="_Toc163045882"/>
      <w:r w:rsidRPr="004E4D5F">
        <w:t>8.52.</w:t>
      </w:r>
      <w:r>
        <w:t>0</w:t>
      </w:r>
      <w:r>
        <w:tab/>
      </w:r>
      <w:r w:rsidRPr="004E4D5F">
        <w:t>Structure of Bearer description</w:t>
      </w:r>
      <w:bookmarkEnd w:id="2749"/>
      <w:bookmarkEnd w:id="2750"/>
      <w:bookmarkEnd w:id="2751"/>
      <w:bookmarkEnd w:id="2756"/>
    </w:p>
    <w:p w14:paraId="1400FE91" w14:textId="77777777" w:rsidR="00FA4000" w:rsidRPr="004E4D5F" w:rsidRDefault="00FA4000" w:rsidP="00FA4000">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A4000" w:rsidRPr="00816C4A" w14:paraId="2DDD6D89" w14:textId="77777777" w:rsidTr="00B27DCC">
        <w:trPr>
          <w:cantSplit/>
          <w:jc w:val="center"/>
        </w:trPr>
        <w:tc>
          <w:tcPr>
            <w:tcW w:w="1276" w:type="dxa"/>
          </w:tcPr>
          <w:p w14:paraId="0532BD4D" w14:textId="77777777" w:rsidR="00FA4000" w:rsidRPr="00816C4A" w:rsidRDefault="00FA4000" w:rsidP="00B27DCC">
            <w:pPr>
              <w:pStyle w:val="TAH"/>
              <w:rPr>
                <w:lang w:eastAsia="en-GB"/>
              </w:rPr>
            </w:pPr>
            <w:r w:rsidRPr="00816C4A">
              <w:rPr>
                <w:lang w:eastAsia="en-GB"/>
              </w:rPr>
              <w:t>Byte(s)</w:t>
            </w:r>
          </w:p>
        </w:tc>
        <w:tc>
          <w:tcPr>
            <w:tcW w:w="4961" w:type="dxa"/>
          </w:tcPr>
          <w:p w14:paraId="0694D512" w14:textId="77777777" w:rsidR="00FA4000" w:rsidRPr="00816C4A" w:rsidRDefault="00FA4000" w:rsidP="00B27DCC">
            <w:pPr>
              <w:pStyle w:val="TAH"/>
              <w:rPr>
                <w:lang w:eastAsia="en-GB"/>
              </w:rPr>
            </w:pPr>
            <w:r w:rsidRPr="00816C4A">
              <w:rPr>
                <w:lang w:eastAsia="en-GB"/>
              </w:rPr>
              <w:t>Description</w:t>
            </w:r>
          </w:p>
        </w:tc>
        <w:tc>
          <w:tcPr>
            <w:tcW w:w="1417" w:type="dxa"/>
          </w:tcPr>
          <w:p w14:paraId="16BEB975" w14:textId="77777777" w:rsidR="00FA4000" w:rsidRPr="00816C4A" w:rsidRDefault="00FA4000" w:rsidP="00B27DCC">
            <w:pPr>
              <w:pStyle w:val="TAH"/>
              <w:rPr>
                <w:lang w:eastAsia="en-GB"/>
              </w:rPr>
            </w:pPr>
            <w:r w:rsidRPr="00816C4A">
              <w:rPr>
                <w:lang w:eastAsia="en-GB"/>
              </w:rPr>
              <w:t>Length</w:t>
            </w:r>
          </w:p>
        </w:tc>
      </w:tr>
      <w:tr w:rsidR="00FA4000" w:rsidRPr="00816C4A" w14:paraId="1E8BD5A5" w14:textId="77777777" w:rsidTr="00B27DCC">
        <w:trPr>
          <w:cantSplit/>
          <w:jc w:val="center"/>
        </w:trPr>
        <w:tc>
          <w:tcPr>
            <w:tcW w:w="1276" w:type="dxa"/>
          </w:tcPr>
          <w:p w14:paraId="22BFE4CE" w14:textId="77777777" w:rsidR="00FA4000" w:rsidRPr="00816C4A" w:rsidRDefault="00FA4000" w:rsidP="00B27DCC">
            <w:pPr>
              <w:pStyle w:val="TAC"/>
              <w:rPr>
                <w:lang w:eastAsia="en-GB"/>
              </w:rPr>
            </w:pPr>
            <w:r w:rsidRPr="00816C4A">
              <w:rPr>
                <w:lang w:eastAsia="en-GB"/>
              </w:rPr>
              <w:t>1</w:t>
            </w:r>
          </w:p>
        </w:tc>
        <w:tc>
          <w:tcPr>
            <w:tcW w:w="4961" w:type="dxa"/>
          </w:tcPr>
          <w:p w14:paraId="36B989FA" w14:textId="77777777" w:rsidR="00FA4000" w:rsidRPr="00816C4A" w:rsidRDefault="00FA4000" w:rsidP="00B27DCC">
            <w:pPr>
              <w:pStyle w:val="TAL"/>
            </w:pPr>
            <w:r w:rsidRPr="00816C4A">
              <w:t>Bearer description tag</w:t>
            </w:r>
          </w:p>
        </w:tc>
        <w:tc>
          <w:tcPr>
            <w:tcW w:w="1417" w:type="dxa"/>
          </w:tcPr>
          <w:p w14:paraId="06EF1F2E" w14:textId="77777777" w:rsidR="00FA4000" w:rsidRPr="00816C4A" w:rsidRDefault="00FA4000" w:rsidP="00B27DCC">
            <w:pPr>
              <w:pStyle w:val="TAC"/>
              <w:rPr>
                <w:lang w:eastAsia="en-GB"/>
              </w:rPr>
            </w:pPr>
            <w:r w:rsidRPr="00816C4A">
              <w:rPr>
                <w:lang w:eastAsia="en-GB"/>
              </w:rPr>
              <w:t>1</w:t>
            </w:r>
          </w:p>
        </w:tc>
      </w:tr>
      <w:tr w:rsidR="00FA4000" w:rsidRPr="00816C4A" w14:paraId="69372F73" w14:textId="77777777" w:rsidTr="00B27DCC">
        <w:trPr>
          <w:cantSplit/>
          <w:jc w:val="center"/>
        </w:trPr>
        <w:tc>
          <w:tcPr>
            <w:tcW w:w="1276" w:type="dxa"/>
          </w:tcPr>
          <w:p w14:paraId="758FDBAD" w14:textId="77777777" w:rsidR="00FA4000" w:rsidRPr="00816C4A" w:rsidRDefault="00FA4000" w:rsidP="00B27DCC">
            <w:pPr>
              <w:pStyle w:val="TAC"/>
              <w:rPr>
                <w:lang w:eastAsia="en-GB"/>
              </w:rPr>
            </w:pPr>
            <w:r w:rsidRPr="00816C4A">
              <w:rPr>
                <w:lang w:eastAsia="en-GB"/>
              </w:rPr>
              <w:t>2</w:t>
            </w:r>
          </w:p>
        </w:tc>
        <w:tc>
          <w:tcPr>
            <w:tcW w:w="4961" w:type="dxa"/>
          </w:tcPr>
          <w:p w14:paraId="2AEB79A7" w14:textId="77777777" w:rsidR="00FA4000" w:rsidRPr="00816C4A" w:rsidRDefault="00FA4000" w:rsidP="00B27DCC">
            <w:pPr>
              <w:pStyle w:val="TAL"/>
            </w:pPr>
            <w:r w:rsidRPr="00816C4A">
              <w:t>Length (X+1)</w:t>
            </w:r>
          </w:p>
        </w:tc>
        <w:tc>
          <w:tcPr>
            <w:tcW w:w="1417" w:type="dxa"/>
          </w:tcPr>
          <w:p w14:paraId="26A6D49C" w14:textId="77777777" w:rsidR="00FA4000" w:rsidRPr="00816C4A" w:rsidRDefault="00FA4000" w:rsidP="00B27DCC">
            <w:pPr>
              <w:pStyle w:val="TAC"/>
              <w:rPr>
                <w:lang w:eastAsia="en-GB"/>
              </w:rPr>
            </w:pPr>
            <w:r w:rsidRPr="00816C4A">
              <w:rPr>
                <w:lang w:eastAsia="en-GB"/>
              </w:rPr>
              <w:t>1</w:t>
            </w:r>
          </w:p>
        </w:tc>
      </w:tr>
      <w:tr w:rsidR="00FA4000" w:rsidRPr="00816C4A" w14:paraId="662BF37A" w14:textId="77777777" w:rsidTr="00B27DCC">
        <w:trPr>
          <w:cantSplit/>
          <w:jc w:val="center"/>
        </w:trPr>
        <w:tc>
          <w:tcPr>
            <w:tcW w:w="1276" w:type="dxa"/>
          </w:tcPr>
          <w:p w14:paraId="05243343" w14:textId="77777777" w:rsidR="00FA4000" w:rsidRPr="00816C4A" w:rsidRDefault="00FA4000" w:rsidP="00B27DCC">
            <w:pPr>
              <w:pStyle w:val="TAC"/>
              <w:rPr>
                <w:lang w:eastAsia="en-GB"/>
              </w:rPr>
            </w:pPr>
            <w:r w:rsidRPr="00816C4A">
              <w:rPr>
                <w:lang w:eastAsia="en-GB"/>
              </w:rPr>
              <w:t>3</w:t>
            </w:r>
          </w:p>
        </w:tc>
        <w:tc>
          <w:tcPr>
            <w:tcW w:w="4961" w:type="dxa"/>
          </w:tcPr>
          <w:p w14:paraId="58CF34B4" w14:textId="77777777" w:rsidR="00FA4000" w:rsidRPr="00816C4A" w:rsidRDefault="00FA4000" w:rsidP="00B27DCC">
            <w:pPr>
              <w:pStyle w:val="TAL"/>
            </w:pPr>
            <w:r w:rsidRPr="00816C4A">
              <w:t>Bearer type</w:t>
            </w:r>
          </w:p>
        </w:tc>
        <w:tc>
          <w:tcPr>
            <w:tcW w:w="1417" w:type="dxa"/>
          </w:tcPr>
          <w:p w14:paraId="2025D368" w14:textId="77777777" w:rsidR="00FA4000" w:rsidRPr="00816C4A" w:rsidRDefault="00FA4000" w:rsidP="00B27DCC">
            <w:pPr>
              <w:pStyle w:val="TAC"/>
              <w:rPr>
                <w:lang w:eastAsia="en-GB"/>
              </w:rPr>
            </w:pPr>
            <w:r w:rsidRPr="00816C4A">
              <w:rPr>
                <w:lang w:eastAsia="en-GB"/>
              </w:rPr>
              <w:t>1</w:t>
            </w:r>
          </w:p>
        </w:tc>
      </w:tr>
      <w:tr w:rsidR="00FA4000" w:rsidRPr="00816C4A" w14:paraId="2E222F73" w14:textId="77777777" w:rsidTr="00B27DCC">
        <w:trPr>
          <w:cantSplit/>
          <w:jc w:val="center"/>
        </w:trPr>
        <w:tc>
          <w:tcPr>
            <w:tcW w:w="1276" w:type="dxa"/>
          </w:tcPr>
          <w:p w14:paraId="3F288016" w14:textId="77777777" w:rsidR="00FA4000" w:rsidRPr="00816C4A" w:rsidRDefault="00FA4000" w:rsidP="00B27DCC">
            <w:pPr>
              <w:pStyle w:val="TAC"/>
              <w:rPr>
                <w:lang w:eastAsia="en-GB"/>
              </w:rPr>
            </w:pPr>
            <w:r w:rsidRPr="00816C4A">
              <w:rPr>
                <w:lang w:eastAsia="en-GB"/>
              </w:rPr>
              <w:t>4 to (3+X)</w:t>
            </w:r>
          </w:p>
        </w:tc>
        <w:tc>
          <w:tcPr>
            <w:tcW w:w="4961" w:type="dxa"/>
          </w:tcPr>
          <w:p w14:paraId="0FC6B3FF" w14:textId="77777777" w:rsidR="00FA4000" w:rsidRPr="00816C4A" w:rsidRDefault="00FA4000" w:rsidP="00B27DCC">
            <w:pPr>
              <w:pStyle w:val="TAL"/>
            </w:pPr>
            <w:r w:rsidRPr="00816C4A">
              <w:t>Bearer parameters</w:t>
            </w:r>
          </w:p>
        </w:tc>
        <w:tc>
          <w:tcPr>
            <w:tcW w:w="1417" w:type="dxa"/>
          </w:tcPr>
          <w:p w14:paraId="54F3F59B" w14:textId="77777777" w:rsidR="00FA4000" w:rsidRPr="00816C4A" w:rsidRDefault="00FA4000" w:rsidP="00B27DCC">
            <w:pPr>
              <w:pStyle w:val="TAC"/>
              <w:rPr>
                <w:lang w:eastAsia="en-GB"/>
              </w:rPr>
            </w:pPr>
            <w:r w:rsidRPr="00816C4A">
              <w:rPr>
                <w:lang w:eastAsia="en-GB"/>
              </w:rPr>
              <w:t>X</w:t>
            </w:r>
          </w:p>
        </w:tc>
      </w:tr>
    </w:tbl>
    <w:p w14:paraId="70831715" w14:textId="77777777" w:rsidR="00FA4000" w:rsidRPr="00816C4A" w:rsidRDefault="00FA4000" w:rsidP="00FA4000"/>
    <w:p w14:paraId="70196554" w14:textId="77777777" w:rsidR="00FA4000" w:rsidRPr="00816C4A" w:rsidRDefault="00FA4000" w:rsidP="00FA4000">
      <w:pPr>
        <w:pStyle w:val="B1"/>
      </w:pPr>
      <w:r w:rsidRPr="00816C4A">
        <w:t>-</w:t>
      </w:r>
      <w:r w:rsidRPr="00816C4A">
        <w:tab/>
        <w:t>Bearer Type coding: in addition to the values defined in ETSI TS 102 223 [32], the following are defined:</w:t>
      </w:r>
    </w:p>
    <w:p w14:paraId="19514C84" w14:textId="77777777" w:rsidR="00FA4000" w:rsidRPr="00816C4A" w:rsidRDefault="00FA4000" w:rsidP="00FA4000">
      <w:pPr>
        <w:pStyle w:val="B2"/>
        <w:rPr>
          <w:lang w:val="sv-SE"/>
        </w:rPr>
      </w:pPr>
      <w:r w:rsidRPr="00816C4A">
        <w:rPr>
          <w:lang w:val="sv-SE"/>
        </w:rPr>
        <w:t>'01' = CSD;</w:t>
      </w:r>
    </w:p>
    <w:p w14:paraId="5EF12750" w14:textId="77777777" w:rsidR="00FA4000" w:rsidRPr="00816C4A" w:rsidRDefault="00FA4000" w:rsidP="00FA4000">
      <w:pPr>
        <w:pStyle w:val="B2"/>
        <w:rPr>
          <w:lang w:val="sv-SE"/>
        </w:rPr>
      </w:pPr>
      <w:r w:rsidRPr="00816C4A">
        <w:rPr>
          <w:lang w:val="sv-SE"/>
        </w:rPr>
        <w:lastRenderedPageBreak/>
        <w:t>'02' = GPRS / UTRAN packet service / E-UTRAN</w:t>
      </w:r>
      <w:r>
        <w:rPr>
          <w:lang w:val="sv-SE"/>
        </w:rPr>
        <w:t xml:space="preserve"> / NG-RAN</w:t>
      </w:r>
      <w:r w:rsidRPr="00816C4A">
        <w:rPr>
          <w:lang w:val="sv-SE"/>
        </w:rPr>
        <w:t>.</w:t>
      </w:r>
    </w:p>
    <w:p w14:paraId="647E0D37" w14:textId="77777777" w:rsidR="00FA4000" w:rsidRPr="00816C4A" w:rsidRDefault="00FA4000" w:rsidP="00FA4000">
      <w:pPr>
        <w:pStyle w:val="B2"/>
      </w:pPr>
      <w:r w:rsidRPr="00816C4A">
        <w:t>'09' = UTRAN packet service with extended parameters / HSDPA / E-UTRAN</w:t>
      </w:r>
      <w:r>
        <w:rPr>
          <w:lang w:val="sv-SE"/>
        </w:rPr>
        <w:t xml:space="preserve"> / NG-RAN</w:t>
      </w:r>
      <w:r w:rsidRPr="00816C4A">
        <w:t>.</w:t>
      </w:r>
    </w:p>
    <w:p w14:paraId="52CDD910" w14:textId="77777777" w:rsidR="00FA4000" w:rsidRPr="00816C4A" w:rsidRDefault="00FA4000" w:rsidP="00FA4000">
      <w:pPr>
        <w:pStyle w:val="B2"/>
        <w:rPr>
          <w:lang w:val="sv-SE"/>
        </w:rPr>
      </w:pPr>
      <w:r w:rsidRPr="00816C4A">
        <w:rPr>
          <w:lang w:val="sv-SE"/>
        </w:rPr>
        <w:t>'0A' = (I-)WLAN.</w:t>
      </w:r>
    </w:p>
    <w:p w14:paraId="3E0D0BBC" w14:textId="77777777" w:rsidR="00FA4000" w:rsidRPr="00816C4A" w:rsidRDefault="00FA4000" w:rsidP="00FA4000">
      <w:pPr>
        <w:pStyle w:val="B2"/>
        <w:rPr>
          <w:lang w:val="sv-SE"/>
        </w:rPr>
      </w:pPr>
      <w:r w:rsidRPr="00816C4A">
        <w:rPr>
          <w:lang w:val="sv-SE"/>
        </w:rPr>
        <w:t>'0B' = E-UTRAN</w:t>
      </w:r>
      <w:r>
        <w:rPr>
          <w:lang w:val="sv-SE"/>
        </w:rPr>
        <w:t xml:space="preserve"> / NG-RAN</w:t>
      </w:r>
      <w:r w:rsidRPr="00816C4A">
        <w:rPr>
          <w:lang w:val="sv-SE"/>
        </w:rPr>
        <w:t xml:space="preserve"> / mapped UTRAN packet service.</w:t>
      </w:r>
    </w:p>
    <w:p w14:paraId="15880BBC" w14:textId="77777777" w:rsidR="00FA4000" w:rsidRPr="00816C4A" w:rsidRDefault="00FA4000" w:rsidP="00FA4000">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p>
    <w:p w14:paraId="1F36D602" w14:textId="77777777" w:rsidR="00FA4000" w:rsidRPr="00816C4A" w:rsidRDefault="00FA4000" w:rsidP="00FA4000">
      <w:pPr>
        <w:pStyle w:val="B2"/>
        <w:rPr>
          <w:lang w:val="sv-SE"/>
        </w:rPr>
      </w:pPr>
      <w:r w:rsidRPr="00816C4A">
        <w:rPr>
          <w:lang w:val="sv-SE"/>
        </w:rPr>
        <w:t>'0D' and '0E' = reserved for 3GPP (for future usage)</w:t>
      </w:r>
    </w:p>
    <w:p w14:paraId="15BCD2BC" w14:textId="77777777" w:rsidR="00FA4000" w:rsidRPr="00816C4A" w:rsidRDefault="00FA4000" w:rsidP="00FA4000">
      <w:pPr>
        <w:pStyle w:val="B1"/>
      </w:pPr>
      <w:r w:rsidRPr="00816C4A">
        <w:t>-</w:t>
      </w:r>
      <w:r w:rsidRPr="00816C4A">
        <w:tab/>
        <w:t>Bearer parameters coding: see the following clauses.</w:t>
      </w:r>
    </w:p>
    <w:p w14:paraId="07ED3F22" w14:textId="77777777" w:rsidR="00E86E7B" w:rsidRPr="00816C4A" w:rsidRDefault="00E86E7B" w:rsidP="00E86E7B">
      <w:pPr>
        <w:pStyle w:val="Heading3"/>
      </w:pPr>
      <w:bookmarkStart w:id="2757" w:name="_Toc36484512"/>
      <w:bookmarkStart w:id="2758" w:name="_Toc44933442"/>
      <w:bookmarkStart w:id="2759" w:name="_Toc50972395"/>
      <w:bookmarkStart w:id="2760" w:name="_Toc163045883"/>
      <w:r w:rsidRPr="00816C4A">
        <w:t>8.52.1</w:t>
      </w:r>
      <w:r w:rsidRPr="00816C4A">
        <w:tab/>
        <w:t>Bearer parameters for CSD</w:t>
      </w:r>
      <w:bookmarkEnd w:id="2752"/>
      <w:bookmarkEnd w:id="2753"/>
      <w:bookmarkEnd w:id="2754"/>
      <w:bookmarkEnd w:id="2755"/>
      <w:bookmarkEnd w:id="2757"/>
      <w:bookmarkEnd w:id="2758"/>
      <w:bookmarkEnd w:id="2759"/>
      <w:bookmarkEnd w:id="2760"/>
    </w:p>
    <w:p w14:paraId="339B9DBF" w14:textId="77777777" w:rsidR="00E86E7B" w:rsidRPr="00816C4A" w:rsidRDefault="00E86E7B" w:rsidP="00E86E7B">
      <w:r w:rsidRPr="00816C4A">
        <w:t>Contents: parameters specific to the bearer.</w:t>
      </w:r>
    </w:p>
    <w:p w14:paraId="73FF6A2C" w14:textId="77777777" w:rsidR="00E86E7B" w:rsidRPr="00816C4A" w:rsidRDefault="00E86E7B" w:rsidP="00E86E7B">
      <w:r w:rsidRPr="00816C4A">
        <w:t>In this case X=3.</w:t>
      </w:r>
    </w:p>
    <w:p w14:paraId="28990642"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1191D797" w14:textId="77777777" w:rsidR="00E86E7B" w:rsidRPr="00816C4A" w:rsidRDefault="00E86E7B" w:rsidP="00E86E7B">
      <w:pPr>
        <w:pStyle w:val="B1"/>
      </w:pPr>
      <w:r w:rsidRPr="00816C4A">
        <w:t>Coding:</w:t>
      </w:r>
    </w:p>
    <w:p w14:paraId="23086585"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142B527F" w14:textId="77777777" w:rsidR="00E86E7B" w:rsidRPr="00816C4A" w:rsidRDefault="00E86E7B" w:rsidP="00E86E7B">
      <w:pPr>
        <w:pStyle w:val="B1"/>
      </w:pPr>
      <w:r w:rsidRPr="00816C4A">
        <w:t>Coding of Byte 4:</w:t>
      </w:r>
    </w:p>
    <w:p w14:paraId="5D0887EF" w14:textId="77777777" w:rsidR="00E86E7B" w:rsidRPr="00816C4A" w:rsidRDefault="00E86E7B" w:rsidP="00E86E7B">
      <w:pPr>
        <w:pStyle w:val="B1"/>
      </w:pPr>
      <w:r w:rsidRPr="00816C4A">
        <w:t>-</w:t>
      </w:r>
      <w:r w:rsidRPr="00816C4A">
        <w:tab/>
        <w:t>Data rate: same as the "speed" subparameter defined in TS 27.007 [12].</w:t>
      </w:r>
    </w:p>
    <w:p w14:paraId="2B53C5B3" w14:textId="77777777" w:rsidR="00E86E7B" w:rsidRPr="00816C4A" w:rsidRDefault="00E86E7B" w:rsidP="00E86E7B">
      <w:pPr>
        <w:pStyle w:val="B1"/>
      </w:pPr>
      <w:r w:rsidRPr="00816C4A">
        <w:t>Coding of byte 5:</w:t>
      </w:r>
    </w:p>
    <w:p w14:paraId="47D430C1" w14:textId="77777777" w:rsidR="00E86E7B" w:rsidRPr="00816C4A" w:rsidRDefault="00E86E7B" w:rsidP="00E86E7B">
      <w:pPr>
        <w:pStyle w:val="B1"/>
      </w:pPr>
      <w:r w:rsidRPr="00816C4A">
        <w:t>-</w:t>
      </w:r>
      <w:r w:rsidRPr="00816C4A">
        <w:tab/>
        <w:t>Bearer service: same as the "name" subparameter defined in TS 27.007 [12].</w:t>
      </w:r>
    </w:p>
    <w:p w14:paraId="325F35F4" w14:textId="77777777" w:rsidR="00E86E7B" w:rsidRPr="00816C4A" w:rsidRDefault="00E86E7B" w:rsidP="00E86E7B">
      <w:pPr>
        <w:pStyle w:val="B1"/>
      </w:pPr>
      <w:r w:rsidRPr="00816C4A">
        <w:t>Coding of Byte 6:</w:t>
      </w:r>
    </w:p>
    <w:p w14:paraId="09A5A351" w14:textId="77777777" w:rsidR="00E86E7B" w:rsidRPr="00816C4A" w:rsidRDefault="00E86E7B" w:rsidP="00E86E7B">
      <w:pPr>
        <w:pStyle w:val="B1"/>
      </w:pPr>
      <w:r w:rsidRPr="00816C4A">
        <w:t>-</w:t>
      </w:r>
      <w:r w:rsidRPr="00816C4A">
        <w:tab/>
        <w:t>Connection element: same as the "ce" subparameter defined in TS 27.007 [12].</w:t>
      </w:r>
    </w:p>
    <w:p w14:paraId="32770D74" w14:textId="77777777" w:rsidR="00E86E7B" w:rsidRPr="00816C4A" w:rsidRDefault="00E86E7B" w:rsidP="00E86E7B">
      <w:pPr>
        <w:pStyle w:val="Heading3"/>
      </w:pPr>
      <w:bookmarkStart w:id="2761" w:name="_Toc3201003"/>
      <w:bookmarkStart w:id="2762" w:name="_Toc20392746"/>
      <w:bookmarkStart w:id="2763" w:name="_Toc27774393"/>
      <w:bookmarkStart w:id="2764" w:name="_Toc36482853"/>
      <w:bookmarkStart w:id="2765" w:name="_Toc36484513"/>
      <w:bookmarkStart w:id="2766" w:name="_Toc44933443"/>
      <w:bookmarkStart w:id="2767" w:name="_Toc50972396"/>
      <w:bookmarkStart w:id="2768" w:name="_Toc163045884"/>
      <w:r w:rsidRPr="00816C4A">
        <w:t>8.52.2</w:t>
      </w:r>
      <w:r w:rsidRPr="00816C4A">
        <w:tab/>
      </w:r>
      <w:bookmarkEnd w:id="2761"/>
      <w:bookmarkEnd w:id="2762"/>
      <w:bookmarkEnd w:id="2763"/>
      <w:bookmarkEnd w:id="2764"/>
      <w:r w:rsidR="00FA4000" w:rsidRPr="00816C4A">
        <w:t>Bearer parameters for GPRS</w:t>
      </w:r>
      <w:r w:rsidR="00FA4000">
        <w:t xml:space="preserve"> </w:t>
      </w:r>
      <w:r w:rsidR="00FA4000" w:rsidRPr="00816C4A">
        <w:t>/</w:t>
      </w:r>
      <w:r w:rsidR="00FA4000">
        <w:t xml:space="preserve"> </w:t>
      </w:r>
      <w:r w:rsidR="00FA4000" w:rsidRPr="00816C4A">
        <w:t>UTRAN Packet Service</w:t>
      </w:r>
      <w:r w:rsidR="00FA4000">
        <w:t xml:space="preserve"> </w:t>
      </w:r>
      <w:r w:rsidR="00FA4000" w:rsidRPr="00816C4A">
        <w:t>/</w:t>
      </w:r>
      <w:r w:rsidR="00FA4000">
        <w:t xml:space="preserve"> </w:t>
      </w:r>
      <w:r w:rsidR="00FA4000" w:rsidRPr="00816C4A">
        <w:t>E-UTRAN</w:t>
      </w:r>
      <w:r w:rsidR="00FA4000">
        <w:t xml:space="preserve"> / NG-RAN</w:t>
      </w:r>
      <w:bookmarkEnd w:id="2765"/>
      <w:bookmarkEnd w:id="2766"/>
      <w:bookmarkEnd w:id="2767"/>
      <w:bookmarkEnd w:id="2768"/>
    </w:p>
    <w:p w14:paraId="1C4BE95E" w14:textId="77777777" w:rsidR="00E86E7B" w:rsidRPr="00816C4A" w:rsidRDefault="00EF7705" w:rsidP="00E86E7B">
      <w:r w:rsidRPr="00404301">
        <w:t>Contents: parameters describing the Quality of Service (QoS) and the type of PDP. This is an element of the PDP context. These parameters can be used for 3G</w:t>
      </w:r>
      <w:r>
        <w:t>PP network</w:t>
      </w:r>
      <w:r w:rsidRPr="00404301">
        <w:t xml:space="preserve"> packet service.</w:t>
      </w:r>
    </w:p>
    <w:p w14:paraId="274486E7" w14:textId="77777777" w:rsidR="00E86E7B" w:rsidRPr="00816C4A" w:rsidRDefault="00E86E7B" w:rsidP="00E86E7B">
      <w:r w:rsidRPr="00816C4A">
        <w:t>In this case X=6.</w:t>
      </w:r>
    </w:p>
    <w:p w14:paraId="0AF817E6" w14:textId="77777777" w:rsidR="00E86E7B" w:rsidRPr="00816C4A" w:rsidRDefault="00E86E7B" w:rsidP="00E86E7B">
      <w:pPr>
        <w:pStyle w:val="B1"/>
      </w:pPr>
      <w:r w:rsidRPr="00816C4A">
        <w:t>Coding:</w:t>
      </w:r>
    </w:p>
    <w:p w14:paraId="6AB98D12" w14:textId="77777777" w:rsidR="00E86E7B" w:rsidRPr="00816C4A" w:rsidRDefault="00E86E7B" w:rsidP="00E86E7B">
      <w:pPr>
        <w:pStyle w:val="B1"/>
      </w:pPr>
      <w:r w:rsidRPr="00816C4A">
        <w:t>-</w:t>
      </w:r>
      <w:r w:rsidRPr="00816C4A">
        <w:tab/>
        <w:t>The following values are as defined in the TS 27.007 [12], for the "+CGQREQ" extended command. They are coded in hexadecimal.</w:t>
      </w:r>
    </w:p>
    <w:p w14:paraId="6B65E66B" w14:textId="77777777" w:rsidR="00E86E7B" w:rsidRPr="00816C4A" w:rsidRDefault="00E86E7B" w:rsidP="00E86E7B">
      <w:pPr>
        <w:pStyle w:val="B1"/>
      </w:pPr>
      <w:r w:rsidRPr="00816C4A">
        <w:t>Coding of Byte 4:</w:t>
      </w:r>
    </w:p>
    <w:p w14:paraId="3F4592E1" w14:textId="77777777" w:rsidR="00E86E7B" w:rsidRPr="00816C4A" w:rsidRDefault="00E86E7B" w:rsidP="00E86E7B">
      <w:pPr>
        <w:pStyle w:val="B1"/>
      </w:pPr>
      <w:r w:rsidRPr="00816C4A">
        <w:t>-</w:t>
      </w:r>
      <w:r w:rsidRPr="00816C4A">
        <w:tab/>
        <w:t>Precedence class: same as the "precedence" subparameter, defined in TS 27.007 [12].</w:t>
      </w:r>
    </w:p>
    <w:p w14:paraId="6B208CE4" w14:textId="77777777" w:rsidR="00E86E7B" w:rsidRPr="00816C4A" w:rsidRDefault="00E86E7B" w:rsidP="00E86E7B">
      <w:pPr>
        <w:pStyle w:val="B1"/>
      </w:pPr>
      <w:r w:rsidRPr="00816C4A">
        <w:t>Coding of Byte 5:</w:t>
      </w:r>
    </w:p>
    <w:p w14:paraId="5AC9E7C9" w14:textId="77777777" w:rsidR="00E86E7B" w:rsidRPr="00816C4A" w:rsidRDefault="00E86E7B" w:rsidP="00E86E7B">
      <w:pPr>
        <w:pStyle w:val="B1"/>
      </w:pPr>
      <w:r w:rsidRPr="00816C4A">
        <w:t>-</w:t>
      </w:r>
      <w:r w:rsidRPr="00816C4A">
        <w:tab/>
        <w:t>Delay class: same as the "delay" subparameter, defined in TS 27.007 [12].</w:t>
      </w:r>
    </w:p>
    <w:p w14:paraId="0ECDE5A9" w14:textId="77777777" w:rsidR="00E86E7B" w:rsidRPr="00816C4A" w:rsidRDefault="00E86E7B" w:rsidP="00E86E7B">
      <w:pPr>
        <w:pStyle w:val="B1"/>
      </w:pPr>
      <w:r w:rsidRPr="00816C4A">
        <w:t>Coding of Byte 6:</w:t>
      </w:r>
    </w:p>
    <w:p w14:paraId="0BF03D7E" w14:textId="77777777" w:rsidR="00E86E7B" w:rsidRPr="00816C4A" w:rsidRDefault="00E86E7B" w:rsidP="00E86E7B">
      <w:pPr>
        <w:pStyle w:val="B1"/>
      </w:pPr>
      <w:r w:rsidRPr="00816C4A">
        <w:t>-</w:t>
      </w:r>
      <w:r w:rsidRPr="00816C4A">
        <w:tab/>
        <w:t>Reliability class: same as the "reliability" subparameter, defined in TS 27.007 [12].</w:t>
      </w:r>
    </w:p>
    <w:p w14:paraId="1A73CDFD" w14:textId="77777777" w:rsidR="00E86E7B" w:rsidRPr="00816C4A" w:rsidRDefault="00E86E7B" w:rsidP="00E86E7B">
      <w:pPr>
        <w:pStyle w:val="B1"/>
      </w:pPr>
      <w:r w:rsidRPr="00816C4A">
        <w:lastRenderedPageBreak/>
        <w:t>Coding of Byte 7:</w:t>
      </w:r>
    </w:p>
    <w:p w14:paraId="67B213C3" w14:textId="77777777" w:rsidR="00E86E7B" w:rsidRPr="00816C4A" w:rsidRDefault="00E86E7B" w:rsidP="00E86E7B">
      <w:pPr>
        <w:pStyle w:val="B1"/>
      </w:pPr>
      <w:r w:rsidRPr="00816C4A">
        <w:t>-</w:t>
      </w:r>
      <w:r w:rsidRPr="00816C4A">
        <w:tab/>
        <w:t>Peak throughput class: same as the "peak" subparameter, defined in TS 27.007 [12].</w:t>
      </w:r>
    </w:p>
    <w:p w14:paraId="35AD0A2A" w14:textId="77777777" w:rsidR="00E86E7B" w:rsidRPr="00816C4A" w:rsidRDefault="00E86E7B" w:rsidP="00E86E7B">
      <w:pPr>
        <w:pStyle w:val="B1"/>
      </w:pPr>
      <w:r w:rsidRPr="00816C4A">
        <w:t>Coding of Byte 8:</w:t>
      </w:r>
    </w:p>
    <w:p w14:paraId="4A6BBD6E" w14:textId="77777777" w:rsidR="00E86E7B" w:rsidRPr="00816C4A" w:rsidRDefault="00E86E7B" w:rsidP="00E86E7B">
      <w:pPr>
        <w:pStyle w:val="B1"/>
      </w:pPr>
      <w:r w:rsidRPr="00816C4A">
        <w:t>-</w:t>
      </w:r>
      <w:r w:rsidRPr="00816C4A">
        <w:tab/>
        <w:t>Mean throughput class: same as the "mean" subparameter, defined in TS 27.007 [12].</w:t>
      </w:r>
    </w:p>
    <w:p w14:paraId="224F0C70" w14:textId="77777777" w:rsidR="00E86E7B" w:rsidRPr="00816C4A" w:rsidRDefault="00E86E7B" w:rsidP="00E86E7B">
      <w:pPr>
        <w:pStyle w:val="B1"/>
      </w:pPr>
      <w:r w:rsidRPr="00816C4A">
        <w:t>Coding of Byte 9:</w:t>
      </w:r>
    </w:p>
    <w:p w14:paraId="4D9CF89B" w14:textId="77777777" w:rsidR="00E86E7B" w:rsidRPr="00816C4A" w:rsidRDefault="00E86E7B" w:rsidP="00E86E7B">
      <w:pPr>
        <w:pStyle w:val="B1"/>
      </w:pPr>
      <w:r w:rsidRPr="00816C4A">
        <w:t>-</w:t>
      </w:r>
      <w:r w:rsidRPr="00816C4A">
        <w:tab/>
        <w:t>Packet data protocol type (PDP type):</w:t>
      </w:r>
    </w:p>
    <w:p w14:paraId="19FA3CEF" w14:textId="77777777" w:rsidR="00E86E7B" w:rsidRPr="00816C4A" w:rsidRDefault="00E86E7B" w:rsidP="00E86E7B">
      <w:pPr>
        <w:pStyle w:val="B2"/>
      </w:pPr>
      <w:r w:rsidRPr="00816C4A">
        <w:t>'02' = IP (Internet Protocol, IETF STD 5);</w:t>
      </w:r>
    </w:p>
    <w:p w14:paraId="30006282" w14:textId="77777777" w:rsidR="00E86E7B" w:rsidRPr="00816C4A" w:rsidRDefault="00E86E7B" w:rsidP="00E86E7B">
      <w:pPr>
        <w:pStyle w:val="B2"/>
      </w:pPr>
      <w:r w:rsidRPr="00816C4A">
        <w:t>'07' = Non-IP (Transfer of Non-IP data to external packet data network);</w:t>
      </w:r>
    </w:p>
    <w:p w14:paraId="19CFEC39" w14:textId="77777777" w:rsidR="00E86E7B" w:rsidRPr="00816C4A" w:rsidRDefault="00E86E7B" w:rsidP="00E86E7B">
      <w:pPr>
        <w:pStyle w:val="B2"/>
      </w:pPr>
      <w:r w:rsidRPr="00816C4A">
        <w:t>all other values are reserved.</w:t>
      </w:r>
    </w:p>
    <w:p w14:paraId="58A5F5C3" w14:textId="66BC958D" w:rsidR="00FA4000" w:rsidRDefault="00FA4000" w:rsidP="00FA4000">
      <w:pPr>
        <w:pStyle w:val="NO"/>
      </w:pPr>
      <w:bookmarkStart w:id="2769" w:name="_Toc3201004"/>
      <w:bookmarkStart w:id="2770" w:name="_Toc20392747"/>
      <w:bookmarkStart w:id="2771" w:name="_Toc27774394"/>
      <w:bookmarkStart w:id="2772" w:name="_Toc36482854"/>
      <w:r w:rsidRPr="00816C4A">
        <w:t>N</w:t>
      </w:r>
      <w:r>
        <w:t>OTE 1</w:t>
      </w:r>
      <w:r w:rsidRPr="00816C4A">
        <w:t>:</w:t>
      </w:r>
      <w:r>
        <w:tab/>
      </w:r>
      <w:r w:rsidRPr="00816C4A">
        <w:t xml:space="preserve">The mapping between the UTRAN and E-UTRAN QoS parameters are defined in </w:t>
      </w:r>
      <w:r w:rsidR="00E05181" w:rsidRPr="00816C4A">
        <w:t>TS</w:t>
      </w:r>
      <w:r w:rsidR="00E05181">
        <w:t> </w:t>
      </w:r>
      <w:r w:rsidR="00E05181" w:rsidRPr="00816C4A">
        <w:t>2</w:t>
      </w:r>
      <w:r w:rsidRPr="00816C4A">
        <w:t>3.203</w:t>
      </w:r>
      <w:r w:rsidR="00E05181">
        <w:t> </w:t>
      </w:r>
      <w:r w:rsidR="00E05181" w:rsidRPr="00816C4A">
        <w:t>[</w:t>
      </w:r>
      <w:r w:rsidRPr="00816C4A">
        <w:t>47].</w:t>
      </w:r>
    </w:p>
    <w:p w14:paraId="71D21660" w14:textId="77777777" w:rsidR="00FA4000" w:rsidRPr="00816C4A" w:rsidRDefault="00FA4000" w:rsidP="00FA4000">
      <w:pPr>
        <w:pStyle w:val="NO"/>
      </w:pPr>
      <w:r w:rsidRPr="00816C4A">
        <w:t>N</w:t>
      </w:r>
      <w:r>
        <w:t>OTE 2</w:t>
      </w:r>
      <w:r w:rsidRPr="00816C4A">
        <w:t>:</w:t>
      </w:r>
      <w:r>
        <w:tab/>
      </w:r>
      <w:r w:rsidRPr="00F1551D">
        <w:t xml:space="preserve">For NG-RAN, </w:t>
      </w:r>
      <w:r w:rsidRPr="00816C4A">
        <w:t xml:space="preserve">QoS </w:t>
      </w:r>
      <w:r w:rsidRPr="00F1551D">
        <w:t>parameters are not applicable</w:t>
      </w:r>
      <w:r>
        <w:t>.</w:t>
      </w:r>
    </w:p>
    <w:p w14:paraId="23B1473B" w14:textId="77777777" w:rsidR="00FA4000" w:rsidRPr="00816C4A" w:rsidRDefault="00E86E7B" w:rsidP="00FA4000">
      <w:pPr>
        <w:pStyle w:val="Heading3"/>
      </w:pPr>
      <w:bookmarkStart w:id="2773" w:name="_Toc36484514"/>
      <w:bookmarkStart w:id="2774" w:name="_Toc44933444"/>
      <w:bookmarkStart w:id="2775" w:name="_Toc50972397"/>
      <w:bookmarkStart w:id="2776" w:name="_Toc163045885"/>
      <w:r w:rsidRPr="00816C4A">
        <w:t>8.52.3</w:t>
      </w:r>
      <w:r w:rsidRPr="00816C4A">
        <w:tab/>
      </w:r>
      <w:bookmarkEnd w:id="2769"/>
      <w:bookmarkEnd w:id="2770"/>
      <w:bookmarkEnd w:id="2771"/>
      <w:bookmarkEnd w:id="2772"/>
      <w:r w:rsidR="00FA4000" w:rsidRPr="00816C4A">
        <w:t>Bearer parameters for UTRAN Packet Service with extended parameters / HSDPA / E-UTRAN</w:t>
      </w:r>
      <w:r w:rsidR="00FA4000">
        <w:t xml:space="preserve"> / NG-RAN</w:t>
      </w:r>
      <w:bookmarkEnd w:id="2773"/>
      <w:bookmarkEnd w:id="2774"/>
      <w:bookmarkEnd w:id="2775"/>
      <w:bookmarkEnd w:id="2776"/>
    </w:p>
    <w:p w14:paraId="63065AB4" w14:textId="77777777" w:rsidR="00E86E7B" w:rsidRPr="00816C4A" w:rsidRDefault="00E86E7B" w:rsidP="00FA4000">
      <w:r w:rsidRPr="00816C4A">
        <w:t>Contents: parameters describing the Quality of Service (QoS) and the type of PDP. This is an element of the PDP context.</w:t>
      </w:r>
    </w:p>
    <w:p w14:paraId="05D2950B" w14:textId="77777777" w:rsidR="00E86E7B" w:rsidRPr="00816C4A" w:rsidRDefault="00E86E7B" w:rsidP="00E86E7B">
      <w:r w:rsidRPr="00816C4A">
        <w:t>In this case X=17.</w:t>
      </w:r>
    </w:p>
    <w:p w14:paraId="7AAC7ED0" w14:textId="77777777" w:rsidR="00E86E7B" w:rsidRPr="00816C4A" w:rsidRDefault="00E86E7B" w:rsidP="00E86E7B">
      <w:pPr>
        <w:pStyle w:val="B1"/>
      </w:pPr>
      <w:r w:rsidRPr="00816C4A">
        <w:t>Coding:</w:t>
      </w:r>
    </w:p>
    <w:p w14:paraId="4689FE21"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6E70889" w14:textId="77777777" w:rsidR="00E86E7B" w:rsidRPr="00816C4A" w:rsidRDefault="00E86E7B" w:rsidP="00E86E7B">
      <w:pPr>
        <w:pStyle w:val="B1"/>
      </w:pPr>
      <w:r w:rsidRPr="00816C4A">
        <w:t>Coding of Byte 4:</w:t>
      </w:r>
    </w:p>
    <w:p w14:paraId="583F53B9"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107BC5E3" w14:textId="77777777" w:rsidR="00E86E7B" w:rsidRPr="00816C4A" w:rsidRDefault="00E86E7B" w:rsidP="00E86E7B">
      <w:pPr>
        <w:pStyle w:val="B1"/>
      </w:pPr>
      <w:r w:rsidRPr="00816C4A">
        <w:t>Coding of Byte 5 and 6:</w:t>
      </w:r>
    </w:p>
    <w:p w14:paraId="77635B98"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39BDD705" w14:textId="77777777" w:rsidR="00E86E7B" w:rsidRPr="00816C4A" w:rsidRDefault="00E86E7B" w:rsidP="00E86E7B">
      <w:pPr>
        <w:pStyle w:val="B1"/>
      </w:pPr>
      <w:r w:rsidRPr="00816C4A">
        <w:t>Coding of Byte 7 and 8:</w:t>
      </w:r>
    </w:p>
    <w:p w14:paraId="42EEBDF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5BF9D2AA" w14:textId="77777777" w:rsidR="00E86E7B" w:rsidRPr="00816C4A" w:rsidRDefault="00E86E7B" w:rsidP="00E86E7B">
      <w:pPr>
        <w:pStyle w:val="B1"/>
      </w:pPr>
      <w:r w:rsidRPr="00816C4A">
        <w:t>Coding of Byte 9 and 10:</w:t>
      </w:r>
    </w:p>
    <w:p w14:paraId="1A13B73A"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0168DC07" w14:textId="77777777" w:rsidR="00E86E7B" w:rsidRPr="00816C4A" w:rsidRDefault="00E86E7B" w:rsidP="00E86E7B">
      <w:pPr>
        <w:pStyle w:val="B1"/>
      </w:pPr>
      <w:r w:rsidRPr="00816C4A">
        <w:t>Coding of Byte 11 and 12:</w:t>
      </w:r>
    </w:p>
    <w:p w14:paraId="2ECDB59C"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4BCFCF0" w14:textId="77777777" w:rsidR="00E86E7B" w:rsidRPr="00816C4A" w:rsidRDefault="00E86E7B" w:rsidP="00E86E7B">
      <w:pPr>
        <w:pStyle w:val="B1"/>
      </w:pPr>
      <w:r w:rsidRPr="00816C4A">
        <w:t>Coding of Byte 13:</w:t>
      </w:r>
    </w:p>
    <w:p w14:paraId="01404B4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1A95D5CE" w14:textId="77777777" w:rsidR="00E86E7B" w:rsidRPr="00816C4A" w:rsidRDefault="00E86E7B" w:rsidP="00E86E7B">
      <w:pPr>
        <w:pStyle w:val="B1"/>
      </w:pPr>
      <w:r w:rsidRPr="00816C4A">
        <w:t>Coding of Byte 14:</w:t>
      </w:r>
    </w:p>
    <w:p w14:paraId="0137EF3C"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59E17848" w14:textId="77777777" w:rsidR="00E86E7B" w:rsidRPr="00816C4A" w:rsidRDefault="00E86E7B" w:rsidP="00E86E7B">
      <w:pPr>
        <w:pStyle w:val="B1"/>
      </w:pPr>
      <w:r w:rsidRPr="00816C4A">
        <w:lastRenderedPageBreak/>
        <w:t>Coding of Byte 15:</w:t>
      </w:r>
    </w:p>
    <w:p w14:paraId="39D057CC"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08C4F2CC" w14:textId="77777777" w:rsidR="00E86E7B" w:rsidRPr="00816C4A" w:rsidRDefault="00E86E7B" w:rsidP="00E86E7B">
      <w:pPr>
        <w:pStyle w:val="B1"/>
      </w:pPr>
      <w:r w:rsidRPr="00816C4A">
        <w:t>Coding of Byte 16:</w:t>
      </w:r>
    </w:p>
    <w:p w14:paraId="06A32CB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3CF82414" w14:textId="77777777" w:rsidR="00E86E7B" w:rsidRPr="00816C4A" w:rsidRDefault="00E86E7B" w:rsidP="00E86E7B">
      <w:pPr>
        <w:pStyle w:val="B1"/>
      </w:pPr>
      <w:r w:rsidRPr="00816C4A">
        <w:t>Coding of Byte 17:</w:t>
      </w:r>
    </w:p>
    <w:p w14:paraId="168CEF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37D871D3" w14:textId="77777777" w:rsidR="00E86E7B" w:rsidRPr="00816C4A" w:rsidRDefault="00E86E7B" w:rsidP="00E86E7B">
      <w:pPr>
        <w:pStyle w:val="B1"/>
      </w:pPr>
      <w:r w:rsidRPr="00816C4A">
        <w:t>Coding of Byte 18:</w:t>
      </w:r>
    </w:p>
    <w:p w14:paraId="05938A24"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8273C6E" w14:textId="77777777" w:rsidR="00E86E7B" w:rsidRPr="00816C4A" w:rsidRDefault="00E86E7B" w:rsidP="00E86E7B">
      <w:pPr>
        <w:pStyle w:val="B1"/>
      </w:pPr>
      <w:r w:rsidRPr="00816C4A">
        <w:t>Coding of Byte 19:</w:t>
      </w:r>
    </w:p>
    <w:p w14:paraId="64460806"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6DAEB3A1" w14:textId="77777777" w:rsidR="00E86E7B" w:rsidRPr="00816C4A" w:rsidRDefault="00E86E7B" w:rsidP="00E86E7B">
      <w:pPr>
        <w:pStyle w:val="B1"/>
      </w:pPr>
      <w:r w:rsidRPr="00816C4A">
        <w:t>Coding of Byte 20:</w:t>
      </w:r>
    </w:p>
    <w:p w14:paraId="622E2571"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1F5F46EE"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2530DB00" w14:textId="29CC1916"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E05181" w:rsidRPr="00816C4A">
        <w:t>TS</w:t>
      </w:r>
      <w:r w:rsidR="00E05181">
        <w:t> </w:t>
      </w:r>
      <w:r w:rsidR="00E05181" w:rsidRPr="00816C4A">
        <w:t>2</w:t>
      </w:r>
      <w:r w:rsidRPr="00816C4A">
        <w:t>3.203</w:t>
      </w:r>
      <w:r w:rsidR="00E05181">
        <w:t> </w:t>
      </w:r>
      <w:r w:rsidR="00E05181" w:rsidRPr="00816C4A">
        <w:t>[</w:t>
      </w:r>
      <w:r w:rsidRPr="00816C4A">
        <w:t>47].</w:t>
      </w:r>
    </w:p>
    <w:p w14:paraId="5E4E4DDD" w14:textId="77777777" w:rsidR="00FA4000" w:rsidRPr="00816C4A" w:rsidRDefault="00FA4000" w:rsidP="00FA4000">
      <w:pPr>
        <w:pStyle w:val="NO"/>
      </w:pPr>
      <w:r w:rsidRPr="00816C4A">
        <w:t>N</w:t>
      </w:r>
      <w:r>
        <w:t>OTE 3</w:t>
      </w:r>
      <w:r w:rsidRPr="00816C4A">
        <w:t>:</w:t>
      </w:r>
      <w:r>
        <w:tab/>
      </w:r>
      <w:r w:rsidRPr="00F1551D">
        <w:t xml:space="preserve">For NG-RAN, </w:t>
      </w:r>
      <w:r w:rsidRPr="00816C4A">
        <w:t xml:space="preserve">QoS </w:t>
      </w:r>
      <w:r w:rsidRPr="00F1551D">
        <w:t>parameters are not applicable</w:t>
      </w:r>
      <w:r>
        <w:t>.</w:t>
      </w:r>
    </w:p>
    <w:p w14:paraId="7D0E0055" w14:textId="77777777" w:rsidR="00E86E7B" w:rsidRPr="00816C4A" w:rsidRDefault="00E86E7B" w:rsidP="00E86E7B">
      <w:pPr>
        <w:pStyle w:val="Heading3"/>
      </w:pPr>
      <w:bookmarkStart w:id="2777" w:name="_Toc3201005"/>
      <w:bookmarkStart w:id="2778" w:name="_Toc20392748"/>
      <w:bookmarkStart w:id="2779" w:name="_Toc27774395"/>
      <w:bookmarkStart w:id="2780" w:name="_Toc36482855"/>
      <w:bookmarkStart w:id="2781" w:name="_Toc36484515"/>
      <w:bookmarkStart w:id="2782" w:name="_Toc44933445"/>
      <w:bookmarkStart w:id="2783" w:name="_Toc50972398"/>
      <w:bookmarkStart w:id="2784" w:name="_Toc163045886"/>
      <w:r w:rsidRPr="00816C4A">
        <w:t>8.52.4</w:t>
      </w:r>
      <w:r w:rsidRPr="00816C4A">
        <w:tab/>
        <w:t>Bearer parameters for (I-)WLAN</w:t>
      </w:r>
      <w:bookmarkEnd w:id="2777"/>
      <w:bookmarkEnd w:id="2778"/>
      <w:bookmarkEnd w:id="2779"/>
      <w:bookmarkEnd w:id="2780"/>
      <w:bookmarkEnd w:id="2781"/>
      <w:bookmarkEnd w:id="2782"/>
      <w:bookmarkEnd w:id="2783"/>
      <w:bookmarkEnd w:id="2784"/>
    </w:p>
    <w:p w14:paraId="1D2FB00C" w14:textId="77777777" w:rsidR="00E86E7B" w:rsidRPr="00816C4A" w:rsidRDefault="00E86E7B" w:rsidP="00E86E7B">
      <w:r w:rsidRPr="00816C4A">
        <w:t>Content: parameters specific to the bearer. RFU.</w:t>
      </w:r>
    </w:p>
    <w:p w14:paraId="498176E1" w14:textId="77777777" w:rsidR="00E86E7B" w:rsidRPr="00816C4A" w:rsidRDefault="00E86E7B" w:rsidP="00E86E7B">
      <w:r w:rsidRPr="00816C4A">
        <w:t>In this case X=0</w:t>
      </w:r>
    </w:p>
    <w:p w14:paraId="06BA6A43" w14:textId="77777777" w:rsidR="00E86E7B" w:rsidRPr="00816C4A" w:rsidRDefault="00E86E7B" w:rsidP="00E86E7B">
      <w:pPr>
        <w:pStyle w:val="Heading3"/>
      </w:pPr>
      <w:bookmarkStart w:id="2785" w:name="_Toc3201006"/>
      <w:bookmarkStart w:id="2786" w:name="_Toc20392749"/>
      <w:bookmarkStart w:id="2787" w:name="_Toc27774396"/>
      <w:bookmarkStart w:id="2788" w:name="_Toc36482856"/>
      <w:bookmarkStart w:id="2789" w:name="_Toc36484516"/>
      <w:bookmarkStart w:id="2790" w:name="_Toc44933446"/>
      <w:bookmarkStart w:id="2791" w:name="_Toc50972399"/>
      <w:bookmarkStart w:id="2792" w:name="_Toc163045887"/>
      <w:r w:rsidRPr="00816C4A">
        <w:t>8.52.5</w:t>
      </w:r>
      <w:r w:rsidRPr="00816C4A">
        <w:tab/>
      </w:r>
      <w:bookmarkEnd w:id="2785"/>
      <w:bookmarkEnd w:id="2786"/>
      <w:bookmarkEnd w:id="2787"/>
      <w:bookmarkEnd w:id="2788"/>
      <w:r w:rsidR="00FA4000" w:rsidRPr="00816C4A">
        <w:t>Bearer parameters for E-UTRAN</w:t>
      </w:r>
      <w:r w:rsidR="00FA4000">
        <w:t xml:space="preserve"> / NG-RAN</w:t>
      </w:r>
      <w:r w:rsidR="00FA4000" w:rsidRPr="00816C4A">
        <w:t xml:space="preserve"> / mapped UTRAN packet service</w:t>
      </w:r>
      <w:bookmarkEnd w:id="2789"/>
      <w:bookmarkEnd w:id="2790"/>
      <w:bookmarkEnd w:id="2791"/>
      <w:bookmarkEnd w:id="2792"/>
    </w:p>
    <w:p w14:paraId="388B3B9F" w14:textId="77777777" w:rsidR="00E86E7B" w:rsidRPr="00816C4A" w:rsidRDefault="00E86E7B" w:rsidP="00E86E7B">
      <w:r w:rsidRPr="00816C4A">
        <w:t>Contents: parameters describing the Quality of Service (QoS) and the type of PDP. This is an element of the PDP context.</w:t>
      </w:r>
    </w:p>
    <w:p w14:paraId="507B0DD7" w14:textId="77777777" w:rsidR="00E86E7B" w:rsidRPr="00816C4A" w:rsidRDefault="00E86E7B" w:rsidP="00E86E7B">
      <w:r w:rsidRPr="00816C4A">
        <w:t>In this case X=2 or X=6 or X=10 or X=14, depending on the size of the "EPS quality of service" information element and the resource type (GBR or non-GBR).</w:t>
      </w:r>
    </w:p>
    <w:p w14:paraId="1BCECB19" w14:textId="00E6A81E" w:rsidR="00E86E7B" w:rsidRPr="00816C4A" w:rsidRDefault="00E86E7B" w:rsidP="00E86E7B">
      <w:r w:rsidRPr="00816C4A">
        <w:t xml:space="preserve">In case of a non-GBR QCI, the QoS octets in the "EPS quality of service" information element are ignored by the UE, as specified in </w:t>
      </w:r>
      <w:r w:rsidR="00E05181" w:rsidRPr="00816C4A">
        <w:t>TS</w:t>
      </w:r>
      <w:r w:rsidR="00E05181">
        <w:t> </w:t>
      </w:r>
      <w:r w:rsidR="00E05181" w:rsidRPr="00816C4A">
        <w:t>2</w:t>
      </w:r>
      <w:r w:rsidRPr="00816C4A">
        <w:t>4.301</w:t>
      </w:r>
      <w:r w:rsidR="00E05181">
        <w:t> </w:t>
      </w:r>
      <w:r w:rsidR="00E05181" w:rsidRPr="00816C4A">
        <w:t>[</w:t>
      </w:r>
      <w:r w:rsidRPr="00816C4A">
        <w:t>46]. In this case, the UE shall use X=2, passing only the QCI value.</w:t>
      </w:r>
    </w:p>
    <w:p w14:paraId="67523753" w14:textId="77777777" w:rsidR="00E86E7B" w:rsidRPr="00816C4A" w:rsidRDefault="00E86E7B" w:rsidP="00E86E7B">
      <w:pPr>
        <w:pStyle w:val="B1"/>
      </w:pPr>
      <w:r w:rsidRPr="00816C4A">
        <w:t>Coding of Byte 4 to Byte X+2:</w:t>
      </w:r>
    </w:p>
    <w:p w14:paraId="582162A9" w14:textId="2588930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E05181" w:rsidRPr="00816C4A">
        <w:rPr>
          <w:rStyle w:val="B2Char"/>
        </w:rPr>
        <w:t>TS</w:t>
      </w:r>
      <w:r w:rsidR="00E05181">
        <w:rPr>
          <w:rStyle w:val="B2Char"/>
        </w:rPr>
        <w:t> </w:t>
      </w:r>
      <w:r w:rsidR="00E05181" w:rsidRPr="00816C4A">
        <w:rPr>
          <w:rStyle w:val="B2Char"/>
        </w:rPr>
        <w:t>2</w:t>
      </w:r>
      <w:r w:rsidRPr="00816C4A">
        <w:rPr>
          <w:rStyle w:val="B2Char"/>
        </w:rPr>
        <w:t>4.301</w:t>
      </w:r>
      <w:r w:rsidR="00E05181">
        <w:rPr>
          <w:rStyle w:val="B2Char"/>
        </w:rPr>
        <w:t> </w:t>
      </w:r>
      <w:r w:rsidR="00E05181" w:rsidRPr="00816C4A">
        <w:rPr>
          <w:rStyle w:val="B2Char"/>
        </w:rPr>
        <w:t>[</w:t>
      </w:r>
      <w:r w:rsidRPr="00816C4A">
        <w:rPr>
          <w:rStyle w:val="B2Char"/>
        </w:rPr>
        <w:t>46].</w:t>
      </w:r>
    </w:p>
    <w:p w14:paraId="13D2E2BC"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1C510B02" w14:textId="77777777" w:rsidR="00E86E7B" w:rsidRPr="00816C4A" w:rsidRDefault="00E86E7B" w:rsidP="00E86E7B">
      <w:pPr>
        <w:pStyle w:val="B1"/>
      </w:pPr>
      <w:r w:rsidRPr="00816C4A">
        <w:t>Coding of Byte X+3:</w:t>
      </w:r>
    </w:p>
    <w:p w14:paraId="6C2014DB"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25CCFA30" w14:textId="77777777" w:rsidR="00FA4000" w:rsidRDefault="00FA4000" w:rsidP="00FA4000">
      <w:pPr>
        <w:pStyle w:val="NO"/>
        <w:rPr>
          <w:noProof/>
        </w:rPr>
      </w:pPr>
      <w:bookmarkStart w:id="2793" w:name="_Toc3201007"/>
      <w:bookmarkStart w:id="2794" w:name="_Toc20392750"/>
      <w:bookmarkStart w:id="2795" w:name="_Toc27774397"/>
      <w:bookmarkStart w:id="2796" w:name="_Toc36482857"/>
      <w:r w:rsidRPr="00816C4A">
        <w:rPr>
          <w:noProof/>
        </w:rPr>
        <w:t>N</w:t>
      </w:r>
      <w:r>
        <w:rPr>
          <w:noProof/>
        </w:rPr>
        <w:t>OTE 1</w:t>
      </w:r>
      <w:r w:rsidRPr="00816C4A">
        <w:rPr>
          <w:noProof/>
        </w:rPr>
        <w:t>: the UICC should handle the cases with X &gt; 14 gracefully, ignoring additional octets.</w:t>
      </w:r>
    </w:p>
    <w:p w14:paraId="43A6DB2E" w14:textId="77777777" w:rsidR="00FA4000" w:rsidRPr="00816C4A" w:rsidRDefault="00FA4000" w:rsidP="00FA4000">
      <w:pPr>
        <w:pStyle w:val="NO"/>
      </w:pPr>
      <w:r w:rsidRPr="00816C4A">
        <w:lastRenderedPageBreak/>
        <w:t>N</w:t>
      </w:r>
      <w:r>
        <w:t>OTE 2</w:t>
      </w:r>
      <w:r w:rsidRPr="00816C4A">
        <w:t xml:space="preserve">: </w:t>
      </w:r>
      <w:r w:rsidRPr="00F1551D">
        <w:t xml:space="preserve">For NG-RAN, </w:t>
      </w:r>
      <w:r w:rsidRPr="00816C4A">
        <w:t xml:space="preserve">QoS </w:t>
      </w:r>
      <w:r w:rsidRPr="00F1551D">
        <w:t>parameters are not applicable</w:t>
      </w:r>
      <w:r>
        <w:t>.</w:t>
      </w:r>
    </w:p>
    <w:p w14:paraId="73334215" w14:textId="77777777" w:rsidR="00E86E7B" w:rsidRPr="00816C4A" w:rsidRDefault="00E86E7B" w:rsidP="00E86E7B">
      <w:pPr>
        <w:pStyle w:val="Heading3"/>
      </w:pPr>
      <w:bookmarkStart w:id="2797" w:name="_Toc36484517"/>
      <w:bookmarkStart w:id="2798" w:name="_Toc44933447"/>
      <w:bookmarkStart w:id="2799" w:name="_Toc50972400"/>
      <w:bookmarkStart w:id="2800" w:name="_Toc163045888"/>
      <w:r w:rsidRPr="00816C4A">
        <w:t>8.52.6</w:t>
      </w:r>
      <w:r w:rsidRPr="00816C4A">
        <w:tab/>
        <w:t>Bearer parameters for NG-RAN</w:t>
      </w:r>
      <w:bookmarkEnd w:id="2793"/>
      <w:bookmarkEnd w:id="2794"/>
      <w:bookmarkEnd w:id="2795"/>
      <w:bookmarkEnd w:id="2796"/>
      <w:bookmarkEnd w:id="2797"/>
      <w:bookmarkEnd w:id="2798"/>
      <w:bookmarkEnd w:id="2799"/>
      <w:bookmarkEnd w:id="2800"/>
    </w:p>
    <w:p w14:paraId="107B1FAF" w14:textId="77777777" w:rsidR="00E86E7B" w:rsidRPr="00816C4A" w:rsidRDefault="00E86E7B" w:rsidP="00E86E7B">
      <w:r w:rsidRPr="00816C4A">
        <w:t>Contents: parameters describing the type of PDU session. This is an element of the PDU session context.</w:t>
      </w:r>
    </w:p>
    <w:p w14:paraId="5E7B4062"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961D834" w14:textId="77777777" w:rsidR="00E86E7B" w:rsidRPr="00816C4A" w:rsidRDefault="00E86E7B" w:rsidP="00E86E7B">
      <w:r w:rsidRPr="00816C4A">
        <w:t>The Bearer parameters for NR shall contain the PDU session type.</w:t>
      </w:r>
    </w:p>
    <w:p w14:paraId="79B00C3E" w14:textId="77777777" w:rsidR="00E86E7B" w:rsidRPr="00816C4A" w:rsidRDefault="00E86E7B" w:rsidP="00E86E7B">
      <w:r w:rsidRPr="00816C4A">
        <w:t>Length:</w:t>
      </w:r>
    </w:p>
    <w:p w14:paraId="71D2A00E" w14:textId="77777777" w:rsidR="00E86E7B" w:rsidRPr="00816C4A" w:rsidRDefault="00E86E7B" w:rsidP="00E86E7B">
      <w:pPr>
        <w:pStyle w:val="B1"/>
      </w:pPr>
      <w:r>
        <w:t>-</w:t>
      </w:r>
      <w:r>
        <w:tab/>
      </w:r>
      <w:r w:rsidRPr="00816C4A">
        <w:t>1 to X Bytes</w:t>
      </w:r>
    </w:p>
    <w:p w14:paraId="38532AE7" w14:textId="77777777" w:rsidR="00E86E7B" w:rsidRPr="00816C4A" w:rsidRDefault="00E86E7B" w:rsidP="00E86E7B">
      <w:pPr>
        <w:pStyle w:val="B2"/>
      </w:pPr>
      <w:r w:rsidRPr="00816C4A">
        <w:t>Coding:</w:t>
      </w:r>
    </w:p>
    <w:p w14:paraId="69A1B675" w14:textId="77777777" w:rsidR="00E86E7B" w:rsidRPr="00816C4A" w:rsidRDefault="00E86E7B" w:rsidP="00E86E7B">
      <w:pPr>
        <w:pStyle w:val="B1"/>
      </w:pPr>
      <w:r>
        <w:t>-</w:t>
      </w:r>
      <w:r>
        <w:tab/>
      </w:r>
      <w:r w:rsidRPr="00816C4A">
        <w:t>Coding of Byte 4:</w:t>
      </w:r>
    </w:p>
    <w:p w14:paraId="7BE19ED6"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19976D02" w14:textId="77777777" w:rsidR="00E86E7B" w:rsidRPr="00816C4A" w:rsidRDefault="00E86E7B" w:rsidP="00E86E7B">
      <w:pPr>
        <w:pStyle w:val="B1"/>
      </w:pPr>
      <w:r>
        <w:t>-</w:t>
      </w:r>
      <w:r>
        <w:tab/>
      </w:r>
      <w:r w:rsidRPr="00816C4A">
        <w:t>Coding of further Bytes:</w:t>
      </w:r>
    </w:p>
    <w:p w14:paraId="613DA38A" w14:textId="77777777" w:rsidR="00E86E7B" w:rsidRPr="00816C4A" w:rsidRDefault="00E86E7B" w:rsidP="00E86E7B">
      <w:pPr>
        <w:pStyle w:val="B2"/>
      </w:pPr>
      <w:r w:rsidRPr="00816C4A">
        <w:t>RFU</w:t>
      </w:r>
    </w:p>
    <w:p w14:paraId="14B7DFB8" w14:textId="77777777" w:rsidR="00E86E7B" w:rsidRPr="00816C4A" w:rsidRDefault="00E86E7B" w:rsidP="00E86E7B">
      <w:pPr>
        <w:pStyle w:val="Heading2"/>
      </w:pPr>
      <w:bookmarkStart w:id="2801" w:name="_Toc3201008"/>
      <w:bookmarkStart w:id="2802" w:name="_Toc20392751"/>
      <w:bookmarkStart w:id="2803" w:name="_Toc27774398"/>
      <w:bookmarkStart w:id="2804" w:name="_Toc36482858"/>
      <w:bookmarkStart w:id="2805" w:name="_Toc36484518"/>
      <w:bookmarkStart w:id="2806" w:name="_Toc44933448"/>
      <w:bookmarkStart w:id="2807" w:name="_Toc50972401"/>
      <w:bookmarkStart w:id="2808" w:name="_Toc163045889"/>
      <w:r w:rsidRPr="00816C4A">
        <w:t>8.53</w:t>
      </w:r>
      <w:r w:rsidRPr="00816C4A">
        <w:tab/>
        <w:t>Channel data</w:t>
      </w:r>
      <w:bookmarkEnd w:id="2801"/>
      <w:bookmarkEnd w:id="2802"/>
      <w:bookmarkEnd w:id="2803"/>
      <w:bookmarkEnd w:id="2804"/>
      <w:bookmarkEnd w:id="2805"/>
      <w:bookmarkEnd w:id="2806"/>
      <w:bookmarkEnd w:id="2807"/>
      <w:bookmarkEnd w:id="2808"/>
    </w:p>
    <w:p w14:paraId="6D0E4F9C" w14:textId="6FBD0EB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.53.</w:t>
      </w:r>
    </w:p>
    <w:p w14:paraId="59111599" w14:textId="77777777" w:rsidR="00E86E7B" w:rsidRPr="00816C4A" w:rsidRDefault="00E86E7B" w:rsidP="00E86E7B">
      <w:pPr>
        <w:pStyle w:val="Heading2"/>
      </w:pPr>
      <w:bookmarkStart w:id="2809" w:name="_Toc3201009"/>
      <w:bookmarkStart w:id="2810" w:name="_Toc20392752"/>
      <w:bookmarkStart w:id="2811" w:name="_Toc27774399"/>
      <w:bookmarkStart w:id="2812" w:name="_Toc36482859"/>
      <w:bookmarkStart w:id="2813" w:name="_Toc36484519"/>
      <w:bookmarkStart w:id="2814" w:name="_Toc44933449"/>
      <w:bookmarkStart w:id="2815" w:name="_Toc50972402"/>
      <w:bookmarkStart w:id="2816" w:name="_Toc163045890"/>
      <w:r w:rsidRPr="00816C4A">
        <w:t>8.54</w:t>
      </w:r>
      <w:r w:rsidRPr="00816C4A">
        <w:tab/>
        <w:t>Channel data length</w:t>
      </w:r>
      <w:bookmarkEnd w:id="2809"/>
      <w:bookmarkEnd w:id="2810"/>
      <w:bookmarkEnd w:id="2811"/>
      <w:bookmarkEnd w:id="2812"/>
      <w:bookmarkEnd w:id="2813"/>
      <w:bookmarkEnd w:id="2814"/>
      <w:bookmarkEnd w:id="2815"/>
      <w:bookmarkEnd w:id="2816"/>
    </w:p>
    <w:p w14:paraId="7F766738" w14:textId="19BE160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.54.</w:t>
      </w:r>
    </w:p>
    <w:p w14:paraId="7C62CAF9" w14:textId="77777777" w:rsidR="00E86E7B" w:rsidRPr="00816C4A" w:rsidRDefault="00E86E7B" w:rsidP="00E86E7B">
      <w:pPr>
        <w:pStyle w:val="Heading2"/>
      </w:pPr>
      <w:bookmarkStart w:id="2817" w:name="_Toc3201010"/>
      <w:bookmarkStart w:id="2818" w:name="_Toc20392753"/>
      <w:bookmarkStart w:id="2819" w:name="_Toc27774400"/>
      <w:bookmarkStart w:id="2820" w:name="_Toc36482860"/>
      <w:bookmarkStart w:id="2821" w:name="_Toc36484520"/>
      <w:bookmarkStart w:id="2822" w:name="_Toc44933450"/>
      <w:bookmarkStart w:id="2823" w:name="_Toc50972403"/>
      <w:bookmarkStart w:id="2824" w:name="_Toc163045891"/>
      <w:r w:rsidRPr="00816C4A">
        <w:t>8.55</w:t>
      </w:r>
      <w:r w:rsidRPr="00816C4A">
        <w:tab/>
        <w:t>Buffer size</w:t>
      </w:r>
      <w:bookmarkEnd w:id="2817"/>
      <w:bookmarkEnd w:id="2818"/>
      <w:bookmarkEnd w:id="2819"/>
      <w:bookmarkEnd w:id="2820"/>
      <w:bookmarkEnd w:id="2821"/>
      <w:bookmarkEnd w:id="2822"/>
      <w:bookmarkEnd w:id="2823"/>
      <w:bookmarkEnd w:id="2824"/>
    </w:p>
    <w:p w14:paraId="7511A791" w14:textId="61BFDA3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.55.</w:t>
      </w:r>
    </w:p>
    <w:p w14:paraId="41566248" w14:textId="77777777" w:rsidR="00E86E7B" w:rsidRPr="00816C4A" w:rsidRDefault="00E86E7B" w:rsidP="00E86E7B">
      <w:pPr>
        <w:pStyle w:val="Heading2"/>
      </w:pPr>
      <w:bookmarkStart w:id="2825" w:name="_Toc3201011"/>
      <w:bookmarkStart w:id="2826" w:name="_Toc20392754"/>
      <w:bookmarkStart w:id="2827" w:name="_Toc27774401"/>
      <w:bookmarkStart w:id="2828" w:name="_Toc36482861"/>
      <w:bookmarkStart w:id="2829" w:name="_Toc36484521"/>
      <w:bookmarkStart w:id="2830" w:name="_Toc44933451"/>
      <w:bookmarkStart w:id="2831" w:name="_Toc50972404"/>
      <w:bookmarkStart w:id="2832" w:name="_Toc163045892"/>
      <w:r w:rsidRPr="00816C4A">
        <w:t>8.56</w:t>
      </w:r>
      <w:r w:rsidRPr="00816C4A">
        <w:tab/>
        <w:t>Channel status</w:t>
      </w:r>
      <w:bookmarkEnd w:id="2825"/>
      <w:bookmarkEnd w:id="2826"/>
      <w:bookmarkEnd w:id="2827"/>
      <w:bookmarkEnd w:id="2828"/>
      <w:bookmarkEnd w:id="2829"/>
      <w:bookmarkEnd w:id="2830"/>
      <w:bookmarkEnd w:id="2831"/>
      <w:bookmarkEnd w:id="2832"/>
    </w:p>
    <w:p w14:paraId="2A0540B2" w14:textId="684CD333" w:rsidR="00E86E7B" w:rsidRPr="00816C4A" w:rsidRDefault="00E86E7B" w:rsidP="00E86E7B">
      <w:r w:rsidRPr="00816C4A">
        <w:t xml:space="preserve">ETSI TS 102 223 [32] </w:t>
      </w:r>
      <w:r w:rsidR="00E05181" w:rsidRPr="00816C4A">
        <w:t>clause</w:t>
      </w:r>
      <w:r w:rsidR="00E05181">
        <w:t> </w:t>
      </w:r>
      <w:r w:rsidR="00E05181" w:rsidRPr="00816C4A">
        <w:t>8</w:t>
      </w:r>
      <w:r w:rsidRPr="00816C4A">
        <w:t>.56 applies, with the following addition.</w:t>
      </w:r>
    </w:p>
    <w:p w14:paraId="268FACA8" w14:textId="77777777" w:rsidR="00E86E7B" w:rsidRPr="00816C4A" w:rsidRDefault="00E86E7B" w:rsidP="00E86E7B">
      <w:r w:rsidRPr="00816C4A">
        <w:t>In case of an OPEN CHANNEL for IMS, the coding is as follows:</w:t>
      </w:r>
    </w:p>
    <w:p w14:paraId="70DF6126" w14:textId="77777777" w:rsidR="00E86E7B" w:rsidRPr="00816C4A" w:rsidRDefault="00E86E7B" w:rsidP="00E86E7B">
      <w:r w:rsidRPr="00816C4A">
        <w:t>Coding :</w:t>
      </w:r>
    </w:p>
    <w:p w14:paraId="449EF0E1" w14:textId="77777777" w:rsidR="00E86E7B" w:rsidRPr="00816C4A" w:rsidRDefault="00E86E7B" w:rsidP="00E86E7B">
      <w:pPr>
        <w:pStyle w:val="B1"/>
      </w:pPr>
      <w:r>
        <w:t>-</w:t>
      </w:r>
      <w:r>
        <w:tab/>
      </w:r>
      <w:r w:rsidRPr="00816C4A">
        <w:t>byte 3 :</w:t>
      </w:r>
    </w:p>
    <w:p w14:paraId="208BCE2B" w14:textId="77777777" w:rsidR="00E86E7B" w:rsidRPr="00816C4A" w:rsidRDefault="00E86E7B" w:rsidP="00E86E7B">
      <w:pPr>
        <w:pStyle w:val="B2"/>
      </w:pPr>
      <w:r w:rsidRPr="00816C4A">
        <w:t>- Bit 1 to 3 : Channel identifier 1 to 7;</w:t>
      </w:r>
    </w:p>
    <w:p w14:paraId="2E7106B6" w14:textId="77777777" w:rsidR="00E86E7B" w:rsidRPr="00816C4A" w:rsidRDefault="00E86E7B" w:rsidP="00E86E7B">
      <w:pPr>
        <w:pStyle w:val="B2"/>
      </w:pPr>
      <w:r w:rsidRPr="00816C4A">
        <w:t>Channel identifier 0 means "no channel available".</w:t>
      </w:r>
    </w:p>
    <w:p w14:paraId="411B4BB5" w14:textId="77777777" w:rsidR="00E86E7B" w:rsidRPr="00816C4A" w:rsidRDefault="00E86E7B" w:rsidP="00E86E7B">
      <w:pPr>
        <w:pStyle w:val="B2"/>
      </w:pPr>
      <w:r>
        <w:t>-</w:t>
      </w:r>
      <w:r>
        <w:tab/>
      </w:r>
      <w:r w:rsidRPr="00816C4A">
        <w:t>Bit 4 to 7 : RFU</w:t>
      </w:r>
    </w:p>
    <w:p w14:paraId="4F34458E" w14:textId="77777777" w:rsidR="00E86E7B" w:rsidRPr="00816C4A" w:rsidRDefault="00E86E7B" w:rsidP="00E86E7B">
      <w:pPr>
        <w:pStyle w:val="B2"/>
      </w:pPr>
      <w:r>
        <w:t>-</w:t>
      </w:r>
      <w:r>
        <w:tab/>
      </w:r>
      <w:r w:rsidRPr="00816C4A">
        <w:t>Bit 8 : 0 = BIP channel not established;</w:t>
      </w:r>
    </w:p>
    <w:p w14:paraId="235D3A85" w14:textId="77777777" w:rsidR="00E86E7B" w:rsidRPr="00816C4A" w:rsidRDefault="00E86E7B" w:rsidP="00E86E7B">
      <w:pPr>
        <w:ind w:left="1290"/>
      </w:pPr>
      <w:r w:rsidRPr="00816C4A">
        <w:t xml:space="preserve">    1 = BIP channel established.</w:t>
      </w:r>
    </w:p>
    <w:p w14:paraId="4A9AC34D" w14:textId="77777777" w:rsidR="00E86E7B" w:rsidRPr="00816C4A" w:rsidRDefault="00E86E7B" w:rsidP="00E86E7B">
      <w:pPr>
        <w:pStyle w:val="B1"/>
        <w:rPr>
          <w:lang w:val="en-US" w:eastAsia="ja-JP"/>
        </w:rPr>
      </w:pPr>
      <w:r>
        <w:t>-</w:t>
      </w:r>
      <w:r>
        <w:tab/>
      </w:r>
      <w:r w:rsidRPr="00816C4A">
        <w:rPr>
          <w:lang w:val="en-US" w:eastAsia="ja-JP"/>
        </w:rPr>
        <w:t>byte 4:</w:t>
      </w:r>
    </w:p>
    <w:p w14:paraId="2E4349A6" w14:textId="77777777" w:rsidR="00E86E7B" w:rsidRPr="00816C4A" w:rsidRDefault="00E86E7B" w:rsidP="00E86E7B">
      <w:pPr>
        <w:pStyle w:val="B2"/>
        <w:rPr>
          <w:lang w:val="en-US" w:eastAsia="ja-JP"/>
        </w:rPr>
      </w:pPr>
      <w:r w:rsidRPr="00816C4A">
        <w:rPr>
          <w:lang w:val="en-US" w:eastAsia="ja-JP"/>
        </w:rPr>
        <w:t>'00' = No further info can be given;</w:t>
      </w:r>
    </w:p>
    <w:p w14:paraId="666D35A0" w14:textId="77777777" w:rsidR="00E86E7B" w:rsidRPr="00816C4A" w:rsidRDefault="00E86E7B" w:rsidP="00E86E7B">
      <w:pPr>
        <w:pStyle w:val="B2"/>
        <w:rPr>
          <w:lang w:val="en-US" w:eastAsia="ja-JP"/>
        </w:rPr>
      </w:pPr>
      <w:r w:rsidRPr="00816C4A">
        <w:rPr>
          <w:lang w:val="en-US" w:eastAsia="ja-JP"/>
        </w:rPr>
        <w:t>'01' = Not used;</w:t>
      </w:r>
    </w:p>
    <w:p w14:paraId="06AF308B" w14:textId="77777777" w:rsidR="00E86E7B" w:rsidRPr="00816C4A" w:rsidRDefault="00E86E7B" w:rsidP="00E86E7B">
      <w:pPr>
        <w:pStyle w:val="B2"/>
        <w:rPr>
          <w:lang w:val="en-US" w:eastAsia="ja-JP"/>
        </w:rPr>
      </w:pPr>
      <w:r w:rsidRPr="00816C4A">
        <w:rPr>
          <w:lang w:val="en-US" w:eastAsia="ja-JP"/>
        </w:rPr>
        <w:lastRenderedPageBreak/>
        <w:t>'02' = Not used;</w:t>
      </w:r>
    </w:p>
    <w:p w14:paraId="09E5E9D0" w14:textId="77777777" w:rsidR="00E86E7B" w:rsidRPr="00816C4A" w:rsidRDefault="00E86E7B" w:rsidP="00E86E7B">
      <w:pPr>
        <w:pStyle w:val="B2"/>
        <w:rPr>
          <w:lang w:val="en-US" w:eastAsia="ja-JP"/>
        </w:rPr>
      </w:pPr>
      <w:r w:rsidRPr="00816C4A">
        <w:rPr>
          <w:lang w:val="en-US" w:eastAsia="ja-JP"/>
        </w:rPr>
        <w:t>'03' = Not used;</w:t>
      </w:r>
    </w:p>
    <w:p w14:paraId="54479592" w14:textId="77777777" w:rsidR="00E86E7B" w:rsidRPr="00816C4A" w:rsidRDefault="00E86E7B" w:rsidP="00E86E7B">
      <w:pPr>
        <w:pStyle w:val="B2"/>
        <w:rPr>
          <w:lang w:val="en-US" w:eastAsia="ja-JP"/>
        </w:rPr>
      </w:pPr>
      <w:r w:rsidRPr="00816C4A">
        <w:rPr>
          <w:lang w:val="en-US" w:eastAsia="ja-JP"/>
        </w:rPr>
        <w:t>'04' = Not used;</w:t>
      </w:r>
    </w:p>
    <w:p w14:paraId="5941E70B"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0496524" w14:textId="77777777" w:rsidR="00E86E7B" w:rsidRPr="00816C4A" w:rsidRDefault="00E86E7B" w:rsidP="00E86E7B">
      <w:pPr>
        <w:pStyle w:val="B2"/>
        <w:rPr>
          <w:lang w:val="en-US" w:eastAsia="ja-JP"/>
        </w:rPr>
      </w:pPr>
      <w:r w:rsidRPr="00816C4A">
        <w:rPr>
          <w:lang w:val="en-US" w:eastAsia="ja-JP"/>
        </w:rPr>
        <w:t>all other values are reserved.</w:t>
      </w:r>
    </w:p>
    <w:p w14:paraId="2AB9EF3F" w14:textId="77777777" w:rsidR="00E86E7B" w:rsidRPr="00816C4A" w:rsidRDefault="00E86E7B" w:rsidP="00E86E7B">
      <w:pPr>
        <w:pStyle w:val="Heading2"/>
      </w:pPr>
      <w:bookmarkStart w:id="2833" w:name="_Toc3201012"/>
      <w:bookmarkStart w:id="2834" w:name="_Toc20392755"/>
      <w:bookmarkStart w:id="2835" w:name="_Toc27774402"/>
      <w:bookmarkStart w:id="2836" w:name="_Toc36482862"/>
      <w:bookmarkStart w:id="2837" w:name="_Toc36484522"/>
      <w:bookmarkStart w:id="2838" w:name="_Toc44933452"/>
      <w:bookmarkStart w:id="2839" w:name="_Toc50972405"/>
      <w:bookmarkStart w:id="2840" w:name="_Toc163045893"/>
      <w:r w:rsidRPr="00816C4A">
        <w:t>8.57</w:t>
      </w:r>
      <w:r w:rsidRPr="00816C4A">
        <w:tab/>
        <w:t>Card reader identifier</w:t>
      </w:r>
      <w:bookmarkEnd w:id="2833"/>
      <w:bookmarkEnd w:id="2834"/>
      <w:bookmarkEnd w:id="2835"/>
      <w:bookmarkEnd w:id="2836"/>
      <w:bookmarkEnd w:id="2837"/>
      <w:bookmarkEnd w:id="2838"/>
      <w:bookmarkEnd w:id="2839"/>
      <w:bookmarkEnd w:id="2840"/>
    </w:p>
    <w:p w14:paraId="3A1BFD35" w14:textId="68B9E85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.57.</w:t>
      </w:r>
    </w:p>
    <w:p w14:paraId="5ECDB25E" w14:textId="77777777" w:rsidR="00E86E7B" w:rsidRPr="00816C4A" w:rsidRDefault="00E86E7B" w:rsidP="00E86E7B">
      <w:pPr>
        <w:pStyle w:val="Heading2"/>
      </w:pPr>
      <w:bookmarkStart w:id="2841" w:name="_Toc3201013"/>
      <w:bookmarkStart w:id="2842" w:name="_Toc20392756"/>
      <w:bookmarkStart w:id="2843" w:name="_Toc27774403"/>
      <w:bookmarkStart w:id="2844" w:name="_Toc36482863"/>
      <w:bookmarkStart w:id="2845" w:name="_Toc36484523"/>
      <w:bookmarkStart w:id="2846" w:name="_Toc44933453"/>
      <w:bookmarkStart w:id="2847" w:name="_Toc50972406"/>
      <w:bookmarkStart w:id="2848" w:name="_Toc163045894"/>
      <w:r w:rsidRPr="00816C4A">
        <w:t>8.58</w:t>
      </w:r>
      <w:r w:rsidRPr="00816C4A">
        <w:tab/>
        <w:t>Other Address</w:t>
      </w:r>
      <w:bookmarkEnd w:id="2841"/>
      <w:bookmarkEnd w:id="2842"/>
      <w:bookmarkEnd w:id="2843"/>
      <w:bookmarkEnd w:id="2844"/>
      <w:bookmarkEnd w:id="2845"/>
      <w:bookmarkEnd w:id="2846"/>
      <w:bookmarkEnd w:id="2847"/>
      <w:bookmarkEnd w:id="2848"/>
    </w:p>
    <w:p w14:paraId="1440B15E" w14:textId="24658B3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.58.</w:t>
      </w:r>
    </w:p>
    <w:p w14:paraId="10E1283C" w14:textId="77777777" w:rsidR="00E86E7B" w:rsidRPr="00816C4A" w:rsidRDefault="00E86E7B" w:rsidP="00E86E7B">
      <w:pPr>
        <w:pStyle w:val="Heading2"/>
      </w:pPr>
      <w:bookmarkStart w:id="2849" w:name="_Toc3201014"/>
      <w:bookmarkStart w:id="2850" w:name="_Toc20392757"/>
      <w:bookmarkStart w:id="2851" w:name="_Toc27774404"/>
      <w:bookmarkStart w:id="2852" w:name="_Toc36482864"/>
      <w:bookmarkStart w:id="2853" w:name="_Toc36484524"/>
      <w:bookmarkStart w:id="2854" w:name="_Toc44933454"/>
      <w:bookmarkStart w:id="2855" w:name="_Toc50972407"/>
      <w:bookmarkStart w:id="2856" w:name="_Toc163045895"/>
      <w:r w:rsidRPr="00816C4A">
        <w:t>8.59</w:t>
      </w:r>
      <w:r w:rsidRPr="00816C4A">
        <w:tab/>
        <w:t>UICC/ME interface transport level</w:t>
      </w:r>
      <w:bookmarkEnd w:id="2849"/>
      <w:bookmarkEnd w:id="2850"/>
      <w:bookmarkEnd w:id="2851"/>
      <w:bookmarkEnd w:id="2852"/>
      <w:bookmarkEnd w:id="2853"/>
      <w:bookmarkEnd w:id="2854"/>
      <w:bookmarkEnd w:id="2855"/>
      <w:bookmarkEnd w:id="2856"/>
    </w:p>
    <w:p w14:paraId="28D14B68" w14:textId="12384904"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.59.</w:t>
      </w:r>
    </w:p>
    <w:p w14:paraId="0046A4CF" w14:textId="77777777" w:rsidR="00E86E7B" w:rsidRPr="00816C4A" w:rsidRDefault="00E86E7B" w:rsidP="00E86E7B">
      <w:pPr>
        <w:pStyle w:val="Heading2"/>
      </w:pPr>
      <w:bookmarkStart w:id="2857" w:name="_Toc3201015"/>
      <w:bookmarkStart w:id="2858" w:name="_Toc20392758"/>
      <w:bookmarkStart w:id="2859" w:name="_Toc27774405"/>
      <w:bookmarkStart w:id="2860" w:name="_Toc36482865"/>
      <w:bookmarkStart w:id="2861" w:name="_Toc36484525"/>
      <w:bookmarkStart w:id="2862" w:name="_Toc44933455"/>
      <w:bookmarkStart w:id="2863" w:name="_Toc50972408"/>
      <w:bookmarkStart w:id="2864" w:name="_Toc163045896"/>
      <w:r w:rsidRPr="00816C4A">
        <w:t>8.60</w:t>
      </w:r>
      <w:r w:rsidRPr="00816C4A">
        <w:tab/>
        <w:t>AID</w:t>
      </w:r>
      <w:bookmarkEnd w:id="2857"/>
      <w:bookmarkEnd w:id="2858"/>
      <w:bookmarkEnd w:id="2859"/>
      <w:bookmarkEnd w:id="2860"/>
      <w:bookmarkEnd w:id="2861"/>
      <w:bookmarkEnd w:id="2862"/>
      <w:bookmarkEnd w:id="2863"/>
      <w:bookmarkEnd w:id="2864"/>
    </w:p>
    <w:p w14:paraId="312D4C60" w14:textId="64E3E8A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.60.</w:t>
      </w:r>
    </w:p>
    <w:p w14:paraId="31D7DB0A" w14:textId="77777777" w:rsidR="00E86E7B" w:rsidRPr="00816C4A" w:rsidRDefault="00E86E7B" w:rsidP="00E86E7B">
      <w:pPr>
        <w:pStyle w:val="Heading2"/>
      </w:pPr>
      <w:bookmarkStart w:id="2865" w:name="_Toc3201016"/>
      <w:bookmarkStart w:id="2866" w:name="_Toc20392759"/>
      <w:bookmarkStart w:id="2867" w:name="_Toc27774406"/>
      <w:bookmarkStart w:id="2868" w:name="_Toc36482866"/>
      <w:bookmarkStart w:id="2869" w:name="_Toc36484526"/>
      <w:bookmarkStart w:id="2870" w:name="_Toc44933456"/>
      <w:bookmarkStart w:id="2871" w:name="_Toc50972409"/>
      <w:bookmarkStart w:id="2872" w:name="_Toc163045897"/>
      <w:r w:rsidRPr="00816C4A">
        <w:t>8.61</w:t>
      </w:r>
      <w:r w:rsidRPr="00816C4A">
        <w:tab/>
        <w:t>Network Access Name</w:t>
      </w:r>
      <w:bookmarkEnd w:id="2865"/>
      <w:bookmarkEnd w:id="2866"/>
      <w:bookmarkEnd w:id="2867"/>
      <w:bookmarkEnd w:id="2868"/>
      <w:bookmarkEnd w:id="2869"/>
      <w:bookmarkEnd w:id="2870"/>
      <w:bookmarkEnd w:id="2871"/>
      <w:bookmarkEnd w:id="2872"/>
    </w:p>
    <w:p w14:paraId="40FAE08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05BE7B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384895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E959078"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AD4188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AFD2C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78ABED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0C7CBE5"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2BE5D3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C4622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DAEC58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4DC51BD"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5338920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689EDD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97354E"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68E4E6D2"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3077FF4D" w14:textId="77777777" w:rsidR="00E86E7B" w:rsidRPr="00816C4A" w:rsidRDefault="00E86E7B" w:rsidP="00B27DCC">
            <w:pPr>
              <w:pStyle w:val="TAC"/>
              <w:ind w:left="284" w:hanging="284"/>
              <w:rPr>
                <w:lang w:eastAsia="en-GB"/>
              </w:rPr>
            </w:pPr>
            <w:r w:rsidRPr="00816C4A">
              <w:rPr>
                <w:lang w:eastAsia="en-GB"/>
              </w:rPr>
              <w:t>X</w:t>
            </w:r>
          </w:p>
        </w:tc>
      </w:tr>
    </w:tbl>
    <w:p w14:paraId="7476F64C" w14:textId="77777777" w:rsidR="00E86E7B" w:rsidRPr="00816C4A" w:rsidRDefault="00E86E7B" w:rsidP="00E86E7B"/>
    <w:p w14:paraId="12D3B899" w14:textId="77777777" w:rsidR="00E86E7B" w:rsidRPr="00816C4A" w:rsidRDefault="00E86E7B" w:rsidP="00E86E7B">
      <w:pPr>
        <w:pStyle w:val="B1"/>
      </w:pPr>
      <w:r w:rsidRPr="00816C4A">
        <w:t>Content:</w:t>
      </w:r>
    </w:p>
    <w:p w14:paraId="5F5D8A24" w14:textId="77777777" w:rsidR="00E86E7B" w:rsidRPr="00816C4A" w:rsidRDefault="00E86E7B" w:rsidP="00E86E7B">
      <w:pPr>
        <w:pStyle w:val="B1"/>
      </w:pPr>
      <w:r w:rsidRPr="00816C4A">
        <w:t>-</w:t>
      </w:r>
      <w:r w:rsidRPr="00816C4A">
        <w:tab/>
      </w:r>
      <w:r w:rsidR="00EF7705" w:rsidRPr="00D0759C">
        <w:t>The Network Access Name is used to identify the Gateway entity (GGSN) or a Packet Data Network Gateway (PDN-GW)</w:t>
      </w:r>
      <w:r w:rsidR="00EF7705" w:rsidRPr="00590CFC">
        <w:t xml:space="preserve"> or a User Plane Function</w:t>
      </w:r>
      <w:r w:rsidR="00EF7705">
        <w:t xml:space="preserve"> </w:t>
      </w:r>
      <w:r w:rsidR="00EF7705" w:rsidRPr="00590CFC">
        <w:t>(UPF)</w:t>
      </w:r>
      <w:r w:rsidR="00EF7705" w:rsidRPr="00D0759C">
        <w:t>, which provides interworking with an external packet data network. For GPRS, UTRAN packet service and E-UTRAN, the Network Access Name is an APN. For NG-RAN, the Network Access Name is a DNN (which is coded same as an APN).</w:t>
      </w:r>
    </w:p>
    <w:p w14:paraId="228968A3" w14:textId="77777777" w:rsidR="00E86E7B" w:rsidRPr="00816C4A" w:rsidRDefault="00E86E7B" w:rsidP="00E86E7B">
      <w:pPr>
        <w:pStyle w:val="B1"/>
      </w:pPr>
      <w:r w:rsidRPr="00816C4A">
        <w:t>Coding:</w:t>
      </w:r>
    </w:p>
    <w:p w14:paraId="0C7FFBBA" w14:textId="77777777" w:rsidR="00E86E7B" w:rsidRPr="00816C4A" w:rsidRDefault="00E86E7B" w:rsidP="00E86E7B">
      <w:pPr>
        <w:pStyle w:val="B1"/>
      </w:pPr>
      <w:r w:rsidRPr="00816C4A">
        <w:t>-</w:t>
      </w:r>
      <w:r w:rsidRPr="00816C4A">
        <w:tab/>
        <w:t>As defined in TS 23.003 [30].</w:t>
      </w:r>
    </w:p>
    <w:p w14:paraId="24E8BF20" w14:textId="77777777" w:rsidR="00E86E7B" w:rsidRPr="00816C4A" w:rsidRDefault="00E86E7B" w:rsidP="00E86E7B">
      <w:pPr>
        <w:pStyle w:val="Heading2"/>
      </w:pPr>
      <w:bookmarkStart w:id="2873" w:name="_Toc3201017"/>
      <w:bookmarkStart w:id="2874" w:name="_Toc20392760"/>
      <w:bookmarkStart w:id="2875" w:name="_Toc27774407"/>
      <w:bookmarkStart w:id="2876" w:name="_Toc36482867"/>
      <w:bookmarkStart w:id="2877" w:name="_Toc36484527"/>
      <w:bookmarkStart w:id="2878" w:name="_Toc44933457"/>
      <w:bookmarkStart w:id="2879" w:name="_Toc50972410"/>
      <w:bookmarkStart w:id="2880" w:name="_Toc163045898"/>
      <w:r w:rsidRPr="00816C4A">
        <w:t>8.62</w:t>
      </w:r>
      <w:r w:rsidRPr="00816C4A">
        <w:tab/>
        <w:t>Access Technology</w:t>
      </w:r>
      <w:bookmarkEnd w:id="2873"/>
      <w:bookmarkEnd w:id="2874"/>
      <w:bookmarkEnd w:id="2875"/>
      <w:bookmarkEnd w:id="2876"/>
      <w:bookmarkEnd w:id="2877"/>
      <w:bookmarkEnd w:id="2878"/>
      <w:bookmarkEnd w:id="2879"/>
      <w:bookmarkEnd w:id="2880"/>
    </w:p>
    <w:p w14:paraId="0FF8FD14" w14:textId="69640808"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.61.</w:t>
      </w:r>
    </w:p>
    <w:p w14:paraId="5E11A28F" w14:textId="77777777" w:rsidR="00E86E7B" w:rsidRPr="00816C4A" w:rsidRDefault="00E86E7B" w:rsidP="00E86E7B">
      <w:pPr>
        <w:pStyle w:val="Heading2"/>
      </w:pPr>
      <w:bookmarkStart w:id="2881" w:name="_Toc3201018"/>
      <w:bookmarkStart w:id="2882" w:name="_Toc20392761"/>
      <w:bookmarkStart w:id="2883" w:name="_Toc27774408"/>
      <w:bookmarkStart w:id="2884" w:name="_Toc36482868"/>
      <w:bookmarkStart w:id="2885" w:name="_Toc36484528"/>
      <w:bookmarkStart w:id="2886" w:name="_Toc44933458"/>
      <w:bookmarkStart w:id="2887" w:name="_Toc50972411"/>
      <w:bookmarkStart w:id="2888" w:name="_Toc163045899"/>
      <w:r w:rsidRPr="00816C4A">
        <w:t>8.63</w:t>
      </w:r>
      <w:r w:rsidRPr="00816C4A">
        <w:tab/>
        <w:t>Display parameters</w:t>
      </w:r>
      <w:bookmarkEnd w:id="2881"/>
      <w:bookmarkEnd w:id="2882"/>
      <w:bookmarkEnd w:id="2883"/>
      <w:bookmarkEnd w:id="2884"/>
      <w:bookmarkEnd w:id="2885"/>
      <w:bookmarkEnd w:id="2886"/>
      <w:bookmarkEnd w:id="2887"/>
      <w:bookmarkEnd w:id="2888"/>
    </w:p>
    <w:p w14:paraId="65962DED" w14:textId="7E1AB98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.62.</w:t>
      </w:r>
    </w:p>
    <w:p w14:paraId="4D6CBF1A" w14:textId="77777777" w:rsidR="00E86E7B" w:rsidRPr="00816C4A" w:rsidRDefault="00E86E7B" w:rsidP="00E86E7B">
      <w:pPr>
        <w:pStyle w:val="Heading2"/>
      </w:pPr>
      <w:bookmarkStart w:id="2889" w:name="_Toc3201019"/>
      <w:bookmarkStart w:id="2890" w:name="_Toc20392762"/>
      <w:bookmarkStart w:id="2891" w:name="_Toc27774409"/>
      <w:bookmarkStart w:id="2892" w:name="_Toc36482869"/>
      <w:bookmarkStart w:id="2893" w:name="_Toc36484529"/>
      <w:bookmarkStart w:id="2894" w:name="_Toc44933459"/>
      <w:bookmarkStart w:id="2895" w:name="_Toc50972412"/>
      <w:bookmarkStart w:id="2896" w:name="_Toc163045900"/>
      <w:r w:rsidRPr="00816C4A">
        <w:lastRenderedPageBreak/>
        <w:t>8.64</w:t>
      </w:r>
      <w:r w:rsidRPr="00816C4A">
        <w:tab/>
        <w:t>Service Record</w:t>
      </w:r>
      <w:bookmarkEnd w:id="2889"/>
      <w:bookmarkEnd w:id="2890"/>
      <w:bookmarkEnd w:id="2891"/>
      <w:bookmarkEnd w:id="2892"/>
      <w:bookmarkEnd w:id="2893"/>
      <w:bookmarkEnd w:id="2894"/>
      <w:bookmarkEnd w:id="2895"/>
      <w:bookmarkEnd w:id="2896"/>
    </w:p>
    <w:p w14:paraId="5FEC38C3" w14:textId="674A407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.63.</w:t>
      </w:r>
    </w:p>
    <w:p w14:paraId="044A7566" w14:textId="77777777" w:rsidR="00E86E7B" w:rsidRPr="00816C4A" w:rsidRDefault="00E86E7B" w:rsidP="00E86E7B">
      <w:pPr>
        <w:pStyle w:val="Heading2"/>
      </w:pPr>
      <w:bookmarkStart w:id="2897" w:name="_Toc3201020"/>
      <w:bookmarkStart w:id="2898" w:name="_Toc20392763"/>
      <w:bookmarkStart w:id="2899" w:name="_Toc27774410"/>
      <w:bookmarkStart w:id="2900" w:name="_Toc36482870"/>
      <w:bookmarkStart w:id="2901" w:name="_Toc36484530"/>
      <w:bookmarkStart w:id="2902" w:name="_Toc44933460"/>
      <w:bookmarkStart w:id="2903" w:name="_Toc50972413"/>
      <w:bookmarkStart w:id="2904" w:name="_Toc163045901"/>
      <w:r w:rsidRPr="00816C4A">
        <w:t>8.65</w:t>
      </w:r>
      <w:r w:rsidRPr="00816C4A">
        <w:tab/>
        <w:t>Device Filter</w:t>
      </w:r>
      <w:bookmarkEnd w:id="2897"/>
      <w:bookmarkEnd w:id="2898"/>
      <w:bookmarkEnd w:id="2899"/>
      <w:bookmarkEnd w:id="2900"/>
      <w:bookmarkEnd w:id="2901"/>
      <w:bookmarkEnd w:id="2902"/>
      <w:bookmarkEnd w:id="2903"/>
      <w:bookmarkEnd w:id="2904"/>
    </w:p>
    <w:p w14:paraId="37867464" w14:textId="4C639E6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.64.</w:t>
      </w:r>
    </w:p>
    <w:p w14:paraId="3C2BEBDB" w14:textId="77777777" w:rsidR="00E86E7B" w:rsidRPr="00816C4A" w:rsidRDefault="00E86E7B" w:rsidP="00E86E7B">
      <w:pPr>
        <w:pStyle w:val="Heading2"/>
      </w:pPr>
      <w:bookmarkStart w:id="2905" w:name="_Toc3201021"/>
      <w:bookmarkStart w:id="2906" w:name="_Toc20392764"/>
      <w:bookmarkStart w:id="2907" w:name="_Toc27774411"/>
      <w:bookmarkStart w:id="2908" w:name="_Toc36482871"/>
      <w:bookmarkStart w:id="2909" w:name="_Toc36484531"/>
      <w:bookmarkStart w:id="2910" w:name="_Toc44933461"/>
      <w:bookmarkStart w:id="2911" w:name="_Toc50972414"/>
      <w:bookmarkStart w:id="2912" w:name="_Toc163045902"/>
      <w:r w:rsidRPr="00816C4A">
        <w:t>8.66</w:t>
      </w:r>
      <w:r w:rsidRPr="00816C4A">
        <w:tab/>
        <w:t>Service Search</w:t>
      </w:r>
      <w:bookmarkEnd w:id="2905"/>
      <w:bookmarkEnd w:id="2906"/>
      <w:bookmarkEnd w:id="2907"/>
      <w:bookmarkEnd w:id="2908"/>
      <w:bookmarkEnd w:id="2909"/>
      <w:bookmarkEnd w:id="2910"/>
      <w:bookmarkEnd w:id="2911"/>
      <w:bookmarkEnd w:id="2912"/>
    </w:p>
    <w:p w14:paraId="7C040DFE" w14:textId="58F060D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.65.</w:t>
      </w:r>
    </w:p>
    <w:p w14:paraId="4299B685" w14:textId="77777777" w:rsidR="00E86E7B" w:rsidRPr="00816C4A" w:rsidRDefault="00E86E7B" w:rsidP="00E86E7B">
      <w:pPr>
        <w:pStyle w:val="Heading2"/>
      </w:pPr>
      <w:bookmarkStart w:id="2913" w:name="_Toc3201022"/>
      <w:bookmarkStart w:id="2914" w:name="_Toc20392765"/>
      <w:bookmarkStart w:id="2915" w:name="_Toc27774412"/>
      <w:bookmarkStart w:id="2916" w:name="_Toc36482872"/>
      <w:bookmarkStart w:id="2917" w:name="_Toc36484532"/>
      <w:bookmarkStart w:id="2918" w:name="_Toc44933462"/>
      <w:bookmarkStart w:id="2919" w:name="_Toc50972415"/>
      <w:bookmarkStart w:id="2920" w:name="_Toc163045903"/>
      <w:r w:rsidRPr="00816C4A">
        <w:t>8.67</w:t>
      </w:r>
      <w:r w:rsidRPr="00816C4A">
        <w:tab/>
        <w:t>Attribute Information</w:t>
      </w:r>
      <w:bookmarkEnd w:id="2913"/>
      <w:bookmarkEnd w:id="2914"/>
      <w:bookmarkEnd w:id="2915"/>
      <w:bookmarkEnd w:id="2916"/>
      <w:bookmarkEnd w:id="2917"/>
      <w:bookmarkEnd w:id="2918"/>
      <w:bookmarkEnd w:id="2919"/>
      <w:bookmarkEnd w:id="2920"/>
    </w:p>
    <w:p w14:paraId="1DFBDFDD" w14:textId="347B199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.66.</w:t>
      </w:r>
    </w:p>
    <w:p w14:paraId="62C7E911" w14:textId="77777777" w:rsidR="00E86E7B" w:rsidRPr="00816C4A" w:rsidRDefault="00E86E7B" w:rsidP="00E86E7B">
      <w:pPr>
        <w:pStyle w:val="Heading2"/>
      </w:pPr>
      <w:bookmarkStart w:id="2921" w:name="_Toc3201023"/>
      <w:bookmarkStart w:id="2922" w:name="_Toc20392766"/>
      <w:bookmarkStart w:id="2923" w:name="_Toc27774413"/>
      <w:bookmarkStart w:id="2924" w:name="_Toc36482873"/>
      <w:bookmarkStart w:id="2925" w:name="_Toc36484533"/>
      <w:bookmarkStart w:id="2926" w:name="_Toc44933463"/>
      <w:bookmarkStart w:id="2927" w:name="_Toc50972416"/>
      <w:bookmarkStart w:id="2928" w:name="_Toc163045904"/>
      <w:r w:rsidRPr="00816C4A">
        <w:t>8.68</w:t>
      </w:r>
      <w:r w:rsidRPr="00816C4A">
        <w:tab/>
        <w:t>Service Availability</w:t>
      </w:r>
      <w:bookmarkEnd w:id="2921"/>
      <w:bookmarkEnd w:id="2922"/>
      <w:bookmarkEnd w:id="2923"/>
      <w:bookmarkEnd w:id="2924"/>
      <w:bookmarkEnd w:id="2925"/>
      <w:bookmarkEnd w:id="2926"/>
      <w:bookmarkEnd w:id="2927"/>
      <w:bookmarkEnd w:id="2928"/>
    </w:p>
    <w:p w14:paraId="2A450B77" w14:textId="4005139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.67.</w:t>
      </w:r>
    </w:p>
    <w:p w14:paraId="35D5A95A" w14:textId="77777777" w:rsidR="00E86E7B" w:rsidRPr="00816C4A" w:rsidRDefault="00E86E7B" w:rsidP="00E86E7B">
      <w:pPr>
        <w:pStyle w:val="Heading2"/>
      </w:pPr>
      <w:bookmarkStart w:id="2929" w:name="_Toc3201024"/>
      <w:bookmarkStart w:id="2930" w:name="_Toc20392767"/>
      <w:bookmarkStart w:id="2931" w:name="_Toc27774414"/>
      <w:bookmarkStart w:id="2932" w:name="_Toc36482874"/>
      <w:bookmarkStart w:id="2933" w:name="_Toc36484534"/>
      <w:bookmarkStart w:id="2934" w:name="_Toc44933464"/>
      <w:bookmarkStart w:id="2935" w:name="_Toc50972417"/>
      <w:bookmarkStart w:id="2936" w:name="_Toc163045905"/>
      <w:r w:rsidRPr="00816C4A">
        <w:t>8.69</w:t>
      </w:r>
      <w:r w:rsidRPr="00816C4A">
        <w:tab/>
        <w:t>Remote Entity Address</w:t>
      </w:r>
      <w:bookmarkEnd w:id="2929"/>
      <w:bookmarkEnd w:id="2930"/>
      <w:bookmarkEnd w:id="2931"/>
      <w:bookmarkEnd w:id="2932"/>
      <w:bookmarkEnd w:id="2933"/>
      <w:bookmarkEnd w:id="2934"/>
      <w:bookmarkEnd w:id="2935"/>
      <w:bookmarkEnd w:id="2936"/>
    </w:p>
    <w:p w14:paraId="60CEA25B" w14:textId="63D77BC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.68.</w:t>
      </w:r>
    </w:p>
    <w:p w14:paraId="723773E4" w14:textId="77777777" w:rsidR="00E86E7B" w:rsidRPr="00816C4A" w:rsidRDefault="00E86E7B" w:rsidP="00E86E7B">
      <w:pPr>
        <w:pStyle w:val="Heading2"/>
      </w:pPr>
      <w:bookmarkStart w:id="2937" w:name="_Toc3201025"/>
      <w:bookmarkStart w:id="2938" w:name="_Toc20392768"/>
      <w:bookmarkStart w:id="2939" w:name="_Toc27774415"/>
      <w:bookmarkStart w:id="2940" w:name="_Toc36482875"/>
      <w:bookmarkStart w:id="2941" w:name="_Toc36484535"/>
      <w:bookmarkStart w:id="2942" w:name="_Toc44933465"/>
      <w:bookmarkStart w:id="2943" w:name="_Toc50972418"/>
      <w:bookmarkStart w:id="2944" w:name="_Toc163045906"/>
      <w:r w:rsidRPr="00816C4A">
        <w:t>8.70</w:t>
      </w:r>
      <w:r w:rsidRPr="00816C4A">
        <w:tab/>
        <w:t>Text Attribute</w:t>
      </w:r>
      <w:bookmarkEnd w:id="2937"/>
      <w:bookmarkEnd w:id="2938"/>
      <w:bookmarkEnd w:id="2939"/>
      <w:bookmarkEnd w:id="2940"/>
      <w:bookmarkEnd w:id="2941"/>
      <w:bookmarkEnd w:id="2942"/>
      <w:bookmarkEnd w:id="2943"/>
      <w:bookmarkEnd w:id="2944"/>
    </w:p>
    <w:p w14:paraId="5465F52D" w14:textId="1ACE0609"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.72.</w:t>
      </w:r>
    </w:p>
    <w:p w14:paraId="667BA938" w14:textId="77777777" w:rsidR="00E86E7B" w:rsidRPr="00816C4A" w:rsidRDefault="00E86E7B" w:rsidP="00E86E7B">
      <w:pPr>
        <w:pStyle w:val="Heading2"/>
      </w:pPr>
      <w:bookmarkStart w:id="2945" w:name="_Toc3201026"/>
      <w:bookmarkStart w:id="2946" w:name="_Toc20392769"/>
      <w:bookmarkStart w:id="2947" w:name="_Toc27774416"/>
      <w:bookmarkStart w:id="2948" w:name="_Toc36482876"/>
      <w:bookmarkStart w:id="2949" w:name="_Toc36484536"/>
      <w:bookmarkStart w:id="2950" w:name="_Toc44933466"/>
      <w:bookmarkStart w:id="2951" w:name="_Toc50972419"/>
      <w:bookmarkStart w:id="2952" w:name="_Toc163045907"/>
      <w:r w:rsidRPr="00816C4A">
        <w:t>8.71</w:t>
      </w:r>
      <w:r w:rsidRPr="00816C4A">
        <w:tab/>
        <w:t>Item Text Attribute List</w:t>
      </w:r>
      <w:bookmarkEnd w:id="2945"/>
      <w:bookmarkEnd w:id="2946"/>
      <w:bookmarkEnd w:id="2947"/>
      <w:bookmarkEnd w:id="2948"/>
      <w:bookmarkEnd w:id="2949"/>
      <w:bookmarkEnd w:id="2950"/>
      <w:bookmarkEnd w:id="2951"/>
      <w:bookmarkEnd w:id="2952"/>
    </w:p>
    <w:p w14:paraId="3117BC6F" w14:textId="1C835D2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.73.</w:t>
      </w:r>
    </w:p>
    <w:p w14:paraId="76A4C829" w14:textId="77777777" w:rsidR="00E86E7B" w:rsidRPr="00816C4A" w:rsidRDefault="00E86E7B" w:rsidP="00E86E7B">
      <w:pPr>
        <w:pStyle w:val="Heading2"/>
      </w:pPr>
      <w:bookmarkStart w:id="2953" w:name="_Toc3201027"/>
      <w:bookmarkStart w:id="2954" w:name="_Toc20392770"/>
      <w:bookmarkStart w:id="2955" w:name="_Toc27774417"/>
      <w:bookmarkStart w:id="2956" w:name="_Toc36482877"/>
      <w:bookmarkStart w:id="2957" w:name="_Toc36484537"/>
      <w:bookmarkStart w:id="2958" w:name="_Toc44933467"/>
      <w:bookmarkStart w:id="2959" w:name="_Toc50972420"/>
      <w:bookmarkStart w:id="2960" w:name="_Toc163045908"/>
      <w:r w:rsidRPr="00816C4A">
        <w:t>8.72</w:t>
      </w:r>
      <w:r w:rsidRPr="00816C4A">
        <w:tab/>
        <w:t>PDP context Activation parameters</w:t>
      </w:r>
      <w:bookmarkEnd w:id="2953"/>
      <w:bookmarkEnd w:id="2954"/>
      <w:bookmarkEnd w:id="2955"/>
      <w:bookmarkEnd w:id="2956"/>
      <w:bookmarkEnd w:id="2957"/>
      <w:bookmarkEnd w:id="2958"/>
      <w:bookmarkEnd w:id="2959"/>
      <w:bookmarkEnd w:id="2960"/>
    </w:p>
    <w:p w14:paraId="2A9FC4E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40CBC4A" w14:textId="77777777" w:rsidTr="00B27DCC">
        <w:trPr>
          <w:jc w:val="center"/>
        </w:trPr>
        <w:tc>
          <w:tcPr>
            <w:tcW w:w="1276" w:type="dxa"/>
          </w:tcPr>
          <w:p w14:paraId="4E52B800" w14:textId="77777777" w:rsidR="00E86E7B" w:rsidRPr="00816C4A" w:rsidRDefault="00E86E7B" w:rsidP="00B27DCC">
            <w:pPr>
              <w:pStyle w:val="TAH"/>
              <w:rPr>
                <w:lang w:eastAsia="en-GB"/>
              </w:rPr>
            </w:pPr>
            <w:r w:rsidRPr="00816C4A">
              <w:rPr>
                <w:lang w:eastAsia="en-GB"/>
              </w:rPr>
              <w:t>Byte(s)</w:t>
            </w:r>
          </w:p>
        </w:tc>
        <w:tc>
          <w:tcPr>
            <w:tcW w:w="4961" w:type="dxa"/>
          </w:tcPr>
          <w:p w14:paraId="5669B429" w14:textId="77777777" w:rsidR="00E86E7B" w:rsidRPr="00816C4A" w:rsidRDefault="00E86E7B" w:rsidP="00B27DCC">
            <w:pPr>
              <w:pStyle w:val="TAH"/>
              <w:rPr>
                <w:lang w:eastAsia="en-GB"/>
              </w:rPr>
            </w:pPr>
            <w:r w:rsidRPr="00816C4A">
              <w:rPr>
                <w:lang w:eastAsia="en-GB"/>
              </w:rPr>
              <w:t>Description</w:t>
            </w:r>
          </w:p>
        </w:tc>
        <w:tc>
          <w:tcPr>
            <w:tcW w:w="1417" w:type="dxa"/>
          </w:tcPr>
          <w:p w14:paraId="303172C5" w14:textId="77777777" w:rsidR="00E86E7B" w:rsidRPr="00816C4A" w:rsidRDefault="00E86E7B" w:rsidP="00B27DCC">
            <w:pPr>
              <w:pStyle w:val="TAH"/>
              <w:rPr>
                <w:lang w:eastAsia="en-GB"/>
              </w:rPr>
            </w:pPr>
            <w:r w:rsidRPr="00816C4A">
              <w:rPr>
                <w:lang w:eastAsia="en-GB"/>
              </w:rPr>
              <w:t>Length</w:t>
            </w:r>
          </w:p>
        </w:tc>
      </w:tr>
      <w:tr w:rsidR="00E86E7B" w:rsidRPr="00816C4A" w14:paraId="0B20C4ED" w14:textId="77777777" w:rsidTr="00B27DCC">
        <w:trPr>
          <w:jc w:val="center"/>
        </w:trPr>
        <w:tc>
          <w:tcPr>
            <w:tcW w:w="1276" w:type="dxa"/>
          </w:tcPr>
          <w:p w14:paraId="27A06316" w14:textId="77777777" w:rsidR="00E86E7B" w:rsidRPr="00816C4A" w:rsidRDefault="00E86E7B" w:rsidP="00B27DCC">
            <w:pPr>
              <w:pStyle w:val="TAC"/>
              <w:rPr>
                <w:lang w:eastAsia="en-GB"/>
              </w:rPr>
            </w:pPr>
            <w:r w:rsidRPr="00816C4A">
              <w:rPr>
                <w:lang w:eastAsia="en-GB"/>
              </w:rPr>
              <w:t>1</w:t>
            </w:r>
          </w:p>
        </w:tc>
        <w:tc>
          <w:tcPr>
            <w:tcW w:w="4961" w:type="dxa"/>
          </w:tcPr>
          <w:p w14:paraId="4F0614BD" w14:textId="77777777" w:rsidR="00E86E7B" w:rsidRPr="00816C4A" w:rsidRDefault="00E86E7B" w:rsidP="00B27DCC">
            <w:pPr>
              <w:pStyle w:val="TAL"/>
            </w:pPr>
            <w:r w:rsidRPr="00816C4A">
              <w:t>PDP context Activation parameters tag</w:t>
            </w:r>
          </w:p>
        </w:tc>
        <w:tc>
          <w:tcPr>
            <w:tcW w:w="1417" w:type="dxa"/>
          </w:tcPr>
          <w:p w14:paraId="37567705" w14:textId="77777777" w:rsidR="00E86E7B" w:rsidRPr="00816C4A" w:rsidRDefault="00E86E7B" w:rsidP="00B27DCC">
            <w:pPr>
              <w:pStyle w:val="TAC"/>
              <w:rPr>
                <w:lang w:eastAsia="en-GB"/>
              </w:rPr>
            </w:pPr>
            <w:r w:rsidRPr="00816C4A">
              <w:rPr>
                <w:lang w:eastAsia="en-GB"/>
              </w:rPr>
              <w:t>1</w:t>
            </w:r>
          </w:p>
        </w:tc>
      </w:tr>
      <w:tr w:rsidR="00E86E7B" w:rsidRPr="00816C4A" w14:paraId="24C0EF5F" w14:textId="77777777" w:rsidTr="00B27DCC">
        <w:trPr>
          <w:jc w:val="center"/>
        </w:trPr>
        <w:tc>
          <w:tcPr>
            <w:tcW w:w="1276" w:type="dxa"/>
          </w:tcPr>
          <w:p w14:paraId="032F5DDE" w14:textId="77777777" w:rsidR="00E86E7B" w:rsidRPr="00816C4A" w:rsidRDefault="00E86E7B" w:rsidP="00B27DCC">
            <w:pPr>
              <w:pStyle w:val="TAC"/>
              <w:rPr>
                <w:lang w:eastAsia="en-GB"/>
              </w:rPr>
            </w:pPr>
            <w:r w:rsidRPr="00816C4A">
              <w:rPr>
                <w:lang w:eastAsia="en-GB"/>
              </w:rPr>
              <w:t>2 to (Y+1)</w:t>
            </w:r>
          </w:p>
        </w:tc>
        <w:tc>
          <w:tcPr>
            <w:tcW w:w="4961" w:type="dxa"/>
          </w:tcPr>
          <w:p w14:paraId="4B30AFBE" w14:textId="77777777" w:rsidR="00E86E7B" w:rsidRPr="00816C4A" w:rsidRDefault="00E86E7B" w:rsidP="00B27DCC">
            <w:pPr>
              <w:pStyle w:val="TAL"/>
            </w:pPr>
            <w:r w:rsidRPr="00816C4A">
              <w:t>Length (X)</w:t>
            </w:r>
          </w:p>
        </w:tc>
        <w:tc>
          <w:tcPr>
            <w:tcW w:w="1417" w:type="dxa"/>
          </w:tcPr>
          <w:p w14:paraId="25D2D84E" w14:textId="77777777" w:rsidR="00E86E7B" w:rsidRPr="00816C4A" w:rsidRDefault="00E86E7B" w:rsidP="00B27DCC">
            <w:pPr>
              <w:pStyle w:val="TAC"/>
              <w:rPr>
                <w:lang w:eastAsia="en-GB"/>
              </w:rPr>
            </w:pPr>
            <w:r w:rsidRPr="00816C4A">
              <w:rPr>
                <w:lang w:eastAsia="en-GB"/>
              </w:rPr>
              <w:t>Y</w:t>
            </w:r>
          </w:p>
        </w:tc>
      </w:tr>
      <w:tr w:rsidR="00E86E7B" w:rsidRPr="00816C4A" w14:paraId="5E3406D1" w14:textId="77777777" w:rsidTr="00B27DCC">
        <w:trPr>
          <w:jc w:val="center"/>
        </w:trPr>
        <w:tc>
          <w:tcPr>
            <w:tcW w:w="1276" w:type="dxa"/>
          </w:tcPr>
          <w:p w14:paraId="18ABCA7C" w14:textId="77777777" w:rsidR="00E86E7B" w:rsidRPr="00816C4A" w:rsidRDefault="00E86E7B" w:rsidP="00B27DCC">
            <w:pPr>
              <w:pStyle w:val="TAC"/>
              <w:rPr>
                <w:lang w:eastAsia="en-GB"/>
              </w:rPr>
            </w:pPr>
            <w:r w:rsidRPr="00816C4A">
              <w:rPr>
                <w:lang w:eastAsia="en-GB"/>
              </w:rPr>
              <w:t>(Y+2) to (Y+X+1)</w:t>
            </w:r>
          </w:p>
        </w:tc>
        <w:tc>
          <w:tcPr>
            <w:tcW w:w="4961" w:type="dxa"/>
          </w:tcPr>
          <w:p w14:paraId="1183A8A7" w14:textId="77777777" w:rsidR="00E86E7B" w:rsidRPr="00816C4A" w:rsidRDefault="00E86E7B" w:rsidP="00B27DCC">
            <w:pPr>
              <w:pStyle w:val="TAL"/>
            </w:pPr>
            <w:r w:rsidRPr="00816C4A">
              <w:t>PDP context Activation parameters</w:t>
            </w:r>
          </w:p>
        </w:tc>
        <w:tc>
          <w:tcPr>
            <w:tcW w:w="1417" w:type="dxa"/>
          </w:tcPr>
          <w:p w14:paraId="02E9CB97" w14:textId="77777777" w:rsidR="00E86E7B" w:rsidRPr="00816C4A" w:rsidRDefault="00E86E7B" w:rsidP="00B27DCC">
            <w:pPr>
              <w:pStyle w:val="TAC"/>
              <w:rPr>
                <w:lang w:eastAsia="en-GB"/>
              </w:rPr>
            </w:pPr>
            <w:r w:rsidRPr="00816C4A">
              <w:rPr>
                <w:lang w:eastAsia="en-GB"/>
              </w:rPr>
              <w:t>X</w:t>
            </w:r>
          </w:p>
        </w:tc>
      </w:tr>
    </w:tbl>
    <w:p w14:paraId="0CF66B27" w14:textId="77777777" w:rsidR="00E86E7B" w:rsidRPr="00816C4A" w:rsidRDefault="00E86E7B" w:rsidP="00E86E7B"/>
    <w:p w14:paraId="64797EDF" w14:textId="77777777" w:rsidR="00E86E7B" w:rsidRPr="00816C4A" w:rsidRDefault="00E86E7B" w:rsidP="00E86E7B">
      <w:r w:rsidRPr="00816C4A">
        <w:t>The PDP context Activation parameters are coded as the ACTIVATE PDP CONTEXT REQUEST message, refer to TS 24.008 [9].</w:t>
      </w:r>
    </w:p>
    <w:p w14:paraId="24052AB3"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7543C7E7" w14:textId="77777777" w:rsidR="003F5A7C" w:rsidRPr="00816C4A" w:rsidRDefault="003F5A7C" w:rsidP="003F5A7C">
      <w:pPr>
        <w:pStyle w:val="Heading2"/>
      </w:pPr>
      <w:bookmarkStart w:id="2961" w:name="_Toc3201028"/>
      <w:bookmarkStart w:id="2962" w:name="_Toc20392771"/>
      <w:bookmarkStart w:id="2963" w:name="_Toc27774418"/>
      <w:bookmarkStart w:id="2964" w:name="_Toc36482878"/>
      <w:bookmarkStart w:id="2965" w:name="_Toc36484538"/>
      <w:bookmarkStart w:id="2966" w:name="_Toc44933468"/>
      <w:bookmarkStart w:id="2967" w:name="_Toc50972421"/>
      <w:bookmarkStart w:id="2968" w:name="_Toc3201029"/>
      <w:bookmarkStart w:id="2969" w:name="_Toc20392772"/>
      <w:bookmarkStart w:id="2970" w:name="_Toc27774419"/>
      <w:bookmarkStart w:id="2971" w:name="_Toc36482879"/>
      <w:bookmarkStart w:id="2972" w:name="_Toc36484539"/>
      <w:bookmarkStart w:id="2973" w:name="_Toc44933469"/>
      <w:bookmarkStart w:id="2974" w:name="_Toc50972422"/>
      <w:bookmarkStart w:id="2975" w:name="_Toc163045909"/>
      <w:r w:rsidRPr="00816C4A">
        <w:lastRenderedPageBreak/>
        <w:t>8.73</w:t>
      </w:r>
      <w:r w:rsidRPr="00816C4A">
        <w:tab/>
        <w:t>UTRAN/E-UTRAN</w:t>
      </w:r>
      <w:r>
        <w:t>/NG-RAN</w:t>
      </w:r>
      <w:r w:rsidRPr="00816C4A">
        <w:t xml:space="preserve"> Measurement Qualifier</w:t>
      </w:r>
      <w:bookmarkEnd w:id="2961"/>
      <w:bookmarkEnd w:id="2962"/>
      <w:bookmarkEnd w:id="2963"/>
      <w:bookmarkEnd w:id="2964"/>
      <w:bookmarkEnd w:id="2965"/>
      <w:bookmarkEnd w:id="2966"/>
      <w:bookmarkEnd w:id="2967"/>
      <w:bookmarkEnd w:id="2975"/>
    </w:p>
    <w:p w14:paraId="4458CF92" w14:textId="77777777" w:rsidR="003F5A7C" w:rsidRPr="00816C4A" w:rsidRDefault="003F5A7C" w:rsidP="003F5A7C">
      <w:r w:rsidRPr="00816C4A">
        <w:t>This information is only available when the ME is connected to a UTRAN or an E-UTRAN</w:t>
      </w:r>
      <w:r>
        <w:t xml:space="preserve"> or NG-RAN</w:t>
      </w:r>
      <w:r w:rsidRPr="00816C4A">
        <w:t>.</w:t>
      </w:r>
    </w:p>
    <w:p w14:paraId="1E1FE830" w14:textId="77777777" w:rsidR="003F5A7C" w:rsidRPr="00816C4A" w:rsidRDefault="003F5A7C" w:rsidP="003F5A7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F5A7C" w:rsidRPr="00816C4A" w14:paraId="5DFB1A58" w14:textId="77777777" w:rsidTr="006B4DE1">
        <w:trPr>
          <w:jc w:val="center"/>
        </w:trPr>
        <w:tc>
          <w:tcPr>
            <w:tcW w:w="1276" w:type="dxa"/>
          </w:tcPr>
          <w:p w14:paraId="491B2C3D" w14:textId="77777777" w:rsidR="003F5A7C" w:rsidRPr="00816C4A" w:rsidRDefault="003F5A7C" w:rsidP="006B4DE1">
            <w:pPr>
              <w:pStyle w:val="TAH"/>
              <w:rPr>
                <w:lang w:eastAsia="en-GB"/>
              </w:rPr>
            </w:pPr>
            <w:r w:rsidRPr="00816C4A">
              <w:rPr>
                <w:lang w:eastAsia="en-GB"/>
              </w:rPr>
              <w:t>Byte(s)</w:t>
            </w:r>
          </w:p>
        </w:tc>
        <w:tc>
          <w:tcPr>
            <w:tcW w:w="4961" w:type="dxa"/>
          </w:tcPr>
          <w:p w14:paraId="327CFFD8" w14:textId="77777777" w:rsidR="003F5A7C" w:rsidRPr="00816C4A" w:rsidRDefault="003F5A7C" w:rsidP="006B4DE1">
            <w:pPr>
              <w:pStyle w:val="TAH"/>
              <w:rPr>
                <w:lang w:eastAsia="en-GB"/>
              </w:rPr>
            </w:pPr>
            <w:r w:rsidRPr="00816C4A">
              <w:rPr>
                <w:lang w:eastAsia="en-GB"/>
              </w:rPr>
              <w:t>Description</w:t>
            </w:r>
          </w:p>
        </w:tc>
        <w:tc>
          <w:tcPr>
            <w:tcW w:w="1417" w:type="dxa"/>
          </w:tcPr>
          <w:p w14:paraId="006FD997" w14:textId="77777777" w:rsidR="003F5A7C" w:rsidRPr="00816C4A" w:rsidRDefault="003F5A7C" w:rsidP="006B4DE1">
            <w:pPr>
              <w:pStyle w:val="TAH"/>
              <w:rPr>
                <w:lang w:eastAsia="en-GB"/>
              </w:rPr>
            </w:pPr>
            <w:r w:rsidRPr="00816C4A">
              <w:rPr>
                <w:lang w:eastAsia="en-GB"/>
              </w:rPr>
              <w:t>Length</w:t>
            </w:r>
          </w:p>
        </w:tc>
      </w:tr>
      <w:tr w:rsidR="003F5A7C" w:rsidRPr="00816C4A" w14:paraId="6F8F4790" w14:textId="77777777" w:rsidTr="006B4DE1">
        <w:trPr>
          <w:jc w:val="center"/>
        </w:trPr>
        <w:tc>
          <w:tcPr>
            <w:tcW w:w="1276" w:type="dxa"/>
          </w:tcPr>
          <w:p w14:paraId="052E8D6C" w14:textId="77777777" w:rsidR="003F5A7C" w:rsidRPr="00816C4A" w:rsidRDefault="003F5A7C" w:rsidP="006B4DE1">
            <w:pPr>
              <w:pStyle w:val="TAC"/>
              <w:rPr>
                <w:lang w:eastAsia="en-GB"/>
              </w:rPr>
            </w:pPr>
            <w:r w:rsidRPr="00816C4A">
              <w:rPr>
                <w:lang w:eastAsia="en-GB"/>
              </w:rPr>
              <w:t>1</w:t>
            </w:r>
          </w:p>
        </w:tc>
        <w:tc>
          <w:tcPr>
            <w:tcW w:w="4961" w:type="dxa"/>
          </w:tcPr>
          <w:p w14:paraId="65F412F1"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 tag</w:t>
            </w:r>
          </w:p>
        </w:tc>
        <w:tc>
          <w:tcPr>
            <w:tcW w:w="1417" w:type="dxa"/>
          </w:tcPr>
          <w:p w14:paraId="5F8795EB" w14:textId="77777777" w:rsidR="003F5A7C" w:rsidRPr="00816C4A" w:rsidRDefault="003F5A7C" w:rsidP="006B4DE1">
            <w:pPr>
              <w:pStyle w:val="TAC"/>
              <w:rPr>
                <w:lang w:eastAsia="en-GB"/>
              </w:rPr>
            </w:pPr>
            <w:r w:rsidRPr="00816C4A">
              <w:rPr>
                <w:lang w:eastAsia="en-GB"/>
              </w:rPr>
              <w:t>1</w:t>
            </w:r>
          </w:p>
        </w:tc>
      </w:tr>
      <w:tr w:rsidR="003F5A7C" w:rsidRPr="00816C4A" w14:paraId="128634FE" w14:textId="77777777" w:rsidTr="006B4DE1">
        <w:trPr>
          <w:jc w:val="center"/>
        </w:trPr>
        <w:tc>
          <w:tcPr>
            <w:tcW w:w="1276" w:type="dxa"/>
          </w:tcPr>
          <w:p w14:paraId="66B94E6E" w14:textId="77777777" w:rsidR="003F5A7C" w:rsidRPr="00816C4A" w:rsidRDefault="003F5A7C" w:rsidP="006B4DE1">
            <w:pPr>
              <w:pStyle w:val="TAC"/>
              <w:rPr>
                <w:lang w:eastAsia="en-GB"/>
              </w:rPr>
            </w:pPr>
            <w:r w:rsidRPr="00816C4A">
              <w:rPr>
                <w:lang w:eastAsia="en-GB"/>
              </w:rPr>
              <w:t>2</w:t>
            </w:r>
          </w:p>
        </w:tc>
        <w:tc>
          <w:tcPr>
            <w:tcW w:w="4961" w:type="dxa"/>
          </w:tcPr>
          <w:p w14:paraId="6E02BA2F" w14:textId="77777777" w:rsidR="003F5A7C" w:rsidRPr="00816C4A" w:rsidRDefault="003F5A7C" w:rsidP="006B4DE1">
            <w:pPr>
              <w:pStyle w:val="TAL"/>
            </w:pPr>
            <w:r w:rsidRPr="00816C4A">
              <w:t xml:space="preserve">Length (1) </w:t>
            </w:r>
          </w:p>
        </w:tc>
        <w:tc>
          <w:tcPr>
            <w:tcW w:w="1417" w:type="dxa"/>
          </w:tcPr>
          <w:p w14:paraId="79AD9050" w14:textId="77777777" w:rsidR="003F5A7C" w:rsidRPr="00816C4A" w:rsidRDefault="003F5A7C" w:rsidP="006B4DE1">
            <w:pPr>
              <w:pStyle w:val="TAC"/>
              <w:rPr>
                <w:lang w:eastAsia="en-GB"/>
              </w:rPr>
            </w:pPr>
            <w:r w:rsidRPr="00816C4A">
              <w:rPr>
                <w:lang w:eastAsia="en-GB"/>
              </w:rPr>
              <w:t>1</w:t>
            </w:r>
          </w:p>
        </w:tc>
      </w:tr>
      <w:tr w:rsidR="003F5A7C" w:rsidRPr="00816C4A" w14:paraId="134B7BF1" w14:textId="77777777" w:rsidTr="006B4DE1">
        <w:trPr>
          <w:jc w:val="center"/>
        </w:trPr>
        <w:tc>
          <w:tcPr>
            <w:tcW w:w="1276" w:type="dxa"/>
          </w:tcPr>
          <w:p w14:paraId="41ABA55A" w14:textId="77777777" w:rsidR="003F5A7C" w:rsidRPr="00816C4A" w:rsidRDefault="003F5A7C" w:rsidP="006B4DE1">
            <w:pPr>
              <w:pStyle w:val="TAC"/>
              <w:rPr>
                <w:lang w:eastAsia="en-GB"/>
              </w:rPr>
            </w:pPr>
            <w:r w:rsidRPr="00816C4A">
              <w:rPr>
                <w:lang w:eastAsia="en-GB"/>
              </w:rPr>
              <w:t>3</w:t>
            </w:r>
          </w:p>
        </w:tc>
        <w:tc>
          <w:tcPr>
            <w:tcW w:w="4961" w:type="dxa"/>
          </w:tcPr>
          <w:p w14:paraId="70F3468F"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w:t>
            </w:r>
          </w:p>
        </w:tc>
        <w:tc>
          <w:tcPr>
            <w:tcW w:w="1417" w:type="dxa"/>
          </w:tcPr>
          <w:p w14:paraId="3FE6C61F" w14:textId="77777777" w:rsidR="003F5A7C" w:rsidRPr="00816C4A" w:rsidRDefault="003F5A7C" w:rsidP="006B4DE1">
            <w:pPr>
              <w:pStyle w:val="TAC"/>
              <w:rPr>
                <w:lang w:eastAsia="en-GB"/>
              </w:rPr>
            </w:pPr>
            <w:r w:rsidRPr="00816C4A">
              <w:rPr>
                <w:lang w:eastAsia="en-GB"/>
              </w:rPr>
              <w:t>1</w:t>
            </w:r>
          </w:p>
        </w:tc>
      </w:tr>
    </w:tbl>
    <w:p w14:paraId="51DE7683" w14:textId="77777777" w:rsidR="003F5A7C" w:rsidRPr="00816C4A" w:rsidRDefault="003F5A7C" w:rsidP="003F5A7C"/>
    <w:p w14:paraId="5E754EA3" w14:textId="77777777" w:rsidR="003F5A7C" w:rsidRPr="00816C4A" w:rsidRDefault="003F5A7C" w:rsidP="003F5A7C">
      <w:pPr>
        <w:rPr>
          <w:lang w:val="fr-FR"/>
        </w:rPr>
      </w:pPr>
      <w:r w:rsidRPr="00816C4A">
        <w:rPr>
          <w:lang w:val="fr-FR"/>
        </w:rPr>
        <w:t>UTRAN/E-UTRAN</w:t>
      </w:r>
      <w:r>
        <w:rPr>
          <w:lang w:val="fr-FR"/>
        </w:rPr>
        <w:t>/NG-RAN</w:t>
      </w:r>
      <w:r w:rsidRPr="00816C4A">
        <w:rPr>
          <w:lang w:val="fr-FR"/>
        </w:rPr>
        <w:t xml:space="preserve"> Measurement Qualifier</w:t>
      </w:r>
    </w:p>
    <w:p w14:paraId="5556B541" w14:textId="77777777" w:rsidR="003F5A7C" w:rsidRPr="00816C4A" w:rsidRDefault="003F5A7C" w:rsidP="003F5A7C">
      <w:pPr>
        <w:pStyle w:val="B1"/>
      </w:pPr>
      <w:r w:rsidRPr="00816C4A">
        <w:t>Contents: Qualifier specific to the UTRAN/E-UTRAN</w:t>
      </w:r>
      <w:r>
        <w:t>/NG-RAN</w:t>
      </w:r>
      <w:r w:rsidRPr="00816C4A">
        <w:t xml:space="preserve"> NMR</w:t>
      </w:r>
    </w:p>
    <w:p w14:paraId="7A7469FB" w14:textId="77777777" w:rsidR="003F5A7C" w:rsidRPr="00816C4A" w:rsidRDefault="003F5A7C" w:rsidP="003F5A7C">
      <w:pPr>
        <w:pStyle w:val="B1"/>
      </w:pPr>
      <w:r w:rsidRPr="00816C4A">
        <w:t>Coding</w:t>
      </w:r>
    </w:p>
    <w:p w14:paraId="5F12CD8C" w14:textId="77777777" w:rsidR="003F5A7C" w:rsidRPr="00816C4A" w:rsidRDefault="003F5A7C" w:rsidP="003F5A7C">
      <w:pPr>
        <w:pStyle w:val="EW"/>
      </w:pPr>
      <w:r w:rsidRPr="00816C4A">
        <w:t>'01'</w:t>
      </w:r>
      <w:r w:rsidRPr="00816C4A">
        <w:tab/>
        <w:t>UTRAN Intra-frequency measurements</w:t>
      </w:r>
    </w:p>
    <w:p w14:paraId="6F646E5D" w14:textId="77777777" w:rsidR="003F5A7C" w:rsidRPr="00816C4A" w:rsidRDefault="003F5A7C" w:rsidP="003F5A7C">
      <w:pPr>
        <w:pStyle w:val="EW"/>
      </w:pPr>
      <w:r w:rsidRPr="00816C4A">
        <w:t>'02'</w:t>
      </w:r>
      <w:r w:rsidRPr="00816C4A">
        <w:tab/>
        <w:t>UTRAN Inter-frequency measurements</w:t>
      </w:r>
    </w:p>
    <w:p w14:paraId="7AEAE54F" w14:textId="77777777" w:rsidR="003F5A7C" w:rsidRPr="00816C4A" w:rsidRDefault="003F5A7C" w:rsidP="003F5A7C">
      <w:pPr>
        <w:pStyle w:val="EW"/>
      </w:pPr>
      <w:r w:rsidRPr="00816C4A">
        <w:t>'03'</w:t>
      </w:r>
      <w:r w:rsidRPr="00816C4A">
        <w:tab/>
        <w:t>UTRAN Inter-RAT (GERAN) measurements</w:t>
      </w:r>
    </w:p>
    <w:p w14:paraId="206C0DE6" w14:textId="77777777" w:rsidR="003F5A7C" w:rsidRPr="00816C4A" w:rsidRDefault="003F5A7C" w:rsidP="003F5A7C">
      <w:pPr>
        <w:pStyle w:val="EW"/>
        <w:rPr>
          <w:lang w:val="sv-SE"/>
        </w:rPr>
      </w:pPr>
      <w:r w:rsidRPr="00816C4A">
        <w:rPr>
          <w:lang w:val="sv-SE"/>
        </w:rPr>
        <w:t>'04'</w:t>
      </w:r>
      <w:r w:rsidRPr="00816C4A">
        <w:rPr>
          <w:lang w:val="sv-SE"/>
        </w:rPr>
        <w:tab/>
        <w:t>UTRAN Inter-RAT (E-UTRAN) measurements</w:t>
      </w:r>
    </w:p>
    <w:p w14:paraId="6C5DF051" w14:textId="77777777" w:rsidR="003F5A7C" w:rsidRPr="00816C4A" w:rsidRDefault="003F5A7C" w:rsidP="003F5A7C">
      <w:pPr>
        <w:pStyle w:val="EW"/>
      </w:pPr>
      <w:r w:rsidRPr="00816C4A">
        <w:t>'05'</w:t>
      </w:r>
      <w:r w:rsidRPr="00816C4A">
        <w:tab/>
        <w:t>E-UTRAN Intra-frequency measurements</w:t>
      </w:r>
    </w:p>
    <w:p w14:paraId="6AD9435E" w14:textId="77777777" w:rsidR="003F5A7C" w:rsidRPr="00816C4A" w:rsidRDefault="003F5A7C" w:rsidP="003F5A7C">
      <w:pPr>
        <w:pStyle w:val="EW"/>
      </w:pPr>
      <w:r w:rsidRPr="00816C4A">
        <w:t>'06'</w:t>
      </w:r>
      <w:r w:rsidRPr="00816C4A">
        <w:tab/>
        <w:t>E-UTRAN Inter-frequency measurements</w:t>
      </w:r>
    </w:p>
    <w:p w14:paraId="2BFA5560" w14:textId="77777777" w:rsidR="003F5A7C" w:rsidRPr="00816C4A" w:rsidRDefault="003F5A7C" w:rsidP="003F5A7C">
      <w:pPr>
        <w:pStyle w:val="EW"/>
        <w:rPr>
          <w:lang w:val="sv-SE"/>
        </w:rPr>
      </w:pPr>
      <w:r w:rsidRPr="00816C4A">
        <w:rPr>
          <w:lang w:val="sv-SE"/>
        </w:rPr>
        <w:t>'07'</w:t>
      </w:r>
      <w:r w:rsidRPr="00816C4A">
        <w:rPr>
          <w:lang w:val="sv-SE"/>
        </w:rPr>
        <w:tab/>
        <w:t>E-UTRAN Inter-RAT (GERAN) measurements</w:t>
      </w:r>
    </w:p>
    <w:p w14:paraId="3DAA10D4" w14:textId="77777777" w:rsidR="003F5A7C" w:rsidRPr="00816C4A" w:rsidRDefault="003F5A7C" w:rsidP="003F5A7C">
      <w:pPr>
        <w:pStyle w:val="EW"/>
        <w:rPr>
          <w:lang w:val="sv-SE"/>
        </w:rPr>
      </w:pPr>
      <w:r w:rsidRPr="00816C4A">
        <w:rPr>
          <w:lang w:val="sv-SE"/>
        </w:rPr>
        <w:t>'08'</w:t>
      </w:r>
      <w:r w:rsidRPr="00816C4A">
        <w:rPr>
          <w:lang w:val="sv-SE"/>
        </w:rPr>
        <w:tab/>
        <w:t>E-UTRAN Inter-RAT (UTRAN) measurements</w:t>
      </w:r>
    </w:p>
    <w:p w14:paraId="40545D66" w14:textId="77777777" w:rsidR="003F5A7C" w:rsidRDefault="003F5A7C" w:rsidP="003F5A7C">
      <w:pPr>
        <w:pStyle w:val="EW"/>
        <w:rPr>
          <w:lang w:val="sv-SE"/>
        </w:rPr>
      </w:pPr>
      <w:r w:rsidRPr="00816C4A">
        <w:rPr>
          <w:lang w:val="sv-SE"/>
        </w:rPr>
        <w:t>'09'</w:t>
      </w:r>
      <w:r w:rsidRPr="00816C4A">
        <w:rPr>
          <w:lang w:val="sv-SE"/>
        </w:rPr>
        <w:tab/>
        <w:t>E-UTRAN Inter-RAT (NR) measurements</w:t>
      </w:r>
    </w:p>
    <w:p w14:paraId="7F8FD75C" w14:textId="77777777" w:rsidR="003F5A7C" w:rsidRPr="00816C4A" w:rsidRDefault="003F5A7C" w:rsidP="003F5A7C">
      <w:pPr>
        <w:pStyle w:val="EW"/>
      </w:pPr>
      <w:r w:rsidRPr="00816C4A">
        <w:t>'0</w:t>
      </w:r>
      <w:r>
        <w:t>A</w:t>
      </w:r>
      <w:r w:rsidRPr="00816C4A">
        <w:t>'</w:t>
      </w:r>
      <w:r w:rsidRPr="00816C4A">
        <w:tab/>
      </w:r>
      <w:r>
        <w:t>NG-RAN</w:t>
      </w:r>
      <w:r w:rsidRPr="00816C4A">
        <w:t xml:space="preserve"> Intra-frequency measurements</w:t>
      </w:r>
    </w:p>
    <w:p w14:paraId="4C45E54C" w14:textId="77777777" w:rsidR="003F5A7C" w:rsidRPr="00816C4A" w:rsidRDefault="003F5A7C" w:rsidP="003F5A7C">
      <w:pPr>
        <w:pStyle w:val="EW"/>
      </w:pPr>
      <w:r w:rsidRPr="00816C4A">
        <w:t>'0</w:t>
      </w:r>
      <w:r>
        <w:t>B</w:t>
      </w:r>
      <w:r w:rsidRPr="00816C4A">
        <w:t>'</w:t>
      </w:r>
      <w:r w:rsidRPr="00816C4A">
        <w:tab/>
      </w:r>
      <w:r>
        <w:t>NG-RAN</w:t>
      </w:r>
      <w:r w:rsidRPr="00816C4A">
        <w:t xml:space="preserve"> Inter-frequency measurements</w:t>
      </w:r>
    </w:p>
    <w:p w14:paraId="307A7EA2" w14:textId="77777777" w:rsidR="003F5A7C" w:rsidRPr="00816C4A" w:rsidRDefault="003F5A7C" w:rsidP="003F5A7C">
      <w:pPr>
        <w:pStyle w:val="EW"/>
        <w:rPr>
          <w:lang w:val="sv-SE"/>
        </w:rPr>
      </w:pPr>
      <w:r w:rsidRPr="00816C4A">
        <w:rPr>
          <w:lang w:val="sv-SE"/>
        </w:rPr>
        <w:t>'0</w:t>
      </w:r>
      <w:r>
        <w:rPr>
          <w:lang w:val="sv-SE"/>
        </w:rPr>
        <w:t>C</w:t>
      </w:r>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p>
    <w:p w14:paraId="6658E783" w14:textId="77777777" w:rsidR="003F5A7C" w:rsidRDefault="003F5A7C" w:rsidP="003F5A7C">
      <w:pPr>
        <w:pStyle w:val="B1"/>
      </w:pPr>
    </w:p>
    <w:p w14:paraId="7BB6848C" w14:textId="77777777" w:rsidR="003F5A7C" w:rsidRDefault="003F5A7C" w:rsidP="003F5A7C">
      <w:pPr>
        <w:pStyle w:val="B1"/>
      </w:pPr>
      <w:r w:rsidRPr="00816C4A">
        <w:t>All other values are reserved</w:t>
      </w:r>
    </w:p>
    <w:p w14:paraId="2407E7A5" w14:textId="77777777" w:rsidR="00E86E7B" w:rsidRPr="00816C4A" w:rsidRDefault="00E86E7B" w:rsidP="00E86E7B">
      <w:pPr>
        <w:pStyle w:val="Heading2"/>
      </w:pPr>
      <w:bookmarkStart w:id="2976" w:name="_Toc163045910"/>
      <w:r w:rsidRPr="00816C4A">
        <w:t>8.74</w:t>
      </w:r>
      <w:r w:rsidRPr="00816C4A">
        <w:tab/>
        <w:t>Multimedia Message Reference</w:t>
      </w:r>
      <w:bookmarkEnd w:id="2968"/>
      <w:bookmarkEnd w:id="2969"/>
      <w:bookmarkEnd w:id="2970"/>
      <w:bookmarkEnd w:id="2971"/>
      <w:bookmarkEnd w:id="2972"/>
      <w:bookmarkEnd w:id="2973"/>
      <w:bookmarkEnd w:id="2974"/>
      <w:bookmarkEnd w:id="2976"/>
    </w:p>
    <w:p w14:paraId="5E4E7749" w14:textId="53BBC09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.82.</w:t>
      </w:r>
    </w:p>
    <w:p w14:paraId="03431D44" w14:textId="77777777" w:rsidR="00E86E7B" w:rsidRPr="00816C4A" w:rsidRDefault="00E86E7B" w:rsidP="00E86E7B">
      <w:pPr>
        <w:pStyle w:val="Heading2"/>
      </w:pPr>
      <w:bookmarkStart w:id="2977" w:name="_Toc3201030"/>
      <w:bookmarkStart w:id="2978" w:name="_Toc20392773"/>
      <w:bookmarkStart w:id="2979" w:name="_Toc27774420"/>
      <w:bookmarkStart w:id="2980" w:name="_Toc36482880"/>
      <w:bookmarkStart w:id="2981" w:name="_Toc36484540"/>
      <w:bookmarkStart w:id="2982" w:name="_Toc44933470"/>
      <w:bookmarkStart w:id="2983" w:name="_Toc50972423"/>
      <w:bookmarkStart w:id="2984" w:name="_Toc163045911"/>
      <w:r w:rsidRPr="00816C4A">
        <w:t>8.75</w:t>
      </w:r>
      <w:r w:rsidRPr="00816C4A">
        <w:tab/>
        <w:t>Multimedia Message Identifier</w:t>
      </w:r>
      <w:bookmarkEnd w:id="2977"/>
      <w:bookmarkEnd w:id="2978"/>
      <w:bookmarkEnd w:id="2979"/>
      <w:bookmarkEnd w:id="2980"/>
      <w:bookmarkEnd w:id="2981"/>
      <w:bookmarkEnd w:id="2982"/>
      <w:bookmarkEnd w:id="2983"/>
      <w:bookmarkEnd w:id="2984"/>
    </w:p>
    <w:p w14:paraId="40C662D7" w14:textId="66A6B02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.83.</w:t>
      </w:r>
    </w:p>
    <w:p w14:paraId="15CAA13C" w14:textId="77777777" w:rsidR="00E86E7B" w:rsidRPr="00816C4A" w:rsidRDefault="00E86E7B" w:rsidP="00E86E7B">
      <w:pPr>
        <w:pStyle w:val="Heading2"/>
      </w:pPr>
      <w:bookmarkStart w:id="2985" w:name="_Toc3201031"/>
      <w:bookmarkStart w:id="2986" w:name="_Toc20392774"/>
      <w:bookmarkStart w:id="2987" w:name="_Toc27774421"/>
      <w:bookmarkStart w:id="2988" w:name="_Toc36482881"/>
      <w:bookmarkStart w:id="2989" w:name="_Toc36484541"/>
      <w:bookmarkStart w:id="2990" w:name="_Toc44933471"/>
      <w:bookmarkStart w:id="2991" w:name="_Toc50972424"/>
      <w:bookmarkStart w:id="2992" w:name="_Toc163045912"/>
      <w:r w:rsidRPr="00816C4A">
        <w:t>8.76</w:t>
      </w:r>
      <w:r w:rsidRPr="00816C4A">
        <w:tab/>
        <w:t xml:space="preserve">Multimedia Message </w:t>
      </w:r>
      <w:r w:rsidRPr="00816C4A">
        <w:rPr>
          <w:lang w:val="en-US"/>
        </w:rPr>
        <w:t>Transfer</w:t>
      </w:r>
      <w:r w:rsidRPr="00816C4A">
        <w:t xml:space="preserve"> status</w:t>
      </w:r>
      <w:bookmarkEnd w:id="2985"/>
      <w:bookmarkEnd w:id="2986"/>
      <w:bookmarkEnd w:id="2987"/>
      <w:bookmarkEnd w:id="2988"/>
      <w:bookmarkEnd w:id="2989"/>
      <w:bookmarkEnd w:id="2990"/>
      <w:bookmarkEnd w:id="2991"/>
      <w:bookmarkEnd w:id="2992"/>
    </w:p>
    <w:p w14:paraId="19983E16" w14:textId="760A70B0"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.84.</w:t>
      </w:r>
    </w:p>
    <w:p w14:paraId="009289D1" w14:textId="77777777" w:rsidR="00E86E7B" w:rsidRPr="00816C4A" w:rsidRDefault="00E86E7B" w:rsidP="00E86E7B">
      <w:pPr>
        <w:pStyle w:val="Heading2"/>
      </w:pPr>
      <w:bookmarkStart w:id="2993" w:name="_Toc3201032"/>
      <w:bookmarkStart w:id="2994" w:name="_Toc20392775"/>
      <w:bookmarkStart w:id="2995" w:name="_Toc27774422"/>
      <w:bookmarkStart w:id="2996" w:name="_Toc36482882"/>
      <w:bookmarkStart w:id="2997" w:name="_Toc36484542"/>
      <w:bookmarkStart w:id="2998" w:name="_Toc44933472"/>
      <w:bookmarkStart w:id="2999" w:name="_Toc50972425"/>
      <w:bookmarkStart w:id="3000" w:name="_Toc163045913"/>
      <w:r w:rsidRPr="00816C4A">
        <w:t>8.77</w:t>
      </w:r>
      <w:r w:rsidRPr="00816C4A">
        <w:tab/>
        <w:t>MM Content Identifier</w:t>
      </w:r>
      <w:bookmarkEnd w:id="2993"/>
      <w:bookmarkEnd w:id="2994"/>
      <w:bookmarkEnd w:id="2995"/>
      <w:bookmarkEnd w:id="2996"/>
      <w:bookmarkEnd w:id="2997"/>
      <w:bookmarkEnd w:id="2998"/>
      <w:bookmarkEnd w:id="2999"/>
      <w:bookmarkEnd w:id="3000"/>
    </w:p>
    <w:p w14:paraId="10BDD6C5" w14:textId="47D0ACDD" w:rsidR="00E86E7B" w:rsidRPr="00816C4A" w:rsidRDefault="00E86E7B" w:rsidP="00E86E7B">
      <w:r w:rsidRPr="00816C4A">
        <w:t xml:space="preserve">In addition to ETSI TS 102 223 [32] </w:t>
      </w:r>
      <w:r w:rsidR="00E05181" w:rsidRPr="00816C4A">
        <w:t>clause</w:t>
      </w:r>
      <w:r w:rsidR="00E05181">
        <w:t> </w:t>
      </w:r>
      <w:r w:rsidR="00E05181" w:rsidRPr="00816C4A">
        <w:t>8</w:t>
      </w:r>
      <w:r w:rsidRPr="00816C4A">
        <w:t xml:space="preserve">.85, the codinf of the MM Content Data Object tag is done according to </w:t>
      </w:r>
      <w:r w:rsidR="00E05181" w:rsidRPr="00816C4A">
        <w:t>TS</w:t>
      </w:r>
      <w:r w:rsidR="00E05181">
        <w:t> </w:t>
      </w:r>
      <w:r w:rsidR="00E05181" w:rsidRPr="00816C4A">
        <w:t>3</w:t>
      </w:r>
      <w:r w:rsidRPr="00816C4A">
        <w:t>1.102[14].</w:t>
      </w:r>
    </w:p>
    <w:p w14:paraId="5DE4EDC0" w14:textId="77777777" w:rsidR="00E86E7B" w:rsidRPr="00816C4A" w:rsidRDefault="00E86E7B" w:rsidP="00E86E7B">
      <w:pPr>
        <w:pStyle w:val="Heading2"/>
        <w:ind w:left="0" w:firstLine="0"/>
      </w:pPr>
      <w:bookmarkStart w:id="3001" w:name="_Toc3201033"/>
      <w:bookmarkStart w:id="3002" w:name="_Toc20392776"/>
      <w:bookmarkStart w:id="3003" w:name="_Toc27774423"/>
      <w:bookmarkStart w:id="3004" w:name="_Toc36482883"/>
      <w:bookmarkStart w:id="3005" w:name="_Toc36484543"/>
      <w:bookmarkStart w:id="3006" w:name="_Toc44933473"/>
      <w:bookmarkStart w:id="3007" w:name="_Toc50972426"/>
      <w:bookmarkStart w:id="3008" w:name="_Toc163045914"/>
      <w:r w:rsidRPr="00816C4A">
        <w:t>8.78</w:t>
      </w:r>
      <w:r w:rsidRPr="00816C4A">
        <w:tab/>
        <w:t>Multimedia Message Notification</w:t>
      </w:r>
      <w:bookmarkEnd w:id="3001"/>
      <w:bookmarkEnd w:id="3002"/>
      <w:bookmarkEnd w:id="3003"/>
      <w:bookmarkEnd w:id="3004"/>
      <w:bookmarkEnd w:id="3005"/>
      <w:bookmarkEnd w:id="3006"/>
      <w:bookmarkEnd w:id="3007"/>
      <w:bookmarkEnd w:id="3008"/>
    </w:p>
    <w:p w14:paraId="3281CE35" w14:textId="3FC5354C" w:rsidR="00E86E7B" w:rsidRPr="00816C4A" w:rsidRDefault="00E86E7B" w:rsidP="00E86E7B">
      <w:pPr>
        <w:rPr>
          <w:rFonts w:ascii="Helvetica" w:hAnsi="Helvetica"/>
          <w:snapToGrid w:val="0"/>
        </w:rPr>
      </w:pPr>
      <w:r w:rsidRPr="00816C4A">
        <w:t xml:space="preserve">See ETSI TS 102 223 [32] </w:t>
      </w:r>
      <w:r w:rsidR="00E05181" w:rsidRPr="00816C4A">
        <w:t>clause</w:t>
      </w:r>
      <w:r w:rsidR="00E05181">
        <w:t> </w:t>
      </w:r>
      <w:r w:rsidR="00E05181" w:rsidRPr="00816C4A">
        <w:t>8</w:t>
      </w:r>
      <w:r w:rsidRPr="00816C4A">
        <w:t>.86.</w:t>
      </w:r>
    </w:p>
    <w:p w14:paraId="38D0952E" w14:textId="77777777" w:rsidR="00E86E7B" w:rsidRPr="00816C4A" w:rsidRDefault="00E86E7B" w:rsidP="00E86E7B">
      <w:pPr>
        <w:pStyle w:val="Heading2"/>
        <w:ind w:left="0" w:firstLine="0"/>
      </w:pPr>
      <w:bookmarkStart w:id="3009" w:name="_Toc3201034"/>
      <w:bookmarkStart w:id="3010" w:name="_Toc20392777"/>
      <w:bookmarkStart w:id="3011" w:name="_Toc27774424"/>
      <w:bookmarkStart w:id="3012" w:name="_Toc36482884"/>
      <w:bookmarkStart w:id="3013" w:name="_Toc36484544"/>
      <w:bookmarkStart w:id="3014" w:name="_Toc44933474"/>
      <w:bookmarkStart w:id="3015" w:name="_Toc50972427"/>
      <w:bookmarkStart w:id="3016" w:name="_Toc163045915"/>
      <w:r w:rsidRPr="00816C4A">
        <w:t>8.79</w:t>
      </w:r>
      <w:r w:rsidRPr="00816C4A">
        <w:tab/>
        <w:t>Last Envelope</w:t>
      </w:r>
      <w:bookmarkEnd w:id="3009"/>
      <w:bookmarkEnd w:id="3010"/>
      <w:bookmarkEnd w:id="3011"/>
      <w:bookmarkEnd w:id="3012"/>
      <w:bookmarkEnd w:id="3013"/>
      <w:bookmarkEnd w:id="3014"/>
      <w:bookmarkEnd w:id="3015"/>
      <w:bookmarkEnd w:id="3016"/>
    </w:p>
    <w:p w14:paraId="34F7DBF4" w14:textId="43B38A83"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.87.</w:t>
      </w:r>
    </w:p>
    <w:p w14:paraId="23BDFC1B" w14:textId="77777777" w:rsidR="00E86E7B" w:rsidRPr="00816C4A" w:rsidRDefault="00E86E7B" w:rsidP="00E86E7B">
      <w:pPr>
        <w:pStyle w:val="Heading2"/>
        <w:rPr>
          <w:lang w:val="en-US"/>
        </w:rPr>
      </w:pPr>
      <w:bookmarkStart w:id="3017" w:name="_Toc3201035"/>
      <w:bookmarkStart w:id="3018" w:name="_Toc20392778"/>
      <w:bookmarkStart w:id="3019" w:name="_Toc27774425"/>
      <w:bookmarkStart w:id="3020" w:name="_Toc36482885"/>
      <w:bookmarkStart w:id="3021" w:name="_Toc36484545"/>
      <w:bookmarkStart w:id="3022" w:name="_Toc44933475"/>
      <w:bookmarkStart w:id="3023" w:name="_Toc50972428"/>
      <w:bookmarkStart w:id="3024" w:name="_Toc163045916"/>
      <w:r w:rsidRPr="00816C4A">
        <w:rPr>
          <w:lang w:val="en-US"/>
        </w:rPr>
        <w:lastRenderedPageBreak/>
        <w:t>8.80</w:t>
      </w:r>
      <w:r w:rsidRPr="00816C4A">
        <w:rPr>
          <w:lang w:val="en-US"/>
        </w:rPr>
        <w:tab/>
        <w:t>Frames Layout</w:t>
      </w:r>
      <w:bookmarkEnd w:id="3017"/>
      <w:bookmarkEnd w:id="3018"/>
      <w:bookmarkEnd w:id="3019"/>
      <w:bookmarkEnd w:id="3020"/>
      <w:bookmarkEnd w:id="3021"/>
      <w:bookmarkEnd w:id="3022"/>
      <w:bookmarkEnd w:id="3023"/>
      <w:bookmarkEnd w:id="3024"/>
    </w:p>
    <w:p w14:paraId="4A7D50D4" w14:textId="25762F5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.78.</w:t>
      </w:r>
    </w:p>
    <w:p w14:paraId="4492B79F" w14:textId="77777777" w:rsidR="00E86E7B" w:rsidRPr="00816C4A" w:rsidRDefault="00E86E7B" w:rsidP="00E86E7B">
      <w:pPr>
        <w:pStyle w:val="Heading2"/>
      </w:pPr>
      <w:bookmarkStart w:id="3025" w:name="_Toc3201036"/>
      <w:bookmarkStart w:id="3026" w:name="_Toc20392779"/>
      <w:bookmarkStart w:id="3027" w:name="_Toc27774426"/>
      <w:bookmarkStart w:id="3028" w:name="_Toc36482886"/>
      <w:bookmarkStart w:id="3029" w:name="_Toc36484546"/>
      <w:bookmarkStart w:id="3030" w:name="_Toc44933476"/>
      <w:bookmarkStart w:id="3031" w:name="_Toc50972429"/>
      <w:bookmarkStart w:id="3032" w:name="_Toc163045917"/>
      <w:r w:rsidRPr="00816C4A">
        <w:t>8.81</w:t>
      </w:r>
      <w:r w:rsidRPr="00816C4A">
        <w:tab/>
        <w:t>Frames Information</w:t>
      </w:r>
      <w:bookmarkEnd w:id="3025"/>
      <w:bookmarkEnd w:id="3026"/>
      <w:bookmarkEnd w:id="3027"/>
      <w:bookmarkEnd w:id="3028"/>
      <w:bookmarkEnd w:id="3029"/>
      <w:bookmarkEnd w:id="3030"/>
      <w:bookmarkEnd w:id="3031"/>
      <w:bookmarkEnd w:id="3032"/>
    </w:p>
    <w:p w14:paraId="4B9B2A19" w14:textId="7AB4746E" w:rsidR="00E86E7B" w:rsidRPr="00816C4A" w:rsidRDefault="00E86E7B" w:rsidP="00E86E7B">
      <w:pPr>
        <w:rPr>
          <w:lang w:val="fr-FR"/>
        </w:rPr>
      </w:pPr>
      <w:r w:rsidRPr="00816C4A">
        <w:rPr>
          <w:lang w:val="fr-FR"/>
        </w:rPr>
        <w:t>See ETSI TS 102 223 [32]</w:t>
      </w:r>
      <w:r w:rsidRPr="00816C4A">
        <w:t xml:space="preserve"> </w:t>
      </w:r>
      <w:r w:rsidR="00E05181" w:rsidRPr="00816C4A">
        <w:t>clause</w:t>
      </w:r>
      <w:r w:rsidR="00E05181">
        <w:t> </w:t>
      </w:r>
      <w:r w:rsidR="00E05181" w:rsidRPr="00816C4A">
        <w:t>8</w:t>
      </w:r>
      <w:r w:rsidRPr="00816C4A">
        <w:t>.79</w:t>
      </w:r>
      <w:r w:rsidRPr="00816C4A">
        <w:rPr>
          <w:lang w:val="fr-FR"/>
        </w:rPr>
        <w:t>.</w:t>
      </w:r>
    </w:p>
    <w:p w14:paraId="1AAAEB09" w14:textId="77777777" w:rsidR="00E86E7B" w:rsidRPr="00816C4A" w:rsidRDefault="00E86E7B" w:rsidP="00E86E7B">
      <w:pPr>
        <w:pStyle w:val="Heading2"/>
        <w:rPr>
          <w:lang w:val="fr-FR"/>
        </w:rPr>
      </w:pPr>
      <w:bookmarkStart w:id="3033" w:name="_Toc3201037"/>
      <w:bookmarkStart w:id="3034" w:name="_Toc20392780"/>
      <w:bookmarkStart w:id="3035" w:name="_Toc27774427"/>
      <w:bookmarkStart w:id="3036" w:name="_Toc36482887"/>
      <w:bookmarkStart w:id="3037" w:name="_Toc36484547"/>
      <w:bookmarkStart w:id="3038" w:name="_Toc44933477"/>
      <w:bookmarkStart w:id="3039" w:name="_Toc50972430"/>
      <w:bookmarkStart w:id="3040" w:name="_Toc163045918"/>
      <w:r w:rsidRPr="00816C4A">
        <w:rPr>
          <w:lang w:val="fr-FR"/>
        </w:rPr>
        <w:t>8.82</w:t>
      </w:r>
      <w:r w:rsidRPr="00816C4A">
        <w:rPr>
          <w:lang w:val="fr-FR"/>
        </w:rPr>
        <w:tab/>
        <w:t>Frames identifier</w:t>
      </w:r>
      <w:bookmarkEnd w:id="3033"/>
      <w:bookmarkEnd w:id="3034"/>
      <w:bookmarkEnd w:id="3035"/>
      <w:bookmarkEnd w:id="3036"/>
      <w:bookmarkEnd w:id="3037"/>
      <w:bookmarkEnd w:id="3038"/>
      <w:bookmarkEnd w:id="3039"/>
      <w:bookmarkEnd w:id="3040"/>
    </w:p>
    <w:p w14:paraId="2A07659A" w14:textId="572C8D0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.80.</w:t>
      </w:r>
    </w:p>
    <w:p w14:paraId="78D19AA9" w14:textId="77777777" w:rsidR="00E86E7B" w:rsidRPr="00816C4A" w:rsidRDefault="00E86E7B" w:rsidP="00E86E7B">
      <w:pPr>
        <w:pStyle w:val="Heading2"/>
      </w:pPr>
      <w:bookmarkStart w:id="3041" w:name="_Toc3201038"/>
      <w:bookmarkStart w:id="3042" w:name="_Toc20392781"/>
      <w:bookmarkStart w:id="3043" w:name="_Toc27774428"/>
      <w:bookmarkStart w:id="3044" w:name="_Toc36482888"/>
      <w:bookmarkStart w:id="3045" w:name="_Toc36484548"/>
      <w:bookmarkStart w:id="3046" w:name="_Toc44933478"/>
      <w:bookmarkStart w:id="3047" w:name="_Toc50972431"/>
      <w:bookmarkStart w:id="3048" w:name="_Toc163045919"/>
      <w:r w:rsidRPr="00816C4A">
        <w:t>8.83</w:t>
      </w:r>
      <w:r w:rsidRPr="00816C4A">
        <w:tab/>
        <w:t>I-WLAN Identifier</w:t>
      </w:r>
      <w:bookmarkEnd w:id="3041"/>
      <w:bookmarkEnd w:id="3042"/>
      <w:bookmarkEnd w:id="3043"/>
      <w:bookmarkEnd w:id="3044"/>
      <w:bookmarkEnd w:id="3045"/>
      <w:bookmarkEnd w:id="3046"/>
      <w:bookmarkEnd w:id="3047"/>
      <w:bookmarkEnd w:id="3048"/>
    </w:p>
    <w:p w14:paraId="1C273DC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2F98170" w14:textId="77777777" w:rsidTr="00B27DCC">
        <w:trPr>
          <w:cantSplit/>
          <w:jc w:val="center"/>
        </w:trPr>
        <w:tc>
          <w:tcPr>
            <w:tcW w:w="1276" w:type="dxa"/>
          </w:tcPr>
          <w:p w14:paraId="287ADDC8" w14:textId="77777777" w:rsidR="00E86E7B" w:rsidRPr="00816C4A" w:rsidRDefault="00E86E7B" w:rsidP="00B27DCC">
            <w:pPr>
              <w:pStyle w:val="TAH"/>
              <w:rPr>
                <w:lang w:eastAsia="en-GB"/>
              </w:rPr>
            </w:pPr>
            <w:r w:rsidRPr="00816C4A">
              <w:rPr>
                <w:lang w:eastAsia="en-GB"/>
              </w:rPr>
              <w:t>Byte(s)</w:t>
            </w:r>
          </w:p>
        </w:tc>
        <w:tc>
          <w:tcPr>
            <w:tcW w:w="4961" w:type="dxa"/>
          </w:tcPr>
          <w:p w14:paraId="0C9B023F" w14:textId="77777777" w:rsidR="00E86E7B" w:rsidRPr="00816C4A" w:rsidRDefault="00E86E7B" w:rsidP="00B27DCC">
            <w:pPr>
              <w:pStyle w:val="TAH"/>
              <w:rPr>
                <w:lang w:eastAsia="en-GB"/>
              </w:rPr>
            </w:pPr>
            <w:r w:rsidRPr="00816C4A">
              <w:rPr>
                <w:lang w:eastAsia="en-GB"/>
              </w:rPr>
              <w:t>Description</w:t>
            </w:r>
          </w:p>
        </w:tc>
        <w:tc>
          <w:tcPr>
            <w:tcW w:w="1417" w:type="dxa"/>
          </w:tcPr>
          <w:p w14:paraId="31B1F464" w14:textId="77777777" w:rsidR="00E86E7B" w:rsidRPr="00816C4A" w:rsidRDefault="00E86E7B" w:rsidP="00B27DCC">
            <w:pPr>
              <w:pStyle w:val="TAH"/>
              <w:rPr>
                <w:lang w:eastAsia="en-GB"/>
              </w:rPr>
            </w:pPr>
            <w:r w:rsidRPr="00816C4A">
              <w:rPr>
                <w:lang w:eastAsia="en-GB"/>
              </w:rPr>
              <w:t>Length</w:t>
            </w:r>
          </w:p>
        </w:tc>
      </w:tr>
      <w:tr w:rsidR="00E86E7B" w:rsidRPr="00816C4A" w14:paraId="63F9F398" w14:textId="77777777" w:rsidTr="00B27DCC">
        <w:trPr>
          <w:cantSplit/>
          <w:jc w:val="center"/>
        </w:trPr>
        <w:tc>
          <w:tcPr>
            <w:tcW w:w="1276" w:type="dxa"/>
          </w:tcPr>
          <w:p w14:paraId="08E768C1" w14:textId="77777777" w:rsidR="00E86E7B" w:rsidRPr="00816C4A" w:rsidRDefault="00E86E7B" w:rsidP="00B27DCC">
            <w:pPr>
              <w:pStyle w:val="TAC"/>
              <w:rPr>
                <w:lang w:eastAsia="en-GB"/>
              </w:rPr>
            </w:pPr>
            <w:r w:rsidRPr="00816C4A">
              <w:rPr>
                <w:lang w:eastAsia="en-GB"/>
              </w:rPr>
              <w:t>1</w:t>
            </w:r>
          </w:p>
        </w:tc>
        <w:tc>
          <w:tcPr>
            <w:tcW w:w="4961" w:type="dxa"/>
          </w:tcPr>
          <w:p w14:paraId="30AA5708" w14:textId="77777777" w:rsidR="00E86E7B" w:rsidRPr="00816C4A" w:rsidRDefault="00E86E7B" w:rsidP="00B27DCC">
            <w:pPr>
              <w:pStyle w:val="TAL"/>
            </w:pPr>
            <w:r w:rsidRPr="00816C4A">
              <w:t>I-WLAN Identifier tag</w:t>
            </w:r>
          </w:p>
        </w:tc>
        <w:tc>
          <w:tcPr>
            <w:tcW w:w="1417" w:type="dxa"/>
          </w:tcPr>
          <w:p w14:paraId="11D99A1D" w14:textId="77777777" w:rsidR="00E86E7B" w:rsidRPr="00816C4A" w:rsidRDefault="00E86E7B" w:rsidP="00B27DCC">
            <w:pPr>
              <w:pStyle w:val="TAC"/>
              <w:rPr>
                <w:lang w:eastAsia="en-GB"/>
              </w:rPr>
            </w:pPr>
            <w:r w:rsidRPr="00816C4A">
              <w:rPr>
                <w:lang w:eastAsia="en-GB"/>
              </w:rPr>
              <w:t>1</w:t>
            </w:r>
          </w:p>
        </w:tc>
      </w:tr>
      <w:tr w:rsidR="00E86E7B" w:rsidRPr="00816C4A" w14:paraId="452AF3DB" w14:textId="77777777" w:rsidTr="00B27DCC">
        <w:trPr>
          <w:cantSplit/>
          <w:jc w:val="center"/>
        </w:trPr>
        <w:tc>
          <w:tcPr>
            <w:tcW w:w="1276" w:type="dxa"/>
          </w:tcPr>
          <w:p w14:paraId="0702FCBE" w14:textId="77777777" w:rsidR="00E86E7B" w:rsidRPr="00816C4A" w:rsidRDefault="00E86E7B" w:rsidP="00B27DCC">
            <w:pPr>
              <w:pStyle w:val="TAC"/>
              <w:rPr>
                <w:lang w:eastAsia="en-GB"/>
              </w:rPr>
            </w:pPr>
            <w:r w:rsidRPr="00816C4A">
              <w:rPr>
                <w:lang w:eastAsia="en-GB"/>
              </w:rPr>
              <w:t>2</w:t>
            </w:r>
          </w:p>
        </w:tc>
        <w:tc>
          <w:tcPr>
            <w:tcW w:w="4961" w:type="dxa"/>
          </w:tcPr>
          <w:p w14:paraId="18A6B56E" w14:textId="77777777" w:rsidR="00E86E7B" w:rsidRPr="00816C4A" w:rsidRDefault="00E86E7B" w:rsidP="00B27DCC">
            <w:pPr>
              <w:pStyle w:val="TAL"/>
            </w:pPr>
            <w:r w:rsidRPr="00816C4A">
              <w:t>Length (X)</w:t>
            </w:r>
          </w:p>
        </w:tc>
        <w:tc>
          <w:tcPr>
            <w:tcW w:w="1417" w:type="dxa"/>
          </w:tcPr>
          <w:p w14:paraId="4E8AFD79" w14:textId="77777777" w:rsidR="00E86E7B" w:rsidRPr="00816C4A" w:rsidRDefault="00E86E7B" w:rsidP="00B27DCC">
            <w:pPr>
              <w:pStyle w:val="TAC"/>
              <w:rPr>
                <w:lang w:eastAsia="en-GB"/>
              </w:rPr>
            </w:pPr>
            <w:r w:rsidRPr="00816C4A">
              <w:rPr>
                <w:lang w:eastAsia="en-GB"/>
              </w:rPr>
              <w:t>1</w:t>
            </w:r>
          </w:p>
        </w:tc>
      </w:tr>
      <w:tr w:rsidR="00E86E7B" w:rsidRPr="00816C4A" w14:paraId="2E30466A" w14:textId="77777777" w:rsidTr="00B27DCC">
        <w:trPr>
          <w:cantSplit/>
          <w:jc w:val="center"/>
        </w:trPr>
        <w:tc>
          <w:tcPr>
            <w:tcW w:w="1276" w:type="dxa"/>
          </w:tcPr>
          <w:p w14:paraId="1BD9FDCA" w14:textId="77777777" w:rsidR="00E86E7B" w:rsidRPr="00816C4A" w:rsidRDefault="00E86E7B" w:rsidP="00B27DCC">
            <w:pPr>
              <w:pStyle w:val="TAC"/>
              <w:rPr>
                <w:lang w:eastAsia="en-GB"/>
              </w:rPr>
            </w:pPr>
            <w:r w:rsidRPr="00816C4A">
              <w:rPr>
                <w:lang w:eastAsia="en-GB"/>
              </w:rPr>
              <w:t>3 to (2+X)</w:t>
            </w:r>
          </w:p>
        </w:tc>
        <w:tc>
          <w:tcPr>
            <w:tcW w:w="4961" w:type="dxa"/>
          </w:tcPr>
          <w:p w14:paraId="14E9F112" w14:textId="77777777" w:rsidR="00E86E7B" w:rsidRPr="00816C4A" w:rsidRDefault="00E86E7B" w:rsidP="00B27DCC">
            <w:pPr>
              <w:pStyle w:val="TAL"/>
            </w:pPr>
            <w:r w:rsidRPr="00816C4A">
              <w:t>WSID value</w:t>
            </w:r>
          </w:p>
        </w:tc>
        <w:tc>
          <w:tcPr>
            <w:tcW w:w="1417" w:type="dxa"/>
          </w:tcPr>
          <w:p w14:paraId="6DD20C57" w14:textId="77777777" w:rsidR="00E86E7B" w:rsidRPr="00816C4A" w:rsidRDefault="00E86E7B" w:rsidP="00B27DCC">
            <w:pPr>
              <w:pStyle w:val="TAC"/>
              <w:rPr>
                <w:lang w:eastAsia="en-GB"/>
              </w:rPr>
            </w:pPr>
            <w:r w:rsidRPr="00816C4A">
              <w:rPr>
                <w:lang w:eastAsia="en-GB"/>
              </w:rPr>
              <w:t>X</w:t>
            </w:r>
          </w:p>
        </w:tc>
      </w:tr>
    </w:tbl>
    <w:p w14:paraId="0D0A1E10" w14:textId="77777777" w:rsidR="00E86E7B" w:rsidRPr="00816C4A" w:rsidRDefault="00E86E7B" w:rsidP="00E86E7B">
      <w:pPr>
        <w:rPr>
          <w:noProof/>
        </w:rPr>
      </w:pPr>
    </w:p>
    <w:p w14:paraId="582FFF36"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445EABAF" w14:textId="77777777" w:rsidR="00E86E7B" w:rsidRPr="00816C4A" w:rsidRDefault="00E86E7B" w:rsidP="00E86E7B">
      <w:pPr>
        <w:rPr>
          <w:noProof/>
        </w:rPr>
      </w:pPr>
    </w:p>
    <w:p w14:paraId="7EED3615" w14:textId="77777777" w:rsidR="00E86E7B" w:rsidRPr="00816C4A" w:rsidRDefault="00E86E7B" w:rsidP="00E86E7B">
      <w:pPr>
        <w:pStyle w:val="Heading2"/>
      </w:pPr>
      <w:bookmarkStart w:id="3049" w:name="_Toc3201039"/>
      <w:bookmarkStart w:id="3050" w:name="_Toc20392782"/>
      <w:bookmarkStart w:id="3051" w:name="_Toc27774429"/>
      <w:bookmarkStart w:id="3052" w:name="_Toc36482889"/>
      <w:bookmarkStart w:id="3053" w:name="_Toc36484549"/>
      <w:bookmarkStart w:id="3054" w:name="_Toc44933479"/>
      <w:bookmarkStart w:id="3055" w:name="_Toc50972432"/>
      <w:bookmarkStart w:id="3056" w:name="_Toc163045920"/>
      <w:r w:rsidRPr="00816C4A">
        <w:t>8.84</w:t>
      </w:r>
      <w:r w:rsidRPr="00816C4A">
        <w:tab/>
        <w:t>(I-)WLAN Access Status</w:t>
      </w:r>
      <w:bookmarkEnd w:id="3049"/>
      <w:bookmarkEnd w:id="3050"/>
      <w:bookmarkEnd w:id="3051"/>
      <w:bookmarkEnd w:id="3052"/>
      <w:bookmarkEnd w:id="3053"/>
      <w:bookmarkEnd w:id="3054"/>
      <w:bookmarkEnd w:id="3055"/>
      <w:bookmarkEnd w:id="3056"/>
    </w:p>
    <w:p w14:paraId="6D40B7D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B2B01A6" w14:textId="77777777" w:rsidTr="00B27DCC">
        <w:trPr>
          <w:cantSplit/>
          <w:jc w:val="center"/>
        </w:trPr>
        <w:tc>
          <w:tcPr>
            <w:tcW w:w="1276" w:type="dxa"/>
          </w:tcPr>
          <w:p w14:paraId="66D9A8D1" w14:textId="77777777" w:rsidR="00E86E7B" w:rsidRPr="00816C4A" w:rsidRDefault="00E86E7B" w:rsidP="00B27DCC">
            <w:pPr>
              <w:pStyle w:val="TAH"/>
              <w:rPr>
                <w:lang w:eastAsia="en-GB"/>
              </w:rPr>
            </w:pPr>
            <w:r w:rsidRPr="00816C4A">
              <w:rPr>
                <w:lang w:eastAsia="en-GB"/>
              </w:rPr>
              <w:t>Byte(s)</w:t>
            </w:r>
          </w:p>
        </w:tc>
        <w:tc>
          <w:tcPr>
            <w:tcW w:w="4961" w:type="dxa"/>
          </w:tcPr>
          <w:p w14:paraId="472E418D" w14:textId="77777777" w:rsidR="00E86E7B" w:rsidRPr="00816C4A" w:rsidRDefault="00E86E7B" w:rsidP="00B27DCC">
            <w:pPr>
              <w:pStyle w:val="TAH"/>
              <w:rPr>
                <w:lang w:eastAsia="en-GB"/>
              </w:rPr>
            </w:pPr>
            <w:r w:rsidRPr="00816C4A">
              <w:rPr>
                <w:lang w:eastAsia="en-GB"/>
              </w:rPr>
              <w:t>Description</w:t>
            </w:r>
          </w:p>
        </w:tc>
        <w:tc>
          <w:tcPr>
            <w:tcW w:w="1417" w:type="dxa"/>
          </w:tcPr>
          <w:p w14:paraId="5495A014" w14:textId="77777777" w:rsidR="00E86E7B" w:rsidRPr="00816C4A" w:rsidRDefault="00E86E7B" w:rsidP="00B27DCC">
            <w:pPr>
              <w:pStyle w:val="TAH"/>
              <w:rPr>
                <w:lang w:eastAsia="en-GB"/>
              </w:rPr>
            </w:pPr>
            <w:r w:rsidRPr="00816C4A">
              <w:rPr>
                <w:lang w:eastAsia="en-GB"/>
              </w:rPr>
              <w:t>Length</w:t>
            </w:r>
          </w:p>
        </w:tc>
      </w:tr>
      <w:tr w:rsidR="00E86E7B" w:rsidRPr="00816C4A" w14:paraId="352372CF" w14:textId="77777777" w:rsidTr="00B27DCC">
        <w:trPr>
          <w:cantSplit/>
          <w:jc w:val="center"/>
        </w:trPr>
        <w:tc>
          <w:tcPr>
            <w:tcW w:w="1276" w:type="dxa"/>
          </w:tcPr>
          <w:p w14:paraId="0BEB03BE" w14:textId="77777777" w:rsidR="00E86E7B" w:rsidRPr="00816C4A" w:rsidRDefault="00E86E7B" w:rsidP="00B27DCC">
            <w:pPr>
              <w:pStyle w:val="TAC"/>
              <w:rPr>
                <w:lang w:eastAsia="en-GB"/>
              </w:rPr>
            </w:pPr>
            <w:r w:rsidRPr="00816C4A">
              <w:rPr>
                <w:lang w:eastAsia="en-GB"/>
              </w:rPr>
              <w:t>1</w:t>
            </w:r>
          </w:p>
        </w:tc>
        <w:tc>
          <w:tcPr>
            <w:tcW w:w="4961" w:type="dxa"/>
          </w:tcPr>
          <w:p w14:paraId="51FB399C" w14:textId="77777777" w:rsidR="00E86E7B" w:rsidRPr="00816C4A" w:rsidRDefault="00E86E7B" w:rsidP="00B27DCC">
            <w:pPr>
              <w:pStyle w:val="TAL"/>
              <w:rPr>
                <w:lang w:val="sv-SE"/>
              </w:rPr>
            </w:pPr>
            <w:r w:rsidRPr="00816C4A">
              <w:rPr>
                <w:lang w:val="sv-SE"/>
              </w:rPr>
              <w:t>(I-)WLAN Access Status tag</w:t>
            </w:r>
          </w:p>
        </w:tc>
        <w:tc>
          <w:tcPr>
            <w:tcW w:w="1417" w:type="dxa"/>
          </w:tcPr>
          <w:p w14:paraId="2DDDE83F" w14:textId="77777777" w:rsidR="00E86E7B" w:rsidRPr="00816C4A" w:rsidRDefault="00E86E7B" w:rsidP="00B27DCC">
            <w:pPr>
              <w:pStyle w:val="TAC"/>
              <w:rPr>
                <w:lang w:eastAsia="en-GB"/>
              </w:rPr>
            </w:pPr>
            <w:r w:rsidRPr="00816C4A">
              <w:rPr>
                <w:lang w:eastAsia="en-GB"/>
              </w:rPr>
              <w:t>1</w:t>
            </w:r>
          </w:p>
        </w:tc>
      </w:tr>
      <w:tr w:rsidR="00E86E7B" w:rsidRPr="00816C4A" w14:paraId="6F018B81" w14:textId="77777777" w:rsidTr="00B27DCC">
        <w:trPr>
          <w:cantSplit/>
          <w:jc w:val="center"/>
        </w:trPr>
        <w:tc>
          <w:tcPr>
            <w:tcW w:w="1276" w:type="dxa"/>
          </w:tcPr>
          <w:p w14:paraId="2BF83256" w14:textId="77777777" w:rsidR="00E86E7B" w:rsidRPr="00816C4A" w:rsidRDefault="00E86E7B" w:rsidP="00B27DCC">
            <w:pPr>
              <w:pStyle w:val="TAC"/>
              <w:rPr>
                <w:lang w:eastAsia="en-GB"/>
              </w:rPr>
            </w:pPr>
            <w:r w:rsidRPr="00816C4A">
              <w:rPr>
                <w:lang w:eastAsia="en-GB"/>
              </w:rPr>
              <w:t>2</w:t>
            </w:r>
          </w:p>
        </w:tc>
        <w:tc>
          <w:tcPr>
            <w:tcW w:w="4961" w:type="dxa"/>
          </w:tcPr>
          <w:p w14:paraId="6BAFDD7D" w14:textId="77777777" w:rsidR="00E86E7B" w:rsidRPr="00816C4A" w:rsidRDefault="00E86E7B" w:rsidP="00B27DCC">
            <w:pPr>
              <w:pStyle w:val="TAL"/>
            </w:pPr>
            <w:r w:rsidRPr="00816C4A">
              <w:t>Length (1)</w:t>
            </w:r>
          </w:p>
        </w:tc>
        <w:tc>
          <w:tcPr>
            <w:tcW w:w="1417" w:type="dxa"/>
          </w:tcPr>
          <w:p w14:paraId="54D0F2DB" w14:textId="77777777" w:rsidR="00E86E7B" w:rsidRPr="00816C4A" w:rsidRDefault="00E86E7B" w:rsidP="00B27DCC">
            <w:pPr>
              <w:pStyle w:val="TAC"/>
              <w:rPr>
                <w:lang w:eastAsia="en-GB"/>
              </w:rPr>
            </w:pPr>
            <w:r w:rsidRPr="00816C4A">
              <w:rPr>
                <w:lang w:eastAsia="en-GB"/>
              </w:rPr>
              <w:t>1</w:t>
            </w:r>
          </w:p>
        </w:tc>
      </w:tr>
      <w:tr w:rsidR="00E86E7B" w:rsidRPr="00816C4A" w14:paraId="4519180C" w14:textId="77777777" w:rsidTr="00B27DCC">
        <w:trPr>
          <w:cantSplit/>
          <w:jc w:val="center"/>
        </w:trPr>
        <w:tc>
          <w:tcPr>
            <w:tcW w:w="1276" w:type="dxa"/>
          </w:tcPr>
          <w:p w14:paraId="2951CCCD" w14:textId="77777777" w:rsidR="00E86E7B" w:rsidRPr="00816C4A" w:rsidRDefault="00E86E7B" w:rsidP="00B27DCC">
            <w:pPr>
              <w:pStyle w:val="TAC"/>
              <w:rPr>
                <w:lang w:eastAsia="en-GB"/>
              </w:rPr>
            </w:pPr>
            <w:r w:rsidRPr="00816C4A">
              <w:rPr>
                <w:lang w:eastAsia="en-GB"/>
              </w:rPr>
              <w:t>3</w:t>
            </w:r>
          </w:p>
        </w:tc>
        <w:tc>
          <w:tcPr>
            <w:tcW w:w="4961" w:type="dxa"/>
          </w:tcPr>
          <w:p w14:paraId="422A8E8B" w14:textId="77777777" w:rsidR="00E86E7B" w:rsidRPr="00816C4A" w:rsidRDefault="00E86E7B" w:rsidP="00B27DCC">
            <w:pPr>
              <w:pStyle w:val="TAL"/>
            </w:pPr>
            <w:r w:rsidRPr="00816C4A">
              <w:t>Access status</w:t>
            </w:r>
          </w:p>
        </w:tc>
        <w:tc>
          <w:tcPr>
            <w:tcW w:w="1417" w:type="dxa"/>
          </w:tcPr>
          <w:p w14:paraId="75AB3B91" w14:textId="77777777" w:rsidR="00E86E7B" w:rsidRPr="00816C4A" w:rsidRDefault="00E86E7B" w:rsidP="00B27DCC">
            <w:pPr>
              <w:pStyle w:val="TAC"/>
              <w:rPr>
                <w:lang w:eastAsia="en-GB"/>
              </w:rPr>
            </w:pPr>
            <w:r w:rsidRPr="00816C4A">
              <w:rPr>
                <w:lang w:eastAsia="en-GB"/>
              </w:rPr>
              <w:t>1</w:t>
            </w:r>
          </w:p>
        </w:tc>
      </w:tr>
    </w:tbl>
    <w:p w14:paraId="6EBC4D43" w14:textId="77777777" w:rsidR="00E86E7B" w:rsidRPr="00816C4A" w:rsidRDefault="00E86E7B" w:rsidP="00E86E7B"/>
    <w:p w14:paraId="48ECF96D" w14:textId="77777777" w:rsidR="00E86E7B" w:rsidRPr="00816C4A" w:rsidRDefault="00E86E7B" w:rsidP="00E86E7B">
      <w:pPr>
        <w:pStyle w:val="B1"/>
      </w:pPr>
      <w:r w:rsidRPr="00816C4A">
        <w:t>Coding of Access status:</w:t>
      </w:r>
    </w:p>
    <w:p w14:paraId="4629AEA0" w14:textId="77777777" w:rsidR="00E86E7B" w:rsidRPr="00816C4A" w:rsidRDefault="00E86E7B" w:rsidP="00E86E7B">
      <w:pPr>
        <w:pStyle w:val="B1"/>
      </w:pPr>
      <w:r w:rsidRPr="00816C4A">
        <w:t>-</w:t>
      </w:r>
      <w:r w:rsidRPr="00816C4A">
        <w:tab/>
        <w:t>'00' = No current (I-)WLAN coverage;</w:t>
      </w:r>
    </w:p>
    <w:p w14:paraId="481D1CC5" w14:textId="77777777" w:rsidR="00E86E7B" w:rsidRPr="00816C4A" w:rsidRDefault="00E86E7B" w:rsidP="00E86E7B">
      <w:pPr>
        <w:pStyle w:val="B1"/>
      </w:pPr>
      <w:r w:rsidRPr="00816C4A">
        <w:t>-</w:t>
      </w:r>
      <w:r w:rsidRPr="00816C4A">
        <w:tab/>
        <w:t>'01' = (I-)WLAN coverage available, no current connection;</w:t>
      </w:r>
    </w:p>
    <w:p w14:paraId="1FE599F2" w14:textId="77777777" w:rsidR="00E86E7B" w:rsidRPr="00816C4A" w:rsidRDefault="00E86E7B" w:rsidP="00E86E7B">
      <w:pPr>
        <w:pStyle w:val="B1"/>
      </w:pPr>
      <w:r w:rsidRPr="00816C4A">
        <w:t>-</w:t>
      </w:r>
      <w:r w:rsidRPr="00816C4A">
        <w:tab/>
        <w:t>'02' = (I-)WLAN coverage available, connection on-going;</w:t>
      </w:r>
    </w:p>
    <w:p w14:paraId="464F8D5D" w14:textId="77777777" w:rsidR="00E86E7B" w:rsidRPr="00816C4A" w:rsidRDefault="00E86E7B" w:rsidP="00E86E7B">
      <w:pPr>
        <w:pStyle w:val="B1"/>
      </w:pPr>
      <w:r w:rsidRPr="00816C4A">
        <w:t>-</w:t>
      </w:r>
      <w:r w:rsidRPr="00816C4A">
        <w:tab/>
        <w:t>'03' to'FF'= reserved values.</w:t>
      </w:r>
    </w:p>
    <w:p w14:paraId="74EF0851" w14:textId="77777777" w:rsidR="00E86E7B" w:rsidRPr="00816C4A" w:rsidRDefault="00E86E7B" w:rsidP="00E86E7B">
      <w:pPr>
        <w:pStyle w:val="Heading2"/>
      </w:pPr>
      <w:bookmarkStart w:id="3057" w:name="_Toc3201040"/>
      <w:bookmarkStart w:id="3058" w:name="_Toc20392783"/>
      <w:bookmarkStart w:id="3059" w:name="_Toc27774430"/>
      <w:bookmarkStart w:id="3060" w:name="_Toc36482890"/>
      <w:bookmarkStart w:id="3061" w:name="_Toc36484550"/>
      <w:bookmarkStart w:id="3062" w:name="_Toc44933480"/>
      <w:bookmarkStart w:id="3063" w:name="_Toc50972433"/>
      <w:bookmarkStart w:id="3064" w:name="_Toc163045921"/>
      <w:r w:rsidRPr="00816C4A">
        <w:t>8.85</w:t>
      </w:r>
      <w:r w:rsidRPr="00816C4A">
        <w:tab/>
        <w:t>IMEISV</w:t>
      </w:r>
      <w:bookmarkEnd w:id="3057"/>
      <w:bookmarkEnd w:id="3058"/>
      <w:bookmarkEnd w:id="3059"/>
      <w:bookmarkEnd w:id="3060"/>
      <w:bookmarkEnd w:id="3061"/>
      <w:bookmarkEnd w:id="3062"/>
      <w:bookmarkEnd w:id="3063"/>
      <w:bookmarkEnd w:id="3064"/>
    </w:p>
    <w:p w14:paraId="111EFBF9" w14:textId="096619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.74.</w:t>
      </w:r>
    </w:p>
    <w:p w14:paraId="6CB52C56" w14:textId="77777777" w:rsidR="00E86E7B" w:rsidRPr="00816C4A" w:rsidRDefault="00E86E7B" w:rsidP="00E86E7B">
      <w:pPr>
        <w:pStyle w:val="Heading2"/>
      </w:pPr>
      <w:bookmarkStart w:id="3065" w:name="_Toc3201041"/>
      <w:bookmarkStart w:id="3066" w:name="_Toc20392784"/>
      <w:bookmarkStart w:id="3067" w:name="_Toc27774431"/>
      <w:bookmarkStart w:id="3068" w:name="_Toc36482891"/>
      <w:bookmarkStart w:id="3069" w:name="_Toc36484551"/>
      <w:bookmarkStart w:id="3070" w:name="_Toc44933481"/>
      <w:bookmarkStart w:id="3071" w:name="_Toc50972434"/>
      <w:bookmarkStart w:id="3072" w:name="_Toc163045922"/>
      <w:r w:rsidRPr="00816C4A">
        <w:t>8.86</w:t>
      </w:r>
      <w:r w:rsidRPr="00816C4A">
        <w:tab/>
        <w:t>Network search mode</w:t>
      </w:r>
      <w:bookmarkEnd w:id="3065"/>
      <w:bookmarkEnd w:id="3066"/>
      <w:bookmarkEnd w:id="3067"/>
      <w:bookmarkEnd w:id="3068"/>
      <w:bookmarkEnd w:id="3069"/>
      <w:bookmarkEnd w:id="3070"/>
      <w:bookmarkEnd w:id="3071"/>
      <w:bookmarkEnd w:id="3072"/>
    </w:p>
    <w:p w14:paraId="7D72D7E0" w14:textId="3DD231A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.75.</w:t>
      </w:r>
    </w:p>
    <w:p w14:paraId="39D0974C" w14:textId="77777777" w:rsidR="00E86E7B" w:rsidRPr="00816C4A" w:rsidRDefault="00E86E7B" w:rsidP="00E86E7B">
      <w:pPr>
        <w:pStyle w:val="Heading2"/>
      </w:pPr>
      <w:bookmarkStart w:id="3073" w:name="_Toc3201042"/>
      <w:bookmarkStart w:id="3074" w:name="_Toc20392785"/>
      <w:bookmarkStart w:id="3075" w:name="_Toc27774432"/>
      <w:bookmarkStart w:id="3076" w:name="_Toc36482892"/>
      <w:bookmarkStart w:id="3077" w:name="_Toc36484552"/>
      <w:bookmarkStart w:id="3078" w:name="_Toc44933482"/>
      <w:bookmarkStart w:id="3079" w:name="_Toc50972435"/>
      <w:bookmarkStart w:id="3080" w:name="_Toc163045923"/>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073"/>
      <w:bookmarkEnd w:id="3074"/>
      <w:bookmarkEnd w:id="3075"/>
      <w:bookmarkEnd w:id="3076"/>
      <w:bookmarkEnd w:id="3077"/>
      <w:bookmarkEnd w:id="3078"/>
      <w:bookmarkEnd w:id="3079"/>
      <w:bookmarkEnd w:id="3080"/>
    </w:p>
    <w:p w14:paraId="1249203E" w14:textId="79079E9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.76.</w:t>
      </w:r>
    </w:p>
    <w:p w14:paraId="1A66B800" w14:textId="77777777" w:rsidR="00E86E7B" w:rsidRPr="00816C4A" w:rsidRDefault="00E86E7B" w:rsidP="00E86E7B">
      <w:pPr>
        <w:pStyle w:val="Heading2"/>
      </w:pPr>
      <w:bookmarkStart w:id="3081" w:name="_Toc3201043"/>
      <w:bookmarkStart w:id="3082" w:name="_Toc20392786"/>
      <w:bookmarkStart w:id="3083" w:name="_Toc27774433"/>
      <w:bookmarkStart w:id="3084" w:name="_Toc36482893"/>
      <w:bookmarkStart w:id="3085" w:name="_Toc36484553"/>
      <w:bookmarkStart w:id="3086" w:name="_Toc44933483"/>
      <w:bookmarkStart w:id="3087" w:name="_Toc50972436"/>
      <w:bookmarkStart w:id="3088" w:name="_Toc163045924"/>
      <w:r w:rsidRPr="00816C4A">
        <w:lastRenderedPageBreak/>
        <w:t>8.88</w:t>
      </w:r>
      <w:r w:rsidRPr="00816C4A">
        <w:tab/>
        <w:t>Browsing status</w:t>
      </w:r>
      <w:bookmarkEnd w:id="3081"/>
      <w:bookmarkEnd w:id="3082"/>
      <w:bookmarkEnd w:id="3083"/>
      <w:bookmarkEnd w:id="3084"/>
      <w:bookmarkEnd w:id="3085"/>
      <w:bookmarkEnd w:id="3086"/>
      <w:bookmarkEnd w:id="3087"/>
      <w:bookmarkEnd w:id="3088"/>
    </w:p>
    <w:p w14:paraId="71ADAACB" w14:textId="63C52C6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.77.</w:t>
      </w:r>
    </w:p>
    <w:p w14:paraId="2E7E22EF" w14:textId="77777777" w:rsidR="00E86E7B" w:rsidRPr="00816C4A" w:rsidRDefault="00E86E7B" w:rsidP="00E86E7B">
      <w:pPr>
        <w:pStyle w:val="Heading2"/>
      </w:pPr>
      <w:bookmarkStart w:id="3089" w:name="_Toc3201044"/>
      <w:bookmarkStart w:id="3090" w:name="_Toc20392787"/>
      <w:bookmarkStart w:id="3091" w:name="_Toc27774434"/>
      <w:bookmarkStart w:id="3092" w:name="_Toc36482894"/>
      <w:bookmarkStart w:id="3093" w:name="_Toc36484554"/>
      <w:bookmarkStart w:id="3094" w:name="_Toc44933484"/>
      <w:bookmarkStart w:id="3095" w:name="_Toc50972437"/>
      <w:bookmarkStart w:id="3096" w:name="_Toc163045925"/>
      <w:r w:rsidRPr="00816C4A">
        <w:t>8.89</w:t>
      </w:r>
      <w:r w:rsidRPr="00816C4A">
        <w:tab/>
        <w:t>Registry application data</w:t>
      </w:r>
      <w:bookmarkEnd w:id="3089"/>
      <w:bookmarkEnd w:id="3090"/>
      <w:bookmarkEnd w:id="3091"/>
      <w:bookmarkEnd w:id="3092"/>
      <w:bookmarkEnd w:id="3093"/>
      <w:bookmarkEnd w:id="3094"/>
      <w:bookmarkEnd w:id="3095"/>
      <w:bookmarkEnd w:id="3096"/>
    </w:p>
    <w:p w14:paraId="380F07F6" w14:textId="0E1B78B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.88.</w:t>
      </w:r>
    </w:p>
    <w:p w14:paraId="33B139BE" w14:textId="77777777" w:rsidR="00E86E7B" w:rsidRPr="00816C4A" w:rsidRDefault="00E86E7B" w:rsidP="00E86E7B">
      <w:pPr>
        <w:pStyle w:val="Heading2"/>
      </w:pPr>
      <w:bookmarkStart w:id="3097" w:name="_Toc3201045"/>
      <w:bookmarkStart w:id="3098" w:name="_Toc20392788"/>
      <w:bookmarkStart w:id="3099" w:name="_Toc27774435"/>
      <w:bookmarkStart w:id="3100" w:name="_Toc36482895"/>
      <w:bookmarkStart w:id="3101" w:name="_Toc36484555"/>
      <w:bookmarkStart w:id="3102" w:name="_Toc44933485"/>
      <w:bookmarkStart w:id="3103" w:name="_Toc50972438"/>
      <w:bookmarkStart w:id="3104" w:name="_Toc163045926"/>
      <w:r w:rsidRPr="00816C4A">
        <w:t>8.90</w:t>
      </w:r>
      <w:r w:rsidRPr="00816C4A">
        <w:tab/>
        <w:t>PLMNwAcT List</w:t>
      </w:r>
      <w:bookmarkEnd w:id="3097"/>
      <w:bookmarkEnd w:id="3098"/>
      <w:bookmarkEnd w:id="3099"/>
      <w:bookmarkEnd w:id="3100"/>
      <w:bookmarkEnd w:id="3101"/>
      <w:bookmarkEnd w:id="3102"/>
      <w:bookmarkEnd w:id="3103"/>
      <w:bookmarkEnd w:id="3104"/>
    </w:p>
    <w:p w14:paraId="3100EB8A"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4F7A3CB" w14:textId="77777777" w:rsidTr="00B27DCC">
        <w:trPr>
          <w:cantSplit/>
          <w:jc w:val="center"/>
        </w:trPr>
        <w:tc>
          <w:tcPr>
            <w:tcW w:w="1559" w:type="dxa"/>
          </w:tcPr>
          <w:p w14:paraId="0B58EBD9" w14:textId="77777777" w:rsidR="00E86E7B" w:rsidRPr="00816C4A" w:rsidRDefault="00E86E7B" w:rsidP="00B27DCC">
            <w:pPr>
              <w:pStyle w:val="TAH"/>
              <w:rPr>
                <w:lang w:eastAsia="en-GB"/>
              </w:rPr>
            </w:pPr>
            <w:r w:rsidRPr="00816C4A">
              <w:rPr>
                <w:lang w:eastAsia="en-GB"/>
              </w:rPr>
              <w:t>Byte(s)</w:t>
            </w:r>
          </w:p>
        </w:tc>
        <w:tc>
          <w:tcPr>
            <w:tcW w:w="4962" w:type="dxa"/>
          </w:tcPr>
          <w:p w14:paraId="6D5C87B8" w14:textId="77777777" w:rsidR="00E86E7B" w:rsidRPr="00816C4A" w:rsidRDefault="00E86E7B" w:rsidP="00B27DCC">
            <w:pPr>
              <w:pStyle w:val="TAH"/>
              <w:rPr>
                <w:lang w:eastAsia="en-GB"/>
              </w:rPr>
            </w:pPr>
            <w:r w:rsidRPr="00816C4A">
              <w:rPr>
                <w:lang w:eastAsia="en-GB"/>
              </w:rPr>
              <w:t>Description</w:t>
            </w:r>
          </w:p>
        </w:tc>
        <w:tc>
          <w:tcPr>
            <w:tcW w:w="1416" w:type="dxa"/>
          </w:tcPr>
          <w:p w14:paraId="11CF9E46" w14:textId="77777777" w:rsidR="00E86E7B" w:rsidRPr="00816C4A" w:rsidRDefault="00E86E7B" w:rsidP="00B27DCC">
            <w:pPr>
              <w:pStyle w:val="TAH"/>
              <w:rPr>
                <w:lang w:eastAsia="en-GB"/>
              </w:rPr>
            </w:pPr>
            <w:r w:rsidRPr="00816C4A">
              <w:rPr>
                <w:lang w:eastAsia="en-GB"/>
              </w:rPr>
              <w:t>Length</w:t>
            </w:r>
          </w:p>
        </w:tc>
      </w:tr>
      <w:tr w:rsidR="00E86E7B" w:rsidRPr="00816C4A" w14:paraId="313E8D93" w14:textId="77777777" w:rsidTr="00B27DCC">
        <w:trPr>
          <w:cantSplit/>
          <w:jc w:val="center"/>
        </w:trPr>
        <w:tc>
          <w:tcPr>
            <w:tcW w:w="1559" w:type="dxa"/>
          </w:tcPr>
          <w:p w14:paraId="0B537DB6" w14:textId="77777777" w:rsidR="00E86E7B" w:rsidRPr="00816C4A" w:rsidRDefault="00E86E7B" w:rsidP="00B27DCC">
            <w:pPr>
              <w:pStyle w:val="TAC"/>
              <w:rPr>
                <w:lang w:eastAsia="en-GB"/>
              </w:rPr>
            </w:pPr>
            <w:r w:rsidRPr="00816C4A">
              <w:rPr>
                <w:lang w:eastAsia="en-GB"/>
              </w:rPr>
              <w:t>1</w:t>
            </w:r>
          </w:p>
        </w:tc>
        <w:tc>
          <w:tcPr>
            <w:tcW w:w="4962" w:type="dxa"/>
          </w:tcPr>
          <w:p w14:paraId="1D0A763A" w14:textId="77777777" w:rsidR="00E86E7B" w:rsidRPr="00816C4A" w:rsidRDefault="00E86E7B" w:rsidP="00B27DCC">
            <w:pPr>
              <w:pStyle w:val="TAL"/>
              <w:rPr>
                <w:lang w:val="sv-SE"/>
              </w:rPr>
            </w:pPr>
            <w:r w:rsidRPr="00816C4A">
              <w:rPr>
                <w:lang w:val="sv-SE"/>
              </w:rPr>
              <w:t>PLMNwAcT List tag</w:t>
            </w:r>
          </w:p>
        </w:tc>
        <w:tc>
          <w:tcPr>
            <w:tcW w:w="1416" w:type="dxa"/>
          </w:tcPr>
          <w:p w14:paraId="35665102" w14:textId="77777777" w:rsidR="00E86E7B" w:rsidRPr="00816C4A" w:rsidRDefault="00E86E7B" w:rsidP="00B27DCC">
            <w:pPr>
              <w:pStyle w:val="TAC"/>
              <w:rPr>
                <w:lang w:eastAsia="en-GB"/>
              </w:rPr>
            </w:pPr>
            <w:r w:rsidRPr="00816C4A">
              <w:rPr>
                <w:lang w:eastAsia="en-GB"/>
              </w:rPr>
              <w:t>1</w:t>
            </w:r>
          </w:p>
        </w:tc>
      </w:tr>
      <w:tr w:rsidR="00E86E7B" w:rsidRPr="00816C4A" w14:paraId="4226D18F" w14:textId="77777777" w:rsidTr="00B27DCC">
        <w:trPr>
          <w:cantSplit/>
          <w:jc w:val="center"/>
        </w:trPr>
        <w:tc>
          <w:tcPr>
            <w:tcW w:w="1559" w:type="dxa"/>
          </w:tcPr>
          <w:p w14:paraId="47C9FDB2" w14:textId="77777777" w:rsidR="00E86E7B" w:rsidRPr="00816C4A" w:rsidRDefault="00E86E7B" w:rsidP="00B27DCC">
            <w:pPr>
              <w:pStyle w:val="TAC"/>
              <w:rPr>
                <w:lang w:eastAsia="en-GB"/>
              </w:rPr>
            </w:pPr>
            <w:r w:rsidRPr="00816C4A">
              <w:rPr>
                <w:lang w:eastAsia="en-GB"/>
              </w:rPr>
              <w:t>2</w:t>
            </w:r>
          </w:p>
        </w:tc>
        <w:tc>
          <w:tcPr>
            <w:tcW w:w="4962" w:type="dxa"/>
          </w:tcPr>
          <w:p w14:paraId="2B165F78" w14:textId="77777777" w:rsidR="00E86E7B" w:rsidRPr="00816C4A" w:rsidRDefault="00E86E7B" w:rsidP="00B27DCC">
            <w:pPr>
              <w:pStyle w:val="TAL"/>
            </w:pPr>
            <w:r w:rsidRPr="00816C4A">
              <w:t>Length (5n)</w:t>
            </w:r>
          </w:p>
        </w:tc>
        <w:tc>
          <w:tcPr>
            <w:tcW w:w="1416" w:type="dxa"/>
          </w:tcPr>
          <w:p w14:paraId="14595537" w14:textId="77777777" w:rsidR="00E86E7B" w:rsidRPr="00816C4A" w:rsidRDefault="00E86E7B" w:rsidP="00B27DCC">
            <w:pPr>
              <w:pStyle w:val="TAC"/>
              <w:rPr>
                <w:lang w:eastAsia="en-GB"/>
              </w:rPr>
            </w:pPr>
            <w:r w:rsidRPr="00816C4A">
              <w:rPr>
                <w:lang w:eastAsia="en-GB"/>
              </w:rPr>
              <w:t>1</w:t>
            </w:r>
          </w:p>
        </w:tc>
      </w:tr>
      <w:tr w:rsidR="00E86E7B" w:rsidRPr="00816C4A" w14:paraId="72491AC9" w14:textId="77777777" w:rsidTr="00B27DCC">
        <w:trPr>
          <w:cantSplit/>
          <w:jc w:val="center"/>
        </w:trPr>
        <w:tc>
          <w:tcPr>
            <w:tcW w:w="1559" w:type="dxa"/>
          </w:tcPr>
          <w:p w14:paraId="664225BA" w14:textId="77777777" w:rsidR="00E86E7B" w:rsidRPr="00816C4A" w:rsidRDefault="00E86E7B" w:rsidP="00B27DCC">
            <w:pPr>
              <w:pStyle w:val="TAC"/>
              <w:rPr>
                <w:lang w:eastAsia="en-GB"/>
              </w:rPr>
            </w:pPr>
            <w:r w:rsidRPr="00816C4A">
              <w:rPr>
                <w:lang w:eastAsia="en-GB"/>
              </w:rPr>
              <w:t>3 to 5</w:t>
            </w:r>
          </w:p>
        </w:tc>
        <w:tc>
          <w:tcPr>
            <w:tcW w:w="4962" w:type="dxa"/>
          </w:tcPr>
          <w:p w14:paraId="12AE350D"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4035FD74" w14:textId="77777777" w:rsidR="00E86E7B" w:rsidRPr="00816C4A" w:rsidRDefault="00E86E7B" w:rsidP="00B27DCC">
            <w:pPr>
              <w:pStyle w:val="TAC"/>
              <w:rPr>
                <w:lang w:eastAsia="en-GB"/>
              </w:rPr>
            </w:pPr>
            <w:r w:rsidRPr="00816C4A">
              <w:rPr>
                <w:lang w:eastAsia="en-GB"/>
              </w:rPr>
              <w:t>3</w:t>
            </w:r>
          </w:p>
        </w:tc>
      </w:tr>
      <w:tr w:rsidR="00E86E7B" w:rsidRPr="00816C4A" w14:paraId="57E9C628" w14:textId="77777777" w:rsidTr="00B27DCC">
        <w:trPr>
          <w:cantSplit/>
          <w:jc w:val="center"/>
        </w:trPr>
        <w:tc>
          <w:tcPr>
            <w:tcW w:w="1559" w:type="dxa"/>
          </w:tcPr>
          <w:p w14:paraId="79959471" w14:textId="77777777" w:rsidR="00E86E7B" w:rsidRPr="00816C4A" w:rsidRDefault="00E86E7B" w:rsidP="00B27DCC">
            <w:pPr>
              <w:pStyle w:val="TAC"/>
              <w:rPr>
                <w:lang w:eastAsia="en-GB"/>
              </w:rPr>
            </w:pPr>
            <w:r w:rsidRPr="00816C4A">
              <w:rPr>
                <w:lang w:eastAsia="en-GB"/>
              </w:rPr>
              <w:t>6 to 7</w:t>
            </w:r>
          </w:p>
        </w:tc>
        <w:tc>
          <w:tcPr>
            <w:tcW w:w="4962" w:type="dxa"/>
          </w:tcPr>
          <w:p w14:paraId="7A6CA3F7"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34DB30BE" w14:textId="77777777" w:rsidR="00E86E7B" w:rsidRPr="00816C4A" w:rsidRDefault="00E86E7B" w:rsidP="00B27DCC">
            <w:pPr>
              <w:pStyle w:val="TAC"/>
              <w:rPr>
                <w:lang w:eastAsia="en-GB"/>
              </w:rPr>
            </w:pPr>
            <w:r w:rsidRPr="00816C4A">
              <w:rPr>
                <w:lang w:eastAsia="en-GB"/>
              </w:rPr>
              <w:t>2</w:t>
            </w:r>
          </w:p>
        </w:tc>
      </w:tr>
      <w:tr w:rsidR="00E86E7B" w:rsidRPr="00816C4A" w14:paraId="1958545D" w14:textId="77777777" w:rsidTr="00B27DCC">
        <w:trPr>
          <w:cantSplit/>
          <w:jc w:val="center"/>
        </w:trPr>
        <w:tc>
          <w:tcPr>
            <w:tcW w:w="1559" w:type="dxa"/>
          </w:tcPr>
          <w:p w14:paraId="3E63E444" w14:textId="77777777" w:rsidR="00E86E7B" w:rsidRPr="00816C4A" w:rsidRDefault="00E86E7B" w:rsidP="00B27DCC">
            <w:pPr>
              <w:pStyle w:val="TAC"/>
              <w:rPr>
                <w:lang w:eastAsia="en-GB"/>
              </w:rPr>
            </w:pPr>
            <w:r w:rsidRPr="00816C4A">
              <w:rPr>
                <w:lang w:eastAsia="en-GB"/>
              </w:rPr>
              <w:t>:</w:t>
            </w:r>
          </w:p>
        </w:tc>
        <w:tc>
          <w:tcPr>
            <w:tcW w:w="4962" w:type="dxa"/>
          </w:tcPr>
          <w:p w14:paraId="1938E896" w14:textId="77777777" w:rsidR="00E86E7B" w:rsidRPr="00816C4A" w:rsidRDefault="00E86E7B" w:rsidP="00B27DCC">
            <w:pPr>
              <w:pStyle w:val="TAL"/>
              <w:rPr>
                <w:lang w:val="sv-SE"/>
              </w:rPr>
            </w:pPr>
            <w:r w:rsidRPr="00816C4A">
              <w:rPr>
                <w:lang w:val="sv-SE"/>
              </w:rPr>
              <w:t>:</w:t>
            </w:r>
          </w:p>
        </w:tc>
        <w:tc>
          <w:tcPr>
            <w:tcW w:w="1416" w:type="dxa"/>
          </w:tcPr>
          <w:p w14:paraId="373F7AD7" w14:textId="77777777" w:rsidR="00E86E7B" w:rsidRPr="00816C4A" w:rsidRDefault="00E86E7B" w:rsidP="00B27DCC">
            <w:pPr>
              <w:pStyle w:val="TAC"/>
              <w:rPr>
                <w:lang w:eastAsia="en-GB"/>
              </w:rPr>
            </w:pPr>
          </w:p>
        </w:tc>
      </w:tr>
      <w:tr w:rsidR="00E86E7B" w:rsidRPr="00816C4A" w14:paraId="26482864" w14:textId="77777777" w:rsidTr="00B27DCC">
        <w:trPr>
          <w:cantSplit/>
          <w:jc w:val="center"/>
        </w:trPr>
        <w:tc>
          <w:tcPr>
            <w:tcW w:w="1559" w:type="dxa"/>
          </w:tcPr>
          <w:p w14:paraId="6CA9277C" w14:textId="77777777" w:rsidR="00E86E7B" w:rsidRPr="00816C4A" w:rsidRDefault="00E86E7B" w:rsidP="00B27DCC">
            <w:pPr>
              <w:pStyle w:val="TAC"/>
              <w:rPr>
                <w:lang w:eastAsia="en-GB"/>
              </w:rPr>
            </w:pPr>
            <w:r w:rsidRPr="00816C4A">
              <w:rPr>
                <w:lang w:eastAsia="en-GB"/>
              </w:rPr>
              <w:t>(5n-2) to (5n)</w:t>
            </w:r>
          </w:p>
        </w:tc>
        <w:tc>
          <w:tcPr>
            <w:tcW w:w="4962" w:type="dxa"/>
          </w:tcPr>
          <w:p w14:paraId="305CA6A0" w14:textId="77777777" w:rsidR="00E86E7B" w:rsidRPr="00816C4A" w:rsidRDefault="00E86E7B" w:rsidP="00B27DCC">
            <w:pPr>
              <w:pStyle w:val="TAL"/>
            </w:pPr>
            <w:r w:rsidRPr="00816C4A">
              <w:t>nth PLMN Identifier (lowest priority)</w:t>
            </w:r>
          </w:p>
        </w:tc>
        <w:tc>
          <w:tcPr>
            <w:tcW w:w="1416" w:type="dxa"/>
          </w:tcPr>
          <w:p w14:paraId="6D711539" w14:textId="77777777" w:rsidR="00E86E7B" w:rsidRPr="00816C4A" w:rsidRDefault="00E86E7B" w:rsidP="00B27DCC">
            <w:pPr>
              <w:pStyle w:val="TAC"/>
              <w:rPr>
                <w:lang w:eastAsia="en-GB"/>
              </w:rPr>
            </w:pPr>
            <w:r w:rsidRPr="00816C4A">
              <w:rPr>
                <w:lang w:eastAsia="en-GB"/>
              </w:rPr>
              <w:t>3</w:t>
            </w:r>
          </w:p>
        </w:tc>
      </w:tr>
      <w:tr w:rsidR="00E86E7B" w:rsidRPr="00816C4A" w14:paraId="7D035C93" w14:textId="77777777" w:rsidTr="00B27DCC">
        <w:trPr>
          <w:cantSplit/>
          <w:jc w:val="center"/>
        </w:trPr>
        <w:tc>
          <w:tcPr>
            <w:tcW w:w="1559" w:type="dxa"/>
          </w:tcPr>
          <w:p w14:paraId="39424165" w14:textId="77777777" w:rsidR="00E86E7B" w:rsidRPr="00816C4A" w:rsidRDefault="00E86E7B" w:rsidP="00B27DCC">
            <w:pPr>
              <w:pStyle w:val="TAC"/>
              <w:rPr>
                <w:lang w:eastAsia="en-GB"/>
              </w:rPr>
            </w:pPr>
            <w:r w:rsidRPr="00816C4A">
              <w:rPr>
                <w:lang w:eastAsia="en-GB"/>
              </w:rPr>
              <w:t>(5n+1) to (5n+2)</w:t>
            </w:r>
          </w:p>
        </w:tc>
        <w:tc>
          <w:tcPr>
            <w:tcW w:w="4962" w:type="dxa"/>
          </w:tcPr>
          <w:p w14:paraId="3DD39AF4" w14:textId="77777777" w:rsidR="00E86E7B" w:rsidRPr="00816C4A" w:rsidRDefault="00E86E7B" w:rsidP="00B27DCC">
            <w:pPr>
              <w:pStyle w:val="TAL"/>
            </w:pPr>
            <w:r w:rsidRPr="00816C4A">
              <w:t>nth PLMN Access Technology Identifier</w:t>
            </w:r>
          </w:p>
        </w:tc>
        <w:tc>
          <w:tcPr>
            <w:tcW w:w="1416" w:type="dxa"/>
          </w:tcPr>
          <w:p w14:paraId="79EC659E" w14:textId="77777777" w:rsidR="00E86E7B" w:rsidRPr="00816C4A" w:rsidRDefault="00E86E7B" w:rsidP="00B27DCC">
            <w:pPr>
              <w:pStyle w:val="TAC"/>
              <w:rPr>
                <w:lang w:eastAsia="en-GB"/>
              </w:rPr>
            </w:pPr>
            <w:r w:rsidRPr="00816C4A">
              <w:rPr>
                <w:lang w:eastAsia="en-GB"/>
              </w:rPr>
              <w:t>2</w:t>
            </w:r>
          </w:p>
        </w:tc>
      </w:tr>
    </w:tbl>
    <w:p w14:paraId="05036F1D" w14:textId="77777777" w:rsidR="00E86E7B" w:rsidRPr="00816C4A" w:rsidRDefault="00E86E7B" w:rsidP="00E86E7B">
      <w:pPr>
        <w:pStyle w:val="FP"/>
      </w:pPr>
    </w:p>
    <w:p w14:paraId="6FCA5AD0" w14:textId="77777777" w:rsidR="00E86E7B" w:rsidRPr="00816C4A" w:rsidRDefault="00E86E7B" w:rsidP="00E86E7B">
      <w:pPr>
        <w:pStyle w:val="B1"/>
      </w:pPr>
      <w:r w:rsidRPr="00816C4A">
        <w:t>Coding of PLMN Identifier:</w:t>
      </w:r>
    </w:p>
    <w:p w14:paraId="410ACF01"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56B43380" w14:textId="77777777" w:rsidR="00E86E7B" w:rsidRPr="00816C4A" w:rsidRDefault="00E86E7B" w:rsidP="00E86E7B">
      <w:pPr>
        <w:pStyle w:val="B1"/>
      </w:pPr>
      <w:r w:rsidRPr="00816C4A">
        <w:t>Coding of PLMN Access Technology Identifier:</w:t>
      </w:r>
    </w:p>
    <w:p w14:paraId="5A28A30B"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6403CC43" w14:textId="77777777" w:rsidR="00E86E7B" w:rsidRPr="00816C4A" w:rsidRDefault="00E86E7B" w:rsidP="00E86E7B">
      <w:pPr>
        <w:pStyle w:val="Heading2"/>
      </w:pPr>
      <w:bookmarkStart w:id="3105" w:name="_Toc3201046"/>
      <w:bookmarkStart w:id="3106" w:name="_Toc20392789"/>
      <w:bookmarkStart w:id="3107" w:name="_Toc27774436"/>
      <w:bookmarkStart w:id="3108" w:name="_Toc36482896"/>
      <w:bookmarkStart w:id="3109" w:name="_Toc36484556"/>
      <w:bookmarkStart w:id="3110" w:name="_Toc44933486"/>
      <w:bookmarkStart w:id="3111" w:name="_Toc50972439"/>
      <w:bookmarkStart w:id="3112" w:name="_Toc163045927"/>
      <w:r w:rsidRPr="00816C4A">
        <w:t>8.91</w:t>
      </w:r>
      <w:r w:rsidRPr="00816C4A">
        <w:tab/>
        <w:t>Routing Area Identification</w:t>
      </w:r>
      <w:bookmarkEnd w:id="3105"/>
      <w:bookmarkEnd w:id="3106"/>
      <w:bookmarkEnd w:id="3107"/>
      <w:bookmarkEnd w:id="3108"/>
      <w:bookmarkEnd w:id="3109"/>
      <w:bookmarkEnd w:id="3110"/>
      <w:bookmarkEnd w:id="3111"/>
      <w:bookmarkEnd w:id="31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35D54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0C01C6E"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50F65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ABA97C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EF4C2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7BEC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2FB897"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38C955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07BBA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DC17D2"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C8AB1FF"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FDB744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70B2AE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B7C293"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64B05C5D"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5CD44941"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509B939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27A26DA"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03315CDB"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7C3E101"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4EEDD67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7B0457"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396265AE"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0EE3A998" w14:textId="77777777" w:rsidR="00E86E7B" w:rsidRPr="00816C4A" w:rsidRDefault="00E86E7B" w:rsidP="00B27DCC">
            <w:pPr>
              <w:pStyle w:val="TAC"/>
              <w:ind w:left="284" w:hanging="284"/>
              <w:rPr>
                <w:lang w:eastAsia="en-GB"/>
              </w:rPr>
            </w:pPr>
            <w:r w:rsidRPr="00816C4A">
              <w:rPr>
                <w:lang w:eastAsia="en-GB"/>
              </w:rPr>
              <w:t>1</w:t>
            </w:r>
          </w:p>
        </w:tc>
      </w:tr>
    </w:tbl>
    <w:p w14:paraId="1549F13F" w14:textId="77777777" w:rsidR="00E86E7B" w:rsidRPr="00816C4A" w:rsidRDefault="00E86E7B" w:rsidP="00E86E7B"/>
    <w:p w14:paraId="50B8B914" w14:textId="05D74389"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59A12123" w14:textId="77777777" w:rsidR="00E86E7B" w:rsidRPr="00816C4A" w:rsidRDefault="00E86E7B" w:rsidP="00E86E7B">
      <w:pPr>
        <w:pStyle w:val="Heading2"/>
      </w:pPr>
      <w:bookmarkStart w:id="3113" w:name="_Toc3201047"/>
      <w:bookmarkStart w:id="3114" w:name="_Toc20392790"/>
      <w:bookmarkStart w:id="3115" w:name="_Toc27774437"/>
      <w:bookmarkStart w:id="3116" w:name="_Toc36482897"/>
      <w:bookmarkStart w:id="3117" w:name="_Toc36484557"/>
      <w:bookmarkStart w:id="3118" w:name="_Toc44933487"/>
      <w:bookmarkStart w:id="3119" w:name="_Toc50972440"/>
      <w:bookmarkStart w:id="3120" w:name="_Toc163045928"/>
      <w:r w:rsidRPr="00816C4A">
        <w:t>8.92</w:t>
      </w:r>
      <w:r w:rsidRPr="00816C4A">
        <w:tab/>
        <w:t>Update/Attach/Registration Type</w:t>
      </w:r>
      <w:bookmarkEnd w:id="3113"/>
      <w:bookmarkEnd w:id="3114"/>
      <w:bookmarkEnd w:id="3115"/>
      <w:bookmarkEnd w:id="3116"/>
      <w:bookmarkEnd w:id="3117"/>
      <w:bookmarkEnd w:id="3118"/>
      <w:bookmarkEnd w:id="3119"/>
      <w:bookmarkEnd w:id="31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5F35F7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8112A2"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3B49F4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3502DA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CA6C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A23A3C"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EA1001D"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418E3D1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95E7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8A0209D"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2100479"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0B885CD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5D25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81B49B6"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19E7874A"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23DCFE3" w14:textId="77777777" w:rsidR="00E86E7B" w:rsidRPr="00816C4A" w:rsidRDefault="00E86E7B" w:rsidP="00B27DCC">
            <w:pPr>
              <w:pStyle w:val="TAC"/>
              <w:ind w:left="284" w:hanging="284"/>
              <w:rPr>
                <w:lang w:eastAsia="en-GB"/>
              </w:rPr>
            </w:pPr>
            <w:r w:rsidRPr="00816C4A">
              <w:rPr>
                <w:lang w:eastAsia="en-GB"/>
              </w:rPr>
              <w:t>1</w:t>
            </w:r>
          </w:p>
        </w:tc>
      </w:tr>
    </w:tbl>
    <w:p w14:paraId="2875CC17" w14:textId="77777777" w:rsidR="00E86E7B" w:rsidRPr="00816C4A" w:rsidRDefault="00E86E7B" w:rsidP="00E86E7B"/>
    <w:p w14:paraId="4A236798" w14:textId="77777777" w:rsidR="004C22F7" w:rsidRPr="00816C4A" w:rsidRDefault="004C22F7" w:rsidP="004C22F7">
      <w:pPr>
        <w:pStyle w:val="B1"/>
      </w:pPr>
      <w:r w:rsidRPr="00816C4A">
        <w:t>Contents:</w:t>
      </w:r>
    </w:p>
    <w:p w14:paraId="4B4A18DF" w14:textId="28541F99"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74A8F701" w14:textId="51DFCF85" w:rsidR="004C22F7" w:rsidRPr="00816C4A" w:rsidRDefault="004C22F7" w:rsidP="004C22F7">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1118D2F5" w14:textId="5F4289C4" w:rsidR="004C22F7" w:rsidRPr="00816C4A" w:rsidRDefault="004C22F7" w:rsidP="004C22F7">
      <w:pPr>
        <w:pStyle w:val="B2"/>
      </w:pPr>
      <w:r>
        <w:lastRenderedPageBreak/>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w:t>
      </w:r>
      <w:r w:rsidR="00E05181" w:rsidRPr="00816C4A">
        <w:t>TS</w:t>
      </w:r>
      <w:r w:rsidR="00E05181">
        <w:t> </w:t>
      </w:r>
      <w:r w:rsidR="00E05181" w:rsidRPr="00816C4A">
        <w:t>2</w:t>
      </w:r>
      <w:r w:rsidRPr="00816C4A">
        <w:t>4.501</w:t>
      </w:r>
      <w:r w:rsidR="00E05181">
        <w:t> </w:t>
      </w:r>
      <w:r w:rsidR="00E05181" w:rsidRPr="00816C4A">
        <w:t>[</w:t>
      </w:r>
      <w:r w:rsidRPr="00816C4A">
        <w:t>70].</w:t>
      </w:r>
    </w:p>
    <w:p w14:paraId="0061C292" w14:textId="77777777" w:rsidR="00E86E7B" w:rsidRPr="00816C4A" w:rsidRDefault="00E86E7B" w:rsidP="00E86E7B">
      <w:pPr>
        <w:pStyle w:val="B1"/>
      </w:pPr>
      <w:r w:rsidRPr="00816C4A">
        <w:t>Coding:</w:t>
      </w:r>
    </w:p>
    <w:p w14:paraId="41720C0B"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4F44D3E5"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1E81CE83"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74DC34A7"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3EDCEC4B"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3C61DC60"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115034A1"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CFFD197"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D18642D"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7BC7CF69" w14:textId="77777777" w:rsidR="00E86E7B" w:rsidRPr="00816C4A" w:rsidRDefault="00E86E7B" w:rsidP="00E86E7B">
      <w:pPr>
        <w:pStyle w:val="B2"/>
      </w:pPr>
      <w:r>
        <w:t>-</w:t>
      </w:r>
      <w:r>
        <w:tab/>
      </w:r>
      <w:r w:rsidRPr="00816C4A">
        <w:t>'09' = "EPS Attach" in the case of an EMM ATTACH REQUEST message</w:t>
      </w:r>
    </w:p>
    <w:p w14:paraId="3B6CF0C5" w14:textId="77777777" w:rsidR="00E86E7B" w:rsidRPr="00816C4A" w:rsidRDefault="00E86E7B" w:rsidP="00E86E7B">
      <w:pPr>
        <w:pStyle w:val="B2"/>
      </w:pPr>
      <w:r>
        <w:t>-</w:t>
      </w:r>
      <w:r>
        <w:tab/>
      </w:r>
      <w:r w:rsidRPr="00816C4A">
        <w:t>'0A' = "Combined EPS/IMSI Attach" in the case of an EMM ATTACH REQUEST message</w:t>
      </w:r>
    </w:p>
    <w:p w14:paraId="5D5D98B2" w14:textId="77777777" w:rsidR="00E86E7B" w:rsidRPr="00816C4A" w:rsidRDefault="00E86E7B" w:rsidP="00E86E7B">
      <w:pPr>
        <w:pStyle w:val="B2"/>
      </w:pPr>
      <w:r>
        <w:t>-</w:t>
      </w:r>
      <w:r>
        <w:tab/>
      </w:r>
      <w:r w:rsidRPr="00816C4A">
        <w:t>'0B' = "TA updating " in the case of an EMM TRACKING AREA UPDATE REQUEST message</w:t>
      </w:r>
    </w:p>
    <w:p w14:paraId="6AB7CA6A" w14:textId="77777777" w:rsidR="00E86E7B" w:rsidRPr="00816C4A" w:rsidRDefault="00E86E7B" w:rsidP="00E86E7B">
      <w:pPr>
        <w:pStyle w:val="B2"/>
      </w:pPr>
      <w:r>
        <w:t>-</w:t>
      </w:r>
      <w:r>
        <w:tab/>
      </w:r>
      <w:r w:rsidRPr="00816C4A">
        <w:t>'0C' = "Combined TA/LA updating" in the case of an EMM TRACKING AREA UPDATE REQUEST message</w:t>
      </w:r>
    </w:p>
    <w:p w14:paraId="27DD37F9"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6CB921C6" w14:textId="77777777" w:rsidR="00E86E7B" w:rsidRPr="00816C4A" w:rsidRDefault="00E86E7B" w:rsidP="00E86E7B">
      <w:pPr>
        <w:pStyle w:val="B2"/>
      </w:pPr>
      <w:r>
        <w:t>-</w:t>
      </w:r>
      <w:r>
        <w:tab/>
      </w:r>
      <w:r w:rsidRPr="00816C4A">
        <w:t>'0E' = "Periodic updating" in the case of an EMM TRACKING AREA UPDATE REQUEST message</w:t>
      </w:r>
    </w:p>
    <w:p w14:paraId="15518C5D" w14:textId="77777777" w:rsidR="00E86E7B" w:rsidRPr="00816C4A" w:rsidRDefault="00E86E7B" w:rsidP="00E86E7B">
      <w:pPr>
        <w:pStyle w:val="B2"/>
      </w:pPr>
      <w:r>
        <w:t>-</w:t>
      </w:r>
      <w:r>
        <w:tab/>
      </w:r>
      <w:r w:rsidRPr="00816C4A">
        <w:t>'0F' = "Initial Registration" in the case of a 5GMM REGISTRATION REQUEST message</w:t>
      </w:r>
    </w:p>
    <w:p w14:paraId="748280C2" w14:textId="77777777" w:rsidR="00E86E7B" w:rsidRPr="00816C4A" w:rsidRDefault="00E86E7B" w:rsidP="00E86E7B">
      <w:pPr>
        <w:pStyle w:val="B2"/>
      </w:pPr>
      <w:r>
        <w:t>-</w:t>
      </w:r>
      <w:r>
        <w:tab/>
      </w:r>
      <w:r w:rsidRPr="00816C4A">
        <w:t>'10' = "Mobility Registration updating" in the case of a 5GMM REGISTRATION REQUEST message</w:t>
      </w:r>
    </w:p>
    <w:p w14:paraId="4D927C6D" w14:textId="77777777" w:rsidR="00E86E7B" w:rsidRPr="00816C4A" w:rsidRDefault="00E86E7B" w:rsidP="00E86E7B">
      <w:pPr>
        <w:pStyle w:val="B2"/>
      </w:pPr>
      <w:r>
        <w:t>-</w:t>
      </w:r>
      <w:r>
        <w:tab/>
      </w:r>
      <w:r w:rsidRPr="00816C4A">
        <w:t>'11' = "Periodic Registration updating" in the case of a 5GMM REGISTRATION REQUEST message</w:t>
      </w:r>
    </w:p>
    <w:p w14:paraId="07BC3572" w14:textId="77777777" w:rsidR="00E86E7B" w:rsidRPr="00816C4A" w:rsidRDefault="00E86E7B" w:rsidP="00E86E7B">
      <w:pPr>
        <w:pStyle w:val="B2"/>
      </w:pPr>
      <w:r>
        <w:t>-</w:t>
      </w:r>
      <w:r>
        <w:tab/>
      </w:r>
      <w:r w:rsidRPr="00816C4A">
        <w:t>All other values are reserved for future use</w:t>
      </w:r>
    </w:p>
    <w:p w14:paraId="5A5B13B4" w14:textId="77777777" w:rsidR="00E86E7B" w:rsidRPr="00816C4A" w:rsidRDefault="00E86E7B" w:rsidP="00E86E7B">
      <w:pPr>
        <w:pStyle w:val="Heading2"/>
      </w:pPr>
      <w:bookmarkStart w:id="3121" w:name="_Toc3201048"/>
      <w:bookmarkStart w:id="3122" w:name="_Toc20392791"/>
      <w:bookmarkStart w:id="3123" w:name="_Toc27774438"/>
      <w:bookmarkStart w:id="3124" w:name="_Toc36482898"/>
      <w:bookmarkStart w:id="3125" w:name="_Toc36484558"/>
      <w:bookmarkStart w:id="3126" w:name="_Toc44933488"/>
      <w:bookmarkStart w:id="3127" w:name="_Toc50972441"/>
      <w:bookmarkStart w:id="3128" w:name="_Toc163045929"/>
      <w:r w:rsidRPr="00816C4A">
        <w:t>8.93</w:t>
      </w:r>
      <w:r w:rsidRPr="00816C4A">
        <w:tab/>
        <w:t>Rejection Cause Code</w:t>
      </w:r>
      <w:bookmarkEnd w:id="3121"/>
      <w:bookmarkEnd w:id="3122"/>
      <w:bookmarkEnd w:id="3123"/>
      <w:bookmarkEnd w:id="3124"/>
      <w:bookmarkEnd w:id="3125"/>
      <w:bookmarkEnd w:id="3126"/>
      <w:bookmarkEnd w:id="3127"/>
      <w:bookmarkEnd w:id="31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87053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30FD08E"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0C0D49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0A7979E"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3B85E3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833C9D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5D293D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3A7DB5E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F5579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3037B7C"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7A52887"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108CC6"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ACF9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2DA5D3"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303F806C"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0F2E70E0" w14:textId="77777777" w:rsidR="00E86E7B" w:rsidRPr="00816C4A" w:rsidRDefault="00E86E7B" w:rsidP="00B27DCC">
            <w:pPr>
              <w:pStyle w:val="TAC"/>
              <w:ind w:left="284" w:hanging="284"/>
              <w:rPr>
                <w:lang w:eastAsia="en-GB"/>
              </w:rPr>
            </w:pPr>
            <w:r w:rsidRPr="00816C4A">
              <w:rPr>
                <w:lang w:eastAsia="en-GB"/>
              </w:rPr>
              <w:t>1</w:t>
            </w:r>
          </w:p>
        </w:tc>
      </w:tr>
    </w:tbl>
    <w:p w14:paraId="1DE6991C" w14:textId="77777777" w:rsidR="00E86E7B" w:rsidRPr="00816C4A" w:rsidRDefault="00E86E7B" w:rsidP="00E86E7B"/>
    <w:p w14:paraId="328C8F7B" w14:textId="0C585EC1"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55692006" w14:textId="5E79641C"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3CFE64D1" w14:textId="353BB558" w:rsidR="00E86E7B" w:rsidRPr="00816C4A" w:rsidRDefault="00E86E7B" w:rsidP="00E86E7B">
      <w:r w:rsidRPr="00816C4A">
        <w:t xml:space="preserve">For E-UTRAN, in the case of an EMM ATTACH REJECT message or an EMM TRACKING AREA UPDATE REJECT message, this object shall contain the EMM Cause as received in the EMM ATTACH REJECT message or </w:t>
      </w:r>
      <w:r w:rsidRPr="00816C4A">
        <w:lastRenderedPageBreak/>
        <w:t xml:space="preserve">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066E6937" w14:textId="29A0A685" w:rsidR="00E86E7B" w:rsidRPr="00816C4A" w:rsidRDefault="00E86E7B" w:rsidP="00E86E7B">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4.501</w:t>
      </w:r>
      <w:r w:rsidR="00E05181">
        <w:t> </w:t>
      </w:r>
      <w:r w:rsidR="00E05181" w:rsidRPr="00816C4A">
        <w:t>[</w:t>
      </w:r>
      <w:r w:rsidRPr="00816C4A">
        <w:t>70].</w:t>
      </w:r>
    </w:p>
    <w:p w14:paraId="54C71ACD" w14:textId="77777777" w:rsidR="00E86E7B" w:rsidRPr="00816C4A" w:rsidRDefault="00E86E7B" w:rsidP="00E86E7B">
      <w:pPr>
        <w:pStyle w:val="Heading2"/>
      </w:pPr>
      <w:bookmarkStart w:id="3129" w:name="_Toc3201049"/>
      <w:bookmarkStart w:id="3130" w:name="_Toc20392792"/>
      <w:bookmarkStart w:id="3131" w:name="_Toc27774439"/>
      <w:bookmarkStart w:id="3132" w:name="_Toc36482899"/>
      <w:bookmarkStart w:id="3133" w:name="_Toc36484559"/>
      <w:bookmarkStart w:id="3134" w:name="_Toc44933489"/>
      <w:bookmarkStart w:id="3135" w:name="_Toc50972442"/>
      <w:bookmarkStart w:id="3136" w:name="_Toc163045930"/>
      <w:r w:rsidRPr="00816C4A">
        <w:t>8.94</w:t>
      </w:r>
      <w:r w:rsidRPr="00816C4A">
        <w:tab/>
        <w:t>Geographical Location Parameters</w:t>
      </w:r>
      <w:bookmarkEnd w:id="3129"/>
      <w:bookmarkEnd w:id="3130"/>
      <w:bookmarkEnd w:id="3131"/>
      <w:bookmarkEnd w:id="3132"/>
      <w:bookmarkEnd w:id="3133"/>
      <w:bookmarkEnd w:id="3134"/>
      <w:bookmarkEnd w:id="3135"/>
      <w:bookmarkEnd w:id="31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27A627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55C10AC"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7F88D6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5553FB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6F98591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213DC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24C22E9"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3DE404C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FE31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9E3EBD"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BD9B6D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4862A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79D4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ABE3F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34543479"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1D6DC7F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60ED89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90F56D2"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2C825A1B"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1FC790E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61BC1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98F20D"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008AAF99"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637F300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895FCF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D7A3505"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1450D929"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7CA7B34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8562FC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D167CE7"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22C27659"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1942F24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272A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D734A18"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2AEE5708"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148D9F5B" w14:textId="77777777" w:rsidR="00E86E7B" w:rsidRPr="00816C4A" w:rsidRDefault="00E86E7B" w:rsidP="00B27DCC">
            <w:pPr>
              <w:pStyle w:val="TAC"/>
              <w:ind w:left="284" w:hanging="284"/>
              <w:rPr>
                <w:lang w:eastAsia="en-GB"/>
              </w:rPr>
            </w:pPr>
            <w:r w:rsidRPr="00816C4A">
              <w:rPr>
                <w:lang w:eastAsia="en-GB"/>
              </w:rPr>
              <w:t>1</w:t>
            </w:r>
          </w:p>
        </w:tc>
      </w:tr>
    </w:tbl>
    <w:p w14:paraId="3197F116" w14:textId="77777777" w:rsidR="00E86E7B" w:rsidRPr="00816C4A" w:rsidRDefault="00E86E7B" w:rsidP="00E86E7B"/>
    <w:p w14:paraId="2D08A39F" w14:textId="77777777" w:rsidR="00E86E7B" w:rsidRPr="00816C4A" w:rsidRDefault="00E86E7B" w:rsidP="00E86E7B">
      <w:r w:rsidRPr="00816C4A">
        <w:t>Horizontal accuracy:</w:t>
      </w:r>
    </w:p>
    <w:p w14:paraId="3F79E14E" w14:textId="77777777" w:rsidR="00E86E7B" w:rsidRPr="00816C4A" w:rsidRDefault="00E86E7B" w:rsidP="00E86E7B">
      <w:pPr>
        <w:pStyle w:val="B1"/>
      </w:pPr>
      <w:r w:rsidRPr="00816C4A">
        <w:t>Contents:</w:t>
      </w:r>
    </w:p>
    <w:p w14:paraId="41C53F4F" w14:textId="77777777" w:rsidR="00E86E7B" w:rsidRPr="00816C4A" w:rsidRDefault="00E86E7B" w:rsidP="00E86E7B">
      <w:pPr>
        <w:pStyle w:val="B2"/>
      </w:pPr>
      <w:r w:rsidRPr="00816C4A">
        <w:t>-</w:t>
      </w:r>
      <w:r w:rsidRPr="00816C4A">
        <w:tab/>
        <w:t>the preferred horizontal accuracy.</w:t>
      </w:r>
    </w:p>
    <w:p w14:paraId="471A8899" w14:textId="77777777" w:rsidR="00E86E7B" w:rsidRPr="00816C4A" w:rsidRDefault="00E86E7B" w:rsidP="00E86E7B">
      <w:pPr>
        <w:pStyle w:val="B1"/>
      </w:pPr>
      <w:r w:rsidRPr="00816C4A">
        <w:t>Coding:</w:t>
      </w:r>
    </w:p>
    <w:p w14:paraId="5FF739AF"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A6CE231" w14:textId="5C05C28A"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E05181" w:rsidRPr="00816C4A">
        <w:t>TS</w:t>
      </w:r>
      <w:r w:rsidR="00E05181">
        <w:t> </w:t>
      </w:r>
      <w:r w:rsidR="00E05181" w:rsidRPr="00816C4A">
        <w:t>2</w:t>
      </w:r>
      <w:r w:rsidRPr="00816C4A">
        <w:t>3.032</w:t>
      </w:r>
      <w:r w:rsidR="00E05181">
        <w:t> </w:t>
      </w:r>
      <w:r w:rsidR="00E05181"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2E2E2FB1" w14:textId="77777777" w:rsidR="00E86E7B" w:rsidRPr="00816C4A" w:rsidRDefault="00E86E7B" w:rsidP="00E86E7B">
      <w:pPr>
        <w:pStyle w:val="B2"/>
      </w:pPr>
      <w:r w:rsidRPr="00816C4A">
        <w:t>-</w:t>
      </w:r>
      <w:r w:rsidRPr="00816C4A">
        <w:tab/>
        <w:t>All other values are reserved.</w:t>
      </w:r>
    </w:p>
    <w:p w14:paraId="3CE8747D" w14:textId="77777777" w:rsidR="00E86E7B" w:rsidRPr="00816C4A" w:rsidRDefault="00E86E7B" w:rsidP="00E86E7B">
      <w:r w:rsidRPr="00816C4A">
        <w:t>Vertical coordinate:</w:t>
      </w:r>
    </w:p>
    <w:p w14:paraId="3CC9BB6C" w14:textId="77777777" w:rsidR="00E86E7B" w:rsidRPr="00816C4A" w:rsidRDefault="00E86E7B" w:rsidP="00E86E7B">
      <w:pPr>
        <w:pStyle w:val="B1"/>
      </w:pPr>
      <w:r w:rsidRPr="00816C4A">
        <w:t>Contents:</w:t>
      </w:r>
    </w:p>
    <w:p w14:paraId="2227FA2C"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72B53EF3" w14:textId="77777777" w:rsidR="00E86E7B" w:rsidRPr="00816C4A" w:rsidRDefault="00E86E7B" w:rsidP="00E86E7B">
      <w:pPr>
        <w:pStyle w:val="B1"/>
      </w:pPr>
      <w:r w:rsidRPr="00816C4A">
        <w:t>Coding:</w:t>
      </w:r>
    </w:p>
    <w:p w14:paraId="2E3CEFBB"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C5B1B9"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253FE96A" w14:textId="36893469"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E05181" w:rsidRPr="00816C4A">
        <w:t>TS</w:t>
      </w:r>
      <w:r w:rsidR="00E05181">
        <w:t> </w:t>
      </w:r>
      <w:r w:rsidR="00E05181" w:rsidRPr="00816C4A">
        <w:t>2</w:t>
      </w:r>
      <w:r w:rsidRPr="00816C4A">
        <w:t>3.032</w:t>
      </w:r>
      <w:r w:rsidR="00E05181">
        <w:t> </w:t>
      </w:r>
      <w:r w:rsidR="00E05181"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1FEA4DDE" w14:textId="77777777" w:rsidR="00E86E7B" w:rsidRPr="00816C4A" w:rsidRDefault="00E86E7B" w:rsidP="00E86E7B">
      <w:pPr>
        <w:pStyle w:val="B2"/>
      </w:pPr>
      <w:r w:rsidRPr="00816C4A">
        <w:t>-</w:t>
      </w:r>
      <w:r w:rsidRPr="00816C4A">
        <w:tab/>
        <w:t>All other values are reserved.</w:t>
      </w:r>
    </w:p>
    <w:p w14:paraId="7ABA06A0" w14:textId="77777777" w:rsidR="00E86E7B" w:rsidRPr="00816C4A" w:rsidRDefault="00E86E7B" w:rsidP="00E86E7B">
      <w:r w:rsidRPr="00816C4A">
        <w:t>Velocity:</w:t>
      </w:r>
    </w:p>
    <w:p w14:paraId="4D9D252E" w14:textId="77777777" w:rsidR="00E86E7B" w:rsidRPr="00816C4A" w:rsidRDefault="00E86E7B" w:rsidP="00E86E7B">
      <w:pPr>
        <w:pStyle w:val="B1"/>
      </w:pPr>
      <w:r w:rsidRPr="00816C4A">
        <w:t>Contents:</w:t>
      </w:r>
    </w:p>
    <w:p w14:paraId="20A835B2"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7020BB4A" w14:textId="77777777" w:rsidR="00E86E7B" w:rsidRPr="00816C4A" w:rsidRDefault="00E86E7B" w:rsidP="00E86E7B">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428C7FB" w14:textId="77777777" w:rsidTr="00B27DCC">
        <w:trPr>
          <w:gridAfter w:val="2"/>
          <w:wAfter w:w="5300" w:type="dxa"/>
        </w:trPr>
        <w:tc>
          <w:tcPr>
            <w:tcW w:w="397" w:type="dxa"/>
            <w:tcBorders>
              <w:right w:val="single" w:sz="6" w:space="0" w:color="auto"/>
            </w:tcBorders>
          </w:tcPr>
          <w:p w14:paraId="32BDE6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4502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46CB7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9D95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3151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8ED2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11C82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DC49A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A6E4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42B700A" w14:textId="77777777" w:rsidTr="00B27DCC">
        <w:tc>
          <w:tcPr>
            <w:tcW w:w="595" w:type="dxa"/>
            <w:gridSpan w:val="2"/>
          </w:tcPr>
          <w:p w14:paraId="2B8CA0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32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187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1D79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D12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155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820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713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B19B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9DF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6D941DA5" w14:textId="77777777" w:rsidTr="00B27DCC">
        <w:tc>
          <w:tcPr>
            <w:tcW w:w="595" w:type="dxa"/>
            <w:gridSpan w:val="2"/>
          </w:tcPr>
          <w:p w14:paraId="517616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01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D7688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606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856A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89D8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94220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8E4B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D71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9E3C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236A4464" w14:textId="77777777" w:rsidTr="00B27DCC">
        <w:tc>
          <w:tcPr>
            <w:tcW w:w="595" w:type="dxa"/>
            <w:gridSpan w:val="2"/>
          </w:tcPr>
          <w:p w14:paraId="664243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13D4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C7EB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6ACF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488CC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0795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10D6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FE3E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A161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38C1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16EBFB47" w14:textId="77777777" w:rsidTr="00B27DCC">
        <w:tc>
          <w:tcPr>
            <w:tcW w:w="595" w:type="dxa"/>
            <w:gridSpan w:val="2"/>
          </w:tcPr>
          <w:p w14:paraId="3ECE7B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66D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F731E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E776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6E65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5E7C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CA18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140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B3E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D9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72D48EDF" w14:textId="77777777" w:rsidTr="00B27DCC">
        <w:tc>
          <w:tcPr>
            <w:tcW w:w="595" w:type="dxa"/>
            <w:gridSpan w:val="2"/>
          </w:tcPr>
          <w:p w14:paraId="76139B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8F1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6F36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B95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1B4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2EAE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DDC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4315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AE78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623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280B08D" w14:textId="77777777" w:rsidTr="00B27DCC">
        <w:tc>
          <w:tcPr>
            <w:tcW w:w="595" w:type="dxa"/>
            <w:gridSpan w:val="2"/>
          </w:tcPr>
          <w:p w14:paraId="5F7A0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D549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6E7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4B0E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8175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920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539A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5A2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FD6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7D8C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D593C07" w14:textId="77777777" w:rsidTr="00B27DCC">
        <w:tc>
          <w:tcPr>
            <w:tcW w:w="595" w:type="dxa"/>
            <w:gridSpan w:val="2"/>
          </w:tcPr>
          <w:p w14:paraId="0E01D6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8A3A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CE6C2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C4DB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1354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A89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3D22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5CCE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695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F8BC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4875B81D" w14:textId="77777777" w:rsidTr="00B27DCC">
        <w:tc>
          <w:tcPr>
            <w:tcW w:w="595" w:type="dxa"/>
            <w:gridSpan w:val="2"/>
          </w:tcPr>
          <w:p w14:paraId="6360E5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75652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B6C2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FFC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571F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58AD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F5C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E1D5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BB0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25AD4A" w14:textId="77777777" w:rsidR="00E86E7B" w:rsidRPr="00816C4A" w:rsidRDefault="00E86E7B" w:rsidP="00B27DCC">
            <w:pPr>
              <w:pStyle w:val="PL"/>
              <w:keepNext/>
            </w:pPr>
            <w:r w:rsidRPr="00816C4A">
              <w:t>RFU, bit = 0</w:t>
            </w:r>
          </w:p>
        </w:tc>
      </w:tr>
    </w:tbl>
    <w:p w14:paraId="67250E45" w14:textId="77777777" w:rsidR="00E86E7B" w:rsidRPr="00816C4A" w:rsidRDefault="00E86E7B" w:rsidP="00E86E7B">
      <w:pPr>
        <w:pStyle w:val="B1"/>
        <w:ind w:left="0" w:firstLine="0"/>
      </w:pPr>
    </w:p>
    <w:p w14:paraId="13A14FD3" w14:textId="77777777" w:rsidR="00E86E7B" w:rsidRPr="00816C4A" w:rsidRDefault="00E86E7B" w:rsidP="00E86E7B">
      <w:r w:rsidRPr="00816C4A">
        <w:t>Preferred GAD shapes:</w:t>
      </w:r>
    </w:p>
    <w:p w14:paraId="2E801491" w14:textId="77777777" w:rsidR="00E86E7B" w:rsidRPr="00816C4A" w:rsidRDefault="00E86E7B" w:rsidP="00E86E7B">
      <w:pPr>
        <w:pStyle w:val="B1"/>
      </w:pPr>
      <w:r w:rsidRPr="00816C4A">
        <w:t>Contents:</w:t>
      </w:r>
    </w:p>
    <w:p w14:paraId="02A1BA0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116A2644"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3F9ED7A" w14:textId="77777777" w:rsidTr="00B27DCC">
        <w:trPr>
          <w:gridAfter w:val="2"/>
          <w:wAfter w:w="5300" w:type="dxa"/>
        </w:trPr>
        <w:tc>
          <w:tcPr>
            <w:tcW w:w="397" w:type="dxa"/>
            <w:tcBorders>
              <w:right w:val="single" w:sz="6" w:space="0" w:color="auto"/>
            </w:tcBorders>
          </w:tcPr>
          <w:p w14:paraId="304AA7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F62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0CF3F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C6F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0A71C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5FE0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D5B1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A1630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06093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D74A94F" w14:textId="77777777" w:rsidTr="00B27DCC">
        <w:tc>
          <w:tcPr>
            <w:tcW w:w="595" w:type="dxa"/>
            <w:gridSpan w:val="2"/>
          </w:tcPr>
          <w:p w14:paraId="26181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85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0D4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9BD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88BB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82F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864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AA6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D4AA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9B72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1C9E2B42" w14:textId="77777777" w:rsidTr="00B27DCC">
        <w:tc>
          <w:tcPr>
            <w:tcW w:w="595" w:type="dxa"/>
            <w:gridSpan w:val="2"/>
          </w:tcPr>
          <w:p w14:paraId="2F901B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BD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2FD4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E51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1AAF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78D6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782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9117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517A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D878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151BD2EF" w14:textId="77777777" w:rsidTr="00B27DCC">
        <w:tc>
          <w:tcPr>
            <w:tcW w:w="595" w:type="dxa"/>
            <w:gridSpan w:val="2"/>
          </w:tcPr>
          <w:p w14:paraId="7AEE4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71D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38D1D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579F2D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0AD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0B06C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3ED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CE8B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DA3B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282B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4CC67E68" w14:textId="77777777" w:rsidTr="00B27DCC">
        <w:tc>
          <w:tcPr>
            <w:tcW w:w="595" w:type="dxa"/>
            <w:gridSpan w:val="2"/>
          </w:tcPr>
          <w:p w14:paraId="6777E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F806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F125B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E50AF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86242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C9AB8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AE41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21AA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8D59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BE8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585020E8" w14:textId="77777777" w:rsidTr="00B27DCC">
        <w:tc>
          <w:tcPr>
            <w:tcW w:w="595" w:type="dxa"/>
            <w:gridSpan w:val="2"/>
          </w:tcPr>
          <w:p w14:paraId="75EC2B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5C3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CC043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6FAC5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71BE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B64A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564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A2FB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927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7443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320956E8" w14:textId="77777777" w:rsidTr="00B27DCC">
        <w:tc>
          <w:tcPr>
            <w:tcW w:w="595" w:type="dxa"/>
            <w:gridSpan w:val="2"/>
          </w:tcPr>
          <w:p w14:paraId="150B56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FB73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F7DD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C3D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D03B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7BA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AEB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51E4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CA5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B25F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2C0FFFD7" w14:textId="77777777" w:rsidTr="00B27DCC">
        <w:tc>
          <w:tcPr>
            <w:tcW w:w="595" w:type="dxa"/>
            <w:gridSpan w:val="2"/>
          </w:tcPr>
          <w:p w14:paraId="2B57C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8267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2B6D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3E5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B4C5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F896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BE4C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7D5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8EEA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C05F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30E470B0" w14:textId="77777777" w:rsidTr="00B27DCC">
        <w:tc>
          <w:tcPr>
            <w:tcW w:w="595" w:type="dxa"/>
            <w:gridSpan w:val="2"/>
          </w:tcPr>
          <w:p w14:paraId="7CD6A1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F75B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7CE9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17BF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0EF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D6B7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4CAB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B9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D071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9D842D" w14:textId="77777777" w:rsidR="00E86E7B" w:rsidRPr="00816C4A" w:rsidRDefault="00E86E7B" w:rsidP="00B27DCC">
            <w:pPr>
              <w:pStyle w:val="PL"/>
              <w:keepNext/>
            </w:pPr>
            <w:r w:rsidRPr="00816C4A">
              <w:t>RFU, bit = 0</w:t>
            </w:r>
          </w:p>
        </w:tc>
      </w:tr>
    </w:tbl>
    <w:p w14:paraId="46C3EE92" w14:textId="77777777" w:rsidR="00E86E7B" w:rsidRPr="00816C4A" w:rsidRDefault="00E86E7B" w:rsidP="00E86E7B"/>
    <w:p w14:paraId="65A440B0" w14:textId="77777777" w:rsidR="00E86E7B" w:rsidRPr="00816C4A" w:rsidRDefault="00E86E7B" w:rsidP="00E86E7B">
      <w:r w:rsidRPr="00816C4A">
        <w:t>Preferred NMEA sentences:</w:t>
      </w:r>
    </w:p>
    <w:p w14:paraId="69527E1F" w14:textId="77777777" w:rsidR="00E86E7B" w:rsidRPr="00816C4A" w:rsidRDefault="00E86E7B" w:rsidP="00E86E7B">
      <w:pPr>
        <w:pStyle w:val="B1"/>
      </w:pPr>
      <w:r w:rsidRPr="00816C4A">
        <w:t>Contents:</w:t>
      </w:r>
    </w:p>
    <w:p w14:paraId="1CBD5177"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25EB12C8"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187C776" w14:textId="77777777" w:rsidTr="00B27DCC">
        <w:trPr>
          <w:gridAfter w:val="2"/>
          <w:wAfter w:w="5300" w:type="dxa"/>
        </w:trPr>
        <w:tc>
          <w:tcPr>
            <w:tcW w:w="397" w:type="dxa"/>
            <w:tcBorders>
              <w:right w:val="single" w:sz="6" w:space="0" w:color="auto"/>
            </w:tcBorders>
          </w:tcPr>
          <w:p w14:paraId="463C40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79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391F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2E92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55C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E452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4B46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9D94C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064A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A5BFAD0" w14:textId="77777777" w:rsidTr="00B27DCC">
        <w:tc>
          <w:tcPr>
            <w:tcW w:w="595" w:type="dxa"/>
            <w:gridSpan w:val="2"/>
          </w:tcPr>
          <w:p w14:paraId="70FBB4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4CAE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BFB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F9A1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C357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F631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51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EE8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5721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B09B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C7E801B" w14:textId="77777777" w:rsidTr="00B27DCC">
        <w:tc>
          <w:tcPr>
            <w:tcW w:w="595" w:type="dxa"/>
            <w:gridSpan w:val="2"/>
          </w:tcPr>
          <w:p w14:paraId="35B204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66AE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337E3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5221A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00386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534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064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9852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A83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4768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118DDBF6" w14:textId="77777777" w:rsidTr="00B27DCC">
        <w:tc>
          <w:tcPr>
            <w:tcW w:w="595" w:type="dxa"/>
            <w:gridSpan w:val="2"/>
          </w:tcPr>
          <w:p w14:paraId="7C0569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ABFC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EFE02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1BAC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B646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FC706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3E4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E64B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8C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ABB0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899FCDA" w14:textId="77777777" w:rsidTr="00B27DCC">
        <w:tc>
          <w:tcPr>
            <w:tcW w:w="595" w:type="dxa"/>
            <w:gridSpan w:val="2"/>
          </w:tcPr>
          <w:p w14:paraId="0A3C1B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08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66683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5C250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A8E7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67278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929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911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7F31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9D38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70D066F6" w14:textId="77777777" w:rsidTr="00B27DCC">
        <w:tc>
          <w:tcPr>
            <w:tcW w:w="595" w:type="dxa"/>
            <w:gridSpan w:val="2"/>
          </w:tcPr>
          <w:p w14:paraId="1685F6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004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AAA9F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EC89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9E11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1762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3CAC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AB92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266B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F847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23888CBC" w14:textId="77777777" w:rsidTr="00B27DCC">
        <w:tc>
          <w:tcPr>
            <w:tcW w:w="595" w:type="dxa"/>
            <w:gridSpan w:val="2"/>
          </w:tcPr>
          <w:p w14:paraId="060AD9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FF0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ACCBA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7B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0A75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41E6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4047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098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2024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1CD7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C25131D" w14:textId="77777777" w:rsidTr="00B27DCC">
        <w:tc>
          <w:tcPr>
            <w:tcW w:w="595" w:type="dxa"/>
            <w:gridSpan w:val="2"/>
          </w:tcPr>
          <w:p w14:paraId="488BD4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541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512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5D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CFF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6A03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2372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BA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1E88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4F4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8C23904" w14:textId="77777777" w:rsidTr="00B27DCC">
        <w:tc>
          <w:tcPr>
            <w:tcW w:w="595" w:type="dxa"/>
            <w:gridSpan w:val="2"/>
          </w:tcPr>
          <w:p w14:paraId="755B03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A4CF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ACF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2B6F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5B3F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A335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3CC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18FE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E69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A4AE5F" w14:textId="77777777" w:rsidR="00E86E7B" w:rsidRPr="00816C4A" w:rsidRDefault="00E86E7B" w:rsidP="00B27DCC">
            <w:pPr>
              <w:pStyle w:val="PL"/>
              <w:keepNext/>
            </w:pPr>
            <w:r w:rsidRPr="00816C4A">
              <w:t>RFU, bit = 0</w:t>
            </w:r>
          </w:p>
        </w:tc>
      </w:tr>
    </w:tbl>
    <w:p w14:paraId="7E124BBB" w14:textId="77777777" w:rsidR="00E86E7B" w:rsidRPr="00816C4A" w:rsidRDefault="00E86E7B" w:rsidP="00E86E7B"/>
    <w:p w14:paraId="1EF039C0" w14:textId="77777777" w:rsidR="00E86E7B" w:rsidRPr="00816C4A" w:rsidRDefault="00E86E7B" w:rsidP="00E86E7B">
      <w:r w:rsidRPr="00816C4A">
        <w:t>Preferred Maximum Response Time:</w:t>
      </w:r>
    </w:p>
    <w:p w14:paraId="00E43520" w14:textId="77777777" w:rsidR="00E86E7B" w:rsidRPr="00816C4A" w:rsidRDefault="00E86E7B" w:rsidP="00E86E7B">
      <w:pPr>
        <w:pStyle w:val="B1"/>
      </w:pPr>
      <w:r w:rsidRPr="00816C4A">
        <w:t>Contents:</w:t>
      </w:r>
    </w:p>
    <w:p w14:paraId="4DD6ACD8"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3FB1B85B" w14:textId="77777777" w:rsidR="00E86E7B" w:rsidRPr="00816C4A" w:rsidRDefault="00E86E7B" w:rsidP="00E86E7B">
      <w:pPr>
        <w:pStyle w:val="B1"/>
      </w:pPr>
      <w:r w:rsidRPr="00816C4A">
        <w:t>Coding:</w:t>
      </w:r>
    </w:p>
    <w:p w14:paraId="1FFA50DB"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60FC9435" w14:textId="77777777" w:rsidR="00E86E7B" w:rsidRPr="00816C4A" w:rsidRDefault="00E86E7B" w:rsidP="00E86E7B">
      <w:pPr>
        <w:pStyle w:val="B2"/>
      </w:pPr>
      <w:r>
        <w:t>-</w:t>
      </w:r>
      <w:r>
        <w:tab/>
      </w:r>
      <w:r w:rsidRPr="00816C4A">
        <w:t>All other values are reserved;</w:t>
      </w:r>
    </w:p>
    <w:p w14:paraId="54CEAD5D" w14:textId="77777777" w:rsidR="00E86E7B" w:rsidRPr="00816C4A" w:rsidRDefault="00E86E7B" w:rsidP="00E86E7B">
      <w:pPr>
        <w:pStyle w:val="Heading2"/>
      </w:pPr>
      <w:bookmarkStart w:id="3137" w:name="_Toc3201050"/>
      <w:bookmarkStart w:id="3138" w:name="_Toc20392793"/>
      <w:bookmarkStart w:id="3139" w:name="_Toc27774440"/>
      <w:bookmarkStart w:id="3140" w:name="_Toc36482900"/>
      <w:bookmarkStart w:id="3141" w:name="_Toc36484560"/>
      <w:bookmarkStart w:id="3142" w:name="_Toc44933490"/>
      <w:bookmarkStart w:id="3143" w:name="_Toc50972443"/>
      <w:bookmarkStart w:id="3144" w:name="_Toc163045931"/>
      <w:r w:rsidRPr="00816C4A">
        <w:lastRenderedPageBreak/>
        <w:t>8.95</w:t>
      </w:r>
      <w:r w:rsidRPr="00816C4A">
        <w:tab/>
        <w:t>GAD shapes</w:t>
      </w:r>
      <w:bookmarkEnd w:id="3137"/>
      <w:bookmarkEnd w:id="3138"/>
      <w:bookmarkEnd w:id="3139"/>
      <w:bookmarkEnd w:id="3140"/>
      <w:bookmarkEnd w:id="3141"/>
      <w:bookmarkEnd w:id="3142"/>
      <w:bookmarkEnd w:id="3143"/>
      <w:bookmarkEnd w:id="31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D5DAA5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7DDA925"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DAEBA8C"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3758F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6A1A8D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5DA46D"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C79BFFD"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65C7374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DF7971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2D7237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2783A2A"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95C1DF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AEA994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6BB321"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4C3E351"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39F4443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C3800E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506E659"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34BFCEF5"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3D7352B0"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2C147D2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887FE1"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1E9EB747"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49E9DEC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BD9F04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911A9CB"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25AB90D0"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41DF3AA7" w14:textId="77777777" w:rsidR="00E86E7B" w:rsidRPr="00816C4A" w:rsidRDefault="00E86E7B" w:rsidP="00B27DCC">
            <w:pPr>
              <w:pStyle w:val="TAC"/>
              <w:ind w:left="284" w:hanging="284"/>
              <w:rPr>
                <w:lang w:eastAsia="en-GB"/>
              </w:rPr>
            </w:pPr>
            <w:r w:rsidRPr="00816C4A">
              <w:rPr>
                <w:lang w:eastAsia="en-GB"/>
              </w:rPr>
              <w:t>Y</w:t>
            </w:r>
          </w:p>
        </w:tc>
      </w:tr>
    </w:tbl>
    <w:p w14:paraId="62E2FAC7" w14:textId="77777777" w:rsidR="00E86E7B" w:rsidRPr="00816C4A" w:rsidRDefault="00E86E7B" w:rsidP="00E86E7B"/>
    <w:p w14:paraId="38BB863A" w14:textId="77777777" w:rsidR="00E86E7B" w:rsidRPr="00816C4A" w:rsidRDefault="00E86E7B" w:rsidP="00E86E7B">
      <w:r w:rsidRPr="00816C4A">
        <w:t>Length of GAD shape:</w:t>
      </w:r>
    </w:p>
    <w:p w14:paraId="0D19220F" w14:textId="77777777" w:rsidR="00E86E7B" w:rsidRPr="00816C4A" w:rsidRDefault="00E86E7B" w:rsidP="00E86E7B">
      <w:pPr>
        <w:pStyle w:val="B1"/>
      </w:pPr>
      <w:r w:rsidRPr="00816C4A">
        <w:t>Contents:</w:t>
      </w:r>
    </w:p>
    <w:p w14:paraId="183C5BC3" w14:textId="77777777" w:rsidR="00E86E7B" w:rsidRPr="00816C4A" w:rsidRDefault="00E86E7B" w:rsidP="00E86E7B">
      <w:pPr>
        <w:pStyle w:val="B2"/>
      </w:pPr>
      <w:r w:rsidRPr="00816C4A">
        <w:t>-</w:t>
      </w:r>
      <w:r w:rsidRPr="00816C4A">
        <w:tab/>
        <w:t>the length of the GAD shape.</w:t>
      </w:r>
    </w:p>
    <w:p w14:paraId="5E991829" w14:textId="77777777" w:rsidR="00E86E7B" w:rsidRPr="00816C4A" w:rsidRDefault="00E86E7B" w:rsidP="00E86E7B">
      <w:pPr>
        <w:pStyle w:val="B1"/>
      </w:pPr>
      <w:r w:rsidRPr="00816C4A">
        <w:t>Coding:</w:t>
      </w:r>
    </w:p>
    <w:p w14:paraId="3240D24F" w14:textId="77777777" w:rsidR="00E86E7B" w:rsidRPr="00816C4A" w:rsidRDefault="00E86E7B" w:rsidP="00E86E7B">
      <w:pPr>
        <w:pStyle w:val="B2"/>
      </w:pPr>
      <w:r w:rsidRPr="00816C4A">
        <w:t>-</w:t>
      </w:r>
      <w:r w:rsidRPr="00816C4A">
        <w:tab/>
        <w:t>binary.</w:t>
      </w:r>
    </w:p>
    <w:p w14:paraId="7BD0EC60" w14:textId="77777777" w:rsidR="00E86E7B" w:rsidRPr="00816C4A" w:rsidRDefault="00E86E7B" w:rsidP="00E86E7B">
      <w:r w:rsidRPr="00816C4A">
        <w:t>GAD shape:</w:t>
      </w:r>
    </w:p>
    <w:p w14:paraId="19090A40" w14:textId="77777777" w:rsidR="00E86E7B" w:rsidRPr="00816C4A" w:rsidRDefault="00E86E7B" w:rsidP="00E86E7B">
      <w:pPr>
        <w:pStyle w:val="B1"/>
      </w:pPr>
      <w:r w:rsidRPr="00816C4A">
        <w:t>Contents:</w:t>
      </w:r>
    </w:p>
    <w:p w14:paraId="0ADAF7F8" w14:textId="77777777" w:rsidR="00E86E7B" w:rsidRPr="00816C4A" w:rsidRDefault="00E86E7B" w:rsidP="00E86E7B">
      <w:pPr>
        <w:pStyle w:val="B2"/>
      </w:pPr>
      <w:r w:rsidRPr="00816C4A">
        <w:t>-</w:t>
      </w:r>
      <w:r w:rsidRPr="00816C4A">
        <w:tab/>
        <w:t>universal geographical area description shape.</w:t>
      </w:r>
    </w:p>
    <w:p w14:paraId="0D6799D9" w14:textId="77777777" w:rsidR="00E86E7B" w:rsidRPr="00816C4A" w:rsidRDefault="00E86E7B" w:rsidP="00E86E7B">
      <w:pPr>
        <w:pStyle w:val="B1"/>
      </w:pPr>
      <w:r w:rsidRPr="00816C4A">
        <w:t>Coding:</w:t>
      </w:r>
    </w:p>
    <w:p w14:paraId="5A85C883" w14:textId="38E5DEBA" w:rsidR="00E86E7B" w:rsidRPr="00816C4A" w:rsidRDefault="00E86E7B" w:rsidP="00E86E7B">
      <w:pPr>
        <w:pStyle w:val="B2"/>
      </w:pPr>
      <w:r w:rsidRPr="00816C4A">
        <w:t>-</w:t>
      </w:r>
      <w:r w:rsidRPr="00816C4A">
        <w:tab/>
        <w:t xml:space="preserve">shape encoded as described in </w:t>
      </w:r>
      <w:r w:rsidR="00E05181" w:rsidRPr="00816C4A">
        <w:t>TS</w:t>
      </w:r>
      <w:r w:rsidR="00E05181">
        <w:t> </w:t>
      </w:r>
      <w:r w:rsidR="00E05181" w:rsidRPr="00816C4A">
        <w:t>2</w:t>
      </w:r>
      <w:r w:rsidRPr="00816C4A">
        <w:t>3.032</w:t>
      </w:r>
      <w:r w:rsidR="00E05181">
        <w:t> </w:t>
      </w:r>
      <w:r w:rsidR="00E05181" w:rsidRPr="00816C4A">
        <w:t>[</w:t>
      </w:r>
      <w:r w:rsidRPr="00816C4A">
        <w:t>44] with the first byte of the shape (i.e. octet 1 containing the type shape) encoded on byte 4.</w:t>
      </w:r>
    </w:p>
    <w:p w14:paraId="596A29A6" w14:textId="77777777" w:rsidR="00E86E7B" w:rsidRPr="00816C4A" w:rsidRDefault="00E86E7B" w:rsidP="00E86E7B">
      <w:r w:rsidRPr="00816C4A">
        <w:t>Length of Velocity:</w:t>
      </w:r>
    </w:p>
    <w:p w14:paraId="58CC99E6" w14:textId="77777777" w:rsidR="00E86E7B" w:rsidRPr="00816C4A" w:rsidRDefault="00E86E7B" w:rsidP="00E86E7B">
      <w:pPr>
        <w:pStyle w:val="B1"/>
      </w:pPr>
      <w:r w:rsidRPr="00816C4A">
        <w:t>Contents:</w:t>
      </w:r>
    </w:p>
    <w:p w14:paraId="3C38E92B"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E55DD93" w14:textId="77777777" w:rsidR="00E86E7B" w:rsidRPr="00816C4A" w:rsidRDefault="00E86E7B" w:rsidP="00E86E7B">
      <w:pPr>
        <w:pStyle w:val="B1"/>
      </w:pPr>
      <w:r w:rsidRPr="00816C4A">
        <w:t>Coding:</w:t>
      </w:r>
    </w:p>
    <w:p w14:paraId="6F225120" w14:textId="77777777" w:rsidR="00E86E7B" w:rsidRPr="00816C4A" w:rsidRDefault="00E86E7B" w:rsidP="00E86E7B">
      <w:pPr>
        <w:pStyle w:val="B2"/>
      </w:pPr>
      <w:r w:rsidRPr="00816C4A">
        <w:t>-</w:t>
      </w:r>
      <w:r w:rsidRPr="00816C4A">
        <w:tab/>
        <w:t>binary.</w:t>
      </w:r>
    </w:p>
    <w:p w14:paraId="128F3B3A" w14:textId="77777777" w:rsidR="00E86E7B" w:rsidRPr="00816C4A" w:rsidRDefault="00E86E7B" w:rsidP="00E86E7B">
      <w:r w:rsidRPr="00816C4A">
        <w:t>Velocity:</w:t>
      </w:r>
    </w:p>
    <w:p w14:paraId="1BDFEAA0" w14:textId="77777777" w:rsidR="00E86E7B" w:rsidRPr="00816C4A" w:rsidRDefault="00E86E7B" w:rsidP="00E86E7B">
      <w:pPr>
        <w:pStyle w:val="B1"/>
      </w:pPr>
      <w:r w:rsidRPr="00816C4A">
        <w:t>Contents:</w:t>
      </w:r>
    </w:p>
    <w:p w14:paraId="7838CBB2" w14:textId="77777777" w:rsidR="00E86E7B" w:rsidRPr="00816C4A" w:rsidRDefault="00E86E7B" w:rsidP="00E86E7B">
      <w:pPr>
        <w:pStyle w:val="B2"/>
      </w:pPr>
      <w:r w:rsidRPr="00816C4A">
        <w:t>-</w:t>
      </w:r>
      <w:r w:rsidRPr="00816C4A">
        <w:tab/>
        <w:t>velocity.</w:t>
      </w:r>
    </w:p>
    <w:p w14:paraId="35EB681F" w14:textId="77777777" w:rsidR="00E86E7B" w:rsidRPr="00816C4A" w:rsidRDefault="00E86E7B" w:rsidP="00E86E7B">
      <w:pPr>
        <w:pStyle w:val="B1"/>
      </w:pPr>
      <w:r w:rsidRPr="00816C4A">
        <w:t>Coding:</w:t>
      </w:r>
    </w:p>
    <w:p w14:paraId="23063BDD" w14:textId="3222FE6B" w:rsidR="00E86E7B" w:rsidRPr="00816C4A" w:rsidRDefault="00E86E7B" w:rsidP="00E86E7B">
      <w:pPr>
        <w:pStyle w:val="B2"/>
      </w:pPr>
      <w:r w:rsidRPr="00816C4A">
        <w:t>-</w:t>
      </w:r>
      <w:r w:rsidRPr="00816C4A">
        <w:tab/>
        <w:t xml:space="preserve">velocity encoded as described in </w:t>
      </w:r>
      <w:r w:rsidR="00E05181" w:rsidRPr="00816C4A">
        <w:t>TS</w:t>
      </w:r>
      <w:r w:rsidR="00E05181">
        <w:t> </w:t>
      </w:r>
      <w:r w:rsidR="00E05181" w:rsidRPr="00816C4A">
        <w:t>2</w:t>
      </w:r>
      <w:r w:rsidRPr="00816C4A">
        <w:t>3.032</w:t>
      </w:r>
      <w:r w:rsidR="00E05181">
        <w:t> </w:t>
      </w:r>
      <w:r w:rsidR="00E05181" w:rsidRPr="00816C4A">
        <w:t>[</w:t>
      </w:r>
      <w:r w:rsidRPr="00816C4A">
        <w:t>44] with the first byte of the velocity (i.e. octet 1 containing the velocity shape) encoded on byte X+5.</w:t>
      </w:r>
    </w:p>
    <w:p w14:paraId="41335584" w14:textId="77777777" w:rsidR="00E86E7B" w:rsidRPr="00816C4A" w:rsidRDefault="00E86E7B" w:rsidP="00E86E7B">
      <w:pPr>
        <w:pStyle w:val="Heading2"/>
      </w:pPr>
      <w:bookmarkStart w:id="3145" w:name="_Toc3201051"/>
      <w:bookmarkStart w:id="3146" w:name="_Toc20392794"/>
      <w:bookmarkStart w:id="3147" w:name="_Toc27774441"/>
      <w:bookmarkStart w:id="3148" w:name="_Toc36482901"/>
      <w:bookmarkStart w:id="3149" w:name="_Toc36484561"/>
      <w:bookmarkStart w:id="3150" w:name="_Toc44933491"/>
      <w:bookmarkStart w:id="3151" w:name="_Toc50972444"/>
      <w:bookmarkStart w:id="3152" w:name="_Toc163045932"/>
      <w:r w:rsidRPr="00816C4A">
        <w:t>8.96</w:t>
      </w:r>
      <w:r w:rsidRPr="00816C4A">
        <w:tab/>
        <w:t>NMEA sentence</w:t>
      </w:r>
      <w:bookmarkEnd w:id="3145"/>
      <w:bookmarkEnd w:id="3146"/>
      <w:bookmarkEnd w:id="3147"/>
      <w:bookmarkEnd w:id="3148"/>
      <w:bookmarkEnd w:id="3149"/>
      <w:bookmarkEnd w:id="3150"/>
      <w:bookmarkEnd w:id="3151"/>
      <w:bookmarkEnd w:id="31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823AC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6486B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08FF0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D119F9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3AAD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8E829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535B612"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5896C61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B1A03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50DFB9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794286"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3AF9B56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C7765A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15B34DD"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530803E9"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758AE4C6" w14:textId="77777777" w:rsidR="00E86E7B" w:rsidRPr="00816C4A" w:rsidRDefault="00E86E7B" w:rsidP="00B27DCC">
            <w:pPr>
              <w:pStyle w:val="TAC"/>
              <w:ind w:left="284" w:hanging="284"/>
              <w:rPr>
                <w:lang w:eastAsia="en-GB"/>
              </w:rPr>
            </w:pPr>
            <w:r w:rsidRPr="00816C4A">
              <w:rPr>
                <w:lang w:eastAsia="en-GB"/>
              </w:rPr>
              <w:t>X</w:t>
            </w:r>
          </w:p>
        </w:tc>
      </w:tr>
    </w:tbl>
    <w:p w14:paraId="3B84B7D3" w14:textId="77777777" w:rsidR="00E86E7B" w:rsidRPr="00816C4A" w:rsidRDefault="00E86E7B" w:rsidP="00E86E7B"/>
    <w:p w14:paraId="6D8CFDFB" w14:textId="77777777" w:rsidR="00E86E7B" w:rsidRPr="00816C4A" w:rsidRDefault="00E86E7B" w:rsidP="00E86E7B">
      <w:r w:rsidRPr="00816C4A">
        <w:t>NMEA sentence:</w:t>
      </w:r>
    </w:p>
    <w:p w14:paraId="54F86857" w14:textId="77777777" w:rsidR="00E86E7B" w:rsidRPr="00816C4A" w:rsidRDefault="00E86E7B" w:rsidP="00E86E7B">
      <w:pPr>
        <w:pStyle w:val="B1"/>
      </w:pPr>
      <w:r w:rsidRPr="00816C4A">
        <w:t>Contents:</w:t>
      </w:r>
    </w:p>
    <w:p w14:paraId="58C7A9A5" w14:textId="07E9ADDC" w:rsidR="00E86E7B" w:rsidRPr="00816C4A" w:rsidRDefault="00E86E7B" w:rsidP="00E86E7B">
      <w:pPr>
        <w:pStyle w:val="B2"/>
      </w:pPr>
      <w:r w:rsidRPr="00816C4A">
        <w:lastRenderedPageBreak/>
        <w:t>-</w:t>
      </w:r>
      <w:r w:rsidRPr="00816C4A">
        <w:tab/>
        <w:t>NMEA sentence as defined in IEC 61162-1</w:t>
      </w:r>
      <w:r w:rsidR="00E05181">
        <w:t> </w:t>
      </w:r>
      <w:r w:rsidR="00E05181" w:rsidRPr="00816C4A">
        <w:t>[</w:t>
      </w:r>
      <w:r w:rsidRPr="00816C4A">
        <w:t xml:space="preserve">45]. The ME should use one of the Preferred NMEA sentences indicated in the "Geographical Location Parameters" by the UICC. Otherwise, one of the NMEA sentences listed in </w:t>
      </w:r>
      <w:r w:rsidR="00E05181">
        <w:t>clause </w:t>
      </w:r>
      <w:r w:rsidR="00E05181" w:rsidRPr="00816C4A">
        <w:t>8</w:t>
      </w:r>
      <w:r w:rsidRPr="00816C4A">
        <w:t>.94 shall be used.</w:t>
      </w:r>
    </w:p>
    <w:p w14:paraId="7EC40930" w14:textId="77777777" w:rsidR="00E86E7B" w:rsidRPr="00816C4A" w:rsidRDefault="00E86E7B" w:rsidP="00E86E7B">
      <w:pPr>
        <w:pStyle w:val="B1"/>
      </w:pPr>
      <w:r w:rsidRPr="00816C4A">
        <w:t>Coding:</w:t>
      </w:r>
    </w:p>
    <w:p w14:paraId="41A16602" w14:textId="77777777" w:rsidR="00E86E7B" w:rsidRPr="00816C4A" w:rsidDel="004D51FF" w:rsidRDefault="00E86E7B" w:rsidP="00E86E7B">
      <w:pPr>
        <w:pStyle w:val="B2"/>
      </w:pPr>
      <w:r w:rsidRPr="00816C4A">
        <w:t>ASCII;</w:t>
      </w:r>
    </w:p>
    <w:p w14:paraId="67D32008" w14:textId="77777777" w:rsidR="00E86E7B" w:rsidRPr="00816C4A" w:rsidRDefault="00E86E7B" w:rsidP="00E86E7B">
      <w:pPr>
        <w:pStyle w:val="Heading2"/>
      </w:pPr>
      <w:bookmarkStart w:id="3153" w:name="_Toc3201052"/>
      <w:bookmarkStart w:id="3154" w:name="_Toc20392795"/>
      <w:bookmarkStart w:id="3155" w:name="_Toc27774442"/>
      <w:bookmarkStart w:id="3156" w:name="_Toc36482902"/>
      <w:bookmarkStart w:id="3157" w:name="_Toc36484562"/>
      <w:bookmarkStart w:id="3158" w:name="_Toc44933492"/>
      <w:bookmarkStart w:id="3159" w:name="_Toc50972445"/>
      <w:bookmarkStart w:id="3160" w:name="_Toc163045933"/>
      <w:r w:rsidRPr="00816C4A">
        <w:t>8.97</w:t>
      </w:r>
      <w:r w:rsidRPr="00816C4A">
        <w:tab/>
        <w:t>PLMN List</w:t>
      </w:r>
      <w:bookmarkEnd w:id="3153"/>
      <w:bookmarkEnd w:id="3154"/>
      <w:bookmarkEnd w:id="3155"/>
      <w:bookmarkEnd w:id="3156"/>
      <w:bookmarkEnd w:id="3157"/>
      <w:bookmarkEnd w:id="3158"/>
      <w:bookmarkEnd w:id="3159"/>
      <w:bookmarkEnd w:id="316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38620CF9" w14:textId="77777777" w:rsidTr="00B27DCC">
        <w:trPr>
          <w:cantSplit/>
          <w:jc w:val="center"/>
        </w:trPr>
        <w:tc>
          <w:tcPr>
            <w:tcW w:w="1559" w:type="dxa"/>
          </w:tcPr>
          <w:p w14:paraId="2980D3C9" w14:textId="77777777" w:rsidR="00E86E7B" w:rsidRPr="00816C4A" w:rsidRDefault="00E86E7B" w:rsidP="00B27DCC">
            <w:pPr>
              <w:pStyle w:val="TAH"/>
              <w:rPr>
                <w:lang w:eastAsia="en-GB"/>
              </w:rPr>
            </w:pPr>
            <w:r w:rsidRPr="00816C4A">
              <w:rPr>
                <w:lang w:eastAsia="en-GB"/>
              </w:rPr>
              <w:t>Byte(s)</w:t>
            </w:r>
          </w:p>
        </w:tc>
        <w:tc>
          <w:tcPr>
            <w:tcW w:w="4820" w:type="dxa"/>
          </w:tcPr>
          <w:p w14:paraId="4E4989AE" w14:textId="77777777" w:rsidR="00E86E7B" w:rsidRPr="00816C4A" w:rsidRDefault="00E86E7B" w:rsidP="00B27DCC">
            <w:pPr>
              <w:pStyle w:val="TAH"/>
              <w:rPr>
                <w:lang w:eastAsia="en-GB"/>
              </w:rPr>
            </w:pPr>
            <w:r w:rsidRPr="00816C4A">
              <w:rPr>
                <w:lang w:eastAsia="en-GB"/>
              </w:rPr>
              <w:t>Description</w:t>
            </w:r>
          </w:p>
        </w:tc>
        <w:tc>
          <w:tcPr>
            <w:tcW w:w="1416" w:type="dxa"/>
          </w:tcPr>
          <w:p w14:paraId="7633B2DF" w14:textId="77777777" w:rsidR="00E86E7B" w:rsidRPr="00816C4A" w:rsidRDefault="00E86E7B" w:rsidP="00B27DCC">
            <w:pPr>
              <w:pStyle w:val="TAH"/>
              <w:rPr>
                <w:lang w:eastAsia="en-GB"/>
              </w:rPr>
            </w:pPr>
            <w:r w:rsidRPr="00816C4A">
              <w:rPr>
                <w:lang w:eastAsia="en-GB"/>
              </w:rPr>
              <w:t>Length</w:t>
            </w:r>
          </w:p>
        </w:tc>
      </w:tr>
      <w:tr w:rsidR="00E86E7B" w:rsidRPr="00816C4A" w14:paraId="33808737" w14:textId="77777777" w:rsidTr="00B27DCC">
        <w:trPr>
          <w:cantSplit/>
          <w:jc w:val="center"/>
        </w:trPr>
        <w:tc>
          <w:tcPr>
            <w:tcW w:w="1559" w:type="dxa"/>
          </w:tcPr>
          <w:p w14:paraId="24987EF5" w14:textId="77777777" w:rsidR="00E86E7B" w:rsidRPr="00816C4A" w:rsidRDefault="00E86E7B" w:rsidP="00B27DCC">
            <w:pPr>
              <w:pStyle w:val="TAC"/>
              <w:rPr>
                <w:lang w:eastAsia="en-GB"/>
              </w:rPr>
            </w:pPr>
            <w:r w:rsidRPr="00816C4A">
              <w:rPr>
                <w:lang w:eastAsia="en-GB"/>
              </w:rPr>
              <w:t>1</w:t>
            </w:r>
          </w:p>
        </w:tc>
        <w:tc>
          <w:tcPr>
            <w:tcW w:w="4820" w:type="dxa"/>
          </w:tcPr>
          <w:p w14:paraId="094B2FF5" w14:textId="77777777" w:rsidR="00E86E7B" w:rsidRPr="00816C4A" w:rsidRDefault="00E86E7B" w:rsidP="00B27DCC">
            <w:pPr>
              <w:pStyle w:val="TAL"/>
              <w:rPr>
                <w:lang w:val="sv-SE"/>
              </w:rPr>
            </w:pPr>
            <w:r w:rsidRPr="00816C4A">
              <w:rPr>
                <w:lang w:val="sv-SE"/>
              </w:rPr>
              <w:t>PLMN List tag</w:t>
            </w:r>
          </w:p>
        </w:tc>
        <w:tc>
          <w:tcPr>
            <w:tcW w:w="1416" w:type="dxa"/>
          </w:tcPr>
          <w:p w14:paraId="247B9143" w14:textId="77777777" w:rsidR="00E86E7B" w:rsidRPr="00816C4A" w:rsidRDefault="00E86E7B" w:rsidP="00B27DCC">
            <w:pPr>
              <w:pStyle w:val="TAC"/>
              <w:rPr>
                <w:lang w:eastAsia="en-GB"/>
              </w:rPr>
            </w:pPr>
            <w:r w:rsidRPr="00816C4A">
              <w:rPr>
                <w:lang w:eastAsia="en-GB"/>
              </w:rPr>
              <w:t>1</w:t>
            </w:r>
          </w:p>
        </w:tc>
      </w:tr>
      <w:tr w:rsidR="00E86E7B" w:rsidRPr="00816C4A" w14:paraId="01E4732E" w14:textId="77777777" w:rsidTr="00B27DCC">
        <w:trPr>
          <w:cantSplit/>
          <w:jc w:val="center"/>
        </w:trPr>
        <w:tc>
          <w:tcPr>
            <w:tcW w:w="1559" w:type="dxa"/>
          </w:tcPr>
          <w:p w14:paraId="64D01495" w14:textId="77777777" w:rsidR="00E86E7B" w:rsidRPr="00816C4A" w:rsidRDefault="00E86E7B" w:rsidP="00B27DCC">
            <w:pPr>
              <w:pStyle w:val="TAC"/>
              <w:rPr>
                <w:lang w:eastAsia="en-GB"/>
              </w:rPr>
            </w:pPr>
            <w:r w:rsidRPr="00816C4A">
              <w:rPr>
                <w:lang w:eastAsia="en-GB"/>
              </w:rPr>
              <w:t>2</w:t>
            </w:r>
          </w:p>
        </w:tc>
        <w:tc>
          <w:tcPr>
            <w:tcW w:w="4820" w:type="dxa"/>
          </w:tcPr>
          <w:p w14:paraId="1DB27C89" w14:textId="77777777" w:rsidR="00E86E7B" w:rsidRPr="00816C4A" w:rsidRDefault="00E86E7B" w:rsidP="00B27DCC">
            <w:pPr>
              <w:pStyle w:val="TAL"/>
            </w:pPr>
            <w:r w:rsidRPr="00816C4A">
              <w:t>Length (3n)</w:t>
            </w:r>
          </w:p>
        </w:tc>
        <w:tc>
          <w:tcPr>
            <w:tcW w:w="1416" w:type="dxa"/>
          </w:tcPr>
          <w:p w14:paraId="63605687" w14:textId="77777777" w:rsidR="00E86E7B" w:rsidRPr="00816C4A" w:rsidRDefault="00E86E7B" w:rsidP="00B27DCC">
            <w:pPr>
              <w:pStyle w:val="TAC"/>
              <w:rPr>
                <w:lang w:eastAsia="en-GB"/>
              </w:rPr>
            </w:pPr>
            <w:r w:rsidRPr="00816C4A">
              <w:rPr>
                <w:lang w:eastAsia="en-GB"/>
              </w:rPr>
              <w:t>1</w:t>
            </w:r>
          </w:p>
        </w:tc>
      </w:tr>
      <w:tr w:rsidR="00E86E7B" w:rsidRPr="00816C4A" w14:paraId="3291F78A" w14:textId="77777777" w:rsidTr="00B27DCC">
        <w:trPr>
          <w:cantSplit/>
          <w:jc w:val="center"/>
        </w:trPr>
        <w:tc>
          <w:tcPr>
            <w:tcW w:w="1559" w:type="dxa"/>
          </w:tcPr>
          <w:p w14:paraId="34236209"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4C74C132"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36248869"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4A2CB3B3" w14:textId="77777777" w:rsidTr="00B27DCC">
        <w:trPr>
          <w:cantSplit/>
          <w:jc w:val="center"/>
        </w:trPr>
        <w:tc>
          <w:tcPr>
            <w:tcW w:w="1559" w:type="dxa"/>
          </w:tcPr>
          <w:p w14:paraId="24D24958"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32547123" w14:textId="77777777" w:rsidR="00E86E7B" w:rsidRPr="00816C4A" w:rsidRDefault="00E86E7B" w:rsidP="00B27DCC">
            <w:pPr>
              <w:pStyle w:val="TAR"/>
              <w:jc w:val="left"/>
              <w:rPr>
                <w:lang w:val="sv-SE"/>
              </w:rPr>
            </w:pPr>
            <w:r w:rsidRPr="00816C4A">
              <w:rPr>
                <w:lang w:val="sv-SE"/>
              </w:rPr>
              <w:t>:</w:t>
            </w:r>
          </w:p>
        </w:tc>
        <w:tc>
          <w:tcPr>
            <w:tcW w:w="1416" w:type="dxa"/>
          </w:tcPr>
          <w:p w14:paraId="6C852015" w14:textId="77777777" w:rsidR="00E86E7B" w:rsidRPr="00816C4A" w:rsidRDefault="00E86E7B" w:rsidP="00B27DCC">
            <w:pPr>
              <w:pStyle w:val="PL"/>
              <w:jc w:val="center"/>
              <w:rPr>
                <w:rFonts w:ascii="Arial" w:hAnsi="Arial"/>
                <w:sz w:val="18"/>
              </w:rPr>
            </w:pPr>
          </w:p>
        </w:tc>
      </w:tr>
      <w:tr w:rsidR="00E86E7B" w:rsidRPr="00816C4A" w14:paraId="0EDB3D80" w14:textId="77777777" w:rsidTr="00B27DCC">
        <w:trPr>
          <w:cantSplit/>
          <w:jc w:val="center"/>
        </w:trPr>
        <w:tc>
          <w:tcPr>
            <w:tcW w:w="1559" w:type="dxa"/>
          </w:tcPr>
          <w:p w14:paraId="2FF6AD6D"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2567E872" w14:textId="77777777" w:rsidR="00E86E7B" w:rsidRPr="00816C4A" w:rsidRDefault="00E86E7B" w:rsidP="00B27DCC">
            <w:pPr>
              <w:pStyle w:val="TAR"/>
              <w:jc w:val="left"/>
            </w:pPr>
            <w:r w:rsidRPr="00816C4A">
              <w:t>nth PLMN Identifier (lowest priority)</w:t>
            </w:r>
          </w:p>
        </w:tc>
        <w:tc>
          <w:tcPr>
            <w:tcW w:w="1416" w:type="dxa"/>
          </w:tcPr>
          <w:p w14:paraId="1E4D199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0BD31F36" w14:textId="77777777" w:rsidR="00E86E7B" w:rsidRPr="00816C4A" w:rsidRDefault="00E86E7B" w:rsidP="00E86E7B"/>
    <w:p w14:paraId="3D610793" w14:textId="77777777" w:rsidR="00E86E7B" w:rsidRPr="00816C4A" w:rsidRDefault="00E86E7B" w:rsidP="00E86E7B">
      <w:pPr>
        <w:pStyle w:val="B1"/>
      </w:pPr>
      <w:r w:rsidRPr="00816C4A">
        <w:t>Coding of PLMN Identifier:</w:t>
      </w:r>
    </w:p>
    <w:p w14:paraId="4E6C6BA4" w14:textId="782D3B4C"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306A593B" w14:textId="77777777" w:rsidR="00E86E7B" w:rsidRPr="00816C4A" w:rsidRDefault="00E86E7B" w:rsidP="00E86E7B">
      <w:pPr>
        <w:pStyle w:val="Heading2"/>
      </w:pPr>
      <w:bookmarkStart w:id="3161" w:name="_Toc3201053"/>
      <w:bookmarkStart w:id="3162" w:name="_Toc20392796"/>
      <w:bookmarkStart w:id="3163" w:name="_Toc27774443"/>
      <w:bookmarkStart w:id="3164" w:name="_Toc36482903"/>
      <w:bookmarkStart w:id="3165" w:name="_Toc36484563"/>
      <w:bookmarkStart w:id="3166" w:name="_Toc44933493"/>
      <w:bookmarkStart w:id="3167" w:name="_Toc50972446"/>
      <w:bookmarkStart w:id="3168" w:name="_Toc163045934"/>
      <w:r w:rsidRPr="00816C4A">
        <w:t>8.98</w:t>
      </w:r>
      <w:r w:rsidRPr="00816C4A">
        <w:tab/>
        <w:t>EPS PDN connection activation parameters</w:t>
      </w:r>
      <w:bookmarkEnd w:id="3161"/>
      <w:bookmarkEnd w:id="3162"/>
      <w:bookmarkEnd w:id="3163"/>
      <w:bookmarkEnd w:id="3164"/>
      <w:bookmarkEnd w:id="3165"/>
      <w:bookmarkEnd w:id="3166"/>
      <w:bookmarkEnd w:id="3167"/>
      <w:bookmarkEnd w:id="31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42B9B27" w14:textId="77777777" w:rsidTr="00B27DCC">
        <w:trPr>
          <w:jc w:val="center"/>
        </w:trPr>
        <w:tc>
          <w:tcPr>
            <w:tcW w:w="1276" w:type="dxa"/>
          </w:tcPr>
          <w:p w14:paraId="7AEE006D" w14:textId="77777777" w:rsidR="00E86E7B" w:rsidRPr="00816C4A" w:rsidRDefault="00E86E7B" w:rsidP="00B27DCC">
            <w:pPr>
              <w:pStyle w:val="TAH"/>
              <w:rPr>
                <w:lang w:eastAsia="en-GB"/>
              </w:rPr>
            </w:pPr>
            <w:r w:rsidRPr="00816C4A">
              <w:rPr>
                <w:lang w:eastAsia="en-GB"/>
              </w:rPr>
              <w:t>Byte(s)</w:t>
            </w:r>
          </w:p>
        </w:tc>
        <w:tc>
          <w:tcPr>
            <w:tcW w:w="4961" w:type="dxa"/>
          </w:tcPr>
          <w:p w14:paraId="17934731" w14:textId="77777777" w:rsidR="00E86E7B" w:rsidRPr="00816C4A" w:rsidRDefault="00E86E7B" w:rsidP="00B27DCC">
            <w:pPr>
              <w:pStyle w:val="TAH"/>
              <w:rPr>
                <w:lang w:eastAsia="en-GB"/>
              </w:rPr>
            </w:pPr>
            <w:r w:rsidRPr="00816C4A">
              <w:rPr>
                <w:lang w:eastAsia="en-GB"/>
              </w:rPr>
              <w:t>Description</w:t>
            </w:r>
          </w:p>
        </w:tc>
        <w:tc>
          <w:tcPr>
            <w:tcW w:w="1417" w:type="dxa"/>
          </w:tcPr>
          <w:p w14:paraId="081EE45E" w14:textId="77777777" w:rsidR="00E86E7B" w:rsidRPr="00816C4A" w:rsidRDefault="00E86E7B" w:rsidP="00B27DCC">
            <w:pPr>
              <w:pStyle w:val="TAH"/>
              <w:rPr>
                <w:lang w:eastAsia="en-GB"/>
              </w:rPr>
            </w:pPr>
            <w:r w:rsidRPr="00816C4A">
              <w:rPr>
                <w:lang w:eastAsia="en-GB"/>
              </w:rPr>
              <w:t>Length</w:t>
            </w:r>
          </w:p>
        </w:tc>
      </w:tr>
      <w:tr w:rsidR="00E86E7B" w:rsidRPr="00816C4A" w14:paraId="5D9F9B38" w14:textId="77777777" w:rsidTr="00B27DCC">
        <w:trPr>
          <w:jc w:val="center"/>
        </w:trPr>
        <w:tc>
          <w:tcPr>
            <w:tcW w:w="1276" w:type="dxa"/>
          </w:tcPr>
          <w:p w14:paraId="37EBF911" w14:textId="77777777" w:rsidR="00E86E7B" w:rsidRPr="00816C4A" w:rsidRDefault="00E86E7B" w:rsidP="00B27DCC">
            <w:pPr>
              <w:pStyle w:val="TAC"/>
              <w:rPr>
                <w:lang w:eastAsia="en-GB"/>
              </w:rPr>
            </w:pPr>
            <w:r w:rsidRPr="00816C4A">
              <w:rPr>
                <w:lang w:eastAsia="en-GB"/>
              </w:rPr>
              <w:t>1</w:t>
            </w:r>
          </w:p>
        </w:tc>
        <w:tc>
          <w:tcPr>
            <w:tcW w:w="4961" w:type="dxa"/>
          </w:tcPr>
          <w:p w14:paraId="72BEC91B" w14:textId="77777777" w:rsidR="00E86E7B" w:rsidRPr="00816C4A" w:rsidRDefault="00E86E7B" w:rsidP="00B27DCC">
            <w:pPr>
              <w:pStyle w:val="TAL"/>
            </w:pPr>
            <w:r w:rsidRPr="00816C4A">
              <w:t>EPS PDN connection Activation parameters tag</w:t>
            </w:r>
          </w:p>
        </w:tc>
        <w:tc>
          <w:tcPr>
            <w:tcW w:w="1417" w:type="dxa"/>
          </w:tcPr>
          <w:p w14:paraId="1C35F909" w14:textId="77777777" w:rsidR="00E86E7B" w:rsidRPr="00816C4A" w:rsidRDefault="00E86E7B" w:rsidP="00B27DCC">
            <w:pPr>
              <w:pStyle w:val="TAC"/>
              <w:rPr>
                <w:lang w:eastAsia="en-GB"/>
              </w:rPr>
            </w:pPr>
            <w:r w:rsidRPr="00816C4A">
              <w:rPr>
                <w:lang w:eastAsia="en-GB"/>
              </w:rPr>
              <w:t>1</w:t>
            </w:r>
          </w:p>
        </w:tc>
      </w:tr>
      <w:tr w:rsidR="00E86E7B" w:rsidRPr="00816C4A" w14:paraId="09BF1E18" w14:textId="77777777" w:rsidTr="00B27DCC">
        <w:trPr>
          <w:jc w:val="center"/>
        </w:trPr>
        <w:tc>
          <w:tcPr>
            <w:tcW w:w="1276" w:type="dxa"/>
          </w:tcPr>
          <w:p w14:paraId="4F12A216" w14:textId="77777777" w:rsidR="00E86E7B" w:rsidRPr="00816C4A" w:rsidRDefault="00E86E7B" w:rsidP="00B27DCC">
            <w:pPr>
              <w:pStyle w:val="TAC"/>
              <w:rPr>
                <w:lang w:eastAsia="en-GB"/>
              </w:rPr>
            </w:pPr>
            <w:r w:rsidRPr="00816C4A">
              <w:rPr>
                <w:lang w:eastAsia="en-GB"/>
              </w:rPr>
              <w:t>2 to (Y+1)</w:t>
            </w:r>
          </w:p>
        </w:tc>
        <w:tc>
          <w:tcPr>
            <w:tcW w:w="4961" w:type="dxa"/>
          </w:tcPr>
          <w:p w14:paraId="18E111AB" w14:textId="77777777" w:rsidR="00E86E7B" w:rsidRPr="00816C4A" w:rsidRDefault="00E86E7B" w:rsidP="00B27DCC">
            <w:pPr>
              <w:pStyle w:val="TAL"/>
            </w:pPr>
            <w:r w:rsidRPr="00816C4A">
              <w:t>Length (X)</w:t>
            </w:r>
          </w:p>
        </w:tc>
        <w:tc>
          <w:tcPr>
            <w:tcW w:w="1417" w:type="dxa"/>
          </w:tcPr>
          <w:p w14:paraId="0D6F8146" w14:textId="77777777" w:rsidR="00E86E7B" w:rsidRPr="00816C4A" w:rsidRDefault="00E86E7B" w:rsidP="00B27DCC">
            <w:pPr>
              <w:pStyle w:val="TAC"/>
              <w:rPr>
                <w:lang w:eastAsia="en-GB"/>
              </w:rPr>
            </w:pPr>
            <w:r w:rsidRPr="00816C4A">
              <w:rPr>
                <w:lang w:eastAsia="en-GB"/>
              </w:rPr>
              <w:t>Y</w:t>
            </w:r>
          </w:p>
        </w:tc>
      </w:tr>
      <w:tr w:rsidR="00E86E7B" w:rsidRPr="00816C4A" w14:paraId="7C9CB8CE" w14:textId="77777777" w:rsidTr="00B27DCC">
        <w:trPr>
          <w:jc w:val="center"/>
        </w:trPr>
        <w:tc>
          <w:tcPr>
            <w:tcW w:w="1276" w:type="dxa"/>
          </w:tcPr>
          <w:p w14:paraId="03F23306" w14:textId="77777777" w:rsidR="00E86E7B" w:rsidRPr="00816C4A" w:rsidRDefault="00E86E7B" w:rsidP="00B27DCC">
            <w:pPr>
              <w:pStyle w:val="TAC"/>
              <w:rPr>
                <w:lang w:eastAsia="en-GB"/>
              </w:rPr>
            </w:pPr>
            <w:r w:rsidRPr="00816C4A">
              <w:rPr>
                <w:lang w:eastAsia="en-GB"/>
              </w:rPr>
              <w:t>(Y+2) to (Y+X+1)</w:t>
            </w:r>
          </w:p>
        </w:tc>
        <w:tc>
          <w:tcPr>
            <w:tcW w:w="4961" w:type="dxa"/>
          </w:tcPr>
          <w:p w14:paraId="7D9C1869" w14:textId="77777777" w:rsidR="00E86E7B" w:rsidRPr="00816C4A" w:rsidRDefault="00E86E7B" w:rsidP="00B27DCC">
            <w:pPr>
              <w:pStyle w:val="TAL"/>
            </w:pPr>
            <w:r w:rsidRPr="00816C4A">
              <w:t>EPS PDN connection Activation parameters</w:t>
            </w:r>
          </w:p>
        </w:tc>
        <w:tc>
          <w:tcPr>
            <w:tcW w:w="1417" w:type="dxa"/>
          </w:tcPr>
          <w:p w14:paraId="68616CED" w14:textId="77777777" w:rsidR="00E86E7B" w:rsidRPr="00816C4A" w:rsidRDefault="00E86E7B" w:rsidP="00B27DCC">
            <w:pPr>
              <w:pStyle w:val="TAC"/>
              <w:rPr>
                <w:lang w:eastAsia="en-GB"/>
              </w:rPr>
            </w:pPr>
            <w:r w:rsidRPr="00816C4A">
              <w:rPr>
                <w:lang w:eastAsia="en-GB"/>
              </w:rPr>
              <w:t>X</w:t>
            </w:r>
          </w:p>
        </w:tc>
      </w:tr>
    </w:tbl>
    <w:p w14:paraId="236AA894" w14:textId="77777777" w:rsidR="00E86E7B" w:rsidRPr="00816C4A" w:rsidRDefault="00E86E7B" w:rsidP="00E86E7B"/>
    <w:p w14:paraId="4DD2056A" w14:textId="77777777" w:rsidR="00E86E7B" w:rsidRPr="00816C4A" w:rsidRDefault="00E86E7B" w:rsidP="00E86E7B">
      <w:r w:rsidRPr="00816C4A">
        <w:t>The EPS PDN connection Activation parameters are coded as the PDN CONNECTIVITY REQUEST message, refer to TS 24.301 [46].</w:t>
      </w:r>
    </w:p>
    <w:p w14:paraId="0D269092"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1B84FB72" w14:textId="77777777" w:rsidR="00E86E7B" w:rsidRPr="00816C4A" w:rsidRDefault="00E86E7B" w:rsidP="00E86E7B">
      <w:pPr>
        <w:pStyle w:val="Heading2"/>
      </w:pPr>
      <w:bookmarkStart w:id="3169" w:name="_Toc3201054"/>
      <w:bookmarkStart w:id="3170" w:name="_Toc20392797"/>
      <w:bookmarkStart w:id="3171" w:name="_Toc27774444"/>
      <w:bookmarkStart w:id="3172" w:name="_Toc36482904"/>
      <w:bookmarkStart w:id="3173" w:name="_Toc36484564"/>
      <w:bookmarkStart w:id="3174" w:name="_Toc44933494"/>
      <w:bookmarkStart w:id="3175" w:name="_Toc50972447"/>
      <w:bookmarkStart w:id="3176" w:name="_Toc163045935"/>
      <w:r w:rsidRPr="00816C4A">
        <w:t>8.99</w:t>
      </w:r>
      <w:r w:rsidRPr="00816C4A">
        <w:tab/>
        <w:t>Tracking Area Identification</w:t>
      </w:r>
      <w:bookmarkEnd w:id="3169"/>
      <w:bookmarkEnd w:id="3170"/>
      <w:bookmarkEnd w:id="3171"/>
      <w:bookmarkEnd w:id="3172"/>
      <w:bookmarkEnd w:id="3173"/>
      <w:bookmarkEnd w:id="3174"/>
      <w:bookmarkEnd w:id="3175"/>
      <w:bookmarkEnd w:id="31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E8569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AF060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087FF0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C50B03A"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79E384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2E2C52"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9671C2F" w14:textId="77777777" w:rsidR="00E86E7B" w:rsidRPr="00816C4A" w:rsidRDefault="00E86E7B" w:rsidP="00B27DCC">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43B0FB1C"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A0F3B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BE3386C"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F83551"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B22331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47C98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570028F"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351EE4B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D39263B"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B19695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B0285F3" w14:textId="77777777" w:rsidR="00E86E7B" w:rsidRPr="00816C4A" w:rsidRDefault="00E86E7B" w:rsidP="00B27DCC">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7AD97F4F" w14:textId="77777777" w:rsidR="00E86E7B" w:rsidRPr="00816C4A" w:rsidRDefault="00EF7705" w:rsidP="00B27DCC">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04F5F735" w14:textId="77777777" w:rsidR="00E86E7B" w:rsidRPr="00816C4A" w:rsidRDefault="00E86E7B" w:rsidP="00B27DCC">
            <w:pPr>
              <w:pStyle w:val="TAC"/>
              <w:ind w:left="284" w:hanging="284"/>
              <w:rPr>
                <w:lang w:eastAsia="en-GB"/>
              </w:rPr>
            </w:pPr>
            <w:r w:rsidRPr="00816C4A">
              <w:rPr>
                <w:lang w:eastAsia="en-GB"/>
              </w:rPr>
              <w:t>X - 5</w:t>
            </w:r>
          </w:p>
        </w:tc>
      </w:tr>
      <w:tr w:rsidR="00E86E7B" w:rsidRPr="00816C4A" w14:paraId="5F27B7DA"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48EA4A0D" w14:textId="77777777" w:rsidR="00E86E7B" w:rsidRPr="00816C4A" w:rsidRDefault="00E86E7B" w:rsidP="00B27DCC">
            <w:pPr>
              <w:pStyle w:val="TAN"/>
            </w:pPr>
            <w:r w:rsidRPr="00816C4A">
              <w:t>NOTE: TAC is coded in 2 bytes for E-UTRAN and in 3 bytes for NG-RAN</w:t>
            </w:r>
          </w:p>
        </w:tc>
      </w:tr>
    </w:tbl>
    <w:p w14:paraId="11C50BF3" w14:textId="77777777" w:rsidR="00E86E7B" w:rsidRPr="00816C4A" w:rsidRDefault="00E86E7B" w:rsidP="00E86E7B"/>
    <w:p w14:paraId="4F683661" w14:textId="0B3DBB08" w:rsidR="00E86E7B" w:rsidRPr="00816C4A" w:rsidRDefault="00E86E7B" w:rsidP="00E86E7B">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as the value part of the Tracking Area Identity information element as specified in </w:t>
      </w:r>
      <w:r w:rsidR="00E05181" w:rsidRPr="00816C4A">
        <w:t>TS</w:t>
      </w:r>
      <w:r w:rsidR="00E05181">
        <w:t> </w:t>
      </w:r>
      <w:r w:rsidR="00E05181" w:rsidRPr="00816C4A">
        <w:t>2</w:t>
      </w:r>
      <w:r w:rsidRPr="00816C4A">
        <w:t>4.501</w:t>
      </w:r>
      <w:r w:rsidR="00E05181">
        <w:t> </w:t>
      </w:r>
      <w:r w:rsidR="00E05181" w:rsidRPr="00816C4A">
        <w:t>[</w:t>
      </w:r>
      <w:r w:rsidRPr="00816C4A">
        <w:t>70]</w:t>
      </w:r>
      <w:r w:rsidR="00366D38">
        <w:t xml:space="preserve"> </w:t>
      </w:r>
      <w:r w:rsidR="00366D38">
        <w:rPr>
          <w:lang w:eastAsia="zh-CN"/>
        </w:rPr>
        <w:t>for NG-RAN</w:t>
      </w:r>
      <w:r w:rsidRPr="00816C4A">
        <w:t>.</w:t>
      </w:r>
    </w:p>
    <w:p w14:paraId="6BFAFD8E" w14:textId="77777777" w:rsidR="00E86E7B" w:rsidRPr="00816C4A" w:rsidRDefault="00E86E7B" w:rsidP="00E86E7B">
      <w:pPr>
        <w:pStyle w:val="Heading2"/>
      </w:pPr>
      <w:bookmarkStart w:id="3177" w:name="_Toc3201055"/>
      <w:bookmarkStart w:id="3178" w:name="_Toc20392798"/>
      <w:bookmarkStart w:id="3179" w:name="_Toc27774445"/>
      <w:bookmarkStart w:id="3180" w:name="_Toc36482905"/>
      <w:bookmarkStart w:id="3181" w:name="_Toc36484565"/>
      <w:bookmarkStart w:id="3182" w:name="_Toc44933495"/>
      <w:bookmarkStart w:id="3183" w:name="_Toc50972448"/>
      <w:bookmarkStart w:id="3184" w:name="_Toc163045936"/>
      <w:r w:rsidRPr="00816C4A">
        <w:lastRenderedPageBreak/>
        <w:t>8.100</w:t>
      </w:r>
      <w:r w:rsidRPr="00816C4A">
        <w:tab/>
        <w:t>CSG ID list identifier</w:t>
      </w:r>
      <w:bookmarkEnd w:id="3177"/>
      <w:bookmarkEnd w:id="3178"/>
      <w:bookmarkEnd w:id="3179"/>
      <w:bookmarkEnd w:id="3180"/>
      <w:bookmarkEnd w:id="3181"/>
      <w:bookmarkEnd w:id="3182"/>
      <w:bookmarkEnd w:id="3183"/>
      <w:bookmarkEnd w:id="31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EE1B94" w14:textId="77777777" w:rsidTr="00B27DCC">
        <w:trPr>
          <w:cantSplit/>
          <w:jc w:val="center"/>
        </w:trPr>
        <w:tc>
          <w:tcPr>
            <w:tcW w:w="1276" w:type="dxa"/>
          </w:tcPr>
          <w:p w14:paraId="16DE1405" w14:textId="77777777" w:rsidR="00E86E7B" w:rsidRPr="00816C4A" w:rsidRDefault="00E86E7B" w:rsidP="00B27DCC">
            <w:pPr>
              <w:pStyle w:val="TAH"/>
              <w:rPr>
                <w:lang w:eastAsia="en-GB"/>
              </w:rPr>
            </w:pPr>
            <w:r w:rsidRPr="00816C4A">
              <w:rPr>
                <w:lang w:eastAsia="en-GB"/>
              </w:rPr>
              <w:t>Byte(s)</w:t>
            </w:r>
          </w:p>
        </w:tc>
        <w:tc>
          <w:tcPr>
            <w:tcW w:w="4961" w:type="dxa"/>
          </w:tcPr>
          <w:p w14:paraId="60B2B8CA" w14:textId="77777777" w:rsidR="00E86E7B" w:rsidRPr="00816C4A" w:rsidRDefault="00E86E7B" w:rsidP="00B27DCC">
            <w:pPr>
              <w:pStyle w:val="TAH"/>
              <w:rPr>
                <w:lang w:eastAsia="en-GB"/>
              </w:rPr>
            </w:pPr>
            <w:r w:rsidRPr="00816C4A">
              <w:rPr>
                <w:lang w:eastAsia="en-GB"/>
              </w:rPr>
              <w:t>Description</w:t>
            </w:r>
          </w:p>
        </w:tc>
        <w:tc>
          <w:tcPr>
            <w:tcW w:w="1417" w:type="dxa"/>
          </w:tcPr>
          <w:p w14:paraId="43680755" w14:textId="77777777" w:rsidR="00E86E7B" w:rsidRPr="00816C4A" w:rsidRDefault="00E86E7B" w:rsidP="00B27DCC">
            <w:pPr>
              <w:pStyle w:val="TAH"/>
              <w:rPr>
                <w:lang w:eastAsia="en-GB"/>
              </w:rPr>
            </w:pPr>
            <w:r w:rsidRPr="00816C4A">
              <w:rPr>
                <w:lang w:eastAsia="en-GB"/>
              </w:rPr>
              <w:t>Length</w:t>
            </w:r>
          </w:p>
        </w:tc>
      </w:tr>
      <w:tr w:rsidR="00E86E7B" w:rsidRPr="00816C4A" w14:paraId="6DC9E1A8" w14:textId="77777777" w:rsidTr="00B27DCC">
        <w:trPr>
          <w:cantSplit/>
          <w:jc w:val="center"/>
        </w:trPr>
        <w:tc>
          <w:tcPr>
            <w:tcW w:w="1276" w:type="dxa"/>
          </w:tcPr>
          <w:p w14:paraId="31A4AC1F" w14:textId="77777777" w:rsidR="00E86E7B" w:rsidRPr="00816C4A" w:rsidRDefault="00E86E7B" w:rsidP="00B27DCC">
            <w:pPr>
              <w:pStyle w:val="TAC"/>
              <w:rPr>
                <w:lang w:eastAsia="en-GB"/>
              </w:rPr>
            </w:pPr>
            <w:r w:rsidRPr="00816C4A">
              <w:rPr>
                <w:lang w:eastAsia="en-GB"/>
              </w:rPr>
              <w:t>1</w:t>
            </w:r>
          </w:p>
        </w:tc>
        <w:tc>
          <w:tcPr>
            <w:tcW w:w="4961" w:type="dxa"/>
          </w:tcPr>
          <w:p w14:paraId="156BF350" w14:textId="77777777" w:rsidR="00E86E7B" w:rsidRPr="00816C4A" w:rsidRDefault="00E86E7B" w:rsidP="00B27DCC">
            <w:pPr>
              <w:pStyle w:val="TAL"/>
              <w:rPr>
                <w:lang w:val="sv-SE"/>
              </w:rPr>
            </w:pPr>
            <w:r w:rsidRPr="00816C4A">
              <w:rPr>
                <w:lang w:val="sv-SE"/>
              </w:rPr>
              <w:t>CSG ID list Identifier tag</w:t>
            </w:r>
          </w:p>
        </w:tc>
        <w:tc>
          <w:tcPr>
            <w:tcW w:w="1417" w:type="dxa"/>
          </w:tcPr>
          <w:p w14:paraId="6961F391" w14:textId="77777777" w:rsidR="00E86E7B" w:rsidRPr="00816C4A" w:rsidRDefault="00E86E7B" w:rsidP="00B27DCC">
            <w:pPr>
              <w:pStyle w:val="TAC"/>
              <w:rPr>
                <w:lang w:eastAsia="en-GB"/>
              </w:rPr>
            </w:pPr>
            <w:r w:rsidRPr="00816C4A">
              <w:rPr>
                <w:lang w:eastAsia="en-GB"/>
              </w:rPr>
              <w:t>1</w:t>
            </w:r>
          </w:p>
        </w:tc>
      </w:tr>
      <w:tr w:rsidR="00E86E7B" w:rsidRPr="00816C4A" w14:paraId="2B7A7D98" w14:textId="77777777" w:rsidTr="00B27DCC">
        <w:trPr>
          <w:cantSplit/>
          <w:jc w:val="center"/>
        </w:trPr>
        <w:tc>
          <w:tcPr>
            <w:tcW w:w="1276" w:type="dxa"/>
          </w:tcPr>
          <w:p w14:paraId="74E2DE04" w14:textId="77777777" w:rsidR="00E86E7B" w:rsidRPr="00816C4A" w:rsidRDefault="00E86E7B" w:rsidP="00B27DCC">
            <w:pPr>
              <w:pStyle w:val="TAC"/>
              <w:rPr>
                <w:lang w:eastAsia="en-GB"/>
              </w:rPr>
            </w:pPr>
            <w:r w:rsidRPr="00816C4A">
              <w:rPr>
                <w:lang w:eastAsia="en-GB"/>
              </w:rPr>
              <w:t>2 to 1+Y</w:t>
            </w:r>
          </w:p>
        </w:tc>
        <w:tc>
          <w:tcPr>
            <w:tcW w:w="4961" w:type="dxa"/>
          </w:tcPr>
          <w:p w14:paraId="3E6C468D" w14:textId="77777777" w:rsidR="00E86E7B" w:rsidRPr="00816C4A" w:rsidRDefault="00E86E7B" w:rsidP="00B27DCC">
            <w:pPr>
              <w:pStyle w:val="TAL"/>
            </w:pPr>
            <w:r w:rsidRPr="00816C4A">
              <w:t xml:space="preserve">Length </w:t>
            </w:r>
          </w:p>
        </w:tc>
        <w:tc>
          <w:tcPr>
            <w:tcW w:w="1417" w:type="dxa"/>
          </w:tcPr>
          <w:p w14:paraId="5ADB55E1" w14:textId="77777777" w:rsidR="00E86E7B" w:rsidRPr="00816C4A" w:rsidRDefault="00E86E7B" w:rsidP="00B27DCC">
            <w:pPr>
              <w:pStyle w:val="TAC"/>
              <w:rPr>
                <w:lang w:eastAsia="en-GB"/>
              </w:rPr>
            </w:pPr>
            <w:r w:rsidRPr="00816C4A">
              <w:rPr>
                <w:lang w:eastAsia="en-GB"/>
              </w:rPr>
              <w:t>Y</w:t>
            </w:r>
          </w:p>
        </w:tc>
      </w:tr>
      <w:tr w:rsidR="00E86E7B" w:rsidRPr="00816C4A" w14:paraId="2E4110C5" w14:textId="77777777" w:rsidTr="00B27DCC">
        <w:trPr>
          <w:cantSplit/>
          <w:jc w:val="center"/>
        </w:trPr>
        <w:tc>
          <w:tcPr>
            <w:tcW w:w="1276" w:type="dxa"/>
          </w:tcPr>
          <w:p w14:paraId="1530F66E" w14:textId="77777777" w:rsidR="00E86E7B" w:rsidRPr="00816C4A" w:rsidRDefault="00E86E7B" w:rsidP="00B27DCC">
            <w:pPr>
              <w:pStyle w:val="TAC"/>
            </w:pPr>
            <w:r w:rsidRPr="00816C4A">
              <w:t>(Y+2) to (Y+X+1)</w:t>
            </w:r>
          </w:p>
        </w:tc>
        <w:tc>
          <w:tcPr>
            <w:tcW w:w="4961" w:type="dxa"/>
          </w:tcPr>
          <w:p w14:paraId="126A9502" w14:textId="77777777" w:rsidR="00E86E7B" w:rsidRPr="00816C4A" w:rsidRDefault="00E86E7B" w:rsidP="00B27DCC">
            <w:pPr>
              <w:pStyle w:val="TAL"/>
              <w:rPr>
                <w:lang w:val="en-US"/>
              </w:rPr>
            </w:pPr>
            <w:r w:rsidRPr="00816C4A">
              <w:rPr>
                <w:lang w:val="sv-SE"/>
              </w:rPr>
              <w:t>CSG ID List</w:t>
            </w:r>
          </w:p>
        </w:tc>
        <w:tc>
          <w:tcPr>
            <w:tcW w:w="1417" w:type="dxa"/>
          </w:tcPr>
          <w:p w14:paraId="1DE3264D" w14:textId="77777777" w:rsidR="00E86E7B" w:rsidRPr="00816C4A" w:rsidRDefault="00E86E7B" w:rsidP="00B27DCC">
            <w:pPr>
              <w:pStyle w:val="TAC"/>
            </w:pPr>
            <w:r w:rsidRPr="00816C4A">
              <w:t>X (X&gt;1)</w:t>
            </w:r>
          </w:p>
        </w:tc>
      </w:tr>
    </w:tbl>
    <w:p w14:paraId="112D2345" w14:textId="77777777" w:rsidR="00E86E7B" w:rsidRPr="00816C4A" w:rsidRDefault="00E86E7B" w:rsidP="00E86E7B"/>
    <w:p w14:paraId="0BAECF68"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DA7906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C578B3E"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5585A7C8"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038290D5"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42FAE171"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24AAF010"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105ABB66"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03D3E996"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3B4D57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6D217F" w14:textId="77777777" w:rsidR="00E86E7B" w:rsidRPr="00816C4A" w:rsidRDefault="00E86E7B" w:rsidP="00B27DCC">
            <w:pPr>
              <w:pStyle w:val="TAC"/>
              <w:rPr>
                <w:lang w:val="en-US" w:eastAsia="en-GB"/>
              </w:rPr>
            </w:pPr>
            <w:r w:rsidRPr="00816C4A">
              <w:rPr>
                <w:lang w:val="en-US" w:eastAsia="en-GB"/>
              </w:rPr>
              <w:t>1</w:t>
            </w:r>
          </w:p>
        </w:tc>
      </w:tr>
      <w:tr w:rsidR="00E86E7B" w:rsidRPr="00816C4A" w14:paraId="54EC687D"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CC85115"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BDB601B"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6A02BE9A"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6570F23" w14:textId="77777777" w:rsidR="00E86E7B" w:rsidRPr="00816C4A" w:rsidRDefault="00E86E7B" w:rsidP="00B27DCC">
            <w:pPr>
              <w:pStyle w:val="TAC"/>
              <w:rPr>
                <w:lang w:val="en-US" w:eastAsia="en-GB"/>
              </w:rPr>
            </w:pPr>
            <w:r w:rsidRPr="00816C4A">
              <w:rPr>
                <w:lang w:val="en-US" w:eastAsia="en-GB"/>
              </w:rPr>
              <w:t>1</w:t>
            </w:r>
          </w:p>
        </w:tc>
      </w:tr>
      <w:tr w:rsidR="00E86E7B" w:rsidRPr="00816C4A" w14:paraId="40671F54"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7154C9"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72CE6088"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25A467A"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C4EA6F1"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36F7DE1D"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F29A0B2"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0B06BBF0"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1C648F8D"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8E3D1E3"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33580DE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5E10C08C"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3B795AC"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4F5C704"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3E0D500"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16B58230"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5419695F"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6DEC4C48"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D376024"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07013D3" w14:textId="77777777" w:rsidR="00E86E7B" w:rsidRPr="00816C4A" w:rsidRDefault="00E86E7B" w:rsidP="00B27DCC">
            <w:pPr>
              <w:pStyle w:val="TAC"/>
              <w:rPr>
                <w:snapToGrid w:val="0"/>
                <w:lang w:val="en-US" w:eastAsia="en-GB"/>
              </w:rPr>
            </w:pPr>
            <w:r w:rsidRPr="00816C4A">
              <w:rPr>
                <w:lang w:val="en-US" w:eastAsia="en-GB"/>
              </w:rPr>
              <w:t>B</w:t>
            </w:r>
          </w:p>
        </w:tc>
      </w:tr>
    </w:tbl>
    <w:p w14:paraId="4C501AB8" w14:textId="77777777" w:rsidR="00E86E7B" w:rsidRPr="00816C4A" w:rsidRDefault="00E86E7B" w:rsidP="00E86E7B"/>
    <w:p w14:paraId="381DCFEC"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6ABE6AB9" w14:textId="77777777" w:rsidR="00E86E7B" w:rsidRPr="00816C4A" w:rsidRDefault="00E86E7B" w:rsidP="00E86E7B">
      <w:r w:rsidRPr="00816C4A">
        <w:t>Coding of PLMN object (Tag '80'):</w:t>
      </w:r>
    </w:p>
    <w:p w14:paraId="26111AD1" w14:textId="77777777" w:rsidR="00E86E7B" w:rsidRPr="00816C4A" w:rsidRDefault="00E86E7B" w:rsidP="00E86E7B">
      <w:pPr>
        <w:pStyle w:val="B1"/>
      </w:pPr>
      <w:r w:rsidRPr="00816C4A">
        <w:t>Content:</w:t>
      </w:r>
    </w:p>
    <w:p w14:paraId="793E9512" w14:textId="77777777" w:rsidR="00E86E7B" w:rsidRPr="00816C4A" w:rsidRDefault="00E86E7B" w:rsidP="00E86E7B">
      <w:pPr>
        <w:pStyle w:val="B2"/>
      </w:pPr>
      <w:r w:rsidRPr="00816C4A">
        <w:t>Mobile Country Code (MCC) followed by the Mobile Network Code (MNC).</w:t>
      </w:r>
    </w:p>
    <w:p w14:paraId="70E9C8E0" w14:textId="77777777" w:rsidR="00E86E7B" w:rsidRPr="00816C4A" w:rsidRDefault="00E86E7B" w:rsidP="00E86E7B">
      <w:pPr>
        <w:pStyle w:val="B1"/>
      </w:pPr>
      <w:r w:rsidRPr="00816C4A">
        <w:t>Coding:</w:t>
      </w:r>
    </w:p>
    <w:p w14:paraId="53CC2499" w14:textId="0F7D2BF6" w:rsidR="00E86E7B" w:rsidRPr="00816C4A" w:rsidRDefault="00E86E7B" w:rsidP="00E86E7B">
      <w:pPr>
        <w:pStyle w:val="B2"/>
      </w:pPr>
      <w:r w:rsidRPr="00816C4A">
        <w:t>according to TS 24.008</w:t>
      </w:r>
      <w:r w:rsidR="00E05181">
        <w:t> </w:t>
      </w:r>
      <w:r w:rsidR="00E05181" w:rsidRPr="00816C4A">
        <w:t>[</w:t>
      </w:r>
      <w:r w:rsidRPr="00816C4A">
        <w:t>9].</w:t>
      </w:r>
    </w:p>
    <w:p w14:paraId="59A4D8B9" w14:textId="77777777" w:rsidR="00E86E7B" w:rsidRPr="00816C4A" w:rsidRDefault="00E86E7B" w:rsidP="00E86E7B">
      <w:r w:rsidRPr="00816C4A">
        <w:t>Coding of CSG ID and name (Tag '81'):</w:t>
      </w:r>
    </w:p>
    <w:p w14:paraId="241B1490" w14:textId="77777777" w:rsidR="00E86E7B" w:rsidRPr="00816C4A" w:rsidRDefault="00E86E7B" w:rsidP="00E86E7B">
      <w:pPr>
        <w:pStyle w:val="B1"/>
      </w:pPr>
      <w:r w:rsidRPr="00816C4A">
        <w:t>Content:</w:t>
      </w:r>
    </w:p>
    <w:p w14:paraId="3DF0AC9B" w14:textId="77777777" w:rsidR="00E86E7B" w:rsidRPr="00816C4A" w:rsidRDefault="00E86E7B" w:rsidP="00E86E7B">
      <w:pPr>
        <w:pStyle w:val="B2"/>
      </w:pPr>
      <w:r w:rsidRPr="00816C4A">
        <w:t>CSG ID and HNB Name</w:t>
      </w:r>
    </w:p>
    <w:p w14:paraId="551A9D69"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33E46668"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79159C95"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4D24FF5B"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1F653062"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7FDEFC7" w14:textId="77777777" w:rsidR="00E86E7B" w:rsidRPr="00816C4A" w:rsidRDefault="00E86E7B" w:rsidP="00B27DCC">
            <w:pPr>
              <w:pStyle w:val="TAC"/>
              <w:rPr>
                <w:lang w:eastAsia="en-GB"/>
              </w:rPr>
            </w:pPr>
            <w:r w:rsidRPr="00816C4A">
              <w:rPr>
                <w:lang w:eastAsia="en-GB"/>
              </w:rPr>
              <w:t>4 bytes</w:t>
            </w:r>
          </w:p>
        </w:tc>
      </w:tr>
      <w:tr w:rsidR="00E86E7B" w:rsidRPr="00816C4A" w14:paraId="6C8C606E"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5C3977B3"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23B1F8A7"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7D9CE459"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6F127B1" w14:textId="77777777" w:rsidR="00E86E7B" w:rsidRPr="00816C4A" w:rsidRDefault="00E86E7B" w:rsidP="00B27DCC">
            <w:pPr>
              <w:pStyle w:val="TAC"/>
              <w:rPr>
                <w:lang w:eastAsia="en-GB"/>
              </w:rPr>
            </w:pPr>
            <w:r w:rsidRPr="00816C4A">
              <w:rPr>
                <w:lang w:eastAsia="en-GB"/>
              </w:rPr>
              <w:t>B-4 bytes</w:t>
            </w:r>
          </w:p>
        </w:tc>
      </w:tr>
    </w:tbl>
    <w:p w14:paraId="605C3F77" w14:textId="77777777" w:rsidR="00E86E7B" w:rsidRPr="00816C4A" w:rsidRDefault="00E86E7B" w:rsidP="00E86E7B">
      <w:pPr>
        <w:pStyle w:val="B5"/>
        <w:ind w:left="709"/>
      </w:pPr>
    </w:p>
    <w:p w14:paraId="4DFB9A76" w14:textId="3BBCCF87" w:rsidR="00E86E7B" w:rsidRPr="00816C4A" w:rsidRDefault="00E86E7B" w:rsidP="00E86E7B">
      <w:pPr>
        <w:pStyle w:val="B2"/>
      </w:pPr>
      <w:r w:rsidRPr="00816C4A">
        <w:tab/>
        <w:t>CSG ID: as in EF</w:t>
      </w:r>
      <w:r w:rsidRPr="00816C4A">
        <w:rPr>
          <w:vertAlign w:val="subscript"/>
        </w:rPr>
        <w:t>ACSGL</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48617FBA" w14:textId="6469D702"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5F6DDAC2" w14:textId="77777777" w:rsidR="00E86E7B" w:rsidRPr="00816C4A" w:rsidRDefault="00E86E7B" w:rsidP="00E86E7B">
      <w:pPr>
        <w:pStyle w:val="Heading2"/>
      </w:pPr>
      <w:bookmarkStart w:id="3185" w:name="_Toc3201056"/>
      <w:bookmarkStart w:id="3186" w:name="_Toc20392799"/>
      <w:bookmarkStart w:id="3187" w:name="_Toc27774446"/>
      <w:bookmarkStart w:id="3188" w:name="_Toc36482906"/>
      <w:bookmarkStart w:id="3189" w:name="_Toc36484566"/>
      <w:bookmarkStart w:id="3190" w:name="_Toc44933496"/>
      <w:bookmarkStart w:id="3191" w:name="_Toc50972449"/>
      <w:bookmarkStart w:id="3192" w:name="_Toc163045937"/>
      <w:r w:rsidRPr="00816C4A">
        <w:t>8.101</w:t>
      </w:r>
      <w:r w:rsidRPr="00816C4A">
        <w:tab/>
        <w:t>CSG cell selection status</w:t>
      </w:r>
      <w:bookmarkEnd w:id="3185"/>
      <w:bookmarkEnd w:id="3186"/>
      <w:bookmarkEnd w:id="3187"/>
      <w:bookmarkEnd w:id="3188"/>
      <w:bookmarkEnd w:id="3189"/>
      <w:bookmarkEnd w:id="3190"/>
      <w:bookmarkEnd w:id="3191"/>
      <w:bookmarkEnd w:id="31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480FD4D" w14:textId="77777777" w:rsidTr="00B27DCC">
        <w:trPr>
          <w:cantSplit/>
          <w:jc w:val="center"/>
        </w:trPr>
        <w:tc>
          <w:tcPr>
            <w:tcW w:w="1559" w:type="dxa"/>
          </w:tcPr>
          <w:p w14:paraId="146E3CAA" w14:textId="77777777" w:rsidR="00E86E7B" w:rsidRPr="00816C4A" w:rsidRDefault="00E86E7B" w:rsidP="00B27DCC">
            <w:pPr>
              <w:pStyle w:val="TAH"/>
              <w:rPr>
                <w:lang w:eastAsia="en-GB"/>
              </w:rPr>
            </w:pPr>
            <w:r w:rsidRPr="00816C4A">
              <w:rPr>
                <w:lang w:eastAsia="en-GB"/>
              </w:rPr>
              <w:t>Byte(s)</w:t>
            </w:r>
          </w:p>
        </w:tc>
        <w:tc>
          <w:tcPr>
            <w:tcW w:w="4820" w:type="dxa"/>
          </w:tcPr>
          <w:p w14:paraId="641A06B8" w14:textId="77777777" w:rsidR="00E86E7B" w:rsidRPr="00816C4A" w:rsidRDefault="00E86E7B" w:rsidP="00B27DCC">
            <w:pPr>
              <w:pStyle w:val="TAH"/>
              <w:rPr>
                <w:lang w:eastAsia="en-GB"/>
              </w:rPr>
            </w:pPr>
            <w:r w:rsidRPr="00816C4A">
              <w:rPr>
                <w:lang w:eastAsia="en-GB"/>
              </w:rPr>
              <w:t>Description</w:t>
            </w:r>
          </w:p>
        </w:tc>
        <w:tc>
          <w:tcPr>
            <w:tcW w:w="1416" w:type="dxa"/>
          </w:tcPr>
          <w:p w14:paraId="5580AD30" w14:textId="77777777" w:rsidR="00E86E7B" w:rsidRPr="00816C4A" w:rsidRDefault="00E86E7B" w:rsidP="00B27DCC">
            <w:pPr>
              <w:pStyle w:val="TAH"/>
              <w:rPr>
                <w:lang w:eastAsia="en-GB"/>
              </w:rPr>
            </w:pPr>
            <w:r w:rsidRPr="00816C4A">
              <w:rPr>
                <w:lang w:eastAsia="en-GB"/>
              </w:rPr>
              <w:t>Length</w:t>
            </w:r>
          </w:p>
        </w:tc>
      </w:tr>
      <w:tr w:rsidR="00E86E7B" w:rsidRPr="00816C4A" w14:paraId="63A03AE8" w14:textId="77777777" w:rsidTr="00B27DCC">
        <w:trPr>
          <w:cantSplit/>
          <w:jc w:val="center"/>
        </w:trPr>
        <w:tc>
          <w:tcPr>
            <w:tcW w:w="1559" w:type="dxa"/>
          </w:tcPr>
          <w:p w14:paraId="23825E46" w14:textId="77777777" w:rsidR="00E86E7B" w:rsidRPr="00816C4A" w:rsidRDefault="00E86E7B" w:rsidP="00B27DCC">
            <w:pPr>
              <w:pStyle w:val="TAC"/>
              <w:rPr>
                <w:lang w:eastAsia="en-GB"/>
              </w:rPr>
            </w:pPr>
            <w:r w:rsidRPr="00816C4A">
              <w:rPr>
                <w:lang w:eastAsia="en-GB"/>
              </w:rPr>
              <w:t>1</w:t>
            </w:r>
          </w:p>
        </w:tc>
        <w:tc>
          <w:tcPr>
            <w:tcW w:w="4820" w:type="dxa"/>
          </w:tcPr>
          <w:p w14:paraId="5B675B1A" w14:textId="77777777" w:rsidR="00E86E7B" w:rsidRPr="00816C4A" w:rsidRDefault="00E86E7B" w:rsidP="00B27DCC">
            <w:pPr>
              <w:pStyle w:val="TAL"/>
              <w:rPr>
                <w:lang w:val="en-US"/>
              </w:rPr>
            </w:pPr>
            <w:r w:rsidRPr="00816C4A">
              <w:rPr>
                <w:lang w:val="en-US"/>
              </w:rPr>
              <w:t>CSG cell selection status tag</w:t>
            </w:r>
          </w:p>
        </w:tc>
        <w:tc>
          <w:tcPr>
            <w:tcW w:w="1416" w:type="dxa"/>
          </w:tcPr>
          <w:p w14:paraId="271ECCB6" w14:textId="77777777" w:rsidR="00E86E7B" w:rsidRPr="00816C4A" w:rsidRDefault="00E86E7B" w:rsidP="00B27DCC">
            <w:pPr>
              <w:pStyle w:val="TAC"/>
              <w:rPr>
                <w:lang w:eastAsia="en-GB"/>
              </w:rPr>
            </w:pPr>
            <w:r w:rsidRPr="00816C4A">
              <w:rPr>
                <w:lang w:eastAsia="en-GB"/>
              </w:rPr>
              <w:t>1</w:t>
            </w:r>
          </w:p>
        </w:tc>
      </w:tr>
      <w:tr w:rsidR="00E86E7B" w:rsidRPr="00816C4A" w14:paraId="02990D8E" w14:textId="77777777" w:rsidTr="00B27DCC">
        <w:trPr>
          <w:cantSplit/>
          <w:jc w:val="center"/>
        </w:trPr>
        <w:tc>
          <w:tcPr>
            <w:tcW w:w="1559" w:type="dxa"/>
          </w:tcPr>
          <w:p w14:paraId="1500B97D" w14:textId="77777777" w:rsidR="00E86E7B" w:rsidRPr="00816C4A" w:rsidRDefault="00E86E7B" w:rsidP="00B27DCC">
            <w:pPr>
              <w:pStyle w:val="TAC"/>
              <w:rPr>
                <w:lang w:eastAsia="en-GB"/>
              </w:rPr>
            </w:pPr>
            <w:r w:rsidRPr="00816C4A">
              <w:rPr>
                <w:lang w:eastAsia="en-GB"/>
              </w:rPr>
              <w:t>2</w:t>
            </w:r>
          </w:p>
        </w:tc>
        <w:tc>
          <w:tcPr>
            <w:tcW w:w="4820" w:type="dxa"/>
          </w:tcPr>
          <w:p w14:paraId="57D8B6C4" w14:textId="77777777" w:rsidR="00E86E7B" w:rsidRPr="00816C4A" w:rsidRDefault="00E86E7B" w:rsidP="00B27DCC">
            <w:pPr>
              <w:pStyle w:val="TAL"/>
            </w:pPr>
            <w:r w:rsidRPr="00816C4A">
              <w:t xml:space="preserve">Length </w:t>
            </w:r>
          </w:p>
        </w:tc>
        <w:tc>
          <w:tcPr>
            <w:tcW w:w="1416" w:type="dxa"/>
          </w:tcPr>
          <w:p w14:paraId="2FE86C8C" w14:textId="77777777" w:rsidR="00E86E7B" w:rsidRPr="00816C4A" w:rsidRDefault="00E86E7B" w:rsidP="00B27DCC">
            <w:pPr>
              <w:pStyle w:val="TAC"/>
              <w:rPr>
                <w:lang w:eastAsia="en-GB"/>
              </w:rPr>
            </w:pPr>
            <w:r w:rsidRPr="00816C4A">
              <w:rPr>
                <w:lang w:eastAsia="en-GB"/>
              </w:rPr>
              <w:t>1</w:t>
            </w:r>
          </w:p>
        </w:tc>
      </w:tr>
      <w:tr w:rsidR="00E86E7B" w:rsidRPr="00816C4A" w14:paraId="79F218A1" w14:textId="77777777" w:rsidTr="00B27DCC">
        <w:trPr>
          <w:cantSplit/>
          <w:jc w:val="center"/>
        </w:trPr>
        <w:tc>
          <w:tcPr>
            <w:tcW w:w="1559" w:type="dxa"/>
          </w:tcPr>
          <w:p w14:paraId="44A9BA22"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3E567103" w14:textId="77777777" w:rsidR="00E86E7B" w:rsidRPr="00816C4A" w:rsidRDefault="00E86E7B" w:rsidP="00B27DCC">
            <w:pPr>
              <w:pStyle w:val="TAR"/>
              <w:jc w:val="left"/>
            </w:pPr>
            <w:r w:rsidRPr="00816C4A">
              <w:t>CSG cell selection status</w:t>
            </w:r>
          </w:p>
        </w:tc>
        <w:tc>
          <w:tcPr>
            <w:tcW w:w="1416" w:type="dxa"/>
          </w:tcPr>
          <w:p w14:paraId="153A5596"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57A7E115" w14:textId="77777777" w:rsidR="00E86E7B" w:rsidRPr="00816C4A" w:rsidRDefault="00E86E7B" w:rsidP="00E86E7B">
      <w:pPr>
        <w:pStyle w:val="B1"/>
        <w:outlineLvl w:val="0"/>
      </w:pPr>
    </w:p>
    <w:p w14:paraId="5E72C190" w14:textId="77777777" w:rsidR="00E86E7B" w:rsidRPr="00816C4A" w:rsidRDefault="00E86E7B" w:rsidP="00E86E7B">
      <w:pPr>
        <w:pStyle w:val="B1"/>
      </w:pPr>
      <w:r w:rsidRPr="00816C4A">
        <w:t>Coding of CSG cell selection status:</w:t>
      </w:r>
    </w:p>
    <w:p w14:paraId="73789078" w14:textId="77777777" w:rsidR="00E86E7B" w:rsidRPr="00816C4A" w:rsidRDefault="00E86E7B" w:rsidP="00E86E7B">
      <w:pPr>
        <w:pStyle w:val="B1"/>
      </w:pPr>
      <w:r w:rsidRPr="00816C4A">
        <w:t>Byte 1 : general information</w:t>
      </w:r>
    </w:p>
    <w:p w14:paraId="734B3FA8" w14:textId="77777777" w:rsidR="00E86E7B" w:rsidRPr="00816C4A" w:rsidRDefault="00E86E7B" w:rsidP="00E86E7B">
      <w:pPr>
        <w:pStyle w:val="B2"/>
      </w:pPr>
      <w:r>
        <w:t>-</w:t>
      </w:r>
      <w:r>
        <w:tab/>
      </w:r>
      <w:r w:rsidRPr="00816C4A">
        <w:t>'00'  = not camped on a CSG or Hybrid cell in the Allowed CSG list or the Operator CSG list</w:t>
      </w:r>
    </w:p>
    <w:p w14:paraId="28D5F7CF" w14:textId="77777777" w:rsidR="00E86E7B" w:rsidRPr="00816C4A" w:rsidRDefault="00E86E7B" w:rsidP="00E86E7B">
      <w:pPr>
        <w:pStyle w:val="B2"/>
      </w:pPr>
      <w:r>
        <w:t>-</w:t>
      </w:r>
      <w:r>
        <w:tab/>
      </w:r>
      <w:r w:rsidRPr="00816C4A">
        <w:t>'01' = camped on a CSG or Hybrid cell of the Operator CSG list or Allowed CSG list</w:t>
      </w:r>
    </w:p>
    <w:p w14:paraId="339089B4" w14:textId="77777777" w:rsidR="00E86E7B" w:rsidRPr="00816C4A" w:rsidRDefault="00E86E7B" w:rsidP="00E86E7B">
      <w:pPr>
        <w:pStyle w:val="B2"/>
      </w:pPr>
      <w:r>
        <w:lastRenderedPageBreak/>
        <w:t>-</w:t>
      </w:r>
      <w:r>
        <w:tab/>
      </w:r>
      <w:r w:rsidRPr="00816C4A">
        <w:t>other values are RFU</w:t>
      </w:r>
    </w:p>
    <w:p w14:paraId="4AFF9F7F" w14:textId="77777777" w:rsidR="00E86E7B" w:rsidRPr="00816C4A" w:rsidRDefault="00E86E7B" w:rsidP="00E86E7B">
      <w:pPr>
        <w:ind w:firstLine="284"/>
      </w:pPr>
      <w:r w:rsidRPr="00816C4A">
        <w:t>Byte 2 : additional information</w:t>
      </w:r>
    </w:p>
    <w:p w14:paraId="4B96B48F"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6F99C197" w14:textId="7BA1F0A1" w:rsidR="00E86E7B" w:rsidRPr="00816C4A" w:rsidRDefault="00E86E7B" w:rsidP="00E86E7B">
      <w:pPr>
        <w:pStyle w:val="B2"/>
      </w:pPr>
      <w:r w:rsidRPr="00816C4A">
        <w:t xml:space="preserve">Bits b7 and b8 indicate the CSG selection mechanism used; see </w:t>
      </w:r>
      <w:r w:rsidR="00E05181" w:rsidRPr="00816C4A">
        <w:t>TS</w:t>
      </w:r>
      <w:r w:rsidR="00E05181">
        <w:t> </w:t>
      </w:r>
      <w:r w:rsidR="00E05181" w:rsidRPr="00816C4A">
        <w:t>2</w:t>
      </w:r>
      <w:r w:rsidRPr="00816C4A">
        <w:t>5.304</w:t>
      </w:r>
      <w:r w:rsidR="00E05181">
        <w:t> </w:t>
      </w:r>
      <w:r w:rsidR="00E05181" w:rsidRPr="00816C4A">
        <w:t>[</w:t>
      </w:r>
      <w:r w:rsidRPr="00816C4A">
        <w:t xml:space="preserve">59] and </w:t>
      </w:r>
      <w:r w:rsidR="00E05181" w:rsidRPr="00816C4A">
        <w:t>TS</w:t>
      </w:r>
      <w:r w:rsidR="00E05181">
        <w:t> </w:t>
      </w:r>
      <w:r w:rsidR="00E05181" w:rsidRPr="00816C4A">
        <w:t>3</w:t>
      </w:r>
      <w:r w:rsidRPr="00816C4A">
        <w:t>6.304</w:t>
      </w:r>
      <w:r w:rsidR="00E05181">
        <w:t> </w:t>
      </w:r>
      <w:r w:rsidR="00E05181"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83FC704" w14:textId="77777777" w:rsidTr="00B27DCC">
        <w:trPr>
          <w:gridAfter w:val="2"/>
          <w:wAfter w:w="5300" w:type="dxa"/>
          <w:trHeight w:val="280"/>
        </w:trPr>
        <w:tc>
          <w:tcPr>
            <w:tcW w:w="851" w:type="dxa"/>
          </w:tcPr>
          <w:p w14:paraId="78A4B0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110EE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A3717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45EE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E51E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DE83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E67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AF078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5301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9763E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2A70952" w14:textId="77777777" w:rsidTr="00B27DCC">
        <w:trPr>
          <w:trHeight w:val="24"/>
        </w:trPr>
        <w:tc>
          <w:tcPr>
            <w:tcW w:w="851" w:type="dxa"/>
          </w:tcPr>
          <w:p w14:paraId="31C2B8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1F5F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069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4DA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3CDA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9DC6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C600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D8AD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51E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908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C6DA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D00C9AE" w14:textId="77777777" w:rsidTr="00B27DCC">
        <w:trPr>
          <w:trHeight w:val="24"/>
        </w:trPr>
        <w:tc>
          <w:tcPr>
            <w:tcW w:w="851" w:type="dxa"/>
          </w:tcPr>
          <w:p w14:paraId="0D1D73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DBE7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B2CA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BF5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347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402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2E8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EA1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618D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8D54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F333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2F26D700" w14:textId="77777777" w:rsidTr="00B27DCC">
        <w:trPr>
          <w:trHeight w:val="24"/>
        </w:trPr>
        <w:tc>
          <w:tcPr>
            <w:tcW w:w="851" w:type="dxa"/>
          </w:tcPr>
          <w:p w14:paraId="3245E5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94E3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D99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5DAD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AB3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762F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4CDAE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7782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CBB3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B30E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3C16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66854D63" w14:textId="77777777" w:rsidTr="00B27DCC">
        <w:trPr>
          <w:trHeight w:val="24"/>
        </w:trPr>
        <w:tc>
          <w:tcPr>
            <w:tcW w:w="851" w:type="dxa"/>
          </w:tcPr>
          <w:p w14:paraId="0012F2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EE91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5BB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CB534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4786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285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A501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177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8B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88E3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864E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1E96CE92" w14:textId="77777777" w:rsidTr="00B27DCC">
        <w:trPr>
          <w:trHeight w:val="24"/>
        </w:trPr>
        <w:tc>
          <w:tcPr>
            <w:tcW w:w="851" w:type="dxa"/>
          </w:tcPr>
          <w:p w14:paraId="22F6C9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9EDF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03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EE60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464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CE8D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1B88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4776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9789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837D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6C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1680E4D8" w14:textId="77777777" w:rsidTr="00B27DCC">
        <w:trPr>
          <w:trHeight w:val="24"/>
        </w:trPr>
        <w:tc>
          <w:tcPr>
            <w:tcW w:w="851" w:type="dxa"/>
          </w:tcPr>
          <w:p w14:paraId="1A7F82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B272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957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E07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3F39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7D17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03BF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E283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E819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30F4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2967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039BECED" w14:textId="77777777" w:rsidTr="00B27DCC">
        <w:trPr>
          <w:trHeight w:val="24"/>
        </w:trPr>
        <w:tc>
          <w:tcPr>
            <w:tcW w:w="851" w:type="dxa"/>
          </w:tcPr>
          <w:p w14:paraId="69D7E8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F38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EA2A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712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34A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9165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E5A1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71F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DB7F8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B942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29BF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17AA92C1" w14:textId="77777777" w:rsidTr="00B27DCC">
        <w:trPr>
          <w:trHeight w:val="24"/>
        </w:trPr>
        <w:tc>
          <w:tcPr>
            <w:tcW w:w="851" w:type="dxa"/>
          </w:tcPr>
          <w:p w14:paraId="0FDCE3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095C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2090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E41D9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40BF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04B1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66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70F1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E031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E138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3948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05CCA506" w14:textId="77777777" w:rsidR="00E86E7B" w:rsidRPr="00816C4A" w:rsidRDefault="00E86E7B" w:rsidP="00E86E7B"/>
    <w:p w14:paraId="16E37F6B" w14:textId="77777777" w:rsidR="00E86E7B" w:rsidRPr="00816C4A" w:rsidRDefault="00E86E7B" w:rsidP="00E86E7B">
      <w:pPr>
        <w:pStyle w:val="Heading2"/>
      </w:pPr>
      <w:bookmarkStart w:id="3193" w:name="_Toc3201057"/>
      <w:bookmarkStart w:id="3194" w:name="_Toc20392800"/>
      <w:bookmarkStart w:id="3195" w:name="_Toc27774447"/>
      <w:bookmarkStart w:id="3196" w:name="_Toc36482907"/>
      <w:bookmarkStart w:id="3197" w:name="_Toc36484567"/>
      <w:bookmarkStart w:id="3198" w:name="_Toc44933497"/>
      <w:bookmarkStart w:id="3199" w:name="_Toc50972450"/>
      <w:bookmarkStart w:id="3200" w:name="_Toc163045938"/>
      <w:r w:rsidRPr="00816C4A">
        <w:t>8.102</w:t>
      </w:r>
      <w:r w:rsidRPr="00816C4A">
        <w:tab/>
        <w:t>CSG ID</w:t>
      </w:r>
      <w:bookmarkEnd w:id="3193"/>
      <w:bookmarkEnd w:id="3194"/>
      <w:bookmarkEnd w:id="3195"/>
      <w:bookmarkEnd w:id="3196"/>
      <w:bookmarkEnd w:id="3197"/>
      <w:bookmarkEnd w:id="3198"/>
      <w:bookmarkEnd w:id="3199"/>
      <w:bookmarkEnd w:id="32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3A3E881" w14:textId="77777777" w:rsidTr="00B27DCC">
        <w:trPr>
          <w:cantSplit/>
          <w:jc w:val="center"/>
        </w:trPr>
        <w:tc>
          <w:tcPr>
            <w:tcW w:w="1559" w:type="dxa"/>
          </w:tcPr>
          <w:p w14:paraId="309BF41A" w14:textId="77777777" w:rsidR="00E86E7B" w:rsidRPr="00816C4A" w:rsidRDefault="00E86E7B" w:rsidP="00B27DCC">
            <w:pPr>
              <w:pStyle w:val="TAH"/>
              <w:rPr>
                <w:lang w:eastAsia="en-GB"/>
              </w:rPr>
            </w:pPr>
            <w:r w:rsidRPr="00816C4A">
              <w:rPr>
                <w:lang w:eastAsia="en-GB"/>
              </w:rPr>
              <w:t>Byte(s)</w:t>
            </w:r>
          </w:p>
        </w:tc>
        <w:tc>
          <w:tcPr>
            <w:tcW w:w="4820" w:type="dxa"/>
          </w:tcPr>
          <w:p w14:paraId="69F0672E" w14:textId="77777777" w:rsidR="00E86E7B" w:rsidRPr="00816C4A" w:rsidRDefault="00E86E7B" w:rsidP="00B27DCC">
            <w:pPr>
              <w:pStyle w:val="TAH"/>
              <w:rPr>
                <w:lang w:eastAsia="en-GB"/>
              </w:rPr>
            </w:pPr>
            <w:r w:rsidRPr="00816C4A">
              <w:rPr>
                <w:lang w:eastAsia="en-GB"/>
              </w:rPr>
              <w:t>Description</w:t>
            </w:r>
          </w:p>
        </w:tc>
        <w:tc>
          <w:tcPr>
            <w:tcW w:w="1416" w:type="dxa"/>
          </w:tcPr>
          <w:p w14:paraId="46B33277" w14:textId="77777777" w:rsidR="00E86E7B" w:rsidRPr="00816C4A" w:rsidRDefault="00E86E7B" w:rsidP="00B27DCC">
            <w:pPr>
              <w:pStyle w:val="TAH"/>
              <w:rPr>
                <w:lang w:eastAsia="en-GB"/>
              </w:rPr>
            </w:pPr>
            <w:r w:rsidRPr="00816C4A">
              <w:rPr>
                <w:lang w:eastAsia="en-GB"/>
              </w:rPr>
              <w:t>Length</w:t>
            </w:r>
          </w:p>
        </w:tc>
      </w:tr>
      <w:tr w:rsidR="00E86E7B" w:rsidRPr="00816C4A" w14:paraId="161C1269" w14:textId="77777777" w:rsidTr="00B27DCC">
        <w:trPr>
          <w:cantSplit/>
          <w:jc w:val="center"/>
        </w:trPr>
        <w:tc>
          <w:tcPr>
            <w:tcW w:w="1559" w:type="dxa"/>
          </w:tcPr>
          <w:p w14:paraId="221B7E92" w14:textId="77777777" w:rsidR="00E86E7B" w:rsidRPr="00816C4A" w:rsidRDefault="00E86E7B" w:rsidP="00B27DCC">
            <w:pPr>
              <w:pStyle w:val="TAC"/>
              <w:rPr>
                <w:lang w:eastAsia="en-GB"/>
              </w:rPr>
            </w:pPr>
            <w:r w:rsidRPr="00816C4A">
              <w:rPr>
                <w:lang w:eastAsia="en-GB"/>
              </w:rPr>
              <w:t>1</w:t>
            </w:r>
          </w:p>
        </w:tc>
        <w:tc>
          <w:tcPr>
            <w:tcW w:w="4820" w:type="dxa"/>
          </w:tcPr>
          <w:p w14:paraId="13D37B7C" w14:textId="77777777" w:rsidR="00E86E7B" w:rsidRPr="00816C4A" w:rsidRDefault="00E86E7B" w:rsidP="00B27DCC">
            <w:pPr>
              <w:pStyle w:val="TAL"/>
              <w:rPr>
                <w:lang w:val="sv-SE"/>
              </w:rPr>
            </w:pPr>
            <w:r w:rsidRPr="00816C4A">
              <w:rPr>
                <w:lang w:val="sv-SE"/>
              </w:rPr>
              <w:t>CSG ID tag</w:t>
            </w:r>
          </w:p>
        </w:tc>
        <w:tc>
          <w:tcPr>
            <w:tcW w:w="1416" w:type="dxa"/>
          </w:tcPr>
          <w:p w14:paraId="333512B9" w14:textId="77777777" w:rsidR="00E86E7B" w:rsidRPr="00816C4A" w:rsidRDefault="00E86E7B" w:rsidP="00B27DCC">
            <w:pPr>
              <w:pStyle w:val="TAC"/>
              <w:rPr>
                <w:lang w:eastAsia="en-GB"/>
              </w:rPr>
            </w:pPr>
            <w:r w:rsidRPr="00816C4A">
              <w:rPr>
                <w:lang w:eastAsia="en-GB"/>
              </w:rPr>
              <w:t>1</w:t>
            </w:r>
          </w:p>
        </w:tc>
      </w:tr>
      <w:tr w:rsidR="00E86E7B" w:rsidRPr="00816C4A" w14:paraId="1740631A" w14:textId="77777777" w:rsidTr="00B27DCC">
        <w:trPr>
          <w:cantSplit/>
          <w:jc w:val="center"/>
        </w:trPr>
        <w:tc>
          <w:tcPr>
            <w:tcW w:w="1559" w:type="dxa"/>
          </w:tcPr>
          <w:p w14:paraId="4DFAF965" w14:textId="77777777" w:rsidR="00E86E7B" w:rsidRPr="00816C4A" w:rsidRDefault="00E86E7B" w:rsidP="00B27DCC">
            <w:pPr>
              <w:pStyle w:val="TAC"/>
              <w:rPr>
                <w:lang w:eastAsia="en-GB"/>
              </w:rPr>
            </w:pPr>
            <w:r w:rsidRPr="00816C4A">
              <w:rPr>
                <w:lang w:eastAsia="en-GB"/>
              </w:rPr>
              <w:t>2</w:t>
            </w:r>
          </w:p>
        </w:tc>
        <w:tc>
          <w:tcPr>
            <w:tcW w:w="4820" w:type="dxa"/>
          </w:tcPr>
          <w:p w14:paraId="303E7AD3" w14:textId="77777777" w:rsidR="00E86E7B" w:rsidRPr="00816C4A" w:rsidRDefault="00E86E7B" w:rsidP="00B27DCC">
            <w:pPr>
              <w:pStyle w:val="TAL"/>
            </w:pPr>
            <w:r w:rsidRPr="00816C4A">
              <w:t xml:space="preserve">Length </w:t>
            </w:r>
          </w:p>
        </w:tc>
        <w:tc>
          <w:tcPr>
            <w:tcW w:w="1416" w:type="dxa"/>
          </w:tcPr>
          <w:p w14:paraId="67FAB00A" w14:textId="77777777" w:rsidR="00E86E7B" w:rsidRPr="00816C4A" w:rsidRDefault="00E86E7B" w:rsidP="00B27DCC">
            <w:pPr>
              <w:pStyle w:val="TAC"/>
              <w:rPr>
                <w:lang w:eastAsia="en-GB"/>
              </w:rPr>
            </w:pPr>
            <w:r w:rsidRPr="00816C4A">
              <w:rPr>
                <w:lang w:eastAsia="en-GB"/>
              </w:rPr>
              <w:t>1</w:t>
            </w:r>
          </w:p>
        </w:tc>
      </w:tr>
      <w:tr w:rsidR="00E86E7B" w:rsidRPr="00816C4A" w14:paraId="17DFB1AF" w14:textId="77777777" w:rsidTr="00B27DCC">
        <w:trPr>
          <w:cantSplit/>
          <w:jc w:val="center"/>
        </w:trPr>
        <w:tc>
          <w:tcPr>
            <w:tcW w:w="1559" w:type="dxa"/>
          </w:tcPr>
          <w:p w14:paraId="1C268C67"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0DE5087D" w14:textId="77777777" w:rsidR="00E86E7B" w:rsidRPr="00816C4A" w:rsidRDefault="00E86E7B" w:rsidP="00B27DCC">
            <w:pPr>
              <w:pStyle w:val="TAR"/>
              <w:jc w:val="left"/>
            </w:pPr>
            <w:r w:rsidRPr="00816C4A">
              <w:t>CSG ID</w:t>
            </w:r>
          </w:p>
        </w:tc>
        <w:tc>
          <w:tcPr>
            <w:tcW w:w="1416" w:type="dxa"/>
          </w:tcPr>
          <w:p w14:paraId="26835850"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B03806" w14:textId="77777777" w:rsidR="00E86E7B" w:rsidRPr="00816C4A" w:rsidRDefault="00E86E7B" w:rsidP="00E86E7B">
      <w:pPr>
        <w:pStyle w:val="B1"/>
        <w:outlineLvl w:val="0"/>
      </w:pPr>
    </w:p>
    <w:p w14:paraId="326239E3" w14:textId="77777777" w:rsidR="00E86E7B" w:rsidRPr="00816C4A" w:rsidRDefault="00E86E7B" w:rsidP="00E86E7B">
      <w:pPr>
        <w:pStyle w:val="B1"/>
      </w:pPr>
      <w:r w:rsidRPr="00816C4A">
        <w:t>Coding of CSG ID:</w:t>
      </w:r>
    </w:p>
    <w:p w14:paraId="7D538F1B" w14:textId="170A514E" w:rsidR="00E86E7B" w:rsidRPr="00816C4A" w:rsidRDefault="00E86E7B" w:rsidP="00E86E7B">
      <w:pPr>
        <w:pStyle w:val="B2"/>
      </w:pPr>
      <w:r w:rsidRPr="00816C4A">
        <w:t>As for CSG ID in EF</w:t>
      </w:r>
      <w:r w:rsidRPr="00816C4A">
        <w:rPr>
          <w:vertAlign w:val="subscript"/>
        </w:rPr>
        <w:t>ACSGL</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09A5F041" w14:textId="77777777" w:rsidR="00E86E7B" w:rsidRPr="00816C4A" w:rsidRDefault="00E86E7B" w:rsidP="00E86E7B">
      <w:pPr>
        <w:pStyle w:val="B1"/>
        <w:ind w:left="0" w:firstLine="0"/>
      </w:pPr>
    </w:p>
    <w:p w14:paraId="3DFEA164" w14:textId="77777777" w:rsidR="00E86E7B" w:rsidRPr="00816C4A" w:rsidRDefault="00E86E7B" w:rsidP="00E86E7B">
      <w:pPr>
        <w:pStyle w:val="Heading2"/>
        <w:rPr>
          <w:lang w:val="pt-BR"/>
        </w:rPr>
      </w:pPr>
      <w:bookmarkStart w:id="3201" w:name="_Toc3201058"/>
      <w:bookmarkStart w:id="3202" w:name="_Toc20392801"/>
      <w:bookmarkStart w:id="3203" w:name="_Toc27774448"/>
      <w:bookmarkStart w:id="3204" w:name="_Toc36482908"/>
      <w:bookmarkStart w:id="3205" w:name="_Toc36484568"/>
      <w:bookmarkStart w:id="3206" w:name="_Toc44933498"/>
      <w:bookmarkStart w:id="3207" w:name="_Toc50972451"/>
      <w:bookmarkStart w:id="3208" w:name="_Toc163045939"/>
      <w:r w:rsidRPr="00816C4A">
        <w:rPr>
          <w:lang w:val="pt-BR"/>
        </w:rPr>
        <w:t>8.103</w:t>
      </w:r>
      <w:r w:rsidRPr="00816C4A">
        <w:rPr>
          <w:lang w:val="pt-BR"/>
        </w:rPr>
        <w:tab/>
        <w:t>HNB name</w:t>
      </w:r>
      <w:bookmarkEnd w:id="3201"/>
      <w:bookmarkEnd w:id="3202"/>
      <w:bookmarkEnd w:id="3203"/>
      <w:bookmarkEnd w:id="3204"/>
      <w:bookmarkEnd w:id="3205"/>
      <w:bookmarkEnd w:id="3206"/>
      <w:bookmarkEnd w:id="3207"/>
      <w:bookmarkEnd w:id="32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20EC50D3" w14:textId="77777777" w:rsidTr="00B27DCC">
        <w:trPr>
          <w:cantSplit/>
          <w:jc w:val="center"/>
        </w:trPr>
        <w:tc>
          <w:tcPr>
            <w:tcW w:w="1559" w:type="dxa"/>
          </w:tcPr>
          <w:p w14:paraId="6C824082" w14:textId="77777777" w:rsidR="00E86E7B" w:rsidRPr="00816C4A" w:rsidRDefault="00E86E7B" w:rsidP="00B27DCC">
            <w:pPr>
              <w:pStyle w:val="TAH"/>
              <w:rPr>
                <w:lang w:eastAsia="en-GB"/>
              </w:rPr>
            </w:pPr>
            <w:r w:rsidRPr="00816C4A">
              <w:rPr>
                <w:lang w:eastAsia="en-GB"/>
              </w:rPr>
              <w:t>Byte(s)</w:t>
            </w:r>
          </w:p>
        </w:tc>
        <w:tc>
          <w:tcPr>
            <w:tcW w:w="4820" w:type="dxa"/>
          </w:tcPr>
          <w:p w14:paraId="5BF1AA7E" w14:textId="77777777" w:rsidR="00E86E7B" w:rsidRPr="00816C4A" w:rsidRDefault="00E86E7B" w:rsidP="00B27DCC">
            <w:pPr>
              <w:pStyle w:val="TAH"/>
              <w:rPr>
                <w:lang w:eastAsia="en-GB"/>
              </w:rPr>
            </w:pPr>
            <w:r w:rsidRPr="00816C4A">
              <w:rPr>
                <w:lang w:eastAsia="en-GB"/>
              </w:rPr>
              <w:t>Description</w:t>
            </w:r>
          </w:p>
        </w:tc>
        <w:tc>
          <w:tcPr>
            <w:tcW w:w="1416" w:type="dxa"/>
          </w:tcPr>
          <w:p w14:paraId="612699EF" w14:textId="77777777" w:rsidR="00E86E7B" w:rsidRPr="00816C4A" w:rsidRDefault="00E86E7B" w:rsidP="00B27DCC">
            <w:pPr>
              <w:pStyle w:val="TAH"/>
              <w:rPr>
                <w:lang w:eastAsia="en-GB"/>
              </w:rPr>
            </w:pPr>
            <w:r w:rsidRPr="00816C4A">
              <w:rPr>
                <w:lang w:eastAsia="en-GB"/>
              </w:rPr>
              <w:t>Length</w:t>
            </w:r>
          </w:p>
        </w:tc>
      </w:tr>
      <w:tr w:rsidR="00E86E7B" w:rsidRPr="00816C4A" w14:paraId="36F255FD" w14:textId="77777777" w:rsidTr="00B27DCC">
        <w:trPr>
          <w:cantSplit/>
          <w:jc w:val="center"/>
        </w:trPr>
        <w:tc>
          <w:tcPr>
            <w:tcW w:w="1559" w:type="dxa"/>
          </w:tcPr>
          <w:p w14:paraId="24E570D1" w14:textId="77777777" w:rsidR="00E86E7B" w:rsidRPr="00816C4A" w:rsidRDefault="00E86E7B" w:rsidP="00B27DCC">
            <w:pPr>
              <w:pStyle w:val="TAC"/>
              <w:rPr>
                <w:lang w:eastAsia="en-GB"/>
              </w:rPr>
            </w:pPr>
            <w:r w:rsidRPr="00816C4A">
              <w:rPr>
                <w:lang w:eastAsia="en-GB"/>
              </w:rPr>
              <w:t>1</w:t>
            </w:r>
          </w:p>
        </w:tc>
        <w:tc>
          <w:tcPr>
            <w:tcW w:w="4820" w:type="dxa"/>
          </w:tcPr>
          <w:p w14:paraId="1125C451" w14:textId="77777777" w:rsidR="00E86E7B" w:rsidRPr="00816C4A" w:rsidRDefault="00E86E7B" w:rsidP="00B27DCC">
            <w:pPr>
              <w:pStyle w:val="TAL"/>
              <w:rPr>
                <w:lang w:val="de-DE"/>
              </w:rPr>
            </w:pPr>
            <w:r w:rsidRPr="00816C4A">
              <w:rPr>
                <w:lang w:val="de-DE"/>
              </w:rPr>
              <w:t>HNB name tag</w:t>
            </w:r>
          </w:p>
        </w:tc>
        <w:tc>
          <w:tcPr>
            <w:tcW w:w="1416" w:type="dxa"/>
          </w:tcPr>
          <w:p w14:paraId="70E9085A" w14:textId="77777777" w:rsidR="00E86E7B" w:rsidRPr="00816C4A" w:rsidRDefault="00E86E7B" w:rsidP="00B27DCC">
            <w:pPr>
              <w:pStyle w:val="TAC"/>
              <w:rPr>
                <w:lang w:eastAsia="en-GB"/>
              </w:rPr>
            </w:pPr>
            <w:r w:rsidRPr="00816C4A">
              <w:rPr>
                <w:lang w:eastAsia="en-GB"/>
              </w:rPr>
              <w:t>1</w:t>
            </w:r>
          </w:p>
        </w:tc>
      </w:tr>
      <w:tr w:rsidR="00E86E7B" w:rsidRPr="00816C4A" w14:paraId="7B89CE1D" w14:textId="77777777" w:rsidTr="00B27DCC">
        <w:trPr>
          <w:cantSplit/>
          <w:jc w:val="center"/>
        </w:trPr>
        <w:tc>
          <w:tcPr>
            <w:tcW w:w="1559" w:type="dxa"/>
          </w:tcPr>
          <w:p w14:paraId="09D996F7" w14:textId="77777777" w:rsidR="00E86E7B" w:rsidRPr="00816C4A" w:rsidRDefault="00E86E7B" w:rsidP="00B27DCC">
            <w:pPr>
              <w:pStyle w:val="TAC"/>
              <w:rPr>
                <w:lang w:eastAsia="en-GB"/>
              </w:rPr>
            </w:pPr>
            <w:r w:rsidRPr="00816C4A">
              <w:rPr>
                <w:lang w:eastAsia="en-GB"/>
              </w:rPr>
              <w:t>2</w:t>
            </w:r>
          </w:p>
        </w:tc>
        <w:tc>
          <w:tcPr>
            <w:tcW w:w="4820" w:type="dxa"/>
          </w:tcPr>
          <w:p w14:paraId="7B814337" w14:textId="77777777" w:rsidR="00E86E7B" w:rsidRPr="00816C4A" w:rsidRDefault="00E86E7B" w:rsidP="00B27DCC">
            <w:pPr>
              <w:pStyle w:val="TAL"/>
            </w:pPr>
            <w:r w:rsidRPr="00816C4A">
              <w:t xml:space="preserve">Length </w:t>
            </w:r>
          </w:p>
        </w:tc>
        <w:tc>
          <w:tcPr>
            <w:tcW w:w="1416" w:type="dxa"/>
          </w:tcPr>
          <w:p w14:paraId="28FC8BBE" w14:textId="77777777" w:rsidR="00E86E7B" w:rsidRPr="00816C4A" w:rsidRDefault="00E86E7B" w:rsidP="00B27DCC">
            <w:pPr>
              <w:pStyle w:val="TAC"/>
              <w:rPr>
                <w:lang w:eastAsia="en-GB"/>
              </w:rPr>
            </w:pPr>
            <w:r w:rsidRPr="00816C4A">
              <w:rPr>
                <w:lang w:eastAsia="en-GB"/>
              </w:rPr>
              <w:t>1</w:t>
            </w:r>
          </w:p>
        </w:tc>
      </w:tr>
      <w:tr w:rsidR="00E86E7B" w:rsidRPr="00816C4A" w14:paraId="06015EA0" w14:textId="77777777" w:rsidTr="00B27DCC">
        <w:trPr>
          <w:cantSplit/>
          <w:jc w:val="center"/>
        </w:trPr>
        <w:tc>
          <w:tcPr>
            <w:tcW w:w="1559" w:type="dxa"/>
          </w:tcPr>
          <w:p w14:paraId="70B5236C"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701CCDDC" w14:textId="77777777" w:rsidR="00E86E7B" w:rsidRPr="00816C4A" w:rsidRDefault="00E86E7B" w:rsidP="00B27DCC">
            <w:pPr>
              <w:pStyle w:val="TAR"/>
              <w:jc w:val="left"/>
            </w:pPr>
            <w:r w:rsidRPr="00816C4A">
              <w:t>HNB name</w:t>
            </w:r>
          </w:p>
        </w:tc>
        <w:tc>
          <w:tcPr>
            <w:tcW w:w="1416" w:type="dxa"/>
          </w:tcPr>
          <w:p w14:paraId="1C1252D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D97C30A" w14:textId="77777777" w:rsidR="00E86E7B" w:rsidRPr="00816C4A" w:rsidRDefault="00E86E7B" w:rsidP="00E86E7B">
      <w:pPr>
        <w:pStyle w:val="B1"/>
        <w:outlineLvl w:val="0"/>
      </w:pPr>
    </w:p>
    <w:p w14:paraId="42224933" w14:textId="77777777" w:rsidR="00E86E7B" w:rsidRPr="00816C4A" w:rsidRDefault="00E86E7B" w:rsidP="00E86E7B">
      <w:pPr>
        <w:pStyle w:val="B1"/>
      </w:pPr>
      <w:r w:rsidRPr="00816C4A">
        <w:t>Coding of HNB name:</w:t>
      </w:r>
    </w:p>
    <w:p w14:paraId="385EF907" w14:textId="68B38C23" w:rsidR="00E86E7B" w:rsidRPr="00816C4A" w:rsidRDefault="00E86E7B" w:rsidP="00E86E7B">
      <w:pPr>
        <w:pStyle w:val="B2"/>
      </w:pPr>
      <w:r w:rsidRPr="00816C4A">
        <w:t>As for HNB name in EF</w:t>
      </w:r>
      <w:r w:rsidRPr="00816C4A">
        <w:rPr>
          <w:vertAlign w:val="subscript"/>
        </w:rPr>
        <w:t>HNBN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2E8450AB" w14:textId="77777777" w:rsidR="00E86E7B" w:rsidRPr="00816C4A" w:rsidRDefault="00E86E7B" w:rsidP="00E86E7B">
      <w:pPr>
        <w:pStyle w:val="Heading2"/>
      </w:pPr>
      <w:bookmarkStart w:id="3209" w:name="_Toc3201059"/>
      <w:bookmarkStart w:id="3210" w:name="_Toc20392802"/>
      <w:bookmarkStart w:id="3211" w:name="_Toc27774449"/>
      <w:bookmarkStart w:id="3212" w:name="_Toc36482909"/>
      <w:bookmarkStart w:id="3213" w:name="_Toc36484569"/>
      <w:bookmarkStart w:id="3214" w:name="_Toc44933499"/>
      <w:bookmarkStart w:id="3215" w:name="_Toc50972452"/>
      <w:bookmarkStart w:id="3216" w:name="_Toc163045940"/>
      <w:r w:rsidRPr="00816C4A">
        <w:t>8.104</w:t>
      </w:r>
      <w:r w:rsidRPr="00816C4A">
        <w:tab/>
        <w:t>Activate descriptor</w:t>
      </w:r>
      <w:bookmarkEnd w:id="3209"/>
      <w:bookmarkEnd w:id="3210"/>
      <w:bookmarkEnd w:id="3211"/>
      <w:bookmarkEnd w:id="3212"/>
      <w:bookmarkEnd w:id="3213"/>
      <w:bookmarkEnd w:id="3214"/>
      <w:bookmarkEnd w:id="3215"/>
      <w:bookmarkEnd w:id="3216"/>
    </w:p>
    <w:p w14:paraId="251782C5" w14:textId="77777777" w:rsidR="00E86E7B" w:rsidRPr="00816C4A" w:rsidRDefault="00E86E7B" w:rsidP="00E86E7B">
      <w:pPr>
        <w:pStyle w:val="B1"/>
        <w:ind w:left="0" w:firstLine="0"/>
      </w:pPr>
      <w:r w:rsidRPr="00816C4A">
        <w:t>Not required by 3GPP.</w:t>
      </w:r>
    </w:p>
    <w:p w14:paraId="12008075" w14:textId="77777777" w:rsidR="00E86E7B" w:rsidRPr="00816C4A" w:rsidRDefault="00E86E7B" w:rsidP="00E86E7B">
      <w:pPr>
        <w:pStyle w:val="Heading2"/>
      </w:pPr>
      <w:bookmarkStart w:id="3217" w:name="_Toc3201060"/>
      <w:bookmarkStart w:id="3218" w:name="_Toc20392803"/>
      <w:bookmarkStart w:id="3219" w:name="_Toc27774450"/>
      <w:bookmarkStart w:id="3220" w:name="_Toc36482910"/>
      <w:bookmarkStart w:id="3221" w:name="_Toc36484570"/>
      <w:bookmarkStart w:id="3222" w:name="_Toc44933500"/>
      <w:bookmarkStart w:id="3223" w:name="_Toc50972453"/>
      <w:bookmarkStart w:id="3224" w:name="_Toc163045941"/>
      <w:r w:rsidRPr="00816C4A">
        <w:t>8.105</w:t>
      </w:r>
      <w:r w:rsidRPr="00816C4A">
        <w:tab/>
        <w:t>Broadcast Network information</w:t>
      </w:r>
      <w:bookmarkEnd w:id="3217"/>
      <w:bookmarkEnd w:id="3218"/>
      <w:bookmarkEnd w:id="3219"/>
      <w:bookmarkEnd w:id="3220"/>
      <w:bookmarkEnd w:id="3221"/>
      <w:bookmarkEnd w:id="3222"/>
      <w:bookmarkEnd w:id="3223"/>
      <w:bookmarkEnd w:id="3224"/>
    </w:p>
    <w:p w14:paraId="384CC785" w14:textId="77777777" w:rsidR="00E86E7B" w:rsidRPr="00816C4A" w:rsidRDefault="00E86E7B" w:rsidP="00E86E7B">
      <w:pPr>
        <w:pStyle w:val="B1"/>
        <w:ind w:left="0" w:firstLine="0"/>
      </w:pPr>
      <w:r w:rsidRPr="00816C4A">
        <w:t>Not required by 3GPP.</w:t>
      </w:r>
    </w:p>
    <w:p w14:paraId="748F09F0" w14:textId="77777777" w:rsidR="00E86E7B" w:rsidRPr="00816C4A" w:rsidRDefault="00E86E7B" w:rsidP="00E86E7B">
      <w:pPr>
        <w:pStyle w:val="Heading2"/>
      </w:pPr>
      <w:bookmarkStart w:id="3225" w:name="_Toc3201061"/>
      <w:bookmarkStart w:id="3226" w:name="_Toc20392804"/>
      <w:bookmarkStart w:id="3227" w:name="_Toc27774451"/>
      <w:bookmarkStart w:id="3228" w:name="_Toc36482911"/>
      <w:bookmarkStart w:id="3229" w:name="_Toc36484571"/>
      <w:bookmarkStart w:id="3230" w:name="_Toc44933501"/>
      <w:bookmarkStart w:id="3231" w:name="_Toc50972454"/>
      <w:bookmarkStart w:id="3232" w:name="_Toc163045942"/>
      <w:r>
        <w:t>8.106</w:t>
      </w:r>
      <w:r>
        <w:tab/>
      </w:r>
      <w:r w:rsidRPr="00816C4A">
        <w:t>Contactless state request</w:t>
      </w:r>
      <w:bookmarkEnd w:id="3225"/>
      <w:bookmarkEnd w:id="3226"/>
      <w:bookmarkEnd w:id="3227"/>
      <w:bookmarkEnd w:id="3228"/>
      <w:bookmarkEnd w:id="3229"/>
      <w:bookmarkEnd w:id="3230"/>
      <w:bookmarkEnd w:id="3231"/>
      <w:bookmarkEnd w:id="3232"/>
    </w:p>
    <w:p w14:paraId="2E7D271D" w14:textId="77777777" w:rsidR="00E86E7B" w:rsidRPr="00816C4A" w:rsidRDefault="00E86E7B" w:rsidP="00E86E7B">
      <w:pPr>
        <w:pStyle w:val="B1"/>
        <w:ind w:left="0" w:firstLine="0"/>
      </w:pPr>
      <w:r w:rsidRPr="00816C4A">
        <w:t>Not required by 3GPP.</w:t>
      </w:r>
    </w:p>
    <w:p w14:paraId="12523ECE" w14:textId="77777777" w:rsidR="00E86E7B" w:rsidRPr="00816C4A" w:rsidRDefault="00E86E7B" w:rsidP="00E86E7B">
      <w:pPr>
        <w:pStyle w:val="Heading2"/>
      </w:pPr>
      <w:bookmarkStart w:id="3233" w:name="_Toc3201062"/>
      <w:bookmarkStart w:id="3234" w:name="_Toc20392805"/>
      <w:bookmarkStart w:id="3235" w:name="_Toc27774452"/>
      <w:bookmarkStart w:id="3236" w:name="_Toc36482912"/>
      <w:bookmarkStart w:id="3237" w:name="_Toc36484572"/>
      <w:bookmarkStart w:id="3238" w:name="_Toc44933502"/>
      <w:bookmarkStart w:id="3239" w:name="_Toc50972455"/>
      <w:bookmarkStart w:id="3240" w:name="_Toc163045943"/>
      <w:r w:rsidRPr="00816C4A">
        <w:lastRenderedPageBreak/>
        <w:t>8.107</w:t>
      </w:r>
      <w:r w:rsidRPr="00816C4A">
        <w:tab/>
        <w:t>Contactless functionality state</w:t>
      </w:r>
      <w:bookmarkEnd w:id="3233"/>
      <w:bookmarkEnd w:id="3234"/>
      <w:bookmarkEnd w:id="3235"/>
      <w:bookmarkEnd w:id="3236"/>
      <w:bookmarkEnd w:id="3237"/>
      <w:bookmarkEnd w:id="3238"/>
      <w:bookmarkEnd w:id="3239"/>
      <w:bookmarkEnd w:id="3240"/>
    </w:p>
    <w:p w14:paraId="7840324F" w14:textId="77777777" w:rsidR="00E86E7B" w:rsidRPr="00816C4A" w:rsidRDefault="00E86E7B" w:rsidP="00E86E7B">
      <w:pPr>
        <w:pStyle w:val="B1"/>
        <w:ind w:left="0" w:firstLine="0"/>
      </w:pPr>
      <w:r w:rsidRPr="00816C4A">
        <w:t>Not required by 3GPP.</w:t>
      </w:r>
    </w:p>
    <w:p w14:paraId="51D6F9DC" w14:textId="77777777" w:rsidR="00E86E7B" w:rsidRPr="00816C4A" w:rsidRDefault="00E86E7B" w:rsidP="00E86E7B">
      <w:pPr>
        <w:pStyle w:val="Heading2"/>
      </w:pPr>
      <w:bookmarkStart w:id="3241" w:name="_Toc3201063"/>
      <w:bookmarkStart w:id="3242" w:name="_Toc20392806"/>
      <w:bookmarkStart w:id="3243" w:name="_Toc27774453"/>
      <w:bookmarkStart w:id="3244" w:name="_Toc36482913"/>
      <w:bookmarkStart w:id="3245" w:name="_Toc36484573"/>
      <w:bookmarkStart w:id="3246" w:name="_Toc44933503"/>
      <w:bookmarkStart w:id="3247" w:name="_Toc50972456"/>
      <w:bookmarkStart w:id="3248" w:name="_Toc163045944"/>
      <w:r w:rsidRPr="00816C4A">
        <w:t>8.108</w:t>
      </w:r>
      <w:r w:rsidRPr="00816C4A">
        <w:tab/>
        <w:t>IMS URI</w:t>
      </w:r>
      <w:bookmarkEnd w:id="3241"/>
      <w:bookmarkEnd w:id="3242"/>
      <w:bookmarkEnd w:id="3243"/>
      <w:bookmarkEnd w:id="3244"/>
      <w:bookmarkEnd w:id="3245"/>
      <w:bookmarkEnd w:id="3246"/>
      <w:bookmarkEnd w:id="3247"/>
      <w:bookmarkEnd w:id="32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ED637C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F3C3BD2"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4CFCB66"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BAAEF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14789B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27B5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D588330"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7ADCAB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6C215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07A9E72"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5B1D7685"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458B6D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75B7702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48C7E7"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30299799"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46A9A8A4" w14:textId="77777777" w:rsidR="00E86E7B" w:rsidRPr="00816C4A" w:rsidRDefault="00E86E7B" w:rsidP="00B27DCC">
            <w:pPr>
              <w:pStyle w:val="TAC"/>
              <w:ind w:left="284" w:hanging="284"/>
              <w:rPr>
                <w:lang w:eastAsia="en-GB"/>
              </w:rPr>
            </w:pPr>
            <w:r w:rsidRPr="00816C4A">
              <w:rPr>
                <w:lang w:eastAsia="en-GB"/>
              </w:rPr>
              <w:t>X</w:t>
            </w:r>
          </w:p>
        </w:tc>
      </w:tr>
    </w:tbl>
    <w:p w14:paraId="19572499" w14:textId="77777777" w:rsidR="00E86E7B" w:rsidRPr="00816C4A" w:rsidRDefault="00E86E7B" w:rsidP="00E86E7B"/>
    <w:p w14:paraId="3F23C88A" w14:textId="77777777" w:rsidR="00E86E7B" w:rsidRPr="00816C4A" w:rsidRDefault="00E86E7B" w:rsidP="00E86E7B">
      <w:pPr>
        <w:rPr>
          <w:lang w:val="en-US"/>
        </w:rPr>
      </w:pPr>
      <w:r w:rsidRPr="00816C4A">
        <w:rPr>
          <w:lang w:val="en-US"/>
        </w:rPr>
        <w:t>Content :</w:t>
      </w:r>
    </w:p>
    <w:p w14:paraId="5AD1307F" w14:textId="781DD6AD" w:rsidR="00E86E7B" w:rsidRPr="00816C4A" w:rsidRDefault="00E86E7B" w:rsidP="00E86E7B">
      <w:pPr>
        <w:pStyle w:val="B1"/>
      </w:pPr>
      <w:r w:rsidRPr="00816C4A">
        <w:rPr>
          <w:lang w:val="en-US"/>
        </w:rPr>
        <w:t xml:space="preserve">IMS URI shall take the form of IMPU, which is SIP URI or tel URI, as defined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52]</w:t>
      </w:r>
    </w:p>
    <w:p w14:paraId="263E543A" w14:textId="77777777" w:rsidR="00E86E7B" w:rsidRPr="00816C4A" w:rsidRDefault="00E86E7B" w:rsidP="00E86E7B">
      <w:r w:rsidRPr="00816C4A">
        <w:t>Coding of IMS URI</w:t>
      </w:r>
    </w:p>
    <w:p w14:paraId="4031F19D" w14:textId="55EC2EF9" w:rsidR="00E86E7B" w:rsidRPr="00816C4A" w:rsidRDefault="00E86E7B" w:rsidP="00E86E7B">
      <w:pPr>
        <w:pStyle w:val="B1"/>
      </w:pPr>
      <w:r w:rsidRPr="00816C4A">
        <w:t xml:space="preserve">As defined in </w:t>
      </w:r>
      <w:r w:rsidR="00E05181" w:rsidRPr="00816C4A">
        <w:t>TS</w:t>
      </w:r>
      <w:r w:rsidR="00E05181">
        <w:t> </w:t>
      </w:r>
      <w:r w:rsidR="00E05181" w:rsidRPr="00816C4A">
        <w:t>2</w:t>
      </w:r>
      <w:r w:rsidRPr="00816C4A">
        <w:t>4.229</w:t>
      </w:r>
      <w:r w:rsidR="00E05181">
        <w:t> </w:t>
      </w:r>
      <w:r w:rsidR="00E05181" w:rsidRPr="00816C4A">
        <w:t>[</w:t>
      </w:r>
      <w:r w:rsidRPr="00816C4A">
        <w:t>52]</w:t>
      </w:r>
    </w:p>
    <w:p w14:paraId="570EE4E2" w14:textId="77777777" w:rsidR="00E86E7B" w:rsidRPr="00816C4A" w:rsidRDefault="00E86E7B" w:rsidP="00E86E7B">
      <w:pPr>
        <w:pStyle w:val="Heading2"/>
      </w:pPr>
      <w:bookmarkStart w:id="3249" w:name="_Toc3201064"/>
      <w:bookmarkStart w:id="3250" w:name="_Toc20392807"/>
      <w:bookmarkStart w:id="3251" w:name="_Toc27774454"/>
      <w:bookmarkStart w:id="3252" w:name="_Toc36482914"/>
      <w:bookmarkStart w:id="3253" w:name="_Toc36484574"/>
      <w:bookmarkStart w:id="3254" w:name="_Toc44933504"/>
      <w:bookmarkStart w:id="3255" w:name="_Toc50972457"/>
      <w:bookmarkStart w:id="3256" w:name="_Toc163045945"/>
      <w:r w:rsidRPr="00816C4A">
        <w:t>8.109</w:t>
      </w:r>
      <w:r w:rsidRPr="00816C4A">
        <w:tab/>
        <w:t>Extended registry application data</w:t>
      </w:r>
      <w:bookmarkEnd w:id="3249"/>
      <w:bookmarkEnd w:id="3250"/>
      <w:bookmarkEnd w:id="3251"/>
      <w:bookmarkEnd w:id="3252"/>
      <w:bookmarkEnd w:id="3253"/>
      <w:bookmarkEnd w:id="3254"/>
      <w:bookmarkEnd w:id="3255"/>
      <w:bookmarkEnd w:id="3256"/>
    </w:p>
    <w:p w14:paraId="716F8B90" w14:textId="53ED5496" w:rsidR="00E86E7B" w:rsidRPr="00816C4A" w:rsidRDefault="00E86E7B" w:rsidP="00E86E7B">
      <w:pPr>
        <w:rPr>
          <w:noProof/>
        </w:rPr>
      </w:pPr>
      <w:r w:rsidRPr="00816C4A">
        <w:rPr>
          <w:noProof/>
        </w:rPr>
        <w:t xml:space="preserve">See ETSI </w:t>
      </w:r>
      <w:r w:rsidR="00E05181" w:rsidRPr="00816C4A">
        <w:rPr>
          <w:noProof/>
        </w:rPr>
        <w:t>TS</w:t>
      </w:r>
      <w:r w:rsidR="00E05181">
        <w:rPr>
          <w:noProof/>
        </w:rPr>
        <w:t> </w:t>
      </w:r>
      <w:r w:rsidR="00E05181" w:rsidRPr="00816C4A">
        <w:rPr>
          <w:noProof/>
        </w:rPr>
        <w:t>1</w:t>
      </w:r>
      <w:r w:rsidRPr="00816C4A">
        <w:rPr>
          <w:noProof/>
        </w:rPr>
        <w:t>02 223</w:t>
      </w:r>
      <w:r w:rsidR="00E05181">
        <w:rPr>
          <w:noProof/>
        </w:rPr>
        <w:t> </w:t>
      </w:r>
      <w:r w:rsidR="00E05181" w:rsidRPr="00816C4A">
        <w:rPr>
          <w:noProof/>
        </w:rPr>
        <w:t>[</w:t>
      </w:r>
      <w:r w:rsidRPr="00816C4A">
        <w:rPr>
          <w:noProof/>
        </w:rPr>
        <w:t xml:space="preserve">32] </w:t>
      </w:r>
      <w:r w:rsidR="00E05181" w:rsidRPr="00816C4A">
        <w:rPr>
          <w:noProof/>
        </w:rPr>
        <w:t>clause</w:t>
      </w:r>
      <w:r w:rsidR="00E05181">
        <w:rPr>
          <w:noProof/>
        </w:rPr>
        <w:t> </w:t>
      </w:r>
      <w:r w:rsidR="00E05181" w:rsidRPr="00816C4A">
        <w:rPr>
          <w:noProof/>
        </w:rPr>
        <w:t>8</w:t>
      </w:r>
      <w:r w:rsidRPr="00816C4A">
        <w:rPr>
          <w:noProof/>
        </w:rPr>
        <w:t>.93.</w:t>
      </w:r>
    </w:p>
    <w:p w14:paraId="5F4A0EDE" w14:textId="77777777" w:rsidR="00E86E7B" w:rsidRPr="00816C4A" w:rsidRDefault="00E86E7B" w:rsidP="00E86E7B">
      <w:pPr>
        <w:pStyle w:val="Heading2"/>
      </w:pPr>
      <w:bookmarkStart w:id="3257" w:name="_Toc3201065"/>
      <w:bookmarkStart w:id="3258" w:name="_Toc20392808"/>
      <w:bookmarkStart w:id="3259" w:name="_Toc27774455"/>
      <w:bookmarkStart w:id="3260" w:name="_Toc36482915"/>
      <w:bookmarkStart w:id="3261" w:name="_Toc36484575"/>
      <w:bookmarkStart w:id="3262" w:name="_Toc44933505"/>
      <w:bookmarkStart w:id="3263" w:name="_Toc50972458"/>
      <w:bookmarkStart w:id="3264" w:name="_Toc163045946"/>
      <w:r w:rsidRPr="00816C4A">
        <w:t>8.110</w:t>
      </w:r>
      <w:r w:rsidRPr="00816C4A">
        <w:tab/>
        <w:t>IARI</w:t>
      </w:r>
      <w:bookmarkEnd w:id="3257"/>
      <w:bookmarkEnd w:id="3258"/>
      <w:bookmarkEnd w:id="3259"/>
      <w:bookmarkEnd w:id="3260"/>
      <w:bookmarkEnd w:id="3261"/>
      <w:bookmarkEnd w:id="3262"/>
      <w:bookmarkEnd w:id="3263"/>
      <w:bookmarkEnd w:id="3264"/>
    </w:p>
    <w:p w14:paraId="372948B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0D999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5D78E2A"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975BA7F"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48080CA"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4F22B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E3A93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16DF35F1"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0C25106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3E3099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6AC5C6"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70322946"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F66554B"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6B368F0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F4D767"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66F85E8F"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6150937A"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2F4C68A"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718F17B" w14:textId="77777777" w:rsidR="00E86E7B" w:rsidRPr="00816C4A" w:rsidRDefault="00E86E7B" w:rsidP="00B27DCC">
            <w:pPr>
              <w:pStyle w:val="TAC"/>
              <w:ind w:left="284" w:hanging="284"/>
              <w:jc w:val="left"/>
              <w:rPr>
                <w:lang w:eastAsia="en-GB"/>
              </w:rPr>
            </w:pPr>
            <w:r w:rsidRPr="00816C4A">
              <w:rPr>
                <w:lang w:eastAsia="en-GB"/>
              </w:rPr>
              <w:t>NOTE: X&gt;0</w:t>
            </w:r>
          </w:p>
        </w:tc>
      </w:tr>
    </w:tbl>
    <w:p w14:paraId="03716139" w14:textId="77777777" w:rsidR="00E86E7B" w:rsidRPr="00816C4A" w:rsidRDefault="00E86E7B" w:rsidP="00E86E7B">
      <w:pPr>
        <w:ind w:left="567"/>
      </w:pPr>
    </w:p>
    <w:p w14:paraId="2FAB66F5" w14:textId="77777777" w:rsidR="00E86E7B" w:rsidRDefault="00E86E7B" w:rsidP="00E86E7B">
      <w:r w:rsidRPr="00816C4A">
        <w:t>Coding:</w:t>
      </w:r>
    </w:p>
    <w:p w14:paraId="5D9985A8" w14:textId="4A290D60" w:rsidR="00E86E7B" w:rsidRPr="00816C4A" w:rsidRDefault="00E86E7B" w:rsidP="00E86E7B">
      <w:pPr>
        <w:pStyle w:val="B1"/>
      </w:pPr>
      <w:r>
        <w:t>-</w:t>
      </w:r>
      <w:r>
        <w:tab/>
      </w:r>
      <w:r w:rsidRPr="00816C4A">
        <w:t xml:space="preserve">IARI value shall be coded as specified in </w:t>
      </w:r>
      <w:r w:rsidR="00E05181" w:rsidRPr="00816C4A">
        <w:t>TS</w:t>
      </w:r>
      <w:r w:rsidR="00E05181">
        <w:t> </w:t>
      </w:r>
      <w:r w:rsidR="00E05181" w:rsidRPr="00816C4A">
        <w:t>2</w:t>
      </w:r>
      <w:r w:rsidRPr="00816C4A">
        <w:t>4.229</w:t>
      </w:r>
      <w:r w:rsidR="00E05181">
        <w:t> </w:t>
      </w:r>
      <w:r w:rsidR="00E05181" w:rsidRPr="00816C4A">
        <w:t>[</w:t>
      </w:r>
      <w:r w:rsidRPr="00816C4A">
        <w:t>52].</w:t>
      </w:r>
    </w:p>
    <w:p w14:paraId="65A9659E" w14:textId="77777777" w:rsidR="00E86E7B" w:rsidRPr="00816C4A" w:rsidRDefault="00E86E7B" w:rsidP="00E86E7B">
      <w:pPr>
        <w:pStyle w:val="Heading2"/>
      </w:pPr>
      <w:bookmarkStart w:id="3265" w:name="_Toc3201066"/>
      <w:bookmarkStart w:id="3266" w:name="_Toc20392809"/>
      <w:bookmarkStart w:id="3267" w:name="_Toc27774456"/>
      <w:bookmarkStart w:id="3268" w:name="_Toc36482916"/>
      <w:bookmarkStart w:id="3269" w:name="_Toc36484576"/>
      <w:bookmarkStart w:id="3270" w:name="_Toc44933506"/>
      <w:bookmarkStart w:id="3271" w:name="_Toc50972459"/>
      <w:bookmarkStart w:id="3272" w:name="_Toc163045947"/>
      <w:r w:rsidRPr="00816C4A">
        <w:t>8.111</w:t>
      </w:r>
      <w:r w:rsidRPr="00816C4A">
        <w:tab/>
        <w:t>IMPU List</w:t>
      </w:r>
      <w:bookmarkEnd w:id="3265"/>
      <w:bookmarkEnd w:id="3266"/>
      <w:bookmarkEnd w:id="3267"/>
      <w:bookmarkEnd w:id="3268"/>
      <w:bookmarkEnd w:id="3269"/>
      <w:bookmarkEnd w:id="3270"/>
      <w:bookmarkEnd w:id="3271"/>
      <w:bookmarkEnd w:id="32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7404D1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AC4FFE"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8584D6"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445DD1C"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2954BE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D97379"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92FAAD1"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64B9072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9CE9CB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30B28B3"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E25352A"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47579CF"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5415726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5FF4BF"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5A3D276A"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771DFA3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CB0FB3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D32359"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1FFFFB2E"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A53D220"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402A848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A2C599"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3B835D24"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399910E9"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0E823A5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2AE644"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1AD09386"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4EB846D5"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3504D0BB" w14:textId="77777777" w:rsidR="00E86E7B" w:rsidRPr="00816C4A" w:rsidRDefault="00E86E7B" w:rsidP="00E86E7B">
      <w:pPr>
        <w:ind w:left="567"/>
        <w:rPr>
          <w:color w:val="000000"/>
        </w:rPr>
      </w:pPr>
    </w:p>
    <w:p w14:paraId="14C86775" w14:textId="77777777" w:rsidR="00E86E7B" w:rsidRPr="00816C4A" w:rsidRDefault="00E86E7B" w:rsidP="00E86E7B">
      <w:r w:rsidRPr="00816C4A">
        <w:t>Coding:</w:t>
      </w:r>
    </w:p>
    <w:p w14:paraId="6735BEF4" w14:textId="68F21270" w:rsidR="00E86E7B" w:rsidRPr="00816C4A" w:rsidRDefault="00E86E7B" w:rsidP="00E86E7B">
      <w:pPr>
        <w:pStyle w:val="B1"/>
        <w:rPr>
          <w:noProof/>
        </w:rPr>
      </w:pPr>
      <w:r>
        <w:t>-</w:t>
      </w:r>
      <w:r>
        <w:tab/>
      </w:r>
      <w:r w:rsidRPr="00816C4A">
        <w:t>For contents and syntax of URI TLV data object values see IETF RFC 3261</w:t>
      </w:r>
      <w:r w:rsidR="00E05181">
        <w:t> </w:t>
      </w:r>
      <w:r w:rsidR="00E05181" w:rsidRPr="00816C4A">
        <w:t>[</w:t>
      </w:r>
      <w:r w:rsidRPr="00816C4A">
        <w:t>53]. The URI shall be encoded to an octet string according to UTF-8 encoding rules as specified in IETF RFC 3629</w:t>
      </w:r>
      <w:r w:rsidR="00E05181">
        <w:t> </w:t>
      </w:r>
      <w:r w:rsidR="00E05181" w:rsidRPr="00816C4A">
        <w:t>[</w:t>
      </w:r>
      <w:r w:rsidRPr="00816C4A">
        <w:t>54]. The tag value of the URI TLV data object shall be '80'.</w:t>
      </w:r>
    </w:p>
    <w:p w14:paraId="13EB9379" w14:textId="77777777" w:rsidR="00E86E7B" w:rsidRPr="00816C4A" w:rsidRDefault="00E86E7B" w:rsidP="00E86E7B">
      <w:pPr>
        <w:pStyle w:val="Heading2"/>
        <w:rPr>
          <w:color w:val="000000"/>
        </w:rPr>
      </w:pPr>
      <w:bookmarkStart w:id="3273" w:name="_Toc3201067"/>
      <w:bookmarkStart w:id="3274" w:name="_Toc20392810"/>
      <w:bookmarkStart w:id="3275" w:name="_Toc27774457"/>
      <w:bookmarkStart w:id="3276" w:name="_Toc36482917"/>
      <w:bookmarkStart w:id="3277" w:name="_Toc36484577"/>
      <w:bookmarkStart w:id="3278" w:name="_Toc44933507"/>
      <w:bookmarkStart w:id="3279" w:name="_Toc50972460"/>
      <w:bookmarkStart w:id="3280" w:name="_Toc163045948"/>
      <w:r w:rsidRPr="00816C4A">
        <w:lastRenderedPageBreak/>
        <w:t>8.112</w:t>
      </w:r>
      <w:r w:rsidRPr="00816C4A">
        <w:tab/>
      </w:r>
      <w:r w:rsidRPr="00816C4A">
        <w:rPr>
          <w:color w:val="000000"/>
        </w:rPr>
        <w:t>IMS status code</w:t>
      </w:r>
      <w:bookmarkEnd w:id="3273"/>
      <w:bookmarkEnd w:id="3274"/>
      <w:bookmarkEnd w:id="3275"/>
      <w:bookmarkEnd w:id="3276"/>
      <w:bookmarkEnd w:id="3277"/>
      <w:bookmarkEnd w:id="3278"/>
      <w:bookmarkEnd w:id="3279"/>
      <w:bookmarkEnd w:id="32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A15817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8553F6"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F2D7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73DD4B2"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0D3E7D5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13782E"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F67C63"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020ECF97"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650CA5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5C4AC1"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CACA326"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45FBB99D"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AB441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2BC989"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77DF6555"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503F628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1F17F4AD"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39A912" w14:textId="77777777" w:rsidR="00E86E7B" w:rsidRPr="00816C4A" w:rsidRDefault="00E86E7B" w:rsidP="00B27DCC">
            <w:pPr>
              <w:pStyle w:val="TAC"/>
              <w:ind w:left="284" w:hanging="284"/>
              <w:jc w:val="left"/>
              <w:rPr>
                <w:lang w:eastAsia="en-GB"/>
              </w:rPr>
            </w:pPr>
            <w:r w:rsidRPr="00816C4A">
              <w:rPr>
                <w:lang w:eastAsia="en-GB"/>
              </w:rPr>
              <w:t>NOTE: X&gt;0</w:t>
            </w:r>
          </w:p>
        </w:tc>
      </w:tr>
    </w:tbl>
    <w:p w14:paraId="75126238" w14:textId="77777777" w:rsidR="00E86E7B" w:rsidRPr="00816C4A" w:rsidRDefault="00E86E7B" w:rsidP="00E86E7B">
      <w:pPr>
        <w:ind w:left="567"/>
        <w:rPr>
          <w:color w:val="000000"/>
        </w:rPr>
      </w:pPr>
    </w:p>
    <w:p w14:paraId="5D4EE239" w14:textId="77777777" w:rsidR="00E86E7B" w:rsidRPr="00816C4A" w:rsidRDefault="00E86E7B" w:rsidP="00E86E7B">
      <w:r w:rsidRPr="00816C4A">
        <w:t>Content</w:t>
      </w:r>
    </w:p>
    <w:p w14:paraId="3649837E" w14:textId="14DF4F00" w:rsidR="00E86E7B" w:rsidRPr="00816C4A" w:rsidRDefault="00E86E7B" w:rsidP="00E86E7B">
      <w:pPr>
        <w:pStyle w:val="B1"/>
      </w:pPr>
      <w:r>
        <w:t>-</w:t>
      </w:r>
      <w:r>
        <w:tab/>
      </w:r>
      <w:r w:rsidRPr="00816C4A">
        <w:t xml:space="preserve">IMS status code as specified in 3GPP </w:t>
      </w:r>
      <w:r w:rsidR="00E05181" w:rsidRPr="00816C4A">
        <w:t>TS</w:t>
      </w:r>
      <w:r w:rsidR="00E05181">
        <w:t> </w:t>
      </w:r>
      <w:r w:rsidR="00E05181" w:rsidRPr="00816C4A">
        <w:t>2</w:t>
      </w:r>
      <w:r w:rsidRPr="00816C4A">
        <w:t>4.229</w:t>
      </w:r>
      <w:r w:rsidR="00E05181">
        <w:t> </w:t>
      </w:r>
      <w:r w:rsidR="00E05181" w:rsidRPr="00816C4A">
        <w:t>[</w:t>
      </w:r>
      <w:r w:rsidRPr="00816C4A">
        <w:t>52]</w:t>
      </w:r>
    </w:p>
    <w:p w14:paraId="3D4649FF" w14:textId="77777777" w:rsidR="00E86E7B" w:rsidRPr="00816C4A" w:rsidRDefault="00E86E7B" w:rsidP="00E86E7B">
      <w:r w:rsidRPr="00816C4A">
        <w:t>Coding:</w:t>
      </w:r>
    </w:p>
    <w:p w14:paraId="4C919194" w14:textId="77777777" w:rsidR="00E86E7B" w:rsidRPr="00816C4A" w:rsidRDefault="00E86E7B" w:rsidP="00E86E7B">
      <w:pPr>
        <w:pStyle w:val="B1"/>
        <w:rPr>
          <w:noProof/>
        </w:rPr>
      </w:pPr>
      <w:r>
        <w:t>-</w:t>
      </w:r>
      <w:r>
        <w:tab/>
      </w:r>
      <w:r w:rsidRPr="00816C4A">
        <w:t>Sequence of digits in ASCII format.</w:t>
      </w:r>
    </w:p>
    <w:p w14:paraId="078AC1B9" w14:textId="77777777" w:rsidR="00E86E7B" w:rsidRPr="00816C4A" w:rsidRDefault="00E86E7B" w:rsidP="00E86E7B">
      <w:pPr>
        <w:pStyle w:val="Heading2"/>
      </w:pPr>
      <w:bookmarkStart w:id="3281" w:name="_Toc3201068"/>
      <w:bookmarkStart w:id="3282" w:name="_Toc20392811"/>
      <w:bookmarkStart w:id="3283" w:name="_Toc27774458"/>
      <w:bookmarkStart w:id="3284" w:name="_Toc36482918"/>
      <w:bookmarkStart w:id="3285" w:name="_Toc36484578"/>
      <w:bookmarkStart w:id="3286" w:name="_Toc44933508"/>
      <w:bookmarkStart w:id="3287" w:name="_Toc50972461"/>
      <w:bookmarkStart w:id="3288" w:name="_Toc163045949"/>
      <w:r w:rsidRPr="00816C4A">
        <w:t>8.113</w:t>
      </w:r>
      <w:r w:rsidRPr="00816C4A">
        <w:tab/>
        <w:t>eCAT client profile</w:t>
      </w:r>
      <w:bookmarkEnd w:id="3281"/>
      <w:bookmarkEnd w:id="3282"/>
      <w:bookmarkEnd w:id="3283"/>
      <w:bookmarkEnd w:id="3284"/>
      <w:bookmarkEnd w:id="3285"/>
      <w:bookmarkEnd w:id="3286"/>
      <w:bookmarkEnd w:id="3287"/>
      <w:bookmarkEnd w:id="3288"/>
    </w:p>
    <w:p w14:paraId="71367959" w14:textId="77777777" w:rsidR="00E86E7B" w:rsidRPr="00816C4A" w:rsidRDefault="00E86E7B" w:rsidP="00E86E7B">
      <w:pPr>
        <w:rPr>
          <w:noProof/>
        </w:rPr>
      </w:pPr>
      <w:r w:rsidRPr="00816C4A">
        <w:t>Not required by 3GPP.</w:t>
      </w:r>
    </w:p>
    <w:p w14:paraId="51DA2C70" w14:textId="77777777" w:rsidR="00E86E7B" w:rsidRPr="00816C4A" w:rsidRDefault="00E86E7B" w:rsidP="00E86E7B">
      <w:pPr>
        <w:pStyle w:val="Heading2"/>
      </w:pPr>
      <w:bookmarkStart w:id="3289" w:name="_Toc3201069"/>
      <w:bookmarkStart w:id="3290" w:name="_Toc20392812"/>
      <w:bookmarkStart w:id="3291" w:name="_Toc27774459"/>
      <w:bookmarkStart w:id="3292" w:name="_Toc36482919"/>
      <w:bookmarkStart w:id="3293" w:name="_Toc36484579"/>
      <w:bookmarkStart w:id="3294" w:name="_Toc44933509"/>
      <w:bookmarkStart w:id="3295" w:name="_Toc50972462"/>
      <w:bookmarkStart w:id="3296" w:name="_Toc163045950"/>
      <w:r w:rsidRPr="00816C4A">
        <w:t>8.114</w:t>
      </w:r>
      <w:r w:rsidRPr="00816C4A">
        <w:tab/>
        <w:t>eCAT client identity</w:t>
      </w:r>
      <w:bookmarkEnd w:id="3289"/>
      <w:bookmarkEnd w:id="3290"/>
      <w:bookmarkEnd w:id="3291"/>
      <w:bookmarkEnd w:id="3292"/>
      <w:bookmarkEnd w:id="3293"/>
      <w:bookmarkEnd w:id="3294"/>
      <w:bookmarkEnd w:id="3295"/>
      <w:bookmarkEnd w:id="3296"/>
    </w:p>
    <w:p w14:paraId="39E7AE1D" w14:textId="77777777" w:rsidR="00E86E7B" w:rsidRPr="00816C4A" w:rsidRDefault="00E86E7B" w:rsidP="00E86E7B">
      <w:pPr>
        <w:rPr>
          <w:noProof/>
        </w:rPr>
      </w:pPr>
      <w:r w:rsidRPr="00816C4A">
        <w:t>Not required by 3GPP.</w:t>
      </w:r>
    </w:p>
    <w:p w14:paraId="080F57D2" w14:textId="77777777" w:rsidR="00E86E7B" w:rsidRPr="00816C4A" w:rsidRDefault="00E86E7B" w:rsidP="00E86E7B">
      <w:pPr>
        <w:pStyle w:val="Heading2"/>
      </w:pPr>
      <w:bookmarkStart w:id="3297" w:name="_Toc3201070"/>
      <w:bookmarkStart w:id="3298" w:name="_Toc20392813"/>
      <w:bookmarkStart w:id="3299" w:name="_Toc27774460"/>
      <w:bookmarkStart w:id="3300" w:name="_Toc36482920"/>
      <w:bookmarkStart w:id="3301" w:name="_Toc36484580"/>
      <w:bookmarkStart w:id="3302" w:name="_Toc44933510"/>
      <w:bookmarkStart w:id="3303" w:name="_Toc50972463"/>
      <w:bookmarkStart w:id="3304" w:name="_Toc163045951"/>
      <w:r w:rsidRPr="00816C4A">
        <w:t>8.115</w:t>
      </w:r>
      <w:r w:rsidRPr="00816C4A">
        <w:tab/>
        <w:t>Encapsulated envelope type</w:t>
      </w:r>
      <w:bookmarkEnd w:id="3297"/>
      <w:bookmarkEnd w:id="3298"/>
      <w:bookmarkEnd w:id="3299"/>
      <w:bookmarkEnd w:id="3300"/>
      <w:bookmarkEnd w:id="3301"/>
      <w:bookmarkEnd w:id="3302"/>
      <w:bookmarkEnd w:id="3303"/>
      <w:bookmarkEnd w:id="3304"/>
    </w:p>
    <w:p w14:paraId="4FA8B921" w14:textId="77777777" w:rsidR="00E86E7B" w:rsidRPr="00816C4A" w:rsidRDefault="00E86E7B" w:rsidP="00E86E7B">
      <w:r w:rsidRPr="00816C4A">
        <w:t>Not required by 3GPP.</w:t>
      </w:r>
    </w:p>
    <w:p w14:paraId="16D2F66A" w14:textId="77777777" w:rsidR="00E86E7B" w:rsidRPr="00816C4A" w:rsidRDefault="00E86E7B" w:rsidP="00E86E7B">
      <w:pPr>
        <w:pStyle w:val="Heading2"/>
      </w:pPr>
      <w:bookmarkStart w:id="3305" w:name="_Toc3201071"/>
      <w:bookmarkStart w:id="3306" w:name="_Toc20392814"/>
      <w:bookmarkStart w:id="3307" w:name="_Toc27774461"/>
      <w:bookmarkStart w:id="3308" w:name="_Toc36482921"/>
      <w:bookmarkStart w:id="3309" w:name="_Toc36484581"/>
      <w:bookmarkStart w:id="3310" w:name="_Toc44933511"/>
      <w:bookmarkStart w:id="3311" w:name="_Toc50972464"/>
      <w:bookmarkStart w:id="3312" w:name="_Toc163045952"/>
      <w:r w:rsidRPr="00816C4A">
        <w:t>8.116</w:t>
      </w:r>
      <w:r w:rsidRPr="00816C4A">
        <w:tab/>
        <w:t>Void</w:t>
      </w:r>
      <w:bookmarkEnd w:id="3305"/>
      <w:bookmarkEnd w:id="3306"/>
      <w:bookmarkEnd w:id="3307"/>
      <w:bookmarkEnd w:id="3308"/>
      <w:bookmarkEnd w:id="3309"/>
      <w:bookmarkEnd w:id="3310"/>
      <w:bookmarkEnd w:id="3311"/>
      <w:bookmarkEnd w:id="3312"/>
    </w:p>
    <w:p w14:paraId="364408AA" w14:textId="77777777" w:rsidR="00E86E7B" w:rsidRPr="00816C4A" w:rsidRDefault="00E86E7B" w:rsidP="00E86E7B">
      <w:pPr>
        <w:pStyle w:val="Heading2"/>
      </w:pPr>
      <w:bookmarkStart w:id="3313" w:name="_Toc3201072"/>
      <w:bookmarkStart w:id="3314" w:name="_Toc20392815"/>
      <w:bookmarkStart w:id="3315" w:name="_Toc27774462"/>
      <w:bookmarkStart w:id="3316" w:name="_Toc36482922"/>
      <w:bookmarkStart w:id="3317" w:name="_Toc36484582"/>
      <w:bookmarkStart w:id="3318" w:name="_Toc44933512"/>
      <w:bookmarkStart w:id="3319" w:name="_Toc50972465"/>
      <w:bookmarkStart w:id="3320" w:name="_Toc163045953"/>
      <w:r w:rsidRPr="00816C4A">
        <w:t>8.117</w:t>
      </w:r>
      <w:r w:rsidRPr="00816C4A">
        <w:tab/>
        <w:t>Void</w:t>
      </w:r>
      <w:bookmarkEnd w:id="3313"/>
      <w:bookmarkEnd w:id="3314"/>
      <w:bookmarkEnd w:id="3315"/>
      <w:bookmarkEnd w:id="3316"/>
      <w:bookmarkEnd w:id="3317"/>
      <w:bookmarkEnd w:id="3318"/>
      <w:bookmarkEnd w:id="3319"/>
      <w:bookmarkEnd w:id="3320"/>
    </w:p>
    <w:p w14:paraId="6B0D3886" w14:textId="77777777" w:rsidR="00E86E7B" w:rsidRPr="00816C4A" w:rsidRDefault="00E86E7B" w:rsidP="00E86E7B">
      <w:pPr>
        <w:pStyle w:val="Heading2"/>
      </w:pPr>
      <w:bookmarkStart w:id="3321" w:name="_Toc3201073"/>
      <w:bookmarkStart w:id="3322" w:name="_Toc20392816"/>
      <w:bookmarkStart w:id="3323" w:name="_Toc27774463"/>
      <w:bookmarkStart w:id="3324" w:name="_Toc36482923"/>
      <w:bookmarkStart w:id="3325" w:name="_Toc36484583"/>
      <w:bookmarkStart w:id="3326" w:name="_Toc44933513"/>
      <w:bookmarkStart w:id="3327" w:name="_Toc50972466"/>
      <w:bookmarkStart w:id="3328" w:name="_Toc163045954"/>
      <w:r w:rsidRPr="00816C4A">
        <w:t>8.118</w:t>
      </w:r>
      <w:r w:rsidRPr="00816C4A">
        <w:tab/>
        <w:t>PLMN ID</w:t>
      </w:r>
      <w:bookmarkEnd w:id="3321"/>
      <w:bookmarkEnd w:id="3322"/>
      <w:bookmarkEnd w:id="3323"/>
      <w:bookmarkEnd w:id="3324"/>
      <w:bookmarkEnd w:id="3325"/>
      <w:bookmarkEnd w:id="3326"/>
      <w:bookmarkEnd w:id="3327"/>
      <w:bookmarkEnd w:id="33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F43515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53E538E"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7318578F"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7E3F539" w14:textId="77777777" w:rsidR="00E86E7B" w:rsidRPr="00816C4A" w:rsidRDefault="00E86E7B" w:rsidP="00B27DCC">
            <w:pPr>
              <w:pStyle w:val="TAH"/>
              <w:ind w:left="284" w:hanging="284"/>
            </w:pPr>
            <w:r w:rsidRPr="00816C4A">
              <w:t>Length</w:t>
            </w:r>
          </w:p>
        </w:tc>
      </w:tr>
      <w:tr w:rsidR="00E86E7B" w:rsidRPr="00816C4A" w14:paraId="0E12645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93607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4E7F55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51BB0096" w14:textId="77777777" w:rsidR="00E86E7B" w:rsidRPr="00816C4A" w:rsidRDefault="00E86E7B" w:rsidP="00B27DCC">
            <w:pPr>
              <w:pStyle w:val="TAC"/>
              <w:ind w:left="284" w:hanging="284"/>
            </w:pPr>
            <w:r w:rsidRPr="00816C4A">
              <w:t>1</w:t>
            </w:r>
          </w:p>
        </w:tc>
      </w:tr>
      <w:tr w:rsidR="00E86E7B" w:rsidRPr="00816C4A" w14:paraId="34D043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A136DF"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2DC30937"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E4554BB" w14:textId="77777777" w:rsidR="00E86E7B" w:rsidRPr="00816C4A" w:rsidRDefault="00E86E7B" w:rsidP="00B27DCC">
            <w:pPr>
              <w:pStyle w:val="TAC"/>
              <w:ind w:left="284" w:hanging="284"/>
            </w:pPr>
            <w:r w:rsidRPr="00816C4A">
              <w:t>1</w:t>
            </w:r>
          </w:p>
        </w:tc>
      </w:tr>
      <w:tr w:rsidR="00E86E7B" w:rsidRPr="00816C4A" w14:paraId="0154E1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CACB91"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62F045CD"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36B2B84B" w14:textId="77777777" w:rsidR="00E86E7B" w:rsidRPr="00816C4A" w:rsidRDefault="00E86E7B" w:rsidP="00B27DCC">
            <w:pPr>
              <w:pStyle w:val="TAC"/>
              <w:ind w:left="284" w:hanging="284"/>
            </w:pPr>
            <w:r w:rsidRPr="00816C4A">
              <w:t>3</w:t>
            </w:r>
          </w:p>
        </w:tc>
      </w:tr>
    </w:tbl>
    <w:p w14:paraId="305CA813" w14:textId="77777777" w:rsidR="00E86E7B" w:rsidRPr="00816C4A" w:rsidRDefault="00E86E7B" w:rsidP="00E86E7B"/>
    <w:p w14:paraId="6DA8A4F0" w14:textId="3B40384B"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E05181">
        <w:t> </w:t>
      </w:r>
      <w:r w:rsidR="00E05181" w:rsidRPr="00816C4A">
        <w:t>[</w:t>
      </w:r>
      <w:r w:rsidRPr="00816C4A">
        <w:t>9].</w:t>
      </w:r>
    </w:p>
    <w:p w14:paraId="79CC6DD4" w14:textId="77777777" w:rsidR="00E86E7B" w:rsidRPr="00816C4A" w:rsidRDefault="00E86E7B" w:rsidP="00E86E7B">
      <w:pPr>
        <w:pStyle w:val="Heading2"/>
      </w:pPr>
      <w:bookmarkStart w:id="3329" w:name="_Toc3201074"/>
      <w:bookmarkStart w:id="3330" w:name="_Toc20392817"/>
      <w:bookmarkStart w:id="3331" w:name="_Toc27774464"/>
      <w:bookmarkStart w:id="3332" w:name="_Toc36482924"/>
      <w:bookmarkStart w:id="3333" w:name="_Toc36484584"/>
      <w:bookmarkStart w:id="3334" w:name="_Toc44933514"/>
      <w:bookmarkStart w:id="3335" w:name="_Toc50972467"/>
      <w:bookmarkStart w:id="3336" w:name="_Toc163045955"/>
      <w:r w:rsidRPr="00816C4A">
        <w:t>8.119</w:t>
      </w:r>
      <w:r w:rsidRPr="00816C4A">
        <w:tab/>
        <w:t>E-UTRAN Inter-frequency Network Measurement Results</w:t>
      </w:r>
      <w:bookmarkEnd w:id="3329"/>
      <w:bookmarkEnd w:id="3330"/>
      <w:bookmarkEnd w:id="3331"/>
      <w:bookmarkEnd w:id="3332"/>
      <w:bookmarkEnd w:id="3333"/>
      <w:bookmarkEnd w:id="3334"/>
      <w:bookmarkEnd w:id="3335"/>
      <w:bookmarkEnd w:id="3336"/>
    </w:p>
    <w:p w14:paraId="329E5022" w14:textId="77777777" w:rsidR="00E86E7B" w:rsidRPr="00816C4A" w:rsidRDefault="00E86E7B" w:rsidP="00E86E7B"/>
    <w:p w14:paraId="7E74F46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14ED79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7D0FB44" w14:textId="77777777" w:rsidR="00E86E7B" w:rsidRPr="00816C4A" w:rsidRDefault="00E86E7B" w:rsidP="00B27DCC">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5744569D" w14:textId="77777777" w:rsidR="00E86E7B" w:rsidRPr="00816C4A" w:rsidRDefault="00E86E7B" w:rsidP="00B27DCC">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73BBA8FD" w14:textId="77777777" w:rsidR="00E86E7B" w:rsidRPr="00816C4A" w:rsidRDefault="00E86E7B" w:rsidP="00B27DCC">
            <w:pPr>
              <w:pStyle w:val="TAH"/>
              <w:rPr>
                <w:lang w:eastAsia="en-GB"/>
              </w:rPr>
            </w:pPr>
            <w:r w:rsidRPr="00816C4A">
              <w:rPr>
                <w:lang w:eastAsia="en-GB"/>
              </w:rPr>
              <w:t>Length</w:t>
            </w:r>
          </w:p>
        </w:tc>
      </w:tr>
      <w:tr w:rsidR="00E86E7B" w:rsidRPr="00816C4A" w14:paraId="59EBEF2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8B18210" w14:textId="77777777" w:rsidR="00E86E7B" w:rsidRPr="00816C4A" w:rsidRDefault="00E86E7B" w:rsidP="00B27DCC">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CD78138" w14:textId="77777777" w:rsidR="00E86E7B" w:rsidRPr="00816C4A" w:rsidRDefault="00E86E7B" w:rsidP="00B27DCC">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52852BBE" w14:textId="77777777" w:rsidR="00E86E7B" w:rsidRPr="00816C4A" w:rsidRDefault="00E86E7B" w:rsidP="00B27DCC">
            <w:pPr>
              <w:pStyle w:val="TAC"/>
              <w:rPr>
                <w:lang w:eastAsia="en-GB"/>
              </w:rPr>
            </w:pPr>
            <w:r w:rsidRPr="00816C4A">
              <w:rPr>
                <w:lang w:eastAsia="en-GB"/>
              </w:rPr>
              <w:t>1</w:t>
            </w:r>
          </w:p>
        </w:tc>
      </w:tr>
      <w:tr w:rsidR="00E86E7B" w:rsidRPr="00816C4A" w14:paraId="6BC665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B43019D" w14:textId="77777777" w:rsidR="00E86E7B" w:rsidRPr="00816C4A" w:rsidRDefault="00E86E7B" w:rsidP="00B27DCC">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64A1B854" w14:textId="77777777" w:rsidR="00E86E7B" w:rsidRPr="00816C4A" w:rsidRDefault="00E86E7B" w:rsidP="00B27DCC">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B29559E" w14:textId="77777777" w:rsidR="00E86E7B" w:rsidRPr="00816C4A" w:rsidRDefault="00E86E7B" w:rsidP="00B27DCC">
            <w:pPr>
              <w:pStyle w:val="TAC"/>
              <w:rPr>
                <w:lang w:eastAsia="en-GB"/>
              </w:rPr>
            </w:pPr>
            <w:r w:rsidRPr="00816C4A">
              <w:rPr>
                <w:lang w:eastAsia="en-GB"/>
              </w:rPr>
              <w:t>1</w:t>
            </w:r>
          </w:p>
        </w:tc>
      </w:tr>
      <w:tr w:rsidR="00E86E7B" w:rsidRPr="00816C4A" w14:paraId="57D1DB7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53DC1F9" w14:textId="77777777" w:rsidR="00E86E7B" w:rsidRPr="00816C4A" w:rsidRDefault="00E86E7B" w:rsidP="00B27DCC">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1D47316B" w14:textId="77777777" w:rsidR="00E86E7B" w:rsidRPr="00816C4A" w:rsidRDefault="00E86E7B" w:rsidP="00B27DCC">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4F3FA60B" w14:textId="77777777" w:rsidR="00E86E7B" w:rsidRPr="00816C4A" w:rsidRDefault="00E86E7B" w:rsidP="00B27DCC">
            <w:pPr>
              <w:pStyle w:val="TAC"/>
              <w:rPr>
                <w:lang w:eastAsia="en-GB"/>
              </w:rPr>
            </w:pPr>
            <w:r w:rsidRPr="00816C4A">
              <w:rPr>
                <w:lang w:eastAsia="en-GB"/>
              </w:rPr>
              <w:t>4</w:t>
            </w:r>
          </w:p>
        </w:tc>
      </w:tr>
      <w:tr w:rsidR="00E86E7B" w:rsidRPr="00816C4A" w14:paraId="2887919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8DD84E1" w14:textId="77777777" w:rsidR="00E86E7B" w:rsidRPr="00816C4A" w:rsidRDefault="00E86E7B" w:rsidP="00B27DCC">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553F6FFF" w14:textId="77777777" w:rsidR="00E86E7B" w:rsidRPr="00816C4A" w:rsidRDefault="00E86E7B" w:rsidP="00B27DCC">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7DB875AE" w14:textId="77777777" w:rsidR="00E86E7B" w:rsidRPr="00816C4A" w:rsidRDefault="00E86E7B" w:rsidP="00B27DCC">
            <w:pPr>
              <w:pStyle w:val="TAC"/>
              <w:rPr>
                <w:lang w:eastAsia="en-GB"/>
              </w:rPr>
            </w:pPr>
            <w:r w:rsidRPr="00816C4A">
              <w:rPr>
                <w:lang w:eastAsia="en-GB"/>
              </w:rPr>
              <w:t>X</w:t>
            </w:r>
          </w:p>
        </w:tc>
      </w:tr>
    </w:tbl>
    <w:p w14:paraId="73E83D2B" w14:textId="77777777" w:rsidR="00E86E7B" w:rsidRPr="00816C4A" w:rsidRDefault="00E86E7B" w:rsidP="00E86E7B"/>
    <w:p w14:paraId="2F7F7E21" w14:textId="77777777" w:rsidR="00E86E7B" w:rsidRPr="00816C4A" w:rsidRDefault="00E86E7B" w:rsidP="00E86E7B">
      <w:pPr>
        <w:ind w:left="270"/>
      </w:pPr>
      <w:r w:rsidRPr="00816C4A">
        <w:lastRenderedPageBreak/>
        <w:t>The ME can send more than one E-UTRAN Inter-frequency Network Measurement Results TLV object, each containing the results of one frequency. This TLV object shall be used only if the service "extended EARFCN" is available in the USIM Service Table (see TS 31.102 [14]).</w:t>
      </w:r>
    </w:p>
    <w:p w14:paraId="491673DB" w14:textId="619B7CE9" w:rsidR="00E86E7B" w:rsidRPr="00816C4A" w:rsidRDefault="00E86E7B" w:rsidP="00E86E7B">
      <w:pPr>
        <w:ind w:left="270"/>
      </w:pPr>
      <w:r w:rsidRPr="00816C4A">
        <w:t xml:space="preserve">The frequency value shall be coded as the ARFCN-ValueEUTRA-v9e0 as defined in </w:t>
      </w:r>
      <w:r w:rsidR="00E05181" w:rsidRPr="00816C4A">
        <w:t>TS</w:t>
      </w:r>
      <w:r w:rsidR="00E05181">
        <w:t> </w:t>
      </w:r>
      <w:r w:rsidR="00E05181" w:rsidRPr="00816C4A">
        <w:t>3</w:t>
      </w:r>
      <w:r w:rsidRPr="00816C4A">
        <w:t>6.331</w:t>
      </w:r>
      <w:r w:rsidR="00E05181">
        <w:t> </w:t>
      </w:r>
      <w:r w:rsidR="00E05181" w:rsidRPr="00816C4A">
        <w:t>[</w:t>
      </w:r>
      <w:r w:rsidRPr="00816C4A">
        <w:t>49].</w:t>
      </w:r>
    </w:p>
    <w:p w14:paraId="7D67776A"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055D1C11" w14:textId="77777777" w:rsidR="00E86E7B" w:rsidRPr="00816C4A" w:rsidRDefault="00E86E7B" w:rsidP="00E86E7B">
      <w:pPr>
        <w:pStyle w:val="B1"/>
      </w:pPr>
      <w:r w:rsidRPr="00816C4A">
        <w:t>-</w:t>
      </w:r>
      <w:r w:rsidRPr="00816C4A">
        <w:tab/>
        <w:t>The "measId" field in the "measResults" shall be set to the value '1'.</w:t>
      </w:r>
    </w:p>
    <w:p w14:paraId="600A63B5" w14:textId="77777777" w:rsidR="00E86E7B" w:rsidRPr="00816C4A" w:rsidRDefault="00E86E7B" w:rsidP="00E86E7B">
      <w:pPr>
        <w:pStyle w:val="B1"/>
      </w:pPr>
      <w:r w:rsidRPr="00816C4A">
        <w:t>-</w:t>
      </w:r>
      <w:r w:rsidRPr="00816C4A">
        <w:tab/>
        <w:t>the ME shall include IE "measResultServCell" with RSRP and RSRQ of the serving cell.</w:t>
      </w:r>
    </w:p>
    <w:p w14:paraId="09A0050D"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5AEE8595"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0B87985F" w14:textId="77777777" w:rsidR="00E86E7B" w:rsidRPr="00816C4A" w:rsidRDefault="00E86E7B" w:rsidP="00E86E7B">
      <w:pPr>
        <w:pStyle w:val="Heading2"/>
      </w:pPr>
      <w:bookmarkStart w:id="3337" w:name="_Toc3201075"/>
      <w:bookmarkStart w:id="3338" w:name="_Toc20392818"/>
      <w:bookmarkStart w:id="3339" w:name="_Toc27774465"/>
      <w:bookmarkStart w:id="3340" w:name="_Toc36482925"/>
      <w:bookmarkStart w:id="3341" w:name="_Toc36484585"/>
      <w:bookmarkStart w:id="3342" w:name="_Toc44933515"/>
      <w:bookmarkStart w:id="3343" w:name="_Toc50972468"/>
      <w:bookmarkStart w:id="3344" w:name="_Toc163045956"/>
      <w:r w:rsidRPr="00816C4A">
        <w:t>8.120</w:t>
      </w:r>
      <w:r w:rsidRPr="00816C4A">
        <w:tab/>
        <w:t>Call control result</w:t>
      </w:r>
      <w:bookmarkEnd w:id="3337"/>
      <w:bookmarkEnd w:id="3338"/>
      <w:bookmarkEnd w:id="3339"/>
      <w:bookmarkEnd w:id="3340"/>
      <w:bookmarkEnd w:id="3341"/>
      <w:bookmarkEnd w:id="3342"/>
      <w:bookmarkEnd w:id="3343"/>
      <w:bookmarkEnd w:id="3344"/>
    </w:p>
    <w:p w14:paraId="6BED35EC" w14:textId="77777777" w:rsidR="00E86E7B" w:rsidRPr="00816C4A" w:rsidRDefault="00E86E7B" w:rsidP="00E86E7B">
      <w:r w:rsidRPr="00816C4A">
        <w:t>Not required by 3GPP.</w:t>
      </w:r>
    </w:p>
    <w:p w14:paraId="063A8E88" w14:textId="77777777" w:rsidR="00E86E7B" w:rsidRPr="00816C4A" w:rsidRDefault="00E86E7B" w:rsidP="00E86E7B">
      <w:pPr>
        <w:pStyle w:val="Heading2"/>
      </w:pPr>
      <w:bookmarkStart w:id="3345" w:name="_Toc3201076"/>
      <w:bookmarkStart w:id="3346" w:name="_Toc20392819"/>
      <w:bookmarkStart w:id="3347" w:name="_Toc27774466"/>
      <w:bookmarkStart w:id="3348" w:name="_Toc36482926"/>
      <w:bookmarkStart w:id="3349" w:name="_Toc36484586"/>
      <w:bookmarkStart w:id="3350" w:name="_Toc44933516"/>
      <w:bookmarkStart w:id="3351" w:name="_Toc50972469"/>
      <w:bookmarkStart w:id="3352" w:name="_Toc163045957"/>
      <w:r w:rsidRPr="00816C4A">
        <w:t>8.121</w:t>
      </w:r>
      <w:r w:rsidRPr="00816C4A">
        <w:tab/>
        <w:t>eCAT sequence number</w:t>
      </w:r>
      <w:bookmarkEnd w:id="3345"/>
      <w:bookmarkEnd w:id="3346"/>
      <w:bookmarkEnd w:id="3347"/>
      <w:bookmarkEnd w:id="3348"/>
      <w:bookmarkEnd w:id="3349"/>
      <w:bookmarkEnd w:id="3350"/>
      <w:bookmarkEnd w:id="3351"/>
      <w:bookmarkEnd w:id="3352"/>
    </w:p>
    <w:p w14:paraId="0F7AAB2F" w14:textId="77777777" w:rsidR="00E86E7B" w:rsidRPr="00816C4A" w:rsidRDefault="00E86E7B" w:rsidP="00E86E7B">
      <w:pPr>
        <w:pStyle w:val="B1"/>
        <w:ind w:left="0" w:firstLine="0"/>
      </w:pPr>
      <w:r w:rsidRPr="00816C4A">
        <w:t>Not required by 3GPP.</w:t>
      </w:r>
    </w:p>
    <w:p w14:paraId="7005F141" w14:textId="77777777" w:rsidR="00E86E7B" w:rsidRPr="00816C4A" w:rsidRDefault="00E86E7B" w:rsidP="00E86E7B">
      <w:pPr>
        <w:pStyle w:val="Heading2"/>
      </w:pPr>
      <w:bookmarkStart w:id="3353" w:name="_Toc3201077"/>
      <w:bookmarkStart w:id="3354" w:name="_Toc20392820"/>
      <w:bookmarkStart w:id="3355" w:name="_Toc27774467"/>
      <w:bookmarkStart w:id="3356" w:name="_Toc36482927"/>
      <w:bookmarkStart w:id="3357" w:name="_Toc36484587"/>
      <w:bookmarkStart w:id="3358" w:name="_Toc44933517"/>
      <w:bookmarkStart w:id="3359" w:name="_Toc50972470"/>
      <w:bookmarkStart w:id="3360" w:name="_Toc163045958"/>
      <w:r w:rsidRPr="00816C4A">
        <w:t>8.122</w:t>
      </w:r>
      <w:r w:rsidRPr="00816C4A">
        <w:tab/>
        <w:t>Encrypted TLV list</w:t>
      </w:r>
      <w:bookmarkEnd w:id="3353"/>
      <w:bookmarkEnd w:id="3354"/>
      <w:bookmarkEnd w:id="3355"/>
      <w:bookmarkEnd w:id="3356"/>
      <w:bookmarkEnd w:id="3357"/>
      <w:bookmarkEnd w:id="3358"/>
      <w:bookmarkEnd w:id="3359"/>
      <w:bookmarkEnd w:id="3360"/>
    </w:p>
    <w:p w14:paraId="2F0539E2" w14:textId="77777777" w:rsidR="00E86E7B" w:rsidRPr="00816C4A" w:rsidRDefault="00E86E7B" w:rsidP="00E86E7B">
      <w:pPr>
        <w:pStyle w:val="B1"/>
        <w:ind w:left="0" w:firstLine="0"/>
      </w:pPr>
      <w:r w:rsidRPr="00816C4A">
        <w:t>Not required by 3GPP.</w:t>
      </w:r>
    </w:p>
    <w:p w14:paraId="768A62E6" w14:textId="77777777" w:rsidR="00E86E7B" w:rsidRPr="00816C4A" w:rsidRDefault="00E86E7B" w:rsidP="00E86E7B">
      <w:pPr>
        <w:pStyle w:val="Heading2"/>
      </w:pPr>
      <w:bookmarkStart w:id="3361" w:name="_Toc3201078"/>
      <w:bookmarkStart w:id="3362" w:name="_Toc20392821"/>
      <w:bookmarkStart w:id="3363" w:name="_Toc27774468"/>
      <w:bookmarkStart w:id="3364" w:name="_Toc36482928"/>
      <w:bookmarkStart w:id="3365" w:name="_Toc36484588"/>
      <w:bookmarkStart w:id="3366" w:name="_Toc44933518"/>
      <w:bookmarkStart w:id="3367" w:name="_Toc50972471"/>
      <w:bookmarkStart w:id="3368" w:name="_Toc163045959"/>
      <w:r w:rsidRPr="00816C4A">
        <w:t>8.123</w:t>
      </w:r>
      <w:r w:rsidRPr="00816C4A">
        <w:tab/>
        <w:t>MAC</w:t>
      </w:r>
      <w:bookmarkEnd w:id="3361"/>
      <w:bookmarkEnd w:id="3362"/>
      <w:bookmarkEnd w:id="3363"/>
      <w:bookmarkEnd w:id="3364"/>
      <w:bookmarkEnd w:id="3365"/>
      <w:bookmarkEnd w:id="3366"/>
      <w:bookmarkEnd w:id="3367"/>
      <w:bookmarkEnd w:id="3368"/>
    </w:p>
    <w:p w14:paraId="3600FC8E" w14:textId="77777777" w:rsidR="00E86E7B" w:rsidRPr="00816C4A" w:rsidRDefault="00E86E7B" w:rsidP="00E86E7B">
      <w:pPr>
        <w:pStyle w:val="B1"/>
        <w:ind w:left="0" w:firstLine="0"/>
      </w:pPr>
      <w:r w:rsidRPr="00816C4A">
        <w:t>Not required by 3GPP.</w:t>
      </w:r>
    </w:p>
    <w:p w14:paraId="5EE595BF" w14:textId="77777777" w:rsidR="00E86E7B" w:rsidRPr="00816C4A" w:rsidRDefault="00E86E7B" w:rsidP="00E86E7B">
      <w:pPr>
        <w:pStyle w:val="Heading2"/>
      </w:pPr>
      <w:bookmarkStart w:id="3369" w:name="_Toc3201079"/>
      <w:bookmarkStart w:id="3370" w:name="_Toc20392822"/>
      <w:bookmarkStart w:id="3371" w:name="_Toc27774469"/>
      <w:bookmarkStart w:id="3372" w:name="_Toc36482929"/>
      <w:bookmarkStart w:id="3373" w:name="_Toc36484589"/>
      <w:bookmarkStart w:id="3374" w:name="_Toc44933519"/>
      <w:bookmarkStart w:id="3375" w:name="_Toc50972472"/>
      <w:bookmarkStart w:id="3376" w:name="_Toc163045960"/>
      <w:r w:rsidRPr="00816C4A">
        <w:t>8.124</w:t>
      </w:r>
      <w:r w:rsidRPr="00816C4A">
        <w:tab/>
        <w:t>SA template</w:t>
      </w:r>
      <w:bookmarkEnd w:id="3369"/>
      <w:bookmarkEnd w:id="3370"/>
      <w:bookmarkEnd w:id="3371"/>
      <w:bookmarkEnd w:id="3372"/>
      <w:bookmarkEnd w:id="3373"/>
      <w:bookmarkEnd w:id="3374"/>
      <w:bookmarkEnd w:id="3375"/>
      <w:bookmarkEnd w:id="3376"/>
    </w:p>
    <w:p w14:paraId="28AEA923" w14:textId="77777777" w:rsidR="00E86E7B" w:rsidRPr="00816C4A" w:rsidRDefault="00E86E7B" w:rsidP="00E86E7B">
      <w:pPr>
        <w:pStyle w:val="ListNumber2"/>
        <w:ind w:left="0" w:firstLine="0"/>
      </w:pPr>
      <w:r w:rsidRPr="00816C4A">
        <w:t>Not required by 3GPP.</w:t>
      </w:r>
    </w:p>
    <w:p w14:paraId="4F9B7B01" w14:textId="77777777" w:rsidR="00E86E7B" w:rsidRPr="00816C4A" w:rsidRDefault="00E86E7B" w:rsidP="00E86E7B">
      <w:pPr>
        <w:pStyle w:val="Heading2"/>
      </w:pPr>
      <w:bookmarkStart w:id="3377" w:name="_Toc3201080"/>
      <w:bookmarkStart w:id="3378" w:name="_Toc20392823"/>
      <w:bookmarkStart w:id="3379" w:name="_Toc27774470"/>
      <w:bookmarkStart w:id="3380" w:name="_Toc36482930"/>
      <w:bookmarkStart w:id="3381" w:name="_Toc36484590"/>
      <w:bookmarkStart w:id="3382" w:name="_Toc44933520"/>
      <w:bookmarkStart w:id="3383" w:name="_Toc50972473"/>
      <w:bookmarkStart w:id="3384" w:name="_Toc163045961"/>
      <w:r w:rsidRPr="00816C4A">
        <w:t>8.125</w:t>
      </w:r>
      <w:r w:rsidRPr="00816C4A">
        <w:tab/>
        <w:t>CAT service list</w:t>
      </w:r>
      <w:bookmarkEnd w:id="3377"/>
      <w:bookmarkEnd w:id="3378"/>
      <w:bookmarkEnd w:id="3379"/>
      <w:bookmarkEnd w:id="3380"/>
      <w:bookmarkEnd w:id="3381"/>
      <w:bookmarkEnd w:id="3382"/>
      <w:bookmarkEnd w:id="3383"/>
      <w:bookmarkEnd w:id="3384"/>
    </w:p>
    <w:p w14:paraId="1ACAC6A8" w14:textId="77777777" w:rsidR="00E86E7B" w:rsidRPr="00816C4A" w:rsidRDefault="00E86E7B" w:rsidP="00E86E7B">
      <w:pPr>
        <w:pStyle w:val="B1"/>
        <w:ind w:left="0" w:firstLine="0"/>
      </w:pPr>
      <w:r w:rsidRPr="00816C4A">
        <w:t>Not required by 3GPP.</w:t>
      </w:r>
    </w:p>
    <w:p w14:paraId="7033E715" w14:textId="77777777" w:rsidR="00E86E7B" w:rsidRPr="00816C4A" w:rsidRDefault="00E86E7B" w:rsidP="00E86E7B">
      <w:pPr>
        <w:pStyle w:val="Heading2"/>
      </w:pPr>
      <w:bookmarkStart w:id="3385" w:name="_Toc3201081"/>
      <w:bookmarkStart w:id="3386" w:name="_Toc20392824"/>
      <w:bookmarkStart w:id="3387" w:name="_Toc27774471"/>
      <w:bookmarkStart w:id="3388" w:name="_Toc36482931"/>
      <w:bookmarkStart w:id="3389" w:name="_Toc36484591"/>
      <w:bookmarkStart w:id="3390" w:name="_Toc44933521"/>
      <w:bookmarkStart w:id="3391" w:name="_Toc50972474"/>
      <w:bookmarkStart w:id="3392" w:name="_Toc163045962"/>
      <w:r w:rsidRPr="00816C4A">
        <w:t>8.126</w:t>
      </w:r>
      <w:r w:rsidRPr="00816C4A">
        <w:tab/>
        <w:t>Refresh enforcement policy</w:t>
      </w:r>
      <w:bookmarkEnd w:id="3385"/>
      <w:bookmarkEnd w:id="3386"/>
      <w:bookmarkEnd w:id="3387"/>
      <w:bookmarkEnd w:id="3388"/>
      <w:bookmarkEnd w:id="3389"/>
      <w:bookmarkEnd w:id="3390"/>
      <w:bookmarkEnd w:id="3391"/>
      <w:bookmarkEnd w:id="3392"/>
    </w:p>
    <w:p w14:paraId="1234F87C" w14:textId="5A03739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.103.</w:t>
      </w:r>
    </w:p>
    <w:p w14:paraId="152D573C" w14:textId="77777777" w:rsidR="00E86E7B" w:rsidRPr="00816C4A" w:rsidRDefault="00E86E7B" w:rsidP="00E86E7B">
      <w:pPr>
        <w:pStyle w:val="Heading2"/>
      </w:pPr>
      <w:bookmarkStart w:id="3393" w:name="_Toc3201082"/>
      <w:bookmarkStart w:id="3394" w:name="_Toc20392825"/>
      <w:bookmarkStart w:id="3395" w:name="_Toc27774472"/>
      <w:bookmarkStart w:id="3396" w:name="_Toc36482932"/>
      <w:bookmarkStart w:id="3397" w:name="_Toc36484592"/>
      <w:bookmarkStart w:id="3398" w:name="_Toc44933522"/>
      <w:bookmarkStart w:id="3399" w:name="_Toc50972475"/>
      <w:bookmarkStart w:id="3400" w:name="_Toc163045963"/>
      <w:r w:rsidRPr="00816C4A">
        <w:t>8.127</w:t>
      </w:r>
      <w:r w:rsidRPr="00816C4A">
        <w:tab/>
        <w:t>DNS Server Address</w:t>
      </w:r>
      <w:bookmarkEnd w:id="3393"/>
      <w:bookmarkEnd w:id="3394"/>
      <w:bookmarkEnd w:id="3395"/>
      <w:bookmarkEnd w:id="3396"/>
      <w:bookmarkEnd w:id="3397"/>
      <w:bookmarkEnd w:id="3398"/>
      <w:bookmarkEnd w:id="3399"/>
      <w:bookmarkEnd w:id="3400"/>
    </w:p>
    <w:p w14:paraId="07785664" w14:textId="04DC8748" w:rsidR="00E86E7B" w:rsidRPr="00816C4A" w:rsidRDefault="00E86E7B" w:rsidP="00E86E7B">
      <w:pPr>
        <w:pStyle w:val="B1"/>
        <w:ind w:left="0" w:firstLine="0"/>
      </w:pPr>
      <w:r w:rsidRPr="00816C4A">
        <w:t xml:space="preserve">See ETSI TS 102 223 [32] </w:t>
      </w:r>
      <w:r w:rsidR="00E05181" w:rsidRPr="00816C4A">
        <w:t>clause</w:t>
      </w:r>
      <w:r w:rsidR="00E05181">
        <w:t> </w:t>
      </w:r>
      <w:r w:rsidR="00E05181" w:rsidRPr="00816C4A">
        <w:t>8</w:t>
      </w:r>
      <w:r w:rsidRPr="00816C4A">
        <w:t>.104.</w:t>
      </w:r>
    </w:p>
    <w:p w14:paraId="2E96F9A5" w14:textId="77777777" w:rsidR="00E86E7B" w:rsidRPr="00816C4A" w:rsidRDefault="00E86E7B" w:rsidP="00E86E7B">
      <w:pPr>
        <w:pStyle w:val="Heading2"/>
      </w:pPr>
      <w:bookmarkStart w:id="3401" w:name="_Toc3201083"/>
      <w:bookmarkStart w:id="3402" w:name="_Toc20392826"/>
      <w:bookmarkStart w:id="3403" w:name="_Toc27774473"/>
      <w:bookmarkStart w:id="3404" w:name="_Toc36482933"/>
      <w:bookmarkStart w:id="3405" w:name="_Toc36484593"/>
      <w:bookmarkStart w:id="3406" w:name="_Toc44933523"/>
      <w:bookmarkStart w:id="3407" w:name="_Toc50972476"/>
      <w:bookmarkStart w:id="3408" w:name="_Toc163045964"/>
      <w:r w:rsidRPr="00816C4A">
        <w:lastRenderedPageBreak/>
        <w:t>8.128</w:t>
      </w:r>
      <w:r w:rsidRPr="00816C4A">
        <w:tab/>
        <w:t>ProSe Report Data</w:t>
      </w:r>
      <w:bookmarkEnd w:id="3401"/>
      <w:bookmarkEnd w:id="3402"/>
      <w:bookmarkEnd w:id="3403"/>
      <w:bookmarkEnd w:id="3404"/>
      <w:bookmarkEnd w:id="3405"/>
      <w:bookmarkEnd w:id="3406"/>
      <w:bookmarkEnd w:id="3407"/>
      <w:bookmarkEnd w:id="34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B4222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0F3F512"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A0DB457"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ACC50BC" w14:textId="77777777" w:rsidR="00E86E7B" w:rsidRPr="00816C4A" w:rsidRDefault="00E86E7B" w:rsidP="00B27DCC">
            <w:pPr>
              <w:pStyle w:val="TAH"/>
              <w:ind w:left="284" w:hanging="284"/>
            </w:pPr>
            <w:r w:rsidRPr="00816C4A">
              <w:t>Length</w:t>
            </w:r>
          </w:p>
        </w:tc>
      </w:tr>
      <w:tr w:rsidR="00E86E7B" w:rsidRPr="00816C4A" w14:paraId="723CA3D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32119D2"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7E88A0C"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7F04B264" w14:textId="77777777" w:rsidR="00E86E7B" w:rsidRPr="00816C4A" w:rsidRDefault="00E86E7B" w:rsidP="00B27DCC">
            <w:pPr>
              <w:pStyle w:val="TAC"/>
              <w:ind w:left="284" w:hanging="284"/>
            </w:pPr>
            <w:r w:rsidRPr="00816C4A">
              <w:t>1</w:t>
            </w:r>
          </w:p>
        </w:tc>
      </w:tr>
      <w:tr w:rsidR="00E86E7B" w:rsidRPr="00816C4A" w14:paraId="22CD6C8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B6605D0"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33F9B18A"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0D1CBEB9" w14:textId="77777777" w:rsidR="00E86E7B" w:rsidRPr="00816C4A" w:rsidRDefault="00E86E7B" w:rsidP="00B27DCC">
            <w:pPr>
              <w:pStyle w:val="TAC"/>
              <w:ind w:left="284" w:hanging="284"/>
            </w:pPr>
            <w:r w:rsidRPr="00816C4A">
              <w:t>X (1 or 2)</w:t>
            </w:r>
          </w:p>
        </w:tc>
      </w:tr>
      <w:tr w:rsidR="00E86E7B" w:rsidRPr="00816C4A" w14:paraId="290E5C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DC9BFDA"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7FD1E03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31948064" w14:textId="77777777" w:rsidR="00E86E7B" w:rsidRPr="00816C4A" w:rsidRDefault="00E86E7B" w:rsidP="00B27DCC">
            <w:pPr>
              <w:pStyle w:val="TAC"/>
              <w:ind w:left="284" w:hanging="284"/>
            </w:pPr>
            <w:r w:rsidRPr="00816C4A">
              <w:t>Y</w:t>
            </w:r>
          </w:p>
        </w:tc>
      </w:tr>
    </w:tbl>
    <w:p w14:paraId="26FDF66E" w14:textId="77777777" w:rsidR="00E86E7B" w:rsidRPr="00816C4A" w:rsidRDefault="00E86E7B" w:rsidP="00E86E7B"/>
    <w:p w14:paraId="77E3B273" w14:textId="77777777" w:rsidR="00E86E7B" w:rsidRPr="00816C4A" w:rsidRDefault="00E86E7B" w:rsidP="00E86E7B">
      <w:r w:rsidRPr="00816C4A">
        <w:t>Contents:</w:t>
      </w:r>
    </w:p>
    <w:p w14:paraId="7541D378" w14:textId="77777777" w:rsidR="00E86E7B" w:rsidRPr="00816C4A" w:rsidRDefault="00E86E7B" w:rsidP="00E86E7B">
      <w:pPr>
        <w:pStyle w:val="B1"/>
      </w:pPr>
      <w:r>
        <w:t>-</w:t>
      </w:r>
      <w:r>
        <w:tab/>
      </w:r>
      <w:r w:rsidRPr="00816C4A">
        <w:t>Contains the ProSe Report</w:t>
      </w:r>
    </w:p>
    <w:p w14:paraId="795A9FCC" w14:textId="77777777" w:rsidR="00E86E7B" w:rsidRPr="00816C4A" w:rsidRDefault="00E86E7B" w:rsidP="00E86E7B">
      <w:r w:rsidRPr="00816C4A">
        <w:t>Coding:</w:t>
      </w:r>
    </w:p>
    <w:p w14:paraId="24B14308" w14:textId="331A380F" w:rsidR="00E86E7B" w:rsidRPr="00816C4A" w:rsidRDefault="00E86E7B" w:rsidP="00E86E7B">
      <w:pPr>
        <w:pStyle w:val="B1"/>
      </w:pPr>
      <w:r>
        <w:t>-</w:t>
      </w:r>
      <w:r>
        <w:tab/>
      </w:r>
      <w:r w:rsidRPr="00816C4A">
        <w:t xml:space="preserve">Coded according to the XML schema defined in </w:t>
      </w:r>
      <w:r w:rsidR="00E05181" w:rsidRPr="00816C4A">
        <w:t>TS</w:t>
      </w:r>
      <w:r w:rsidR="00E05181">
        <w:t> </w:t>
      </w:r>
      <w:r w:rsidR="00E05181" w:rsidRPr="00816C4A">
        <w:t>2</w:t>
      </w:r>
      <w:r w:rsidRPr="00816C4A">
        <w:t>4.334</w:t>
      </w:r>
      <w:r w:rsidR="00E05181">
        <w:t> </w:t>
      </w:r>
      <w:r w:rsidR="00E05181"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3F654F5D" w14:textId="77777777" w:rsidR="00E86E7B" w:rsidRPr="00816C4A" w:rsidRDefault="00E86E7B" w:rsidP="00E86E7B">
      <w:pPr>
        <w:pStyle w:val="Heading2"/>
      </w:pPr>
      <w:bookmarkStart w:id="3409" w:name="_Toc3201084"/>
      <w:bookmarkStart w:id="3410" w:name="_Toc20392827"/>
      <w:bookmarkStart w:id="3411" w:name="_Toc27774474"/>
      <w:bookmarkStart w:id="3412" w:name="_Toc36482934"/>
      <w:bookmarkStart w:id="3413" w:name="_Toc36484594"/>
      <w:bookmarkStart w:id="3414" w:name="_Toc44933524"/>
      <w:bookmarkStart w:id="3415" w:name="_Toc50972477"/>
      <w:bookmarkStart w:id="3416" w:name="_Toc163045965"/>
      <w:r w:rsidRPr="00816C4A">
        <w:t>8.129</w:t>
      </w:r>
      <w:r w:rsidRPr="00816C4A">
        <w:tab/>
        <w:t>SSID</w:t>
      </w:r>
      <w:bookmarkEnd w:id="3409"/>
      <w:bookmarkEnd w:id="3410"/>
      <w:bookmarkEnd w:id="3411"/>
      <w:bookmarkEnd w:id="3412"/>
      <w:bookmarkEnd w:id="3413"/>
      <w:bookmarkEnd w:id="3414"/>
      <w:bookmarkEnd w:id="3415"/>
      <w:bookmarkEnd w:id="3416"/>
    </w:p>
    <w:p w14:paraId="2CA28B3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A47A5A" w14:textId="77777777" w:rsidTr="00B27DCC">
        <w:trPr>
          <w:cantSplit/>
          <w:jc w:val="center"/>
        </w:trPr>
        <w:tc>
          <w:tcPr>
            <w:tcW w:w="1276" w:type="dxa"/>
          </w:tcPr>
          <w:p w14:paraId="72C45E93" w14:textId="77777777" w:rsidR="00E86E7B" w:rsidRPr="00816C4A" w:rsidRDefault="00E86E7B" w:rsidP="00B27DCC">
            <w:pPr>
              <w:pStyle w:val="TAH"/>
              <w:rPr>
                <w:lang w:eastAsia="en-GB"/>
              </w:rPr>
            </w:pPr>
            <w:r w:rsidRPr="00816C4A">
              <w:rPr>
                <w:lang w:eastAsia="en-GB"/>
              </w:rPr>
              <w:t>Byte(s)</w:t>
            </w:r>
          </w:p>
        </w:tc>
        <w:tc>
          <w:tcPr>
            <w:tcW w:w="4961" w:type="dxa"/>
          </w:tcPr>
          <w:p w14:paraId="726D2F2D" w14:textId="77777777" w:rsidR="00E86E7B" w:rsidRPr="00816C4A" w:rsidRDefault="00E86E7B" w:rsidP="00B27DCC">
            <w:pPr>
              <w:pStyle w:val="TAH"/>
              <w:rPr>
                <w:lang w:eastAsia="en-GB"/>
              </w:rPr>
            </w:pPr>
            <w:r w:rsidRPr="00816C4A">
              <w:rPr>
                <w:lang w:eastAsia="en-GB"/>
              </w:rPr>
              <w:t>Description</w:t>
            </w:r>
          </w:p>
        </w:tc>
        <w:tc>
          <w:tcPr>
            <w:tcW w:w="1417" w:type="dxa"/>
          </w:tcPr>
          <w:p w14:paraId="61B7C243" w14:textId="77777777" w:rsidR="00E86E7B" w:rsidRPr="00816C4A" w:rsidRDefault="00E86E7B" w:rsidP="00B27DCC">
            <w:pPr>
              <w:pStyle w:val="TAH"/>
              <w:rPr>
                <w:lang w:eastAsia="en-GB"/>
              </w:rPr>
            </w:pPr>
            <w:r w:rsidRPr="00816C4A">
              <w:rPr>
                <w:lang w:eastAsia="en-GB"/>
              </w:rPr>
              <w:t>Length</w:t>
            </w:r>
          </w:p>
        </w:tc>
      </w:tr>
      <w:tr w:rsidR="00E86E7B" w:rsidRPr="00816C4A" w14:paraId="6268E6F0" w14:textId="77777777" w:rsidTr="00B27DCC">
        <w:trPr>
          <w:cantSplit/>
          <w:jc w:val="center"/>
        </w:trPr>
        <w:tc>
          <w:tcPr>
            <w:tcW w:w="1276" w:type="dxa"/>
          </w:tcPr>
          <w:p w14:paraId="7DF6ABC1" w14:textId="77777777" w:rsidR="00E86E7B" w:rsidRPr="00816C4A" w:rsidRDefault="00E86E7B" w:rsidP="00B27DCC">
            <w:pPr>
              <w:pStyle w:val="TAC"/>
              <w:rPr>
                <w:lang w:eastAsia="en-GB"/>
              </w:rPr>
            </w:pPr>
            <w:r w:rsidRPr="00816C4A">
              <w:rPr>
                <w:lang w:eastAsia="en-GB"/>
              </w:rPr>
              <w:t>1</w:t>
            </w:r>
          </w:p>
        </w:tc>
        <w:tc>
          <w:tcPr>
            <w:tcW w:w="4961" w:type="dxa"/>
          </w:tcPr>
          <w:p w14:paraId="7B27FBE1" w14:textId="77777777" w:rsidR="00E86E7B" w:rsidRPr="00816C4A" w:rsidRDefault="00E86E7B" w:rsidP="00B27DCC">
            <w:pPr>
              <w:pStyle w:val="TAL"/>
            </w:pPr>
            <w:r w:rsidRPr="00816C4A">
              <w:t>SSID tag</w:t>
            </w:r>
          </w:p>
        </w:tc>
        <w:tc>
          <w:tcPr>
            <w:tcW w:w="1417" w:type="dxa"/>
          </w:tcPr>
          <w:p w14:paraId="47F6CED0" w14:textId="77777777" w:rsidR="00E86E7B" w:rsidRPr="00816C4A" w:rsidRDefault="00E86E7B" w:rsidP="00B27DCC">
            <w:pPr>
              <w:pStyle w:val="TAC"/>
              <w:rPr>
                <w:lang w:eastAsia="en-GB"/>
              </w:rPr>
            </w:pPr>
            <w:r w:rsidRPr="00816C4A">
              <w:rPr>
                <w:lang w:eastAsia="en-GB"/>
              </w:rPr>
              <w:t>1</w:t>
            </w:r>
          </w:p>
        </w:tc>
      </w:tr>
      <w:tr w:rsidR="00E86E7B" w:rsidRPr="00816C4A" w14:paraId="6D5A4D7B" w14:textId="77777777" w:rsidTr="00B27DCC">
        <w:trPr>
          <w:cantSplit/>
          <w:jc w:val="center"/>
        </w:trPr>
        <w:tc>
          <w:tcPr>
            <w:tcW w:w="1276" w:type="dxa"/>
          </w:tcPr>
          <w:p w14:paraId="6D707C2C" w14:textId="77777777" w:rsidR="00E86E7B" w:rsidRPr="00816C4A" w:rsidRDefault="00E86E7B" w:rsidP="00B27DCC">
            <w:pPr>
              <w:pStyle w:val="TAC"/>
              <w:rPr>
                <w:lang w:eastAsia="en-GB"/>
              </w:rPr>
            </w:pPr>
            <w:r w:rsidRPr="00816C4A">
              <w:rPr>
                <w:lang w:eastAsia="en-GB"/>
              </w:rPr>
              <w:t>2</w:t>
            </w:r>
          </w:p>
        </w:tc>
        <w:tc>
          <w:tcPr>
            <w:tcW w:w="4961" w:type="dxa"/>
          </w:tcPr>
          <w:p w14:paraId="0F588EE9" w14:textId="77777777" w:rsidR="00E86E7B" w:rsidRPr="00816C4A" w:rsidRDefault="00E86E7B" w:rsidP="00B27DCC">
            <w:pPr>
              <w:pStyle w:val="TAL"/>
            </w:pPr>
            <w:r w:rsidRPr="00816C4A">
              <w:t>Length (X)</w:t>
            </w:r>
          </w:p>
        </w:tc>
        <w:tc>
          <w:tcPr>
            <w:tcW w:w="1417" w:type="dxa"/>
          </w:tcPr>
          <w:p w14:paraId="536F3BE9" w14:textId="77777777" w:rsidR="00E86E7B" w:rsidRPr="00816C4A" w:rsidRDefault="00E86E7B" w:rsidP="00B27DCC">
            <w:pPr>
              <w:pStyle w:val="TAC"/>
              <w:rPr>
                <w:lang w:eastAsia="en-GB"/>
              </w:rPr>
            </w:pPr>
            <w:r w:rsidRPr="00816C4A">
              <w:rPr>
                <w:lang w:eastAsia="en-GB"/>
              </w:rPr>
              <w:t>1</w:t>
            </w:r>
          </w:p>
        </w:tc>
      </w:tr>
      <w:tr w:rsidR="00E86E7B" w:rsidRPr="00816C4A" w14:paraId="697991DD" w14:textId="77777777" w:rsidTr="00B27DCC">
        <w:trPr>
          <w:cantSplit/>
          <w:jc w:val="center"/>
        </w:trPr>
        <w:tc>
          <w:tcPr>
            <w:tcW w:w="1276" w:type="dxa"/>
          </w:tcPr>
          <w:p w14:paraId="3C5B60D8" w14:textId="77777777" w:rsidR="00E86E7B" w:rsidRPr="00816C4A" w:rsidRDefault="00E86E7B" w:rsidP="00B27DCC">
            <w:pPr>
              <w:pStyle w:val="TAC"/>
              <w:rPr>
                <w:lang w:eastAsia="en-GB"/>
              </w:rPr>
            </w:pPr>
            <w:r w:rsidRPr="00816C4A">
              <w:rPr>
                <w:lang w:eastAsia="en-GB"/>
              </w:rPr>
              <w:t>3 to (2+X)</w:t>
            </w:r>
          </w:p>
        </w:tc>
        <w:tc>
          <w:tcPr>
            <w:tcW w:w="4961" w:type="dxa"/>
          </w:tcPr>
          <w:p w14:paraId="189F0D5F" w14:textId="77777777" w:rsidR="00E86E7B" w:rsidRPr="00816C4A" w:rsidRDefault="00E86E7B" w:rsidP="00B27DCC">
            <w:pPr>
              <w:pStyle w:val="TAL"/>
            </w:pPr>
            <w:r w:rsidRPr="00816C4A">
              <w:t>SSID Value</w:t>
            </w:r>
          </w:p>
        </w:tc>
        <w:tc>
          <w:tcPr>
            <w:tcW w:w="1417" w:type="dxa"/>
          </w:tcPr>
          <w:p w14:paraId="28D0B341"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77DDAF89" w14:textId="77777777" w:rsidR="00E86E7B" w:rsidRPr="00816C4A" w:rsidRDefault="00E86E7B" w:rsidP="00E86E7B">
      <w:pPr>
        <w:rPr>
          <w:noProof/>
        </w:rPr>
      </w:pPr>
    </w:p>
    <w:p w14:paraId="0EA41C53" w14:textId="48270791" w:rsidR="00E86E7B" w:rsidRPr="00816C4A" w:rsidRDefault="00E86E7B" w:rsidP="00E86E7B">
      <w:pPr>
        <w:pStyle w:val="B2"/>
        <w:spacing w:after="0"/>
        <w:ind w:left="0" w:firstLine="0"/>
        <w:rPr>
          <w:noProof/>
        </w:rPr>
      </w:pPr>
      <w:r w:rsidRPr="00816C4A">
        <w:t>The SSID value is coded as specified for the SSID field in IEEE 802.11</w:t>
      </w:r>
      <w:r w:rsidR="00E05181">
        <w:t> </w:t>
      </w:r>
      <w:r w:rsidR="00E05181" w:rsidRPr="00816C4A">
        <w:t>[</w:t>
      </w:r>
      <w:r w:rsidRPr="00816C4A">
        <w:t>64]</w:t>
      </w:r>
      <w:r w:rsidRPr="00816C4A">
        <w:rPr>
          <w:lang w:val="en-US"/>
        </w:rPr>
        <w:t>.</w:t>
      </w:r>
    </w:p>
    <w:p w14:paraId="48DF51E0" w14:textId="77777777" w:rsidR="00E86E7B" w:rsidRPr="00816C4A" w:rsidRDefault="00E86E7B" w:rsidP="00E86E7B">
      <w:pPr>
        <w:pStyle w:val="Heading2"/>
      </w:pPr>
      <w:bookmarkStart w:id="3417" w:name="_Toc3201085"/>
      <w:bookmarkStart w:id="3418" w:name="_Toc20392828"/>
      <w:bookmarkStart w:id="3419" w:name="_Toc27774475"/>
      <w:bookmarkStart w:id="3420" w:name="_Toc36482935"/>
      <w:bookmarkStart w:id="3421" w:name="_Toc36484595"/>
      <w:bookmarkStart w:id="3422" w:name="_Toc44933525"/>
      <w:bookmarkStart w:id="3423" w:name="_Toc50972478"/>
      <w:bookmarkStart w:id="3424" w:name="_Toc163045966"/>
      <w:r w:rsidRPr="00816C4A">
        <w:t>8.130</w:t>
      </w:r>
      <w:r w:rsidRPr="00816C4A">
        <w:tab/>
        <w:t>BSSID</w:t>
      </w:r>
      <w:bookmarkEnd w:id="3417"/>
      <w:bookmarkEnd w:id="3418"/>
      <w:bookmarkEnd w:id="3419"/>
      <w:bookmarkEnd w:id="3420"/>
      <w:bookmarkEnd w:id="3421"/>
      <w:bookmarkEnd w:id="3422"/>
      <w:bookmarkEnd w:id="3423"/>
      <w:bookmarkEnd w:id="3424"/>
    </w:p>
    <w:p w14:paraId="3A54E14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EFCC040" w14:textId="77777777" w:rsidTr="00B27DCC">
        <w:trPr>
          <w:cantSplit/>
          <w:jc w:val="center"/>
        </w:trPr>
        <w:tc>
          <w:tcPr>
            <w:tcW w:w="1276" w:type="dxa"/>
          </w:tcPr>
          <w:p w14:paraId="65535800" w14:textId="77777777" w:rsidR="00E86E7B" w:rsidRPr="00816C4A" w:rsidRDefault="00E86E7B" w:rsidP="00B27DCC">
            <w:pPr>
              <w:pStyle w:val="TAH"/>
              <w:rPr>
                <w:lang w:eastAsia="en-GB"/>
              </w:rPr>
            </w:pPr>
            <w:r w:rsidRPr="00816C4A">
              <w:rPr>
                <w:lang w:eastAsia="en-GB"/>
              </w:rPr>
              <w:t>Byte(s)</w:t>
            </w:r>
          </w:p>
        </w:tc>
        <w:tc>
          <w:tcPr>
            <w:tcW w:w="4961" w:type="dxa"/>
          </w:tcPr>
          <w:p w14:paraId="4963F7D4" w14:textId="77777777" w:rsidR="00E86E7B" w:rsidRPr="00816C4A" w:rsidRDefault="00E86E7B" w:rsidP="00B27DCC">
            <w:pPr>
              <w:pStyle w:val="TAH"/>
              <w:rPr>
                <w:lang w:eastAsia="en-GB"/>
              </w:rPr>
            </w:pPr>
            <w:r w:rsidRPr="00816C4A">
              <w:rPr>
                <w:lang w:eastAsia="en-GB"/>
              </w:rPr>
              <w:t>Description</w:t>
            </w:r>
          </w:p>
        </w:tc>
        <w:tc>
          <w:tcPr>
            <w:tcW w:w="1417" w:type="dxa"/>
          </w:tcPr>
          <w:p w14:paraId="1B275536" w14:textId="77777777" w:rsidR="00E86E7B" w:rsidRPr="00816C4A" w:rsidRDefault="00E86E7B" w:rsidP="00B27DCC">
            <w:pPr>
              <w:pStyle w:val="TAH"/>
              <w:rPr>
                <w:lang w:eastAsia="en-GB"/>
              </w:rPr>
            </w:pPr>
            <w:r w:rsidRPr="00816C4A">
              <w:rPr>
                <w:lang w:eastAsia="en-GB"/>
              </w:rPr>
              <w:t>Length</w:t>
            </w:r>
          </w:p>
        </w:tc>
      </w:tr>
      <w:tr w:rsidR="00E86E7B" w:rsidRPr="00816C4A" w14:paraId="0BDCC48E" w14:textId="77777777" w:rsidTr="00B27DCC">
        <w:trPr>
          <w:cantSplit/>
          <w:jc w:val="center"/>
        </w:trPr>
        <w:tc>
          <w:tcPr>
            <w:tcW w:w="1276" w:type="dxa"/>
          </w:tcPr>
          <w:p w14:paraId="5168239A" w14:textId="77777777" w:rsidR="00E86E7B" w:rsidRPr="00816C4A" w:rsidRDefault="00E86E7B" w:rsidP="00B27DCC">
            <w:pPr>
              <w:pStyle w:val="TAC"/>
              <w:rPr>
                <w:lang w:eastAsia="en-GB"/>
              </w:rPr>
            </w:pPr>
            <w:r w:rsidRPr="00816C4A">
              <w:rPr>
                <w:lang w:eastAsia="en-GB"/>
              </w:rPr>
              <w:t>1</w:t>
            </w:r>
          </w:p>
        </w:tc>
        <w:tc>
          <w:tcPr>
            <w:tcW w:w="4961" w:type="dxa"/>
          </w:tcPr>
          <w:p w14:paraId="232AA84F" w14:textId="77777777" w:rsidR="00E86E7B" w:rsidRPr="00816C4A" w:rsidRDefault="00E86E7B" w:rsidP="00B27DCC">
            <w:pPr>
              <w:pStyle w:val="TAL"/>
            </w:pPr>
            <w:r w:rsidRPr="00816C4A">
              <w:t>BSSID tag</w:t>
            </w:r>
          </w:p>
        </w:tc>
        <w:tc>
          <w:tcPr>
            <w:tcW w:w="1417" w:type="dxa"/>
          </w:tcPr>
          <w:p w14:paraId="36879E9D" w14:textId="77777777" w:rsidR="00E86E7B" w:rsidRPr="00816C4A" w:rsidRDefault="00E86E7B" w:rsidP="00B27DCC">
            <w:pPr>
              <w:pStyle w:val="TAC"/>
              <w:rPr>
                <w:lang w:eastAsia="en-GB"/>
              </w:rPr>
            </w:pPr>
            <w:r w:rsidRPr="00816C4A">
              <w:rPr>
                <w:lang w:eastAsia="en-GB"/>
              </w:rPr>
              <w:t>1</w:t>
            </w:r>
          </w:p>
        </w:tc>
      </w:tr>
      <w:tr w:rsidR="00E86E7B" w:rsidRPr="00816C4A" w14:paraId="221CB723" w14:textId="77777777" w:rsidTr="00B27DCC">
        <w:trPr>
          <w:cantSplit/>
          <w:jc w:val="center"/>
        </w:trPr>
        <w:tc>
          <w:tcPr>
            <w:tcW w:w="1276" w:type="dxa"/>
          </w:tcPr>
          <w:p w14:paraId="2F6D350F" w14:textId="77777777" w:rsidR="00E86E7B" w:rsidRPr="00816C4A" w:rsidRDefault="00E86E7B" w:rsidP="00B27DCC">
            <w:pPr>
              <w:pStyle w:val="TAC"/>
              <w:rPr>
                <w:lang w:eastAsia="en-GB"/>
              </w:rPr>
            </w:pPr>
            <w:r w:rsidRPr="00816C4A">
              <w:rPr>
                <w:lang w:eastAsia="en-GB"/>
              </w:rPr>
              <w:t>2</w:t>
            </w:r>
          </w:p>
        </w:tc>
        <w:tc>
          <w:tcPr>
            <w:tcW w:w="4961" w:type="dxa"/>
          </w:tcPr>
          <w:p w14:paraId="0B994024" w14:textId="77777777" w:rsidR="00E86E7B" w:rsidRPr="00816C4A" w:rsidRDefault="00E86E7B" w:rsidP="00B27DCC">
            <w:pPr>
              <w:pStyle w:val="TAL"/>
            </w:pPr>
            <w:r w:rsidRPr="00816C4A">
              <w:t>Length = '06'</w:t>
            </w:r>
          </w:p>
        </w:tc>
        <w:tc>
          <w:tcPr>
            <w:tcW w:w="1417" w:type="dxa"/>
          </w:tcPr>
          <w:p w14:paraId="113E67B1" w14:textId="77777777" w:rsidR="00E86E7B" w:rsidRPr="00816C4A" w:rsidRDefault="00E86E7B" w:rsidP="00B27DCC">
            <w:pPr>
              <w:pStyle w:val="TAC"/>
              <w:rPr>
                <w:lang w:eastAsia="en-GB"/>
              </w:rPr>
            </w:pPr>
            <w:r w:rsidRPr="00816C4A">
              <w:rPr>
                <w:lang w:eastAsia="en-GB"/>
              </w:rPr>
              <w:t>1</w:t>
            </w:r>
          </w:p>
        </w:tc>
      </w:tr>
      <w:tr w:rsidR="00E86E7B" w:rsidRPr="00816C4A" w14:paraId="7C510390" w14:textId="77777777" w:rsidTr="00B27DCC">
        <w:trPr>
          <w:cantSplit/>
          <w:jc w:val="center"/>
        </w:trPr>
        <w:tc>
          <w:tcPr>
            <w:tcW w:w="1276" w:type="dxa"/>
          </w:tcPr>
          <w:p w14:paraId="42AA7848" w14:textId="77777777" w:rsidR="00E86E7B" w:rsidRPr="00816C4A" w:rsidRDefault="00E86E7B" w:rsidP="00B27DCC">
            <w:pPr>
              <w:pStyle w:val="TAC"/>
              <w:rPr>
                <w:lang w:eastAsia="en-GB"/>
              </w:rPr>
            </w:pPr>
            <w:r w:rsidRPr="00816C4A">
              <w:rPr>
                <w:lang w:eastAsia="en-GB"/>
              </w:rPr>
              <w:t>3 to 8</w:t>
            </w:r>
          </w:p>
        </w:tc>
        <w:tc>
          <w:tcPr>
            <w:tcW w:w="4961" w:type="dxa"/>
          </w:tcPr>
          <w:p w14:paraId="20D52F56" w14:textId="77777777" w:rsidR="00E86E7B" w:rsidRPr="00816C4A" w:rsidRDefault="00E86E7B" w:rsidP="00B27DCC">
            <w:pPr>
              <w:pStyle w:val="TAL"/>
            </w:pPr>
            <w:r w:rsidRPr="00816C4A">
              <w:t>BSSID value</w:t>
            </w:r>
          </w:p>
        </w:tc>
        <w:tc>
          <w:tcPr>
            <w:tcW w:w="1417" w:type="dxa"/>
          </w:tcPr>
          <w:p w14:paraId="2D85AD2B" w14:textId="77777777" w:rsidR="00E86E7B" w:rsidRPr="00816C4A" w:rsidRDefault="00E86E7B" w:rsidP="00B27DCC">
            <w:pPr>
              <w:pStyle w:val="TAC"/>
              <w:rPr>
                <w:lang w:eastAsia="en-GB"/>
              </w:rPr>
            </w:pPr>
            <w:r w:rsidRPr="00816C4A">
              <w:rPr>
                <w:lang w:eastAsia="en-GB"/>
              </w:rPr>
              <w:t>6</w:t>
            </w:r>
          </w:p>
        </w:tc>
      </w:tr>
    </w:tbl>
    <w:p w14:paraId="4B02AD50" w14:textId="77777777" w:rsidR="00E86E7B" w:rsidRPr="00816C4A" w:rsidRDefault="00E86E7B" w:rsidP="00E86E7B">
      <w:pPr>
        <w:rPr>
          <w:noProof/>
        </w:rPr>
      </w:pPr>
    </w:p>
    <w:p w14:paraId="40BFB599" w14:textId="2C59F2C9" w:rsidR="00E86E7B" w:rsidRPr="00816C4A" w:rsidRDefault="00E86E7B" w:rsidP="00E86E7B">
      <w:pPr>
        <w:pStyle w:val="B2"/>
        <w:spacing w:after="0"/>
        <w:ind w:left="0" w:firstLine="0"/>
        <w:rPr>
          <w:noProof/>
        </w:rPr>
      </w:pPr>
      <w:r w:rsidRPr="00816C4A">
        <w:t>The BSSID value is coded as specified for the BSSID field in IEEE 802.11</w:t>
      </w:r>
      <w:r w:rsidR="00E05181">
        <w:t> </w:t>
      </w:r>
      <w:r w:rsidR="00E05181" w:rsidRPr="00816C4A">
        <w:t>[</w:t>
      </w:r>
      <w:r w:rsidRPr="00816C4A">
        <w:t>64].</w:t>
      </w:r>
    </w:p>
    <w:p w14:paraId="15A678C4" w14:textId="77777777" w:rsidR="00E86E7B" w:rsidRPr="00816C4A" w:rsidRDefault="00E86E7B" w:rsidP="00E86E7B">
      <w:pPr>
        <w:rPr>
          <w:noProof/>
        </w:rPr>
      </w:pPr>
    </w:p>
    <w:p w14:paraId="2E73A3F0" w14:textId="77777777" w:rsidR="00E86E7B" w:rsidRPr="00816C4A" w:rsidRDefault="00E86E7B" w:rsidP="00E86E7B">
      <w:pPr>
        <w:pStyle w:val="Heading2"/>
      </w:pPr>
      <w:bookmarkStart w:id="3425" w:name="_Toc3201086"/>
      <w:bookmarkStart w:id="3426" w:name="_Toc20392829"/>
      <w:bookmarkStart w:id="3427" w:name="_Toc27774476"/>
      <w:bookmarkStart w:id="3428" w:name="_Toc36482936"/>
      <w:bookmarkStart w:id="3429" w:name="_Toc36484596"/>
      <w:bookmarkStart w:id="3430" w:name="_Toc44933526"/>
      <w:bookmarkStart w:id="3431" w:name="_Toc50972479"/>
      <w:bookmarkStart w:id="3432" w:name="_Toc163045967"/>
      <w:r w:rsidRPr="00816C4A">
        <w:t>8.131</w:t>
      </w:r>
      <w:r w:rsidRPr="00816C4A">
        <w:tab/>
        <w:t>HESSID</w:t>
      </w:r>
      <w:bookmarkEnd w:id="3425"/>
      <w:bookmarkEnd w:id="3426"/>
      <w:bookmarkEnd w:id="3427"/>
      <w:bookmarkEnd w:id="3428"/>
      <w:bookmarkEnd w:id="3429"/>
      <w:bookmarkEnd w:id="3430"/>
      <w:bookmarkEnd w:id="3431"/>
      <w:bookmarkEnd w:id="3432"/>
    </w:p>
    <w:p w14:paraId="2564F28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193A84" w14:textId="77777777" w:rsidTr="00B27DCC">
        <w:trPr>
          <w:cantSplit/>
          <w:jc w:val="center"/>
        </w:trPr>
        <w:tc>
          <w:tcPr>
            <w:tcW w:w="1276" w:type="dxa"/>
          </w:tcPr>
          <w:p w14:paraId="2CB8CB55" w14:textId="77777777" w:rsidR="00E86E7B" w:rsidRPr="00816C4A" w:rsidRDefault="00E86E7B" w:rsidP="00B27DCC">
            <w:pPr>
              <w:pStyle w:val="TAH"/>
              <w:rPr>
                <w:lang w:eastAsia="en-GB"/>
              </w:rPr>
            </w:pPr>
            <w:r w:rsidRPr="00816C4A">
              <w:rPr>
                <w:lang w:eastAsia="en-GB"/>
              </w:rPr>
              <w:t>Byte(s)</w:t>
            </w:r>
          </w:p>
        </w:tc>
        <w:tc>
          <w:tcPr>
            <w:tcW w:w="4961" w:type="dxa"/>
          </w:tcPr>
          <w:p w14:paraId="485D4EC0" w14:textId="77777777" w:rsidR="00E86E7B" w:rsidRPr="00816C4A" w:rsidRDefault="00E86E7B" w:rsidP="00B27DCC">
            <w:pPr>
              <w:pStyle w:val="TAH"/>
              <w:rPr>
                <w:lang w:eastAsia="en-GB"/>
              </w:rPr>
            </w:pPr>
            <w:r w:rsidRPr="00816C4A">
              <w:rPr>
                <w:lang w:eastAsia="en-GB"/>
              </w:rPr>
              <w:t>Description</w:t>
            </w:r>
          </w:p>
        </w:tc>
        <w:tc>
          <w:tcPr>
            <w:tcW w:w="1417" w:type="dxa"/>
          </w:tcPr>
          <w:p w14:paraId="3EA2F18B" w14:textId="77777777" w:rsidR="00E86E7B" w:rsidRPr="00816C4A" w:rsidRDefault="00E86E7B" w:rsidP="00B27DCC">
            <w:pPr>
              <w:pStyle w:val="TAH"/>
              <w:rPr>
                <w:lang w:eastAsia="en-GB"/>
              </w:rPr>
            </w:pPr>
            <w:r w:rsidRPr="00816C4A">
              <w:rPr>
                <w:lang w:eastAsia="en-GB"/>
              </w:rPr>
              <w:t>Length</w:t>
            </w:r>
          </w:p>
        </w:tc>
      </w:tr>
      <w:tr w:rsidR="00E86E7B" w:rsidRPr="00816C4A" w14:paraId="04A418DB" w14:textId="77777777" w:rsidTr="00B27DCC">
        <w:trPr>
          <w:cantSplit/>
          <w:jc w:val="center"/>
        </w:trPr>
        <w:tc>
          <w:tcPr>
            <w:tcW w:w="1276" w:type="dxa"/>
          </w:tcPr>
          <w:p w14:paraId="3EE68556" w14:textId="77777777" w:rsidR="00E86E7B" w:rsidRPr="00816C4A" w:rsidRDefault="00E86E7B" w:rsidP="00B27DCC">
            <w:pPr>
              <w:pStyle w:val="TAC"/>
              <w:rPr>
                <w:lang w:eastAsia="en-GB"/>
              </w:rPr>
            </w:pPr>
            <w:r w:rsidRPr="00816C4A">
              <w:rPr>
                <w:lang w:eastAsia="en-GB"/>
              </w:rPr>
              <w:t>1</w:t>
            </w:r>
          </w:p>
        </w:tc>
        <w:tc>
          <w:tcPr>
            <w:tcW w:w="4961" w:type="dxa"/>
          </w:tcPr>
          <w:p w14:paraId="2C96149A" w14:textId="77777777" w:rsidR="00E86E7B" w:rsidRPr="00816C4A" w:rsidRDefault="00E86E7B" w:rsidP="00B27DCC">
            <w:pPr>
              <w:pStyle w:val="TAL"/>
            </w:pPr>
            <w:r w:rsidRPr="00816C4A">
              <w:t>HESSID tag</w:t>
            </w:r>
          </w:p>
        </w:tc>
        <w:tc>
          <w:tcPr>
            <w:tcW w:w="1417" w:type="dxa"/>
          </w:tcPr>
          <w:p w14:paraId="14A1220D" w14:textId="77777777" w:rsidR="00E86E7B" w:rsidRPr="00816C4A" w:rsidRDefault="00E86E7B" w:rsidP="00B27DCC">
            <w:pPr>
              <w:pStyle w:val="TAC"/>
              <w:rPr>
                <w:lang w:eastAsia="en-GB"/>
              </w:rPr>
            </w:pPr>
            <w:r w:rsidRPr="00816C4A">
              <w:rPr>
                <w:lang w:eastAsia="en-GB"/>
              </w:rPr>
              <w:t>1</w:t>
            </w:r>
          </w:p>
        </w:tc>
      </w:tr>
      <w:tr w:rsidR="00E86E7B" w:rsidRPr="00816C4A" w14:paraId="52E1C5CF" w14:textId="77777777" w:rsidTr="00B27DCC">
        <w:trPr>
          <w:cantSplit/>
          <w:jc w:val="center"/>
        </w:trPr>
        <w:tc>
          <w:tcPr>
            <w:tcW w:w="1276" w:type="dxa"/>
          </w:tcPr>
          <w:p w14:paraId="265A2BA7" w14:textId="77777777" w:rsidR="00E86E7B" w:rsidRPr="00816C4A" w:rsidRDefault="00E86E7B" w:rsidP="00B27DCC">
            <w:pPr>
              <w:pStyle w:val="TAC"/>
              <w:rPr>
                <w:lang w:eastAsia="en-GB"/>
              </w:rPr>
            </w:pPr>
            <w:r w:rsidRPr="00816C4A">
              <w:rPr>
                <w:lang w:eastAsia="en-GB"/>
              </w:rPr>
              <w:t>2</w:t>
            </w:r>
          </w:p>
        </w:tc>
        <w:tc>
          <w:tcPr>
            <w:tcW w:w="4961" w:type="dxa"/>
          </w:tcPr>
          <w:p w14:paraId="6C4971F1" w14:textId="77777777" w:rsidR="00E86E7B" w:rsidRPr="00816C4A" w:rsidRDefault="00E86E7B" w:rsidP="00B27DCC">
            <w:pPr>
              <w:pStyle w:val="TAL"/>
            </w:pPr>
            <w:r w:rsidRPr="00816C4A">
              <w:t>Length = '06'</w:t>
            </w:r>
          </w:p>
        </w:tc>
        <w:tc>
          <w:tcPr>
            <w:tcW w:w="1417" w:type="dxa"/>
          </w:tcPr>
          <w:p w14:paraId="58A5274E" w14:textId="77777777" w:rsidR="00E86E7B" w:rsidRPr="00816C4A" w:rsidRDefault="00E86E7B" w:rsidP="00B27DCC">
            <w:pPr>
              <w:pStyle w:val="TAC"/>
              <w:rPr>
                <w:lang w:eastAsia="en-GB"/>
              </w:rPr>
            </w:pPr>
            <w:r w:rsidRPr="00816C4A">
              <w:rPr>
                <w:lang w:eastAsia="en-GB"/>
              </w:rPr>
              <w:t>1</w:t>
            </w:r>
          </w:p>
        </w:tc>
      </w:tr>
      <w:tr w:rsidR="00E86E7B" w:rsidRPr="00816C4A" w14:paraId="4E19175A" w14:textId="77777777" w:rsidTr="00B27DCC">
        <w:trPr>
          <w:cantSplit/>
          <w:jc w:val="center"/>
        </w:trPr>
        <w:tc>
          <w:tcPr>
            <w:tcW w:w="1276" w:type="dxa"/>
          </w:tcPr>
          <w:p w14:paraId="3A6E744F" w14:textId="77777777" w:rsidR="00E86E7B" w:rsidRPr="00816C4A" w:rsidRDefault="00E86E7B" w:rsidP="00B27DCC">
            <w:pPr>
              <w:pStyle w:val="TAC"/>
              <w:rPr>
                <w:lang w:eastAsia="en-GB"/>
              </w:rPr>
            </w:pPr>
            <w:r w:rsidRPr="00816C4A">
              <w:rPr>
                <w:lang w:eastAsia="en-GB"/>
              </w:rPr>
              <w:t>3 to 8</w:t>
            </w:r>
          </w:p>
        </w:tc>
        <w:tc>
          <w:tcPr>
            <w:tcW w:w="4961" w:type="dxa"/>
          </w:tcPr>
          <w:p w14:paraId="3A70D9EF" w14:textId="77777777" w:rsidR="00E86E7B" w:rsidRPr="00816C4A" w:rsidRDefault="00E86E7B" w:rsidP="00B27DCC">
            <w:pPr>
              <w:pStyle w:val="TAL"/>
            </w:pPr>
            <w:r w:rsidRPr="00816C4A">
              <w:t>HESSID value</w:t>
            </w:r>
          </w:p>
        </w:tc>
        <w:tc>
          <w:tcPr>
            <w:tcW w:w="1417" w:type="dxa"/>
          </w:tcPr>
          <w:p w14:paraId="16657A7F" w14:textId="77777777" w:rsidR="00E86E7B" w:rsidRPr="00816C4A" w:rsidRDefault="00E86E7B" w:rsidP="00B27DCC">
            <w:pPr>
              <w:pStyle w:val="TAC"/>
              <w:rPr>
                <w:lang w:eastAsia="en-GB"/>
              </w:rPr>
            </w:pPr>
            <w:r w:rsidRPr="00816C4A">
              <w:rPr>
                <w:lang w:eastAsia="en-GB"/>
              </w:rPr>
              <w:t>6</w:t>
            </w:r>
          </w:p>
        </w:tc>
      </w:tr>
    </w:tbl>
    <w:p w14:paraId="33A1C0E5" w14:textId="77777777" w:rsidR="00E86E7B" w:rsidRPr="00816C4A" w:rsidRDefault="00E86E7B" w:rsidP="00E86E7B">
      <w:pPr>
        <w:rPr>
          <w:noProof/>
        </w:rPr>
      </w:pPr>
    </w:p>
    <w:p w14:paraId="5F71EBEE" w14:textId="75113750" w:rsidR="00E86E7B" w:rsidRPr="00816C4A" w:rsidRDefault="00E86E7B" w:rsidP="00E86E7B">
      <w:pPr>
        <w:pStyle w:val="B2"/>
        <w:spacing w:after="0"/>
        <w:ind w:left="0" w:firstLine="0"/>
        <w:rPr>
          <w:lang w:val="en-US"/>
        </w:rPr>
      </w:pPr>
      <w:r w:rsidRPr="00816C4A">
        <w:t>The HESSID value is coded as specified for the HESSID field in IEEE 802.11</w:t>
      </w:r>
      <w:r w:rsidR="00E05181">
        <w:t> </w:t>
      </w:r>
      <w:r w:rsidR="00E05181" w:rsidRPr="00816C4A">
        <w:t>[</w:t>
      </w:r>
      <w:r w:rsidRPr="00816C4A">
        <w:t>64]</w:t>
      </w:r>
      <w:r w:rsidRPr="00816C4A">
        <w:rPr>
          <w:lang w:val="en-US"/>
        </w:rPr>
        <w:t>.</w:t>
      </w:r>
    </w:p>
    <w:p w14:paraId="3074E207" w14:textId="77777777" w:rsidR="00E86E7B" w:rsidRPr="00816C4A" w:rsidRDefault="00E86E7B" w:rsidP="00E86E7B">
      <w:pPr>
        <w:pStyle w:val="Heading2"/>
      </w:pPr>
      <w:bookmarkStart w:id="3433" w:name="_Toc3201087"/>
      <w:bookmarkStart w:id="3434" w:name="_Toc20392830"/>
      <w:bookmarkStart w:id="3435" w:name="_Toc27774477"/>
      <w:bookmarkStart w:id="3436" w:name="_Toc36482937"/>
      <w:bookmarkStart w:id="3437" w:name="_Toc36484597"/>
      <w:bookmarkStart w:id="3438" w:name="_Toc44933527"/>
      <w:bookmarkStart w:id="3439" w:name="_Toc50972480"/>
      <w:bookmarkStart w:id="3440" w:name="_Toc163045968"/>
      <w:r w:rsidRPr="00816C4A">
        <w:t>8.132</w:t>
      </w:r>
      <w:r w:rsidRPr="00816C4A">
        <w:tab/>
        <w:t>Media Type</w:t>
      </w:r>
      <w:bookmarkEnd w:id="3433"/>
      <w:bookmarkEnd w:id="3434"/>
      <w:bookmarkEnd w:id="3435"/>
      <w:bookmarkEnd w:id="3436"/>
      <w:bookmarkEnd w:id="3437"/>
      <w:bookmarkEnd w:id="3438"/>
      <w:bookmarkEnd w:id="3439"/>
      <w:bookmarkEnd w:id="3440"/>
    </w:p>
    <w:p w14:paraId="0F0FF4D9"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D0D5D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30D53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66F80A8"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A78E5E"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03B8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D27208"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86D6A3B"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489144A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9B077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BA7379"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8EC9B03"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6803827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1293C3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D60DEB"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7BE0B24E"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7625548A" w14:textId="77777777" w:rsidR="00E86E7B" w:rsidRPr="00816C4A" w:rsidRDefault="00E86E7B" w:rsidP="00B27DCC">
            <w:pPr>
              <w:pStyle w:val="TAC"/>
              <w:ind w:left="284" w:hanging="284"/>
              <w:rPr>
                <w:lang w:eastAsia="en-GB"/>
              </w:rPr>
            </w:pPr>
            <w:r w:rsidRPr="00816C4A">
              <w:rPr>
                <w:lang w:eastAsia="en-GB"/>
              </w:rPr>
              <w:t>1</w:t>
            </w:r>
          </w:p>
        </w:tc>
      </w:tr>
    </w:tbl>
    <w:p w14:paraId="75F84DEA" w14:textId="77777777" w:rsidR="00E86E7B" w:rsidRPr="00816C4A" w:rsidRDefault="00E86E7B" w:rsidP="00E86E7B">
      <w:pPr>
        <w:ind w:left="567"/>
      </w:pPr>
    </w:p>
    <w:p w14:paraId="51D209D6" w14:textId="77777777" w:rsidR="00E86E7B" w:rsidRPr="00816C4A" w:rsidRDefault="00E86E7B" w:rsidP="00E86E7B">
      <w:r w:rsidRPr="00816C4A">
        <w:t>Coding:</w:t>
      </w:r>
    </w:p>
    <w:p w14:paraId="01D02C17" w14:textId="77777777" w:rsidR="00E86E7B" w:rsidRPr="00816C4A" w:rsidRDefault="00E86E7B" w:rsidP="00E86E7B">
      <w:pPr>
        <w:pStyle w:val="B1"/>
      </w:pPr>
      <w:r>
        <w:lastRenderedPageBreak/>
        <w:t>-</w:t>
      </w:r>
      <w:r>
        <w:tab/>
      </w:r>
      <w:r w:rsidRPr="00816C4A">
        <w:t>The Media type value is coded as a bitmap</w:t>
      </w:r>
    </w:p>
    <w:p w14:paraId="2A381D90" w14:textId="77777777" w:rsidR="00E86E7B" w:rsidRPr="00816C4A" w:rsidRDefault="00E86E7B" w:rsidP="00E86E7B">
      <w:r w:rsidRPr="00816C4A">
        <w:t>First byte (conversational communication):</w:t>
      </w:r>
    </w:p>
    <w:p w14:paraId="45D2E16D"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2911FDE" w14:textId="77777777" w:rsidTr="00B27DCC">
        <w:trPr>
          <w:gridAfter w:val="2"/>
          <w:wAfter w:w="5300" w:type="dxa"/>
          <w:trHeight w:val="280"/>
        </w:trPr>
        <w:tc>
          <w:tcPr>
            <w:tcW w:w="851" w:type="dxa"/>
          </w:tcPr>
          <w:p w14:paraId="461EE1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B7E9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F85A8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5B0FB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1B7E3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6A06A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32408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86029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C371C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5811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757B9337" w14:textId="77777777" w:rsidTr="00B27DCC">
        <w:trPr>
          <w:trHeight w:val="24"/>
        </w:trPr>
        <w:tc>
          <w:tcPr>
            <w:tcW w:w="851" w:type="dxa"/>
          </w:tcPr>
          <w:p w14:paraId="54804C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09AE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6663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00B2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35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75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A72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7F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D0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1F1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4A46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41D2507A" w14:textId="77777777" w:rsidTr="00B27DCC">
        <w:trPr>
          <w:trHeight w:val="24"/>
        </w:trPr>
        <w:tc>
          <w:tcPr>
            <w:tcW w:w="851" w:type="dxa"/>
          </w:tcPr>
          <w:p w14:paraId="20CB8E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3434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C98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623A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7DAF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5A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95EE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F3B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C07C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67C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F3D8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77EE27FA" w14:textId="77777777" w:rsidTr="00B27DCC">
        <w:trPr>
          <w:trHeight w:val="24"/>
        </w:trPr>
        <w:tc>
          <w:tcPr>
            <w:tcW w:w="851" w:type="dxa"/>
          </w:tcPr>
          <w:p w14:paraId="3C661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9143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0B1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120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CEC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056A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014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536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92FBF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C6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F436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15BAF7A0" w14:textId="77777777" w:rsidTr="00B27DCC">
        <w:trPr>
          <w:trHeight w:val="24"/>
        </w:trPr>
        <w:tc>
          <w:tcPr>
            <w:tcW w:w="851" w:type="dxa"/>
          </w:tcPr>
          <w:p w14:paraId="068098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592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0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424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3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8B4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D90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F60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555E6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6EA6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059F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8410832" w14:textId="77777777" w:rsidTr="00B27DCC">
        <w:trPr>
          <w:trHeight w:val="24"/>
        </w:trPr>
        <w:tc>
          <w:tcPr>
            <w:tcW w:w="851" w:type="dxa"/>
          </w:tcPr>
          <w:p w14:paraId="40BA7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76A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EB64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82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128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711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747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9B34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B2B8B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9028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01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7B2BF1A" w14:textId="77777777" w:rsidTr="00B27DCC">
        <w:trPr>
          <w:trHeight w:val="24"/>
        </w:trPr>
        <w:tc>
          <w:tcPr>
            <w:tcW w:w="851" w:type="dxa"/>
          </w:tcPr>
          <w:p w14:paraId="21E4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E827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F7C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9E5D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78A5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7B6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032C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C032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63C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436A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46FF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08302C28" w14:textId="77777777" w:rsidTr="00B27DCC">
        <w:trPr>
          <w:trHeight w:val="24"/>
        </w:trPr>
        <w:tc>
          <w:tcPr>
            <w:tcW w:w="851" w:type="dxa"/>
          </w:tcPr>
          <w:p w14:paraId="4F5A49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C458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811B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1819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E80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EA4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E202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7F78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2F4A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45F3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98D5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19FCECC8" w14:textId="77777777" w:rsidTr="00B27DCC">
        <w:trPr>
          <w:trHeight w:val="65"/>
        </w:trPr>
        <w:tc>
          <w:tcPr>
            <w:tcW w:w="851" w:type="dxa"/>
          </w:tcPr>
          <w:p w14:paraId="3B1AB5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A3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DDF2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29BF4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0F18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2758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8CF5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A43D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CF2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9D5C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FE973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17148488" w14:textId="77777777" w:rsidR="00E86E7B" w:rsidRPr="00816C4A" w:rsidRDefault="00E86E7B" w:rsidP="00E86E7B"/>
    <w:p w14:paraId="092D2103" w14:textId="77777777" w:rsidR="00E86E7B" w:rsidRPr="00816C4A" w:rsidRDefault="00E86E7B" w:rsidP="00E86E7B">
      <w:pPr>
        <w:pStyle w:val="Heading2"/>
      </w:pPr>
      <w:bookmarkStart w:id="3441" w:name="_Toc3201088"/>
      <w:bookmarkStart w:id="3442" w:name="_Toc20392831"/>
      <w:bookmarkStart w:id="3443" w:name="_Toc27774478"/>
      <w:bookmarkStart w:id="3444" w:name="_Toc36482938"/>
      <w:bookmarkStart w:id="3445" w:name="_Toc36484598"/>
      <w:bookmarkStart w:id="3446" w:name="_Toc44933528"/>
      <w:bookmarkStart w:id="3447" w:name="_Toc50972481"/>
      <w:bookmarkStart w:id="3448" w:name="_Toc163045969"/>
      <w:r w:rsidRPr="00816C4A">
        <w:t>8.133</w:t>
      </w:r>
      <w:r w:rsidRPr="00816C4A">
        <w:tab/>
        <w:t>IMS call disconnection cause</w:t>
      </w:r>
      <w:bookmarkEnd w:id="3441"/>
      <w:bookmarkEnd w:id="3442"/>
      <w:bookmarkEnd w:id="3443"/>
      <w:bookmarkEnd w:id="3444"/>
      <w:bookmarkEnd w:id="3445"/>
      <w:bookmarkEnd w:id="3446"/>
      <w:bookmarkEnd w:id="3447"/>
      <w:bookmarkEnd w:id="3448"/>
    </w:p>
    <w:p w14:paraId="23582E2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ACF4E1A" w14:textId="77777777" w:rsidTr="00B27DCC">
        <w:trPr>
          <w:jc w:val="center"/>
        </w:trPr>
        <w:tc>
          <w:tcPr>
            <w:tcW w:w="1276" w:type="dxa"/>
          </w:tcPr>
          <w:p w14:paraId="08EE911E" w14:textId="77777777" w:rsidR="00E86E7B" w:rsidRPr="00816C4A" w:rsidRDefault="00E86E7B" w:rsidP="00B27DCC">
            <w:pPr>
              <w:pStyle w:val="TAH"/>
              <w:rPr>
                <w:lang w:eastAsia="en-GB"/>
              </w:rPr>
            </w:pPr>
            <w:r w:rsidRPr="00816C4A">
              <w:rPr>
                <w:lang w:eastAsia="en-GB"/>
              </w:rPr>
              <w:t>Byte(s)</w:t>
            </w:r>
          </w:p>
        </w:tc>
        <w:tc>
          <w:tcPr>
            <w:tcW w:w="4961" w:type="dxa"/>
          </w:tcPr>
          <w:p w14:paraId="4341D94E" w14:textId="77777777" w:rsidR="00E86E7B" w:rsidRPr="00816C4A" w:rsidRDefault="00E86E7B" w:rsidP="00B27DCC">
            <w:pPr>
              <w:pStyle w:val="TAH"/>
              <w:rPr>
                <w:lang w:eastAsia="en-GB"/>
              </w:rPr>
            </w:pPr>
            <w:r w:rsidRPr="00816C4A">
              <w:rPr>
                <w:lang w:eastAsia="en-GB"/>
              </w:rPr>
              <w:t>Description</w:t>
            </w:r>
          </w:p>
        </w:tc>
        <w:tc>
          <w:tcPr>
            <w:tcW w:w="1417" w:type="dxa"/>
          </w:tcPr>
          <w:p w14:paraId="503A6206" w14:textId="77777777" w:rsidR="00E86E7B" w:rsidRPr="00816C4A" w:rsidRDefault="00E86E7B" w:rsidP="00B27DCC">
            <w:pPr>
              <w:pStyle w:val="TAH"/>
              <w:rPr>
                <w:lang w:eastAsia="en-GB"/>
              </w:rPr>
            </w:pPr>
            <w:r w:rsidRPr="00816C4A">
              <w:rPr>
                <w:lang w:eastAsia="en-GB"/>
              </w:rPr>
              <w:t>Length</w:t>
            </w:r>
          </w:p>
        </w:tc>
      </w:tr>
      <w:tr w:rsidR="00E86E7B" w:rsidRPr="00816C4A" w14:paraId="4C557600" w14:textId="77777777" w:rsidTr="00B27DCC">
        <w:trPr>
          <w:jc w:val="center"/>
        </w:trPr>
        <w:tc>
          <w:tcPr>
            <w:tcW w:w="1276" w:type="dxa"/>
          </w:tcPr>
          <w:p w14:paraId="2DF4380D" w14:textId="77777777" w:rsidR="00E86E7B" w:rsidRPr="00816C4A" w:rsidRDefault="00E86E7B" w:rsidP="00B27DCC">
            <w:pPr>
              <w:pStyle w:val="TAC"/>
              <w:rPr>
                <w:lang w:eastAsia="en-GB"/>
              </w:rPr>
            </w:pPr>
            <w:r w:rsidRPr="00816C4A">
              <w:rPr>
                <w:lang w:eastAsia="en-GB"/>
              </w:rPr>
              <w:t>1</w:t>
            </w:r>
          </w:p>
        </w:tc>
        <w:tc>
          <w:tcPr>
            <w:tcW w:w="4961" w:type="dxa"/>
          </w:tcPr>
          <w:p w14:paraId="0D172743" w14:textId="77777777" w:rsidR="00E86E7B" w:rsidRPr="00816C4A" w:rsidRDefault="00E86E7B" w:rsidP="00B27DCC">
            <w:pPr>
              <w:pStyle w:val="TAL"/>
            </w:pPr>
            <w:r w:rsidRPr="00816C4A">
              <w:t>IMS cause tag</w:t>
            </w:r>
          </w:p>
        </w:tc>
        <w:tc>
          <w:tcPr>
            <w:tcW w:w="1417" w:type="dxa"/>
          </w:tcPr>
          <w:p w14:paraId="4C49F554" w14:textId="77777777" w:rsidR="00E86E7B" w:rsidRPr="00816C4A" w:rsidRDefault="00E86E7B" w:rsidP="00B27DCC">
            <w:pPr>
              <w:pStyle w:val="TAC"/>
              <w:rPr>
                <w:lang w:eastAsia="en-GB"/>
              </w:rPr>
            </w:pPr>
            <w:r w:rsidRPr="00816C4A">
              <w:rPr>
                <w:lang w:eastAsia="en-GB"/>
              </w:rPr>
              <w:t>1</w:t>
            </w:r>
          </w:p>
        </w:tc>
      </w:tr>
      <w:tr w:rsidR="00E86E7B" w:rsidRPr="00816C4A" w14:paraId="4E859FDE" w14:textId="77777777" w:rsidTr="00B27DCC">
        <w:trPr>
          <w:jc w:val="center"/>
        </w:trPr>
        <w:tc>
          <w:tcPr>
            <w:tcW w:w="1276" w:type="dxa"/>
          </w:tcPr>
          <w:p w14:paraId="059CB9B7" w14:textId="77777777" w:rsidR="00E86E7B" w:rsidRPr="00816C4A" w:rsidRDefault="00E86E7B" w:rsidP="00B27DCC">
            <w:pPr>
              <w:pStyle w:val="TAC"/>
              <w:rPr>
                <w:lang w:eastAsia="en-GB"/>
              </w:rPr>
            </w:pPr>
            <w:r w:rsidRPr="00816C4A">
              <w:rPr>
                <w:lang w:eastAsia="en-GB"/>
              </w:rPr>
              <w:t>2</w:t>
            </w:r>
          </w:p>
        </w:tc>
        <w:tc>
          <w:tcPr>
            <w:tcW w:w="4961" w:type="dxa"/>
          </w:tcPr>
          <w:p w14:paraId="688D618B" w14:textId="77777777" w:rsidR="00E86E7B" w:rsidRPr="00816C4A" w:rsidRDefault="00E86E7B" w:rsidP="00B27DCC">
            <w:pPr>
              <w:pStyle w:val="TAL"/>
            </w:pPr>
            <w:r w:rsidRPr="00816C4A">
              <w:t>Length = '03'</w:t>
            </w:r>
          </w:p>
        </w:tc>
        <w:tc>
          <w:tcPr>
            <w:tcW w:w="1417" w:type="dxa"/>
          </w:tcPr>
          <w:p w14:paraId="12E3F6F4" w14:textId="77777777" w:rsidR="00E86E7B" w:rsidRPr="00816C4A" w:rsidRDefault="00E86E7B" w:rsidP="00B27DCC">
            <w:pPr>
              <w:pStyle w:val="TAC"/>
              <w:rPr>
                <w:lang w:eastAsia="en-GB"/>
              </w:rPr>
            </w:pPr>
            <w:r w:rsidRPr="00816C4A">
              <w:rPr>
                <w:lang w:eastAsia="en-GB"/>
              </w:rPr>
              <w:t>1</w:t>
            </w:r>
          </w:p>
        </w:tc>
      </w:tr>
      <w:tr w:rsidR="00E86E7B" w:rsidRPr="00816C4A" w14:paraId="5B915DFD" w14:textId="77777777" w:rsidTr="00B27DCC">
        <w:trPr>
          <w:jc w:val="center"/>
        </w:trPr>
        <w:tc>
          <w:tcPr>
            <w:tcW w:w="1276" w:type="dxa"/>
          </w:tcPr>
          <w:p w14:paraId="7752EE72" w14:textId="77777777" w:rsidR="00E86E7B" w:rsidRPr="00816C4A" w:rsidRDefault="00E86E7B" w:rsidP="00B27DCC">
            <w:pPr>
              <w:pStyle w:val="TAC"/>
              <w:rPr>
                <w:lang w:eastAsia="en-GB"/>
              </w:rPr>
            </w:pPr>
            <w:r w:rsidRPr="00816C4A">
              <w:rPr>
                <w:lang w:eastAsia="en-GB"/>
              </w:rPr>
              <w:t>3</w:t>
            </w:r>
          </w:p>
        </w:tc>
        <w:tc>
          <w:tcPr>
            <w:tcW w:w="4961" w:type="dxa"/>
          </w:tcPr>
          <w:p w14:paraId="439293B5" w14:textId="77777777" w:rsidR="00E86E7B" w:rsidRPr="00816C4A" w:rsidRDefault="00E86E7B" w:rsidP="00B27DCC">
            <w:pPr>
              <w:pStyle w:val="TAL"/>
            </w:pPr>
            <w:r w:rsidRPr="00816C4A">
              <w:t>Protocol</w:t>
            </w:r>
          </w:p>
        </w:tc>
        <w:tc>
          <w:tcPr>
            <w:tcW w:w="1417" w:type="dxa"/>
          </w:tcPr>
          <w:p w14:paraId="6939702D" w14:textId="77777777" w:rsidR="00E86E7B" w:rsidRPr="00816C4A" w:rsidRDefault="00E86E7B" w:rsidP="00B27DCC">
            <w:pPr>
              <w:pStyle w:val="TAC"/>
              <w:rPr>
                <w:lang w:eastAsia="en-GB"/>
              </w:rPr>
            </w:pPr>
            <w:r w:rsidRPr="00816C4A">
              <w:rPr>
                <w:lang w:eastAsia="en-GB"/>
              </w:rPr>
              <w:t>1</w:t>
            </w:r>
          </w:p>
        </w:tc>
      </w:tr>
      <w:tr w:rsidR="00E86E7B" w:rsidRPr="00816C4A" w14:paraId="7CD05E42" w14:textId="77777777" w:rsidTr="00B27DCC">
        <w:trPr>
          <w:jc w:val="center"/>
        </w:trPr>
        <w:tc>
          <w:tcPr>
            <w:tcW w:w="1276" w:type="dxa"/>
          </w:tcPr>
          <w:p w14:paraId="72CFA579" w14:textId="77777777" w:rsidR="00E86E7B" w:rsidRPr="00816C4A" w:rsidRDefault="00E86E7B" w:rsidP="00B27DCC">
            <w:pPr>
              <w:pStyle w:val="TAC"/>
              <w:rPr>
                <w:lang w:eastAsia="en-GB"/>
              </w:rPr>
            </w:pPr>
            <w:r w:rsidRPr="00816C4A">
              <w:rPr>
                <w:lang w:eastAsia="en-GB"/>
              </w:rPr>
              <w:t>4 to 5</w:t>
            </w:r>
          </w:p>
        </w:tc>
        <w:tc>
          <w:tcPr>
            <w:tcW w:w="4961" w:type="dxa"/>
          </w:tcPr>
          <w:p w14:paraId="230C08BF" w14:textId="77777777" w:rsidR="00E86E7B" w:rsidRPr="00816C4A" w:rsidRDefault="00E86E7B" w:rsidP="00B27DCC">
            <w:pPr>
              <w:pStyle w:val="TAL"/>
            </w:pPr>
            <w:r w:rsidRPr="00816C4A">
              <w:t>Cause</w:t>
            </w:r>
          </w:p>
        </w:tc>
        <w:tc>
          <w:tcPr>
            <w:tcW w:w="1417" w:type="dxa"/>
          </w:tcPr>
          <w:p w14:paraId="1FB84F8C" w14:textId="77777777" w:rsidR="00E86E7B" w:rsidRPr="00816C4A" w:rsidRDefault="00E86E7B" w:rsidP="00B27DCC">
            <w:pPr>
              <w:pStyle w:val="TAC"/>
              <w:rPr>
                <w:lang w:eastAsia="en-GB"/>
              </w:rPr>
            </w:pPr>
            <w:r w:rsidRPr="00816C4A">
              <w:rPr>
                <w:lang w:eastAsia="en-GB"/>
              </w:rPr>
              <w:t>2</w:t>
            </w:r>
          </w:p>
        </w:tc>
      </w:tr>
    </w:tbl>
    <w:p w14:paraId="60BD1737" w14:textId="77777777" w:rsidR="00E86E7B" w:rsidRPr="00816C4A" w:rsidRDefault="00E86E7B" w:rsidP="00E86E7B"/>
    <w:p w14:paraId="513081F4"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4CF659D6" w14:textId="77777777" w:rsidR="00E86E7B" w:rsidRPr="00816C4A" w:rsidRDefault="00E86E7B" w:rsidP="00E86E7B">
      <w:pPr>
        <w:pStyle w:val="B1"/>
      </w:pPr>
      <w:r>
        <w:t>-</w:t>
      </w:r>
      <w:r>
        <w:tab/>
      </w:r>
      <w:r w:rsidRPr="00816C4A">
        <w:t>'01' for SIP</w:t>
      </w:r>
    </w:p>
    <w:p w14:paraId="21E14BAC" w14:textId="77777777" w:rsidR="00E86E7B" w:rsidRPr="00816C4A" w:rsidRDefault="00E86E7B" w:rsidP="00E86E7B">
      <w:pPr>
        <w:pStyle w:val="B1"/>
      </w:pPr>
      <w:r>
        <w:t>-</w:t>
      </w:r>
      <w:r>
        <w:tab/>
      </w:r>
      <w:r w:rsidRPr="00816C4A">
        <w:t>'02' for Q.850</w:t>
      </w:r>
    </w:p>
    <w:p w14:paraId="5B20D2A9" w14:textId="77777777" w:rsidR="00E86E7B" w:rsidRPr="00816C4A" w:rsidRDefault="00E86E7B" w:rsidP="00E86E7B">
      <w:pPr>
        <w:pStyle w:val="B1"/>
      </w:pPr>
      <w:r>
        <w:t>-</w:t>
      </w:r>
      <w:r>
        <w:tab/>
      </w:r>
      <w:r w:rsidRPr="00816C4A">
        <w:t>Other values are RFU</w:t>
      </w:r>
    </w:p>
    <w:p w14:paraId="153E7AAF"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18F54486" w14:textId="77777777" w:rsidR="00E86E7B" w:rsidRPr="00816C4A" w:rsidRDefault="00E86E7B" w:rsidP="00E86E7B">
      <w:pPr>
        <w:pStyle w:val="Heading2"/>
      </w:pPr>
      <w:bookmarkStart w:id="3449" w:name="_Toc3201089"/>
      <w:bookmarkStart w:id="3450" w:name="_Toc20392832"/>
      <w:bookmarkStart w:id="3451" w:name="_Toc27774479"/>
      <w:bookmarkStart w:id="3452" w:name="_Toc36482939"/>
      <w:bookmarkStart w:id="3453" w:name="_Toc36484599"/>
      <w:bookmarkStart w:id="3454" w:name="_Toc44933529"/>
      <w:bookmarkStart w:id="3455" w:name="_Toc50972482"/>
      <w:bookmarkStart w:id="3456" w:name="_Toc163045970"/>
      <w:r w:rsidRPr="00816C4A">
        <w:t>8.134</w:t>
      </w:r>
      <w:r w:rsidRPr="00816C4A">
        <w:tab/>
        <w:t>E-UTRAN Primary Timing Advance Information</w:t>
      </w:r>
      <w:bookmarkEnd w:id="3449"/>
      <w:bookmarkEnd w:id="3450"/>
      <w:bookmarkEnd w:id="3451"/>
      <w:bookmarkEnd w:id="3452"/>
      <w:bookmarkEnd w:id="3453"/>
      <w:bookmarkEnd w:id="3454"/>
      <w:bookmarkEnd w:id="3455"/>
      <w:bookmarkEnd w:id="3456"/>
    </w:p>
    <w:p w14:paraId="14527D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B3F435" w14:textId="77777777" w:rsidTr="00B27DCC">
        <w:trPr>
          <w:jc w:val="center"/>
        </w:trPr>
        <w:tc>
          <w:tcPr>
            <w:tcW w:w="1276" w:type="dxa"/>
          </w:tcPr>
          <w:p w14:paraId="3BB6D91A" w14:textId="77777777" w:rsidR="00E86E7B" w:rsidRPr="00816C4A" w:rsidRDefault="00E86E7B" w:rsidP="00B27DCC">
            <w:pPr>
              <w:pStyle w:val="TAH"/>
              <w:rPr>
                <w:lang w:eastAsia="en-GB"/>
              </w:rPr>
            </w:pPr>
            <w:r w:rsidRPr="00816C4A">
              <w:rPr>
                <w:lang w:eastAsia="en-GB"/>
              </w:rPr>
              <w:t>Byte(s)</w:t>
            </w:r>
          </w:p>
        </w:tc>
        <w:tc>
          <w:tcPr>
            <w:tcW w:w="4961" w:type="dxa"/>
          </w:tcPr>
          <w:p w14:paraId="70B37DA7" w14:textId="77777777" w:rsidR="00E86E7B" w:rsidRPr="00816C4A" w:rsidRDefault="00E86E7B" w:rsidP="00B27DCC">
            <w:pPr>
              <w:pStyle w:val="TAH"/>
              <w:rPr>
                <w:lang w:eastAsia="en-GB"/>
              </w:rPr>
            </w:pPr>
            <w:r w:rsidRPr="00816C4A">
              <w:rPr>
                <w:lang w:eastAsia="en-GB"/>
              </w:rPr>
              <w:t>Description</w:t>
            </w:r>
          </w:p>
        </w:tc>
        <w:tc>
          <w:tcPr>
            <w:tcW w:w="1417" w:type="dxa"/>
          </w:tcPr>
          <w:p w14:paraId="30E86D40" w14:textId="77777777" w:rsidR="00E86E7B" w:rsidRPr="00816C4A" w:rsidRDefault="00E86E7B" w:rsidP="00B27DCC">
            <w:pPr>
              <w:pStyle w:val="TAH"/>
              <w:rPr>
                <w:lang w:eastAsia="en-GB"/>
              </w:rPr>
            </w:pPr>
            <w:r w:rsidRPr="00816C4A">
              <w:rPr>
                <w:lang w:eastAsia="en-GB"/>
              </w:rPr>
              <w:t>Length</w:t>
            </w:r>
          </w:p>
        </w:tc>
      </w:tr>
      <w:tr w:rsidR="00E86E7B" w:rsidRPr="00816C4A" w14:paraId="194A24BB" w14:textId="77777777" w:rsidTr="00B27DCC">
        <w:trPr>
          <w:jc w:val="center"/>
        </w:trPr>
        <w:tc>
          <w:tcPr>
            <w:tcW w:w="1276" w:type="dxa"/>
          </w:tcPr>
          <w:p w14:paraId="15AC8BCB" w14:textId="77777777" w:rsidR="00E86E7B" w:rsidRPr="00816C4A" w:rsidRDefault="00E86E7B" w:rsidP="00B27DCC">
            <w:pPr>
              <w:pStyle w:val="TAC"/>
              <w:rPr>
                <w:lang w:eastAsia="en-GB"/>
              </w:rPr>
            </w:pPr>
            <w:r w:rsidRPr="00816C4A">
              <w:rPr>
                <w:lang w:eastAsia="en-GB"/>
              </w:rPr>
              <w:t>1</w:t>
            </w:r>
          </w:p>
        </w:tc>
        <w:tc>
          <w:tcPr>
            <w:tcW w:w="4961" w:type="dxa"/>
          </w:tcPr>
          <w:p w14:paraId="177BABDD" w14:textId="77777777" w:rsidR="00E86E7B" w:rsidRPr="00816C4A" w:rsidRDefault="00E86E7B" w:rsidP="00B27DCC">
            <w:pPr>
              <w:pStyle w:val="TAL"/>
            </w:pPr>
            <w:r w:rsidRPr="00816C4A">
              <w:t>E-UTRAN Timing Advance tag</w:t>
            </w:r>
          </w:p>
        </w:tc>
        <w:tc>
          <w:tcPr>
            <w:tcW w:w="1417" w:type="dxa"/>
          </w:tcPr>
          <w:p w14:paraId="7E7CEAD7" w14:textId="77777777" w:rsidR="00E86E7B" w:rsidRPr="00816C4A" w:rsidRDefault="00E86E7B" w:rsidP="00B27DCC">
            <w:pPr>
              <w:pStyle w:val="TAC"/>
              <w:rPr>
                <w:lang w:eastAsia="en-GB"/>
              </w:rPr>
            </w:pPr>
            <w:r w:rsidRPr="00816C4A">
              <w:rPr>
                <w:lang w:eastAsia="en-GB"/>
              </w:rPr>
              <w:t>1</w:t>
            </w:r>
          </w:p>
        </w:tc>
      </w:tr>
      <w:tr w:rsidR="00E86E7B" w:rsidRPr="00816C4A" w14:paraId="0B1DB834" w14:textId="77777777" w:rsidTr="00B27DCC">
        <w:trPr>
          <w:jc w:val="center"/>
        </w:trPr>
        <w:tc>
          <w:tcPr>
            <w:tcW w:w="1276" w:type="dxa"/>
          </w:tcPr>
          <w:p w14:paraId="4C6FDFB1" w14:textId="77777777" w:rsidR="00E86E7B" w:rsidRPr="00816C4A" w:rsidRDefault="00E86E7B" w:rsidP="00B27DCC">
            <w:pPr>
              <w:pStyle w:val="TAC"/>
              <w:rPr>
                <w:lang w:eastAsia="en-GB"/>
              </w:rPr>
            </w:pPr>
            <w:r w:rsidRPr="00816C4A">
              <w:rPr>
                <w:lang w:eastAsia="en-GB"/>
              </w:rPr>
              <w:t>2</w:t>
            </w:r>
          </w:p>
        </w:tc>
        <w:tc>
          <w:tcPr>
            <w:tcW w:w="4961" w:type="dxa"/>
          </w:tcPr>
          <w:p w14:paraId="7AE56742" w14:textId="77777777" w:rsidR="00E86E7B" w:rsidRPr="00816C4A" w:rsidRDefault="00E86E7B" w:rsidP="00B27DCC">
            <w:pPr>
              <w:pStyle w:val="TAL"/>
            </w:pPr>
            <w:r w:rsidRPr="00816C4A">
              <w:t xml:space="preserve">Length = '03' </w:t>
            </w:r>
          </w:p>
        </w:tc>
        <w:tc>
          <w:tcPr>
            <w:tcW w:w="1417" w:type="dxa"/>
          </w:tcPr>
          <w:p w14:paraId="4DB746A3" w14:textId="77777777" w:rsidR="00E86E7B" w:rsidRPr="00816C4A" w:rsidRDefault="00E86E7B" w:rsidP="00B27DCC">
            <w:pPr>
              <w:pStyle w:val="TAC"/>
              <w:rPr>
                <w:lang w:eastAsia="en-GB"/>
              </w:rPr>
            </w:pPr>
            <w:r w:rsidRPr="00816C4A">
              <w:rPr>
                <w:lang w:eastAsia="en-GB"/>
              </w:rPr>
              <w:t>1</w:t>
            </w:r>
          </w:p>
        </w:tc>
      </w:tr>
      <w:tr w:rsidR="00E86E7B" w:rsidRPr="00816C4A" w14:paraId="369116C7" w14:textId="77777777" w:rsidTr="00B27DCC">
        <w:trPr>
          <w:jc w:val="center"/>
        </w:trPr>
        <w:tc>
          <w:tcPr>
            <w:tcW w:w="1276" w:type="dxa"/>
          </w:tcPr>
          <w:p w14:paraId="0E306654" w14:textId="77777777" w:rsidR="00E86E7B" w:rsidRPr="00816C4A" w:rsidRDefault="00E86E7B" w:rsidP="00B27DCC">
            <w:pPr>
              <w:pStyle w:val="TAC"/>
              <w:rPr>
                <w:lang w:eastAsia="en-GB"/>
              </w:rPr>
            </w:pPr>
            <w:r w:rsidRPr="00816C4A">
              <w:rPr>
                <w:lang w:eastAsia="en-GB"/>
              </w:rPr>
              <w:t>3</w:t>
            </w:r>
          </w:p>
        </w:tc>
        <w:tc>
          <w:tcPr>
            <w:tcW w:w="4961" w:type="dxa"/>
          </w:tcPr>
          <w:p w14:paraId="71D26A45" w14:textId="77777777" w:rsidR="00E86E7B" w:rsidRPr="00816C4A" w:rsidRDefault="00E86E7B" w:rsidP="00B27DCC">
            <w:pPr>
              <w:pStyle w:val="TAL"/>
            </w:pPr>
            <w:r w:rsidRPr="00816C4A">
              <w:t>ME Status</w:t>
            </w:r>
          </w:p>
        </w:tc>
        <w:tc>
          <w:tcPr>
            <w:tcW w:w="1417" w:type="dxa"/>
          </w:tcPr>
          <w:p w14:paraId="3043DD64" w14:textId="77777777" w:rsidR="00E86E7B" w:rsidRPr="00816C4A" w:rsidRDefault="00E86E7B" w:rsidP="00B27DCC">
            <w:pPr>
              <w:pStyle w:val="TAC"/>
              <w:rPr>
                <w:lang w:eastAsia="en-GB"/>
              </w:rPr>
            </w:pPr>
            <w:r w:rsidRPr="00816C4A">
              <w:rPr>
                <w:lang w:eastAsia="en-GB"/>
              </w:rPr>
              <w:t>1</w:t>
            </w:r>
          </w:p>
        </w:tc>
      </w:tr>
      <w:tr w:rsidR="00E86E7B" w:rsidRPr="00816C4A" w14:paraId="2CDDB459" w14:textId="77777777" w:rsidTr="00B27DCC">
        <w:trPr>
          <w:jc w:val="center"/>
        </w:trPr>
        <w:tc>
          <w:tcPr>
            <w:tcW w:w="1276" w:type="dxa"/>
          </w:tcPr>
          <w:p w14:paraId="772394C6" w14:textId="77777777" w:rsidR="00E86E7B" w:rsidRPr="00816C4A" w:rsidRDefault="00E86E7B" w:rsidP="00B27DCC">
            <w:pPr>
              <w:pStyle w:val="TAC"/>
              <w:rPr>
                <w:lang w:eastAsia="en-GB"/>
              </w:rPr>
            </w:pPr>
            <w:r w:rsidRPr="00816C4A">
              <w:rPr>
                <w:lang w:eastAsia="en-GB"/>
              </w:rPr>
              <w:t>4 - 5</w:t>
            </w:r>
          </w:p>
        </w:tc>
        <w:tc>
          <w:tcPr>
            <w:tcW w:w="4961" w:type="dxa"/>
          </w:tcPr>
          <w:p w14:paraId="2B0F70E2" w14:textId="77777777" w:rsidR="00E86E7B" w:rsidRPr="00816C4A" w:rsidRDefault="00E86E7B" w:rsidP="00B27DCC">
            <w:pPr>
              <w:pStyle w:val="TAL"/>
            </w:pPr>
            <w:r w:rsidRPr="00816C4A">
              <w:t>E-UTRAN Primary Timing Advance value</w:t>
            </w:r>
          </w:p>
        </w:tc>
        <w:tc>
          <w:tcPr>
            <w:tcW w:w="1417" w:type="dxa"/>
          </w:tcPr>
          <w:p w14:paraId="0A6A58CF" w14:textId="77777777" w:rsidR="00E86E7B" w:rsidRPr="00816C4A" w:rsidRDefault="00E86E7B" w:rsidP="00B27DCC">
            <w:pPr>
              <w:pStyle w:val="TAC"/>
              <w:rPr>
                <w:lang w:eastAsia="en-GB"/>
              </w:rPr>
            </w:pPr>
            <w:r w:rsidRPr="00816C4A">
              <w:rPr>
                <w:lang w:eastAsia="en-GB"/>
              </w:rPr>
              <w:t>2</w:t>
            </w:r>
          </w:p>
        </w:tc>
      </w:tr>
    </w:tbl>
    <w:p w14:paraId="505C882F" w14:textId="77777777" w:rsidR="00E86E7B" w:rsidRPr="00816C4A" w:rsidRDefault="00E86E7B" w:rsidP="00E86E7B">
      <w:pPr>
        <w:rPr>
          <w:rStyle w:val="fontstyle01"/>
        </w:rPr>
      </w:pPr>
    </w:p>
    <w:p w14:paraId="08E1425A" w14:textId="77777777" w:rsidR="00E86E7B" w:rsidRPr="00816C4A" w:rsidRDefault="00E86E7B" w:rsidP="00E86E7B">
      <w:pPr>
        <w:rPr>
          <w:rStyle w:val="fontstyle01"/>
        </w:rPr>
      </w:pPr>
      <w:r w:rsidRPr="00816C4A">
        <w:rPr>
          <w:rStyle w:val="fontstyle01"/>
        </w:rPr>
        <w:t>Coding of ME status:</w:t>
      </w:r>
    </w:p>
    <w:p w14:paraId="44BB30EA" w14:textId="77777777" w:rsidR="00E86E7B" w:rsidRPr="00816C4A" w:rsidRDefault="00E86E7B" w:rsidP="00E86E7B">
      <w:pPr>
        <w:pStyle w:val="B1"/>
        <w:rPr>
          <w:rStyle w:val="fontstyle01"/>
        </w:rPr>
      </w:pPr>
      <w:r>
        <w:t>-</w:t>
      </w:r>
      <w:r>
        <w:tab/>
      </w:r>
      <w:r w:rsidRPr="00816C4A">
        <w:rPr>
          <w:rStyle w:val="fontstyle01"/>
        </w:rPr>
        <w:t>'00' = ME is in the idle state;</w:t>
      </w:r>
    </w:p>
    <w:p w14:paraId="5C506004" w14:textId="77777777" w:rsidR="00E86E7B" w:rsidRPr="00816C4A" w:rsidRDefault="00E86E7B" w:rsidP="00E86E7B">
      <w:pPr>
        <w:pStyle w:val="B1"/>
        <w:rPr>
          <w:rStyle w:val="fontstyle01"/>
        </w:rPr>
      </w:pPr>
      <w:r>
        <w:t>-</w:t>
      </w:r>
      <w:r>
        <w:tab/>
      </w:r>
      <w:r w:rsidRPr="00816C4A">
        <w:rPr>
          <w:rStyle w:val="fontstyle01"/>
        </w:rPr>
        <w:t>'01' = ME is not in idle state;</w:t>
      </w:r>
    </w:p>
    <w:p w14:paraId="12805F95" w14:textId="77777777" w:rsidR="00E86E7B" w:rsidRPr="00816C4A" w:rsidRDefault="00E86E7B" w:rsidP="00E86E7B">
      <w:pPr>
        <w:pStyle w:val="B1"/>
      </w:pPr>
      <w:r>
        <w:t>-</w:t>
      </w:r>
      <w:r>
        <w:tab/>
      </w:r>
      <w:r w:rsidRPr="00816C4A">
        <w:rPr>
          <w:rStyle w:val="fontstyle01"/>
        </w:rPr>
        <w:t>'02' to 'FF' = reserved values.</w:t>
      </w:r>
    </w:p>
    <w:p w14:paraId="61DFA0B5" w14:textId="508082A2" w:rsidR="00E86E7B" w:rsidRPr="00816C4A" w:rsidRDefault="00E86E7B" w:rsidP="00E86E7B">
      <w:r w:rsidRPr="00816C4A">
        <w:t xml:space="preserve">The E-UTRAN Primary Timing Advance value is equal to the total "Timing offset between uplink and downlink radio frames at the UE, expressed in units of Ts" (Basic time unit), as defined in </w:t>
      </w:r>
      <w:r w:rsidR="00E05181" w:rsidRPr="00816C4A">
        <w:t>TS</w:t>
      </w:r>
      <w:r w:rsidR="00E05181">
        <w:t> </w:t>
      </w:r>
      <w:r w:rsidR="00E05181" w:rsidRPr="00816C4A">
        <w:t>3</w:t>
      </w:r>
      <w:r w:rsidRPr="00816C4A">
        <w:t>6.211</w:t>
      </w:r>
      <w:r w:rsidR="00E05181">
        <w:t> </w:t>
      </w:r>
      <w:r w:rsidR="00E05181" w:rsidRPr="00816C4A">
        <w:t>[</w:t>
      </w:r>
      <w:r w:rsidRPr="00816C4A">
        <w:t>66].</w:t>
      </w:r>
    </w:p>
    <w:p w14:paraId="5B2527D4" w14:textId="77777777" w:rsidR="00E86E7B" w:rsidRPr="00816C4A" w:rsidRDefault="00E86E7B" w:rsidP="00E86E7B">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3B75D552" w14:textId="77777777" w:rsidR="00E86E7B" w:rsidRPr="00816C4A" w:rsidRDefault="00E86E7B" w:rsidP="00E86E7B">
      <w:pPr>
        <w:pStyle w:val="Heading2"/>
      </w:pPr>
      <w:bookmarkStart w:id="3457" w:name="_Toc3201090"/>
      <w:bookmarkStart w:id="3458" w:name="_Toc20392833"/>
      <w:bookmarkStart w:id="3459" w:name="_Toc27774480"/>
      <w:bookmarkStart w:id="3460" w:name="_Toc36482940"/>
      <w:bookmarkStart w:id="3461" w:name="_Toc36484600"/>
      <w:bookmarkStart w:id="3462" w:name="_Toc44933530"/>
      <w:bookmarkStart w:id="3463" w:name="_Toc50972483"/>
      <w:bookmarkStart w:id="3464" w:name="_Toc163045971"/>
      <w:r w:rsidRPr="00816C4A">
        <w:lastRenderedPageBreak/>
        <w:t>8.135</w:t>
      </w:r>
      <w:r w:rsidRPr="00816C4A">
        <w:tab/>
        <w:t>URI truncated</w:t>
      </w:r>
      <w:bookmarkEnd w:id="3457"/>
      <w:bookmarkEnd w:id="3458"/>
      <w:bookmarkEnd w:id="3459"/>
      <w:bookmarkEnd w:id="3460"/>
      <w:bookmarkEnd w:id="3461"/>
      <w:bookmarkEnd w:id="3462"/>
      <w:bookmarkEnd w:id="3463"/>
      <w:bookmarkEnd w:id="3464"/>
    </w:p>
    <w:p w14:paraId="3285747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C9CA56F" w14:textId="77777777" w:rsidTr="00B27DCC">
        <w:trPr>
          <w:jc w:val="center"/>
        </w:trPr>
        <w:tc>
          <w:tcPr>
            <w:tcW w:w="1276" w:type="dxa"/>
          </w:tcPr>
          <w:p w14:paraId="44D10218" w14:textId="77777777" w:rsidR="00E86E7B" w:rsidRPr="00816C4A" w:rsidRDefault="00E86E7B" w:rsidP="00B27DCC">
            <w:pPr>
              <w:pStyle w:val="TAH"/>
            </w:pPr>
            <w:r w:rsidRPr="00816C4A">
              <w:t>Byte(s)</w:t>
            </w:r>
          </w:p>
        </w:tc>
        <w:tc>
          <w:tcPr>
            <w:tcW w:w="4961" w:type="dxa"/>
          </w:tcPr>
          <w:p w14:paraId="214A33E7" w14:textId="77777777" w:rsidR="00E86E7B" w:rsidRPr="00816C4A" w:rsidRDefault="00E86E7B" w:rsidP="00B27DCC">
            <w:pPr>
              <w:pStyle w:val="TAH"/>
            </w:pPr>
            <w:r w:rsidRPr="00816C4A">
              <w:t>Description</w:t>
            </w:r>
          </w:p>
        </w:tc>
        <w:tc>
          <w:tcPr>
            <w:tcW w:w="1417" w:type="dxa"/>
          </w:tcPr>
          <w:p w14:paraId="36B5EEF3" w14:textId="77777777" w:rsidR="00E86E7B" w:rsidRPr="00816C4A" w:rsidRDefault="00E86E7B" w:rsidP="00B27DCC">
            <w:pPr>
              <w:pStyle w:val="TAH"/>
            </w:pPr>
            <w:r w:rsidRPr="00816C4A">
              <w:t>Length</w:t>
            </w:r>
          </w:p>
        </w:tc>
      </w:tr>
      <w:tr w:rsidR="00E86E7B" w:rsidRPr="00816C4A" w14:paraId="450EF547" w14:textId="77777777" w:rsidTr="00B27DCC">
        <w:trPr>
          <w:jc w:val="center"/>
        </w:trPr>
        <w:tc>
          <w:tcPr>
            <w:tcW w:w="1276" w:type="dxa"/>
          </w:tcPr>
          <w:p w14:paraId="20838644" w14:textId="77777777" w:rsidR="00E86E7B" w:rsidRPr="00816C4A" w:rsidRDefault="00E86E7B" w:rsidP="00B27DCC">
            <w:pPr>
              <w:pStyle w:val="TAC"/>
            </w:pPr>
            <w:r w:rsidRPr="00816C4A">
              <w:t>1</w:t>
            </w:r>
          </w:p>
        </w:tc>
        <w:tc>
          <w:tcPr>
            <w:tcW w:w="4961" w:type="dxa"/>
          </w:tcPr>
          <w:p w14:paraId="70C2AAC1" w14:textId="77777777" w:rsidR="00E86E7B" w:rsidRPr="00816C4A" w:rsidRDefault="00E86E7B" w:rsidP="00B27DCC">
            <w:pPr>
              <w:pStyle w:val="TAL"/>
            </w:pPr>
            <w:r w:rsidRPr="00816C4A">
              <w:t>URI truncated tag</w:t>
            </w:r>
          </w:p>
        </w:tc>
        <w:tc>
          <w:tcPr>
            <w:tcW w:w="1417" w:type="dxa"/>
          </w:tcPr>
          <w:p w14:paraId="771D95F6" w14:textId="77777777" w:rsidR="00E86E7B" w:rsidRPr="00816C4A" w:rsidRDefault="00E86E7B" w:rsidP="00B27DCC">
            <w:pPr>
              <w:pStyle w:val="TAC"/>
            </w:pPr>
            <w:r w:rsidRPr="00816C4A">
              <w:t>1</w:t>
            </w:r>
          </w:p>
        </w:tc>
      </w:tr>
      <w:tr w:rsidR="00E86E7B" w:rsidRPr="00816C4A" w14:paraId="22A2E06B" w14:textId="77777777" w:rsidTr="00B27DCC">
        <w:trPr>
          <w:jc w:val="center"/>
        </w:trPr>
        <w:tc>
          <w:tcPr>
            <w:tcW w:w="1276" w:type="dxa"/>
          </w:tcPr>
          <w:p w14:paraId="69E488D2" w14:textId="77777777" w:rsidR="00E86E7B" w:rsidRPr="00816C4A" w:rsidRDefault="00E86E7B" w:rsidP="00B27DCC">
            <w:pPr>
              <w:pStyle w:val="TAC"/>
            </w:pPr>
            <w:r w:rsidRPr="00816C4A">
              <w:t>2</w:t>
            </w:r>
          </w:p>
        </w:tc>
        <w:tc>
          <w:tcPr>
            <w:tcW w:w="4961" w:type="dxa"/>
          </w:tcPr>
          <w:p w14:paraId="7F61CCEE" w14:textId="77777777" w:rsidR="00E86E7B" w:rsidRPr="00816C4A" w:rsidRDefault="00E86E7B" w:rsidP="00B27DCC">
            <w:pPr>
              <w:pStyle w:val="TAL"/>
            </w:pPr>
            <w:r w:rsidRPr="00816C4A">
              <w:t>Length = '0'</w:t>
            </w:r>
          </w:p>
        </w:tc>
        <w:tc>
          <w:tcPr>
            <w:tcW w:w="1417" w:type="dxa"/>
          </w:tcPr>
          <w:p w14:paraId="65FFD533" w14:textId="77777777" w:rsidR="00E86E7B" w:rsidRPr="00816C4A" w:rsidRDefault="00E86E7B" w:rsidP="00B27DCC">
            <w:pPr>
              <w:pStyle w:val="TAC"/>
            </w:pPr>
            <w:r w:rsidRPr="00816C4A">
              <w:t>1</w:t>
            </w:r>
          </w:p>
        </w:tc>
      </w:tr>
    </w:tbl>
    <w:p w14:paraId="5D882902" w14:textId="77777777" w:rsidR="00E86E7B" w:rsidRPr="00816C4A" w:rsidRDefault="00E86E7B" w:rsidP="00E86E7B">
      <w:pPr>
        <w:pStyle w:val="B1"/>
        <w:ind w:left="0" w:firstLine="0"/>
      </w:pPr>
    </w:p>
    <w:p w14:paraId="4B9A1E26" w14:textId="77777777" w:rsidR="00E86E7B" w:rsidRPr="00816C4A" w:rsidRDefault="00E86E7B" w:rsidP="00E86E7B">
      <w:pPr>
        <w:pStyle w:val="Heading2"/>
      </w:pPr>
      <w:bookmarkStart w:id="3465" w:name="_Toc3201091"/>
      <w:bookmarkStart w:id="3466" w:name="_Toc20392834"/>
      <w:bookmarkStart w:id="3467" w:name="_Toc27774481"/>
      <w:bookmarkStart w:id="3468" w:name="_Toc36482941"/>
      <w:bookmarkStart w:id="3469" w:name="_Toc36484601"/>
      <w:bookmarkStart w:id="3470" w:name="_Toc44933531"/>
      <w:bookmarkStart w:id="3471" w:name="_Toc50972484"/>
      <w:bookmarkStart w:id="3472" w:name="_Toc163045972"/>
      <w:r w:rsidRPr="00816C4A">
        <w:t>8.136</w:t>
      </w:r>
      <w:r w:rsidRPr="00816C4A">
        <w:tab/>
        <w:t>Extended Rejection Cause Code</w:t>
      </w:r>
      <w:bookmarkEnd w:id="3465"/>
      <w:bookmarkEnd w:id="3466"/>
      <w:bookmarkEnd w:id="3467"/>
      <w:bookmarkEnd w:id="3468"/>
      <w:bookmarkEnd w:id="3469"/>
      <w:bookmarkEnd w:id="3470"/>
      <w:bookmarkEnd w:id="3471"/>
      <w:bookmarkEnd w:id="34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2329A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836B4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6B7439B"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FA96FCB" w14:textId="77777777" w:rsidR="00E86E7B" w:rsidRPr="00816C4A" w:rsidRDefault="00E86E7B" w:rsidP="00B27DCC">
            <w:pPr>
              <w:pStyle w:val="TAH"/>
              <w:ind w:left="284" w:hanging="284"/>
            </w:pPr>
            <w:r w:rsidRPr="00816C4A">
              <w:t>Length</w:t>
            </w:r>
          </w:p>
        </w:tc>
      </w:tr>
      <w:tr w:rsidR="00E86E7B" w:rsidRPr="00816C4A" w14:paraId="6A7C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5C60E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4FF6FEB"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56753B99" w14:textId="77777777" w:rsidR="00E86E7B" w:rsidRPr="00816C4A" w:rsidRDefault="00E86E7B" w:rsidP="00B27DCC">
            <w:pPr>
              <w:pStyle w:val="TAC"/>
              <w:ind w:left="284" w:hanging="284"/>
            </w:pPr>
            <w:r w:rsidRPr="00816C4A">
              <w:t>1</w:t>
            </w:r>
          </w:p>
        </w:tc>
      </w:tr>
      <w:tr w:rsidR="00E86E7B" w:rsidRPr="00816C4A" w14:paraId="27D3BBB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C31E88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61B292C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AB4DECA" w14:textId="77777777" w:rsidR="00E86E7B" w:rsidRPr="00816C4A" w:rsidRDefault="00E86E7B" w:rsidP="00B27DCC">
            <w:pPr>
              <w:pStyle w:val="TAC"/>
              <w:ind w:left="284" w:hanging="284"/>
            </w:pPr>
            <w:r w:rsidRPr="00816C4A">
              <w:t>1</w:t>
            </w:r>
          </w:p>
        </w:tc>
      </w:tr>
      <w:tr w:rsidR="00E86E7B" w:rsidRPr="00816C4A" w14:paraId="2A6774D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0D4DDCF"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14DF385"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2683D3F7" w14:textId="77777777" w:rsidR="00E86E7B" w:rsidRPr="00816C4A" w:rsidRDefault="00E86E7B" w:rsidP="00B27DCC">
            <w:pPr>
              <w:pStyle w:val="TAC"/>
              <w:ind w:left="284" w:hanging="284"/>
            </w:pPr>
            <w:r w:rsidRPr="00816C4A">
              <w:t>1</w:t>
            </w:r>
          </w:p>
        </w:tc>
      </w:tr>
    </w:tbl>
    <w:p w14:paraId="5DFB5ACD" w14:textId="77777777" w:rsidR="00E86E7B" w:rsidRPr="00816C4A" w:rsidRDefault="00E86E7B" w:rsidP="00E86E7B"/>
    <w:p w14:paraId="0ED74D1E" w14:textId="29356529" w:rsidR="00E86E7B" w:rsidRPr="00816C4A" w:rsidRDefault="00E86E7B" w:rsidP="00E86E7B">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74B64393" w14:textId="77777777" w:rsidR="00E86E7B" w:rsidRPr="00816C4A" w:rsidRDefault="00E86E7B" w:rsidP="00E86E7B">
      <w:pPr>
        <w:pStyle w:val="Heading2"/>
      </w:pPr>
      <w:bookmarkStart w:id="3473" w:name="_Toc3201092"/>
      <w:bookmarkStart w:id="3474" w:name="_Toc20392835"/>
      <w:bookmarkStart w:id="3475" w:name="_Toc27774482"/>
      <w:bookmarkStart w:id="3476" w:name="_Toc36482942"/>
      <w:bookmarkStart w:id="3477" w:name="_Toc36484602"/>
      <w:bookmarkStart w:id="3478" w:name="_Toc44933532"/>
      <w:bookmarkStart w:id="3479" w:name="_Toc50972485"/>
      <w:bookmarkStart w:id="3480" w:name="_Toc163045973"/>
      <w:r w:rsidRPr="00816C4A">
        <w:t>8.137</w:t>
      </w:r>
      <w:r w:rsidRPr="00816C4A">
        <w:tab/>
        <w:t>Data connection status</w:t>
      </w:r>
      <w:bookmarkEnd w:id="3473"/>
      <w:bookmarkEnd w:id="3474"/>
      <w:bookmarkEnd w:id="3475"/>
      <w:bookmarkEnd w:id="3476"/>
      <w:bookmarkEnd w:id="3477"/>
      <w:bookmarkEnd w:id="3478"/>
      <w:bookmarkEnd w:id="3479"/>
      <w:bookmarkEnd w:id="3480"/>
    </w:p>
    <w:p w14:paraId="0F4B49C7" w14:textId="5B5128A2" w:rsidR="00E86E7B" w:rsidRPr="00816C4A" w:rsidRDefault="00E86E7B" w:rsidP="00E86E7B">
      <w:r w:rsidRPr="00816C4A">
        <w:t xml:space="preserve">This data object shall contain the result of the PDP request procedure,  PDN request procedure or PDU establishment procedure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3GPP </w:t>
      </w:r>
      <w:r w:rsidR="00E05181" w:rsidRPr="00816C4A">
        <w:t>TS</w:t>
      </w:r>
      <w:r w:rsidR="00E05181">
        <w:t> </w:t>
      </w:r>
      <w:r w:rsidR="00E05181" w:rsidRPr="00816C4A">
        <w:t>2</w:t>
      </w:r>
      <w:r w:rsidRPr="00816C4A">
        <w:t>4.301</w:t>
      </w:r>
      <w:r w:rsidR="00E05181">
        <w:t> </w:t>
      </w:r>
      <w:r w:rsidR="00E05181" w:rsidRPr="00816C4A">
        <w:t>[</w:t>
      </w:r>
      <w:r w:rsidRPr="00816C4A">
        <w:t>4</w:t>
      </w:r>
      <w:r w:rsidR="00E05982">
        <w:t>6</w:t>
      </w:r>
      <w:r w:rsidRPr="00816C4A">
        <w:t xml:space="preserve">] for E-UTRAN or 3GPP </w:t>
      </w:r>
      <w:r w:rsidR="00E05181" w:rsidRPr="00816C4A">
        <w:t>TS</w:t>
      </w:r>
      <w:r w:rsidR="00E05181">
        <w:t> </w:t>
      </w:r>
      <w:r w:rsidR="00E05181" w:rsidRPr="00816C4A">
        <w:t>2</w:t>
      </w:r>
      <w:r w:rsidRPr="00816C4A">
        <w:t>4.501</w:t>
      </w:r>
      <w:r w:rsidR="00E05181">
        <w:t> </w:t>
      </w:r>
      <w:r w:rsidR="00E05181" w:rsidRPr="00816C4A">
        <w:t>[</w:t>
      </w:r>
      <w:r w:rsidRPr="00816C4A">
        <w:t>70] for NG-RAN.</w:t>
      </w:r>
    </w:p>
    <w:p w14:paraId="565A160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8A8DE0" w14:textId="77777777" w:rsidTr="00B27DCC">
        <w:trPr>
          <w:jc w:val="center"/>
        </w:trPr>
        <w:tc>
          <w:tcPr>
            <w:tcW w:w="1276" w:type="dxa"/>
          </w:tcPr>
          <w:p w14:paraId="590B25D7" w14:textId="77777777" w:rsidR="00E86E7B" w:rsidRPr="00816C4A" w:rsidRDefault="00E86E7B" w:rsidP="00B27DCC">
            <w:pPr>
              <w:pStyle w:val="TAH"/>
              <w:rPr>
                <w:lang w:eastAsia="en-GB"/>
              </w:rPr>
            </w:pPr>
            <w:r w:rsidRPr="00816C4A">
              <w:rPr>
                <w:lang w:eastAsia="en-GB"/>
              </w:rPr>
              <w:t>Byte(s)</w:t>
            </w:r>
          </w:p>
        </w:tc>
        <w:tc>
          <w:tcPr>
            <w:tcW w:w="4961" w:type="dxa"/>
          </w:tcPr>
          <w:p w14:paraId="1BB77E27" w14:textId="77777777" w:rsidR="00E86E7B" w:rsidRPr="00816C4A" w:rsidRDefault="00E86E7B" w:rsidP="00B27DCC">
            <w:pPr>
              <w:pStyle w:val="TAH"/>
              <w:rPr>
                <w:lang w:eastAsia="en-GB"/>
              </w:rPr>
            </w:pPr>
            <w:r w:rsidRPr="00816C4A">
              <w:rPr>
                <w:lang w:eastAsia="en-GB"/>
              </w:rPr>
              <w:t>Description</w:t>
            </w:r>
          </w:p>
        </w:tc>
        <w:tc>
          <w:tcPr>
            <w:tcW w:w="1417" w:type="dxa"/>
          </w:tcPr>
          <w:p w14:paraId="696F57DC" w14:textId="77777777" w:rsidR="00E86E7B" w:rsidRPr="00816C4A" w:rsidRDefault="00E86E7B" w:rsidP="00B27DCC">
            <w:pPr>
              <w:pStyle w:val="TAH"/>
              <w:rPr>
                <w:lang w:eastAsia="en-GB"/>
              </w:rPr>
            </w:pPr>
            <w:r w:rsidRPr="00816C4A">
              <w:rPr>
                <w:lang w:eastAsia="en-GB"/>
              </w:rPr>
              <w:t>Length</w:t>
            </w:r>
          </w:p>
        </w:tc>
      </w:tr>
      <w:tr w:rsidR="00E86E7B" w:rsidRPr="00816C4A" w14:paraId="15AD6825" w14:textId="77777777" w:rsidTr="00B27DCC">
        <w:trPr>
          <w:jc w:val="center"/>
        </w:trPr>
        <w:tc>
          <w:tcPr>
            <w:tcW w:w="1276" w:type="dxa"/>
          </w:tcPr>
          <w:p w14:paraId="3171CD5A" w14:textId="77777777" w:rsidR="00E86E7B" w:rsidRPr="00816C4A" w:rsidRDefault="00E86E7B" w:rsidP="00B27DCC">
            <w:pPr>
              <w:pStyle w:val="TAC"/>
              <w:rPr>
                <w:lang w:eastAsia="en-GB"/>
              </w:rPr>
            </w:pPr>
            <w:r w:rsidRPr="00816C4A">
              <w:rPr>
                <w:lang w:eastAsia="en-GB"/>
              </w:rPr>
              <w:t>1</w:t>
            </w:r>
          </w:p>
        </w:tc>
        <w:tc>
          <w:tcPr>
            <w:tcW w:w="4961" w:type="dxa"/>
          </w:tcPr>
          <w:p w14:paraId="75DFBCA6" w14:textId="77777777" w:rsidR="00E86E7B" w:rsidRPr="00816C4A" w:rsidRDefault="00E86E7B" w:rsidP="00B27DCC">
            <w:pPr>
              <w:pStyle w:val="TAL"/>
            </w:pPr>
            <w:r w:rsidRPr="00816C4A">
              <w:t>Data connection status tag</w:t>
            </w:r>
          </w:p>
        </w:tc>
        <w:tc>
          <w:tcPr>
            <w:tcW w:w="1417" w:type="dxa"/>
          </w:tcPr>
          <w:p w14:paraId="23552D09" w14:textId="77777777" w:rsidR="00E86E7B" w:rsidRPr="00816C4A" w:rsidRDefault="00E86E7B" w:rsidP="00B27DCC">
            <w:pPr>
              <w:pStyle w:val="TAC"/>
              <w:rPr>
                <w:lang w:eastAsia="en-GB"/>
              </w:rPr>
            </w:pPr>
            <w:r w:rsidRPr="00816C4A">
              <w:rPr>
                <w:lang w:eastAsia="en-GB"/>
              </w:rPr>
              <w:t>1</w:t>
            </w:r>
          </w:p>
        </w:tc>
      </w:tr>
      <w:tr w:rsidR="00E86E7B" w:rsidRPr="00816C4A" w14:paraId="6A4F2470" w14:textId="77777777" w:rsidTr="00B27DCC">
        <w:trPr>
          <w:jc w:val="center"/>
        </w:trPr>
        <w:tc>
          <w:tcPr>
            <w:tcW w:w="1276" w:type="dxa"/>
          </w:tcPr>
          <w:p w14:paraId="38811DEC" w14:textId="77777777" w:rsidR="00E86E7B" w:rsidRPr="00816C4A" w:rsidRDefault="00E86E7B" w:rsidP="00B27DCC">
            <w:pPr>
              <w:pStyle w:val="TAC"/>
              <w:rPr>
                <w:lang w:eastAsia="en-GB"/>
              </w:rPr>
            </w:pPr>
            <w:r w:rsidRPr="00816C4A">
              <w:rPr>
                <w:lang w:eastAsia="en-GB"/>
              </w:rPr>
              <w:t>2</w:t>
            </w:r>
          </w:p>
        </w:tc>
        <w:tc>
          <w:tcPr>
            <w:tcW w:w="4961" w:type="dxa"/>
          </w:tcPr>
          <w:p w14:paraId="4C65AF57" w14:textId="77777777" w:rsidR="00E86E7B" w:rsidRPr="00816C4A" w:rsidRDefault="00E86E7B" w:rsidP="00B27DCC">
            <w:pPr>
              <w:pStyle w:val="TAL"/>
            </w:pPr>
            <w:r w:rsidRPr="00816C4A">
              <w:t>Length = '01'</w:t>
            </w:r>
          </w:p>
        </w:tc>
        <w:tc>
          <w:tcPr>
            <w:tcW w:w="1417" w:type="dxa"/>
          </w:tcPr>
          <w:p w14:paraId="740476D1" w14:textId="77777777" w:rsidR="00E86E7B" w:rsidRPr="00816C4A" w:rsidRDefault="00E86E7B" w:rsidP="00B27DCC">
            <w:pPr>
              <w:pStyle w:val="TAC"/>
              <w:rPr>
                <w:lang w:eastAsia="en-GB"/>
              </w:rPr>
            </w:pPr>
            <w:r w:rsidRPr="00816C4A">
              <w:rPr>
                <w:lang w:eastAsia="en-GB"/>
              </w:rPr>
              <w:t>1</w:t>
            </w:r>
          </w:p>
        </w:tc>
      </w:tr>
      <w:tr w:rsidR="00E86E7B" w:rsidRPr="00816C4A" w14:paraId="6D46B304" w14:textId="77777777" w:rsidTr="00B27DCC">
        <w:trPr>
          <w:jc w:val="center"/>
        </w:trPr>
        <w:tc>
          <w:tcPr>
            <w:tcW w:w="1276" w:type="dxa"/>
          </w:tcPr>
          <w:p w14:paraId="7935C7E8" w14:textId="77777777" w:rsidR="00E86E7B" w:rsidRPr="00816C4A" w:rsidRDefault="00E86E7B" w:rsidP="00B27DCC">
            <w:pPr>
              <w:pStyle w:val="TAC"/>
              <w:rPr>
                <w:lang w:eastAsia="en-GB"/>
              </w:rPr>
            </w:pPr>
            <w:r w:rsidRPr="00816C4A">
              <w:rPr>
                <w:lang w:eastAsia="en-GB"/>
              </w:rPr>
              <w:t>3</w:t>
            </w:r>
          </w:p>
        </w:tc>
        <w:tc>
          <w:tcPr>
            <w:tcW w:w="4961" w:type="dxa"/>
          </w:tcPr>
          <w:p w14:paraId="1F430CB7" w14:textId="77777777" w:rsidR="00E86E7B" w:rsidRPr="00816C4A" w:rsidRDefault="00E86E7B" w:rsidP="00B27DCC">
            <w:pPr>
              <w:pStyle w:val="TAL"/>
            </w:pPr>
            <w:r w:rsidRPr="00816C4A">
              <w:t>Data connection status value</w:t>
            </w:r>
          </w:p>
        </w:tc>
        <w:tc>
          <w:tcPr>
            <w:tcW w:w="1417" w:type="dxa"/>
          </w:tcPr>
          <w:p w14:paraId="6A4B7EA7" w14:textId="77777777" w:rsidR="00E86E7B" w:rsidRPr="00816C4A" w:rsidRDefault="00E86E7B" w:rsidP="00B27DCC">
            <w:pPr>
              <w:pStyle w:val="TAC"/>
              <w:rPr>
                <w:lang w:eastAsia="en-GB"/>
              </w:rPr>
            </w:pPr>
            <w:r w:rsidRPr="00816C4A">
              <w:rPr>
                <w:lang w:eastAsia="en-GB"/>
              </w:rPr>
              <w:t>1</w:t>
            </w:r>
          </w:p>
        </w:tc>
      </w:tr>
    </w:tbl>
    <w:p w14:paraId="4C4EA54D" w14:textId="77777777" w:rsidR="00E86E7B" w:rsidRPr="00816C4A" w:rsidRDefault="00E86E7B" w:rsidP="00E86E7B"/>
    <w:p w14:paraId="002856C4" w14:textId="77777777" w:rsidR="00E86E7B" w:rsidRPr="00816C4A" w:rsidRDefault="00E86E7B" w:rsidP="00E86E7B">
      <w:r w:rsidRPr="00816C4A">
        <w:t>Data connection status value coding:</w:t>
      </w:r>
    </w:p>
    <w:p w14:paraId="26953DE0"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46737558" w14:textId="77777777" w:rsidR="00E86E7B" w:rsidRPr="00816C4A" w:rsidRDefault="00E86E7B" w:rsidP="00E86E7B">
      <w:pPr>
        <w:pStyle w:val="B1"/>
      </w:pPr>
      <w:r w:rsidRPr="00816C4A">
        <w:t>-</w:t>
      </w:r>
      <w:r w:rsidRPr="00816C4A">
        <w:tab/>
        <w:t>'01' = Data connection rejected;</w:t>
      </w:r>
    </w:p>
    <w:p w14:paraId="56699752" w14:textId="77777777" w:rsidR="00E86E7B" w:rsidRPr="00816C4A" w:rsidRDefault="00E86E7B" w:rsidP="00E86E7B">
      <w:pPr>
        <w:pStyle w:val="B1"/>
      </w:pPr>
      <w:r w:rsidRPr="00816C4A">
        <w:t>-</w:t>
      </w:r>
      <w:r w:rsidRPr="00816C4A">
        <w:tab/>
        <w:t>'02' = Data connection dropped or deactivated.</w:t>
      </w:r>
    </w:p>
    <w:p w14:paraId="2BDF0346" w14:textId="77777777" w:rsidR="00E86E7B" w:rsidRPr="00816C4A" w:rsidRDefault="00E86E7B" w:rsidP="00E86E7B">
      <w:pPr>
        <w:pStyle w:val="B1"/>
      </w:pPr>
      <w:r>
        <w:t>-</w:t>
      </w:r>
      <w:r>
        <w:tab/>
      </w:r>
      <w:r w:rsidRPr="00816C4A">
        <w:t>Other values RFU</w:t>
      </w:r>
    </w:p>
    <w:p w14:paraId="258D7025" w14:textId="77777777" w:rsidR="00E86E7B" w:rsidRPr="00816C4A" w:rsidRDefault="00E86E7B" w:rsidP="00E86E7B">
      <w:pPr>
        <w:pStyle w:val="Heading2"/>
      </w:pPr>
      <w:bookmarkStart w:id="3481" w:name="_Toc3201093"/>
      <w:bookmarkStart w:id="3482" w:name="_Toc20392836"/>
      <w:bookmarkStart w:id="3483" w:name="_Toc27774483"/>
      <w:bookmarkStart w:id="3484" w:name="_Toc36482943"/>
      <w:bookmarkStart w:id="3485" w:name="_Toc36484603"/>
      <w:bookmarkStart w:id="3486" w:name="_Toc44933533"/>
      <w:bookmarkStart w:id="3487" w:name="_Toc50972486"/>
      <w:bookmarkStart w:id="3488" w:name="_Toc163045974"/>
      <w:r w:rsidRPr="00816C4A">
        <w:t>8.138</w:t>
      </w:r>
      <w:r w:rsidRPr="00816C4A">
        <w:tab/>
        <w:t>Data connection type</w:t>
      </w:r>
      <w:bookmarkEnd w:id="3481"/>
      <w:bookmarkEnd w:id="3482"/>
      <w:bookmarkEnd w:id="3483"/>
      <w:bookmarkEnd w:id="3484"/>
      <w:bookmarkEnd w:id="3485"/>
      <w:bookmarkEnd w:id="3486"/>
      <w:bookmarkEnd w:id="3487"/>
      <w:bookmarkEnd w:id="3488"/>
    </w:p>
    <w:p w14:paraId="3E13FB81" w14:textId="41E957DD" w:rsidR="00E86E7B" w:rsidRPr="00816C4A" w:rsidRDefault="00E86E7B" w:rsidP="00E86E7B">
      <w:r w:rsidRPr="00816C4A">
        <w:t xml:space="preserve">This data object shall contain the type of procedure, PDP request procedure, PDN request procedure or PDU establishment procedure,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3GPP </w:t>
      </w:r>
      <w:r w:rsidR="00E05181" w:rsidRPr="00816C4A">
        <w:t>TS</w:t>
      </w:r>
      <w:r w:rsidR="00E05181">
        <w:t> </w:t>
      </w:r>
      <w:r w:rsidR="00E05181" w:rsidRPr="00816C4A">
        <w:t>2</w:t>
      </w:r>
      <w:r w:rsidRPr="00816C4A">
        <w:t>4.501</w:t>
      </w:r>
      <w:r w:rsidR="00E05181">
        <w:t> </w:t>
      </w:r>
      <w:r w:rsidR="00E05181"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83F8D" w14:textId="77777777" w:rsidTr="00B27DCC">
        <w:trPr>
          <w:jc w:val="center"/>
        </w:trPr>
        <w:tc>
          <w:tcPr>
            <w:tcW w:w="1276" w:type="dxa"/>
          </w:tcPr>
          <w:p w14:paraId="1FA46952" w14:textId="77777777" w:rsidR="00E86E7B" w:rsidRPr="00816C4A" w:rsidRDefault="00E86E7B" w:rsidP="00B27DCC">
            <w:pPr>
              <w:pStyle w:val="TAH"/>
              <w:rPr>
                <w:lang w:eastAsia="en-GB"/>
              </w:rPr>
            </w:pPr>
            <w:r w:rsidRPr="00816C4A">
              <w:rPr>
                <w:lang w:eastAsia="en-GB"/>
              </w:rPr>
              <w:t>Byte(s)</w:t>
            </w:r>
          </w:p>
        </w:tc>
        <w:tc>
          <w:tcPr>
            <w:tcW w:w="4961" w:type="dxa"/>
          </w:tcPr>
          <w:p w14:paraId="01692005" w14:textId="77777777" w:rsidR="00E86E7B" w:rsidRPr="00816C4A" w:rsidRDefault="00E86E7B" w:rsidP="00B27DCC">
            <w:pPr>
              <w:pStyle w:val="TAH"/>
              <w:rPr>
                <w:lang w:eastAsia="en-GB"/>
              </w:rPr>
            </w:pPr>
            <w:r w:rsidRPr="00816C4A">
              <w:rPr>
                <w:lang w:eastAsia="en-GB"/>
              </w:rPr>
              <w:t>Description</w:t>
            </w:r>
          </w:p>
        </w:tc>
        <w:tc>
          <w:tcPr>
            <w:tcW w:w="1417" w:type="dxa"/>
          </w:tcPr>
          <w:p w14:paraId="38FE2041" w14:textId="77777777" w:rsidR="00E86E7B" w:rsidRPr="00816C4A" w:rsidRDefault="00E86E7B" w:rsidP="00B27DCC">
            <w:pPr>
              <w:pStyle w:val="TAH"/>
              <w:rPr>
                <w:lang w:eastAsia="en-GB"/>
              </w:rPr>
            </w:pPr>
            <w:r w:rsidRPr="00816C4A">
              <w:rPr>
                <w:lang w:eastAsia="en-GB"/>
              </w:rPr>
              <w:t>Length</w:t>
            </w:r>
          </w:p>
        </w:tc>
      </w:tr>
      <w:tr w:rsidR="00E86E7B" w:rsidRPr="00816C4A" w14:paraId="44700B47" w14:textId="77777777" w:rsidTr="00B27DCC">
        <w:trPr>
          <w:jc w:val="center"/>
        </w:trPr>
        <w:tc>
          <w:tcPr>
            <w:tcW w:w="1276" w:type="dxa"/>
          </w:tcPr>
          <w:p w14:paraId="0B1AAC50" w14:textId="77777777" w:rsidR="00E86E7B" w:rsidRPr="00816C4A" w:rsidRDefault="00E86E7B" w:rsidP="00B27DCC">
            <w:pPr>
              <w:pStyle w:val="TAC"/>
              <w:rPr>
                <w:lang w:eastAsia="en-GB"/>
              </w:rPr>
            </w:pPr>
            <w:r w:rsidRPr="00816C4A">
              <w:rPr>
                <w:lang w:eastAsia="en-GB"/>
              </w:rPr>
              <w:t>1</w:t>
            </w:r>
          </w:p>
        </w:tc>
        <w:tc>
          <w:tcPr>
            <w:tcW w:w="4961" w:type="dxa"/>
          </w:tcPr>
          <w:p w14:paraId="1951335C" w14:textId="77777777" w:rsidR="00E86E7B" w:rsidRPr="00816C4A" w:rsidRDefault="00E86E7B" w:rsidP="00B27DCC">
            <w:pPr>
              <w:pStyle w:val="TAL"/>
            </w:pPr>
            <w:r w:rsidRPr="00816C4A">
              <w:t>Data connection type tag</w:t>
            </w:r>
          </w:p>
        </w:tc>
        <w:tc>
          <w:tcPr>
            <w:tcW w:w="1417" w:type="dxa"/>
          </w:tcPr>
          <w:p w14:paraId="5B2C1009" w14:textId="77777777" w:rsidR="00E86E7B" w:rsidRPr="00816C4A" w:rsidRDefault="00E86E7B" w:rsidP="00B27DCC">
            <w:pPr>
              <w:pStyle w:val="TAC"/>
              <w:rPr>
                <w:lang w:eastAsia="en-GB"/>
              </w:rPr>
            </w:pPr>
            <w:r w:rsidRPr="00816C4A">
              <w:rPr>
                <w:lang w:eastAsia="en-GB"/>
              </w:rPr>
              <w:t>1</w:t>
            </w:r>
          </w:p>
        </w:tc>
      </w:tr>
      <w:tr w:rsidR="00E86E7B" w:rsidRPr="00816C4A" w14:paraId="7502CFC6" w14:textId="77777777" w:rsidTr="00B27DCC">
        <w:trPr>
          <w:jc w:val="center"/>
        </w:trPr>
        <w:tc>
          <w:tcPr>
            <w:tcW w:w="1276" w:type="dxa"/>
          </w:tcPr>
          <w:p w14:paraId="196D6CC0" w14:textId="77777777" w:rsidR="00E86E7B" w:rsidRPr="00816C4A" w:rsidRDefault="00E86E7B" w:rsidP="00B27DCC">
            <w:pPr>
              <w:pStyle w:val="TAC"/>
              <w:rPr>
                <w:lang w:eastAsia="en-GB"/>
              </w:rPr>
            </w:pPr>
            <w:r w:rsidRPr="00816C4A">
              <w:rPr>
                <w:lang w:eastAsia="en-GB"/>
              </w:rPr>
              <w:t>2</w:t>
            </w:r>
          </w:p>
        </w:tc>
        <w:tc>
          <w:tcPr>
            <w:tcW w:w="4961" w:type="dxa"/>
          </w:tcPr>
          <w:p w14:paraId="15F1BFF2" w14:textId="77777777" w:rsidR="00E86E7B" w:rsidRPr="00816C4A" w:rsidRDefault="00E86E7B" w:rsidP="00B27DCC">
            <w:pPr>
              <w:pStyle w:val="TAL"/>
            </w:pPr>
            <w:r w:rsidRPr="00816C4A">
              <w:t>Length = '01'</w:t>
            </w:r>
          </w:p>
        </w:tc>
        <w:tc>
          <w:tcPr>
            <w:tcW w:w="1417" w:type="dxa"/>
          </w:tcPr>
          <w:p w14:paraId="765D513F" w14:textId="77777777" w:rsidR="00E86E7B" w:rsidRPr="00816C4A" w:rsidRDefault="00E86E7B" w:rsidP="00B27DCC">
            <w:pPr>
              <w:pStyle w:val="TAC"/>
              <w:rPr>
                <w:lang w:eastAsia="en-GB"/>
              </w:rPr>
            </w:pPr>
            <w:r w:rsidRPr="00816C4A">
              <w:rPr>
                <w:lang w:eastAsia="en-GB"/>
              </w:rPr>
              <w:t>1</w:t>
            </w:r>
          </w:p>
        </w:tc>
      </w:tr>
      <w:tr w:rsidR="00E86E7B" w:rsidRPr="00816C4A" w14:paraId="41AC9AE3" w14:textId="77777777" w:rsidTr="00B27DCC">
        <w:trPr>
          <w:jc w:val="center"/>
        </w:trPr>
        <w:tc>
          <w:tcPr>
            <w:tcW w:w="1276" w:type="dxa"/>
          </w:tcPr>
          <w:p w14:paraId="07E9E2BB" w14:textId="77777777" w:rsidR="00E86E7B" w:rsidRPr="00816C4A" w:rsidRDefault="00E86E7B" w:rsidP="00B27DCC">
            <w:pPr>
              <w:pStyle w:val="TAC"/>
              <w:rPr>
                <w:lang w:eastAsia="en-GB"/>
              </w:rPr>
            </w:pPr>
            <w:r w:rsidRPr="00816C4A">
              <w:rPr>
                <w:lang w:eastAsia="en-GB"/>
              </w:rPr>
              <w:t>3</w:t>
            </w:r>
          </w:p>
        </w:tc>
        <w:tc>
          <w:tcPr>
            <w:tcW w:w="4961" w:type="dxa"/>
          </w:tcPr>
          <w:p w14:paraId="32ABE6E4" w14:textId="77777777" w:rsidR="00E86E7B" w:rsidRPr="00816C4A" w:rsidRDefault="00E86E7B" w:rsidP="00B27DCC">
            <w:pPr>
              <w:pStyle w:val="TAL"/>
            </w:pPr>
            <w:r w:rsidRPr="00816C4A">
              <w:t>Data connection type</w:t>
            </w:r>
          </w:p>
        </w:tc>
        <w:tc>
          <w:tcPr>
            <w:tcW w:w="1417" w:type="dxa"/>
          </w:tcPr>
          <w:p w14:paraId="07C59332" w14:textId="77777777" w:rsidR="00E86E7B" w:rsidRPr="00816C4A" w:rsidRDefault="00E86E7B" w:rsidP="00B27DCC">
            <w:pPr>
              <w:pStyle w:val="TAC"/>
              <w:rPr>
                <w:lang w:eastAsia="en-GB"/>
              </w:rPr>
            </w:pPr>
            <w:r w:rsidRPr="00816C4A">
              <w:rPr>
                <w:lang w:eastAsia="en-GB"/>
              </w:rPr>
              <w:t>1</w:t>
            </w:r>
          </w:p>
        </w:tc>
      </w:tr>
    </w:tbl>
    <w:p w14:paraId="15BED960" w14:textId="77777777" w:rsidR="00E86E7B" w:rsidRPr="00816C4A" w:rsidRDefault="00E86E7B" w:rsidP="00E86E7B"/>
    <w:p w14:paraId="55A5E25C" w14:textId="77777777" w:rsidR="00E86E7B" w:rsidRPr="00816C4A" w:rsidRDefault="00E86E7B" w:rsidP="00E86E7B">
      <w:r w:rsidRPr="00816C4A">
        <w:t>Data connection type coding:</w:t>
      </w:r>
    </w:p>
    <w:p w14:paraId="57E9BCE3" w14:textId="77777777" w:rsidR="00E86E7B" w:rsidRPr="00816C4A" w:rsidRDefault="00E86E7B" w:rsidP="00E86E7B">
      <w:pPr>
        <w:pStyle w:val="B1"/>
      </w:pPr>
      <w:r>
        <w:t>-</w:t>
      </w:r>
      <w:r>
        <w:tab/>
      </w:r>
      <w:r w:rsidRPr="00816C4A">
        <w:t>'00' = PDP connection</w:t>
      </w:r>
    </w:p>
    <w:p w14:paraId="3D0025A9" w14:textId="77777777" w:rsidR="00E86E7B" w:rsidRPr="00816C4A" w:rsidRDefault="00E86E7B" w:rsidP="00E86E7B">
      <w:pPr>
        <w:pStyle w:val="B1"/>
      </w:pPr>
      <w:r>
        <w:t>-</w:t>
      </w:r>
      <w:r>
        <w:tab/>
      </w:r>
      <w:r w:rsidRPr="00816C4A">
        <w:t>'01' = PDN connection</w:t>
      </w:r>
    </w:p>
    <w:p w14:paraId="49B18C07" w14:textId="77777777" w:rsidR="00E86E7B" w:rsidRPr="00816C4A" w:rsidRDefault="00E86E7B" w:rsidP="00E86E7B">
      <w:pPr>
        <w:pStyle w:val="B1"/>
      </w:pPr>
      <w:r>
        <w:lastRenderedPageBreak/>
        <w:t>-</w:t>
      </w:r>
      <w:r>
        <w:tab/>
      </w:r>
      <w:r w:rsidRPr="00816C4A">
        <w:t>'02' = PDU connection</w:t>
      </w:r>
    </w:p>
    <w:p w14:paraId="3B55B4E5" w14:textId="77777777" w:rsidR="00E86E7B" w:rsidRPr="00816C4A" w:rsidRDefault="00E86E7B" w:rsidP="00E86E7B">
      <w:pPr>
        <w:pStyle w:val="B1"/>
      </w:pPr>
      <w:r>
        <w:t>-</w:t>
      </w:r>
      <w:r>
        <w:tab/>
      </w:r>
      <w:r w:rsidRPr="00816C4A">
        <w:t>Other values RFU</w:t>
      </w:r>
    </w:p>
    <w:p w14:paraId="6209928D" w14:textId="3DFD73D1" w:rsidR="00E86E7B" w:rsidRPr="00816C4A" w:rsidRDefault="00E86E7B" w:rsidP="00E86E7B">
      <w:pPr>
        <w:pStyle w:val="Heading2"/>
      </w:pPr>
      <w:bookmarkStart w:id="3489" w:name="_Toc3201094"/>
      <w:bookmarkStart w:id="3490" w:name="_Toc20392837"/>
      <w:bookmarkStart w:id="3491" w:name="_Toc27774484"/>
      <w:bookmarkStart w:id="3492" w:name="_Toc36482944"/>
      <w:bookmarkStart w:id="3493" w:name="_Toc36484604"/>
      <w:bookmarkStart w:id="3494" w:name="_Toc44933534"/>
      <w:bookmarkStart w:id="3495" w:name="_Toc50972487"/>
      <w:bookmarkStart w:id="3496" w:name="_Toc163045975"/>
      <w:r w:rsidRPr="00816C4A">
        <w:t>8.139</w:t>
      </w:r>
      <w:r w:rsidR="001C5859">
        <w:tab/>
      </w:r>
      <w:r w:rsidRPr="00816C4A">
        <w:t>(E/5G)SM cause</w:t>
      </w:r>
      <w:bookmarkEnd w:id="3489"/>
      <w:bookmarkEnd w:id="3490"/>
      <w:bookmarkEnd w:id="3491"/>
      <w:bookmarkEnd w:id="3492"/>
      <w:bookmarkEnd w:id="3493"/>
      <w:bookmarkEnd w:id="3494"/>
      <w:bookmarkEnd w:id="3495"/>
      <w:bookmarkEnd w:id="3496"/>
    </w:p>
    <w:p w14:paraId="24481180" w14:textId="3F42AC6A" w:rsidR="00E86E7B" w:rsidRPr="00816C4A" w:rsidRDefault="00E86E7B" w:rsidP="00E86E7B">
      <w:r w:rsidRPr="00816C4A">
        <w:t xml:space="preserve">This data object shall contain the value of the SM cause for PDP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the ESM Cause for PDN as defined in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the 5GSM Cause for PDU as defined in 3GPP </w:t>
      </w:r>
      <w:r w:rsidR="00E05181" w:rsidRPr="00816C4A">
        <w:t>TS</w:t>
      </w:r>
      <w:r w:rsidR="00E05181">
        <w:t> </w:t>
      </w:r>
      <w:r w:rsidR="00E05181" w:rsidRPr="00816C4A">
        <w:t>2</w:t>
      </w:r>
      <w:r w:rsidRPr="00816C4A">
        <w:t>4.501</w:t>
      </w:r>
      <w:r w:rsidR="00E05181">
        <w:t> </w:t>
      </w:r>
      <w:r w:rsidR="00E05181" w:rsidRPr="00816C4A">
        <w:t>[</w:t>
      </w:r>
      <w:r w:rsidRPr="00816C4A">
        <w:t>70] for NG-RAN.</w:t>
      </w:r>
    </w:p>
    <w:p w14:paraId="7BD4330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936312D" w14:textId="77777777" w:rsidTr="00B27DCC">
        <w:trPr>
          <w:jc w:val="center"/>
        </w:trPr>
        <w:tc>
          <w:tcPr>
            <w:tcW w:w="1276" w:type="dxa"/>
          </w:tcPr>
          <w:p w14:paraId="16B6004A" w14:textId="77777777" w:rsidR="00E86E7B" w:rsidRPr="00816C4A" w:rsidRDefault="00E86E7B" w:rsidP="00B27DCC">
            <w:pPr>
              <w:pStyle w:val="TAH"/>
              <w:rPr>
                <w:lang w:eastAsia="en-GB"/>
              </w:rPr>
            </w:pPr>
            <w:r w:rsidRPr="00816C4A">
              <w:rPr>
                <w:lang w:eastAsia="en-GB"/>
              </w:rPr>
              <w:t>Byte(s)</w:t>
            </w:r>
          </w:p>
        </w:tc>
        <w:tc>
          <w:tcPr>
            <w:tcW w:w="4961" w:type="dxa"/>
          </w:tcPr>
          <w:p w14:paraId="5F35D6A5" w14:textId="77777777" w:rsidR="00E86E7B" w:rsidRPr="00816C4A" w:rsidRDefault="00E86E7B" w:rsidP="00B27DCC">
            <w:pPr>
              <w:pStyle w:val="TAH"/>
              <w:rPr>
                <w:lang w:eastAsia="en-GB"/>
              </w:rPr>
            </w:pPr>
            <w:r w:rsidRPr="00816C4A">
              <w:rPr>
                <w:lang w:eastAsia="en-GB"/>
              </w:rPr>
              <w:t>Description</w:t>
            </w:r>
          </w:p>
        </w:tc>
        <w:tc>
          <w:tcPr>
            <w:tcW w:w="1417" w:type="dxa"/>
          </w:tcPr>
          <w:p w14:paraId="2F7867E3" w14:textId="77777777" w:rsidR="00E86E7B" w:rsidRPr="00816C4A" w:rsidRDefault="00E86E7B" w:rsidP="00B27DCC">
            <w:pPr>
              <w:pStyle w:val="TAH"/>
              <w:rPr>
                <w:lang w:eastAsia="en-GB"/>
              </w:rPr>
            </w:pPr>
            <w:r w:rsidRPr="00816C4A">
              <w:rPr>
                <w:lang w:eastAsia="en-GB"/>
              </w:rPr>
              <w:t>Length</w:t>
            </w:r>
          </w:p>
        </w:tc>
      </w:tr>
      <w:tr w:rsidR="00E86E7B" w:rsidRPr="00816C4A" w14:paraId="7798846E" w14:textId="77777777" w:rsidTr="00B27DCC">
        <w:trPr>
          <w:jc w:val="center"/>
        </w:trPr>
        <w:tc>
          <w:tcPr>
            <w:tcW w:w="1276" w:type="dxa"/>
          </w:tcPr>
          <w:p w14:paraId="6F0970A6" w14:textId="77777777" w:rsidR="00E86E7B" w:rsidRPr="00816C4A" w:rsidRDefault="00E86E7B" w:rsidP="00B27DCC">
            <w:pPr>
              <w:pStyle w:val="TAC"/>
              <w:rPr>
                <w:lang w:eastAsia="en-GB"/>
              </w:rPr>
            </w:pPr>
            <w:r w:rsidRPr="00816C4A">
              <w:rPr>
                <w:lang w:eastAsia="en-GB"/>
              </w:rPr>
              <w:t>1</w:t>
            </w:r>
          </w:p>
        </w:tc>
        <w:tc>
          <w:tcPr>
            <w:tcW w:w="4961" w:type="dxa"/>
          </w:tcPr>
          <w:p w14:paraId="58338052" w14:textId="77777777" w:rsidR="00E86E7B" w:rsidRPr="00816C4A" w:rsidRDefault="00E86E7B" w:rsidP="00B27DCC">
            <w:pPr>
              <w:pStyle w:val="TAL"/>
              <w:rPr>
                <w:lang w:val="fr-FR"/>
              </w:rPr>
            </w:pPr>
            <w:r w:rsidRPr="00816C4A">
              <w:rPr>
                <w:lang w:val="fr-FR"/>
              </w:rPr>
              <w:t>(E/5G)SM cause tag</w:t>
            </w:r>
          </w:p>
        </w:tc>
        <w:tc>
          <w:tcPr>
            <w:tcW w:w="1417" w:type="dxa"/>
          </w:tcPr>
          <w:p w14:paraId="4ACEB8E8" w14:textId="77777777" w:rsidR="00E86E7B" w:rsidRPr="00816C4A" w:rsidRDefault="00E86E7B" w:rsidP="00B27DCC">
            <w:pPr>
              <w:pStyle w:val="TAC"/>
              <w:rPr>
                <w:lang w:eastAsia="en-GB"/>
              </w:rPr>
            </w:pPr>
            <w:r w:rsidRPr="00816C4A">
              <w:rPr>
                <w:lang w:eastAsia="en-GB"/>
              </w:rPr>
              <w:t>1</w:t>
            </w:r>
          </w:p>
        </w:tc>
      </w:tr>
      <w:tr w:rsidR="00E86E7B" w:rsidRPr="00816C4A" w14:paraId="36FA5060" w14:textId="77777777" w:rsidTr="00B27DCC">
        <w:trPr>
          <w:jc w:val="center"/>
        </w:trPr>
        <w:tc>
          <w:tcPr>
            <w:tcW w:w="1276" w:type="dxa"/>
          </w:tcPr>
          <w:p w14:paraId="311D5C3C" w14:textId="77777777" w:rsidR="00E86E7B" w:rsidRPr="00816C4A" w:rsidRDefault="00E86E7B" w:rsidP="00B27DCC">
            <w:pPr>
              <w:pStyle w:val="TAC"/>
              <w:rPr>
                <w:lang w:eastAsia="en-GB"/>
              </w:rPr>
            </w:pPr>
            <w:r w:rsidRPr="00816C4A">
              <w:rPr>
                <w:lang w:eastAsia="en-GB"/>
              </w:rPr>
              <w:t>2</w:t>
            </w:r>
          </w:p>
        </w:tc>
        <w:tc>
          <w:tcPr>
            <w:tcW w:w="4961" w:type="dxa"/>
          </w:tcPr>
          <w:p w14:paraId="4E682F68" w14:textId="77777777" w:rsidR="00E86E7B" w:rsidRPr="00816C4A" w:rsidRDefault="00E86E7B" w:rsidP="00B27DCC">
            <w:pPr>
              <w:pStyle w:val="TAL"/>
            </w:pPr>
            <w:r w:rsidRPr="00816C4A">
              <w:t>Length = '01'</w:t>
            </w:r>
          </w:p>
        </w:tc>
        <w:tc>
          <w:tcPr>
            <w:tcW w:w="1417" w:type="dxa"/>
          </w:tcPr>
          <w:p w14:paraId="0DEF78CF" w14:textId="77777777" w:rsidR="00E86E7B" w:rsidRPr="00816C4A" w:rsidRDefault="00E86E7B" w:rsidP="00B27DCC">
            <w:pPr>
              <w:pStyle w:val="TAC"/>
              <w:rPr>
                <w:lang w:eastAsia="en-GB"/>
              </w:rPr>
            </w:pPr>
            <w:r w:rsidRPr="00816C4A">
              <w:rPr>
                <w:lang w:eastAsia="en-GB"/>
              </w:rPr>
              <w:t>1</w:t>
            </w:r>
          </w:p>
        </w:tc>
      </w:tr>
      <w:tr w:rsidR="00E86E7B" w:rsidRPr="00816C4A" w14:paraId="42C26976" w14:textId="77777777" w:rsidTr="00B27DCC">
        <w:trPr>
          <w:jc w:val="center"/>
        </w:trPr>
        <w:tc>
          <w:tcPr>
            <w:tcW w:w="1276" w:type="dxa"/>
          </w:tcPr>
          <w:p w14:paraId="3BEA4F0A" w14:textId="77777777" w:rsidR="00E86E7B" w:rsidRPr="00816C4A" w:rsidRDefault="00E86E7B" w:rsidP="00B27DCC">
            <w:pPr>
              <w:pStyle w:val="TAC"/>
              <w:rPr>
                <w:lang w:eastAsia="en-GB"/>
              </w:rPr>
            </w:pPr>
            <w:r w:rsidRPr="00816C4A">
              <w:rPr>
                <w:lang w:eastAsia="en-GB"/>
              </w:rPr>
              <w:t>3</w:t>
            </w:r>
          </w:p>
        </w:tc>
        <w:tc>
          <w:tcPr>
            <w:tcW w:w="4961" w:type="dxa"/>
          </w:tcPr>
          <w:p w14:paraId="26E6F625" w14:textId="77777777" w:rsidR="00E86E7B" w:rsidRPr="00816C4A" w:rsidRDefault="00E86E7B" w:rsidP="00B27DCC">
            <w:pPr>
              <w:pStyle w:val="TAL"/>
            </w:pPr>
            <w:r w:rsidRPr="00816C4A">
              <w:t>(E/5G)SM cause value</w:t>
            </w:r>
          </w:p>
        </w:tc>
        <w:tc>
          <w:tcPr>
            <w:tcW w:w="1417" w:type="dxa"/>
          </w:tcPr>
          <w:p w14:paraId="057DB62C" w14:textId="77777777" w:rsidR="00E86E7B" w:rsidRPr="00816C4A" w:rsidRDefault="00E86E7B" w:rsidP="00B27DCC">
            <w:pPr>
              <w:pStyle w:val="TAC"/>
              <w:rPr>
                <w:lang w:eastAsia="en-GB"/>
              </w:rPr>
            </w:pPr>
            <w:r w:rsidRPr="00816C4A">
              <w:rPr>
                <w:lang w:eastAsia="en-GB"/>
              </w:rPr>
              <w:t>1</w:t>
            </w:r>
          </w:p>
        </w:tc>
      </w:tr>
    </w:tbl>
    <w:p w14:paraId="3754A58A" w14:textId="77777777" w:rsidR="00E86E7B" w:rsidRPr="00816C4A" w:rsidRDefault="00E86E7B" w:rsidP="00EF7705"/>
    <w:p w14:paraId="455F7886" w14:textId="77777777" w:rsidR="00E86E7B" w:rsidRPr="00816C4A" w:rsidRDefault="00E86E7B" w:rsidP="00E86E7B">
      <w:r w:rsidRPr="00816C4A">
        <w:t>(E/5G)SM cause value coding:</w:t>
      </w:r>
    </w:p>
    <w:p w14:paraId="7A9F7AE7" w14:textId="77777777" w:rsidR="00E86E7B" w:rsidRPr="00816C4A" w:rsidRDefault="00E86E7B" w:rsidP="00E86E7B">
      <w:pPr>
        <w:pStyle w:val="B1"/>
      </w:pPr>
      <w:r w:rsidRPr="00816C4A">
        <w:t>For PDP procedures:</w:t>
      </w:r>
    </w:p>
    <w:p w14:paraId="533AE208" w14:textId="45237872" w:rsidR="00EF7705" w:rsidRPr="00E1433D" w:rsidRDefault="00EF7705" w:rsidP="00EF7705">
      <w:pPr>
        <w:ind w:left="568" w:hanging="284"/>
      </w:pPr>
      <w:bookmarkStart w:id="3497" w:name="_Toc3201095"/>
      <w:bookmarkStart w:id="3498" w:name="_Toc20392838"/>
      <w:bookmarkStart w:id="3499" w:name="_Toc27774485"/>
      <w:bookmarkStart w:id="3500" w:name="_Toc36482945"/>
      <w:bookmarkStart w:id="3501" w:name="_Toc36484605"/>
      <w:r w:rsidRPr="00E1433D">
        <w:t xml:space="preserve">The coding of the cause is defined in 3GPP </w:t>
      </w:r>
      <w:r w:rsidR="00E05181" w:rsidRPr="00E1433D">
        <w:t>TS</w:t>
      </w:r>
      <w:r w:rsidR="00E05181">
        <w:t> </w:t>
      </w:r>
      <w:r w:rsidR="00E05181" w:rsidRPr="00E1433D">
        <w:t>2</w:t>
      </w:r>
      <w:r w:rsidRPr="00E1433D">
        <w:t>4.008</w:t>
      </w:r>
      <w:r w:rsidR="00E05181">
        <w:t> </w:t>
      </w:r>
      <w:r w:rsidR="00E05181" w:rsidRPr="00E1433D">
        <w:t>[</w:t>
      </w:r>
      <w:r w:rsidRPr="00E1433D">
        <w:t>9]</w:t>
      </w:r>
    </w:p>
    <w:p w14:paraId="14FE3F53" w14:textId="260C9B95"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E05181" w:rsidRPr="00E1433D">
        <w:t>TS</w:t>
      </w:r>
      <w:r w:rsidR="00E05181">
        <w:t> </w:t>
      </w:r>
      <w:r w:rsidR="00E05181" w:rsidRPr="00E1433D">
        <w:t>2</w:t>
      </w:r>
      <w:r w:rsidRPr="00E1433D">
        <w:t>4.008</w:t>
      </w:r>
      <w:r w:rsidR="00E05181">
        <w:t> </w:t>
      </w:r>
      <w:r w:rsidR="00E05181" w:rsidRPr="00E1433D">
        <w:t>[</w:t>
      </w:r>
      <w:r w:rsidRPr="00E1433D">
        <w:t xml:space="preserve">9] </w:t>
      </w:r>
      <w:r w:rsidR="00E05181" w:rsidRPr="00E1433D">
        <w:t>clause</w:t>
      </w:r>
      <w:r w:rsidR="00E05181">
        <w:t> </w:t>
      </w:r>
      <w:r w:rsidR="00E05181" w:rsidRPr="00E1433D">
        <w:t>1</w:t>
      </w:r>
      <w:r w:rsidRPr="00E1433D">
        <w:t>0.5.6.6a;</w:t>
      </w:r>
    </w:p>
    <w:p w14:paraId="78D014A3" w14:textId="2C5DD0B3"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E05181" w:rsidRPr="00E1433D">
        <w:t>TS</w:t>
      </w:r>
      <w:r w:rsidR="00E05181">
        <w:t> </w:t>
      </w:r>
      <w:r w:rsidR="00E05181" w:rsidRPr="00E1433D">
        <w:t>2</w:t>
      </w:r>
      <w:r w:rsidRPr="00E1433D">
        <w:t>4.008</w:t>
      </w:r>
      <w:r w:rsidR="00E05181">
        <w:t> </w:t>
      </w:r>
      <w:r w:rsidR="00E05181" w:rsidRPr="00E1433D">
        <w:t>[</w:t>
      </w:r>
      <w:r w:rsidRPr="00E1433D">
        <w:t>9] clause 10.5.6.6.</w:t>
      </w:r>
    </w:p>
    <w:p w14:paraId="61B4A7F9" w14:textId="77777777" w:rsidR="00EF7705" w:rsidRPr="00E1433D" w:rsidRDefault="00EF7705" w:rsidP="00EF7705">
      <w:pPr>
        <w:ind w:left="568" w:hanging="284"/>
      </w:pPr>
      <w:r w:rsidRPr="00E1433D">
        <w:t>For PDN procedures:</w:t>
      </w:r>
    </w:p>
    <w:p w14:paraId="6A9CF7E9" w14:textId="58406789" w:rsidR="00EF7705" w:rsidRPr="00E1433D" w:rsidRDefault="00EF7705" w:rsidP="00EF7705">
      <w:pPr>
        <w:ind w:left="568" w:hanging="284"/>
      </w:pPr>
      <w:r w:rsidRPr="00E1433D">
        <w:t xml:space="preserve">The coding of the cause is defined in 3GPP </w:t>
      </w:r>
      <w:r w:rsidR="00E05181" w:rsidRPr="00E1433D">
        <w:t>TS</w:t>
      </w:r>
      <w:r w:rsidR="00E05181">
        <w:t> </w:t>
      </w:r>
      <w:r w:rsidR="00E05181" w:rsidRPr="00E1433D">
        <w:t>2</w:t>
      </w:r>
      <w:r w:rsidRPr="00E1433D">
        <w:t>4.301</w:t>
      </w:r>
      <w:r w:rsidR="00E05181">
        <w:t> </w:t>
      </w:r>
      <w:r w:rsidR="00E05181" w:rsidRPr="00E1433D">
        <w:t>[</w:t>
      </w:r>
      <w:r w:rsidRPr="00E1433D">
        <w:t>46].</w:t>
      </w:r>
    </w:p>
    <w:p w14:paraId="22DF9A89" w14:textId="0F8FDF73"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E05181" w:rsidRPr="00E1433D">
        <w:t>TS</w:t>
      </w:r>
      <w:r w:rsidR="00E05181">
        <w:t> </w:t>
      </w:r>
      <w:r w:rsidR="00E05181" w:rsidRPr="00E1433D">
        <w:t>2</w:t>
      </w:r>
      <w:r w:rsidRPr="00E1433D">
        <w:t>4.301</w:t>
      </w:r>
      <w:r w:rsidR="00E05181">
        <w:t> </w:t>
      </w:r>
      <w:r w:rsidR="00E05181" w:rsidRPr="00E1433D">
        <w:t>[</w:t>
      </w:r>
      <w:r w:rsidRPr="00E1433D">
        <w:t>46] clause 9.9.4.4.</w:t>
      </w:r>
    </w:p>
    <w:p w14:paraId="77383B07" w14:textId="77777777" w:rsidR="00EF7705" w:rsidRPr="00E1433D" w:rsidRDefault="00EF7705" w:rsidP="00EF7705">
      <w:pPr>
        <w:ind w:left="568" w:hanging="284"/>
      </w:pPr>
      <w:r w:rsidRPr="00E1433D">
        <w:t>For PDU procedures:</w:t>
      </w:r>
    </w:p>
    <w:p w14:paraId="433D83C3" w14:textId="2F2D7646" w:rsidR="00EF7705" w:rsidRPr="00E1433D" w:rsidRDefault="00EF7705" w:rsidP="00EF7705">
      <w:pPr>
        <w:ind w:left="568" w:hanging="284"/>
      </w:pPr>
      <w:r w:rsidRPr="00E1433D">
        <w:t xml:space="preserve">The coding of the cause is defined in 3GPP </w:t>
      </w:r>
      <w:r w:rsidR="00E05181" w:rsidRPr="00E1433D">
        <w:t>TS</w:t>
      </w:r>
      <w:r w:rsidR="00E05181">
        <w:t> </w:t>
      </w:r>
      <w:r w:rsidR="00E05181" w:rsidRPr="00E1433D">
        <w:t>2</w:t>
      </w:r>
      <w:r w:rsidRPr="00E1433D">
        <w:t>4.501</w:t>
      </w:r>
      <w:r w:rsidR="00E05181">
        <w:t> </w:t>
      </w:r>
      <w:r w:rsidR="00E05181" w:rsidRPr="00E1433D">
        <w:t>[</w:t>
      </w:r>
      <w:r w:rsidRPr="00E1433D">
        <w:t>70].</w:t>
      </w:r>
    </w:p>
    <w:p w14:paraId="29F4B25F" w14:textId="622F620B"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E05181" w:rsidRPr="00E1433D">
        <w:t>TS</w:t>
      </w:r>
      <w:r w:rsidR="00E05181">
        <w:t> </w:t>
      </w:r>
      <w:r w:rsidR="00E05181" w:rsidRPr="00E1433D">
        <w:t>2</w:t>
      </w:r>
      <w:r w:rsidRPr="00E1433D">
        <w:t>4.501</w:t>
      </w:r>
      <w:r w:rsidR="00E05181">
        <w:t> </w:t>
      </w:r>
      <w:r w:rsidR="00E05181" w:rsidRPr="00E1433D">
        <w:t>[</w:t>
      </w:r>
      <w:r w:rsidRPr="00E1433D">
        <w:t>70] clause </w:t>
      </w:r>
      <w:r>
        <w:t>9.11.4.2</w:t>
      </w:r>
      <w:r w:rsidRPr="00E1433D">
        <w:t>.</w:t>
      </w:r>
    </w:p>
    <w:p w14:paraId="2B6BBAE2" w14:textId="77777777" w:rsidR="00E86E7B" w:rsidRPr="00816C4A" w:rsidRDefault="00E86E7B" w:rsidP="00E86E7B">
      <w:pPr>
        <w:pStyle w:val="Heading2"/>
      </w:pPr>
      <w:bookmarkStart w:id="3502" w:name="_Toc44933535"/>
      <w:bookmarkStart w:id="3503" w:name="_Toc50972488"/>
      <w:bookmarkStart w:id="3504" w:name="_Toc163045976"/>
      <w:r w:rsidRPr="00816C4A">
        <w:t>8.140</w:t>
      </w:r>
      <w:r w:rsidRPr="00816C4A">
        <w:tab/>
        <w:t>IP address list</w:t>
      </w:r>
      <w:bookmarkEnd w:id="3497"/>
      <w:bookmarkEnd w:id="3498"/>
      <w:bookmarkEnd w:id="3499"/>
      <w:bookmarkEnd w:id="3500"/>
      <w:bookmarkEnd w:id="3501"/>
      <w:bookmarkEnd w:id="3502"/>
      <w:bookmarkEnd w:id="3503"/>
      <w:bookmarkEnd w:id="350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13243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EED37CE"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D82D38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EF96E8F" w14:textId="77777777" w:rsidR="00E86E7B" w:rsidRPr="00816C4A" w:rsidRDefault="00E86E7B" w:rsidP="00B27DCC">
            <w:pPr>
              <w:pStyle w:val="TAH"/>
              <w:ind w:left="284" w:hanging="284"/>
            </w:pPr>
            <w:r w:rsidRPr="00816C4A">
              <w:t>Length</w:t>
            </w:r>
          </w:p>
        </w:tc>
      </w:tr>
      <w:tr w:rsidR="00E86E7B" w:rsidRPr="00816C4A" w14:paraId="79E725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3620C28"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37925C3"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59AA6B67" w14:textId="77777777" w:rsidR="00E86E7B" w:rsidRPr="00816C4A" w:rsidRDefault="00E86E7B" w:rsidP="00B27DCC">
            <w:pPr>
              <w:pStyle w:val="TAC"/>
              <w:ind w:left="284" w:hanging="284"/>
            </w:pPr>
            <w:r w:rsidRPr="00816C4A">
              <w:t>1</w:t>
            </w:r>
          </w:p>
        </w:tc>
      </w:tr>
      <w:tr w:rsidR="00E86E7B" w:rsidRPr="00816C4A" w14:paraId="1409614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3A161EB"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1363C6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8B71E12" w14:textId="77777777" w:rsidR="00E86E7B" w:rsidRPr="00816C4A" w:rsidRDefault="00E86E7B" w:rsidP="00B27DCC">
            <w:pPr>
              <w:pStyle w:val="TAC"/>
              <w:ind w:left="284" w:hanging="284"/>
            </w:pPr>
            <w:r w:rsidRPr="00816C4A">
              <w:t>1</w:t>
            </w:r>
          </w:p>
        </w:tc>
      </w:tr>
      <w:tr w:rsidR="00E86E7B" w:rsidRPr="00816C4A" w14:paraId="766FE6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E66265"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0F59A8F7"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7DB3D143" w14:textId="77777777" w:rsidR="00E86E7B" w:rsidRPr="00816C4A" w:rsidRDefault="00E86E7B" w:rsidP="00B27DCC">
            <w:pPr>
              <w:pStyle w:val="TAC"/>
              <w:ind w:left="284" w:hanging="284"/>
            </w:pPr>
            <w:r w:rsidRPr="00816C4A">
              <w:t>X</w:t>
            </w:r>
          </w:p>
        </w:tc>
      </w:tr>
    </w:tbl>
    <w:p w14:paraId="3DF47E36" w14:textId="77777777" w:rsidR="00E86E7B" w:rsidRPr="00816C4A" w:rsidRDefault="00E86E7B" w:rsidP="00E86E7B"/>
    <w:p w14:paraId="679AC072" w14:textId="77777777" w:rsidR="00E86E7B" w:rsidRPr="00816C4A" w:rsidRDefault="00E86E7B" w:rsidP="00E86E7B">
      <w:pPr>
        <w:rPr>
          <w:lang w:val="en-US"/>
        </w:rPr>
      </w:pPr>
      <w:r w:rsidRPr="00816C4A">
        <w:rPr>
          <w:lang w:val="en-US"/>
        </w:rPr>
        <w:t>Content :</w:t>
      </w:r>
    </w:p>
    <w:p w14:paraId="36D5C5A8" w14:textId="77777777" w:rsidR="00E86E7B" w:rsidRPr="00816C4A" w:rsidRDefault="00E86E7B" w:rsidP="00E86E7B">
      <w:pPr>
        <w:pStyle w:val="B1"/>
      </w:pPr>
      <w:r>
        <w:t>-</w:t>
      </w:r>
      <w:r>
        <w:tab/>
      </w:r>
      <w:r w:rsidRPr="00816C4A">
        <w:rPr>
          <w:lang w:val="en-US"/>
        </w:rPr>
        <w:t>List of IP addresses on the H(e)NB-network interface.</w:t>
      </w:r>
    </w:p>
    <w:p w14:paraId="420C9B9E" w14:textId="77777777" w:rsidR="00E86E7B" w:rsidRPr="00816C4A" w:rsidRDefault="00E86E7B" w:rsidP="00E86E7B">
      <w:r w:rsidRPr="00816C4A">
        <w:t>Coding:</w:t>
      </w:r>
    </w:p>
    <w:p w14:paraId="78BAD137" w14:textId="596B7D8B" w:rsidR="00E86E7B" w:rsidRPr="00816C4A" w:rsidRDefault="00E86E7B" w:rsidP="00E86E7B">
      <w:pPr>
        <w:pStyle w:val="B1"/>
        <w:rPr>
          <w:noProof/>
        </w:rPr>
      </w:pPr>
      <w:r>
        <w:lastRenderedPageBreak/>
        <w:t>-</w:t>
      </w:r>
      <w:r>
        <w:tab/>
      </w:r>
      <w:r w:rsidRPr="00816C4A">
        <w:rPr>
          <w:noProof/>
        </w:rPr>
        <w:t xml:space="preserve">coding of Other address : see </w:t>
      </w:r>
      <w:r w:rsidR="00E05181" w:rsidRPr="00816C4A">
        <w:rPr>
          <w:noProof/>
        </w:rPr>
        <w:t>clause</w:t>
      </w:r>
      <w:r w:rsidR="00E05181">
        <w:rPr>
          <w:noProof/>
        </w:rPr>
        <w:t> </w:t>
      </w:r>
      <w:r w:rsidR="00E05181" w:rsidRPr="00816C4A">
        <w:rPr>
          <w:noProof/>
        </w:rPr>
        <w:t>8</w:t>
      </w:r>
      <w:r w:rsidRPr="00816C4A">
        <w:rPr>
          <w:noProof/>
        </w:rPr>
        <w:t>.58.</w:t>
      </w:r>
    </w:p>
    <w:p w14:paraId="31F91C7F" w14:textId="77777777" w:rsidR="00E86E7B" w:rsidRPr="00816C4A" w:rsidRDefault="00E86E7B" w:rsidP="00E86E7B">
      <w:pPr>
        <w:pStyle w:val="Heading2"/>
      </w:pPr>
      <w:bookmarkStart w:id="3505" w:name="_Toc3201096"/>
      <w:bookmarkStart w:id="3506" w:name="_Toc20392839"/>
      <w:bookmarkStart w:id="3507" w:name="_Toc27774486"/>
      <w:bookmarkStart w:id="3508" w:name="_Toc36482946"/>
      <w:bookmarkStart w:id="3509" w:name="_Toc36484606"/>
      <w:bookmarkStart w:id="3510" w:name="_Toc44933536"/>
      <w:bookmarkStart w:id="3511" w:name="_Toc50972489"/>
      <w:bookmarkStart w:id="3512" w:name="_Toc163045977"/>
      <w:r w:rsidRPr="00816C4A">
        <w:t>8.141</w:t>
      </w:r>
      <w:r w:rsidRPr="00816C4A">
        <w:tab/>
        <w:t>Surrounding macrocells</w:t>
      </w:r>
      <w:bookmarkEnd w:id="3505"/>
      <w:bookmarkEnd w:id="3506"/>
      <w:bookmarkEnd w:id="3507"/>
      <w:bookmarkEnd w:id="3508"/>
      <w:bookmarkEnd w:id="3509"/>
      <w:bookmarkEnd w:id="3510"/>
      <w:bookmarkEnd w:id="3511"/>
      <w:bookmarkEnd w:id="35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A7E4F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CC7152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C83F5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D5DCDAB" w14:textId="77777777" w:rsidR="00E86E7B" w:rsidRPr="00816C4A" w:rsidRDefault="00E86E7B" w:rsidP="00B27DCC">
            <w:pPr>
              <w:pStyle w:val="TAH"/>
              <w:ind w:left="284" w:hanging="284"/>
            </w:pPr>
            <w:r w:rsidRPr="00816C4A">
              <w:t>Length</w:t>
            </w:r>
          </w:p>
        </w:tc>
      </w:tr>
      <w:tr w:rsidR="00E86E7B" w:rsidRPr="00816C4A" w14:paraId="73EAA9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071138"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02C9478"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7948AB90" w14:textId="77777777" w:rsidR="00E86E7B" w:rsidRPr="00816C4A" w:rsidRDefault="00E86E7B" w:rsidP="00B27DCC">
            <w:pPr>
              <w:pStyle w:val="TAC"/>
              <w:ind w:left="284" w:hanging="284"/>
            </w:pPr>
            <w:r w:rsidRPr="00816C4A">
              <w:t>1</w:t>
            </w:r>
          </w:p>
        </w:tc>
      </w:tr>
      <w:tr w:rsidR="00E86E7B" w:rsidRPr="00816C4A" w14:paraId="579055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7FF18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23610DAD"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D566C94" w14:textId="77777777" w:rsidR="00E86E7B" w:rsidRPr="00816C4A" w:rsidRDefault="00E86E7B" w:rsidP="00B27DCC">
            <w:pPr>
              <w:pStyle w:val="TAC"/>
              <w:ind w:left="284" w:hanging="284"/>
            </w:pPr>
            <w:r w:rsidRPr="00816C4A">
              <w:t>1</w:t>
            </w:r>
          </w:p>
        </w:tc>
      </w:tr>
      <w:tr w:rsidR="00E86E7B" w:rsidRPr="00816C4A" w14:paraId="27F8C5C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3043F1"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71AB5654"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551BD64A" w14:textId="77777777" w:rsidR="00E86E7B" w:rsidRPr="00816C4A" w:rsidRDefault="00E86E7B" w:rsidP="00B27DCC">
            <w:pPr>
              <w:pStyle w:val="TAC"/>
              <w:ind w:left="284" w:hanging="284"/>
            </w:pPr>
            <w:r w:rsidRPr="00816C4A">
              <w:t>3</w:t>
            </w:r>
          </w:p>
        </w:tc>
      </w:tr>
      <w:tr w:rsidR="00E86E7B" w:rsidRPr="00816C4A" w14:paraId="55CA80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C9190D"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76D2B77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0CD4ABAB" w14:textId="77777777" w:rsidR="00E86E7B" w:rsidRPr="00816C4A" w:rsidRDefault="00E86E7B" w:rsidP="00B27DCC">
            <w:pPr>
              <w:pStyle w:val="TAC"/>
              <w:ind w:left="284" w:hanging="284"/>
            </w:pPr>
            <w:r w:rsidRPr="00816C4A">
              <w:t>X</w:t>
            </w:r>
          </w:p>
        </w:tc>
      </w:tr>
    </w:tbl>
    <w:p w14:paraId="54AC1175" w14:textId="77777777" w:rsidR="00E86E7B" w:rsidRPr="00816C4A" w:rsidRDefault="00E86E7B" w:rsidP="00E86E7B"/>
    <w:p w14:paraId="682697E2" w14:textId="77777777" w:rsidR="00E86E7B" w:rsidRPr="00816C4A" w:rsidRDefault="00E86E7B" w:rsidP="00E86E7B">
      <w:pPr>
        <w:rPr>
          <w:lang w:val="en-US"/>
        </w:rPr>
      </w:pPr>
      <w:r w:rsidRPr="00816C4A">
        <w:rPr>
          <w:lang w:val="en-US"/>
        </w:rPr>
        <w:t>Content :</w:t>
      </w:r>
    </w:p>
    <w:p w14:paraId="2B9DA5E6" w14:textId="77777777" w:rsidR="00E86E7B" w:rsidRPr="00816C4A" w:rsidRDefault="00E86E7B" w:rsidP="00E86E7B">
      <w:pPr>
        <w:pStyle w:val="B1"/>
      </w:pPr>
      <w:r>
        <w:t>-</w:t>
      </w:r>
      <w:r>
        <w:tab/>
      </w:r>
      <w:r w:rsidRPr="00816C4A">
        <w:rPr>
          <w:lang w:val="en-US"/>
        </w:rPr>
        <w:t>List of surrounding macrocells, per access technology</w:t>
      </w:r>
    </w:p>
    <w:p w14:paraId="59F23880" w14:textId="77777777" w:rsidR="00E86E7B" w:rsidRPr="00816C4A" w:rsidRDefault="00E86E7B" w:rsidP="00E86E7B">
      <w:r w:rsidRPr="00816C4A">
        <w:t>Coding:</w:t>
      </w:r>
    </w:p>
    <w:p w14:paraId="3C6E7F6F" w14:textId="4A37E6EF" w:rsidR="00E86E7B" w:rsidRPr="00816C4A" w:rsidRDefault="00E86E7B" w:rsidP="00E86E7B">
      <w:pPr>
        <w:pStyle w:val="B1"/>
        <w:rPr>
          <w:noProof/>
        </w:rPr>
      </w:pPr>
      <w:r>
        <w:t>-</w:t>
      </w:r>
      <w:r>
        <w:tab/>
      </w:r>
      <w:r w:rsidRPr="00816C4A">
        <w:rPr>
          <w:noProof/>
        </w:rPr>
        <w:t xml:space="preserve">coding of Access Technology : see </w:t>
      </w:r>
      <w:r w:rsidR="00E05181" w:rsidRPr="00816C4A">
        <w:rPr>
          <w:noProof/>
        </w:rPr>
        <w:t>clause</w:t>
      </w:r>
      <w:r w:rsidR="00E05181">
        <w:rPr>
          <w:noProof/>
        </w:rPr>
        <w:t> </w:t>
      </w:r>
      <w:r w:rsidR="00E05181" w:rsidRPr="00816C4A">
        <w:rPr>
          <w:noProof/>
        </w:rPr>
        <w:t>8</w:t>
      </w:r>
      <w:r w:rsidRPr="00816C4A">
        <w:rPr>
          <w:noProof/>
        </w:rPr>
        <w:t>.62.</w:t>
      </w:r>
    </w:p>
    <w:p w14:paraId="761BA59B" w14:textId="47897B40" w:rsidR="00E86E7B" w:rsidRPr="00816C4A" w:rsidRDefault="00E86E7B" w:rsidP="00E86E7B">
      <w:pPr>
        <w:pStyle w:val="B1"/>
        <w:rPr>
          <w:noProof/>
        </w:rPr>
      </w:pPr>
      <w:r>
        <w:t>-</w:t>
      </w:r>
      <w:r>
        <w:tab/>
      </w:r>
      <w:r w:rsidRPr="00816C4A">
        <w:rPr>
          <w:noProof/>
        </w:rPr>
        <w:t xml:space="preserve">coding of Location Information : see </w:t>
      </w:r>
      <w:r w:rsidR="00E05181" w:rsidRPr="00816C4A">
        <w:rPr>
          <w:noProof/>
        </w:rPr>
        <w:t>clause</w:t>
      </w:r>
      <w:r w:rsidR="00E05181">
        <w:rPr>
          <w:noProof/>
        </w:rPr>
        <w:t> </w:t>
      </w:r>
      <w:r w:rsidR="00E05181" w:rsidRPr="00816C4A">
        <w:rPr>
          <w:noProof/>
        </w:rPr>
        <w:t>8</w:t>
      </w:r>
      <w:r w:rsidRPr="00816C4A">
        <w:rPr>
          <w:noProof/>
        </w:rPr>
        <w:t>.19.</w:t>
      </w:r>
    </w:p>
    <w:p w14:paraId="1DAD14CF" w14:textId="77777777" w:rsidR="00E86E7B" w:rsidRPr="00816C4A" w:rsidRDefault="00E86E7B" w:rsidP="00E86E7B">
      <w:pPr>
        <w:pStyle w:val="Heading2"/>
      </w:pPr>
      <w:bookmarkStart w:id="3513" w:name="_Toc3201097"/>
      <w:bookmarkStart w:id="3514" w:name="_Toc20392840"/>
      <w:bookmarkStart w:id="3515" w:name="_Toc27774487"/>
      <w:bookmarkStart w:id="3516" w:name="_Toc36482947"/>
      <w:bookmarkStart w:id="3517" w:name="_Toc36484607"/>
      <w:bookmarkStart w:id="3518" w:name="_Toc44933537"/>
      <w:bookmarkStart w:id="3519" w:name="_Toc50972490"/>
      <w:bookmarkStart w:id="3520" w:name="_Toc163045978"/>
      <w:r w:rsidRPr="00816C4A">
        <w:t>8.142</w:t>
      </w:r>
      <w:r w:rsidRPr="00816C4A">
        <w:tab/>
        <w:t>PDP/PDN/PDU type</w:t>
      </w:r>
      <w:bookmarkEnd w:id="3513"/>
      <w:bookmarkEnd w:id="3514"/>
      <w:bookmarkEnd w:id="3515"/>
      <w:bookmarkEnd w:id="3516"/>
      <w:bookmarkEnd w:id="3517"/>
      <w:bookmarkEnd w:id="3518"/>
      <w:bookmarkEnd w:id="3519"/>
      <w:bookmarkEnd w:id="3520"/>
    </w:p>
    <w:p w14:paraId="14041973" w14:textId="0AFDD58A" w:rsidR="00E86E7B" w:rsidRPr="00816C4A" w:rsidRDefault="00E86E7B" w:rsidP="00E86E7B">
      <w:r w:rsidRPr="00816C4A">
        <w:t xml:space="preserve">This data object shall contain the PDP, PDN or PDU Session type,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and UTRAN, in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in 3GPP </w:t>
      </w:r>
      <w:r w:rsidR="00E05181" w:rsidRPr="00816C4A">
        <w:t>TS</w:t>
      </w:r>
      <w:r w:rsidR="00E05181">
        <w:t> </w:t>
      </w:r>
      <w:r w:rsidR="00E05181" w:rsidRPr="00816C4A">
        <w:t>2</w:t>
      </w:r>
      <w:r w:rsidRPr="00816C4A">
        <w:t>4.501</w:t>
      </w:r>
      <w:r w:rsidR="00E05181">
        <w:t> </w:t>
      </w:r>
      <w:r w:rsidR="00E05181"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7A52081" w14:textId="77777777" w:rsidTr="00B27DCC">
        <w:trPr>
          <w:jc w:val="center"/>
        </w:trPr>
        <w:tc>
          <w:tcPr>
            <w:tcW w:w="1276" w:type="dxa"/>
          </w:tcPr>
          <w:p w14:paraId="7C5118DB" w14:textId="77777777" w:rsidR="00E86E7B" w:rsidRPr="00816C4A" w:rsidRDefault="00E86E7B" w:rsidP="00B27DCC">
            <w:pPr>
              <w:pStyle w:val="TAH"/>
            </w:pPr>
            <w:r w:rsidRPr="00816C4A">
              <w:t>Byte(s)</w:t>
            </w:r>
          </w:p>
        </w:tc>
        <w:tc>
          <w:tcPr>
            <w:tcW w:w="4961" w:type="dxa"/>
          </w:tcPr>
          <w:p w14:paraId="4E337FB8" w14:textId="77777777" w:rsidR="00E86E7B" w:rsidRPr="00816C4A" w:rsidRDefault="00E86E7B" w:rsidP="00B27DCC">
            <w:pPr>
              <w:pStyle w:val="TAH"/>
            </w:pPr>
            <w:r w:rsidRPr="00816C4A">
              <w:t>Description</w:t>
            </w:r>
          </w:p>
        </w:tc>
        <w:tc>
          <w:tcPr>
            <w:tcW w:w="1417" w:type="dxa"/>
          </w:tcPr>
          <w:p w14:paraId="28B7A0EB" w14:textId="77777777" w:rsidR="00E86E7B" w:rsidRPr="00816C4A" w:rsidRDefault="00E86E7B" w:rsidP="00B27DCC">
            <w:pPr>
              <w:pStyle w:val="TAH"/>
            </w:pPr>
            <w:r w:rsidRPr="00816C4A">
              <w:t>Length</w:t>
            </w:r>
          </w:p>
        </w:tc>
      </w:tr>
      <w:tr w:rsidR="00E86E7B" w:rsidRPr="00816C4A" w14:paraId="00A29A80" w14:textId="77777777" w:rsidTr="00B27DCC">
        <w:trPr>
          <w:jc w:val="center"/>
        </w:trPr>
        <w:tc>
          <w:tcPr>
            <w:tcW w:w="1276" w:type="dxa"/>
          </w:tcPr>
          <w:p w14:paraId="04DCB322" w14:textId="77777777" w:rsidR="00E86E7B" w:rsidRPr="00816C4A" w:rsidRDefault="00E86E7B" w:rsidP="00B27DCC">
            <w:pPr>
              <w:pStyle w:val="TAC"/>
            </w:pPr>
            <w:r w:rsidRPr="00816C4A">
              <w:t>1</w:t>
            </w:r>
          </w:p>
        </w:tc>
        <w:tc>
          <w:tcPr>
            <w:tcW w:w="4961" w:type="dxa"/>
          </w:tcPr>
          <w:p w14:paraId="21D0D0A8"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62E18470" w14:textId="77777777" w:rsidR="00E86E7B" w:rsidRPr="00816C4A" w:rsidRDefault="00E86E7B" w:rsidP="00B27DCC">
            <w:pPr>
              <w:pStyle w:val="TAC"/>
            </w:pPr>
            <w:r w:rsidRPr="00816C4A">
              <w:t>1</w:t>
            </w:r>
          </w:p>
        </w:tc>
      </w:tr>
      <w:tr w:rsidR="00E86E7B" w:rsidRPr="00816C4A" w14:paraId="2D08C68E" w14:textId="77777777" w:rsidTr="00B27DCC">
        <w:trPr>
          <w:jc w:val="center"/>
        </w:trPr>
        <w:tc>
          <w:tcPr>
            <w:tcW w:w="1276" w:type="dxa"/>
          </w:tcPr>
          <w:p w14:paraId="790DE3DB" w14:textId="77777777" w:rsidR="00E86E7B" w:rsidRPr="00816C4A" w:rsidRDefault="00E86E7B" w:rsidP="00B27DCC">
            <w:pPr>
              <w:pStyle w:val="TAC"/>
            </w:pPr>
            <w:r w:rsidRPr="00816C4A">
              <w:t>2</w:t>
            </w:r>
          </w:p>
        </w:tc>
        <w:tc>
          <w:tcPr>
            <w:tcW w:w="4961" w:type="dxa"/>
          </w:tcPr>
          <w:p w14:paraId="24EB5414" w14:textId="77777777" w:rsidR="00E86E7B" w:rsidRPr="00816C4A" w:rsidRDefault="00E86E7B" w:rsidP="00B27DCC">
            <w:pPr>
              <w:pStyle w:val="TAL"/>
            </w:pPr>
            <w:r w:rsidRPr="00816C4A">
              <w:t>Length = '01'</w:t>
            </w:r>
          </w:p>
        </w:tc>
        <w:tc>
          <w:tcPr>
            <w:tcW w:w="1417" w:type="dxa"/>
          </w:tcPr>
          <w:p w14:paraId="73054A85" w14:textId="77777777" w:rsidR="00E86E7B" w:rsidRPr="00816C4A" w:rsidRDefault="00E86E7B" w:rsidP="00B27DCC">
            <w:pPr>
              <w:pStyle w:val="TAC"/>
            </w:pPr>
            <w:r w:rsidRPr="00816C4A">
              <w:t>1</w:t>
            </w:r>
          </w:p>
        </w:tc>
      </w:tr>
      <w:tr w:rsidR="00E86E7B" w:rsidRPr="00816C4A" w14:paraId="5094CA9C" w14:textId="77777777" w:rsidTr="00B27DCC">
        <w:trPr>
          <w:jc w:val="center"/>
        </w:trPr>
        <w:tc>
          <w:tcPr>
            <w:tcW w:w="1276" w:type="dxa"/>
          </w:tcPr>
          <w:p w14:paraId="44B60157" w14:textId="77777777" w:rsidR="00E86E7B" w:rsidRPr="00816C4A" w:rsidRDefault="00E86E7B" w:rsidP="00B27DCC">
            <w:pPr>
              <w:pStyle w:val="TAC"/>
            </w:pPr>
            <w:r w:rsidRPr="00816C4A">
              <w:t>3</w:t>
            </w:r>
          </w:p>
        </w:tc>
        <w:tc>
          <w:tcPr>
            <w:tcW w:w="4961" w:type="dxa"/>
          </w:tcPr>
          <w:p w14:paraId="155E3296" w14:textId="77777777" w:rsidR="00E86E7B" w:rsidRPr="00816C4A" w:rsidRDefault="00E86E7B" w:rsidP="00B27DCC">
            <w:pPr>
              <w:pStyle w:val="TAL"/>
            </w:pPr>
            <w:r w:rsidRPr="00816C4A">
              <w:t>PDP/PDN type or PDU Session type</w:t>
            </w:r>
          </w:p>
        </w:tc>
        <w:tc>
          <w:tcPr>
            <w:tcW w:w="1417" w:type="dxa"/>
          </w:tcPr>
          <w:p w14:paraId="59C75F03" w14:textId="77777777" w:rsidR="00E86E7B" w:rsidRPr="00816C4A" w:rsidRDefault="00E86E7B" w:rsidP="00B27DCC">
            <w:pPr>
              <w:pStyle w:val="TAC"/>
            </w:pPr>
            <w:r w:rsidRPr="00816C4A">
              <w:t>1</w:t>
            </w:r>
          </w:p>
        </w:tc>
      </w:tr>
      <w:tr w:rsidR="00E86E7B" w:rsidRPr="00816C4A" w14:paraId="2B392681" w14:textId="77777777" w:rsidTr="00B27DCC">
        <w:trPr>
          <w:jc w:val="center"/>
        </w:trPr>
        <w:tc>
          <w:tcPr>
            <w:tcW w:w="7654" w:type="dxa"/>
            <w:gridSpan w:val="3"/>
          </w:tcPr>
          <w:p w14:paraId="772D9850" w14:textId="4F2198AE"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E05181" w:rsidRPr="00816C4A">
              <w:t>clause</w:t>
            </w:r>
            <w:r w:rsidR="00E05181">
              <w:t> </w:t>
            </w:r>
            <w:r w:rsidR="00E05181" w:rsidRPr="00816C4A">
              <w:t>8</w:t>
            </w:r>
            <w:r w:rsidRPr="00816C4A">
              <w:t>.62)</w:t>
            </w:r>
          </w:p>
        </w:tc>
      </w:tr>
    </w:tbl>
    <w:p w14:paraId="4A86FD00" w14:textId="77777777" w:rsidR="00E86E7B" w:rsidRPr="00816C4A" w:rsidRDefault="00E86E7B" w:rsidP="00E86E7B">
      <w:r w:rsidRPr="00816C4A">
        <w:t>PDP/PDN type coding:</w:t>
      </w:r>
    </w:p>
    <w:p w14:paraId="37A4D68C" w14:textId="77777777" w:rsidR="00E86E7B" w:rsidRPr="00816C4A" w:rsidRDefault="00E86E7B" w:rsidP="00E86E7B">
      <w:pPr>
        <w:pStyle w:val="B1"/>
      </w:pPr>
      <w:r>
        <w:t>-</w:t>
      </w:r>
      <w:r>
        <w:tab/>
      </w:r>
      <w:r w:rsidRPr="00816C4A">
        <w:t>'00' = IPv4</w:t>
      </w:r>
    </w:p>
    <w:p w14:paraId="49C781C4" w14:textId="77777777" w:rsidR="00E86E7B" w:rsidRPr="00816C4A" w:rsidRDefault="00E86E7B" w:rsidP="00E86E7B">
      <w:pPr>
        <w:pStyle w:val="B1"/>
      </w:pPr>
      <w:r>
        <w:t>-</w:t>
      </w:r>
      <w:r>
        <w:tab/>
      </w:r>
      <w:r w:rsidRPr="00816C4A">
        <w:t>'01' = IPv6</w:t>
      </w:r>
    </w:p>
    <w:p w14:paraId="05CA0BEE" w14:textId="77777777" w:rsidR="00E86E7B" w:rsidRPr="00816C4A" w:rsidRDefault="00E86E7B" w:rsidP="00E86E7B">
      <w:pPr>
        <w:pStyle w:val="B1"/>
      </w:pPr>
      <w:r>
        <w:t>-</w:t>
      </w:r>
      <w:r>
        <w:tab/>
      </w:r>
      <w:r w:rsidRPr="00816C4A">
        <w:t>'03' = IPv4v6</w:t>
      </w:r>
    </w:p>
    <w:p w14:paraId="33386721" w14:textId="77777777" w:rsidR="00E86E7B" w:rsidRPr="00816C4A" w:rsidRDefault="00E86E7B" w:rsidP="00E86E7B">
      <w:pPr>
        <w:pStyle w:val="B1"/>
      </w:pPr>
      <w:r>
        <w:t>-</w:t>
      </w:r>
      <w:r>
        <w:tab/>
      </w:r>
      <w:r w:rsidRPr="00816C4A">
        <w:t>'04' = PPP</w:t>
      </w:r>
    </w:p>
    <w:p w14:paraId="15D92346" w14:textId="77777777" w:rsidR="00E86E7B" w:rsidRPr="00816C4A" w:rsidRDefault="00E86E7B" w:rsidP="00E86E7B">
      <w:pPr>
        <w:pStyle w:val="B1"/>
      </w:pPr>
      <w:r>
        <w:t>-</w:t>
      </w:r>
      <w:r>
        <w:tab/>
      </w:r>
      <w:r w:rsidRPr="00816C4A">
        <w:t>'05' = non IP</w:t>
      </w:r>
    </w:p>
    <w:p w14:paraId="462AF671" w14:textId="77777777" w:rsidR="00E86E7B" w:rsidRPr="00816C4A" w:rsidRDefault="00E86E7B" w:rsidP="00E86E7B">
      <w:pPr>
        <w:pStyle w:val="B1"/>
      </w:pPr>
      <w:r w:rsidRPr="00816C4A">
        <w:t>All other values are RFU.</w:t>
      </w:r>
    </w:p>
    <w:p w14:paraId="793D27DC" w14:textId="77777777" w:rsidR="00E86E7B" w:rsidRPr="00816C4A" w:rsidRDefault="00E86E7B" w:rsidP="00E86E7B">
      <w:r w:rsidRPr="00816C4A">
        <w:t>PDU Session type coding:</w:t>
      </w:r>
    </w:p>
    <w:p w14:paraId="3A2F28D2" w14:textId="77777777" w:rsidR="00E86E7B" w:rsidRPr="00816C4A" w:rsidRDefault="00E86E7B" w:rsidP="00E86E7B">
      <w:pPr>
        <w:pStyle w:val="B1"/>
      </w:pPr>
      <w:r>
        <w:t>-</w:t>
      </w:r>
      <w:r>
        <w:tab/>
      </w:r>
      <w:r w:rsidRPr="00816C4A">
        <w:t>'00' = IPv4</w:t>
      </w:r>
    </w:p>
    <w:p w14:paraId="3E3DCA8B" w14:textId="77777777" w:rsidR="00E86E7B" w:rsidRPr="00816C4A" w:rsidRDefault="00E86E7B" w:rsidP="00E86E7B">
      <w:pPr>
        <w:pStyle w:val="B1"/>
      </w:pPr>
      <w:r>
        <w:t>-</w:t>
      </w:r>
      <w:r>
        <w:tab/>
      </w:r>
      <w:r w:rsidRPr="00816C4A">
        <w:t>'01' = IPv6</w:t>
      </w:r>
    </w:p>
    <w:p w14:paraId="6390108F" w14:textId="77777777" w:rsidR="00E86E7B" w:rsidRPr="00816C4A" w:rsidRDefault="00E86E7B" w:rsidP="00E86E7B">
      <w:pPr>
        <w:pStyle w:val="B1"/>
      </w:pPr>
      <w:r>
        <w:t>-</w:t>
      </w:r>
      <w:r>
        <w:tab/>
      </w:r>
      <w:r w:rsidRPr="00816C4A">
        <w:t>'03' = IPv4v6</w:t>
      </w:r>
    </w:p>
    <w:p w14:paraId="28D82487" w14:textId="77777777" w:rsidR="00E86E7B" w:rsidRPr="00816C4A" w:rsidRDefault="00E86E7B" w:rsidP="00E86E7B">
      <w:pPr>
        <w:pStyle w:val="B1"/>
      </w:pPr>
      <w:r>
        <w:t>-</w:t>
      </w:r>
      <w:r>
        <w:tab/>
      </w:r>
      <w:r w:rsidRPr="00816C4A">
        <w:t>'04' = Unstructured</w:t>
      </w:r>
    </w:p>
    <w:p w14:paraId="06FE1C13" w14:textId="77777777" w:rsidR="00E86E7B" w:rsidRPr="00816C4A" w:rsidRDefault="00E86E7B" w:rsidP="00E86E7B">
      <w:pPr>
        <w:pStyle w:val="B1"/>
      </w:pPr>
      <w:r>
        <w:t>-</w:t>
      </w:r>
      <w:r>
        <w:tab/>
      </w:r>
      <w:r w:rsidRPr="00816C4A">
        <w:t>'05' = Ethernet</w:t>
      </w:r>
    </w:p>
    <w:p w14:paraId="5D87ADE3" w14:textId="77777777" w:rsidR="00E86E7B" w:rsidRPr="00816C4A" w:rsidRDefault="00E86E7B" w:rsidP="00E86E7B">
      <w:pPr>
        <w:pStyle w:val="B1"/>
      </w:pPr>
      <w:r w:rsidRPr="00816C4A">
        <w:t>All other values are RFU.</w:t>
      </w:r>
    </w:p>
    <w:p w14:paraId="3926C504" w14:textId="77777777" w:rsidR="00E86E7B" w:rsidRPr="00816C4A" w:rsidRDefault="00E86E7B" w:rsidP="00E86E7B">
      <w:pPr>
        <w:pStyle w:val="Heading2"/>
      </w:pPr>
      <w:bookmarkStart w:id="3521" w:name="_Toc3201098"/>
      <w:bookmarkStart w:id="3522" w:name="_Toc20392841"/>
      <w:bookmarkStart w:id="3523" w:name="_Toc27774488"/>
      <w:bookmarkStart w:id="3524" w:name="_Toc36482948"/>
      <w:bookmarkStart w:id="3525" w:name="_Toc36484608"/>
      <w:bookmarkStart w:id="3526" w:name="_Toc44933538"/>
      <w:bookmarkStart w:id="3527" w:name="_Toc50972491"/>
      <w:bookmarkStart w:id="3528" w:name="_Toc163045979"/>
      <w:r w:rsidRPr="00816C4A">
        <w:lastRenderedPageBreak/>
        <w:t>8.143</w:t>
      </w:r>
      <w:r w:rsidRPr="00816C4A">
        <w:tab/>
        <w:t>PDU Session Establishment parameters</w:t>
      </w:r>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A6A4BE7" w14:textId="77777777" w:rsidTr="00B27DCC">
        <w:trPr>
          <w:jc w:val="center"/>
        </w:trPr>
        <w:tc>
          <w:tcPr>
            <w:tcW w:w="1276" w:type="dxa"/>
          </w:tcPr>
          <w:p w14:paraId="1F610558" w14:textId="77777777" w:rsidR="00E86E7B" w:rsidRPr="00816C4A" w:rsidRDefault="00E86E7B" w:rsidP="00B27DCC">
            <w:pPr>
              <w:pStyle w:val="TAH"/>
            </w:pPr>
            <w:r w:rsidRPr="00816C4A">
              <w:t>Byte(s)</w:t>
            </w:r>
          </w:p>
        </w:tc>
        <w:tc>
          <w:tcPr>
            <w:tcW w:w="4961" w:type="dxa"/>
          </w:tcPr>
          <w:p w14:paraId="6816C11B" w14:textId="77777777" w:rsidR="00E86E7B" w:rsidRPr="00816C4A" w:rsidRDefault="00E86E7B" w:rsidP="00B27DCC">
            <w:pPr>
              <w:pStyle w:val="TAH"/>
            </w:pPr>
            <w:r w:rsidRPr="00816C4A">
              <w:t>Description</w:t>
            </w:r>
          </w:p>
        </w:tc>
        <w:tc>
          <w:tcPr>
            <w:tcW w:w="1417" w:type="dxa"/>
          </w:tcPr>
          <w:p w14:paraId="4BFB153B" w14:textId="77777777" w:rsidR="00E86E7B" w:rsidRPr="00816C4A" w:rsidRDefault="00E86E7B" w:rsidP="00B27DCC">
            <w:pPr>
              <w:pStyle w:val="TAH"/>
            </w:pPr>
            <w:r w:rsidRPr="00816C4A">
              <w:t>Length</w:t>
            </w:r>
          </w:p>
        </w:tc>
      </w:tr>
      <w:tr w:rsidR="00E86E7B" w:rsidRPr="00816C4A" w14:paraId="0EDA8B60" w14:textId="77777777" w:rsidTr="00B27DCC">
        <w:trPr>
          <w:jc w:val="center"/>
        </w:trPr>
        <w:tc>
          <w:tcPr>
            <w:tcW w:w="1276" w:type="dxa"/>
          </w:tcPr>
          <w:p w14:paraId="5AEEC418" w14:textId="77777777" w:rsidR="00E86E7B" w:rsidRPr="00816C4A" w:rsidRDefault="00E86E7B" w:rsidP="00B27DCC">
            <w:pPr>
              <w:pStyle w:val="TAC"/>
            </w:pPr>
            <w:r w:rsidRPr="00816C4A">
              <w:t>1</w:t>
            </w:r>
          </w:p>
        </w:tc>
        <w:tc>
          <w:tcPr>
            <w:tcW w:w="4961" w:type="dxa"/>
          </w:tcPr>
          <w:p w14:paraId="14E5AB35" w14:textId="77777777" w:rsidR="00E86E7B" w:rsidRPr="00816C4A" w:rsidRDefault="00E86E7B" w:rsidP="00B27DCC">
            <w:pPr>
              <w:pStyle w:val="TAL"/>
            </w:pPr>
            <w:r w:rsidRPr="00816C4A">
              <w:t>PDU Session Establishment parameters tag</w:t>
            </w:r>
          </w:p>
        </w:tc>
        <w:tc>
          <w:tcPr>
            <w:tcW w:w="1417" w:type="dxa"/>
          </w:tcPr>
          <w:p w14:paraId="49E5C59A" w14:textId="77777777" w:rsidR="00E86E7B" w:rsidRPr="00816C4A" w:rsidRDefault="00E86E7B" w:rsidP="00B27DCC">
            <w:pPr>
              <w:pStyle w:val="TAC"/>
            </w:pPr>
            <w:r w:rsidRPr="00816C4A">
              <w:t>1</w:t>
            </w:r>
          </w:p>
        </w:tc>
      </w:tr>
      <w:tr w:rsidR="00E86E7B" w:rsidRPr="00816C4A" w14:paraId="18E8E5A9" w14:textId="77777777" w:rsidTr="00B27DCC">
        <w:trPr>
          <w:jc w:val="center"/>
        </w:trPr>
        <w:tc>
          <w:tcPr>
            <w:tcW w:w="1276" w:type="dxa"/>
          </w:tcPr>
          <w:p w14:paraId="7121A0F6" w14:textId="77777777" w:rsidR="00E86E7B" w:rsidRPr="00816C4A" w:rsidRDefault="00E86E7B" w:rsidP="00B27DCC">
            <w:pPr>
              <w:pStyle w:val="TAC"/>
            </w:pPr>
            <w:r w:rsidRPr="00816C4A">
              <w:t>2 to (Y+1)</w:t>
            </w:r>
          </w:p>
        </w:tc>
        <w:tc>
          <w:tcPr>
            <w:tcW w:w="4961" w:type="dxa"/>
          </w:tcPr>
          <w:p w14:paraId="3228FB53" w14:textId="77777777" w:rsidR="00E86E7B" w:rsidRPr="00816C4A" w:rsidRDefault="00E86E7B" w:rsidP="00B27DCC">
            <w:pPr>
              <w:pStyle w:val="TAL"/>
            </w:pPr>
            <w:r w:rsidRPr="00816C4A">
              <w:t>Length (Z+X)</w:t>
            </w:r>
          </w:p>
        </w:tc>
        <w:tc>
          <w:tcPr>
            <w:tcW w:w="1417" w:type="dxa"/>
          </w:tcPr>
          <w:p w14:paraId="693E5FAA" w14:textId="77777777" w:rsidR="00E86E7B" w:rsidRPr="00816C4A" w:rsidRDefault="00E86E7B" w:rsidP="00B27DCC">
            <w:pPr>
              <w:pStyle w:val="TAC"/>
            </w:pPr>
            <w:r w:rsidRPr="00816C4A">
              <w:t>Y</w:t>
            </w:r>
          </w:p>
        </w:tc>
      </w:tr>
      <w:tr w:rsidR="00E86E7B" w:rsidRPr="00816C4A" w14:paraId="50AC29DA" w14:textId="77777777" w:rsidTr="00B27DCC">
        <w:trPr>
          <w:jc w:val="center"/>
        </w:trPr>
        <w:tc>
          <w:tcPr>
            <w:tcW w:w="1276" w:type="dxa"/>
          </w:tcPr>
          <w:p w14:paraId="39BF4343" w14:textId="77777777" w:rsidR="00E86E7B" w:rsidRPr="00816C4A" w:rsidRDefault="00E86E7B" w:rsidP="00B27DCC">
            <w:pPr>
              <w:pStyle w:val="TAC"/>
            </w:pPr>
            <w:r w:rsidRPr="00816C4A">
              <w:t>(Y+2) to (Y+Z+1)</w:t>
            </w:r>
          </w:p>
        </w:tc>
        <w:tc>
          <w:tcPr>
            <w:tcW w:w="4961" w:type="dxa"/>
          </w:tcPr>
          <w:p w14:paraId="79842406" w14:textId="77777777" w:rsidR="00E86E7B" w:rsidRPr="00816C4A" w:rsidRDefault="00E86E7B" w:rsidP="00B27DCC">
            <w:pPr>
              <w:pStyle w:val="TAL"/>
            </w:pPr>
            <w:r w:rsidRPr="00816C4A">
              <w:t>DNN</w:t>
            </w:r>
          </w:p>
        </w:tc>
        <w:tc>
          <w:tcPr>
            <w:tcW w:w="1417" w:type="dxa"/>
          </w:tcPr>
          <w:p w14:paraId="5D66ED58" w14:textId="77777777" w:rsidR="00E86E7B" w:rsidRPr="00816C4A" w:rsidRDefault="00E86E7B" w:rsidP="00B27DCC">
            <w:pPr>
              <w:pStyle w:val="TAC"/>
            </w:pPr>
            <w:r w:rsidRPr="00816C4A">
              <w:t>Z</w:t>
            </w:r>
          </w:p>
        </w:tc>
      </w:tr>
      <w:tr w:rsidR="00E86E7B" w:rsidRPr="00816C4A" w14:paraId="574FF740" w14:textId="77777777" w:rsidTr="00B27DCC">
        <w:trPr>
          <w:jc w:val="center"/>
        </w:trPr>
        <w:tc>
          <w:tcPr>
            <w:tcW w:w="1276" w:type="dxa"/>
          </w:tcPr>
          <w:p w14:paraId="77CE64B6"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43FA9620" w14:textId="77777777" w:rsidR="00E86E7B" w:rsidRPr="00816C4A" w:rsidRDefault="00E86E7B" w:rsidP="00B27DCC">
            <w:pPr>
              <w:pStyle w:val="TAL"/>
            </w:pPr>
            <w:r w:rsidRPr="00816C4A">
              <w:t>PDU Session Establishment parameters</w:t>
            </w:r>
          </w:p>
        </w:tc>
        <w:tc>
          <w:tcPr>
            <w:tcW w:w="1417" w:type="dxa"/>
          </w:tcPr>
          <w:p w14:paraId="7F5E14C6" w14:textId="77777777" w:rsidR="00E86E7B" w:rsidRPr="00816C4A" w:rsidRDefault="00E86E7B" w:rsidP="00B27DCC">
            <w:pPr>
              <w:pStyle w:val="TAC"/>
            </w:pPr>
            <w:r w:rsidRPr="00816C4A">
              <w:t>X</w:t>
            </w:r>
          </w:p>
        </w:tc>
      </w:tr>
    </w:tbl>
    <w:p w14:paraId="31CD2DE3" w14:textId="77777777" w:rsidR="00E86E7B" w:rsidRPr="00816C4A" w:rsidRDefault="00E86E7B" w:rsidP="00E86E7B"/>
    <w:p w14:paraId="27663CED" w14:textId="75B21E86" w:rsidR="00EF7705" w:rsidRPr="00EB092D" w:rsidRDefault="00EF7705" w:rsidP="00EF7705">
      <w:r w:rsidRPr="00EB092D">
        <w:t xml:space="preserve">The DNN is coded as specified in </w:t>
      </w:r>
      <w:r w:rsidR="00E05181" w:rsidRPr="00EB092D">
        <w:t>TS</w:t>
      </w:r>
      <w:r w:rsidR="00E05181">
        <w:t> </w:t>
      </w:r>
      <w:r w:rsidR="00E05181" w:rsidRPr="00EB092D">
        <w:t>2</w:t>
      </w:r>
      <w:r w:rsidRPr="00EB092D">
        <w:t>4.501</w:t>
      </w:r>
      <w:r w:rsidR="00E05181">
        <w:t> </w:t>
      </w:r>
      <w:r w:rsidR="00E05181" w:rsidRPr="00EB092D">
        <w:t>[</w:t>
      </w:r>
      <w:r w:rsidRPr="00EB092D">
        <w:t xml:space="preserve">70] </w:t>
      </w:r>
      <w:r w:rsidR="00E05181" w:rsidRPr="00EB092D">
        <w:t>clause</w:t>
      </w:r>
      <w:r w:rsidR="00E05181">
        <w:t> </w:t>
      </w:r>
      <w:r w:rsidR="00E05181" w:rsidRPr="00EB092D">
        <w:t>9</w:t>
      </w:r>
      <w:r w:rsidRPr="00EB092D">
        <w:t>.11.2.1</w:t>
      </w:r>
      <w:r>
        <w:t>B</w:t>
      </w:r>
      <w:r w:rsidRPr="00EB092D">
        <w:t>.</w:t>
      </w:r>
    </w:p>
    <w:p w14:paraId="183C1350" w14:textId="77777777" w:rsidR="00EF7705" w:rsidRPr="00EB092D" w:rsidRDefault="00EF7705" w:rsidP="00EF7705">
      <w:r w:rsidRPr="00EB092D">
        <w:t>The PDU Session Establishment parameters are coded as the PDU SESSION ESTABLISHMENT REQUEST message as specified in TS 24.501 [70].</w:t>
      </w:r>
    </w:p>
    <w:p w14:paraId="53BD94EA"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2B06BF55" w14:textId="77777777" w:rsidR="000848DE" w:rsidRDefault="000848DE" w:rsidP="000848DE">
      <w:pPr>
        <w:pStyle w:val="Heading2"/>
      </w:pPr>
      <w:bookmarkStart w:id="3529" w:name="_Toc415241442"/>
      <w:bookmarkStart w:id="3530" w:name="_Toc463646187"/>
      <w:bookmarkStart w:id="3531" w:name="_Toc36484609"/>
      <w:bookmarkStart w:id="3532" w:name="_Toc44933539"/>
      <w:bookmarkStart w:id="3533" w:name="_Toc50972492"/>
      <w:bookmarkStart w:id="3534" w:name="_Toc163045980"/>
      <w:r>
        <w:t>8.</w:t>
      </w:r>
      <w:r>
        <w:rPr>
          <w:rFonts w:eastAsia="SimSun"/>
          <w:lang w:val="en-US" w:eastAsia="zh-CN"/>
        </w:rPr>
        <w:t>144</w:t>
      </w:r>
      <w:r>
        <w:tab/>
      </w:r>
      <w:r>
        <w:rPr>
          <w:rFonts w:eastAsia="SimSun" w:hint="eastAsia"/>
          <w:lang w:val="en-US" w:eastAsia="zh-CN"/>
        </w:rPr>
        <w:t>NG-RAN</w:t>
      </w:r>
      <w:r>
        <w:t xml:space="preserve"> Primary Timing Advance</w:t>
      </w:r>
      <w:bookmarkEnd w:id="3529"/>
      <w:r>
        <w:t xml:space="preserve"> Information</w:t>
      </w:r>
      <w:bookmarkEnd w:id="3530"/>
      <w:bookmarkEnd w:id="3531"/>
      <w:bookmarkEnd w:id="3532"/>
      <w:bookmarkEnd w:id="3533"/>
      <w:bookmarkEnd w:id="3534"/>
    </w:p>
    <w:p w14:paraId="3CE6F00D" w14:textId="77777777" w:rsidR="000848DE" w:rsidRDefault="000848DE" w:rsidP="000848DE">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848DE" w14:paraId="4352C64F" w14:textId="77777777" w:rsidTr="00047C64">
        <w:trPr>
          <w:jc w:val="center"/>
        </w:trPr>
        <w:tc>
          <w:tcPr>
            <w:tcW w:w="1276" w:type="dxa"/>
          </w:tcPr>
          <w:p w14:paraId="02940A34" w14:textId="77777777" w:rsidR="000848DE" w:rsidRDefault="000848DE" w:rsidP="00047C64">
            <w:pPr>
              <w:pStyle w:val="TAH"/>
            </w:pPr>
            <w:r>
              <w:t>Byte(s)</w:t>
            </w:r>
          </w:p>
        </w:tc>
        <w:tc>
          <w:tcPr>
            <w:tcW w:w="4961" w:type="dxa"/>
          </w:tcPr>
          <w:p w14:paraId="04581A73" w14:textId="77777777" w:rsidR="000848DE" w:rsidRDefault="000848DE" w:rsidP="00047C64">
            <w:pPr>
              <w:pStyle w:val="TAH"/>
            </w:pPr>
            <w:r>
              <w:t>Description</w:t>
            </w:r>
          </w:p>
        </w:tc>
        <w:tc>
          <w:tcPr>
            <w:tcW w:w="1417" w:type="dxa"/>
          </w:tcPr>
          <w:p w14:paraId="42FB720A" w14:textId="77777777" w:rsidR="000848DE" w:rsidRDefault="000848DE" w:rsidP="00047C64">
            <w:pPr>
              <w:pStyle w:val="TAH"/>
            </w:pPr>
            <w:r>
              <w:t>Length</w:t>
            </w:r>
          </w:p>
        </w:tc>
      </w:tr>
      <w:tr w:rsidR="000848DE" w14:paraId="10FAD283" w14:textId="77777777" w:rsidTr="00047C64">
        <w:trPr>
          <w:jc w:val="center"/>
        </w:trPr>
        <w:tc>
          <w:tcPr>
            <w:tcW w:w="1276" w:type="dxa"/>
          </w:tcPr>
          <w:p w14:paraId="598EA9B4" w14:textId="77777777" w:rsidR="000848DE" w:rsidRDefault="000848DE" w:rsidP="00047C64">
            <w:pPr>
              <w:pStyle w:val="TAC"/>
            </w:pPr>
            <w:r>
              <w:t>1</w:t>
            </w:r>
          </w:p>
        </w:tc>
        <w:tc>
          <w:tcPr>
            <w:tcW w:w="4961" w:type="dxa"/>
          </w:tcPr>
          <w:p w14:paraId="51113289" w14:textId="77777777" w:rsidR="000848DE" w:rsidRDefault="000848DE" w:rsidP="00047C64">
            <w:pPr>
              <w:pStyle w:val="TAL"/>
            </w:pPr>
            <w:r>
              <w:rPr>
                <w:rFonts w:eastAsia="SimSun" w:hint="eastAsia"/>
                <w:lang w:val="en-US" w:eastAsia="zh-CN"/>
              </w:rPr>
              <w:t>NG-RAN</w:t>
            </w:r>
            <w:r>
              <w:t xml:space="preserve"> Timing Advance tag</w:t>
            </w:r>
          </w:p>
        </w:tc>
        <w:tc>
          <w:tcPr>
            <w:tcW w:w="1417" w:type="dxa"/>
          </w:tcPr>
          <w:p w14:paraId="1BCC8AF0" w14:textId="77777777" w:rsidR="000848DE" w:rsidRDefault="000848DE" w:rsidP="00047C64">
            <w:pPr>
              <w:pStyle w:val="TAC"/>
            </w:pPr>
            <w:r>
              <w:t>1</w:t>
            </w:r>
          </w:p>
        </w:tc>
      </w:tr>
      <w:tr w:rsidR="000848DE" w14:paraId="44AF75CF" w14:textId="77777777" w:rsidTr="00047C64">
        <w:trPr>
          <w:jc w:val="center"/>
        </w:trPr>
        <w:tc>
          <w:tcPr>
            <w:tcW w:w="1276" w:type="dxa"/>
          </w:tcPr>
          <w:p w14:paraId="016A9D59" w14:textId="77777777" w:rsidR="000848DE" w:rsidRDefault="000848DE" w:rsidP="00047C64">
            <w:pPr>
              <w:pStyle w:val="TAC"/>
            </w:pPr>
            <w:r>
              <w:t>2</w:t>
            </w:r>
          </w:p>
        </w:tc>
        <w:tc>
          <w:tcPr>
            <w:tcW w:w="4961" w:type="dxa"/>
          </w:tcPr>
          <w:p w14:paraId="722303D2" w14:textId="77777777" w:rsidR="000848DE" w:rsidRDefault="000848DE" w:rsidP="00047C64">
            <w:pPr>
              <w:pStyle w:val="TAL"/>
            </w:pPr>
            <w:r>
              <w:t>Length</w:t>
            </w:r>
            <w:r>
              <w:rPr>
                <w:rFonts w:eastAsia="SimSun" w:hint="eastAsia"/>
                <w:szCs w:val="22"/>
                <w:lang w:val="en-US" w:eastAsia="zh-CN"/>
              </w:rPr>
              <w:t xml:space="preserve"> = '04' </w:t>
            </w:r>
          </w:p>
        </w:tc>
        <w:tc>
          <w:tcPr>
            <w:tcW w:w="1417" w:type="dxa"/>
          </w:tcPr>
          <w:p w14:paraId="44567ABD" w14:textId="77777777" w:rsidR="000848DE" w:rsidRDefault="000848DE" w:rsidP="00047C64">
            <w:pPr>
              <w:pStyle w:val="TAC"/>
            </w:pPr>
            <w:r>
              <w:t>1</w:t>
            </w:r>
          </w:p>
        </w:tc>
      </w:tr>
      <w:tr w:rsidR="000848DE" w14:paraId="5E9E7E65" w14:textId="77777777" w:rsidTr="00047C64">
        <w:trPr>
          <w:jc w:val="center"/>
        </w:trPr>
        <w:tc>
          <w:tcPr>
            <w:tcW w:w="1276" w:type="dxa"/>
          </w:tcPr>
          <w:p w14:paraId="1A47552D" w14:textId="77777777" w:rsidR="000848DE" w:rsidRDefault="000848DE" w:rsidP="00047C64">
            <w:pPr>
              <w:pStyle w:val="TAC"/>
            </w:pPr>
            <w:r>
              <w:t>3</w:t>
            </w:r>
          </w:p>
        </w:tc>
        <w:tc>
          <w:tcPr>
            <w:tcW w:w="4961" w:type="dxa"/>
          </w:tcPr>
          <w:p w14:paraId="3D9B640F" w14:textId="77777777" w:rsidR="000848DE" w:rsidRDefault="000848DE" w:rsidP="00047C64">
            <w:pPr>
              <w:pStyle w:val="TAL"/>
            </w:pPr>
            <w:r>
              <w:t>ME Status</w:t>
            </w:r>
          </w:p>
        </w:tc>
        <w:tc>
          <w:tcPr>
            <w:tcW w:w="1417" w:type="dxa"/>
          </w:tcPr>
          <w:p w14:paraId="0D5A5C95" w14:textId="77777777" w:rsidR="000848DE" w:rsidRDefault="000848DE" w:rsidP="00047C64">
            <w:pPr>
              <w:pStyle w:val="TAC"/>
            </w:pPr>
            <w:r>
              <w:t>1</w:t>
            </w:r>
          </w:p>
        </w:tc>
      </w:tr>
      <w:tr w:rsidR="000848DE" w14:paraId="238D3DEB" w14:textId="77777777" w:rsidTr="00047C64">
        <w:trPr>
          <w:jc w:val="center"/>
        </w:trPr>
        <w:tc>
          <w:tcPr>
            <w:tcW w:w="1276" w:type="dxa"/>
          </w:tcPr>
          <w:p w14:paraId="0163C05D" w14:textId="77777777" w:rsidR="000848DE" w:rsidRDefault="000848DE" w:rsidP="00047C64">
            <w:pPr>
              <w:pStyle w:val="TAC"/>
              <w:rPr>
                <w:rFonts w:eastAsia="SimSun"/>
                <w:lang w:val="en-US" w:eastAsia="zh-CN"/>
              </w:rPr>
            </w:pPr>
            <w:r>
              <w:t xml:space="preserve">4 - </w:t>
            </w:r>
            <w:r>
              <w:rPr>
                <w:rFonts w:eastAsia="SimSun" w:hint="eastAsia"/>
                <w:lang w:val="en-US" w:eastAsia="zh-CN"/>
              </w:rPr>
              <w:t>6</w:t>
            </w:r>
          </w:p>
        </w:tc>
        <w:tc>
          <w:tcPr>
            <w:tcW w:w="4961" w:type="dxa"/>
          </w:tcPr>
          <w:p w14:paraId="6AD750D4" w14:textId="77777777" w:rsidR="000848DE" w:rsidRDefault="000848DE" w:rsidP="00047C64">
            <w:pPr>
              <w:pStyle w:val="TAL"/>
            </w:pPr>
            <w:r>
              <w:rPr>
                <w:rFonts w:eastAsia="SimSun" w:hint="eastAsia"/>
                <w:lang w:val="en-US" w:eastAsia="zh-CN"/>
              </w:rPr>
              <w:t>NG-RAN</w:t>
            </w:r>
            <w:r>
              <w:t xml:space="preserve"> Primary Timing Advance value</w:t>
            </w:r>
          </w:p>
        </w:tc>
        <w:tc>
          <w:tcPr>
            <w:tcW w:w="1417" w:type="dxa"/>
          </w:tcPr>
          <w:p w14:paraId="6144B2D3" w14:textId="77777777" w:rsidR="000848DE" w:rsidRDefault="000848DE" w:rsidP="00047C64">
            <w:pPr>
              <w:pStyle w:val="TAC"/>
              <w:rPr>
                <w:rFonts w:eastAsia="SimSun"/>
                <w:lang w:val="en-US" w:eastAsia="zh-CN"/>
              </w:rPr>
            </w:pPr>
            <w:r>
              <w:rPr>
                <w:rFonts w:eastAsia="SimSun" w:hint="eastAsia"/>
                <w:lang w:val="en-US" w:eastAsia="zh-CN"/>
              </w:rPr>
              <w:t>3</w:t>
            </w:r>
          </w:p>
        </w:tc>
      </w:tr>
    </w:tbl>
    <w:p w14:paraId="7C8D1E1C" w14:textId="77777777" w:rsidR="000848DE" w:rsidRDefault="000848DE" w:rsidP="000848DE"/>
    <w:p w14:paraId="4CC90BC9" w14:textId="77777777" w:rsidR="000848DE" w:rsidRDefault="000848DE" w:rsidP="000848DE">
      <w:pPr>
        <w:rPr>
          <w:rStyle w:val="fontstyle01"/>
        </w:rPr>
      </w:pPr>
      <w:r>
        <w:rPr>
          <w:rStyle w:val="fontstyle01"/>
        </w:rPr>
        <w:t>Coding of ME status:</w:t>
      </w:r>
    </w:p>
    <w:p w14:paraId="57D60259" w14:textId="77777777" w:rsidR="000848DE" w:rsidRDefault="00047C64" w:rsidP="00047C64">
      <w:pPr>
        <w:pStyle w:val="B1"/>
        <w:rPr>
          <w:rStyle w:val="fontstyle01"/>
        </w:rPr>
      </w:pPr>
      <w:r>
        <w:rPr>
          <w:rStyle w:val="fontstyle01"/>
        </w:rPr>
        <w:t>-</w:t>
      </w:r>
      <w:r>
        <w:rPr>
          <w:rStyle w:val="fontstyle01"/>
        </w:rPr>
        <w:tab/>
      </w:r>
      <w:r w:rsidR="000848DE">
        <w:rPr>
          <w:rStyle w:val="fontstyle01"/>
        </w:rPr>
        <w:t>'00' = ME is in the idle state;</w:t>
      </w:r>
    </w:p>
    <w:p w14:paraId="4824F27D" w14:textId="77777777" w:rsidR="000848DE" w:rsidRDefault="00047C64" w:rsidP="00047C64">
      <w:pPr>
        <w:pStyle w:val="B1"/>
        <w:rPr>
          <w:rStyle w:val="fontstyle01"/>
        </w:rPr>
      </w:pPr>
      <w:r>
        <w:rPr>
          <w:rStyle w:val="fontstyle01"/>
        </w:rPr>
        <w:t>-</w:t>
      </w:r>
      <w:r>
        <w:rPr>
          <w:rStyle w:val="fontstyle01"/>
        </w:rPr>
        <w:tab/>
      </w:r>
      <w:r w:rsidR="000848DE">
        <w:rPr>
          <w:rStyle w:val="fontstyle01"/>
        </w:rPr>
        <w:t>'01' = ME is in i</w:t>
      </w:r>
      <w:r w:rsidR="000848DE">
        <w:rPr>
          <w:rStyle w:val="fontstyle01"/>
          <w:rFonts w:eastAsia="SimSun" w:hint="eastAsia"/>
          <w:lang w:val="en-US" w:eastAsia="zh-CN"/>
        </w:rPr>
        <w:t>nactive</w:t>
      </w:r>
      <w:r w:rsidR="000848DE">
        <w:rPr>
          <w:rStyle w:val="fontstyle01"/>
        </w:rPr>
        <w:t xml:space="preserve"> state;</w:t>
      </w:r>
    </w:p>
    <w:p w14:paraId="4C777D4D" w14:textId="77777777" w:rsidR="000848DE" w:rsidRDefault="00047C64" w:rsidP="00047C64">
      <w:pPr>
        <w:pStyle w:val="B1"/>
        <w:rPr>
          <w:rStyle w:val="fontstyle01"/>
        </w:rPr>
      </w:pPr>
      <w:r>
        <w:rPr>
          <w:rStyle w:val="fontstyle01"/>
        </w:rPr>
        <w:t>-</w:t>
      </w:r>
      <w:r>
        <w:rPr>
          <w:rStyle w:val="fontstyle01"/>
        </w:rPr>
        <w:tab/>
      </w:r>
      <w:r w:rsidR="000848DE">
        <w:rPr>
          <w:rStyle w:val="fontstyle01"/>
        </w:rPr>
        <w:t>'0</w:t>
      </w:r>
      <w:r w:rsidR="000848DE">
        <w:rPr>
          <w:rStyle w:val="fontstyle01"/>
          <w:rFonts w:eastAsia="SimSun" w:hint="eastAsia"/>
          <w:lang w:val="en-US" w:eastAsia="zh-CN"/>
        </w:rPr>
        <w:t>2</w:t>
      </w:r>
      <w:r w:rsidR="000848DE">
        <w:rPr>
          <w:rStyle w:val="fontstyle01"/>
        </w:rPr>
        <w:t xml:space="preserve">' = ME is in </w:t>
      </w:r>
      <w:r w:rsidR="000848DE">
        <w:rPr>
          <w:rStyle w:val="fontstyle01"/>
          <w:rFonts w:eastAsia="SimSun" w:hint="eastAsia"/>
          <w:lang w:val="en-US" w:eastAsia="zh-CN"/>
        </w:rPr>
        <w:t>connect</w:t>
      </w:r>
      <w:r w:rsidR="000848DE">
        <w:rPr>
          <w:rStyle w:val="fontstyle01"/>
        </w:rPr>
        <w:t xml:space="preserve"> state;</w:t>
      </w:r>
    </w:p>
    <w:p w14:paraId="1F0ECF49" w14:textId="77777777" w:rsidR="000848DE" w:rsidRDefault="00047C64" w:rsidP="00047C64">
      <w:pPr>
        <w:pStyle w:val="B1"/>
      </w:pPr>
      <w:r>
        <w:rPr>
          <w:rStyle w:val="fontstyle01"/>
        </w:rPr>
        <w:t>-</w:t>
      </w:r>
      <w:r>
        <w:rPr>
          <w:rStyle w:val="fontstyle01"/>
        </w:rPr>
        <w:tab/>
      </w:r>
      <w:r w:rsidR="000848DE">
        <w:rPr>
          <w:rStyle w:val="fontstyle01"/>
        </w:rPr>
        <w:t>'0</w:t>
      </w:r>
      <w:r w:rsidR="000848DE">
        <w:rPr>
          <w:rStyle w:val="fontstyle01"/>
          <w:rFonts w:eastAsia="SimSun" w:hint="eastAsia"/>
          <w:lang w:val="en-US" w:eastAsia="zh-CN"/>
        </w:rPr>
        <w:t>3</w:t>
      </w:r>
      <w:r w:rsidR="000848DE">
        <w:rPr>
          <w:rStyle w:val="fontstyle01"/>
        </w:rPr>
        <w:t>' to 'FF' = reserved values.</w:t>
      </w:r>
    </w:p>
    <w:p w14:paraId="1632F4F8" w14:textId="74A623D0" w:rsidR="000848DE" w:rsidRDefault="000848DE" w:rsidP="000848DE">
      <w:r>
        <w:t xml:space="preserve">The </w:t>
      </w:r>
      <w:r>
        <w:rPr>
          <w:rFonts w:eastAsia="SimSun" w:hint="eastAsia"/>
          <w:lang w:val="en-US" w:eastAsia="zh-CN"/>
        </w:rPr>
        <w:t>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E05181">
        <w:t>TS 3</w:t>
      </w:r>
      <w:r>
        <w:rPr>
          <w:rFonts w:eastAsia="SimSun" w:hint="eastAsia"/>
          <w:lang w:val="en-US" w:eastAsia="zh-CN"/>
        </w:rPr>
        <w:t>8</w:t>
      </w:r>
      <w:r>
        <w:t>.211</w:t>
      </w:r>
      <w:r w:rsidR="00E05181">
        <w:t> [</w:t>
      </w:r>
      <w:r w:rsidR="004A2796">
        <w:t>73]</w:t>
      </w:r>
      <w:r>
        <w:t>.</w:t>
      </w:r>
    </w:p>
    <w:p w14:paraId="3BEC9294" w14:textId="77777777" w:rsidR="000848DE" w:rsidRDefault="000848DE" w:rsidP="000848DE">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7DC0125A" w14:textId="77777777" w:rsidR="006746F6" w:rsidRDefault="006746F6" w:rsidP="006746F6">
      <w:pPr>
        <w:pStyle w:val="Heading2"/>
      </w:pPr>
      <w:bookmarkStart w:id="3535" w:name="_Toc36484610"/>
      <w:bookmarkStart w:id="3536" w:name="_Toc44933540"/>
      <w:bookmarkStart w:id="3537" w:name="_Toc50972493"/>
      <w:bookmarkStart w:id="3538" w:name="_Toc163045981"/>
      <w:r w:rsidRPr="00816C4A">
        <w:t>8.</w:t>
      </w:r>
      <w:r>
        <w:t>145</w:t>
      </w:r>
      <w:r w:rsidRPr="00816C4A">
        <w:tab/>
      </w:r>
      <w:r>
        <w:t>Slices information</w:t>
      </w:r>
      <w:bookmarkEnd w:id="3535"/>
      <w:bookmarkEnd w:id="3536"/>
      <w:bookmarkEnd w:id="3537"/>
      <w:bookmarkEnd w:id="3538"/>
    </w:p>
    <w:p w14:paraId="4C8CF7B0" w14:textId="77777777" w:rsidR="006746F6" w:rsidRDefault="006746F6" w:rsidP="006746F6">
      <w:r w:rsidRPr="00816C4A">
        <w:t xml:space="preserve">This data object contain </w:t>
      </w:r>
      <w:r>
        <w:t>a list of slice information.</w:t>
      </w:r>
    </w:p>
    <w:p w14:paraId="3D9E863D" w14:textId="77777777" w:rsidR="00320D15" w:rsidRPr="000C201D" w:rsidRDefault="00320D15" w:rsidP="00320D15">
      <w:bookmarkStart w:id="3539" w:name="_Toc3201099"/>
      <w:bookmarkStart w:id="3540" w:name="_Toc20392842"/>
      <w:bookmarkStart w:id="3541" w:name="_Toc27774489"/>
      <w:bookmarkStart w:id="3542" w:name="_Toc36482949"/>
      <w:bookmarkStart w:id="3543" w:name="_Toc36484611"/>
      <w:bookmarkStart w:id="3544" w:name="_Toc44933541"/>
      <w:bookmarkStart w:id="3545" w:name="_Toc50972494"/>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320D15" w:rsidRPr="000C201D" w14:paraId="75B5ADFD" w14:textId="77777777" w:rsidTr="00945414">
        <w:trPr>
          <w:jc w:val="center"/>
        </w:trPr>
        <w:tc>
          <w:tcPr>
            <w:tcW w:w="1276" w:type="dxa"/>
          </w:tcPr>
          <w:p w14:paraId="0590A21D" w14:textId="77777777" w:rsidR="00320D15" w:rsidRPr="000C201D" w:rsidRDefault="00320D15" w:rsidP="00945414">
            <w:pPr>
              <w:pStyle w:val="TAH"/>
            </w:pPr>
            <w:r w:rsidRPr="000C201D">
              <w:lastRenderedPageBreak/>
              <w:t>Byte(s)</w:t>
            </w:r>
          </w:p>
        </w:tc>
        <w:tc>
          <w:tcPr>
            <w:tcW w:w="4961" w:type="dxa"/>
          </w:tcPr>
          <w:p w14:paraId="18A7DEBF" w14:textId="77777777" w:rsidR="00320D15" w:rsidRPr="000C201D" w:rsidRDefault="00320D15" w:rsidP="00945414">
            <w:pPr>
              <w:pStyle w:val="TAH"/>
            </w:pPr>
            <w:r w:rsidRPr="000C201D">
              <w:t>Description</w:t>
            </w:r>
          </w:p>
        </w:tc>
        <w:tc>
          <w:tcPr>
            <w:tcW w:w="1417" w:type="dxa"/>
          </w:tcPr>
          <w:p w14:paraId="7B18FF4E" w14:textId="77777777" w:rsidR="00320D15" w:rsidRPr="000C201D" w:rsidRDefault="00320D15" w:rsidP="00945414">
            <w:pPr>
              <w:pStyle w:val="TAH"/>
            </w:pPr>
            <w:r w:rsidRPr="000C201D">
              <w:t>Length</w:t>
            </w:r>
          </w:p>
        </w:tc>
        <w:tc>
          <w:tcPr>
            <w:tcW w:w="1417" w:type="dxa"/>
          </w:tcPr>
          <w:p w14:paraId="09073CD7" w14:textId="77777777" w:rsidR="00320D15" w:rsidRPr="000C201D" w:rsidRDefault="00320D15" w:rsidP="00945414">
            <w:pPr>
              <w:pStyle w:val="TAH"/>
            </w:pPr>
            <w:r>
              <w:t>M/O/C</w:t>
            </w:r>
          </w:p>
        </w:tc>
      </w:tr>
      <w:tr w:rsidR="00320D15" w:rsidRPr="000C201D" w14:paraId="39258254" w14:textId="77777777" w:rsidTr="00945414">
        <w:trPr>
          <w:jc w:val="center"/>
        </w:trPr>
        <w:tc>
          <w:tcPr>
            <w:tcW w:w="1276" w:type="dxa"/>
          </w:tcPr>
          <w:p w14:paraId="55E0B15A" w14:textId="77777777" w:rsidR="00320D15" w:rsidRPr="000C201D" w:rsidRDefault="00320D15" w:rsidP="00945414">
            <w:pPr>
              <w:pStyle w:val="TAC"/>
            </w:pPr>
            <w:r w:rsidRPr="000C201D">
              <w:t>1</w:t>
            </w:r>
          </w:p>
        </w:tc>
        <w:tc>
          <w:tcPr>
            <w:tcW w:w="4961" w:type="dxa"/>
          </w:tcPr>
          <w:p w14:paraId="2800C002" w14:textId="77777777" w:rsidR="00320D15" w:rsidRPr="000C201D" w:rsidRDefault="00320D15" w:rsidP="00945414">
            <w:pPr>
              <w:pStyle w:val="TAL"/>
            </w:pPr>
            <w:r w:rsidRPr="000C201D">
              <w:t>Slices information tag</w:t>
            </w:r>
          </w:p>
        </w:tc>
        <w:tc>
          <w:tcPr>
            <w:tcW w:w="1417" w:type="dxa"/>
          </w:tcPr>
          <w:p w14:paraId="3FD2DF4C" w14:textId="77777777" w:rsidR="00320D15" w:rsidRPr="000C201D" w:rsidRDefault="00320D15" w:rsidP="00945414">
            <w:pPr>
              <w:pStyle w:val="TAC"/>
            </w:pPr>
            <w:r w:rsidRPr="000C201D">
              <w:t>1</w:t>
            </w:r>
          </w:p>
        </w:tc>
        <w:tc>
          <w:tcPr>
            <w:tcW w:w="1417" w:type="dxa"/>
          </w:tcPr>
          <w:p w14:paraId="17CD46E5" w14:textId="77777777" w:rsidR="00320D15" w:rsidRPr="000C201D" w:rsidRDefault="00320D15" w:rsidP="00945414">
            <w:pPr>
              <w:pStyle w:val="TAC"/>
            </w:pPr>
            <w:r>
              <w:t>M</w:t>
            </w:r>
          </w:p>
        </w:tc>
      </w:tr>
      <w:tr w:rsidR="00320D15" w:rsidRPr="000C201D" w14:paraId="188024B1" w14:textId="77777777" w:rsidTr="00945414">
        <w:trPr>
          <w:jc w:val="center"/>
        </w:trPr>
        <w:tc>
          <w:tcPr>
            <w:tcW w:w="1276" w:type="dxa"/>
          </w:tcPr>
          <w:p w14:paraId="6F05A0C3" w14:textId="77777777" w:rsidR="00320D15" w:rsidRPr="000C201D" w:rsidRDefault="00320D15" w:rsidP="00945414">
            <w:pPr>
              <w:pStyle w:val="TAC"/>
            </w:pPr>
            <w:r w:rsidRPr="000C201D">
              <w:rPr>
                <w:rFonts w:cs="Arial"/>
                <w:szCs w:val="18"/>
                <w:lang w:eastAsia="fr-FR"/>
              </w:rPr>
              <w:t>2</w:t>
            </w:r>
          </w:p>
        </w:tc>
        <w:tc>
          <w:tcPr>
            <w:tcW w:w="4961" w:type="dxa"/>
          </w:tcPr>
          <w:p w14:paraId="45F54749" w14:textId="77777777" w:rsidR="00320D15" w:rsidRPr="000C201D" w:rsidRDefault="00320D15" w:rsidP="00945414">
            <w:pPr>
              <w:pStyle w:val="TAL"/>
            </w:pPr>
            <w:r w:rsidRPr="000C201D">
              <w:t>Length (X</w:t>
            </w:r>
            <w:r>
              <w:t xml:space="preserve"> = 1 + 4n</w:t>
            </w:r>
            <w:r w:rsidRPr="000C201D">
              <w:t>) of bytes following</w:t>
            </w:r>
          </w:p>
        </w:tc>
        <w:tc>
          <w:tcPr>
            <w:tcW w:w="1417" w:type="dxa"/>
          </w:tcPr>
          <w:p w14:paraId="6DBC8B77" w14:textId="5767726A" w:rsidR="00320D15" w:rsidRPr="000C201D" w:rsidRDefault="00320D15" w:rsidP="00945414">
            <w:pPr>
              <w:pStyle w:val="TAC"/>
            </w:pPr>
            <w:r>
              <w:t>1</w:t>
            </w:r>
          </w:p>
        </w:tc>
        <w:tc>
          <w:tcPr>
            <w:tcW w:w="1417" w:type="dxa"/>
          </w:tcPr>
          <w:p w14:paraId="753F4D29" w14:textId="77777777" w:rsidR="00320D15" w:rsidRDefault="00320D15" w:rsidP="00945414">
            <w:pPr>
              <w:pStyle w:val="TAC"/>
            </w:pPr>
            <w:r>
              <w:t>M</w:t>
            </w:r>
          </w:p>
        </w:tc>
      </w:tr>
      <w:tr w:rsidR="00320D15" w:rsidRPr="000C201D" w14:paraId="59D81C5D" w14:textId="77777777" w:rsidTr="00945414">
        <w:trPr>
          <w:jc w:val="center"/>
        </w:trPr>
        <w:tc>
          <w:tcPr>
            <w:tcW w:w="1276" w:type="dxa"/>
          </w:tcPr>
          <w:p w14:paraId="070C6B74" w14:textId="77777777" w:rsidR="00320D15" w:rsidRPr="000C201D" w:rsidRDefault="00320D15" w:rsidP="00945414">
            <w:pPr>
              <w:pStyle w:val="TAC"/>
            </w:pPr>
            <w:r w:rsidRPr="000C201D">
              <w:t>3</w:t>
            </w:r>
          </w:p>
        </w:tc>
        <w:tc>
          <w:tcPr>
            <w:tcW w:w="4961" w:type="dxa"/>
          </w:tcPr>
          <w:p w14:paraId="0282E9C1" w14:textId="77777777" w:rsidR="00320D15" w:rsidRPr="000C201D" w:rsidRDefault="00320D15" w:rsidP="00945414">
            <w:pPr>
              <w:pStyle w:val="TAL"/>
            </w:pPr>
            <w:r w:rsidRPr="000C201D">
              <w:rPr>
                <w:rFonts w:cs="Arial"/>
                <w:szCs w:val="18"/>
                <w:lang w:eastAsia="fr-FR"/>
              </w:rPr>
              <w:t>Number of Served S-NSSAIs (n)</w:t>
            </w:r>
          </w:p>
        </w:tc>
        <w:tc>
          <w:tcPr>
            <w:tcW w:w="1417" w:type="dxa"/>
          </w:tcPr>
          <w:p w14:paraId="734E55D2" w14:textId="77777777" w:rsidR="00320D15" w:rsidRPr="000C201D" w:rsidRDefault="00320D15" w:rsidP="00945414">
            <w:pPr>
              <w:pStyle w:val="TAC"/>
            </w:pPr>
            <w:r w:rsidRPr="000C201D">
              <w:t>1</w:t>
            </w:r>
          </w:p>
        </w:tc>
        <w:tc>
          <w:tcPr>
            <w:tcW w:w="1417" w:type="dxa"/>
          </w:tcPr>
          <w:p w14:paraId="1F3F48C9" w14:textId="77777777" w:rsidR="00320D15" w:rsidRPr="000C201D" w:rsidRDefault="00320D15" w:rsidP="00945414">
            <w:pPr>
              <w:pStyle w:val="TAC"/>
            </w:pPr>
            <w:r>
              <w:t>M</w:t>
            </w:r>
          </w:p>
        </w:tc>
      </w:tr>
      <w:tr w:rsidR="00320D15" w:rsidRPr="000C201D" w14:paraId="160FF477" w14:textId="77777777" w:rsidTr="00945414">
        <w:trPr>
          <w:jc w:val="center"/>
        </w:trPr>
        <w:tc>
          <w:tcPr>
            <w:tcW w:w="1276" w:type="dxa"/>
          </w:tcPr>
          <w:p w14:paraId="52C4F15A" w14:textId="77777777" w:rsidR="00320D15" w:rsidRPr="000C201D" w:rsidRDefault="00320D15" w:rsidP="00945414">
            <w:pPr>
              <w:pStyle w:val="TAC"/>
            </w:pPr>
            <w:r w:rsidRPr="000C201D">
              <w:t>4 to 7</w:t>
            </w:r>
          </w:p>
        </w:tc>
        <w:tc>
          <w:tcPr>
            <w:tcW w:w="4961" w:type="dxa"/>
          </w:tcPr>
          <w:p w14:paraId="686BF42B" w14:textId="77777777" w:rsidR="00320D15" w:rsidRPr="000C201D" w:rsidRDefault="00320D15" w:rsidP="00945414">
            <w:pPr>
              <w:pStyle w:val="TAL"/>
            </w:pPr>
            <w:r w:rsidRPr="000C201D">
              <w:rPr>
                <w:rFonts w:cs="Arial"/>
                <w:szCs w:val="18"/>
                <w:lang w:eastAsia="fr-FR"/>
              </w:rPr>
              <w:t xml:space="preserve">Served S-NSSAI </w:t>
            </w:r>
            <w:r w:rsidRPr="000C201D">
              <w:t>1 – SST + SD</w:t>
            </w:r>
          </w:p>
        </w:tc>
        <w:tc>
          <w:tcPr>
            <w:tcW w:w="1417" w:type="dxa"/>
          </w:tcPr>
          <w:p w14:paraId="1082F3BC" w14:textId="77777777" w:rsidR="00320D15" w:rsidRPr="000C201D" w:rsidRDefault="00320D15" w:rsidP="00945414">
            <w:pPr>
              <w:pStyle w:val="TAC"/>
            </w:pPr>
            <w:r w:rsidRPr="000C201D">
              <w:t xml:space="preserve"> 4</w:t>
            </w:r>
          </w:p>
        </w:tc>
        <w:tc>
          <w:tcPr>
            <w:tcW w:w="1417" w:type="dxa"/>
          </w:tcPr>
          <w:p w14:paraId="0ACD2C2C" w14:textId="77777777" w:rsidR="00320D15" w:rsidRDefault="00320D15" w:rsidP="00945414">
            <w:pPr>
              <w:pStyle w:val="TAC"/>
            </w:pPr>
            <w:r>
              <w:t>C</w:t>
            </w:r>
          </w:p>
          <w:p w14:paraId="7C244249" w14:textId="77777777" w:rsidR="00320D15" w:rsidRPr="000C201D" w:rsidRDefault="00320D15" w:rsidP="00945414">
            <w:pPr>
              <w:pStyle w:val="TAC"/>
            </w:pPr>
            <w:r>
              <w:t>(see Note)</w:t>
            </w:r>
          </w:p>
        </w:tc>
      </w:tr>
      <w:tr w:rsidR="00320D15" w:rsidRPr="000C201D" w14:paraId="6929DB1D" w14:textId="77777777" w:rsidTr="00945414">
        <w:trPr>
          <w:jc w:val="center"/>
        </w:trPr>
        <w:tc>
          <w:tcPr>
            <w:tcW w:w="1276" w:type="dxa"/>
            <w:tcBorders>
              <w:top w:val="single" w:sz="6" w:space="0" w:color="auto"/>
              <w:left w:val="single" w:sz="6" w:space="0" w:color="auto"/>
              <w:bottom w:val="single" w:sz="6" w:space="0" w:color="auto"/>
              <w:right w:val="single" w:sz="6" w:space="0" w:color="auto"/>
            </w:tcBorders>
          </w:tcPr>
          <w:p w14:paraId="7D223C23" w14:textId="77777777" w:rsidR="00320D15" w:rsidRPr="000C201D" w:rsidRDefault="00320D15" w:rsidP="00945414">
            <w:pPr>
              <w:pStyle w:val="TAC"/>
            </w:pPr>
          </w:p>
        </w:tc>
        <w:tc>
          <w:tcPr>
            <w:tcW w:w="4961" w:type="dxa"/>
            <w:tcBorders>
              <w:top w:val="single" w:sz="6" w:space="0" w:color="auto"/>
              <w:left w:val="single" w:sz="6" w:space="0" w:color="auto"/>
              <w:bottom w:val="single" w:sz="6" w:space="0" w:color="auto"/>
              <w:right w:val="single" w:sz="6" w:space="0" w:color="auto"/>
            </w:tcBorders>
          </w:tcPr>
          <w:p w14:paraId="256A12C9" w14:textId="77777777" w:rsidR="00320D15" w:rsidRPr="000C201D" w:rsidRDefault="00320D15" w:rsidP="00945414">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15F7D76" w14:textId="77777777" w:rsidR="00320D15" w:rsidRPr="000C201D" w:rsidRDefault="00320D15" w:rsidP="00945414">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775D0CE7" w14:textId="77777777" w:rsidR="00320D15" w:rsidRDefault="00320D15" w:rsidP="00945414">
            <w:pPr>
              <w:pStyle w:val="TAC"/>
            </w:pPr>
            <w:r>
              <w:t>C</w:t>
            </w:r>
          </w:p>
          <w:p w14:paraId="47C4EFA1" w14:textId="77777777" w:rsidR="00320D15" w:rsidRPr="000C201D" w:rsidRDefault="00320D15" w:rsidP="00945414">
            <w:pPr>
              <w:pStyle w:val="TAC"/>
            </w:pPr>
            <w:r>
              <w:t>(see Note)</w:t>
            </w:r>
          </w:p>
        </w:tc>
      </w:tr>
      <w:tr w:rsidR="00320D15" w:rsidRPr="000C201D" w14:paraId="7B4A71DE" w14:textId="77777777" w:rsidTr="00945414">
        <w:trPr>
          <w:jc w:val="center"/>
        </w:trPr>
        <w:tc>
          <w:tcPr>
            <w:tcW w:w="1276" w:type="dxa"/>
            <w:tcBorders>
              <w:top w:val="single" w:sz="6" w:space="0" w:color="auto"/>
              <w:left w:val="single" w:sz="6" w:space="0" w:color="auto"/>
              <w:bottom w:val="single" w:sz="6" w:space="0" w:color="auto"/>
              <w:right w:val="single" w:sz="6" w:space="0" w:color="auto"/>
            </w:tcBorders>
          </w:tcPr>
          <w:p w14:paraId="05C7C965" w14:textId="51211547" w:rsidR="00320D15" w:rsidRPr="000C201D" w:rsidRDefault="00320D15" w:rsidP="00945414">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5C85E3B5" w14:textId="77777777" w:rsidR="00320D15" w:rsidRPr="000C201D" w:rsidRDefault="00320D15" w:rsidP="00945414">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177D838D" w14:textId="77777777" w:rsidR="00320D15" w:rsidRPr="000C201D" w:rsidRDefault="00320D15" w:rsidP="00945414">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452C882C" w14:textId="77777777" w:rsidR="00320D15" w:rsidRDefault="00320D15" w:rsidP="00945414">
            <w:pPr>
              <w:pStyle w:val="TAC"/>
            </w:pPr>
            <w:r>
              <w:t>C</w:t>
            </w:r>
          </w:p>
          <w:p w14:paraId="5870D28E" w14:textId="77777777" w:rsidR="00320D15" w:rsidRPr="000C201D" w:rsidRDefault="00320D15" w:rsidP="00945414">
            <w:pPr>
              <w:pStyle w:val="TAC"/>
            </w:pPr>
            <w:r>
              <w:t>(see Note)</w:t>
            </w:r>
          </w:p>
        </w:tc>
      </w:tr>
      <w:tr w:rsidR="00320D15" w:rsidRPr="000C201D" w14:paraId="678CF10D" w14:textId="77777777" w:rsidTr="00945414">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71FF3B25" w14:textId="77777777" w:rsidR="00320D15" w:rsidRDefault="00320D15" w:rsidP="00945414">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25086E3E" w14:textId="77777777" w:rsidR="00320D15" w:rsidRPr="000C201D" w:rsidRDefault="00320D15" w:rsidP="00320D15"/>
    <w:p w14:paraId="4F7A174A" w14:textId="77777777" w:rsidR="00320D15" w:rsidRPr="000C201D" w:rsidRDefault="00320D15" w:rsidP="00320D15">
      <w:pPr>
        <w:pStyle w:val="B1"/>
        <w:ind w:left="852"/>
        <w:rPr>
          <w:rFonts w:cs="Arial"/>
          <w:szCs w:val="18"/>
          <w:lang w:eastAsia="fr-FR"/>
        </w:rPr>
      </w:pPr>
      <w:r w:rsidRPr="000C201D">
        <w:rPr>
          <w:rFonts w:cs="Arial"/>
          <w:szCs w:val="18"/>
          <w:lang w:eastAsia="fr-FR"/>
        </w:rPr>
        <w:t>Number of Served S-NSSAIs</w:t>
      </w:r>
    </w:p>
    <w:p w14:paraId="19DC58C3" w14:textId="77777777" w:rsidR="00320D15" w:rsidRPr="000C201D" w:rsidRDefault="00320D15" w:rsidP="00320D15">
      <w:pPr>
        <w:pStyle w:val="B1"/>
        <w:ind w:left="852"/>
      </w:pPr>
      <w:r w:rsidRPr="000C201D">
        <w:t>-</w:t>
      </w:r>
      <w:r w:rsidRPr="000C201D">
        <w:tab/>
        <w:t>Contents:</w:t>
      </w:r>
    </w:p>
    <w:p w14:paraId="3545F361" w14:textId="77777777" w:rsidR="00320D15" w:rsidRPr="000C201D" w:rsidRDefault="00320D15" w:rsidP="00320D15">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7968F1A" w14:textId="77777777" w:rsidR="00320D15" w:rsidRPr="000C201D" w:rsidRDefault="00320D15" w:rsidP="00320D15">
      <w:pPr>
        <w:pStyle w:val="B1"/>
        <w:ind w:left="852"/>
        <w:rPr>
          <w:rFonts w:cs="Arial"/>
          <w:szCs w:val="18"/>
          <w:lang w:eastAsia="fr-FR"/>
        </w:rPr>
      </w:pPr>
      <w:r w:rsidRPr="000C201D">
        <w:rPr>
          <w:rFonts w:cs="Arial"/>
          <w:szCs w:val="18"/>
          <w:lang w:eastAsia="fr-FR"/>
        </w:rPr>
        <w:t>Served S-NSSAI</w:t>
      </w:r>
    </w:p>
    <w:p w14:paraId="45FCC17F" w14:textId="77777777" w:rsidR="00320D15" w:rsidRPr="000C201D" w:rsidRDefault="00320D15" w:rsidP="00320D15">
      <w:pPr>
        <w:pStyle w:val="B1"/>
        <w:ind w:left="852"/>
      </w:pPr>
      <w:r w:rsidRPr="000C201D">
        <w:t>-</w:t>
      </w:r>
      <w:r w:rsidRPr="000C201D">
        <w:tab/>
        <w:t>Coding:</w:t>
      </w:r>
    </w:p>
    <w:p w14:paraId="0C97F1F1" w14:textId="7D3A2945" w:rsidR="00320D15" w:rsidRPr="000C201D" w:rsidRDefault="00320D15" w:rsidP="00320D15">
      <w:pPr>
        <w:ind w:left="852"/>
      </w:pPr>
      <w:r w:rsidRPr="000C201D">
        <w:rPr>
          <w:rFonts w:cs="Arial"/>
          <w:szCs w:val="18"/>
          <w:lang w:eastAsia="fr-FR"/>
        </w:rPr>
        <w:t xml:space="preserve">S-NSSAI </w:t>
      </w:r>
      <w:r w:rsidRPr="000C201D">
        <w:t>shall be coded on 32 bits.</w:t>
      </w:r>
    </w:p>
    <w:p w14:paraId="3C2964FF" w14:textId="74DA99C6" w:rsidR="00320D15" w:rsidRPr="000C201D" w:rsidRDefault="00320D15" w:rsidP="00320D15">
      <w:pPr>
        <w:pStyle w:val="B1"/>
        <w:ind w:left="1420"/>
      </w:pPr>
      <w:r w:rsidRPr="000C201D">
        <w:t>-</w:t>
      </w:r>
      <w:r w:rsidRPr="000C201D">
        <w:tab/>
        <w:t>As specified in TS 23.003 [30], SD reserved value "no SD value associated with the SST" defined as hexadecimal FFFFFF shall be used to pad value to 32 bits</w:t>
      </w:r>
    </w:p>
    <w:p w14:paraId="5068E0F6" w14:textId="77777777" w:rsidR="00E86E7B" w:rsidRPr="00816C4A" w:rsidRDefault="00E86E7B" w:rsidP="00E86E7B">
      <w:pPr>
        <w:pStyle w:val="Heading1"/>
      </w:pPr>
      <w:bookmarkStart w:id="3546" w:name="_Toc163045982"/>
      <w:r w:rsidRPr="00816C4A">
        <w:t>9</w:t>
      </w:r>
      <w:r w:rsidRPr="00816C4A">
        <w:tab/>
        <w:t>Tag values</w:t>
      </w:r>
      <w:bookmarkEnd w:id="3539"/>
      <w:bookmarkEnd w:id="3540"/>
      <w:bookmarkEnd w:id="3541"/>
      <w:bookmarkEnd w:id="3542"/>
      <w:bookmarkEnd w:id="3543"/>
      <w:bookmarkEnd w:id="3544"/>
      <w:bookmarkEnd w:id="3545"/>
      <w:bookmarkEnd w:id="3546"/>
    </w:p>
    <w:p w14:paraId="628B1DA6"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0DFD52CF" w14:textId="77777777" w:rsidR="00E86E7B" w:rsidRPr="00816C4A" w:rsidRDefault="00E86E7B" w:rsidP="00E86E7B">
      <w:pPr>
        <w:pStyle w:val="Heading2"/>
      </w:pPr>
      <w:bookmarkStart w:id="3547" w:name="_Toc3201100"/>
      <w:bookmarkStart w:id="3548" w:name="_Toc20392843"/>
      <w:bookmarkStart w:id="3549" w:name="_Toc27774490"/>
      <w:bookmarkStart w:id="3550" w:name="_Toc36482950"/>
      <w:bookmarkStart w:id="3551" w:name="_Toc36484612"/>
      <w:bookmarkStart w:id="3552" w:name="_Toc44933542"/>
      <w:bookmarkStart w:id="3553" w:name="_Toc50972495"/>
      <w:bookmarkStart w:id="3554" w:name="_Toc163045983"/>
      <w:r w:rsidRPr="00816C4A">
        <w:t>9.1</w:t>
      </w:r>
      <w:r w:rsidRPr="00816C4A">
        <w:tab/>
        <w:t>BER-TLV tags in ME to UICC direction</w:t>
      </w:r>
      <w:bookmarkEnd w:id="3547"/>
      <w:bookmarkEnd w:id="3548"/>
      <w:bookmarkEnd w:id="3549"/>
      <w:bookmarkEnd w:id="3550"/>
      <w:bookmarkEnd w:id="3551"/>
      <w:bookmarkEnd w:id="3552"/>
      <w:bookmarkEnd w:id="3553"/>
      <w:bookmarkEnd w:id="3554"/>
    </w:p>
    <w:p w14:paraId="4A5E791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71C4E9B4" w14:textId="77777777" w:rsidTr="00B27DCC">
        <w:trPr>
          <w:jc w:val="center"/>
        </w:trPr>
        <w:tc>
          <w:tcPr>
            <w:tcW w:w="3032" w:type="dxa"/>
            <w:gridSpan w:val="2"/>
          </w:tcPr>
          <w:p w14:paraId="25580913" w14:textId="77777777" w:rsidR="00E86E7B" w:rsidRPr="00816C4A" w:rsidRDefault="00E86E7B" w:rsidP="00B27DCC">
            <w:pPr>
              <w:pStyle w:val="TAH"/>
              <w:rPr>
                <w:lang w:eastAsia="en-GB"/>
              </w:rPr>
            </w:pPr>
            <w:r w:rsidRPr="00816C4A">
              <w:rPr>
                <w:lang w:eastAsia="en-GB"/>
              </w:rPr>
              <w:t>Description</w:t>
            </w:r>
          </w:p>
        </w:tc>
        <w:tc>
          <w:tcPr>
            <w:tcW w:w="1260" w:type="dxa"/>
          </w:tcPr>
          <w:p w14:paraId="3D60EDB4"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4A8BD706" w14:textId="77777777" w:rsidR="00E86E7B" w:rsidRPr="00816C4A" w:rsidRDefault="00E86E7B" w:rsidP="00B27DCC">
            <w:pPr>
              <w:pStyle w:val="TAH"/>
              <w:rPr>
                <w:lang w:eastAsia="en-GB"/>
              </w:rPr>
            </w:pPr>
            <w:r w:rsidRPr="00816C4A">
              <w:rPr>
                <w:lang w:eastAsia="en-GB"/>
              </w:rPr>
              <w:t>Value</w:t>
            </w:r>
          </w:p>
        </w:tc>
      </w:tr>
      <w:tr w:rsidR="00E86E7B" w:rsidRPr="00816C4A" w14:paraId="00FBD90A" w14:textId="77777777" w:rsidTr="00B27DCC">
        <w:trPr>
          <w:jc w:val="center"/>
        </w:trPr>
        <w:tc>
          <w:tcPr>
            <w:tcW w:w="3032" w:type="dxa"/>
            <w:gridSpan w:val="2"/>
          </w:tcPr>
          <w:p w14:paraId="2A468724"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6EBB4784" w14:textId="77777777" w:rsidR="00E86E7B" w:rsidRPr="00816C4A" w:rsidRDefault="00E86E7B" w:rsidP="00B27DCC">
            <w:pPr>
              <w:pStyle w:val="TAC"/>
              <w:rPr>
                <w:lang w:eastAsia="en-GB"/>
              </w:rPr>
            </w:pPr>
            <w:r w:rsidRPr="00816C4A">
              <w:rPr>
                <w:lang w:eastAsia="en-GB"/>
              </w:rPr>
              <w:t>1</w:t>
            </w:r>
          </w:p>
        </w:tc>
        <w:tc>
          <w:tcPr>
            <w:tcW w:w="637" w:type="dxa"/>
            <w:gridSpan w:val="3"/>
          </w:tcPr>
          <w:p w14:paraId="21B3922F" w14:textId="77777777" w:rsidR="00E86E7B" w:rsidRPr="00816C4A" w:rsidRDefault="00E86E7B" w:rsidP="00B27DCC">
            <w:pPr>
              <w:pStyle w:val="TAC"/>
              <w:rPr>
                <w:lang w:eastAsia="en-GB"/>
              </w:rPr>
            </w:pPr>
            <w:r w:rsidRPr="00816C4A">
              <w:rPr>
                <w:lang w:eastAsia="en-GB"/>
              </w:rPr>
              <w:t>'D1'</w:t>
            </w:r>
          </w:p>
        </w:tc>
      </w:tr>
      <w:tr w:rsidR="00E86E7B" w:rsidRPr="00816C4A" w14:paraId="7FA4A633" w14:textId="77777777" w:rsidTr="00B27DCC">
        <w:trPr>
          <w:jc w:val="center"/>
        </w:trPr>
        <w:tc>
          <w:tcPr>
            <w:tcW w:w="3032" w:type="dxa"/>
            <w:gridSpan w:val="2"/>
          </w:tcPr>
          <w:p w14:paraId="58C1FE71"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254B1C88" w14:textId="77777777" w:rsidR="00E86E7B" w:rsidRPr="00816C4A" w:rsidRDefault="00E86E7B" w:rsidP="00B27DCC">
            <w:pPr>
              <w:pStyle w:val="TAC"/>
              <w:rPr>
                <w:lang w:eastAsia="en-GB"/>
              </w:rPr>
            </w:pPr>
            <w:r w:rsidRPr="00816C4A">
              <w:rPr>
                <w:lang w:eastAsia="en-GB"/>
              </w:rPr>
              <w:t>1</w:t>
            </w:r>
          </w:p>
        </w:tc>
        <w:tc>
          <w:tcPr>
            <w:tcW w:w="637" w:type="dxa"/>
            <w:gridSpan w:val="3"/>
          </w:tcPr>
          <w:p w14:paraId="4D92466D" w14:textId="77777777" w:rsidR="00E86E7B" w:rsidRPr="00816C4A" w:rsidRDefault="00E86E7B" w:rsidP="00B27DCC">
            <w:pPr>
              <w:pStyle w:val="TAC"/>
              <w:rPr>
                <w:lang w:eastAsia="en-GB"/>
              </w:rPr>
            </w:pPr>
            <w:r w:rsidRPr="00816C4A">
              <w:rPr>
                <w:lang w:eastAsia="en-GB"/>
              </w:rPr>
              <w:t>'D2'</w:t>
            </w:r>
          </w:p>
        </w:tc>
      </w:tr>
      <w:tr w:rsidR="00E86E7B" w:rsidRPr="00816C4A" w14:paraId="6CD9BF32" w14:textId="77777777" w:rsidTr="00B27DCC">
        <w:trPr>
          <w:jc w:val="center"/>
        </w:trPr>
        <w:tc>
          <w:tcPr>
            <w:tcW w:w="3032" w:type="dxa"/>
            <w:gridSpan w:val="2"/>
          </w:tcPr>
          <w:p w14:paraId="6A88F43A"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30E3F19" w14:textId="77777777" w:rsidR="00E86E7B" w:rsidRPr="00816C4A" w:rsidRDefault="00E86E7B" w:rsidP="00B27DCC">
            <w:pPr>
              <w:pStyle w:val="TAC"/>
              <w:rPr>
                <w:lang w:eastAsia="en-GB"/>
              </w:rPr>
            </w:pPr>
            <w:r w:rsidRPr="00816C4A">
              <w:rPr>
                <w:lang w:eastAsia="en-GB"/>
              </w:rPr>
              <w:t>1</w:t>
            </w:r>
          </w:p>
        </w:tc>
        <w:tc>
          <w:tcPr>
            <w:tcW w:w="637" w:type="dxa"/>
            <w:gridSpan w:val="3"/>
          </w:tcPr>
          <w:p w14:paraId="74975661" w14:textId="77777777" w:rsidR="00E86E7B" w:rsidRPr="00816C4A" w:rsidRDefault="00E86E7B" w:rsidP="00B27DCC">
            <w:pPr>
              <w:pStyle w:val="TAC"/>
              <w:rPr>
                <w:lang w:eastAsia="en-GB"/>
              </w:rPr>
            </w:pPr>
            <w:r w:rsidRPr="00816C4A">
              <w:rPr>
                <w:lang w:eastAsia="en-GB"/>
              </w:rPr>
              <w:t>'D5'</w:t>
            </w:r>
          </w:p>
        </w:tc>
      </w:tr>
      <w:tr w:rsidR="00E86E7B" w:rsidRPr="00816C4A" w14:paraId="7477A853" w14:textId="77777777" w:rsidTr="00B27DCC">
        <w:trPr>
          <w:jc w:val="center"/>
        </w:trPr>
        <w:tc>
          <w:tcPr>
            <w:tcW w:w="3032" w:type="dxa"/>
            <w:gridSpan w:val="2"/>
          </w:tcPr>
          <w:p w14:paraId="7888DA05"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520F192" w14:textId="77777777" w:rsidR="00E86E7B" w:rsidRPr="00816C4A" w:rsidRDefault="00E86E7B" w:rsidP="00B27DCC">
            <w:pPr>
              <w:pStyle w:val="TAC"/>
              <w:rPr>
                <w:lang w:eastAsia="en-GB"/>
              </w:rPr>
            </w:pPr>
            <w:r w:rsidRPr="00816C4A">
              <w:rPr>
                <w:lang w:eastAsia="en-GB"/>
              </w:rPr>
              <w:t>1</w:t>
            </w:r>
          </w:p>
        </w:tc>
        <w:tc>
          <w:tcPr>
            <w:tcW w:w="637" w:type="dxa"/>
            <w:gridSpan w:val="3"/>
          </w:tcPr>
          <w:p w14:paraId="4BE03C57" w14:textId="77777777" w:rsidR="00E86E7B" w:rsidRPr="00816C4A" w:rsidRDefault="00E86E7B" w:rsidP="00B27DCC">
            <w:pPr>
              <w:pStyle w:val="TAC"/>
              <w:rPr>
                <w:lang w:eastAsia="en-GB"/>
              </w:rPr>
            </w:pPr>
            <w:r w:rsidRPr="00816C4A">
              <w:rPr>
                <w:lang w:eastAsia="en-GB"/>
              </w:rPr>
              <w:t>'D9'</w:t>
            </w:r>
          </w:p>
        </w:tc>
      </w:tr>
      <w:tr w:rsidR="00E86E7B" w:rsidRPr="00816C4A" w14:paraId="2D77E69B" w14:textId="77777777" w:rsidTr="00B27DCC">
        <w:trPr>
          <w:jc w:val="center"/>
        </w:trPr>
        <w:tc>
          <w:tcPr>
            <w:tcW w:w="3032" w:type="dxa"/>
            <w:gridSpan w:val="2"/>
          </w:tcPr>
          <w:p w14:paraId="2D816660"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58412BD8" w14:textId="77777777" w:rsidR="00E86E7B" w:rsidRPr="00816C4A" w:rsidRDefault="00E86E7B" w:rsidP="00B27DCC">
            <w:pPr>
              <w:pStyle w:val="TAC"/>
              <w:rPr>
                <w:lang w:eastAsia="en-GB"/>
              </w:rPr>
            </w:pPr>
            <w:r w:rsidRPr="00816C4A">
              <w:rPr>
                <w:lang w:eastAsia="en-GB"/>
              </w:rPr>
              <w:t>1</w:t>
            </w:r>
          </w:p>
        </w:tc>
        <w:tc>
          <w:tcPr>
            <w:tcW w:w="637" w:type="dxa"/>
            <w:gridSpan w:val="3"/>
          </w:tcPr>
          <w:p w14:paraId="573BD56F" w14:textId="77777777" w:rsidR="00E86E7B" w:rsidRPr="00816C4A" w:rsidRDefault="00E86E7B" w:rsidP="00B27DCC">
            <w:pPr>
              <w:pStyle w:val="TAC"/>
              <w:rPr>
                <w:lang w:eastAsia="en-GB"/>
              </w:rPr>
            </w:pPr>
            <w:r w:rsidRPr="00816C4A">
              <w:rPr>
                <w:lang w:eastAsia="en-GB"/>
              </w:rPr>
              <w:t>'DD'</w:t>
            </w:r>
          </w:p>
        </w:tc>
      </w:tr>
      <w:tr w:rsidR="00E86E7B" w:rsidRPr="00816C4A" w14:paraId="6698A459" w14:textId="77777777" w:rsidTr="00B27DCC">
        <w:trPr>
          <w:jc w:val="center"/>
        </w:trPr>
        <w:tc>
          <w:tcPr>
            <w:tcW w:w="3032" w:type="dxa"/>
            <w:gridSpan w:val="2"/>
          </w:tcPr>
          <w:p w14:paraId="6BD695A2" w14:textId="77777777" w:rsidR="00E86E7B" w:rsidRPr="00816C4A" w:rsidRDefault="00E86E7B" w:rsidP="00B27DCC">
            <w:pPr>
              <w:pStyle w:val="TAC"/>
              <w:jc w:val="left"/>
              <w:rPr>
                <w:lang w:eastAsia="en-GB"/>
              </w:rPr>
            </w:pPr>
            <w:r w:rsidRPr="00816C4A">
              <w:t>ProSe Report tag</w:t>
            </w:r>
          </w:p>
        </w:tc>
        <w:tc>
          <w:tcPr>
            <w:tcW w:w="1260" w:type="dxa"/>
          </w:tcPr>
          <w:p w14:paraId="22375313" w14:textId="77777777" w:rsidR="00E86E7B" w:rsidRPr="00816C4A" w:rsidRDefault="00E86E7B" w:rsidP="00B27DCC">
            <w:pPr>
              <w:pStyle w:val="TAC"/>
              <w:rPr>
                <w:lang w:eastAsia="en-GB"/>
              </w:rPr>
            </w:pPr>
            <w:r w:rsidRPr="00816C4A">
              <w:t>1</w:t>
            </w:r>
          </w:p>
        </w:tc>
        <w:tc>
          <w:tcPr>
            <w:tcW w:w="637" w:type="dxa"/>
            <w:gridSpan w:val="3"/>
          </w:tcPr>
          <w:p w14:paraId="3F7AD70B" w14:textId="77777777" w:rsidR="00E86E7B" w:rsidRPr="00816C4A" w:rsidRDefault="00E86E7B" w:rsidP="00B27DCC">
            <w:pPr>
              <w:pStyle w:val="TAC"/>
              <w:rPr>
                <w:lang w:eastAsia="en-GB"/>
              </w:rPr>
            </w:pPr>
            <w:r w:rsidRPr="00816C4A">
              <w:t>'DF'</w:t>
            </w:r>
          </w:p>
        </w:tc>
      </w:tr>
      <w:tr w:rsidR="00E86E7B" w:rsidRPr="00816C4A" w14:paraId="68C1A958" w14:textId="77777777" w:rsidTr="00B27DCC">
        <w:trPr>
          <w:gridAfter w:val="1"/>
          <w:wAfter w:w="18" w:type="dxa"/>
          <w:jc w:val="center"/>
        </w:trPr>
        <w:tc>
          <w:tcPr>
            <w:tcW w:w="3023" w:type="dxa"/>
          </w:tcPr>
          <w:p w14:paraId="08E5E4FE" w14:textId="77777777" w:rsidR="00E86E7B" w:rsidRPr="00816C4A" w:rsidRDefault="00E86E7B" w:rsidP="00B27DCC">
            <w:pPr>
              <w:pStyle w:val="TAC"/>
              <w:jc w:val="left"/>
            </w:pPr>
            <w:r w:rsidRPr="00816C4A">
              <w:t>Reserved for 3GPP (for future usage)</w:t>
            </w:r>
          </w:p>
        </w:tc>
        <w:tc>
          <w:tcPr>
            <w:tcW w:w="1276" w:type="dxa"/>
            <w:gridSpan w:val="3"/>
          </w:tcPr>
          <w:p w14:paraId="768EA502" w14:textId="77777777" w:rsidR="00E86E7B" w:rsidRPr="00816C4A" w:rsidRDefault="00E86E7B" w:rsidP="00B27DCC">
            <w:pPr>
              <w:pStyle w:val="TAC"/>
            </w:pPr>
            <w:r w:rsidRPr="00816C4A">
              <w:t>1</w:t>
            </w:r>
          </w:p>
        </w:tc>
        <w:tc>
          <w:tcPr>
            <w:tcW w:w="612" w:type="dxa"/>
          </w:tcPr>
          <w:p w14:paraId="595D3B88" w14:textId="77777777" w:rsidR="00E86E7B" w:rsidRPr="00816C4A" w:rsidRDefault="00E86E7B" w:rsidP="00B27DCC">
            <w:pPr>
              <w:pStyle w:val="TAC"/>
            </w:pPr>
            <w:r w:rsidRPr="00816C4A">
              <w:t>'E0'</w:t>
            </w:r>
          </w:p>
        </w:tc>
      </w:tr>
      <w:tr w:rsidR="00E86E7B" w:rsidRPr="00816C4A" w14:paraId="11C58CB5" w14:textId="77777777" w:rsidTr="00B27DCC">
        <w:trPr>
          <w:gridAfter w:val="1"/>
          <w:wAfter w:w="18" w:type="dxa"/>
          <w:jc w:val="center"/>
        </w:trPr>
        <w:tc>
          <w:tcPr>
            <w:tcW w:w="3023" w:type="dxa"/>
          </w:tcPr>
          <w:p w14:paraId="688A861C" w14:textId="77777777" w:rsidR="00E86E7B" w:rsidRPr="00816C4A" w:rsidRDefault="00E86E7B" w:rsidP="00B27DCC">
            <w:pPr>
              <w:pStyle w:val="TAC"/>
              <w:jc w:val="left"/>
            </w:pPr>
            <w:r w:rsidRPr="00816C4A">
              <w:t>Reserved for 3GPP (for future usage)</w:t>
            </w:r>
          </w:p>
        </w:tc>
        <w:tc>
          <w:tcPr>
            <w:tcW w:w="1276" w:type="dxa"/>
            <w:gridSpan w:val="3"/>
          </w:tcPr>
          <w:p w14:paraId="2547C4A7" w14:textId="77777777" w:rsidR="00E86E7B" w:rsidRPr="00816C4A" w:rsidRDefault="00E86E7B" w:rsidP="00B27DCC">
            <w:pPr>
              <w:pStyle w:val="TAC"/>
            </w:pPr>
            <w:r w:rsidRPr="00816C4A">
              <w:t>1</w:t>
            </w:r>
          </w:p>
        </w:tc>
        <w:tc>
          <w:tcPr>
            <w:tcW w:w="612" w:type="dxa"/>
          </w:tcPr>
          <w:p w14:paraId="4D500466" w14:textId="77777777" w:rsidR="00E86E7B" w:rsidRPr="00816C4A" w:rsidRDefault="00E86E7B" w:rsidP="00B27DCC">
            <w:pPr>
              <w:pStyle w:val="TAC"/>
            </w:pPr>
            <w:r w:rsidRPr="00816C4A">
              <w:t>'E1'</w:t>
            </w:r>
          </w:p>
        </w:tc>
      </w:tr>
      <w:tr w:rsidR="00E86E7B" w:rsidRPr="00816C4A" w14:paraId="64083878" w14:textId="77777777" w:rsidTr="00B27DCC">
        <w:trPr>
          <w:gridAfter w:val="1"/>
          <w:wAfter w:w="18" w:type="dxa"/>
          <w:jc w:val="center"/>
        </w:trPr>
        <w:tc>
          <w:tcPr>
            <w:tcW w:w="3023" w:type="dxa"/>
          </w:tcPr>
          <w:p w14:paraId="62B3B273" w14:textId="77777777" w:rsidR="00E86E7B" w:rsidRPr="00816C4A" w:rsidRDefault="00E86E7B" w:rsidP="00B27DCC">
            <w:pPr>
              <w:pStyle w:val="TAC"/>
              <w:jc w:val="left"/>
            </w:pPr>
            <w:r w:rsidRPr="00816C4A">
              <w:t>Reserved for 3GPP (for future usage)</w:t>
            </w:r>
          </w:p>
        </w:tc>
        <w:tc>
          <w:tcPr>
            <w:tcW w:w="1276" w:type="dxa"/>
            <w:gridSpan w:val="3"/>
          </w:tcPr>
          <w:p w14:paraId="22D1D68C" w14:textId="77777777" w:rsidR="00E86E7B" w:rsidRPr="00816C4A" w:rsidRDefault="00E86E7B" w:rsidP="00B27DCC">
            <w:pPr>
              <w:pStyle w:val="TAC"/>
            </w:pPr>
            <w:r w:rsidRPr="00816C4A">
              <w:t>1</w:t>
            </w:r>
          </w:p>
        </w:tc>
        <w:tc>
          <w:tcPr>
            <w:tcW w:w="612" w:type="dxa"/>
          </w:tcPr>
          <w:p w14:paraId="67207A7F" w14:textId="77777777" w:rsidR="00E86E7B" w:rsidRPr="00816C4A" w:rsidRDefault="00E86E7B" w:rsidP="00B27DCC">
            <w:pPr>
              <w:pStyle w:val="TAC"/>
            </w:pPr>
            <w:r w:rsidRPr="00816C4A">
              <w:t>'E2'</w:t>
            </w:r>
          </w:p>
        </w:tc>
      </w:tr>
      <w:tr w:rsidR="00E86E7B" w:rsidRPr="00816C4A" w14:paraId="11E2CDF1" w14:textId="77777777" w:rsidTr="00B27DCC">
        <w:trPr>
          <w:gridAfter w:val="1"/>
          <w:wAfter w:w="18" w:type="dxa"/>
          <w:jc w:val="center"/>
        </w:trPr>
        <w:tc>
          <w:tcPr>
            <w:tcW w:w="3023" w:type="dxa"/>
          </w:tcPr>
          <w:p w14:paraId="2A6B47BC" w14:textId="77777777" w:rsidR="00E86E7B" w:rsidRPr="00816C4A" w:rsidRDefault="00E86E7B" w:rsidP="00B27DCC">
            <w:pPr>
              <w:pStyle w:val="TAC"/>
              <w:jc w:val="left"/>
            </w:pPr>
            <w:r w:rsidRPr="00816C4A">
              <w:t>Reserved for 3GPP (for future usage)</w:t>
            </w:r>
          </w:p>
        </w:tc>
        <w:tc>
          <w:tcPr>
            <w:tcW w:w="1276" w:type="dxa"/>
            <w:gridSpan w:val="3"/>
          </w:tcPr>
          <w:p w14:paraId="70ABBF9A" w14:textId="77777777" w:rsidR="00E86E7B" w:rsidRPr="00816C4A" w:rsidRDefault="00E86E7B" w:rsidP="00B27DCC">
            <w:pPr>
              <w:pStyle w:val="TAC"/>
            </w:pPr>
            <w:r w:rsidRPr="00816C4A">
              <w:t>1</w:t>
            </w:r>
          </w:p>
        </w:tc>
        <w:tc>
          <w:tcPr>
            <w:tcW w:w="612" w:type="dxa"/>
          </w:tcPr>
          <w:p w14:paraId="07E25BA7" w14:textId="77777777" w:rsidR="00E86E7B" w:rsidRPr="00816C4A" w:rsidRDefault="00E86E7B" w:rsidP="00B27DCC">
            <w:pPr>
              <w:pStyle w:val="TAC"/>
            </w:pPr>
            <w:r w:rsidRPr="00816C4A">
              <w:t>'E3'</w:t>
            </w:r>
          </w:p>
        </w:tc>
      </w:tr>
    </w:tbl>
    <w:p w14:paraId="450359D6" w14:textId="77777777" w:rsidR="00E86E7B" w:rsidRPr="00816C4A" w:rsidRDefault="00E86E7B" w:rsidP="00E86E7B"/>
    <w:p w14:paraId="2C9A44EE" w14:textId="77777777" w:rsidR="00E86E7B" w:rsidRPr="00816C4A" w:rsidRDefault="00E86E7B" w:rsidP="00E86E7B">
      <w:pPr>
        <w:pStyle w:val="Heading2"/>
      </w:pPr>
      <w:bookmarkStart w:id="3555" w:name="_Toc3201101"/>
      <w:bookmarkStart w:id="3556" w:name="_Toc20392844"/>
      <w:bookmarkStart w:id="3557" w:name="_Toc27774491"/>
      <w:bookmarkStart w:id="3558" w:name="_Toc36482951"/>
      <w:bookmarkStart w:id="3559" w:name="_Toc36484613"/>
      <w:bookmarkStart w:id="3560" w:name="_Toc44933543"/>
      <w:bookmarkStart w:id="3561" w:name="_Toc50972496"/>
      <w:bookmarkStart w:id="3562" w:name="_Toc163045984"/>
      <w:r w:rsidRPr="00816C4A">
        <w:t>9.2</w:t>
      </w:r>
      <w:r w:rsidRPr="00816C4A">
        <w:tab/>
        <w:t>BER-TLV tags in UICC TO ME direction</w:t>
      </w:r>
      <w:bookmarkEnd w:id="3555"/>
      <w:bookmarkEnd w:id="3556"/>
      <w:bookmarkEnd w:id="3557"/>
      <w:bookmarkEnd w:id="3558"/>
      <w:bookmarkEnd w:id="3559"/>
      <w:bookmarkEnd w:id="3560"/>
      <w:bookmarkEnd w:id="3561"/>
      <w:bookmarkEnd w:id="3562"/>
    </w:p>
    <w:p w14:paraId="35531E4D" w14:textId="77777777" w:rsidR="00E86E7B" w:rsidRPr="00816C4A" w:rsidRDefault="00E86E7B" w:rsidP="00E86E7B">
      <w:r w:rsidRPr="00816C4A">
        <w:t>No additional tag is defined.</w:t>
      </w:r>
    </w:p>
    <w:p w14:paraId="50BE4085" w14:textId="77777777" w:rsidR="00097939" w:rsidRDefault="00E86E7B" w:rsidP="00097939">
      <w:pPr>
        <w:pStyle w:val="Heading2"/>
      </w:pPr>
      <w:bookmarkStart w:id="3563" w:name="_Toc3201102"/>
      <w:bookmarkStart w:id="3564" w:name="_Toc20392845"/>
      <w:bookmarkStart w:id="3565" w:name="_Toc27774492"/>
      <w:bookmarkStart w:id="3566" w:name="_Toc36482952"/>
      <w:bookmarkStart w:id="3567" w:name="_Toc36484614"/>
      <w:bookmarkStart w:id="3568" w:name="_Toc44933544"/>
      <w:bookmarkStart w:id="3569" w:name="_Toc50972497"/>
      <w:bookmarkStart w:id="3570" w:name="_Toc163045985"/>
      <w:r w:rsidRPr="00816C4A">
        <w:lastRenderedPageBreak/>
        <w:t>9.3</w:t>
      </w:r>
      <w:r w:rsidRPr="00816C4A">
        <w:tab/>
      </w:r>
      <w:bookmarkStart w:id="3571" w:name="_Toc3201103"/>
      <w:bookmarkStart w:id="3572" w:name="_Toc20392846"/>
      <w:bookmarkStart w:id="3573" w:name="_Toc27774493"/>
      <w:bookmarkStart w:id="3574" w:name="_Toc36482953"/>
      <w:bookmarkStart w:id="3575" w:name="_Toc36484615"/>
      <w:bookmarkStart w:id="3576" w:name="_Toc44933545"/>
      <w:bookmarkEnd w:id="3563"/>
      <w:bookmarkEnd w:id="3564"/>
      <w:bookmarkEnd w:id="3565"/>
      <w:bookmarkEnd w:id="3566"/>
      <w:bookmarkEnd w:id="3567"/>
      <w:bookmarkEnd w:id="3568"/>
      <w:r w:rsidR="00097939" w:rsidRPr="00816C4A">
        <w:t>COMPREHENSION-TLV tags in both directions</w:t>
      </w:r>
      <w:bookmarkEnd w:id="3569"/>
      <w:bookmarkEnd w:id="3570"/>
    </w:p>
    <w:p w14:paraId="2DBE1246" w14:textId="77777777" w:rsidR="00097939" w:rsidRPr="00097939" w:rsidRDefault="00097939" w:rsidP="00097939">
      <w:pPr>
        <w:pStyle w:val="TH"/>
      </w:pPr>
    </w:p>
    <w:p w14:paraId="6FCFC6BE" w14:textId="77777777" w:rsidR="00097939" w:rsidRDefault="00097939" w:rsidP="0009793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097939" w14:paraId="1054D44A" w14:textId="77777777" w:rsidTr="006B4DE1">
        <w:trPr>
          <w:jc w:val="center"/>
        </w:trPr>
        <w:tc>
          <w:tcPr>
            <w:tcW w:w="3332" w:type="dxa"/>
          </w:tcPr>
          <w:p w14:paraId="11085386" w14:textId="77777777" w:rsidR="00097939" w:rsidRDefault="00097939" w:rsidP="006B4DE1">
            <w:pPr>
              <w:pStyle w:val="TAH"/>
            </w:pPr>
            <w:r>
              <w:t>Description</w:t>
            </w:r>
          </w:p>
        </w:tc>
        <w:tc>
          <w:tcPr>
            <w:tcW w:w="1296" w:type="dxa"/>
          </w:tcPr>
          <w:p w14:paraId="0778EFC2" w14:textId="77777777" w:rsidR="00097939" w:rsidRDefault="00097939" w:rsidP="006B4DE1">
            <w:pPr>
              <w:pStyle w:val="TAH"/>
            </w:pPr>
            <w:r>
              <w:t>Length of tag</w:t>
            </w:r>
          </w:p>
        </w:tc>
        <w:tc>
          <w:tcPr>
            <w:tcW w:w="1721" w:type="dxa"/>
          </w:tcPr>
          <w:p w14:paraId="4592A22B" w14:textId="77777777" w:rsidR="00097939" w:rsidRDefault="00097939" w:rsidP="006B4DE1">
            <w:pPr>
              <w:pStyle w:val="TAH"/>
            </w:pPr>
            <w:r>
              <w:t>Tag value, bits 1-7 (Range: '01' - '7E')</w:t>
            </w:r>
          </w:p>
        </w:tc>
        <w:tc>
          <w:tcPr>
            <w:tcW w:w="1787" w:type="dxa"/>
          </w:tcPr>
          <w:p w14:paraId="25642A68" w14:textId="77777777" w:rsidR="00097939" w:rsidRDefault="00097939" w:rsidP="006B4DE1">
            <w:pPr>
              <w:pStyle w:val="TAH"/>
            </w:pPr>
            <w:r>
              <w:t>Tag</w:t>
            </w:r>
          </w:p>
          <w:p w14:paraId="0EBBA902" w14:textId="77777777" w:rsidR="00097939" w:rsidRDefault="00097939" w:rsidP="006B4DE1">
            <w:pPr>
              <w:pStyle w:val="TAH"/>
            </w:pPr>
            <w:r>
              <w:t>(CR and Tag value)</w:t>
            </w:r>
          </w:p>
        </w:tc>
        <w:tc>
          <w:tcPr>
            <w:tcW w:w="1220" w:type="dxa"/>
          </w:tcPr>
          <w:p w14:paraId="504F614E" w14:textId="77777777" w:rsidR="00097939" w:rsidRDefault="00097939" w:rsidP="006B4DE1">
            <w:pPr>
              <w:pStyle w:val="TAH"/>
            </w:pPr>
            <w:r>
              <w:t>Reassign (see NOTE)</w:t>
            </w:r>
          </w:p>
        </w:tc>
      </w:tr>
      <w:tr w:rsidR="00097939" w14:paraId="1F7F66AC" w14:textId="77777777" w:rsidTr="006B4DE1">
        <w:trPr>
          <w:trHeight w:val="104"/>
          <w:jc w:val="center"/>
        </w:trPr>
        <w:tc>
          <w:tcPr>
            <w:tcW w:w="3332" w:type="dxa"/>
          </w:tcPr>
          <w:p w14:paraId="2160E464" w14:textId="77777777" w:rsidR="00097939" w:rsidRDefault="00097939" w:rsidP="006B4DE1">
            <w:pPr>
              <w:pStyle w:val="TAL"/>
            </w:pPr>
            <w:r>
              <w:t>SS string tag</w:t>
            </w:r>
          </w:p>
        </w:tc>
        <w:tc>
          <w:tcPr>
            <w:tcW w:w="1296" w:type="dxa"/>
            <w:vMerge w:val="restart"/>
          </w:tcPr>
          <w:p w14:paraId="1D268B13" w14:textId="77777777" w:rsidR="00097939" w:rsidRDefault="00097939" w:rsidP="006B4DE1">
            <w:pPr>
              <w:pStyle w:val="TAC"/>
            </w:pPr>
            <w:r>
              <w:t>1</w:t>
            </w:r>
          </w:p>
        </w:tc>
        <w:tc>
          <w:tcPr>
            <w:tcW w:w="1721" w:type="dxa"/>
            <w:vMerge w:val="restart"/>
          </w:tcPr>
          <w:p w14:paraId="6AB21AF6" w14:textId="77777777" w:rsidR="00097939" w:rsidRDefault="00097939" w:rsidP="006B4DE1">
            <w:pPr>
              <w:pStyle w:val="TAC"/>
            </w:pPr>
            <w:r>
              <w:t>'09'</w:t>
            </w:r>
          </w:p>
        </w:tc>
        <w:tc>
          <w:tcPr>
            <w:tcW w:w="1787" w:type="dxa"/>
            <w:vMerge w:val="restart"/>
          </w:tcPr>
          <w:p w14:paraId="4DC13F03" w14:textId="77777777" w:rsidR="00097939" w:rsidRDefault="00097939" w:rsidP="006B4DE1">
            <w:pPr>
              <w:pStyle w:val="TAC"/>
            </w:pPr>
            <w:r>
              <w:t>'09' or '89'</w:t>
            </w:r>
          </w:p>
        </w:tc>
        <w:tc>
          <w:tcPr>
            <w:tcW w:w="1220" w:type="dxa"/>
            <w:vMerge w:val="restart"/>
          </w:tcPr>
          <w:p w14:paraId="099B224C" w14:textId="77777777" w:rsidR="00097939" w:rsidRDefault="00097939" w:rsidP="006B4DE1">
            <w:pPr>
              <w:pStyle w:val="TAC"/>
            </w:pPr>
            <w:r>
              <w:t>yes</w:t>
            </w:r>
          </w:p>
        </w:tc>
      </w:tr>
      <w:tr w:rsidR="00097939" w14:paraId="45EEFE12" w14:textId="77777777" w:rsidTr="006B4DE1">
        <w:trPr>
          <w:trHeight w:val="103"/>
          <w:jc w:val="center"/>
        </w:trPr>
        <w:tc>
          <w:tcPr>
            <w:tcW w:w="3332" w:type="dxa"/>
          </w:tcPr>
          <w:p w14:paraId="75929CA3" w14:textId="77777777" w:rsidR="00097939" w:rsidRDefault="00097939" w:rsidP="006B4DE1">
            <w:pPr>
              <w:pStyle w:val="TAL"/>
            </w:pPr>
            <w:r>
              <w:t>BSSID tag</w:t>
            </w:r>
          </w:p>
        </w:tc>
        <w:tc>
          <w:tcPr>
            <w:tcW w:w="1296" w:type="dxa"/>
            <w:vMerge/>
          </w:tcPr>
          <w:p w14:paraId="14901659" w14:textId="77777777" w:rsidR="00097939" w:rsidRDefault="00097939" w:rsidP="006B4DE1">
            <w:pPr>
              <w:pStyle w:val="TAC"/>
            </w:pPr>
          </w:p>
        </w:tc>
        <w:tc>
          <w:tcPr>
            <w:tcW w:w="1721" w:type="dxa"/>
            <w:vMerge/>
          </w:tcPr>
          <w:p w14:paraId="76B614FE" w14:textId="77777777" w:rsidR="00097939" w:rsidRDefault="00097939" w:rsidP="006B4DE1">
            <w:pPr>
              <w:pStyle w:val="TAC"/>
            </w:pPr>
          </w:p>
        </w:tc>
        <w:tc>
          <w:tcPr>
            <w:tcW w:w="1787" w:type="dxa"/>
            <w:vMerge/>
          </w:tcPr>
          <w:p w14:paraId="42504B1C" w14:textId="77777777" w:rsidR="00097939" w:rsidRDefault="00097939" w:rsidP="006B4DE1">
            <w:pPr>
              <w:pStyle w:val="TAC"/>
            </w:pPr>
          </w:p>
        </w:tc>
        <w:tc>
          <w:tcPr>
            <w:tcW w:w="1220" w:type="dxa"/>
            <w:vMerge/>
          </w:tcPr>
          <w:p w14:paraId="1D5E4E4F" w14:textId="77777777" w:rsidR="00097939" w:rsidRDefault="00097939" w:rsidP="006B4DE1">
            <w:pPr>
              <w:pStyle w:val="TAC"/>
            </w:pPr>
          </w:p>
        </w:tc>
      </w:tr>
      <w:tr w:rsidR="00097939" w14:paraId="3F03FA58" w14:textId="77777777" w:rsidTr="006B4DE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7C95DC6A" w14:textId="77777777" w:rsidR="00097939" w:rsidRDefault="00097939" w:rsidP="006B4DE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1C35D395" w14:textId="77777777" w:rsidR="00097939" w:rsidRDefault="00097939" w:rsidP="006B4DE1">
            <w:pPr>
              <w:pStyle w:val="TAC"/>
            </w:pPr>
            <w:r>
              <w:t>1</w:t>
            </w:r>
          </w:p>
        </w:tc>
        <w:tc>
          <w:tcPr>
            <w:tcW w:w="1721" w:type="dxa"/>
            <w:vMerge w:val="restart"/>
            <w:tcBorders>
              <w:top w:val="single" w:sz="6" w:space="0" w:color="auto"/>
              <w:left w:val="single" w:sz="6" w:space="0" w:color="auto"/>
              <w:right w:val="single" w:sz="6" w:space="0" w:color="auto"/>
            </w:tcBorders>
          </w:tcPr>
          <w:p w14:paraId="5802C562" w14:textId="77777777" w:rsidR="00097939" w:rsidRDefault="00097939" w:rsidP="006B4DE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D5B1AA9" w14:textId="77777777" w:rsidR="00097939" w:rsidRDefault="00097939" w:rsidP="006B4DE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B1AD256" w14:textId="77777777" w:rsidR="00097939" w:rsidRDefault="00097939" w:rsidP="006B4DE1">
            <w:pPr>
              <w:pStyle w:val="TAC"/>
            </w:pPr>
            <w:r>
              <w:t>yes</w:t>
            </w:r>
          </w:p>
        </w:tc>
      </w:tr>
      <w:tr w:rsidR="00097939" w14:paraId="471A2F0A" w14:textId="77777777" w:rsidTr="006B4DE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16A7D84A" w14:textId="77777777" w:rsidR="00097939" w:rsidRDefault="00097939" w:rsidP="006B4DE1">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40214BF3" w14:textId="77777777" w:rsidR="00097939" w:rsidRDefault="00097939" w:rsidP="006B4DE1">
            <w:pPr>
              <w:pStyle w:val="TAC"/>
            </w:pPr>
          </w:p>
        </w:tc>
        <w:tc>
          <w:tcPr>
            <w:tcW w:w="1721" w:type="dxa"/>
            <w:vMerge/>
            <w:tcBorders>
              <w:left w:val="single" w:sz="6" w:space="0" w:color="auto"/>
              <w:bottom w:val="single" w:sz="6" w:space="0" w:color="auto"/>
              <w:right w:val="single" w:sz="6" w:space="0" w:color="auto"/>
            </w:tcBorders>
          </w:tcPr>
          <w:p w14:paraId="586B848A" w14:textId="77777777" w:rsidR="00097939" w:rsidRDefault="00097939" w:rsidP="006B4DE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FC8851D" w14:textId="77777777" w:rsidR="00097939" w:rsidRDefault="00097939" w:rsidP="006B4DE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3AA7815A" w14:textId="77777777" w:rsidR="00097939" w:rsidRDefault="00097939" w:rsidP="006B4DE1">
            <w:pPr>
              <w:pStyle w:val="TAC"/>
            </w:pPr>
          </w:p>
        </w:tc>
      </w:tr>
      <w:tr w:rsidR="00097939" w14:paraId="0091575C" w14:textId="77777777" w:rsidTr="006B4DE1">
        <w:trPr>
          <w:trHeight w:val="104"/>
          <w:jc w:val="center"/>
        </w:trPr>
        <w:tc>
          <w:tcPr>
            <w:tcW w:w="3332" w:type="dxa"/>
          </w:tcPr>
          <w:p w14:paraId="528B6833" w14:textId="77777777" w:rsidR="00097939" w:rsidRDefault="00097939" w:rsidP="006B4DE1">
            <w:pPr>
              <w:pStyle w:val="TAL"/>
            </w:pPr>
            <w:r>
              <w:t>USSD string tag</w:t>
            </w:r>
          </w:p>
        </w:tc>
        <w:tc>
          <w:tcPr>
            <w:tcW w:w="1296" w:type="dxa"/>
            <w:vMerge w:val="restart"/>
          </w:tcPr>
          <w:p w14:paraId="49295700" w14:textId="77777777" w:rsidR="00097939" w:rsidRDefault="00097939" w:rsidP="006B4DE1">
            <w:pPr>
              <w:pStyle w:val="TAC"/>
            </w:pPr>
            <w:r>
              <w:t>1</w:t>
            </w:r>
          </w:p>
        </w:tc>
        <w:tc>
          <w:tcPr>
            <w:tcW w:w="1721" w:type="dxa"/>
            <w:vMerge w:val="restart"/>
          </w:tcPr>
          <w:p w14:paraId="51FB791C" w14:textId="77777777" w:rsidR="00097939" w:rsidRDefault="00097939" w:rsidP="006B4DE1">
            <w:pPr>
              <w:pStyle w:val="TAC"/>
            </w:pPr>
            <w:r>
              <w:t>'0A'</w:t>
            </w:r>
          </w:p>
        </w:tc>
        <w:tc>
          <w:tcPr>
            <w:tcW w:w="1787" w:type="dxa"/>
            <w:vMerge w:val="restart"/>
          </w:tcPr>
          <w:p w14:paraId="37620668" w14:textId="77777777" w:rsidR="00097939" w:rsidRDefault="00097939" w:rsidP="006B4DE1">
            <w:pPr>
              <w:pStyle w:val="TAC"/>
            </w:pPr>
            <w:r>
              <w:t>'0A' or '8A'</w:t>
            </w:r>
          </w:p>
        </w:tc>
        <w:tc>
          <w:tcPr>
            <w:tcW w:w="1220" w:type="dxa"/>
            <w:vMerge w:val="restart"/>
          </w:tcPr>
          <w:p w14:paraId="469C9873" w14:textId="77777777" w:rsidR="00097939" w:rsidRDefault="00097939" w:rsidP="006B4DE1">
            <w:pPr>
              <w:pStyle w:val="TAC"/>
            </w:pPr>
            <w:r>
              <w:t>yes</w:t>
            </w:r>
          </w:p>
        </w:tc>
      </w:tr>
      <w:tr w:rsidR="00097939" w14:paraId="7D553F84" w14:textId="77777777" w:rsidTr="006B4DE1">
        <w:trPr>
          <w:trHeight w:val="103"/>
          <w:jc w:val="center"/>
        </w:trPr>
        <w:tc>
          <w:tcPr>
            <w:tcW w:w="3332" w:type="dxa"/>
          </w:tcPr>
          <w:p w14:paraId="62D12742" w14:textId="77777777" w:rsidR="00097939" w:rsidRDefault="00097939" w:rsidP="006B4DE1">
            <w:pPr>
              <w:pStyle w:val="TAL"/>
            </w:pPr>
            <w:r>
              <w:t>HESSID tag</w:t>
            </w:r>
          </w:p>
        </w:tc>
        <w:tc>
          <w:tcPr>
            <w:tcW w:w="1296" w:type="dxa"/>
            <w:vMerge/>
          </w:tcPr>
          <w:p w14:paraId="0CDBE9B8" w14:textId="77777777" w:rsidR="00097939" w:rsidRDefault="00097939" w:rsidP="006B4DE1">
            <w:pPr>
              <w:pStyle w:val="TAC"/>
            </w:pPr>
          </w:p>
        </w:tc>
        <w:tc>
          <w:tcPr>
            <w:tcW w:w="1721" w:type="dxa"/>
            <w:vMerge/>
          </w:tcPr>
          <w:p w14:paraId="6BA1F582" w14:textId="77777777" w:rsidR="00097939" w:rsidRDefault="00097939" w:rsidP="006B4DE1">
            <w:pPr>
              <w:pStyle w:val="TAC"/>
            </w:pPr>
          </w:p>
        </w:tc>
        <w:tc>
          <w:tcPr>
            <w:tcW w:w="1787" w:type="dxa"/>
            <w:vMerge/>
          </w:tcPr>
          <w:p w14:paraId="3F5468DF" w14:textId="77777777" w:rsidR="00097939" w:rsidRDefault="00097939" w:rsidP="006B4DE1">
            <w:pPr>
              <w:pStyle w:val="TAC"/>
            </w:pPr>
          </w:p>
        </w:tc>
        <w:tc>
          <w:tcPr>
            <w:tcW w:w="1220" w:type="dxa"/>
            <w:vMerge/>
          </w:tcPr>
          <w:p w14:paraId="24481B8A" w14:textId="77777777" w:rsidR="00097939" w:rsidRDefault="00097939" w:rsidP="006B4DE1">
            <w:pPr>
              <w:pStyle w:val="TAC"/>
            </w:pPr>
          </w:p>
        </w:tc>
      </w:tr>
      <w:tr w:rsidR="00097939" w14:paraId="6571BD95" w14:textId="77777777" w:rsidTr="006B4DE1">
        <w:trPr>
          <w:jc w:val="center"/>
        </w:trPr>
        <w:tc>
          <w:tcPr>
            <w:tcW w:w="3332" w:type="dxa"/>
          </w:tcPr>
          <w:p w14:paraId="4A72A89C" w14:textId="77777777" w:rsidR="00097939" w:rsidRDefault="00097939" w:rsidP="006B4DE1">
            <w:pPr>
              <w:pStyle w:val="TAL"/>
            </w:pPr>
            <w:r>
              <w:t>SMS TPDU tag</w:t>
            </w:r>
          </w:p>
        </w:tc>
        <w:tc>
          <w:tcPr>
            <w:tcW w:w="1296" w:type="dxa"/>
            <w:vMerge w:val="restart"/>
          </w:tcPr>
          <w:p w14:paraId="2BBB33AD" w14:textId="77777777" w:rsidR="00097939" w:rsidRDefault="00097939" w:rsidP="006B4DE1">
            <w:pPr>
              <w:pStyle w:val="TAC"/>
            </w:pPr>
            <w:r>
              <w:t>1</w:t>
            </w:r>
          </w:p>
        </w:tc>
        <w:tc>
          <w:tcPr>
            <w:tcW w:w="1721" w:type="dxa"/>
            <w:vMerge w:val="restart"/>
          </w:tcPr>
          <w:p w14:paraId="47BA46DE" w14:textId="77777777" w:rsidR="00097939" w:rsidRDefault="00097939" w:rsidP="006B4DE1">
            <w:pPr>
              <w:pStyle w:val="TAC"/>
            </w:pPr>
            <w:r>
              <w:t>'0B'</w:t>
            </w:r>
          </w:p>
        </w:tc>
        <w:tc>
          <w:tcPr>
            <w:tcW w:w="1787" w:type="dxa"/>
            <w:vMerge w:val="restart"/>
          </w:tcPr>
          <w:p w14:paraId="503D9661" w14:textId="77777777" w:rsidR="00097939" w:rsidRDefault="00097939" w:rsidP="006B4DE1">
            <w:pPr>
              <w:pStyle w:val="TAC"/>
            </w:pPr>
            <w:r>
              <w:t>'0B' or '8B'</w:t>
            </w:r>
          </w:p>
        </w:tc>
        <w:tc>
          <w:tcPr>
            <w:tcW w:w="1220" w:type="dxa"/>
            <w:vMerge w:val="restart"/>
          </w:tcPr>
          <w:p w14:paraId="65BED802" w14:textId="77777777" w:rsidR="00097939" w:rsidRDefault="00097939" w:rsidP="006B4DE1">
            <w:pPr>
              <w:pStyle w:val="TAC"/>
            </w:pPr>
            <w:r>
              <w:t>yes</w:t>
            </w:r>
          </w:p>
        </w:tc>
      </w:tr>
      <w:tr w:rsidR="00097939" w:rsidRPr="00A30CB0" w14:paraId="5DA51459" w14:textId="77777777" w:rsidTr="006B4DE1">
        <w:trPr>
          <w:jc w:val="center"/>
        </w:trPr>
        <w:tc>
          <w:tcPr>
            <w:tcW w:w="3332" w:type="dxa"/>
          </w:tcPr>
          <w:p w14:paraId="5782FCCE" w14:textId="77777777" w:rsidR="00097939" w:rsidRPr="00A30CB0" w:rsidRDefault="00097939" w:rsidP="006B4DE1">
            <w:pPr>
              <w:pStyle w:val="TAL"/>
              <w:rPr>
                <w:lang w:val="fr-FR"/>
              </w:rPr>
            </w:pPr>
            <w:r w:rsidRPr="00816C4A">
              <w:rPr>
                <w:lang w:val="fr-FR"/>
              </w:rPr>
              <w:t>PDP/PDN/PDU type tag</w:t>
            </w:r>
          </w:p>
        </w:tc>
        <w:tc>
          <w:tcPr>
            <w:tcW w:w="1296" w:type="dxa"/>
            <w:vMerge/>
          </w:tcPr>
          <w:p w14:paraId="57295874" w14:textId="77777777" w:rsidR="00097939" w:rsidRPr="00A30CB0" w:rsidRDefault="00097939" w:rsidP="006B4DE1">
            <w:pPr>
              <w:pStyle w:val="TAC"/>
              <w:rPr>
                <w:lang w:val="fr-FR"/>
              </w:rPr>
            </w:pPr>
          </w:p>
        </w:tc>
        <w:tc>
          <w:tcPr>
            <w:tcW w:w="1721" w:type="dxa"/>
            <w:vMerge/>
          </w:tcPr>
          <w:p w14:paraId="68335060" w14:textId="77777777" w:rsidR="00097939" w:rsidRPr="00A30CB0" w:rsidRDefault="00097939" w:rsidP="006B4DE1">
            <w:pPr>
              <w:pStyle w:val="TAC"/>
              <w:rPr>
                <w:lang w:val="fr-FR"/>
              </w:rPr>
            </w:pPr>
          </w:p>
        </w:tc>
        <w:tc>
          <w:tcPr>
            <w:tcW w:w="1787" w:type="dxa"/>
            <w:vMerge/>
          </w:tcPr>
          <w:p w14:paraId="139F64D8" w14:textId="77777777" w:rsidR="00097939" w:rsidRPr="00A30CB0" w:rsidRDefault="00097939" w:rsidP="006B4DE1">
            <w:pPr>
              <w:pStyle w:val="TAC"/>
              <w:rPr>
                <w:lang w:val="fr-FR"/>
              </w:rPr>
            </w:pPr>
          </w:p>
        </w:tc>
        <w:tc>
          <w:tcPr>
            <w:tcW w:w="1220" w:type="dxa"/>
            <w:vMerge/>
          </w:tcPr>
          <w:p w14:paraId="64EC7082" w14:textId="77777777" w:rsidR="00097939" w:rsidRPr="00A30CB0" w:rsidRDefault="00097939" w:rsidP="006B4DE1">
            <w:pPr>
              <w:pStyle w:val="TAC"/>
              <w:rPr>
                <w:lang w:val="fr-FR"/>
              </w:rPr>
            </w:pPr>
          </w:p>
        </w:tc>
      </w:tr>
      <w:tr w:rsidR="00097939" w14:paraId="0CF9C975" w14:textId="77777777" w:rsidTr="006B4DE1">
        <w:trPr>
          <w:jc w:val="center"/>
        </w:trPr>
        <w:tc>
          <w:tcPr>
            <w:tcW w:w="3332" w:type="dxa"/>
          </w:tcPr>
          <w:p w14:paraId="0707A31E" w14:textId="77777777" w:rsidR="00097939" w:rsidRDefault="00097939" w:rsidP="006B4DE1">
            <w:pPr>
              <w:pStyle w:val="TAL"/>
            </w:pPr>
            <w:r>
              <w:t>Cell Broadcast page tag</w:t>
            </w:r>
          </w:p>
        </w:tc>
        <w:tc>
          <w:tcPr>
            <w:tcW w:w="1296" w:type="dxa"/>
            <w:vMerge w:val="restart"/>
          </w:tcPr>
          <w:p w14:paraId="4B096ADF" w14:textId="77777777" w:rsidR="00097939" w:rsidRDefault="00097939" w:rsidP="006B4DE1">
            <w:pPr>
              <w:pStyle w:val="TAC"/>
            </w:pPr>
            <w:r>
              <w:t>1</w:t>
            </w:r>
          </w:p>
        </w:tc>
        <w:tc>
          <w:tcPr>
            <w:tcW w:w="1721" w:type="dxa"/>
            <w:vMerge w:val="restart"/>
          </w:tcPr>
          <w:p w14:paraId="4355D6F6" w14:textId="77777777" w:rsidR="00097939" w:rsidRDefault="00097939" w:rsidP="006B4DE1">
            <w:pPr>
              <w:pStyle w:val="TAC"/>
            </w:pPr>
            <w:r>
              <w:t>'0C'</w:t>
            </w:r>
          </w:p>
        </w:tc>
        <w:tc>
          <w:tcPr>
            <w:tcW w:w="1787" w:type="dxa"/>
            <w:vMerge w:val="restart"/>
          </w:tcPr>
          <w:p w14:paraId="4F246F10" w14:textId="77777777" w:rsidR="00097939" w:rsidRDefault="00097939" w:rsidP="006B4DE1">
            <w:pPr>
              <w:pStyle w:val="TAC"/>
            </w:pPr>
            <w:r>
              <w:t>'0C' or '8C'</w:t>
            </w:r>
          </w:p>
        </w:tc>
        <w:tc>
          <w:tcPr>
            <w:tcW w:w="1220" w:type="dxa"/>
            <w:vMerge w:val="restart"/>
          </w:tcPr>
          <w:p w14:paraId="43C58E88" w14:textId="77777777" w:rsidR="00097939" w:rsidRDefault="00097939" w:rsidP="006B4DE1">
            <w:pPr>
              <w:pStyle w:val="TAC"/>
            </w:pPr>
            <w:r>
              <w:t>yes</w:t>
            </w:r>
          </w:p>
        </w:tc>
      </w:tr>
      <w:tr w:rsidR="00097939" w14:paraId="56FB0FA1" w14:textId="77777777" w:rsidTr="006B4DE1">
        <w:trPr>
          <w:jc w:val="center"/>
        </w:trPr>
        <w:tc>
          <w:tcPr>
            <w:tcW w:w="3332" w:type="dxa"/>
          </w:tcPr>
          <w:p w14:paraId="65B23D02" w14:textId="77777777" w:rsidR="00097939" w:rsidRDefault="00097939" w:rsidP="006B4DE1">
            <w:pPr>
              <w:pStyle w:val="TAL"/>
            </w:pPr>
            <w:r w:rsidRPr="00816C4A">
              <w:t>PDU session establishment parameters tag</w:t>
            </w:r>
          </w:p>
        </w:tc>
        <w:tc>
          <w:tcPr>
            <w:tcW w:w="1296" w:type="dxa"/>
            <w:vMerge/>
          </w:tcPr>
          <w:p w14:paraId="01DB55B7" w14:textId="77777777" w:rsidR="00097939" w:rsidRDefault="00097939" w:rsidP="006B4DE1">
            <w:pPr>
              <w:pStyle w:val="TAC"/>
            </w:pPr>
          </w:p>
        </w:tc>
        <w:tc>
          <w:tcPr>
            <w:tcW w:w="1721" w:type="dxa"/>
            <w:vMerge/>
          </w:tcPr>
          <w:p w14:paraId="5673F4BE" w14:textId="77777777" w:rsidR="00097939" w:rsidRDefault="00097939" w:rsidP="006B4DE1">
            <w:pPr>
              <w:pStyle w:val="TAC"/>
            </w:pPr>
          </w:p>
        </w:tc>
        <w:tc>
          <w:tcPr>
            <w:tcW w:w="1787" w:type="dxa"/>
            <w:vMerge/>
          </w:tcPr>
          <w:p w14:paraId="3980FDC2" w14:textId="77777777" w:rsidR="00097939" w:rsidRDefault="00097939" w:rsidP="006B4DE1">
            <w:pPr>
              <w:pStyle w:val="TAC"/>
            </w:pPr>
          </w:p>
        </w:tc>
        <w:tc>
          <w:tcPr>
            <w:tcW w:w="1220" w:type="dxa"/>
            <w:vMerge/>
          </w:tcPr>
          <w:p w14:paraId="2493D910" w14:textId="77777777" w:rsidR="00097939" w:rsidRDefault="00097939" w:rsidP="006B4DE1">
            <w:pPr>
              <w:pStyle w:val="TAC"/>
            </w:pPr>
          </w:p>
        </w:tc>
      </w:tr>
      <w:tr w:rsidR="00097939" w14:paraId="4A0D12B0" w14:textId="77777777" w:rsidTr="006B4DE1">
        <w:trPr>
          <w:jc w:val="center"/>
        </w:trPr>
        <w:tc>
          <w:tcPr>
            <w:tcW w:w="3332" w:type="dxa"/>
          </w:tcPr>
          <w:p w14:paraId="78938500" w14:textId="77777777" w:rsidR="00097939" w:rsidRDefault="00097939" w:rsidP="006B4DE1">
            <w:pPr>
              <w:pStyle w:val="TAL"/>
              <w:rPr>
                <w:lang w:val="fr-FR"/>
              </w:rPr>
            </w:pPr>
            <w:r>
              <w:rPr>
                <w:lang w:val="fr-FR"/>
              </w:rPr>
              <w:t>Cause tag</w:t>
            </w:r>
          </w:p>
        </w:tc>
        <w:tc>
          <w:tcPr>
            <w:tcW w:w="1296" w:type="dxa"/>
          </w:tcPr>
          <w:p w14:paraId="4E625852" w14:textId="77777777" w:rsidR="00097939" w:rsidRDefault="00097939" w:rsidP="006B4DE1">
            <w:pPr>
              <w:pStyle w:val="TAC"/>
              <w:rPr>
                <w:lang w:val="fr-FR"/>
              </w:rPr>
            </w:pPr>
            <w:r>
              <w:rPr>
                <w:lang w:val="fr-FR"/>
              </w:rPr>
              <w:t>1</w:t>
            </w:r>
          </w:p>
        </w:tc>
        <w:tc>
          <w:tcPr>
            <w:tcW w:w="1721" w:type="dxa"/>
          </w:tcPr>
          <w:p w14:paraId="2DE31D6E" w14:textId="77777777" w:rsidR="00097939" w:rsidRDefault="00097939" w:rsidP="006B4DE1">
            <w:pPr>
              <w:pStyle w:val="TAC"/>
              <w:rPr>
                <w:lang w:val="fr-FR"/>
              </w:rPr>
            </w:pPr>
            <w:r>
              <w:rPr>
                <w:lang w:val="fr-FR"/>
              </w:rPr>
              <w:t>'1A'</w:t>
            </w:r>
          </w:p>
        </w:tc>
        <w:tc>
          <w:tcPr>
            <w:tcW w:w="1787" w:type="dxa"/>
          </w:tcPr>
          <w:p w14:paraId="7CECBE0E" w14:textId="77777777" w:rsidR="00097939" w:rsidRDefault="00097939" w:rsidP="006B4DE1">
            <w:pPr>
              <w:pStyle w:val="TAC"/>
            </w:pPr>
            <w:r>
              <w:t>'1A' or '9A'</w:t>
            </w:r>
          </w:p>
        </w:tc>
        <w:tc>
          <w:tcPr>
            <w:tcW w:w="1220" w:type="dxa"/>
          </w:tcPr>
          <w:p w14:paraId="214408A9" w14:textId="77777777" w:rsidR="00097939" w:rsidRDefault="00097939" w:rsidP="006B4DE1">
            <w:pPr>
              <w:pStyle w:val="TAC"/>
            </w:pPr>
            <w:r>
              <w:t>yes</w:t>
            </w:r>
          </w:p>
        </w:tc>
      </w:tr>
      <w:tr w:rsidR="00097939" w14:paraId="0CC97246" w14:textId="77777777" w:rsidTr="006B4DE1">
        <w:trPr>
          <w:jc w:val="center"/>
        </w:trPr>
        <w:tc>
          <w:tcPr>
            <w:tcW w:w="3332" w:type="dxa"/>
          </w:tcPr>
          <w:p w14:paraId="7292B4DD" w14:textId="77777777" w:rsidR="00097939" w:rsidRDefault="00097939" w:rsidP="006B4DE1">
            <w:pPr>
              <w:pStyle w:val="TAL"/>
            </w:pPr>
            <w:r>
              <w:t>BCCH channel list tag</w:t>
            </w:r>
          </w:p>
        </w:tc>
        <w:tc>
          <w:tcPr>
            <w:tcW w:w="1296" w:type="dxa"/>
            <w:vMerge w:val="restart"/>
          </w:tcPr>
          <w:p w14:paraId="013174B4" w14:textId="77777777" w:rsidR="00097939" w:rsidRDefault="00097939" w:rsidP="006B4DE1">
            <w:pPr>
              <w:pStyle w:val="TAC"/>
            </w:pPr>
            <w:r>
              <w:t>1</w:t>
            </w:r>
          </w:p>
        </w:tc>
        <w:tc>
          <w:tcPr>
            <w:tcW w:w="1721" w:type="dxa"/>
            <w:vMerge w:val="restart"/>
          </w:tcPr>
          <w:p w14:paraId="6156DEF4" w14:textId="77777777" w:rsidR="00097939" w:rsidRDefault="00097939" w:rsidP="006B4DE1">
            <w:pPr>
              <w:pStyle w:val="TAC"/>
            </w:pPr>
            <w:r>
              <w:t>'1D'</w:t>
            </w:r>
          </w:p>
        </w:tc>
        <w:tc>
          <w:tcPr>
            <w:tcW w:w="1787" w:type="dxa"/>
            <w:vMerge w:val="restart"/>
          </w:tcPr>
          <w:p w14:paraId="5CB40E02" w14:textId="77777777" w:rsidR="00097939" w:rsidRDefault="00097939" w:rsidP="006B4DE1">
            <w:pPr>
              <w:pStyle w:val="TAC"/>
            </w:pPr>
            <w:r>
              <w:t>'1D' or '9D'</w:t>
            </w:r>
          </w:p>
        </w:tc>
        <w:tc>
          <w:tcPr>
            <w:tcW w:w="1220" w:type="dxa"/>
            <w:vMerge w:val="restart"/>
          </w:tcPr>
          <w:p w14:paraId="028A4017" w14:textId="77777777" w:rsidR="00097939" w:rsidRDefault="00097939" w:rsidP="006B4DE1">
            <w:pPr>
              <w:pStyle w:val="TAC"/>
            </w:pPr>
            <w:r>
              <w:t>yes</w:t>
            </w:r>
          </w:p>
        </w:tc>
      </w:tr>
      <w:tr w:rsidR="00097939" w14:paraId="63D4A8E0" w14:textId="77777777" w:rsidTr="006B4DE1">
        <w:trPr>
          <w:jc w:val="center"/>
        </w:trPr>
        <w:tc>
          <w:tcPr>
            <w:tcW w:w="3332" w:type="dxa"/>
          </w:tcPr>
          <w:p w14:paraId="27319896" w14:textId="77777777" w:rsidR="00097939" w:rsidRDefault="00097939" w:rsidP="006B4DE1">
            <w:pPr>
              <w:pStyle w:val="TAL"/>
            </w:pPr>
            <w:r w:rsidRPr="00816C4A">
              <w:t>Data connection status tag</w:t>
            </w:r>
          </w:p>
        </w:tc>
        <w:tc>
          <w:tcPr>
            <w:tcW w:w="1296" w:type="dxa"/>
            <w:vMerge/>
          </w:tcPr>
          <w:p w14:paraId="34B782F5" w14:textId="77777777" w:rsidR="00097939" w:rsidRDefault="00097939" w:rsidP="006B4DE1">
            <w:pPr>
              <w:pStyle w:val="TAC"/>
            </w:pPr>
          </w:p>
        </w:tc>
        <w:tc>
          <w:tcPr>
            <w:tcW w:w="1721" w:type="dxa"/>
            <w:vMerge/>
          </w:tcPr>
          <w:p w14:paraId="7F27BEBD" w14:textId="77777777" w:rsidR="00097939" w:rsidRDefault="00097939" w:rsidP="006B4DE1">
            <w:pPr>
              <w:pStyle w:val="TAC"/>
            </w:pPr>
          </w:p>
        </w:tc>
        <w:tc>
          <w:tcPr>
            <w:tcW w:w="1787" w:type="dxa"/>
            <w:vMerge/>
          </w:tcPr>
          <w:p w14:paraId="32CD5707" w14:textId="77777777" w:rsidR="00097939" w:rsidRDefault="00097939" w:rsidP="006B4DE1">
            <w:pPr>
              <w:pStyle w:val="TAC"/>
            </w:pPr>
          </w:p>
        </w:tc>
        <w:tc>
          <w:tcPr>
            <w:tcW w:w="1220" w:type="dxa"/>
            <w:vMerge/>
          </w:tcPr>
          <w:p w14:paraId="0A907B3E" w14:textId="77777777" w:rsidR="00097939" w:rsidRDefault="00097939" w:rsidP="006B4DE1">
            <w:pPr>
              <w:pStyle w:val="TAC"/>
            </w:pPr>
          </w:p>
        </w:tc>
      </w:tr>
      <w:tr w:rsidR="00097939" w14:paraId="2E4B4528" w14:textId="77777777" w:rsidTr="006B4DE1">
        <w:trPr>
          <w:jc w:val="center"/>
        </w:trPr>
        <w:tc>
          <w:tcPr>
            <w:tcW w:w="3332" w:type="dxa"/>
          </w:tcPr>
          <w:p w14:paraId="705F91C8" w14:textId="77777777" w:rsidR="00097939" w:rsidRDefault="00097939" w:rsidP="006B4DE1">
            <w:pPr>
              <w:pStyle w:val="TAL"/>
              <w:tabs>
                <w:tab w:val="left" w:pos="3012"/>
              </w:tabs>
            </w:pPr>
            <w:r>
              <w:t>BC Repeat Indicator tag</w:t>
            </w:r>
          </w:p>
        </w:tc>
        <w:tc>
          <w:tcPr>
            <w:tcW w:w="1296" w:type="dxa"/>
            <w:vMerge w:val="restart"/>
          </w:tcPr>
          <w:p w14:paraId="1D68A1E4" w14:textId="77777777" w:rsidR="00097939" w:rsidRDefault="00097939" w:rsidP="006B4DE1">
            <w:pPr>
              <w:pStyle w:val="TAC"/>
            </w:pPr>
            <w:r>
              <w:t>1</w:t>
            </w:r>
          </w:p>
        </w:tc>
        <w:tc>
          <w:tcPr>
            <w:tcW w:w="1721" w:type="dxa"/>
            <w:vMerge w:val="restart"/>
          </w:tcPr>
          <w:p w14:paraId="52176199" w14:textId="77777777" w:rsidR="00097939" w:rsidRDefault="00097939" w:rsidP="006B4DE1">
            <w:pPr>
              <w:pStyle w:val="TAC"/>
            </w:pPr>
            <w:r>
              <w:t>'2A'</w:t>
            </w:r>
          </w:p>
        </w:tc>
        <w:tc>
          <w:tcPr>
            <w:tcW w:w="1787" w:type="dxa"/>
            <w:vMerge w:val="restart"/>
          </w:tcPr>
          <w:p w14:paraId="66080624" w14:textId="77777777" w:rsidR="00097939" w:rsidRDefault="00097939" w:rsidP="006B4DE1">
            <w:pPr>
              <w:pStyle w:val="TAC"/>
            </w:pPr>
            <w:r>
              <w:t>'2A' or 'AA'</w:t>
            </w:r>
          </w:p>
        </w:tc>
        <w:tc>
          <w:tcPr>
            <w:tcW w:w="1220" w:type="dxa"/>
            <w:vMerge w:val="restart"/>
          </w:tcPr>
          <w:p w14:paraId="5CE091EE" w14:textId="77777777" w:rsidR="00097939" w:rsidRDefault="00097939" w:rsidP="006B4DE1">
            <w:pPr>
              <w:pStyle w:val="TAC"/>
            </w:pPr>
            <w:r>
              <w:t>yes</w:t>
            </w:r>
          </w:p>
        </w:tc>
      </w:tr>
      <w:tr w:rsidR="00097939" w14:paraId="2AB551B3" w14:textId="77777777" w:rsidTr="006B4DE1">
        <w:trPr>
          <w:jc w:val="center"/>
        </w:trPr>
        <w:tc>
          <w:tcPr>
            <w:tcW w:w="3332" w:type="dxa"/>
          </w:tcPr>
          <w:p w14:paraId="18A8E660" w14:textId="77777777" w:rsidR="00097939" w:rsidRDefault="00097939" w:rsidP="006B4DE1">
            <w:pPr>
              <w:pStyle w:val="TAL"/>
              <w:tabs>
                <w:tab w:val="left" w:pos="3012"/>
              </w:tabs>
            </w:pPr>
            <w:r w:rsidRPr="00816C4A">
              <w:t>Data connection type tag</w:t>
            </w:r>
          </w:p>
        </w:tc>
        <w:tc>
          <w:tcPr>
            <w:tcW w:w="1296" w:type="dxa"/>
            <w:vMerge/>
          </w:tcPr>
          <w:p w14:paraId="229AB85C" w14:textId="77777777" w:rsidR="00097939" w:rsidRDefault="00097939" w:rsidP="006B4DE1">
            <w:pPr>
              <w:pStyle w:val="TAC"/>
            </w:pPr>
          </w:p>
        </w:tc>
        <w:tc>
          <w:tcPr>
            <w:tcW w:w="1721" w:type="dxa"/>
            <w:vMerge/>
          </w:tcPr>
          <w:p w14:paraId="249F5FD7" w14:textId="77777777" w:rsidR="00097939" w:rsidRDefault="00097939" w:rsidP="006B4DE1">
            <w:pPr>
              <w:pStyle w:val="TAC"/>
            </w:pPr>
          </w:p>
        </w:tc>
        <w:tc>
          <w:tcPr>
            <w:tcW w:w="1787" w:type="dxa"/>
            <w:vMerge/>
          </w:tcPr>
          <w:p w14:paraId="112C7A59" w14:textId="77777777" w:rsidR="00097939" w:rsidRDefault="00097939" w:rsidP="006B4DE1">
            <w:pPr>
              <w:pStyle w:val="TAC"/>
            </w:pPr>
          </w:p>
        </w:tc>
        <w:tc>
          <w:tcPr>
            <w:tcW w:w="1220" w:type="dxa"/>
            <w:vMerge/>
          </w:tcPr>
          <w:p w14:paraId="725E677E" w14:textId="77777777" w:rsidR="00097939" w:rsidRDefault="00097939" w:rsidP="006B4DE1">
            <w:pPr>
              <w:pStyle w:val="TAC"/>
            </w:pPr>
          </w:p>
        </w:tc>
      </w:tr>
      <w:tr w:rsidR="00097939" w14:paraId="36DC7C34" w14:textId="77777777" w:rsidTr="006B4DE1">
        <w:trPr>
          <w:jc w:val="center"/>
        </w:trPr>
        <w:tc>
          <w:tcPr>
            <w:tcW w:w="3332" w:type="dxa"/>
          </w:tcPr>
          <w:p w14:paraId="090BFC80" w14:textId="77777777" w:rsidR="00097939" w:rsidRDefault="00097939" w:rsidP="006B4DE1">
            <w:pPr>
              <w:pStyle w:val="TAL"/>
              <w:tabs>
                <w:tab w:val="left" w:pos="3012"/>
              </w:tabs>
            </w:pPr>
            <w:r>
              <w:t>Timing Advance tag</w:t>
            </w:r>
          </w:p>
        </w:tc>
        <w:tc>
          <w:tcPr>
            <w:tcW w:w="1296" w:type="dxa"/>
            <w:vMerge w:val="restart"/>
          </w:tcPr>
          <w:p w14:paraId="2BE25E04" w14:textId="77777777" w:rsidR="00097939" w:rsidRDefault="00097939" w:rsidP="006B4DE1">
            <w:pPr>
              <w:pStyle w:val="TAC"/>
            </w:pPr>
            <w:r>
              <w:t>1</w:t>
            </w:r>
          </w:p>
        </w:tc>
        <w:tc>
          <w:tcPr>
            <w:tcW w:w="1721" w:type="dxa"/>
            <w:vMerge w:val="restart"/>
          </w:tcPr>
          <w:p w14:paraId="263D9D0A" w14:textId="77777777" w:rsidR="00097939" w:rsidRDefault="00097939" w:rsidP="006B4DE1">
            <w:pPr>
              <w:pStyle w:val="TAC"/>
            </w:pPr>
            <w:r>
              <w:t>'2E'</w:t>
            </w:r>
          </w:p>
        </w:tc>
        <w:tc>
          <w:tcPr>
            <w:tcW w:w="1787" w:type="dxa"/>
            <w:vMerge w:val="restart"/>
          </w:tcPr>
          <w:p w14:paraId="24BE5D74" w14:textId="77777777" w:rsidR="00097939" w:rsidRDefault="00097939" w:rsidP="006B4DE1">
            <w:pPr>
              <w:pStyle w:val="TAC"/>
            </w:pPr>
            <w:r>
              <w:t>'2E' or 'AE'</w:t>
            </w:r>
          </w:p>
        </w:tc>
        <w:tc>
          <w:tcPr>
            <w:tcW w:w="1220" w:type="dxa"/>
            <w:vMerge w:val="restart"/>
          </w:tcPr>
          <w:p w14:paraId="3613F64B" w14:textId="77777777" w:rsidR="00097939" w:rsidRDefault="00097939" w:rsidP="006B4DE1">
            <w:pPr>
              <w:pStyle w:val="TAC"/>
            </w:pPr>
            <w:r>
              <w:t>yes</w:t>
            </w:r>
          </w:p>
        </w:tc>
      </w:tr>
      <w:tr w:rsidR="00097939" w:rsidRPr="00504795" w14:paraId="2F9DA612" w14:textId="77777777" w:rsidTr="006B4DE1">
        <w:trPr>
          <w:jc w:val="center"/>
        </w:trPr>
        <w:tc>
          <w:tcPr>
            <w:tcW w:w="3332" w:type="dxa"/>
          </w:tcPr>
          <w:p w14:paraId="4395B261" w14:textId="77777777" w:rsidR="00097939" w:rsidRPr="00504795" w:rsidRDefault="00097939" w:rsidP="006B4DE1">
            <w:pPr>
              <w:pStyle w:val="TAL"/>
              <w:tabs>
                <w:tab w:val="left" w:pos="3012"/>
              </w:tabs>
              <w:rPr>
                <w:lang w:val="fr-FR"/>
              </w:rPr>
            </w:pPr>
            <w:r w:rsidRPr="00816C4A">
              <w:rPr>
                <w:lang w:val="fr-FR"/>
              </w:rPr>
              <w:t>(E/5G)SM cause tag</w:t>
            </w:r>
          </w:p>
        </w:tc>
        <w:tc>
          <w:tcPr>
            <w:tcW w:w="1296" w:type="dxa"/>
            <w:vMerge/>
          </w:tcPr>
          <w:p w14:paraId="60E904C2" w14:textId="77777777" w:rsidR="00097939" w:rsidRPr="00504795" w:rsidRDefault="00097939" w:rsidP="006B4DE1">
            <w:pPr>
              <w:pStyle w:val="TAC"/>
              <w:rPr>
                <w:lang w:val="fr-FR"/>
              </w:rPr>
            </w:pPr>
          </w:p>
        </w:tc>
        <w:tc>
          <w:tcPr>
            <w:tcW w:w="1721" w:type="dxa"/>
            <w:vMerge/>
          </w:tcPr>
          <w:p w14:paraId="6668784A" w14:textId="77777777" w:rsidR="00097939" w:rsidRPr="00504795" w:rsidRDefault="00097939" w:rsidP="006B4DE1">
            <w:pPr>
              <w:pStyle w:val="TAC"/>
              <w:rPr>
                <w:lang w:val="fr-FR"/>
              </w:rPr>
            </w:pPr>
          </w:p>
        </w:tc>
        <w:tc>
          <w:tcPr>
            <w:tcW w:w="1787" w:type="dxa"/>
            <w:vMerge/>
          </w:tcPr>
          <w:p w14:paraId="50DBABB6" w14:textId="77777777" w:rsidR="00097939" w:rsidRPr="00504795" w:rsidRDefault="00097939" w:rsidP="006B4DE1">
            <w:pPr>
              <w:pStyle w:val="TAC"/>
              <w:rPr>
                <w:lang w:val="fr-FR"/>
              </w:rPr>
            </w:pPr>
          </w:p>
        </w:tc>
        <w:tc>
          <w:tcPr>
            <w:tcW w:w="1220" w:type="dxa"/>
            <w:vMerge/>
          </w:tcPr>
          <w:p w14:paraId="1657567D" w14:textId="77777777" w:rsidR="00097939" w:rsidRPr="00504795" w:rsidRDefault="00097939" w:rsidP="006B4DE1">
            <w:pPr>
              <w:pStyle w:val="TAC"/>
              <w:rPr>
                <w:lang w:val="fr-FR"/>
              </w:rPr>
            </w:pPr>
          </w:p>
        </w:tc>
      </w:tr>
      <w:tr w:rsidR="00097939" w14:paraId="64400C6E" w14:textId="77777777" w:rsidTr="006B4DE1">
        <w:trPr>
          <w:jc w:val="center"/>
        </w:trPr>
        <w:tc>
          <w:tcPr>
            <w:tcW w:w="3332" w:type="dxa"/>
          </w:tcPr>
          <w:p w14:paraId="4DF8BDE8" w14:textId="77777777" w:rsidR="00097939" w:rsidRDefault="00097939" w:rsidP="006B4DE1">
            <w:pPr>
              <w:pStyle w:val="TAL"/>
              <w:tabs>
                <w:tab w:val="left" w:pos="3012"/>
              </w:tabs>
            </w:pPr>
            <w:r>
              <w:t>PDP context Activation parameters tag</w:t>
            </w:r>
          </w:p>
        </w:tc>
        <w:tc>
          <w:tcPr>
            <w:tcW w:w="1296" w:type="dxa"/>
            <w:vMerge w:val="restart"/>
          </w:tcPr>
          <w:p w14:paraId="5A9A3E0D" w14:textId="77777777" w:rsidR="00097939" w:rsidRDefault="00097939" w:rsidP="006B4DE1">
            <w:pPr>
              <w:pStyle w:val="TAC"/>
            </w:pPr>
            <w:r>
              <w:t>1</w:t>
            </w:r>
          </w:p>
        </w:tc>
        <w:tc>
          <w:tcPr>
            <w:tcW w:w="1721" w:type="dxa"/>
            <w:vMerge w:val="restart"/>
          </w:tcPr>
          <w:p w14:paraId="6A4B7194" w14:textId="77777777" w:rsidR="00097939" w:rsidRDefault="00097939" w:rsidP="006B4DE1">
            <w:pPr>
              <w:pStyle w:val="TAC"/>
            </w:pPr>
            <w:r>
              <w:t>'52'</w:t>
            </w:r>
          </w:p>
        </w:tc>
        <w:tc>
          <w:tcPr>
            <w:tcW w:w="1787" w:type="dxa"/>
            <w:vMerge w:val="restart"/>
          </w:tcPr>
          <w:p w14:paraId="6B513A71" w14:textId="77777777" w:rsidR="00097939" w:rsidRDefault="00097939" w:rsidP="006B4DE1">
            <w:pPr>
              <w:pStyle w:val="TAC"/>
            </w:pPr>
            <w:r>
              <w:t>'52' or 'D2'</w:t>
            </w:r>
          </w:p>
        </w:tc>
        <w:tc>
          <w:tcPr>
            <w:tcW w:w="1220" w:type="dxa"/>
            <w:vMerge w:val="restart"/>
          </w:tcPr>
          <w:p w14:paraId="263BEEAC" w14:textId="77777777" w:rsidR="00097939" w:rsidRDefault="00097939" w:rsidP="006B4DE1">
            <w:pPr>
              <w:pStyle w:val="TAC"/>
            </w:pPr>
            <w:r>
              <w:t>yes</w:t>
            </w:r>
          </w:p>
        </w:tc>
      </w:tr>
      <w:tr w:rsidR="00097939" w14:paraId="4EA771D5" w14:textId="77777777" w:rsidTr="006B4DE1">
        <w:trPr>
          <w:jc w:val="center"/>
        </w:trPr>
        <w:tc>
          <w:tcPr>
            <w:tcW w:w="3332" w:type="dxa"/>
          </w:tcPr>
          <w:p w14:paraId="0829D0E6" w14:textId="77777777" w:rsidR="00097939" w:rsidRDefault="00097939" w:rsidP="006B4DE1">
            <w:pPr>
              <w:pStyle w:val="TAL"/>
              <w:tabs>
                <w:tab w:val="left" w:pos="3012"/>
              </w:tabs>
            </w:pPr>
            <w:r w:rsidRPr="00816C4A">
              <w:rPr>
                <w:lang w:val="sv-SE"/>
              </w:rPr>
              <w:t>Surrounding macrocells tag</w:t>
            </w:r>
          </w:p>
        </w:tc>
        <w:tc>
          <w:tcPr>
            <w:tcW w:w="1296" w:type="dxa"/>
            <w:vMerge/>
          </w:tcPr>
          <w:p w14:paraId="473FC179" w14:textId="77777777" w:rsidR="00097939" w:rsidRDefault="00097939" w:rsidP="006B4DE1">
            <w:pPr>
              <w:pStyle w:val="TAC"/>
            </w:pPr>
          </w:p>
        </w:tc>
        <w:tc>
          <w:tcPr>
            <w:tcW w:w="1721" w:type="dxa"/>
            <w:vMerge/>
          </w:tcPr>
          <w:p w14:paraId="73EE2874" w14:textId="77777777" w:rsidR="00097939" w:rsidRDefault="00097939" w:rsidP="006B4DE1">
            <w:pPr>
              <w:pStyle w:val="TAC"/>
            </w:pPr>
          </w:p>
        </w:tc>
        <w:tc>
          <w:tcPr>
            <w:tcW w:w="1787" w:type="dxa"/>
            <w:vMerge/>
          </w:tcPr>
          <w:p w14:paraId="1292E0C1" w14:textId="77777777" w:rsidR="00097939" w:rsidRDefault="00097939" w:rsidP="006B4DE1">
            <w:pPr>
              <w:pStyle w:val="TAC"/>
            </w:pPr>
          </w:p>
        </w:tc>
        <w:tc>
          <w:tcPr>
            <w:tcW w:w="1220" w:type="dxa"/>
            <w:vMerge/>
          </w:tcPr>
          <w:p w14:paraId="27C51445" w14:textId="77777777" w:rsidR="00097939" w:rsidRDefault="00097939" w:rsidP="006B4DE1">
            <w:pPr>
              <w:pStyle w:val="TAC"/>
            </w:pPr>
          </w:p>
        </w:tc>
      </w:tr>
      <w:tr w:rsidR="00097939" w14:paraId="4F5F2CA5" w14:textId="77777777" w:rsidTr="006B4DE1">
        <w:trPr>
          <w:jc w:val="center"/>
        </w:trPr>
        <w:tc>
          <w:tcPr>
            <w:tcW w:w="3332" w:type="dxa"/>
          </w:tcPr>
          <w:p w14:paraId="08C6DF42" w14:textId="77777777" w:rsidR="00097939" w:rsidRDefault="003F5A7C" w:rsidP="006B4DE1">
            <w:pPr>
              <w:pStyle w:val="TAL"/>
              <w:tabs>
                <w:tab w:val="left" w:pos="3012"/>
              </w:tabs>
            </w:pPr>
            <w:r>
              <w:t>UTRAN/E-UTRAN/NG-RAN Measurement Qualifier tag</w:t>
            </w:r>
          </w:p>
        </w:tc>
        <w:tc>
          <w:tcPr>
            <w:tcW w:w="1296" w:type="dxa"/>
            <w:vMerge w:val="restart"/>
          </w:tcPr>
          <w:p w14:paraId="506FA983" w14:textId="77777777" w:rsidR="00097939" w:rsidRDefault="00097939" w:rsidP="006B4DE1">
            <w:pPr>
              <w:pStyle w:val="TAC"/>
            </w:pPr>
            <w:r>
              <w:t>1</w:t>
            </w:r>
          </w:p>
        </w:tc>
        <w:tc>
          <w:tcPr>
            <w:tcW w:w="1721" w:type="dxa"/>
            <w:vMerge w:val="restart"/>
          </w:tcPr>
          <w:p w14:paraId="66C6EBD1" w14:textId="77777777" w:rsidR="00097939" w:rsidRDefault="00097939" w:rsidP="006B4DE1">
            <w:pPr>
              <w:pStyle w:val="TAC"/>
            </w:pPr>
            <w:r>
              <w:t>'69'</w:t>
            </w:r>
          </w:p>
        </w:tc>
        <w:tc>
          <w:tcPr>
            <w:tcW w:w="1787" w:type="dxa"/>
            <w:vMerge w:val="restart"/>
          </w:tcPr>
          <w:p w14:paraId="785199F9" w14:textId="77777777" w:rsidR="00097939" w:rsidRDefault="00097939" w:rsidP="006B4DE1">
            <w:pPr>
              <w:pStyle w:val="TAC"/>
            </w:pPr>
            <w:r>
              <w:t>'69' or 'E9'</w:t>
            </w:r>
          </w:p>
        </w:tc>
        <w:tc>
          <w:tcPr>
            <w:tcW w:w="1220" w:type="dxa"/>
            <w:vMerge w:val="restart"/>
          </w:tcPr>
          <w:p w14:paraId="6D8CD89F" w14:textId="77777777" w:rsidR="00097939" w:rsidRDefault="00097939" w:rsidP="006B4DE1">
            <w:pPr>
              <w:pStyle w:val="TAC"/>
            </w:pPr>
            <w:r>
              <w:t>yes</w:t>
            </w:r>
          </w:p>
        </w:tc>
      </w:tr>
      <w:tr w:rsidR="00097939" w14:paraId="63F80F99" w14:textId="77777777" w:rsidTr="006B4DE1">
        <w:trPr>
          <w:jc w:val="center"/>
        </w:trPr>
        <w:tc>
          <w:tcPr>
            <w:tcW w:w="3332" w:type="dxa"/>
          </w:tcPr>
          <w:p w14:paraId="11408A8A" w14:textId="77777777" w:rsidR="00097939" w:rsidRDefault="00097939" w:rsidP="006B4DE1">
            <w:pPr>
              <w:pStyle w:val="TAL"/>
              <w:tabs>
                <w:tab w:val="left" w:pos="3012"/>
              </w:tabs>
            </w:pPr>
            <w:r w:rsidRPr="00816C4A">
              <w:rPr>
                <w:lang w:val="sv-SE"/>
              </w:rPr>
              <w:t>IP address list tag</w:t>
            </w:r>
          </w:p>
        </w:tc>
        <w:tc>
          <w:tcPr>
            <w:tcW w:w="1296" w:type="dxa"/>
            <w:vMerge/>
          </w:tcPr>
          <w:p w14:paraId="740F8661" w14:textId="77777777" w:rsidR="00097939" w:rsidRDefault="00097939" w:rsidP="006B4DE1">
            <w:pPr>
              <w:pStyle w:val="TAC"/>
            </w:pPr>
          </w:p>
        </w:tc>
        <w:tc>
          <w:tcPr>
            <w:tcW w:w="1721" w:type="dxa"/>
            <w:vMerge/>
          </w:tcPr>
          <w:p w14:paraId="12A32490" w14:textId="77777777" w:rsidR="00097939" w:rsidRDefault="00097939" w:rsidP="006B4DE1">
            <w:pPr>
              <w:pStyle w:val="TAC"/>
            </w:pPr>
          </w:p>
        </w:tc>
        <w:tc>
          <w:tcPr>
            <w:tcW w:w="1787" w:type="dxa"/>
            <w:vMerge/>
          </w:tcPr>
          <w:p w14:paraId="17BE5C64" w14:textId="77777777" w:rsidR="00097939" w:rsidRDefault="00097939" w:rsidP="006B4DE1">
            <w:pPr>
              <w:pStyle w:val="TAC"/>
            </w:pPr>
          </w:p>
        </w:tc>
        <w:tc>
          <w:tcPr>
            <w:tcW w:w="1220" w:type="dxa"/>
            <w:vMerge/>
          </w:tcPr>
          <w:p w14:paraId="7CEB2504" w14:textId="77777777" w:rsidR="00097939" w:rsidRDefault="00097939" w:rsidP="006B4DE1">
            <w:pPr>
              <w:pStyle w:val="TAC"/>
            </w:pPr>
          </w:p>
        </w:tc>
      </w:tr>
      <w:tr w:rsidR="00097939" w14:paraId="64BC76C1" w14:textId="77777777" w:rsidTr="006B4DE1">
        <w:trPr>
          <w:trHeight w:val="104"/>
          <w:jc w:val="center"/>
        </w:trPr>
        <w:tc>
          <w:tcPr>
            <w:tcW w:w="3332" w:type="dxa"/>
          </w:tcPr>
          <w:p w14:paraId="3E7B583E" w14:textId="77777777" w:rsidR="00097939" w:rsidRDefault="00097939" w:rsidP="006B4DE1">
            <w:pPr>
              <w:pStyle w:val="TAL"/>
              <w:tabs>
                <w:tab w:val="left" w:pos="3012"/>
              </w:tabs>
            </w:pPr>
            <w:r>
              <w:t>I-WLAN Identifier tag</w:t>
            </w:r>
          </w:p>
        </w:tc>
        <w:tc>
          <w:tcPr>
            <w:tcW w:w="1296" w:type="dxa"/>
            <w:vMerge w:val="restart"/>
          </w:tcPr>
          <w:p w14:paraId="1CF51F70" w14:textId="77777777" w:rsidR="00097939" w:rsidRDefault="00097939" w:rsidP="006B4DE1">
            <w:pPr>
              <w:pStyle w:val="TAC"/>
            </w:pPr>
            <w:r>
              <w:t>1</w:t>
            </w:r>
          </w:p>
        </w:tc>
        <w:tc>
          <w:tcPr>
            <w:tcW w:w="1721" w:type="dxa"/>
            <w:vMerge w:val="restart"/>
          </w:tcPr>
          <w:p w14:paraId="02C3C829" w14:textId="77777777" w:rsidR="00097939" w:rsidRDefault="00097939" w:rsidP="006B4DE1">
            <w:pPr>
              <w:pStyle w:val="TAC"/>
            </w:pPr>
            <w:r>
              <w:t>'4A'</w:t>
            </w:r>
          </w:p>
        </w:tc>
        <w:tc>
          <w:tcPr>
            <w:tcW w:w="1787" w:type="dxa"/>
            <w:vMerge w:val="restart"/>
          </w:tcPr>
          <w:p w14:paraId="2BE27069" w14:textId="77777777" w:rsidR="00097939" w:rsidRDefault="00097939" w:rsidP="006B4DE1">
            <w:pPr>
              <w:pStyle w:val="TAC"/>
            </w:pPr>
            <w:r>
              <w:t>'4A' or 'CA'</w:t>
            </w:r>
          </w:p>
        </w:tc>
        <w:tc>
          <w:tcPr>
            <w:tcW w:w="1220" w:type="dxa"/>
            <w:vMerge w:val="restart"/>
          </w:tcPr>
          <w:p w14:paraId="28FF49BC" w14:textId="77777777" w:rsidR="00097939" w:rsidRDefault="00097939" w:rsidP="006B4DE1">
            <w:pPr>
              <w:pStyle w:val="TAC"/>
            </w:pPr>
            <w:r>
              <w:t>yes</w:t>
            </w:r>
          </w:p>
        </w:tc>
      </w:tr>
      <w:tr w:rsidR="00097939" w14:paraId="1A6EC499" w14:textId="77777777" w:rsidTr="006B4DE1">
        <w:trPr>
          <w:trHeight w:val="103"/>
          <w:jc w:val="center"/>
        </w:trPr>
        <w:tc>
          <w:tcPr>
            <w:tcW w:w="3332" w:type="dxa"/>
          </w:tcPr>
          <w:p w14:paraId="2D24B291" w14:textId="77777777" w:rsidR="00097939" w:rsidRDefault="00097939" w:rsidP="006B4DE1">
            <w:pPr>
              <w:pStyle w:val="TAL"/>
              <w:tabs>
                <w:tab w:val="left" w:pos="3012"/>
              </w:tabs>
            </w:pPr>
            <w:r>
              <w:t>SSID tag</w:t>
            </w:r>
          </w:p>
        </w:tc>
        <w:tc>
          <w:tcPr>
            <w:tcW w:w="1296" w:type="dxa"/>
            <w:vMerge/>
          </w:tcPr>
          <w:p w14:paraId="73E32017" w14:textId="77777777" w:rsidR="00097939" w:rsidRDefault="00097939" w:rsidP="006B4DE1">
            <w:pPr>
              <w:pStyle w:val="TAC"/>
            </w:pPr>
          </w:p>
        </w:tc>
        <w:tc>
          <w:tcPr>
            <w:tcW w:w="1721" w:type="dxa"/>
            <w:vMerge/>
          </w:tcPr>
          <w:p w14:paraId="6B531421" w14:textId="77777777" w:rsidR="00097939" w:rsidRDefault="00097939" w:rsidP="006B4DE1">
            <w:pPr>
              <w:pStyle w:val="TAC"/>
            </w:pPr>
          </w:p>
        </w:tc>
        <w:tc>
          <w:tcPr>
            <w:tcW w:w="1787" w:type="dxa"/>
            <w:vMerge/>
          </w:tcPr>
          <w:p w14:paraId="6D3826E7" w14:textId="77777777" w:rsidR="00097939" w:rsidRDefault="00097939" w:rsidP="006B4DE1">
            <w:pPr>
              <w:pStyle w:val="TAC"/>
            </w:pPr>
          </w:p>
        </w:tc>
        <w:tc>
          <w:tcPr>
            <w:tcW w:w="1220" w:type="dxa"/>
            <w:vMerge/>
          </w:tcPr>
          <w:p w14:paraId="1E3961EF" w14:textId="77777777" w:rsidR="00097939" w:rsidRDefault="00097939" w:rsidP="006B4DE1">
            <w:pPr>
              <w:pStyle w:val="TAC"/>
            </w:pPr>
          </w:p>
        </w:tc>
      </w:tr>
      <w:tr w:rsidR="00097939" w14:paraId="2E447FB6" w14:textId="77777777" w:rsidTr="006B4DE1">
        <w:trPr>
          <w:jc w:val="center"/>
        </w:trPr>
        <w:tc>
          <w:tcPr>
            <w:tcW w:w="3332" w:type="dxa"/>
          </w:tcPr>
          <w:p w14:paraId="2678F2F5" w14:textId="77777777" w:rsidR="00097939" w:rsidRDefault="00097939" w:rsidP="006B4DE1">
            <w:pPr>
              <w:pStyle w:val="TAL"/>
              <w:tabs>
                <w:tab w:val="left" w:pos="3012"/>
              </w:tabs>
              <w:rPr>
                <w:lang w:val="sv-SE"/>
              </w:rPr>
            </w:pPr>
            <w:r>
              <w:rPr>
                <w:lang w:val="sv-SE"/>
              </w:rPr>
              <w:t>(I-)WLAN Access Status tag</w:t>
            </w:r>
          </w:p>
        </w:tc>
        <w:tc>
          <w:tcPr>
            <w:tcW w:w="1296" w:type="dxa"/>
          </w:tcPr>
          <w:p w14:paraId="090D5E86" w14:textId="77777777" w:rsidR="00097939" w:rsidRDefault="00097939" w:rsidP="006B4DE1">
            <w:pPr>
              <w:pStyle w:val="TAC"/>
            </w:pPr>
            <w:r>
              <w:t>1</w:t>
            </w:r>
          </w:p>
        </w:tc>
        <w:tc>
          <w:tcPr>
            <w:tcW w:w="1721" w:type="dxa"/>
          </w:tcPr>
          <w:p w14:paraId="60EFF306" w14:textId="77777777" w:rsidR="00097939" w:rsidRDefault="00097939" w:rsidP="006B4DE1">
            <w:pPr>
              <w:pStyle w:val="TAC"/>
            </w:pPr>
            <w:r>
              <w:t>'4B'</w:t>
            </w:r>
          </w:p>
        </w:tc>
        <w:tc>
          <w:tcPr>
            <w:tcW w:w="1787" w:type="dxa"/>
          </w:tcPr>
          <w:p w14:paraId="704B1DCB" w14:textId="77777777" w:rsidR="00097939" w:rsidRDefault="00097939" w:rsidP="006B4DE1">
            <w:pPr>
              <w:pStyle w:val="TAC"/>
            </w:pPr>
            <w:r>
              <w:t>'4B' or 'CB'</w:t>
            </w:r>
          </w:p>
        </w:tc>
        <w:tc>
          <w:tcPr>
            <w:tcW w:w="1220" w:type="dxa"/>
          </w:tcPr>
          <w:p w14:paraId="0CC2F52D" w14:textId="77777777" w:rsidR="00097939" w:rsidRDefault="00097939" w:rsidP="006B4DE1">
            <w:pPr>
              <w:pStyle w:val="TAC"/>
            </w:pPr>
            <w:r>
              <w:t>yes</w:t>
            </w:r>
          </w:p>
        </w:tc>
      </w:tr>
      <w:tr w:rsidR="00097939" w14:paraId="4B60A95D" w14:textId="77777777" w:rsidTr="006B4DE1">
        <w:trPr>
          <w:jc w:val="center"/>
        </w:trPr>
        <w:tc>
          <w:tcPr>
            <w:tcW w:w="3332" w:type="dxa"/>
          </w:tcPr>
          <w:p w14:paraId="14E44415" w14:textId="77777777" w:rsidR="00097939" w:rsidRDefault="00097939" w:rsidP="006B4DE1">
            <w:pPr>
              <w:pStyle w:val="TAL"/>
              <w:tabs>
                <w:tab w:val="left" w:pos="3012"/>
              </w:tabs>
              <w:rPr>
                <w:lang w:val="sv-SE"/>
              </w:rPr>
            </w:pPr>
            <w:r>
              <w:rPr>
                <w:lang w:val="sv-SE"/>
              </w:rPr>
              <w:t>PLMNwAcT List tag</w:t>
            </w:r>
          </w:p>
        </w:tc>
        <w:tc>
          <w:tcPr>
            <w:tcW w:w="1296" w:type="dxa"/>
          </w:tcPr>
          <w:p w14:paraId="1414A0BD" w14:textId="77777777" w:rsidR="00097939" w:rsidRDefault="00097939" w:rsidP="006B4DE1">
            <w:pPr>
              <w:pStyle w:val="TAC"/>
            </w:pPr>
            <w:r>
              <w:t>1</w:t>
            </w:r>
          </w:p>
        </w:tc>
        <w:tc>
          <w:tcPr>
            <w:tcW w:w="1721" w:type="dxa"/>
          </w:tcPr>
          <w:p w14:paraId="76673498" w14:textId="77777777" w:rsidR="00097939" w:rsidRDefault="00097939" w:rsidP="006B4DE1">
            <w:pPr>
              <w:pStyle w:val="TAC"/>
            </w:pPr>
            <w:r>
              <w:t>'72'</w:t>
            </w:r>
          </w:p>
        </w:tc>
        <w:tc>
          <w:tcPr>
            <w:tcW w:w="1787" w:type="dxa"/>
          </w:tcPr>
          <w:p w14:paraId="7059A56D" w14:textId="77777777" w:rsidR="00097939" w:rsidRDefault="00097939" w:rsidP="006B4DE1">
            <w:pPr>
              <w:pStyle w:val="TAC"/>
            </w:pPr>
            <w:r>
              <w:t>'72' or 'F2'</w:t>
            </w:r>
          </w:p>
        </w:tc>
        <w:tc>
          <w:tcPr>
            <w:tcW w:w="1220" w:type="dxa"/>
          </w:tcPr>
          <w:p w14:paraId="3A2C2A54" w14:textId="77777777" w:rsidR="00097939" w:rsidRDefault="00097939" w:rsidP="006B4DE1">
            <w:pPr>
              <w:pStyle w:val="TAC"/>
            </w:pPr>
            <w:r>
              <w:t>yes</w:t>
            </w:r>
          </w:p>
        </w:tc>
      </w:tr>
      <w:tr w:rsidR="00097939" w14:paraId="14BB50C0" w14:textId="77777777" w:rsidTr="006B4DE1">
        <w:trPr>
          <w:jc w:val="center"/>
        </w:trPr>
        <w:tc>
          <w:tcPr>
            <w:tcW w:w="3332" w:type="dxa"/>
          </w:tcPr>
          <w:p w14:paraId="564E2E40" w14:textId="77777777" w:rsidR="00097939" w:rsidRDefault="00097939" w:rsidP="006B4DE1">
            <w:pPr>
              <w:pStyle w:val="TAL"/>
              <w:tabs>
                <w:tab w:val="left" w:pos="3012"/>
              </w:tabs>
              <w:rPr>
                <w:lang w:val="sv-SE"/>
              </w:rPr>
            </w:pPr>
            <w:r>
              <w:rPr>
                <w:lang w:val="sv-SE"/>
              </w:rPr>
              <w:t>Routing Area Information tag</w:t>
            </w:r>
          </w:p>
        </w:tc>
        <w:tc>
          <w:tcPr>
            <w:tcW w:w="1296" w:type="dxa"/>
            <w:vMerge w:val="restart"/>
          </w:tcPr>
          <w:p w14:paraId="10512272" w14:textId="77777777" w:rsidR="00097939" w:rsidRDefault="00097939" w:rsidP="006B4DE1">
            <w:pPr>
              <w:pStyle w:val="TAC"/>
            </w:pPr>
            <w:r>
              <w:t>1</w:t>
            </w:r>
          </w:p>
        </w:tc>
        <w:tc>
          <w:tcPr>
            <w:tcW w:w="1721" w:type="dxa"/>
            <w:vMerge w:val="restart"/>
          </w:tcPr>
          <w:p w14:paraId="13A3370C" w14:textId="77777777" w:rsidR="00097939" w:rsidRDefault="00097939" w:rsidP="006B4DE1">
            <w:pPr>
              <w:pStyle w:val="TAC"/>
            </w:pPr>
            <w:r>
              <w:t>'73'</w:t>
            </w:r>
          </w:p>
        </w:tc>
        <w:tc>
          <w:tcPr>
            <w:tcW w:w="1787" w:type="dxa"/>
            <w:vMerge w:val="restart"/>
          </w:tcPr>
          <w:p w14:paraId="778393B5" w14:textId="77777777" w:rsidR="00097939" w:rsidRDefault="00097939" w:rsidP="006B4DE1">
            <w:pPr>
              <w:pStyle w:val="TAC"/>
            </w:pPr>
            <w:r>
              <w:t>'73' or 'F3'</w:t>
            </w:r>
          </w:p>
        </w:tc>
        <w:tc>
          <w:tcPr>
            <w:tcW w:w="1220" w:type="dxa"/>
            <w:vMerge w:val="restart"/>
          </w:tcPr>
          <w:p w14:paraId="0DC68A7B" w14:textId="77777777" w:rsidR="00097939" w:rsidRDefault="00097939" w:rsidP="006B4DE1">
            <w:pPr>
              <w:pStyle w:val="TAC"/>
            </w:pPr>
            <w:r>
              <w:t>yes</w:t>
            </w:r>
          </w:p>
        </w:tc>
      </w:tr>
      <w:tr w:rsidR="00097939" w14:paraId="37B56A67" w14:textId="77777777" w:rsidTr="006B4DE1">
        <w:trPr>
          <w:jc w:val="center"/>
        </w:trPr>
        <w:tc>
          <w:tcPr>
            <w:tcW w:w="3332" w:type="dxa"/>
          </w:tcPr>
          <w:p w14:paraId="711594D6" w14:textId="77777777" w:rsidR="00097939" w:rsidRDefault="00097939" w:rsidP="006B4DE1">
            <w:pPr>
              <w:pStyle w:val="TAL"/>
              <w:tabs>
                <w:tab w:val="left" w:pos="3012"/>
              </w:tabs>
              <w:rPr>
                <w:lang w:val="sv-SE"/>
              </w:rPr>
            </w:pPr>
            <w:r w:rsidRPr="00816C4A">
              <w:rPr>
                <w:lang w:val="sv-SE"/>
              </w:rPr>
              <w:t>URI truncated</w:t>
            </w:r>
          </w:p>
        </w:tc>
        <w:tc>
          <w:tcPr>
            <w:tcW w:w="1296" w:type="dxa"/>
            <w:vMerge/>
          </w:tcPr>
          <w:p w14:paraId="63FBD3B2" w14:textId="77777777" w:rsidR="00097939" w:rsidRDefault="00097939" w:rsidP="006B4DE1">
            <w:pPr>
              <w:pStyle w:val="TAC"/>
            </w:pPr>
          </w:p>
        </w:tc>
        <w:tc>
          <w:tcPr>
            <w:tcW w:w="1721" w:type="dxa"/>
            <w:vMerge/>
          </w:tcPr>
          <w:p w14:paraId="4EF53A8A" w14:textId="77777777" w:rsidR="00097939" w:rsidRDefault="00097939" w:rsidP="006B4DE1">
            <w:pPr>
              <w:pStyle w:val="TAC"/>
            </w:pPr>
          </w:p>
        </w:tc>
        <w:tc>
          <w:tcPr>
            <w:tcW w:w="1787" w:type="dxa"/>
            <w:vMerge/>
          </w:tcPr>
          <w:p w14:paraId="30D3A909" w14:textId="77777777" w:rsidR="00097939" w:rsidRDefault="00097939" w:rsidP="006B4DE1">
            <w:pPr>
              <w:pStyle w:val="TAC"/>
            </w:pPr>
          </w:p>
        </w:tc>
        <w:tc>
          <w:tcPr>
            <w:tcW w:w="1220" w:type="dxa"/>
            <w:vMerge/>
          </w:tcPr>
          <w:p w14:paraId="43087D22" w14:textId="77777777" w:rsidR="00097939" w:rsidRDefault="00097939" w:rsidP="006B4DE1">
            <w:pPr>
              <w:pStyle w:val="TAC"/>
            </w:pPr>
          </w:p>
        </w:tc>
      </w:tr>
      <w:tr w:rsidR="00097939" w14:paraId="7C8A1F75" w14:textId="77777777" w:rsidTr="006B4DE1">
        <w:trPr>
          <w:trHeight w:val="104"/>
          <w:jc w:val="center"/>
        </w:trPr>
        <w:tc>
          <w:tcPr>
            <w:tcW w:w="3332" w:type="dxa"/>
          </w:tcPr>
          <w:p w14:paraId="45BFBE38" w14:textId="77777777" w:rsidR="00097939" w:rsidRDefault="00097939" w:rsidP="006B4DE1">
            <w:pPr>
              <w:pStyle w:val="TAL"/>
              <w:tabs>
                <w:tab w:val="left" w:pos="3012"/>
              </w:tabs>
              <w:rPr>
                <w:lang w:val="sv-SE"/>
              </w:rPr>
            </w:pPr>
            <w:r>
              <w:rPr>
                <w:lang w:val="sv-SE"/>
              </w:rPr>
              <w:t>Update/Attach Type tag</w:t>
            </w:r>
          </w:p>
        </w:tc>
        <w:tc>
          <w:tcPr>
            <w:tcW w:w="1296" w:type="dxa"/>
            <w:vMerge w:val="restart"/>
          </w:tcPr>
          <w:p w14:paraId="67F14B26" w14:textId="77777777" w:rsidR="00097939" w:rsidRDefault="00097939" w:rsidP="006B4DE1">
            <w:pPr>
              <w:pStyle w:val="TAC"/>
            </w:pPr>
            <w:r>
              <w:t>1</w:t>
            </w:r>
          </w:p>
        </w:tc>
        <w:tc>
          <w:tcPr>
            <w:tcW w:w="1721" w:type="dxa"/>
            <w:vMerge w:val="restart"/>
          </w:tcPr>
          <w:p w14:paraId="2EDCE4B8" w14:textId="77777777" w:rsidR="00097939" w:rsidRDefault="00097939" w:rsidP="006B4DE1">
            <w:pPr>
              <w:pStyle w:val="TAC"/>
            </w:pPr>
            <w:r>
              <w:t>'74'</w:t>
            </w:r>
          </w:p>
        </w:tc>
        <w:tc>
          <w:tcPr>
            <w:tcW w:w="1787" w:type="dxa"/>
            <w:vMerge w:val="restart"/>
          </w:tcPr>
          <w:p w14:paraId="6B3F409B" w14:textId="77777777" w:rsidR="00097939" w:rsidRDefault="00097939" w:rsidP="006B4DE1">
            <w:pPr>
              <w:pStyle w:val="TAC"/>
            </w:pPr>
            <w:r>
              <w:t>'74' or 'F4'</w:t>
            </w:r>
          </w:p>
        </w:tc>
        <w:tc>
          <w:tcPr>
            <w:tcW w:w="1220" w:type="dxa"/>
            <w:vMerge w:val="restart"/>
          </w:tcPr>
          <w:p w14:paraId="749E6B5F" w14:textId="77777777" w:rsidR="00097939" w:rsidRDefault="00097939" w:rsidP="006B4DE1">
            <w:pPr>
              <w:pStyle w:val="TAC"/>
            </w:pPr>
            <w:r>
              <w:t>yes</w:t>
            </w:r>
          </w:p>
        </w:tc>
      </w:tr>
      <w:tr w:rsidR="00097939" w14:paraId="1EFC0F1E" w14:textId="77777777" w:rsidTr="006B4DE1">
        <w:trPr>
          <w:trHeight w:val="103"/>
          <w:jc w:val="center"/>
        </w:trPr>
        <w:tc>
          <w:tcPr>
            <w:tcW w:w="3332" w:type="dxa"/>
          </w:tcPr>
          <w:p w14:paraId="59E5C6C2" w14:textId="77777777" w:rsidR="00097939" w:rsidRDefault="00097939" w:rsidP="006B4DE1">
            <w:pPr>
              <w:pStyle w:val="TAL"/>
              <w:tabs>
                <w:tab w:val="left" w:pos="3012"/>
              </w:tabs>
              <w:rPr>
                <w:lang w:val="sv-SE"/>
              </w:rPr>
            </w:pPr>
            <w:r>
              <w:t>ProSe Report Data Tag</w:t>
            </w:r>
          </w:p>
        </w:tc>
        <w:tc>
          <w:tcPr>
            <w:tcW w:w="1296" w:type="dxa"/>
            <w:vMerge/>
          </w:tcPr>
          <w:p w14:paraId="5F06F909" w14:textId="77777777" w:rsidR="00097939" w:rsidRDefault="00097939" w:rsidP="006B4DE1">
            <w:pPr>
              <w:pStyle w:val="TAC"/>
            </w:pPr>
          </w:p>
        </w:tc>
        <w:tc>
          <w:tcPr>
            <w:tcW w:w="1721" w:type="dxa"/>
            <w:vMerge/>
          </w:tcPr>
          <w:p w14:paraId="298CB213" w14:textId="77777777" w:rsidR="00097939" w:rsidRDefault="00097939" w:rsidP="006B4DE1">
            <w:pPr>
              <w:pStyle w:val="TAC"/>
            </w:pPr>
          </w:p>
        </w:tc>
        <w:tc>
          <w:tcPr>
            <w:tcW w:w="1787" w:type="dxa"/>
            <w:vMerge/>
          </w:tcPr>
          <w:p w14:paraId="15985AA5" w14:textId="77777777" w:rsidR="00097939" w:rsidRDefault="00097939" w:rsidP="006B4DE1">
            <w:pPr>
              <w:pStyle w:val="TAC"/>
            </w:pPr>
          </w:p>
        </w:tc>
        <w:tc>
          <w:tcPr>
            <w:tcW w:w="1220" w:type="dxa"/>
            <w:vMerge/>
          </w:tcPr>
          <w:p w14:paraId="10DA3A52" w14:textId="77777777" w:rsidR="00097939" w:rsidRDefault="00097939" w:rsidP="006B4DE1">
            <w:pPr>
              <w:pStyle w:val="TAC"/>
            </w:pPr>
          </w:p>
        </w:tc>
      </w:tr>
      <w:tr w:rsidR="00097939" w14:paraId="27024594" w14:textId="77777777" w:rsidTr="006B4DE1">
        <w:trPr>
          <w:jc w:val="center"/>
        </w:trPr>
        <w:tc>
          <w:tcPr>
            <w:tcW w:w="3332" w:type="dxa"/>
          </w:tcPr>
          <w:p w14:paraId="46DCB5A2" w14:textId="77777777" w:rsidR="00097939" w:rsidRDefault="00097939" w:rsidP="006B4DE1">
            <w:pPr>
              <w:pStyle w:val="TAL"/>
              <w:tabs>
                <w:tab w:val="left" w:pos="3012"/>
              </w:tabs>
              <w:rPr>
                <w:lang w:val="sv-SE"/>
              </w:rPr>
            </w:pPr>
            <w:r>
              <w:rPr>
                <w:lang w:val="sv-SE"/>
              </w:rPr>
              <w:t>Rejection Cause Code tag</w:t>
            </w:r>
          </w:p>
        </w:tc>
        <w:tc>
          <w:tcPr>
            <w:tcW w:w="1296" w:type="dxa"/>
          </w:tcPr>
          <w:p w14:paraId="1C30E97C" w14:textId="77777777" w:rsidR="00097939" w:rsidRDefault="00097939" w:rsidP="006B4DE1">
            <w:pPr>
              <w:pStyle w:val="TAC"/>
            </w:pPr>
            <w:r>
              <w:t>1</w:t>
            </w:r>
          </w:p>
        </w:tc>
        <w:tc>
          <w:tcPr>
            <w:tcW w:w="1721" w:type="dxa"/>
          </w:tcPr>
          <w:p w14:paraId="1B7A0786" w14:textId="77777777" w:rsidR="00097939" w:rsidRDefault="00097939" w:rsidP="006B4DE1">
            <w:pPr>
              <w:pStyle w:val="TAC"/>
            </w:pPr>
            <w:r>
              <w:t>'75'</w:t>
            </w:r>
          </w:p>
        </w:tc>
        <w:tc>
          <w:tcPr>
            <w:tcW w:w="1787" w:type="dxa"/>
          </w:tcPr>
          <w:p w14:paraId="337F727A" w14:textId="77777777" w:rsidR="00097939" w:rsidRDefault="00097939" w:rsidP="006B4DE1">
            <w:pPr>
              <w:pStyle w:val="TAC"/>
            </w:pPr>
            <w:r>
              <w:t>'75' or 'F5'</w:t>
            </w:r>
          </w:p>
        </w:tc>
        <w:tc>
          <w:tcPr>
            <w:tcW w:w="1220" w:type="dxa"/>
          </w:tcPr>
          <w:p w14:paraId="3B578125" w14:textId="77777777" w:rsidR="00097939" w:rsidRDefault="00097939" w:rsidP="006B4DE1">
            <w:pPr>
              <w:pStyle w:val="TAC"/>
            </w:pPr>
            <w:r>
              <w:t>yes</w:t>
            </w:r>
          </w:p>
        </w:tc>
      </w:tr>
      <w:tr w:rsidR="00097939" w14:paraId="47E1E7F2" w14:textId="77777777" w:rsidTr="006B4DE1">
        <w:trPr>
          <w:jc w:val="center"/>
        </w:trPr>
        <w:tc>
          <w:tcPr>
            <w:tcW w:w="3332" w:type="dxa"/>
          </w:tcPr>
          <w:p w14:paraId="1D341024" w14:textId="77777777" w:rsidR="00097939" w:rsidRDefault="00097939" w:rsidP="006B4DE1">
            <w:pPr>
              <w:pStyle w:val="TAL"/>
              <w:tabs>
                <w:tab w:val="left" w:pos="3012"/>
              </w:tabs>
            </w:pPr>
            <w:r>
              <w:t>Geographical Location Parameters tag</w:t>
            </w:r>
          </w:p>
        </w:tc>
        <w:tc>
          <w:tcPr>
            <w:tcW w:w="1296" w:type="dxa"/>
            <w:vMerge w:val="restart"/>
          </w:tcPr>
          <w:p w14:paraId="715BF297" w14:textId="77777777" w:rsidR="00097939" w:rsidRDefault="00097939" w:rsidP="006B4DE1">
            <w:pPr>
              <w:pStyle w:val="TAC"/>
            </w:pPr>
            <w:r>
              <w:t>1</w:t>
            </w:r>
          </w:p>
        </w:tc>
        <w:tc>
          <w:tcPr>
            <w:tcW w:w="1721" w:type="dxa"/>
            <w:vMerge w:val="restart"/>
          </w:tcPr>
          <w:p w14:paraId="6F768FED" w14:textId="77777777" w:rsidR="00097939" w:rsidRDefault="00097939" w:rsidP="006B4DE1">
            <w:pPr>
              <w:pStyle w:val="TAC"/>
            </w:pPr>
            <w:r>
              <w:t>'76'</w:t>
            </w:r>
          </w:p>
        </w:tc>
        <w:tc>
          <w:tcPr>
            <w:tcW w:w="1787" w:type="dxa"/>
            <w:vMerge w:val="restart"/>
          </w:tcPr>
          <w:p w14:paraId="327C67B7" w14:textId="77777777" w:rsidR="00097939" w:rsidRDefault="00097939" w:rsidP="006B4DE1">
            <w:pPr>
              <w:pStyle w:val="TAC"/>
            </w:pPr>
            <w:r>
              <w:t>'76' or 'F6'</w:t>
            </w:r>
          </w:p>
        </w:tc>
        <w:tc>
          <w:tcPr>
            <w:tcW w:w="1220" w:type="dxa"/>
            <w:vMerge w:val="restart"/>
          </w:tcPr>
          <w:p w14:paraId="69A3B19E" w14:textId="77777777" w:rsidR="00097939" w:rsidRDefault="00097939" w:rsidP="006B4DE1">
            <w:pPr>
              <w:pStyle w:val="TAC"/>
            </w:pPr>
            <w:r>
              <w:t>yes</w:t>
            </w:r>
          </w:p>
        </w:tc>
      </w:tr>
      <w:tr w:rsidR="00097939" w14:paraId="7F54BAD2" w14:textId="77777777" w:rsidTr="006B4DE1">
        <w:trPr>
          <w:jc w:val="center"/>
        </w:trPr>
        <w:tc>
          <w:tcPr>
            <w:tcW w:w="3332" w:type="dxa"/>
          </w:tcPr>
          <w:p w14:paraId="408BF7D2" w14:textId="77777777" w:rsidR="00097939" w:rsidRDefault="00097939" w:rsidP="006B4DE1">
            <w:pPr>
              <w:pStyle w:val="TAL"/>
              <w:tabs>
                <w:tab w:val="left" w:pos="3012"/>
              </w:tabs>
            </w:pPr>
            <w:r>
              <w:t>IARI tag</w:t>
            </w:r>
          </w:p>
        </w:tc>
        <w:tc>
          <w:tcPr>
            <w:tcW w:w="1296" w:type="dxa"/>
            <w:vMerge/>
          </w:tcPr>
          <w:p w14:paraId="54AF0303" w14:textId="77777777" w:rsidR="00097939" w:rsidRDefault="00097939" w:rsidP="006B4DE1">
            <w:pPr>
              <w:pStyle w:val="TAC"/>
            </w:pPr>
          </w:p>
        </w:tc>
        <w:tc>
          <w:tcPr>
            <w:tcW w:w="1721" w:type="dxa"/>
            <w:vMerge/>
          </w:tcPr>
          <w:p w14:paraId="59136E1E" w14:textId="77777777" w:rsidR="00097939" w:rsidRDefault="00097939" w:rsidP="006B4DE1">
            <w:pPr>
              <w:pStyle w:val="TAC"/>
            </w:pPr>
          </w:p>
        </w:tc>
        <w:tc>
          <w:tcPr>
            <w:tcW w:w="1787" w:type="dxa"/>
            <w:vMerge/>
          </w:tcPr>
          <w:p w14:paraId="5974618B" w14:textId="77777777" w:rsidR="00097939" w:rsidRDefault="00097939" w:rsidP="006B4DE1">
            <w:pPr>
              <w:pStyle w:val="TAC"/>
            </w:pPr>
          </w:p>
        </w:tc>
        <w:tc>
          <w:tcPr>
            <w:tcW w:w="1220" w:type="dxa"/>
            <w:vMerge/>
          </w:tcPr>
          <w:p w14:paraId="60CEF9DF" w14:textId="77777777" w:rsidR="00097939" w:rsidRDefault="00097939" w:rsidP="006B4DE1">
            <w:pPr>
              <w:pStyle w:val="TAC"/>
            </w:pPr>
          </w:p>
        </w:tc>
      </w:tr>
      <w:tr w:rsidR="00097939" w14:paraId="0257381E" w14:textId="77777777" w:rsidTr="006B4DE1">
        <w:trPr>
          <w:jc w:val="center"/>
        </w:trPr>
        <w:tc>
          <w:tcPr>
            <w:tcW w:w="3332" w:type="dxa"/>
          </w:tcPr>
          <w:p w14:paraId="7090102F" w14:textId="77777777" w:rsidR="00097939" w:rsidRDefault="00097939" w:rsidP="006B4DE1">
            <w:pPr>
              <w:pStyle w:val="TAL"/>
              <w:tabs>
                <w:tab w:val="left" w:pos="3012"/>
              </w:tabs>
            </w:pPr>
            <w:r>
              <w:t>GAD shapes tag</w:t>
            </w:r>
          </w:p>
        </w:tc>
        <w:tc>
          <w:tcPr>
            <w:tcW w:w="1296" w:type="dxa"/>
            <w:vMerge w:val="restart"/>
          </w:tcPr>
          <w:p w14:paraId="61C9CBB1" w14:textId="77777777" w:rsidR="00097939" w:rsidRDefault="00097939" w:rsidP="006B4DE1">
            <w:pPr>
              <w:pStyle w:val="TAC"/>
            </w:pPr>
            <w:r>
              <w:t>1</w:t>
            </w:r>
          </w:p>
        </w:tc>
        <w:tc>
          <w:tcPr>
            <w:tcW w:w="1721" w:type="dxa"/>
            <w:vMerge w:val="restart"/>
          </w:tcPr>
          <w:p w14:paraId="15981F71" w14:textId="77777777" w:rsidR="00097939" w:rsidRDefault="00097939" w:rsidP="006B4DE1">
            <w:pPr>
              <w:pStyle w:val="TAC"/>
            </w:pPr>
            <w:r>
              <w:t>'77'</w:t>
            </w:r>
          </w:p>
        </w:tc>
        <w:tc>
          <w:tcPr>
            <w:tcW w:w="1787" w:type="dxa"/>
            <w:vMerge w:val="restart"/>
          </w:tcPr>
          <w:p w14:paraId="07FAF93D" w14:textId="77777777" w:rsidR="00097939" w:rsidRDefault="00097939" w:rsidP="006B4DE1">
            <w:pPr>
              <w:pStyle w:val="TAC"/>
            </w:pPr>
            <w:r>
              <w:t>'77' or 'F7'</w:t>
            </w:r>
          </w:p>
        </w:tc>
        <w:tc>
          <w:tcPr>
            <w:tcW w:w="1220" w:type="dxa"/>
            <w:vMerge w:val="restart"/>
          </w:tcPr>
          <w:p w14:paraId="42383BB4" w14:textId="77777777" w:rsidR="00097939" w:rsidRDefault="00097939" w:rsidP="006B4DE1">
            <w:pPr>
              <w:pStyle w:val="TAC"/>
            </w:pPr>
            <w:r>
              <w:t>yes</w:t>
            </w:r>
          </w:p>
        </w:tc>
      </w:tr>
      <w:tr w:rsidR="00097939" w14:paraId="48D4C1B4" w14:textId="77777777" w:rsidTr="006B4DE1">
        <w:trPr>
          <w:jc w:val="center"/>
        </w:trPr>
        <w:tc>
          <w:tcPr>
            <w:tcW w:w="3332" w:type="dxa"/>
          </w:tcPr>
          <w:p w14:paraId="67109490" w14:textId="77777777" w:rsidR="00097939" w:rsidRDefault="00097939" w:rsidP="006B4DE1">
            <w:pPr>
              <w:pStyle w:val="TAL"/>
              <w:tabs>
                <w:tab w:val="left" w:pos="3012"/>
              </w:tabs>
            </w:pPr>
            <w:r>
              <w:t>IMPU list tag</w:t>
            </w:r>
          </w:p>
        </w:tc>
        <w:tc>
          <w:tcPr>
            <w:tcW w:w="1296" w:type="dxa"/>
            <w:vMerge/>
          </w:tcPr>
          <w:p w14:paraId="022044F7" w14:textId="77777777" w:rsidR="00097939" w:rsidRDefault="00097939" w:rsidP="006B4DE1">
            <w:pPr>
              <w:pStyle w:val="TAC"/>
            </w:pPr>
          </w:p>
        </w:tc>
        <w:tc>
          <w:tcPr>
            <w:tcW w:w="1721" w:type="dxa"/>
            <w:vMerge/>
          </w:tcPr>
          <w:p w14:paraId="2B026A62" w14:textId="77777777" w:rsidR="00097939" w:rsidRDefault="00097939" w:rsidP="006B4DE1">
            <w:pPr>
              <w:pStyle w:val="TAC"/>
            </w:pPr>
          </w:p>
        </w:tc>
        <w:tc>
          <w:tcPr>
            <w:tcW w:w="1787" w:type="dxa"/>
            <w:vMerge/>
          </w:tcPr>
          <w:p w14:paraId="16B8035B" w14:textId="77777777" w:rsidR="00097939" w:rsidRDefault="00097939" w:rsidP="006B4DE1">
            <w:pPr>
              <w:pStyle w:val="TAC"/>
            </w:pPr>
          </w:p>
        </w:tc>
        <w:tc>
          <w:tcPr>
            <w:tcW w:w="1220" w:type="dxa"/>
            <w:vMerge/>
          </w:tcPr>
          <w:p w14:paraId="2C6564B2" w14:textId="77777777" w:rsidR="00097939" w:rsidRDefault="00097939" w:rsidP="006B4DE1">
            <w:pPr>
              <w:pStyle w:val="TAC"/>
            </w:pPr>
          </w:p>
        </w:tc>
      </w:tr>
      <w:tr w:rsidR="00097939" w14:paraId="6755BBB7" w14:textId="77777777" w:rsidTr="006B4DE1">
        <w:trPr>
          <w:jc w:val="center"/>
        </w:trPr>
        <w:tc>
          <w:tcPr>
            <w:tcW w:w="3332" w:type="dxa"/>
          </w:tcPr>
          <w:p w14:paraId="2517E358" w14:textId="77777777" w:rsidR="00097939" w:rsidRDefault="00097939" w:rsidP="006B4DE1">
            <w:pPr>
              <w:pStyle w:val="TAL"/>
              <w:tabs>
                <w:tab w:val="left" w:pos="3012"/>
              </w:tabs>
            </w:pPr>
            <w:r>
              <w:t>NMEA sentence tag</w:t>
            </w:r>
          </w:p>
        </w:tc>
        <w:tc>
          <w:tcPr>
            <w:tcW w:w="1296" w:type="dxa"/>
            <w:vMerge w:val="restart"/>
          </w:tcPr>
          <w:p w14:paraId="20796F5A" w14:textId="77777777" w:rsidR="00097939" w:rsidRDefault="00097939" w:rsidP="006B4DE1">
            <w:pPr>
              <w:pStyle w:val="TAC"/>
            </w:pPr>
            <w:r>
              <w:t>1</w:t>
            </w:r>
          </w:p>
        </w:tc>
        <w:tc>
          <w:tcPr>
            <w:tcW w:w="1721" w:type="dxa"/>
            <w:vMerge w:val="restart"/>
          </w:tcPr>
          <w:p w14:paraId="6DB19500" w14:textId="77777777" w:rsidR="00097939" w:rsidRDefault="00097939" w:rsidP="006B4DE1">
            <w:pPr>
              <w:pStyle w:val="TAC"/>
            </w:pPr>
            <w:r>
              <w:t>'78'</w:t>
            </w:r>
          </w:p>
        </w:tc>
        <w:tc>
          <w:tcPr>
            <w:tcW w:w="1787" w:type="dxa"/>
            <w:vMerge w:val="restart"/>
          </w:tcPr>
          <w:p w14:paraId="50AE21E0" w14:textId="77777777" w:rsidR="00097939" w:rsidRDefault="00097939" w:rsidP="006B4DE1">
            <w:pPr>
              <w:pStyle w:val="TAC"/>
            </w:pPr>
            <w:r>
              <w:t>'78' or 'F8'</w:t>
            </w:r>
          </w:p>
        </w:tc>
        <w:tc>
          <w:tcPr>
            <w:tcW w:w="1220" w:type="dxa"/>
            <w:vMerge w:val="restart"/>
          </w:tcPr>
          <w:p w14:paraId="43567866" w14:textId="77777777" w:rsidR="00097939" w:rsidRDefault="00097939" w:rsidP="006B4DE1">
            <w:pPr>
              <w:pStyle w:val="TAC"/>
            </w:pPr>
            <w:r>
              <w:t>yes</w:t>
            </w:r>
          </w:p>
        </w:tc>
      </w:tr>
      <w:tr w:rsidR="00097939" w14:paraId="49E99A4F" w14:textId="77777777" w:rsidTr="006B4DE1">
        <w:trPr>
          <w:jc w:val="center"/>
        </w:trPr>
        <w:tc>
          <w:tcPr>
            <w:tcW w:w="3332" w:type="dxa"/>
          </w:tcPr>
          <w:p w14:paraId="5F0F5370" w14:textId="77777777" w:rsidR="00097939" w:rsidRDefault="00097939" w:rsidP="006B4DE1">
            <w:pPr>
              <w:pStyle w:val="TAL"/>
              <w:tabs>
                <w:tab w:val="left" w:pos="3012"/>
              </w:tabs>
            </w:pPr>
            <w:r>
              <w:t>IMS Status-Code tag</w:t>
            </w:r>
          </w:p>
        </w:tc>
        <w:tc>
          <w:tcPr>
            <w:tcW w:w="1296" w:type="dxa"/>
            <w:vMerge/>
          </w:tcPr>
          <w:p w14:paraId="6A00E878" w14:textId="77777777" w:rsidR="00097939" w:rsidRDefault="00097939" w:rsidP="006B4DE1">
            <w:pPr>
              <w:pStyle w:val="TAC"/>
            </w:pPr>
          </w:p>
        </w:tc>
        <w:tc>
          <w:tcPr>
            <w:tcW w:w="1721" w:type="dxa"/>
            <w:vMerge/>
          </w:tcPr>
          <w:p w14:paraId="3FE33C4E" w14:textId="77777777" w:rsidR="00097939" w:rsidRDefault="00097939" w:rsidP="006B4DE1">
            <w:pPr>
              <w:pStyle w:val="TAC"/>
            </w:pPr>
          </w:p>
        </w:tc>
        <w:tc>
          <w:tcPr>
            <w:tcW w:w="1787" w:type="dxa"/>
            <w:vMerge/>
          </w:tcPr>
          <w:p w14:paraId="0B8D47B8" w14:textId="77777777" w:rsidR="00097939" w:rsidRDefault="00097939" w:rsidP="006B4DE1">
            <w:pPr>
              <w:pStyle w:val="TAC"/>
            </w:pPr>
          </w:p>
        </w:tc>
        <w:tc>
          <w:tcPr>
            <w:tcW w:w="1220" w:type="dxa"/>
            <w:vMerge/>
          </w:tcPr>
          <w:p w14:paraId="460506FB" w14:textId="77777777" w:rsidR="00097939" w:rsidRDefault="00097939" w:rsidP="006B4DE1">
            <w:pPr>
              <w:pStyle w:val="TAC"/>
            </w:pPr>
          </w:p>
        </w:tc>
      </w:tr>
      <w:tr w:rsidR="00097939" w14:paraId="7EF77BF4" w14:textId="77777777" w:rsidTr="006B4DE1">
        <w:trPr>
          <w:trHeight w:val="104"/>
          <w:jc w:val="center"/>
        </w:trPr>
        <w:tc>
          <w:tcPr>
            <w:tcW w:w="3332" w:type="dxa"/>
          </w:tcPr>
          <w:p w14:paraId="21D19B59" w14:textId="77777777" w:rsidR="00097939" w:rsidRDefault="00097939" w:rsidP="006B4DE1">
            <w:pPr>
              <w:pStyle w:val="TAL"/>
              <w:tabs>
                <w:tab w:val="left" w:pos="3012"/>
              </w:tabs>
            </w:pPr>
            <w:r>
              <w:rPr>
                <w:lang w:val="sv-SE"/>
              </w:rPr>
              <w:t>PLMN List tag</w:t>
            </w:r>
          </w:p>
        </w:tc>
        <w:tc>
          <w:tcPr>
            <w:tcW w:w="1296" w:type="dxa"/>
            <w:vMerge w:val="restart"/>
          </w:tcPr>
          <w:p w14:paraId="01416639" w14:textId="77777777" w:rsidR="00097939" w:rsidRDefault="00097939" w:rsidP="006B4DE1">
            <w:pPr>
              <w:pStyle w:val="TAC"/>
            </w:pPr>
            <w:r>
              <w:t>1</w:t>
            </w:r>
          </w:p>
        </w:tc>
        <w:tc>
          <w:tcPr>
            <w:tcW w:w="1721" w:type="dxa"/>
            <w:vMerge w:val="restart"/>
          </w:tcPr>
          <w:p w14:paraId="44FB57B9" w14:textId="77777777" w:rsidR="00097939" w:rsidRDefault="00097939" w:rsidP="006B4DE1">
            <w:pPr>
              <w:pStyle w:val="FootnoteText"/>
              <w:jc w:val="center"/>
              <w:rPr>
                <w:rFonts w:ascii="Arial" w:hAnsi="Arial"/>
                <w:sz w:val="18"/>
              </w:rPr>
            </w:pPr>
            <w:r>
              <w:rPr>
                <w:rFonts w:ascii="Arial" w:hAnsi="Arial"/>
                <w:sz w:val="18"/>
              </w:rPr>
              <w:t>'79'</w:t>
            </w:r>
          </w:p>
        </w:tc>
        <w:tc>
          <w:tcPr>
            <w:tcW w:w="1787" w:type="dxa"/>
            <w:vMerge w:val="restart"/>
          </w:tcPr>
          <w:p w14:paraId="796124D4" w14:textId="77777777" w:rsidR="00097939" w:rsidRDefault="00097939" w:rsidP="006B4DE1">
            <w:pPr>
              <w:pStyle w:val="FootnoteText"/>
              <w:jc w:val="center"/>
              <w:rPr>
                <w:rFonts w:ascii="Arial" w:hAnsi="Arial"/>
                <w:sz w:val="18"/>
              </w:rPr>
            </w:pPr>
            <w:r>
              <w:rPr>
                <w:rFonts w:ascii="Arial" w:hAnsi="Arial"/>
                <w:sz w:val="18"/>
              </w:rPr>
              <w:t>'79' or 'F9'</w:t>
            </w:r>
          </w:p>
        </w:tc>
        <w:tc>
          <w:tcPr>
            <w:tcW w:w="1220" w:type="dxa"/>
            <w:vMerge w:val="restart"/>
          </w:tcPr>
          <w:p w14:paraId="1ECECF68" w14:textId="77777777" w:rsidR="00097939" w:rsidRDefault="00097939" w:rsidP="006B4DE1">
            <w:pPr>
              <w:pStyle w:val="TAC"/>
            </w:pPr>
            <w:r>
              <w:t>yes</w:t>
            </w:r>
          </w:p>
        </w:tc>
      </w:tr>
      <w:tr w:rsidR="00097939" w14:paraId="74EB414F" w14:textId="77777777" w:rsidTr="006B4DE1">
        <w:trPr>
          <w:trHeight w:val="103"/>
          <w:jc w:val="center"/>
        </w:trPr>
        <w:tc>
          <w:tcPr>
            <w:tcW w:w="3332" w:type="dxa"/>
          </w:tcPr>
          <w:p w14:paraId="775B422A" w14:textId="77777777" w:rsidR="00097939" w:rsidRDefault="00097939" w:rsidP="006B4DE1">
            <w:pPr>
              <w:pStyle w:val="TAL"/>
              <w:tabs>
                <w:tab w:val="left" w:pos="3012"/>
              </w:tabs>
              <w:rPr>
                <w:lang w:val="sv-SE"/>
              </w:rPr>
            </w:pPr>
            <w:r>
              <w:t>E-UTRAN Inter-frequency Network Measurement Results tag</w:t>
            </w:r>
          </w:p>
        </w:tc>
        <w:tc>
          <w:tcPr>
            <w:tcW w:w="1296" w:type="dxa"/>
            <w:vMerge/>
          </w:tcPr>
          <w:p w14:paraId="03062F49" w14:textId="77777777" w:rsidR="00097939" w:rsidRDefault="00097939" w:rsidP="006B4DE1">
            <w:pPr>
              <w:pStyle w:val="TAC"/>
            </w:pPr>
          </w:p>
        </w:tc>
        <w:tc>
          <w:tcPr>
            <w:tcW w:w="1721" w:type="dxa"/>
            <w:vMerge/>
          </w:tcPr>
          <w:p w14:paraId="1F50B7E6" w14:textId="77777777" w:rsidR="00097939" w:rsidRDefault="00097939" w:rsidP="006B4DE1">
            <w:pPr>
              <w:pStyle w:val="FootnoteText"/>
              <w:jc w:val="center"/>
              <w:rPr>
                <w:rFonts w:ascii="Arial" w:hAnsi="Arial"/>
                <w:sz w:val="18"/>
              </w:rPr>
            </w:pPr>
          </w:p>
        </w:tc>
        <w:tc>
          <w:tcPr>
            <w:tcW w:w="1787" w:type="dxa"/>
            <w:vMerge/>
          </w:tcPr>
          <w:p w14:paraId="76ABA4C2" w14:textId="77777777" w:rsidR="00097939" w:rsidRDefault="00097939" w:rsidP="006B4DE1">
            <w:pPr>
              <w:pStyle w:val="FootnoteText"/>
              <w:jc w:val="center"/>
              <w:rPr>
                <w:rFonts w:ascii="Arial" w:hAnsi="Arial"/>
                <w:sz w:val="18"/>
              </w:rPr>
            </w:pPr>
          </w:p>
        </w:tc>
        <w:tc>
          <w:tcPr>
            <w:tcW w:w="1220" w:type="dxa"/>
            <w:vMerge/>
          </w:tcPr>
          <w:p w14:paraId="31DC8BC8" w14:textId="77777777" w:rsidR="00097939" w:rsidRDefault="00097939" w:rsidP="006B4DE1">
            <w:pPr>
              <w:pStyle w:val="TAC"/>
            </w:pPr>
          </w:p>
        </w:tc>
      </w:tr>
      <w:tr w:rsidR="00097939" w14:paraId="3C8F2608" w14:textId="77777777" w:rsidTr="006B4DE1">
        <w:trPr>
          <w:jc w:val="center"/>
        </w:trPr>
        <w:tc>
          <w:tcPr>
            <w:tcW w:w="3332" w:type="dxa"/>
          </w:tcPr>
          <w:p w14:paraId="003562BF" w14:textId="77777777" w:rsidR="00097939" w:rsidRDefault="00097939" w:rsidP="006B4DE1">
            <w:pPr>
              <w:pStyle w:val="TAL"/>
              <w:tabs>
                <w:tab w:val="left" w:pos="3012"/>
              </w:tabs>
            </w:pPr>
            <w:r>
              <w:t>EPS PDN connection Activation parameters tag</w:t>
            </w:r>
          </w:p>
        </w:tc>
        <w:tc>
          <w:tcPr>
            <w:tcW w:w="1296" w:type="dxa"/>
          </w:tcPr>
          <w:p w14:paraId="1B19F45C" w14:textId="77777777" w:rsidR="00097939" w:rsidRDefault="00097939" w:rsidP="006B4DE1">
            <w:pPr>
              <w:pStyle w:val="TAC"/>
            </w:pPr>
            <w:r>
              <w:t>1</w:t>
            </w:r>
          </w:p>
        </w:tc>
        <w:tc>
          <w:tcPr>
            <w:tcW w:w="1721" w:type="dxa"/>
          </w:tcPr>
          <w:p w14:paraId="4DC01F06" w14:textId="77777777" w:rsidR="00097939" w:rsidRDefault="00097939" w:rsidP="006B4DE1">
            <w:pPr>
              <w:pStyle w:val="FootnoteText"/>
              <w:jc w:val="center"/>
              <w:rPr>
                <w:rFonts w:ascii="Arial" w:hAnsi="Arial"/>
                <w:sz w:val="18"/>
              </w:rPr>
            </w:pPr>
            <w:r>
              <w:rPr>
                <w:rFonts w:ascii="Arial" w:hAnsi="Arial"/>
                <w:sz w:val="18"/>
              </w:rPr>
              <w:t>'7C'</w:t>
            </w:r>
          </w:p>
        </w:tc>
        <w:tc>
          <w:tcPr>
            <w:tcW w:w="1787" w:type="dxa"/>
          </w:tcPr>
          <w:p w14:paraId="5E731AD8" w14:textId="77777777" w:rsidR="00097939" w:rsidRDefault="00097939" w:rsidP="006B4DE1">
            <w:pPr>
              <w:pStyle w:val="FootnoteText"/>
              <w:jc w:val="center"/>
              <w:rPr>
                <w:rFonts w:ascii="Arial" w:hAnsi="Arial"/>
                <w:sz w:val="18"/>
              </w:rPr>
            </w:pPr>
            <w:r>
              <w:rPr>
                <w:rFonts w:ascii="Arial" w:hAnsi="Arial"/>
                <w:sz w:val="18"/>
              </w:rPr>
              <w:t>'7C' or 'FC'</w:t>
            </w:r>
          </w:p>
        </w:tc>
        <w:tc>
          <w:tcPr>
            <w:tcW w:w="1220" w:type="dxa"/>
          </w:tcPr>
          <w:p w14:paraId="00D9BF5E" w14:textId="77777777" w:rsidR="00097939" w:rsidRDefault="00097939" w:rsidP="006B4DE1">
            <w:pPr>
              <w:pStyle w:val="TAC"/>
            </w:pPr>
            <w:r>
              <w:t>yes</w:t>
            </w:r>
          </w:p>
        </w:tc>
      </w:tr>
      <w:tr w:rsidR="00097939" w14:paraId="402F0DBC" w14:textId="77777777" w:rsidTr="006B4DE1">
        <w:trPr>
          <w:jc w:val="center"/>
        </w:trPr>
        <w:tc>
          <w:tcPr>
            <w:tcW w:w="3332" w:type="dxa"/>
          </w:tcPr>
          <w:p w14:paraId="5AB2D32D" w14:textId="77777777" w:rsidR="00097939" w:rsidRDefault="00097939" w:rsidP="006B4DE1">
            <w:pPr>
              <w:pStyle w:val="TAL"/>
              <w:tabs>
                <w:tab w:val="left" w:pos="3012"/>
              </w:tabs>
              <w:rPr>
                <w:lang w:val="sv-SE"/>
              </w:rPr>
            </w:pPr>
            <w:r>
              <w:rPr>
                <w:lang w:val="sv-SE"/>
              </w:rPr>
              <w:t>Tracking Area Identification tag</w:t>
            </w:r>
          </w:p>
        </w:tc>
        <w:tc>
          <w:tcPr>
            <w:tcW w:w="1296" w:type="dxa"/>
          </w:tcPr>
          <w:p w14:paraId="195C5B96" w14:textId="77777777" w:rsidR="00097939" w:rsidRDefault="00097939" w:rsidP="006B4DE1">
            <w:pPr>
              <w:pStyle w:val="TAC"/>
            </w:pPr>
            <w:r>
              <w:t>1</w:t>
            </w:r>
          </w:p>
        </w:tc>
        <w:tc>
          <w:tcPr>
            <w:tcW w:w="1721" w:type="dxa"/>
          </w:tcPr>
          <w:p w14:paraId="07325519" w14:textId="77777777" w:rsidR="00097939" w:rsidRDefault="00097939" w:rsidP="006B4DE1">
            <w:pPr>
              <w:pStyle w:val="FootnoteText"/>
              <w:jc w:val="center"/>
              <w:rPr>
                <w:rFonts w:ascii="Arial" w:hAnsi="Arial"/>
                <w:sz w:val="18"/>
              </w:rPr>
            </w:pPr>
            <w:r>
              <w:rPr>
                <w:rFonts w:ascii="Arial" w:hAnsi="Arial"/>
                <w:sz w:val="18"/>
              </w:rPr>
              <w:t>'7D'</w:t>
            </w:r>
          </w:p>
        </w:tc>
        <w:tc>
          <w:tcPr>
            <w:tcW w:w="1787" w:type="dxa"/>
          </w:tcPr>
          <w:p w14:paraId="30F75E20" w14:textId="77777777" w:rsidR="00097939" w:rsidRDefault="00097939" w:rsidP="006B4DE1">
            <w:pPr>
              <w:pStyle w:val="FootnoteText"/>
              <w:jc w:val="center"/>
              <w:rPr>
                <w:rFonts w:ascii="Arial" w:hAnsi="Arial"/>
                <w:sz w:val="18"/>
              </w:rPr>
            </w:pPr>
            <w:r>
              <w:rPr>
                <w:rFonts w:ascii="Arial" w:hAnsi="Arial"/>
                <w:sz w:val="18"/>
              </w:rPr>
              <w:t>'7D' or 'FD'</w:t>
            </w:r>
          </w:p>
        </w:tc>
        <w:tc>
          <w:tcPr>
            <w:tcW w:w="1220" w:type="dxa"/>
          </w:tcPr>
          <w:p w14:paraId="1CE2B463" w14:textId="77777777" w:rsidR="00097939" w:rsidRDefault="00097939" w:rsidP="006B4DE1">
            <w:pPr>
              <w:pStyle w:val="TAC"/>
            </w:pPr>
            <w:r>
              <w:t>yes</w:t>
            </w:r>
          </w:p>
        </w:tc>
      </w:tr>
      <w:tr w:rsidR="00097939" w14:paraId="30F88ADA" w14:textId="77777777" w:rsidTr="006B4DE1">
        <w:trPr>
          <w:trHeight w:val="104"/>
          <w:jc w:val="center"/>
        </w:trPr>
        <w:tc>
          <w:tcPr>
            <w:tcW w:w="3332" w:type="dxa"/>
          </w:tcPr>
          <w:p w14:paraId="682EC1FB" w14:textId="77777777" w:rsidR="00097939" w:rsidRDefault="00097939" w:rsidP="006B4DE1">
            <w:pPr>
              <w:pStyle w:val="TAL"/>
              <w:tabs>
                <w:tab w:val="left" w:pos="3012"/>
              </w:tabs>
              <w:rPr>
                <w:lang w:val="sv-SE"/>
              </w:rPr>
            </w:pPr>
            <w:r>
              <w:rPr>
                <w:lang w:val="sv-SE"/>
              </w:rPr>
              <w:t>CSG ID list tag</w:t>
            </w:r>
          </w:p>
        </w:tc>
        <w:tc>
          <w:tcPr>
            <w:tcW w:w="1296" w:type="dxa"/>
            <w:vMerge w:val="restart"/>
          </w:tcPr>
          <w:p w14:paraId="64D4AE78" w14:textId="77777777" w:rsidR="00097939" w:rsidRDefault="00097939" w:rsidP="006B4DE1">
            <w:pPr>
              <w:pStyle w:val="TAC"/>
            </w:pPr>
            <w:r>
              <w:t>1</w:t>
            </w:r>
          </w:p>
        </w:tc>
        <w:tc>
          <w:tcPr>
            <w:tcW w:w="1721" w:type="dxa"/>
            <w:vMerge w:val="restart"/>
          </w:tcPr>
          <w:p w14:paraId="4E362E33" w14:textId="77777777" w:rsidR="00097939" w:rsidRDefault="00097939" w:rsidP="006B4DE1">
            <w:pPr>
              <w:pStyle w:val="FootnoteText"/>
              <w:jc w:val="center"/>
              <w:rPr>
                <w:rFonts w:ascii="Arial" w:hAnsi="Arial"/>
                <w:sz w:val="18"/>
              </w:rPr>
            </w:pPr>
            <w:r>
              <w:rPr>
                <w:rFonts w:ascii="Arial" w:hAnsi="Arial"/>
                <w:sz w:val="18"/>
              </w:rPr>
              <w:t>'7E'</w:t>
            </w:r>
          </w:p>
        </w:tc>
        <w:tc>
          <w:tcPr>
            <w:tcW w:w="1787" w:type="dxa"/>
            <w:vMerge w:val="restart"/>
          </w:tcPr>
          <w:p w14:paraId="0F9736FE" w14:textId="77777777" w:rsidR="00097939" w:rsidRDefault="00097939" w:rsidP="006B4DE1">
            <w:pPr>
              <w:pStyle w:val="FootnoteText"/>
              <w:jc w:val="center"/>
              <w:rPr>
                <w:rFonts w:ascii="Arial" w:hAnsi="Arial"/>
                <w:sz w:val="18"/>
              </w:rPr>
            </w:pPr>
            <w:r>
              <w:rPr>
                <w:rFonts w:ascii="Arial" w:hAnsi="Arial"/>
                <w:sz w:val="18"/>
              </w:rPr>
              <w:t>'7E' or 'FE'</w:t>
            </w:r>
          </w:p>
        </w:tc>
        <w:tc>
          <w:tcPr>
            <w:tcW w:w="1220" w:type="dxa"/>
            <w:vMerge w:val="restart"/>
          </w:tcPr>
          <w:p w14:paraId="3725674B" w14:textId="77777777" w:rsidR="00097939" w:rsidRDefault="00097939" w:rsidP="006B4DE1">
            <w:pPr>
              <w:pStyle w:val="TAC"/>
            </w:pPr>
            <w:r>
              <w:t>yes</w:t>
            </w:r>
          </w:p>
        </w:tc>
      </w:tr>
      <w:tr w:rsidR="00097939" w14:paraId="3BB36E8A" w14:textId="77777777" w:rsidTr="006B4DE1">
        <w:trPr>
          <w:trHeight w:val="103"/>
          <w:jc w:val="center"/>
        </w:trPr>
        <w:tc>
          <w:tcPr>
            <w:tcW w:w="3332" w:type="dxa"/>
          </w:tcPr>
          <w:p w14:paraId="49F3A888" w14:textId="77777777" w:rsidR="00097939" w:rsidRDefault="00097939" w:rsidP="006B4DE1">
            <w:pPr>
              <w:pStyle w:val="TAL"/>
              <w:tabs>
                <w:tab w:val="left" w:pos="3012"/>
              </w:tabs>
              <w:rPr>
                <w:lang w:val="sv-SE"/>
              </w:rPr>
            </w:pPr>
            <w:r>
              <w:t>Media type tag</w:t>
            </w:r>
          </w:p>
        </w:tc>
        <w:tc>
          <w:tcPr>
            <w:tcW w:w="1296" w:type="dxa"/>
            <w:vMerge/>
          </w:tcPr>
          <w:p w14:paraId="2395535B" w14:textId="77777777" w:rsidR="00097939" w:rsidRDefault="00097939" w:rsidP="006B4DE1">
            <w:pPr>
              <w:pStyle w:val="TAC"/>
            </w:pPr>
          </w:p>
        </w:tc>
        <w:tc>
          <w:tcPr>
            <w:tcW w:w="1721" w:type="dxa"/>
            <w:vMerge/>
          </w:tcPr>
          <w:p w14:paraId="32AB9DC1" w14:textId="77777777" w:rsidR="00097939" w:rsidRDefault="00097939" w:rsidP="006B4DE1">
            <w:pPr>
              <w:pStyle w:val="FootnoteText"/>
              <w:jc w:val="center"/>
              <w:rPr>
                <w:rFonts w:ascii="Arial" w:hAnsi="Arial"/>
                <w:sz w:val="18"/>
              </w:rPr>
            </w:pPr>
          </w:p>
        </w:tc>
        <w:tc>
          <w:tcPr>
            <w:tcW w:w="1787" w:type="dxa"/>
            <w:vMerge/>
          </w:tcPr>
          <w:p w14:paraId="7CCFCAD4" w14:textId="77777777" w:rsidR="00097939" w:rsidRDefault="00097939" w:rsidP="006B4DE1">
            <w:pPr>
              <w:pStyle w:val="FootnoteText"/>
              <w:jc w:val="center"/>
              <w:rPr>
                <w:rFonts w:ascii="Arial" w:hAnsi="Arial"/>
                <w:sz w:val="18"/>
              </w:rPr>
            </w:pPr>
          </w:p>
        </w:tc>
        <w:tc>
          <w:tcPr>
            <w:tcW w:w="1220" w:type="dxa"/>
            <w:vMerge/>
          </w:tcPr>
          <w:p w14:paraId="4AA51F6D" w14:textId="77777777" w:rsidR="00097939" w:rsidRDefault="00097939" w:rsidP="006B4DE1">
            <w:pPr>
              <w:pStyle w:val="TAC"/>
            </w:pPr>
          </w:p>
        </w:tc>
      </w:tr>
      <w:tr w:rsidR="00097939" w14:paraId="04997D5C" w14:textId="77777777" w:rsidTr="006B4DE1">
        <w:trPr>
          <w:trHeight w:val="104"/>
          <w:jc w:val="center"/>
        </w:trPr>
        <w:tc>
          <w:tcPr>
            <w:tcW w:w="3332" w:type="dxa"/>
          </w:tcPr>
          <w:p w14:paraId="6DA48B15" w14:textId="77777777" w:rsidR="00097939" w:rsidRDefault="00097939" w:rsidP="006B4DE1">
            <w:pPr>
              <w:pStyle w:val="TAL"/>
              <w:tabs>
                <w:tab w:val="left" w:pos="3012"/>
              </w:tabs>
              <w:rPr>
                <w:lang w:val="sv-SE"/>
              </w:rPr>
            </w:pPr>
            <w:r>
              <w:rPr>
                <w:lang w:val="sv-SE"/>
              </w:rPr>
              <w:t>CSG cell selection status tag</w:t>
            </w:r>
          </w:p>
        </w:tc>
        <w:tc>
          <w:tcPr>
            <w:tcW w:w="1296" w:type="dxa"/>
            <w:vMerge w:val="restart"/>
          </w:tcPr>
          <w:p w14:paraId="5C78947F" w14:textId="77777777" w:rsidR="00097939" w:rsidRDefault="00097939" w:rsidP="006B4DE1">
            <w:pPr>
              <w:pStyle w:val="TAC"/>
            </w:pPr>
            <w:r>
              <w:t>1</w:t>
            </w:r>
          </w:p>
        </w:tc>
        <w:tc>
          <w:tcPr>
            <w:tcW w:w="1721" w:type="dxa"/>
            <w:vMerge w:val="restart"/>
          </w:tcPr>
          <w:p w14:paraId="18E5AD52" w14:textId="77777777" w:rsidR="00097939" w:rsidRDefault="00097939" w:rsidP="006B4DE1">
            <w:pPr>
              <w:pStyle w:val="FootnoteText"/>
              <w:jc w:val="center"/>
              <w:rPr>
                <w:rFonts w:ascii="Arial" w:hAnsi="Arial"/>
                <w:sz w:val="18"/>
              </w:rPr>
            </w:pPr>
            <w:r>
              <w:rPr>
                <w:rFonts w:ascii="Arial" w:hAnsi="Arial"/>
                <w:sz w:val="18"/>
              </w:rPr>
              <w:t>'55'</w:t>
            </w:r>
          </w:p>
        </w:tc>
        <w:tc>
          <w:tcPr>
            <w:tcW w:w="1787" w:type="dxa"/>
            <w:vMerge w:val="restart"/>
          </w:tcPr>
          <w:p w14:paraId="3E36ECD2" w14:textId="77777777" w:rsidR="00097939" w:rsidRDefault="00097939" w:rsidP="006B4DE1">
            <w:pPr>
              <w:pStyle w:val="FootnoteText"/>
              <w:jc w:val="center"/>
              <w:rPr>
                <w:rFonts w:ascii="Arial" w:hAnsi="Arial"/>
                <w:sz w:val="18"/>
              </w:rPr>
            </w:pPr>
            <w:r>
              <w:rPr>
                <w:rFonts w:ascii="Arial" w:hAnsi="Arial"/>
                <w:sz w:val="18"/>
              </w:rPr>
              <w:t>'55' or 'D5'</w:t>
            </w:r>
          </w:p>
        </w:tc>
        <w:tc>
          <w:tcPr>
            <w:tcW w:w="1220" w:type="dxa"/>
            <w:vMerge w:val="restart"/>
          </w:tcPr>
          <w:p w14:paraId="5C27F972" w14:textId="77777777" w:rsidR="00097939" w:rsidRDefault="00097939" w:rsidP="006B4DE1">
            <w:pPr>
              <w:pStyle w:val="TAC"/>
            </w:pPr>
            <w:r>
              <w:t>yes</w:t>
            </w:r>
          </w:p>
        </w:tc>
      </w:tr>
      <w:tr w:rsidR="00097939" w14:paraId="322F1656" w14:textId="77777777" w:rsidTr="006B4DE1">
        <w:trPr>
          <w:trHeight w:val="103"/>
          <w:jc w:val="center"/>
        </w:trPr>
        <w:tc>
          <w:tcPr>
            <w:tcW w:w="3332" w:type="dxa"/>
          </w:tcPr>
          <w:p w14:paraId="0F6AD7F7" w14:textId="77777777" w:rsidR="00097939" w:rsidRDefault="00097939" w:rsidP="006B4DE1">
            <w:pPr>
              <w:pStyle w:val="TAL"/>
              <w:tabs>
                <w:tab w:val="left" w:pos="3012"/>
              </w:tabs>
              <w:rPr>
                <w:lang w:val="sv-SE"/>
              </w:rPr>
            </w:pPr>
            <w:r>
              <w:t>IMS call disconnection cause tag</w:t>
            </w:r>
          </w:p>
        </w:tc>
        <w:tc>
          <w:tcPr>
            <w:tcW w:w="1296" w:type="dxa"/>
            <w:vMerge/>
          </w:tcPr>
          <w:p w14:paraId="10EBD249" w14:textId="77777777" w:rsidR="00097939" w:rsidRDefault="00097939" w:rsidP="006B4DE1">
            <w:pPr>
              <w:pStyle w:val="TAC"/>
            </w:pPr>
          </w:p>
        </w:tc>
        <w:tc>
          <w:tcPr>
            <w:tcW w:w="1721" w:type="dxa"/>
            <w:vMerge/>
          </w:tcPr>
          <w:p w14:paraId="41EEECCC" w14:textId="77777777" w:rsidR="00097939" w:rsidRDefault="00097939" w:rsidP="006B4DE1">
            <w:pPr>
              <w:pStyle w:val="FootnoteText"/>
              <w:jc w:val="center"/>
              <w:rPr>
                <w:rFonts w:ascii="Arial" w:hAnsi="Arial"/>
                <w:sz w:val="18"/>
              </w:rPr>
            </w:pPr>
          </w:p>
        </w:tc>
        <w:tc>
          <w:tcPr>
            <w:tcW w:w="1787" w:type="dxa"/>
            <w:vMerge/>
          </w:tcPr>
          <w:p w14:paraId="05FF2362" w14:textId="77777777" w:rsidR="00097939" w:rsidRDefault="00097939" w:rsidP="006B4DE1">
            <w:pPr>
              <w:pStyle w:val="FootnoteText"/>
              <w:jc w:val="center"/>
              <w:rPr>
                <w:rFonts w:ascii="Arial" w:hAnsi="Arial"/>
                <w:sz w:val="18"/>
              </w:rPr>
            </w:pPr>
          </w:p>
        </w:tc>
        <w:tc>
          <w:tcPr>
            <w:tcW w:w="1220" w:type="dxa"/>
            <w:vMerge/>
          </w:tcPr>
          <w:p w14:paraId="27FD0ED7" w14:textId="77777777" w:rsidR="00097939" w:rsidRDefault="00097939" w:rsidP="006B4DE1">
            <w:pPr>
              <w:pStyle w:val="TAC"/>
            </w:pPr>
          </w:p>
        </w:tc>
      </w:tr>
      <w:tr w:rsidR="00097939" w14:paraId="7F902A94" w14:textId="77777777" w:rsidTr="006B4DE1">
        <w:trPr>
          <w:jc w:val="center"/>
        </w:trPr>
        <w:tc>
          <w:tcPr>
            <w:tcW w:w="3332" w:type="dxa"/>
          </w:tcPr>
          <w:p w14:paraId="5378BEFA" w14:textId="77777777" w:rsidR="00097939" w:rsidRPr="00816C4A" w:rsidRDefault="00097939" w:rsidP="006B4DE1">
            <w:pPr>
              <w:pStyle w:val="TAL"/>
              <w:tabs>
                <w:tab w:val="left" w:pos="3012"/>
              </w:tabs>
              <w:rPr>
                <w:lang w:val="sv-SE"/>
              </w:rPr>
            </w:pPr>
            <w:r w:rsidRPr="00816C4A">
              <w:rPr>
                <w:lang w:val="sv-SE"/>
              </w:rPr>
              <w:t>CSG ID tag</w:t>
            </w:r>
          </w:p>
        </w:tc>
        <w:tc>
          <w:tcPr>
            <w:tcW w:w="1296" w:type="dxa"/>
            <w:vMerge w:val="restart"/>
          </w:tcPr>
          <w:p w14:paraId="5A435F93" w14:textId="77777777" w:rsidR="00097939" w:rsidRPr="00816C4A" w:rsidRDefault="00097939" w:rsidP="006B4DE1">
            <w:pPr>
              <w:pStyle w:val="TAC"/>
              <w:rPr>
                <w:lang w:eastAsia="en-GB"/>
              </w:rPr>
            </w:pPr>
            <w:r w:rsidRPr="00816C4A">
              <w:rPr>
                <w:lang w:eastAsia="en-GB"/>
              </w:rPr>
              <w:t>1</w:t>
            </w:r>
          </w:p>
        </w:tc>
        <w:tc>
          <w:tcPr>
            <w:tcW w:w="1721" w:type="dxa"/>
            <w:vMerge w:val="restart"/>
          </w:tcPr>
          <w:p w14:paraId="65B673AD" w14:textId="77777777" w:rsidR="00097939" w:rsidRPr="00816C4A" w:rsidRDefault="00097939" w:rsidP="006B4DE1">
            <w:pPr>
              <w:pStyle w:val="FootnoteText"/>
              <w:jc w:val="center"/>
              <w:rPr>
                <w:rFonts w:ascii="Arial" w:hAnsi="Arial"/>
                <w:sz w:val="18"/>
              </w:rPr>
            </w:pPr>
            <w:r w:rsidRPr="00816C4A">
              <w:rPr>
                <w:rFonts w:ascii="Arial" w:hAnsi="Arial"/>
                <w:sz w:val="18"/>
              </w:rPr>
              <w:t>'56'</w:t>
            </w:r>
          </w:p>
        </w:tc>
        <w:tc>
          <w:tcPr>
            <w:tcW w:w="1787" w:type="dxa"/>
            <w:vMerge w:val="restart"/>
          </w:tcPr>
          <w:p w14:paraId="2380958E" w14:textId="77777777" w:rsidR="00097939" w:rsidRPr="00816C4A" w:rsidRDefault="00097939" w:rsidP="006B4DE1">
            <w:pPr>
              <w:pStyle w:val="FootnoteText"/>
              <w:jc w:val="center"/>
              <w:rPr>
                <w:rFonts w:ascii="Arial" w:hAnsi="Arial"/>
                <w:sz w:val="18"/>
              </w:rPr>
            </w:pPr>
            <w:r w:rsidRPr="00816C4A">
              <w:rPr>
                <w:rFonts w:ascii="Arial" w:hAnsi="Arial"/>
                <w:sz w:val="18"/>
              </w:rPr>
              <w:t>'56' or 'D6'</w:t>
            </w:r>
          </w:p>
        </w:tc>
        <w:tc>
          <w:tcPr>
            <w:tcW w:w="1220" w:type="dxa"/>
            <w:vMerge w:val="restart"/>
          </w:tcPr>
          <w:p w14:paraId="16F63D08" w14:textId="77777777" w:rsidR="00097939" w:rsidRPr="00816C4A" w:rsidRDefault="00097939" w:rsidP="006B4DE1">
            <w:pPr>
              <w:pStyle w:val="TAC"/>
              <w:rPr>
                <w:lang w:eastAsia="en-GB"/>
              </w:rPr>
            </w:pPr>
            <w:r w:rsidRPr="00816C4A">
              <w:rPr>
                <w:lang w:eastAsia="en-GB"/>
              </w:rPr>
              <w:t>yes</w:t>
            </w:r>
          </w:p>
        </w:tc>
      </w:tr>
      <w:tr w:rsidR="00097939" w14:paraId="505B7841" w14:textId="77777777" w:rsidTr="006B4DE1">
        <w:trPr>
          <w:jc w:val="center"/>
        </w:trPr>
        <w:tc>
          <w:tcPr>
            <w:tcW w:w="3332" w:type="dxa"/>
          </w:tcPr>
          <w:p w14:paraId="58BE6554" w14:textId="77777777" w:rsidR="00097939" w:rsidRPr="00816C4A" w:rsidRDefault="00097939" w:rsidP="006B4DE1">
            <w:pPr>
              <w:pStyle w:val="TAL"/>
              <w:tabs>
                <w:tab w:val="left" w:pos="3012"/>
              </w:tabs>
              <w:rPr>
                <w:lang w:val="sv-SE"/>
              </w:rPr>
            </w:pPr>
            <w:r>
              <w:rPr>
                <w:lang w:val="sv-SE"/>
              </w:rPr>
              <w:t>Slice information tag</w:t>
            </w:r>
          </w:p>
        </w:tc>
        <w:tc>
          <w:tcPr>
            <w:tcW w:w="1296" w:type="dxa"/>
            <w:vMerge/>
          </w:tcPr>
          <w:p w14:paraId="1B422135" w14:textId="77777777" w:rsidR="00097939" w:rsidRDefault="00097939" w:rsidP="006B4DE1">
            <w:pPr>
              <w:pStyle w:val="TAC"/>
            </w:pPr>
          </w:p>
        </w:tc>
        <w:tc>
          <w:tcPr>
            <w:tcW w:w="1721" w:type="dxa"/>
            <w:vMerge/>
          </w:tcPr>
          <w:p w14:paraId="5300B1FD" w14:textId="77777777" w:rsidR="00097939" w:rsidRDefault="00097939" w:rsidP="006B4DE1">
            <w:pPr>
              <w:pStyle w:val="FootnoteText"/>
              <w:jc w:val="center"/>
              <w:rPr>
                <w:rFonts w:ascii="Arial" w:hAnsi="Arial"/>
                <w:sz w:val="18"/>
              </w:rPr>
            </w:pPr>
          </w:p>
        </w:tc>
        <w:tc>
          <w:tcPr>
            <w:tcW w:w="1787" w:type="dxa"/>
            <w:vMerge/>
          </w:tcPr>
          <w:p w14:paraId="5CB9188A" w14:textId="77777777" w:rsidR="00097939" w:rsidRDefault="00097939" w:rsidP="006B4DE1">
            <w:pPr>
              <w:pStyle w:val="FootnoteText"/>
              <w:jc w:val="center"/>
              <w:rPr>
                <w:rFonts w:ascii="Arial" w:hAnsi="Arial"/>
                <w:sz w:val="18"/>
              </w:rPr>
            </w:pPr>
          </w:p>
        </w:tc>
        <w:tc>
          <w:tcPr>
            <w:tcW w:w="1220" w:type="dxa"/>
            <w:vMerge/>
          </w:tcPr>
          <w:p w14:paraId="43EF59F9" w14:textId="77777777" w:rsidR="00097939" w:rsidRDefault="00097939" w:rsidP="006B4DE1">
            <w:pPr>
              <w:pStyle w:val="TAC"/>
            </w:pPr>
          </w:p>
        </w:tc>
      </w:tr>
      <w:tr w:rsidR="00097939" w14:paraId="399A7BEE" w14:textId="77777777" w:rsidTr="006B4DE1">
        <w:trPr>
          <w:jc w:val="center"/>
        </w:trPr>
        <w:tc>
          <w:tcPr>
            <w:tcW w:w="3332" w:type="dxa"/>
          </w:tcPr>
          <w:p w14:paraId="60212470" w14:textId="77777777" w:rsidR="00097939" w:rsidRDefault="00097939" w:rsidP="006B4DE1">
            <w:pPr>
              <w:pStyle w:val="TAL"/>
              <w:tabs>
                <w:tab w:val="left" w:pos="3012"/>
              </w:tabs>
              <w:rPr>
                <w:lang w:val="sv-SE"/>
              </w:rPr>
            </w:pPr>
            <w:r>
              <w:rPr>
                <w:lang w:val="sv-SE"/>
              </w:rPr>
              <w:t>HNB name tag</w:t>
            </w:r>
          </w:p>
        </w:tc>
        <w:tc>
          <w:tcPr>
            <w:tcW w:w="1296" w:type="dxa"/>
            <w:vMerge w:val="restart"/>
          </w:tcPr>
          <w:p w14:paraId="727FB9D2" w14:textId="77777777" w:rsidR="00097939" w:rsidRDefault="00097939" w:rsidP="006B4DE1">
            <w:pPr>
              <w:pStyle w:val="TAC"/>
            </w:pPr>
            <w:r>
              <w:t>1</w:t>
            </w:r>
          </w:p>
        </w:tc>
        <w:tc>
          <w:tcPr>
            <w:tcW w:w="1721" w:type="dxa"/>
            <w:vMerge w:val="restart"/>
          </w:tcPr>
          <w:p w14:paraId="2908A507" w14:textId="77777777" w:rsidR="00097939" w:rsidRDefault="00097939" w:rsidP="006B4DE1">
            <w:pPr>
              <w:pStyle w:val="FootnoteText"/>
              <w:jc w:val="center"/>
              <w:rPr>
                <w:rFonts w:ascii="Arial" w:hAnsi="Arial"/>
                <w:sz w:val="18"/>
              </w:rPr>
            </w:pPr>
            <w:r>
              <w:rPr>
                <w:rFonts w:ascii="Arial" w:hAnsi="Arial"/>
                <w:sz w:val="18"/>
              </w:rPr>
              <w:t>'57'</w:t>
            </w:r>
          </w:p>
        </w:tc>
        <w:tc>
          <w:tcPr>
            <w:tcW w:w="1787" w:type="dxa"/>
            <w:vMerge w:val="restart"/>
          </w:tcPr>
          <w:p w14:paraId="4BAFBB35" w14:textId="77777777" w:rsidR="00097939" w:rsidRDefault="00097939" w:rsidP="006B4DE1">
            <w:pPr>
              <w:pStyle w:val="FootnoteText"/>
              <w:jc w:val="center"/>
              <w:rPr>
                <w:rFonts w:ascii="Arial" w:hAnsi="Arial"/>
                <w:sz w:val="18"/>
              </w:rPr>
            </w:pPr>
            <w:r>
              <w:rPr>
                <w:rFonts w:ascii="Arial" w:hAnsi="Arial"/>
                <w:sz w:val="18"/>
              </w:rPr>
              <w:t>'57' or 'D7'</w:t>
            </w:r>
          </w:p>
        </w:tc>
        <w:tc>
          <w:tcPr>
            <w:tcW w:w="1220" w:type="dxa"/>
            <w:vMerge w:val="restart"/>
          </w:tcPr>
          <w:p w14:paraId="2FADCCE7" w14:textId="77777777" w:rsidR="00097939" w:rsidRDefault="00097939" w:rsidP="006B4DE1">
            <w:pPr>
              <w:pStyle w:val="TAC"/>
            </w:pPr>
            <w:r>
              <w:t>yes</w:t>
            </w:r>
          </w:p>
        </w:tc>
      </w:tr>
      <w:tr w:rsidR="00097939" w:rsidRPr="007A3066" w14:paraId="5F48CC47" w14:textId="77777777" w:rsidTr="006B4DE1">
        <w:trPr>
          <w:jc w:val="center"/>
        </w:trPr>
        <w:tc>
          <w:tcPr>
            <w:tcW w:w="3332" w:type="dxa"/>
          </w:tcPr>
          <w:p w14:paraId="76913445" w14:textId="77777777" w:rsidR="00097939" w:rsidRDefault="00097939" w:rsidP="006B4DE1">
            <w:pPr>
              <w:pStyle w:val="TAL"/>
              <w:tabs>
                <w:tab w:val="left" w:pos="3012"/>
              </w:tabs>
              <w:rPr>
                <w:lang w:val="sv-SE"/>
              </w:rPr>
            </w:pPr>
            <w:r w:rsidRPr="00816C4A">
              <w:rPr>
                <w:lang w:val="fr-FR"/>
              </w:rPr>
              <w:t>Extended rejection cause code tag</w:t>
            </w:r>
          </w:p>
        </w:tc>
        <w:tc>
          <w:tcPr>
            <w:tcW w:w="1296" w:type="dxa"/>
            <w:vMerge/>
          </w:tcPr>
          <w:p w14:paraId="3B8F40F7" w14:textId="77777777" w:rsidR="00097939" w:rsidRPr="007A3066" w:rsidRDefault="00097939" w:rsidP="006B4DE1">
            <w:pPr>
              <w:pStyle w:val="TAC"/>
              <w:rPr>
                <w:lang w:val="fr-FR"/>
              </w:rPr>
            </w:pPr>
          </w:p>
        </w:tc>
        <w:tc>
          <w:tcPr>
            <w:tcW w:w="1721" w:type="dxa"/>
            <w:vMerge/>
          </w:tcPr>
          <w:p w14:paraId="01BC0DFD" w14:textId="77777777" w:rsidR="00097939" w:rsidRPr="007A3066" w:rsidRDefault="00097939" w:rsidP="006B4DE1">
            <w:pPr>
              <w:pStyle w:val="FootnoteText"/>
              <w:jc w:val="center"/>
              <w:rPr>
                <w:rFonts w:ascii="Arial" w:hAnsi="Arial"/>
                <w:sz w:val="18"/>
                <w:lang w:val="fr-FR"/>
              </w:rPr>
            </w:pPr>
          </w:p>
        </w:tc>
        <w:tc>
          <w:tcPr>
            <w:tcW w:w="1787" w:type="dxa"/>
            <w:vMerge/>
          </w:tcPr>
          <w:p w14:paraId="2671569D" w14:textId="77777777" w:rsidR="00097939" w:rsidRPr="007A3066" w:rsidRDefault="00097939" w:rsidP="006B4DE1">
            <w:pPr>
              <w:pStyle w:val="FootnoteText"/>
              <w:jc w:val="center"/>
              <w:rPr>
                <w:rFonts w:ascii="Arial" w:hAnsi="Arial"/>
                <w:sz w:val="18"/>
                <w:lang w:val="fr-FR"/>
              </w:rPr>
            </w:pPr>
          </w:p>
        </w:tc>
        <w:tc>
          <w:tcPr>
            <w:tcW w:w="1220" w:type="dxa"/>
            <w:vMerge/>
          </w:tcPr>
          <w:p w14:paraId="65148540" w14:textId="77777777" w:rsidR="00097939" w:rsidRPr="007A3066" w:rsidRDefault="00097939" w:rsidP="006B4DE1">
            <w:pPr>
              <w:pStyle w:val="TAC"/>
              <w:rPr>
                <w:lang w:val="fr-FR"/>
              </w:rPr>
            </w:pPr>
          </w:p>
        </w:tc>
      </w:tr>
      <w:tr w:rsidR="00D11D13" w14:paraId="2499C180" w14:textId="77777777" w:rsidTr="00CF2EFD">
        <w:trPr>
          <w:jc w:val="center"/>
        </w:trPr>
        <w:tc>
          <w:tcPr>
            <w:tcW w:w="3332" w:type="dxa"/>
            <w:tcBorders>
              <w:top w:val="single" w:sz="6" w:space="0" w:color="auto"/>
              <w:left w:val="single" w:sz="6" w:space="0" w:color="auto"/>
              <w:bottom w:val="single" w:sz="6" w:space="0" w:color="auto"/>
              <w:right w:val="single" w:sz="6" w:space="0" w:color="auto"/>
            </w:tcBorders>
          </w:tcPr>
          <w:p w14:paraId="06D1AC71" w14:textId="77777777" w:rsidR="00D11D13" w:rsidRDefault="00D11D13" w:rsidP="006B4DE1">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4D12D10" w14:textId="77777777" w:rsidR="00D11D13" w:rsidRDefault="00D11D13" w:rsidP="006B4DE1">
            <w:pPr>
              <w:pStyle w:val="TAC"/>
            </w:pPr>
            <w:r>
              <w:t>1</w:t>
            </w:r>
          </w:p>
        </w:tc>
        <w:tc>
          <w:tcPr>
            <w:tcW w:w="1721" w:type="dxa"/>
            <w:vMerge w:val="restart"/>
            <w:tcBorders>
              <w:top w:val="single" w:sz="6" w:space="0" w:color="auto"/>
              <w:left w:val="single" w:sz="6" w:space="0" w:color="auto"/>
              <w:right w:val="single" w:sz="6" w:space="0" w:color="auto"/>
            </w:tcBorders>
          </w:tcPr>
          <w:p w14:paraId="57BA99A0" w14:textId="77777777" w:rsidR="00D11D13" w:rsidRDefault="00D11D13" w:rsidP="006B4DE1">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2CA46EA9" w14:textId="77777777" w:rsidR="00D11D13" w:rsidRDefault="00D11D13" w:rsidP="006B4DE1">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3B361393" w14:textId="77777777" w:rsidR="00D11D13" w:rsidRDefault="00D11D13" w:rsidP="006B4DE1">
            <w:pPr>
              <w:pStyle w:val="TAC"/>
            </w:pPr>
            <w:r>
              <w:t>yes</w:t>
            </w:r>
          </w:p>
        </w:tc>
      </w:tr>
      <w:tr w:rsidR="00D11D13" w14:paraId="2D05000E" w14:textId="77777777" w:rsidTr="00CF2EFD">
        <w:trPr>
          <w:jc w:val="center"/>
        </w:trPr>
        <w:tc>
          <w:tcPr>
            <w:tcW w:w="3332" w:type="dxa"/>
            <w:tcBorders>
              <w:top w:val="single" w:sz="6" w:space="0" w:color="auto"/>
              <w:left w:val="single" w:sz="6" w:space="0" w:color="auto"/>
              <w:bottom w:val="single" w:sz="6" w:space="0" w:color="auto"/>
              <w:right w:val="single" w:sz="6" w:space="0" w:color="auto"/>
            </w:tcBorders>
          </w:tcPr>
          <w:p w14:paraId="64C4F642" w14:textId="4DCAB944" w:rsidR="00D11D13" w:rsidRDefault="00D11D13" w:rsidP="00D11D13">
            <w:pPr>
              <w:pStyle w:val="TAL"/>
              <w:tabs>
                <w:tab w:val="left" w:pos="3012"/>
              </w:tabs>
              <w:rPr>
                <w:lang w:val="sv-SE"/>
              </w:rPr>
            </w:pPr>
            <w:r w:rsidRPr="001E4336">
              <w:rPr>
                <w:lang w:val="sv-SE"/>
              </w:rPr>
              <w:t>NG-RAN Primary Timing Advance Information</w:t>
            </w:r>
          </w:p>
        </w:tc>
        <w:tc>
          <w:tcPr>
            <w:tcW w:w="1296" w:type="dxa"/>
            <w:vMerge/>
            <w:tcBorders>
              <w:left w:val="single" w:sz="6" w:space="0" w:color="auto"/>
              <w:bottom w:val="single" w:sz="6" w:space="0" w:color="auto"/>
              <w:right w:val="single" w:sz="6" w:space="0" w:color="auto"/>
            </w:tcBorders>
          </w:tcPr>
          <w:p w14:paraId="73282900" w14:textId="77777777" w:rsidR="00D11D13" w:rsidRDefault="00D11D13" w:rsidP="00D11D13">
            <w:pPr>
              <w:pStyle w:val="TAC"/>
            </w:pPr>
          </w:p>
        </w:tc>
        <w:tc>
          <w:tcPr>
            <w:tcW w:w="1721" w:type="dxa"/>
            <w:vMerge/>
            <w:tcBorders>
              <w:left w:val="single" w:sz="6" w:space="0" w:color="auto"/>
              <w:bottom w:val="single" w:sz="6" w:space="0" w:color="auto"/>
              <w:right w:val="single" w:sz="6" w:space="0" w:color="auto"/>
            </w:tcBorders>
          </w:tcPr>
          <w:p w14:paraId="66B9DBD6" w14:textId="77777777" w:rsidR="00D11D13" w:rsidRDefault="00D11D13" w:rsidP="00D11D13">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3337DE2" w14:textId="77777777" w:rsidR="00D11D13" w:rsidRDefault="00D11D13" w:rsidP="00D11D13">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6970F21C" w14:textId="77777777" w:rsidR="00D11D13" w:rsidRDefault="00D11D13" w:rsidP="00D11D13">
            <w:pPr>
              <w:pStyle w:val="TAC"/>
            </w:pPr>
          </w:p>
        </w:tc>
      </w:tr>
      <w:tr w:rsidR="00D11D13" w14:paraId="72E95164" w14:textId="77777777" w:rsidTr="006B4DE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9A10FD6" w14:textId="1EBE739F" w:rsidR="00D11D13" w:rsidRDefault="00D11D13" w:rsidP="00D11D13">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w:t>
            </w:r>
            <w:r>
              <w:rPr>
                <w:szCs w:val="18"/>
              </w:rPr>
              <w:lastRenderedPageBreak/>
              <w:t>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7BE4628F" w14:textId="77777777" w:rsidR="00097939" w:rsidRDefault="00097939" w:rsidP="00097939"/>
    <w:p w14:paraId="03A60442" w14:textId="77777777" w:rsidR="00E86E7B" w:rsidRPr="00816C4A" w:rsidRDefault="00E86E7B" w:rsidP="00097939">
      <w:pPr>
        <w:pStyle w:val="Heading2"/>
      </w:pPr>
      <w:bookmarkStart w:id="3577" w:name="_Toc50972498"/>
      <w:bookmarkStart w:id="3578" w:name="_Toc163045986"/>
      <w:r w:rsidRPr="00816C4A">
        <w:t>9.4</w:t>
      </w:r>
      <w:r>
        <w:tab/>
      </w:r>
      <w:r w:rsidRPr="00816C4A">
        <w:t>Type of Command and Next Action Indicator</w:t>
      </w:r>
      <w:bookmarkEnd w:id="3571"/>
      <w:bookmarkEnd w:id="3572"/>
      <w:bookmarkEnd w:id="3573"/>
      <w:bookmarkEnd w:id="3574"/>
      <w:bookmarkEnd w:id="3575"/>
      <w:bookmarkEnd w:id="3576"/>
      <w:bookmarkEnd w:id="3577"/>
      <w:bookmarkEnd w:id="3578"/>
    </w:p>
    <w:p w14:paraId="12FE18A5" w14:textId="14313051" w:rsidR="00E86E7B" w:rsidRPr="00816C4A" w:rsidRDefault="00E86E7B" w:rsidP="00E86E7B">
      <w:pPr>
        <w:keepNext/>
      </w:pPr>
      <w:r w:rsidRPr="00816C4A">
        <w:t xml:space="preserve">The table below shows the values which shall be used for Type of Command coding (see </w:t>
      </w:r>
      <w:r w:rsidR="00E05181" w:rsidRPr="00816C4A">
        <w:t>clause</w:t>
      </w:r>
      <w:r w:rsidR="00E05181">
        <w:t> </w:t>
      </w:r>
      <w:r w:rsidR="00E05181" w:rsidRPr="00816C4A">
        <w:t>8</w:t>
      </w:r>
      <w:r w:rsidRPr="00816C4A">
        <w:t xml:space="preserve">.6) and Next Action Indicator coding (see </w:t>
      </w:r>
      <w:r w:rsidR="00E05181" w:rsidRPr="00816C4A">
        <w:t>clause</w:t>
      </w:r>
      <w:r w:rsidR="00E05181">
        <w:t> </w:t>
      </w:r>
      <w:r w:rsidR="00E05181" w:rsidRPr="00816C4A">
        <w:t>8</w:t>
      </w:r>
      <w:r w:rsidRPr="00816C4A">
        <w:t xml:space="preserve">.24) in addition to those defined in ETSI TS 102 223 [32] </w:t>
      </w:r>
      <w:r w:rsidR="00E05181" w:rsidRPr="00816C4A">
        <w:t>clause</w:t>
      </w:r>
      <w:r w:rsidR="00E05181">
        <w:t> </w:t>
      </w:r>
      <w:r w:rsidR="00E05181" w:rsidRPr="00816C4A">
        <w:t>9</w:t>
      </w:r>
      <w:r w:rsidRPr="00816C4A">
        <w:t>.4.</w:t>
      </w:r>
    </w:p>
    <w:p w14:paraId="39041C0D"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717881E8" w14:textId="77777777" w:rsidTr="00B27DCC">
        <w:trPr>
          <w:cantSplit/>
          <w:jc w:val="center"/>
        </w:trPr>
        <w:tc>
          <w:tcPr>
            <w:tcW w:w="773" w:type="dxa"/>
          </w:tcPr>
          <w:p w14:paraId="6DB4FBB5" w14:textId="77777777" w:rsidR="00E86E7B" w:rsidRPr="00816C4A" w:rsidRDefault="00E86E7B" w:rsidP="00B27DCC">
            <w:pPr>
              <w:pStyle w:val="TAH"/>
              <w:rPr>
                <w:lang w:eastAsia="en-GB"/>
              </w:rPr>
            </w:pPr>
            <w:r w:rsidRPr="00816C4A">
              <w:rPr>
                <w:lang w:eastAsia="en-GB"/>
              </w:rPr>
              <w:t>Value</w:t>
            </w:r>
          </w:p>
        </w:tc>
        <w:tc>
          <w:tcPr>
            <w:tcW w:w="3552" w:type="dxa"/>
          </w:tcPr>
          <w:p w14:paraId="5329388D" w14:textId="77777777" w:rsidR="00E86E7B" w:rsidRPr="00816C4A" w:rsidRDefault="00E86E7B" w:rsidP="00B27DCC">
            <w:pPr>
              <w:pStyle w:val="TAH"/>
              <w:rPr>
                <w:lang w:eastAsia="en-GB"/>
              </w:rPr>
            </w:pPr>
            <w:r w:rsidRPr="00816C4A">
              <w:rPr>
                <w:lang w:eastAsia="en-GB"/>
              </w:rPr>
              <w:t>Name</w:t>
            </w:r>
          </w:p>
        </w:tc>
        <w:tc>
          <w:tcPr>
            <w:tcW w:w="1984" w:type="dxa"/>
          </w:tcPr>
          <w:p w14:paraId="6F6B6557"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061BBEEF"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56B5E52C" w14:textId="77777777" w:rsidTr="00B27DCC">
        <w:trPr>
          <w:cantSplit/>
          <w:jc w:val="center"/>
        </w:trPr>
        <w:tc>
          <w:tcPr>
            <w:tcW w:w="773" w:type="dxa"/>
          </w:tcPr>
          <w:p w14:paraId="371C8C21" w14:textId="77777777" w:rsidR="00E86E7B" w:rsidRPr="00816C4A" w:rsidRDefault="00E86E7B" w:rsidP="00B27DCC">
            <w:pPr>
              <w:pStyle w:val="TAC"/>
              <w:rPr>
                <w:lang w:eastAsia="en-GB"/>
              </w:rPr>
            </w:pPr>
            <w:r w:rsidRPr="00816C4A">
              <w:rPr>
                <w:lang w:eastAsia="en-GB"/>
              </w:rPr>
              <w:t>'11'</w:t>
            </w:r>
          </w:p>
        </w:tc>
        <w:tc>
          <w:tcPr>
            <w:tcW w:w="3552" w:type="dxa"/>
          </w:tcPr>
          <w:p w14:paraId="5D38A8BA" w14:textId="77777777" w:rsidR="00E86E7B" w:rsidRPr="00816C4A" w:rsidRDefault="00E86E7B" w:rsidP="00B27DCC">
            <w:pPr>
              <w:pStyle w:val="TAL"/>
              <w:tabs>
                <w:tab w:val="left" w:pos="3126"/>
              </w:tabs>
            </w:pPr>
            <w:r w:rsidRPr="00816C4A">
              <w:t>SEND SS</w:t>
            </w:r>
          </w:p>
        </w:tc>
        <w:tc>
          <w:tcPr>
            <w:tcW w:w="1984" w:type="dxa"/>
          </w:tcPr>
          <w:p w14:paraId="61ADC022" w14:textId="77777777" w:rsidR="00E86E7B" w:rsidRPr="00816C4A" w:rsidRDefault="00E86E7B" w:rsidP="00B27DCC">
            <w:pPr>
              <w:pStyle w:val="TAC"/>
              <w:rPr>
                <w:lang w:eastAsia="en-GB"/>
              </w:rPr>
            </w:pPr>
            <w:r w:rsidRPr="00816C4A">
              <w:rPr>
                <w:lang w:eastAsia="en-GB"/>
              </w:rPr>
              <w:t>X</w:t>
            </w:r>
          </w:p>
        </w:tc>
        <w:tc>
          <w:tcPr>
            <w:tcW w:w="1843" w:type="dxa"/>
          </w:tcPr>
          <w:p w14:paraId="61B0CD03" w14:textId="77777777" w:rsidR="00E86E7B" w:rsidRPr="00816C4A" w:rsidRDefault="00E86E7B" w:rsidP="00B27DCC">
            <w:pPr>
              <w:pStyle w:val="TAC"/>
              <w:rPr>
                <w:lang w:eastAsia="en-GB"/>
              </w:rPr>
            </w:pPr>
            <w:r w:rsidRPr="00816C4A">
              <w:rPr>
                <w:lang w:eastAsia="en-GB"/>
              </w:rPr>
              <w:t>X</w:t>
            </w:r>
          </w:p>
        </w:tc>
      </w:tr>
      <w:tr w:rsidR="00E86E7B" w:rsidRPr="00816C4A" w14:paraId="0555F655" w14:textId="77777777" w:rsidTr="00B27DCC">
        <w:trPr>
          <w:cantSplit/>
          <w:jc w:val="center"/>
        </w:trPr>
        <w:tc>
          <w:tcPr>
            <w:tcW w:w="773" w:type="dxa"/>
          </w:tcPr>
          <w:p w14:paraId="1B25B735" w14:textId="77777777" w:rsidR="00E86E7B" w:rsidRPr="00816C4A" w:rsidRDefault="00E86E7B" w:rsidP="00B27DCC">
            <w:pPr>
              <w:pStyle w:val="TAC"/>
              <w:rPr>
                <w:lang w:eastAsia="en-GB"/>
              </w:rPr>
            </w:pPr>
            <w:r w:rsidRPr="00816C4A">
              <w:rPr>
                <w:lang w:eastAsia="en-GB"/>
              </w:rPr>
              <w:t>'12'</w:t>
            </w:r>
          </w:p>
        </w:tc>
        <w:tc>
          <w:tcPr>
            <w:tcW w:w="3552" w:type="dxa"/>
          </w:tcPr>
          <w:p w14:paraId="10F22727" w14:textId="77777777" w:rsidR="00E86E7B" w:rsidRPr="00816C4A" w:rsidRDefault="00E86E7B" w:rsidP="00B27DCC">
            <w:pPr>
              <w:pStyle w:val="TAL"/>
              <w:tabs>
                <w:tab w:val="left" w:pos="3126"/>
              </w:tabs>
            </w:pPr>
            <w:r w:rsidRPr="00816C4A">
              <w:t>SEND USSD</w:t>
            </w:r>
          </w:p>
        </w:tc>
        <w:tc>
          <w:tcPr>
            <w:tcW w:w="1984" w:type="dxa"/>
          </w:tcPr>
          <w:p w14:paraId="34D4ADCE" w14:textId="77777777" w:rsidR="00E86E7B" w:rsidRPr="00816C4A" w:rsidRDefault="00E86E7B" w:rsidP="00B27DCC">
            <w:pPr>
              <w:pStyle w:val="TAC"/>
              <w:rPr>
                <w:lang w:eastAsia="en-GB"/>
              </w:rPr>
            </w:pPr>
            <w:r w:rsidRPr="00816C4A">
              <w:rPr>
                <w:lang w:eastAsia="en-GB"/>
              </w:rPr>
              <w:t>X</w:t>
            </w:r>
          </w:p>
        </w:tc>
        <w:tc>
          <w:tcPr>
            <w:tcW w:w="1843" w:type="dxa"/>
          </w:tcPr>
          <w:p w14:paraId="5E1C78DF" w14:textId="77777777" w:rsidR="00E86E7B" w:rsidRPr="00816C4A" w:rsidRDefault="00E86E7B" w:rsidP="00B27DCC">
            <w:pPr>
              <w:pStyle w:val="TAC"/>
              <w:rPr>
                <w:lang w:eastAsia="en-GB"/>
              </w:rPr>
            </w:pPr>
            <w:r w:rsidRPr="00816C4A">
              <w:rPr>
                <w:lang w:eastAsia="en-GB"/>
              </w:rPr>
              <w:t>X</w:t>
            </w:r>
          </w:p>
        </w:tc>
      </w:tr>
      <w:tr w:rsidR="00E86E7B" w:rsidRPr="00816C4A" w14:paraId="7A065F03" w14:textId="77777777" w:rsidTr="00B27DCC">
        <w:trPr>
          <w:cantSplit/>
          <w:jc w:val="center"/>
        </w:trPr>
        <w:tc>
          <w:tcPr>
            <w:tcW w:w="773" w:type="dxa"/>
          </w:tcPr>
          <w:p w14:paraId="4DD7BCE5" w14:textId="77777777" w:rsidR="00E86E7B" w:rsidRPr="00816C4A" w:rsidRDefault="00E86E7B" w:rsidP="00B27DCC">
            <w:pPr>
              <w:pStyle w:val="TAC"/>
              <w:rPr>
                <w:lang w:eastAsia="en-GB"/>
              </w:rPr>
            </w:pPr>
            <w:r w:rsidRPr="00816C4A">
              <w:rPr>
                <w:lang w:eastAsia="en-GB"/>
              </w:rPr>
              <w:t>'16'</w:t>
            </w:r>
          </w:p>
        </w:tc>
        <w:tc>
          <w:tcPr>
            <w:tcW w:w="3552" w:type="dxa"/>
          </w:tcPr>
          <w:p w14:paraId="687688DC" w14:textId="77777777" w:rsidR="00E86E7B" w:rsidRPr="00816C4A" w:rsidRDefault="00E86E7B" w:rsidP="00B27DCC">
            <w:pPr>
              <w:pStyle w:val="TAL"/>
              <w:tabs>
                <w:tab w:val="left" w:pos="3126"/>
              </w:tabs>
            </w:pPr>
            <w:r w:rsidRPr="00816C4A">
              <w:t>Geographical Location Request</w:t>
            </w:r>
          </w:p>
        </w:tc>
        <w:tc>
          <w:tcPr>
            <w:tcW w:w="1984" w:type="dxa"/>
          </w:tcPr>
          <w:p w14:paraId="266D60CD" w14:textId="77777777" w:rsidR="00E86E7B" w:rsidRPr="00816C4A" w:rsidRDefault="00E86E7B" w:rsidP="00B27DCC">
            <w:pPr>
              <w:pStyle w:val="TAC"/>
              <w:rPr>
                <w:lang w:eastAsia="en-GB"/>
              </w:rPr>
            </w:pPr>
            <w:r w:rsidRPr="00816C4A">
              <w:rPr>
                <w:lang w:eastAsia="en-GB"/>
              </w:rPr>
              <w:t>X</w:t>
            </w:r>
          </w:p>
        </w:tc>
        <w:tc>
          <w:tcPr>
            <w:tcW w:w="1843" w:type="dxa"/>
          </w:tcPr>
          <w:p w14:paraId="4D275C22" w14:textId="77777777" w:rsidR="00E86E7B" w:rsidRPr="00816C4A" w:rsidRDefault="00E86E7B" w:rsidP="00B27DCC">
            <w:pPr>
              <w:pStyle w:val="TAC"/>
              <w:rPr>
                <w:lang w:eastAsia="en-GB"/>
              </w:rPr>
            </w:pPr>
          </w:p>
        </w:tc>
      </w:tr>
      <w:tr w:rsidR="00E86E7B" w:rsidRPr="00816C4A" w14:paraId="186C548B" w14:textId="77777777" w:rsidTr="00B27DCC">
        <w:trPr>
          <w:cantSplit/>
          <w:jc w:val="center"/>
        </w:trPr>
        <w:tc>
          <w:tcPr>
            <w:tcW w:w="773" w:type="dxa"/>
          </w:tcPr>
          <w:p w14:paraId="6177EE0C" w14:textId="77777777" w:rsidR="00E86E7B" w:rsidRPr="00816C4A" w:rsidRDefault="00E86E7B" w:rsidP="00B27DCC">
            <w:pPr>
              <w:pStyle w:val="TAC"/>
            </w:pPr>
            <w:r w:rsidRPr="00816C4A">
              <w:t>'75'</w:t>
            </w:r>
          </w:p>
        </w:tc>
        <w:tc>
          <w:tcPr>
            <w:tcW w:w="3552" w:type="dxa"/>
          </w:tcPr>
          <w:p w14:paraId="50F43B38" w14:textId="77777777" w:rsidR="00E86E7B" w:rsidRPr="00816C4A" w:rsidRDefault="00E86E7B" w:rsidP="00B27DCC">
            <w:pPr>
              <w:pStyle w:val="TAL"/>
              <w:tabs>
                <w:tab w:val="left" w:pos="3126"/>
              </w:tabs>
            </w:pPr>
            <w:r w:rsidRPr="00816C4A">
              <w:t>reserved for 3GPP (for future usage)</w:t>
            </w:r>
          </w:p>
        </w:tc>
        <w:tc>
          <w:tcPr>
            <w:tcW w:w="1984" w:type="dxa"/>
          </w:tcPr>
          <w:p w14:paraId="4490ACA9" w14:textId="77777777" w:rsidR="00E86E7B" w:rsidRPr="00816C4A" w:rsidRDefault="00E86E7B" w:rsidP="00B27DCC">
            <w:pPr>
              <w:pStyle w:val="TAC"/>
            </w:pPr>
            <w:r w:rsidRPr="00816C4A">
              <w:t>not available</w:t>
            </w:r>
          </w:p>
        </w:tc>
        <w:tc>
          <w:tcPr>
            <w:tcW w:w="1843" w:type="dxa"/>
          </w:tcPr>
          <w:p w14:paraId="7D3C96A6" w14:textId="77777777" w:rsidR="00E86E7B" w:rsidRPr="00816C4A" w:rsidRDefault="00E86E7B" w:rsidP="00B27DCC">
            <w:pPr>
              <w:pStyle w:val="TAC"/>
            </w:pPr>
            <w:r w:rsidRPr="00816C4A">
              <w:t>not available</w:t>
            </w:r>
          </w:p>
        </w:tc>
      </w:tr>
      <w:tr w:rsidR="00E86E7B" w:rsidRPr="00816C4A" w14:paraId="3D93D78A" w14:textId="77777777" w:rsidTr="00B27DCC">
        <w:trPr>
          <w:cantSplit/>
          <w:jc w:val="center"/>
        </w:trPr>
        <w:tc>
          <w:tcPr>
            <w:tcW w:w="773" w:type="dxa"/>
          </w:tcPr>
          <w:p w14:paraId="0EF42440" w14:textId="77777777" w:rsidR="00E86E7B" w:rsidRPr="00816C4A" w:rsidRDefault="00E86E7B" w:rsidP="00B27DCC">
            <w:pPr>
              <w:pStyle w:val="TAC"/>
            </w:pPr>
            <w:r w:rsidRPr="00816C4A">
              <w:t>'76'</w:t>
            </w:r>
          </w:p>
        </w:tc>
        <w:tc>
          <w:tcPr>
            <w:tcW w:w="3552" w:type="dxa"/>
          </w:tcPr>
          <w:p w14:paraId="471F773A" w14:textId="77777777" w:rsidR="00E86E7B" w:rsidRPr="00816C4A" w:rsidRDefault="00E86E7B" w:rsidP="00B27DCC">
            <w:pPr>
              <w:pStyle w:val="TAL"/>
              <w:tabs>
                <w:tab w:val="left" w:pos="3126"/>
              </w:tabs>
            </w:pPr>
            <w:r w:rsidRPr="00816C4A">
              <w:t>reserved for 3GPP (for future usage)</w:t>
            </w:r>
          </w:p>
        </w:tc>
        <w:tc>
          <w:tcPr>
            <w:tcW w:w="1984" w:type="dxa"/>
          </w:tcPr>
          <w:p w14:paraId="1D2DCCF4" w14:textId="77777777" w:rsidR="00E86E7B" w:rsidRPr="00816C4A" w:rsidRDefault="00E86E7B" w:rsidP="00B27DCC">
            <w:pPr>
              <w:pStyle w:val="TAC"/>
            </w:pPr>
            <w:r w:rsidRPr="00816C4A">
              <w:t>not available</w:t>
            </w:r>
          </w:p>
        </w:tc>
        <w:tc>
          <w:tcPr>
            <w:tcW w:w="1843" w:type="dxa"/>
          </w:tcPr>
          <w:p w14:paraId="011C812A" w14:textId="77777777" w:rsidR="00E86E7B" w:rsidRPr="00816C4A" w:rsidRDefault="00E86E7B" w:rsidP="00B27DCC">
            <w:pPr>
              <w:pStyle w:val="TAC"/>
            </w:pPr>
            <w:r w:rsidRPr="00816C4A">
              <w:t>not available</w:t>
            </w:r>
          </w:p>
        </w:tc>
      </w:tr>
      <w:tr w:rsidR="00E86E7B" w:rsidRPr="00816C4A" w14:paraId="092E9219" w14:textId="77777777" w:rsidTr="00B27DCC">
        <w:trPr>
          <w:cantSplit/>
          <w:jc w:val="center"/>
        </w:trPr>
        <w:tc>
          <w:tcPr>
            <w:tcW w:w="773" w:type="dxa"/>
          </w:tcPr>
          <w:p w14:paraId="6BC09436" w14:textId="77777777" w:rsidR="00E86E7B" w:rsidRPr="00816C4A" w:rsidRDefault="00E86E7B" w:rsidP="00B27DCC">
            <w:pPr>
              <w:pStyle w:val="TAC"/>
            </w:pPr>
            <w:r w:rsidRPr="00816C4A">
              <w:t>'77'</w:t>
            </w:r>
          </w:p>
        </w:tc>
        <w:tc>
          <w:tcPr>
            <w:tcW w:w="3552" w:type="dxa"/>
          </w:tcPr>
          <w:p w14:paraId="5602C112" w14:textId="77777777" w:rsidR="00E86E7B" w:rsidRPr="00816C4A" w:rsidRDefault="00E86E7B" w:rsidP="00B27DCC">
            <w:pPr>
              <w:pStyle w:val="TAL"/>
              <w:tabs>
                <w:tab w:val="left" w:pos="3126"/>
              </w:tabs>
            </w:pPr>
            <w:r w:rsidRPr="00816C4A">
              <w:t>reserved for 3GPP (for future usage)</w:t>
            </w:r>
          </w:p>
        </w:tc>
        <w:tc>
          <w:tcPr>
            <w:tcW w:w="1984" w:type="dxa"/>
          </w:tcPr>
          <w:p w14:paraId="42B5A748" w14:textId="77777777" w:rsidR="00E86E7B" w:rsidRPr="00816C4A" w:rsidRDefault="00E86E7B" w:rsidP="00B27DCC">
            <w:pPr>
              <w:pStyle w:val="TAC"/>
            </w:pPr>
            <w:r w:rsidRPr="00816C4A">
              <w:t>not available</w:t>
            </w:r>
          </w:p>
        </w:tc>
        <w:tc>
          <w:tcPr>
            <w:tcW w:w="1843" w:type="dxa"/>
          </w:tcPr>
          <w:p w14:paraId="4DDF4388" w14:textId="77777777" w:rsidR="00E86E7B" w:rsidRPr="00816C4A" w:rsidRDefault="00E86E7B" w:rsidP="00B27DCC">
            <w:pPr>
              <w:pStyle w:val="TAC"/>
            </w:pPr>
            <w:r w:rsidRPr="00816C4A">
              <w:t>not available</w:t>
            </w:r>
          </w:p>
        </w:tc>
      </w:tr>
      <w:tr w:rsidR="00E86E7B" w:rsidRPr="00816C4A" w14:paraId="65E51784" w14:textId="77777777" w:rsidTr="00B27DCC">
        <w:trPr>
          <w:cantSplit/>
          <w:jc w:val="center"/>
        </w:trPr>
        <w:tc>
          <w:tcPr>
            <w:tcW w:w="773" w:type="dxa"/>
          </w:tcPr>
          <w:p w14:paraId="5AA78CD1" w14:textId="77777777" w:rsidR="00E86E7B" w:rsidRPr="00816C4A" w:rsidRDefault="00E86E7B" w:rsidP="00B27DCC">
            <w:pPr>
              <w:pStyle w:val="TAC"/>
            </w:pPr>
            <w:r w:rsidRPr="00816C4A">
              <w:t>'78'</w:t>
            </w:r>
          </w:p>
        </w:tc>
        <w:tc>
          <w:tcPr>
            <w:tcW w:w="3552" w:type="dxa"/>
          </w:tcPr>
          <w:p w14:paraId="68D20F8E" w14:textId="77777777" w:rsidR="00E86E7B" w:rsidRPr="00816C4A" w:rsidRDefault="00E86E7B" w:rsidP="00B27DCC">
            <w:pPr>
              <w:pStyle w:val="TAL"/>
              <w:tabs>
                <w:tab w:val="left" w:pos="3126"/>
              </w:tabs>
            </w:pPr>
            <w:r w:rsidRPr="00816C4A">
              <w:t>reserved for 3GPP (for future usage)</w:t>
            </w:r>
          </w:p>
        </w:tc>
        <w:tc>
          <w:tcPr>
            <w:tcW w:w="1984" w:type="dxa"/>
          </w:tcPr>
          <w:p w14:paraId="5DABAE6C" w14:textId="77777777" w:rsidR="00E86E7B" w:rsidRPr="00816C4A" w:rsidRDefault="00E86E7B" w:rsidP="00B27DCC">
            <w:pPr>
              <w:pStyle w:val="TAC"/>
            </w:pPr>
            <w:r w:rsidRPr="00816C4A">
              <w:t>not available</w:t>
            </w:r>
          </w:p>
        </w:tc>
        <w:tc>
          <w:tcPr>
            <w:tcW w:w="1843" w:type="dxa"/>
          </w:tcPr>
          <w:p w14:paraId="1E4F5E65" w14:textId="77777777" w:rsidR="00E86E7B" w:rsidRPr="00816C4A" w:rsidRDefault="00E86E7B" w:rsidP="00B27DCC">
            <w:pPr>
              <w:pStyle w:val="TAC"/>
            </w:pPr>
            <w:r w:rsidRPr="00816C4A">
              <w:t>not available</w:t>
            </w:r>
          </w:p>
        </w:tc>
      </w:tr>
    </w:tbl>
    <w:p w14:paraId="20C40017" w14:textId="77777777" w:rsidR="00E86E7B" w:rsidRPr="00816C4A" w:rsidRDefault="00E86E7B" w:rsidP="00E86E7B">
      <w:bookmarkStart w:id="3579" w:name="_Toc3201104"/>
    </w:p>
    <w:p w14:paraId="1A4443BB" w14:textId="77777777" w:rsidR="00E86E7B" w:rsidRPr="00816C4A" w:rsidRDefault="00E86E7B" w:rsidP="00E86E7B">
      <w:pPr>
        <w:pStyle w:val="Heading1"/>
      </w:pPr>
      <w:bookmarkStart w:id="3580" w:name="_Toc20392847"/>
      <w:bookmarkStart w:id="3581" w:name="_Toc27774494"/>
      <w:bookmarkStart w:id="3582" w:name="_Toc36482954"/>
      <w:bookmarkStart w:id="3583" w:name="_Toc36484616"/>
      <w:bookmarkStart w:id="3584" w:name="_Toc44933546"/>
      <w:bookmarkStart w:id="3585" w:name="_Toc50972499"/>
      <w:bookmarkStart w:id="3586" w:name="_Toc163045987"/>
      <w:r w:rsidRPr="00816C4A">
        <w:t>10</w:t>
      </w:r>
      <w:r w:rsidRPr="00816C4A">
        <w:tab/>
        <w:t>Allowed Type of command and Device identity combinations</w:t>
      </w:r>
      <w:bookmarkEnd w:id="3579"/>
      <w:bookmarkEnd w:id="3580"/>
      <w:bookmarkEnd w:id="3581"/>
      <w:bookmarkEnd w:id="3582"/>
      <w:bookmarkEnd w:id="3583"/>
      <w:bookmarkEnd w:id="3584"/>
      <w:bookmarkEnd w:id="3585"/>
      <w:bookmarkEnd w:id="3586"/>
    </w:p>
    <w:p w14:paraId="47E71A73" w14:textId="10C29975" w:rsidR="00E86E7B" w:rsidRPr="00816C4A" w:rsidRDefault="00E86E7B" w:rsidP="00E86E7B">
      <w:r w:rsidRPr="00816C4A">
        <w:t xml:space="preserve">Only certain types of commands can be issued with certain device identities. These combinations are defined below, in addition to ETSI TS 102 223 [32] </w:t>
      </w:r>
      <w:r w:rsidR="00E05181" w:rsidRPr="00816C4A">
        <w:t>clause</w:t>
      </w:r>
      <w:r w:rsidR="00E05181">
        <w:t> </w:t>
      </w:r>
      <w:r w:rsidR="00E05181" w:rsidRPr="00816C4A">
        <w:t>1</w:t>
      </w:r>
      <w:r w:rsidRPr="00816C4A">
        <w:t>0.</w:t>
      </w:r>
    </w:p>
    <w:p w14:paraId="07EE8C7E" w14:textId="77777777" w:rsidR="00E86E7B" w:rsidRPr="00816C4A" w:rsidRDefault="00E86E7B" w:rsidP="00E86E7B">
      <w:pPr>
        <w:pStyle w:val="TH"/>
      </w:pPr>
    </w:p>
    <w:p w14:paraId="659061A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0E256712" w14:textId="77777777" w:rsidTr="00B27DCC">
        <w:trPr>
          <w:jc w:val="center"/>
        </w:trPr>
        <w:tc>
          <w:tcPr>
            <w:tcW w:w="4993" w:type="dxa"/>
          </w:tcPr>
          <w:p w14:paraId="6EFF90D2"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5D63AEDD"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543847C0"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99B8AA2" w14:textId="77777777" w:rsidTr="00B27DCC">
        <w:trPr>
          <w:jc w:val="center"/>
        </w:trPr>
        <w:tc>
          <w:tcPr>
            <w:tcW w:w="4993" w:type="dxa"/>
          </w:tcPr>
          <w:p w14:paraId="4BEFDA9B" w14:textId="77777777" w:rsidR="00E86E7B" w:rsidRPr="00816C4A" w:rsidRDefault="00E86E7B" w:rsidP="00B27DCC">
            <w:pPr>
              <w:pStyle w:val="TAL"/>
              <w:keepNext w:val="0"/>
              <w:keepLines w:val="0"/>
            </w:pPr>
            <w:r w:rsidRPr="00816C4A">
              <w:t>CELL BROADCAST DOWNLOAD</w:t>
            </w:r>
          </w:p>
        </w:tc>
        <w:tc>
          <w:tcPr>
            <w:tcW w:w="1799" w:type="dxa"/>
          </w:tcPr>
          <w:p w14:paraId="4BA24792"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2BA08F0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43F8C4A2" w14:textId="77777777" w:rsidTr="00B27DCC">
        <w:trPr>
          <w:jc w:val="center"/>
        </w:trPr>
        <w:tc>
          <w:tcPr>
            <w:tcW w:w="4993" w:type="dxa"/>
          </w:tcPr>
          <w:p w14:paraId="6F223E31" w14:textId="77777777" w:rsidR="00E86E7B" w:rsidRPr="00816C4A" w:rsidRDefault="00E86E7B" w:rsidP="00B27DCC">
            <w:pPr>
              <w:pStyle w:val="TAL"/>
              <w:keepNext w:val="0"/>
              <w:keepLines w:val="0"/>
            </w:pPr>
            <w:r w:rsidRPr="00816C4A">
              <w:t>MO SHORT MESSAGE CONTROL</w:t>
            </w:r>
          </w:p>
        </w:tc>
        <w:tc>
          <w:tcPr>
            <w:tcW w:w="1799" w:type="dxa"/>
          </w:tcPr>
          <w:p w14:paraId="0FB8D9BC"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4185C58F"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4F4435A" w14:textId="77777777" w:rsidTr="00B27DCC">
        <w:trPr>
          <w:jc w:val="center"/>
        </w:trPr>
        <w:tc>
          <w:tcPr>
            <w:tcW w:w="4993" w:type="dxa"/>
          </w:tcPr>
          <w:p w14:paraId="399C51D8" w14:textId="77777777" w:rsidR="00E86E7B" w:rsidRPr="00816C4A" w:rsidRDefault="00E86E7B" w:rsidP="00B27DCC">
            <w:pPr>
              <w:pStyle w:val="TAL"/>
              <w:keepNext w:val="0"/>
              <w:keepLines w:val="0"/>
            </w:pPr>
            <w:r w:rsidRPr="00816C4A">
              <w:t>SEND SS</w:t>
            </w:r>
          </w:p>
        </w:tc>
        <w:tc>
          <w:tcPr>
            <w:tcW w:w="1799" w:type="dxa"/>
          </w:tcPr>
          <w:p w14:paraId="3CFCA0E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2B50100"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5F1213D9" w14:textId="77777777" w:rsidTr="00B27DCC">
        <w:trPr>
          <w:jc w:val="center"/>
        </w:trPr>
        <w:tc>
          <w:tcPr>
            <w:tcW w:w="4993" w:type="dxa"/>
          </w:tcPr>
          <w:p w14:paraId="19C8B22F" w14:textId="77777777" w:rsidR="00E86E7B" w:rsidRPr="00816C4A" w:rsidRDefault="00E86E7B" w:rsidP="00B27DCC">
            <w:pPr>
              <w:pStyle w:val="TAL"/>
              <w:keepNext w:val="0"/>
              <w:keepLines w:val="0"/>
            </w:pPr>
            <w:r w:rsidRPr="00816C4A">
              <w:t>SEND USSD</w:t>
            </w:r>
          </w:p>
        </w:tc>
        <w:tc>
          <w:tcPr>
            <w:tcW w:w="1799" w:type="dxa"/>
          </w:tcPr>
          <w:p w14:paraId="43686A6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17C797AA"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483F91E0" w14:textId="77777777" w:rsidTr="00B27DCC">
        <w:trPr>
          <w:jc w:val="center"/>
        </w:trPr>
        <w:tc>
          <w:tcPr>
            <w:tcW w:w="4993" w:type="dxa"/>
          </w:tcPr>
          <w:p w14:paraId="5390436C" w14:textId="77777777" w:rsidR="00E86E7B" w:rsidRPr="00816C4A" w:rsidRDefault="00E86E7B" w:rsidP="00B27DCC">
            <w:pPr>
              <w:pStyle w:val="TAL"/>
              <w:keepNext w:val="0"/>
              <w:keepLines w:val="0"/>
            </w:pPr>
            <w:r w:rsidRPr="00816C4A">
              <w:t>(I-)WLAN Access Status</w:t>
            </w:r>
          </w:p>
        </w:tc>
        <w:tc>
          <w:tcPr>
            <w:tcW w:w="1799" w:type="dxa"/>
          </w:tcPr>
          <w:p w14:paraId="60776D09"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609ED433"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506FB4D2" w14:textId="77777777" w:rsidTr="00B27DCC">
        <w:trPr>
          <w:jc w:val="center"/>
        </w:trPr>
        <w:tc>
          <w:tcPr>
            <w:tcW w:w="4993" w:type="dxa"/>
          </w:tcPr>
          <w:p w14:paraId="49CC270D" w14:textId="77777777" w:rsidR="00E86E7B" w:rsidRPr="00816C4A" w:rsidRDefault="00E86E7B" w:rsidP="00B27DCC">
            <w:pPr>
              <w:pStyle w:val="TAL"/>
              <w:keepNext w:val="0"/>
              <w:keepLines w:val="0"/>
            </w:pPr>
            <w:r w:rsidRPr="00816C4A">
              <w:t>Network Rejection</w:t>
            </w:r>
          </w:p>
        </w:tc>
        <w:tc>
          <w:tcPr>
            <w:tcW w:w="1799" w:type="dxa"/>
          </w:tcPr>
          <w:p w14:paraId="3802EE0C"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6373116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5BC6E1C4" w14:textId="77777777" w:rsidTr="00B27DCC">
        <w:trPr>
          <w:jc w:val="center"/>
        </w:trPr>
        <w:tc>
          <w:tcPr>
            <w:tcW w:w="4993" w:type="dxa"/>
          </w:tcPr>
          <w:p w14:paraId="6878C7A9" w14:textId="77777777" w:rsidR="00E86E7B" w:rsidRPr="00816C4A" w:rsidRDefault="00E86E7B" w:rsidP="00B27DCC">
            <w:pPr>
              <w:pStyle w:val="TAL"/>
              <w:keepNext w:val="0"/>
              <w:keepLines w:val="0"/>
            </w:pPr>
            <w:r w:rsidRPr="00816C4A">
              <w:t>Geographical Location Request</w:t>
            </w:r>
          </w:p>
        </w:tc>
        <w:tc>
          <w:tcPr>
            <w:tcW w:w="1799" w:type="dxa"/>
          </w:tcPr>
          <w:p w14:paraId="7C908365"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F0DB433" w14:textId="77777777" w:rsidR="00E86E7B" w:rsidRPr="00816C4A" w:rsidRDefault="00E86E7B" w:rsidP="00B27DCC">
            <w:pPr>
              <w:pStyle w:val="TAC"/>
              <w:keepNext w:val="0"/>
              <w:keepLines w:val="0"/>
              <w:rPr>
                <w:lang w:eastAsia="en-GB"/>
              </w:rPr>
            </w:pPr>
            <w:r w:rsidRPr="00816C4A">
              <w:rPr>
                <w:lang w:eastAsia="en-GB"/>
              </w:rPr>
              <w:t>ME</w:t>
            </w:r>
          </w:p>
        </w:tc>
      </w:tr>
    </w:tbl>
    <w:p w14:paraId="77D002DA" w14:textId="77777777" w:rsidR="00E86E7B" w:rsidRPr="00816C4A" w:rsidRDefault="00E86E7B" w:rsidP="00E86E7B"/>
    <w:p w14:paraId="020A5F8F" w14:textId="77777777" w:rsidR="00E86E7B" w:rsidRPr="00816C4A" w:rsidRDefault="00E86E7B" w:rsidP="00E86E7B">
      <w:pPr>
        <w:pStyle w:val="Heading1"/>
      </w:pPr>
      <w:bookmarkStart w:id="3587" w:name="_Toc3201105"/>
      <w:bookmarkStart w:id="3588" w:name="_Toc20392848"/>
      <w:bookmarkStart w:id="3589" w:name="_Toc27774495"/>
      <w:bookmarkStart w:id="3590" w:name="_Toc36482955"/>
      <w:bookmarkStart w:id="3591" w:name="_Toc36484617"/>
      <w:bookmarkStart w:id="3592" w:name="_Toc44933547"/>
      <w:bookmarkStart w:id="3593" w:name="_Toc50972500"/>
      <w:bookmarkStart w:id="3594" w:name="_Toc163045988"/>
      <w:r w:rsidRPr="00816C4A">
        <w:t>11</w:t>
      </w:r>
      <w:r w:rsidRPr="00816C4A">
        <w:tab/>
        <w:t>Security requirements</w:t>
      </w:r>
      <w:bookmarkEnd w:id="3587"/>
      <w:bookmarkEnd w:id="3588"/>
      <w:bookmarkEnd w:id="3589"/>
      <w:bookmarkEnd w:id="3590"/>
      <w:bookmarkEnd w:id="3591"/>
      <w:bookmarkEnd w:id="3592"/>
      <w:bookmarkEnd w:id="3593"/>
      <w:bookmarkEnd w:id="3594"/>
    </w:p>
    <w:p w14:paraId="630095E3" w14:textId="1A79CF78" w:rsidR="00E86E7B" w:rsidRPr="00816C4A" w:rsidRDefault="00E05181"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2883145D" w14:textId="77777777" w:rsidR="00E86E7B" w:rsidRPr="00816C4A" w:rsidRDefault="00E86E7B" w:rsidP="00E86E7B">
      <w:pPr>
        <w:pStyle w:val="Heading8"/>
        <w:keepNext w:val="0"/>
        <w:keepLines w:val="0"/>
      </w:pPr>
      <w:r w:rsidRPr="00816C4A">
        <w:br w:type="page"/>
      </w:r>
      <w:bookmarkStart w:id="3595" w:name="_Toc3201106"/>
      <w:bookmarkStart w:id="3596" w:name="_Toc20392849"/>
      <w:bookmarkStart w:id="3597" w:name="_Toc27774496"/>
      <w:bookmarkStart w:id="3598" w:name="_Toc36482956"/>
      <w:bookmarkStart w:id="3599" w:name="_Toc36484618"/>
      <w:bookmarkStart w:id="3600" w:name="_Toc44933548"/>
      <w:bookmarkStart w:id="3601" w:name="_Toc50972501"/>
      <w:bookmarkStart w:id="3602" w:name="_Toc163045989"/>
      <w:r w:rsidRPr="00816C4A">
        <w:lastRenderedPageBreak/>
        <w:t>Annex A (normative):</w:t>
      </w:r>
      <w:r w:rsidRPr="00816C4A">
        <w:br/>
        <w:t>Support of USAT by Mobile Equipment</w:t>
      </w:r>
      <w:bookmarkEnd w:id="3595"/>
      <w:bookmarkEnd w:id="3596"/>
      <w:bookmarkEnd w:id="3597"/>
      <w:bookmarkEnd w:id="3598"/>
      <w:bookmarkEnd w:id="3599"/>
      <w:bookmarkEnd w:id="3600"/>
      <w:bookmarkEnd w:id="3601"/>
      <w:bookmarkEnd w:id="3602"/>
    </w:p>
    <w:p w14:paraId="47B0F7AC"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6B1A4AB0" w14:textId="77777777" w:rsidR="00E86E7B" w:rsidRPr="00816C4A" w:rsidRDefault="00E86E7B" w:rsidP="00E86E7B">
      <w:pPr>
        <w:pStyle w:val="B1"/>
      </w:pPr>
      <w:r w:rsidRPr="00816C4A">
        <w:t>-</w:t>
      </w:r>
      <w:r w:rsidRPr="00816C4A">
        <w:tab/>
        <w:t>"Alpha identifier in REFRESH command supported by terminal";</w:t>
      </w:r>
    </w:p>
    <w:p w14:paraId="6AB02D88" w14:textId="77777777" w:rsidR="00E86E7B" w:rsidRPr="00816C4A" w:rsidRDefault="00E86E7B" w:rsidP="00E86E7B">
      <w:pPr>
        <w:pStyle w:val="B1"/>
      </w:pPr>
      <w:r w:rsidRPr="00816C4A">
        <w:t>-</w:t>
      </w:r>
      <w:r w:rsidRPr="00816C4A">
        <w:tab/>
        <w:t>"Event Language Selection";</w:t>
      </w:r>
    </w:p>
    <w:p w14:paraId="03CFB452" w14:textId="77777777" w:rsidR="00E86E7B" w:rsidRPr="00816C4A" w:rsidRDefault="00E86E7B" w:rsidP="00E86E7B">
      <w:pPr>
        <w:pStyle w:val="B1"/>
      </w:pPr>
      <w:r w:rsidRPr="00816C4A">
        <w:t>-</w:t>
      </w:r>
      <w:r w:rsidRPr="00816C4A">
        <w:tab/>
        <w:t>"Proactive UICC: PROVIDE LOCAL INFORMATION (language)"; and</w:t>
      </w:r>
    </w:p>
    <w:p w14:paraId="52454F35" w14:textId="77777777" w:rsidR="00E86E7B" w:rsidRPr="00816C4A" w:rsidRDefault="00E86E7B" w:rsidP="00EF7705">
      <w:pPr>
        <w:pStyle w:val="B1"/>
      </w:pPr>
      <w:r w:rsidRPr="00816C4A">
        <w:t>-</w:t>
      </w:r>
      <w:r w:rsidRPr="00816C4A">
        <w:tab/>
        <w:t>"Proactive UICC: LANGUAGE NOTIFICATION".</w:t>
      </w:r>
    </w:p>
    <w:p w14:paraId="47FC7E8B" w14:textId="77777777" w:rsidR="00E86E7B" w:rsidRPr="00816C4A" w:rsidRDefault="00E86E7B" w:rsidP="00E86E7B">
      <w:r w:rsidRPr="00816C4A">
        <w:t>The support of USAT implies the support of CAT (ETSI TS 102 223 [32]).</w:t>
      </w:r>
    </w:p>
    <w:p w14:paraId="3C8F6F9D"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5B9C10F" w14:textId="77777777" w:rsidR="00E86E7B" w:rsidRPr="00816C4A" w:rsidRDefault="00E86E7B" w:rsidP="00E86E7B">
      <w:r w:rsidRPr="00816C4A">
        <w:t>The table below indicates the commands and functions of the optional letter classes.</w:t>
      </w:r>
    </w:p>
    <w:p w14:paraId="2230534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5EE35984" w14:textId="77777777" w:rsidTr="00B27DCC">
        <w:trPr>
          <w:jc w:val="center"/>
        </w:trPr>
        <w:tc>
          <w:tcPr>
            <w:tcW w:w="1701" w:type="dxa"/>
            <w:tcBorders>
              <w:bottom w:val="nil"/>
            </w:tcBorders>
          </w:tcPr>
          <w:p w14:paraId="32F7F482"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D6BE2A9"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59BB5B23" w14:textId="77777777" w:rsidTr="00B27DCC">
        <w:trPr>
          <w:jc w:val="center"/>
        </w:trPr>
        <w:tc>
          <w:tcPr>
            <w:tcW w:w="1701" w:type="dxa"/>
            <w:tcBorders>
              <w:bottom w:val="nil"/>
            </w:tcBorders>
          </w:tcPr>
          <w:p w14:paraId="52EDFAFD"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0EC2942E" w14:textId="0B66652B"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r w:rsidRPr="00816C4A">
              <w:br/>
              <w:t>Class "e" also includes the Event Download: Data Connection Status Change Event.</w:t>
            </w:r>
          </w:p>
        </w:tc>
      </w:tr>
      <w:tr w:rsidR="00E86E7B" w:rsidRPr="00816C4A" w14:paraId="043F25B4" w14:textId="77777777" w:rsidTr="00B27DCC">
        <w:trPr>
          <w:jc w:val="center"/>
        </w:trPr>
        <w:tc>
          <w:tcPr>
            <w:tcW w:w="1701" w:type="dxa"/>
            <w:tcBorders>
              <w:top w:val="single" w:sz="4" w:space="0" w:color="auto"/>
              <w:left w:val="single" w:sz="6" w:space="0" w:color="auto"/>
              <w:bottom w:val="nil"/>
              <w:right w:val="single" w:sz="6" w:space="0" w:color="auto"/>
            </w:tcBorders>
          </w:tcPr>
          <w:p w14:paraId="03A430ED"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4CF59417" w14:textId="77777777" w:rsidR="00E86E7B" w:rsidRPr="00816C4A" w:rsidRDefault="00E86E7B" w:rsidP="00B27DCC">
            <w:pPr>
              <w:pStyle w:val="TAL"/>
            </w:pPr>
            <w:r w:rsidRPr="00816C4A">
              <w:t>Proactive command: Geographical Location Request</w:t>
            </w:r>
          </w:p>
        </w:tc>
      </w:tr>
      <w:tr w:rsidR="00E86E7B" w:rsidRPr="00816C4A" w14:paraId="13D386C6" w14:textId="77777777" w:rsidTr="00B27DCC">
        <w:trPr>
          <w:jc w:val="center"/>
        </w:trPr>
        <w:tc>
          <w:tcPr>
            <w:tcW w:w="1701" w:type="dxa"/>
            <w:tcBorders>
              <w:top w:val="nil"/>
              <w:left w:val="single" w:sz="6" w:space="0" w:color="auto"/>
              <w:bottom w:val="single" w:sz="6" w:space="0" w:color="auto"/>
              <w:right w:val="single" w:sz="6" w:space="0" w:color="auto"/>
            </w:tcBorders>
          </w:tcPr>
          <w:p w14:paraId="05961AB9"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A8BE4C0" w14:textId="77777777" w:rsidR="00E86E7B" w:rsidRPr="00816C4A" w:rsidRDefault="00E86E7B" w:rsidP="00B27DCC">
            <w:pPr>
              <w:pStyle w:val="TAL"/>
            </w:pPr>
            <w:r w:rsidRPr="00816C4A">
              <w:t>Envelope command: Geographical Location Reporting</w:t>
            </w:r>
          </w:p>
        </w:tc>
      </w:tr>
      <w:tr w:rsidR="00E86E7B" w:rsidRPr="00816C4A" w14:paraId="1161A976" w14:textId="77777777" w:rsidTr="00B27DCC">
        <w:trPr>
          <w:jc w:val="center"/>
        </w:trPr>
        <w:tc>
          <w:tcPr>
            <w:tcW w:w="1701" w:type="dxa"/>
            <w:tcBorders>
              <w:top w:val="single" w:sz="4" w:space="0" w:color="auto"/>
              <w:left w:val="single" w:sz="6" w:space="0" w:color="auto"/>
              <w:bottom w:val="nil"/>
              <w:right w:val="single" w:sz="6" w:space="0" w:color="auto"/>
            </w:tcBorders>
          </w:tcPr>
          <w:p w14:paraId="34E6186C"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7A43AD70" w14:textId="34AAFE1A"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5F972988" w14:textId="77777777" w:rsidTr="00B27DCC">
        <w:trPr>
          <w:jc w:val="center"/>
        </w:trPr>
        <w:tc>
          <w:tcPr>
            <w:tcW w:w="1701" w:type="dxa"/>
            <w:tcBorders>
              <w:top w:val="single" w:sz="4" w:space="0" w:color="auto"/>
              <w:left w:val="single" w:sz="6" w:space="0" w:color="auto"/>
              <w:bottom w:val="nil"/>
              <w:right w:val="single" w:sz="6" w:space="0" w:color="auto"/>
            </w:tcBorders>
          </w:tcPr>
          <w:p w14:paraId="6AAECC70"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4EE5C3D9" w14:textId="77777777" w:rsidR="00E86E7B" w:rsidRPr="00816C4A" w:rsidRDefault="00E86E7B" w:rsidP="00B27DCC">
            <w:pPr>
              <w:pStyle w:val="TAL"/>
            </w:pPr>
            <w:r w:rsidRPr="00816C4A">
              <w:t>USSD Data download in application mode</w:t>
            </w:r>
          </w:p>
        </w:tc>
      </w:tr>
      <w:tr w:rsidR="00E86E7B" w:rsidRPr="00816C4A" w14:paraId="0C88E71D" w14:textId="77777777" w:rsidTr="00B27DCC">
        <w:trPr>
          <w:jc w:val="center"/>
        </w:trPr>
        <w:tc>
          <w:tcPr>
            <w:tcW w:w="1701" w:type="dxa"/>
            <w:tcBorders>
              <w:top w:val="single" w:sz="4" w:space="0" w:color="auto"/>
              <w:left w:val="single" w:sz="6" w:space="0" w:color="auto"/>
              <w:bottom w:val="nil"/>
              <w:right w:val="single" w:sz="6" w:space="0" w:color="auto"/>
            </w:tcBorders>
          </w:tcPr>
          <w:p w14:paraId="45212E1B"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24F2AAA3" w14:textId="77777777" w:rsidR="00E86E7B" w:rsidRPr="00816C4A" w:rsidRDefault="00E86E7B" w:rsidP="00B27DCC">
            <w:pPr>
              <w:pStyle w:val="TAL"/>
            </w:pPr>
            <w:r w:rsidRPr="00816C4A">
              <w:t>Proactive command : Provide Local Information (CSG cell discovery)</w:t>
            </w:r>
          </w:p>
        </w:tc>
      </w:tr>
      <w:tr w:rsidR="00E86E7B" w:rsidRPr="00816C4A" w14:paraId="6C6D6D05" w14:textId="77777777" w:rsidTr="00B27DCC">
        <w:trPr>
          <w:jc w:val="center"/>
        </w:trPr>
        <w:tc>
          <w:tcPr>
            <w:tcW w:w="1701" w:type="dxa"/>
            <w:tcBorders>
              <w:top w:val="nil"/>
              <w:left w:val="single" w:sz="6" w:space="0" w:color="auto"/>
              <w:bottom w:val="single" w:sz="6" w:space="0" w:color="auto"/>
              <w:right w:val="single" w:sz="6" w:space="0" w:color="auto"/>
            </w:tcBorders>
          </w:tcPr>
          <w:p w14:paraId="7B170A57"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3DF49E65" w14:textId="77777777" w:rsidR="00E86E7B" w:rsidRPr="00816C4A" w:rsidRDefault="00E86E7B" w:rsidP="00B27DCC">
            <w:pPr>
              <w:pStyle w:val="TAL"/>
            </w:pPr>
            <w:r w:rsidRPr="00816C4A">
              <w:t>Event download : CSG cell selection</w:t>
            </w:r>
          </w:p>
        </w:tc>
      </w:tr>
      <w:tr w:rsidR="00E86E7B" w:rsidRPr="00816C4A" w14:paraId="4D240462" w14:textId="77777777" w:rsidTr="00B27DCC">
        <w:trPr>
          <w:jc w:val="center"/>
        </w:trPr>
        <w:tc>
          <w:tcPr>
            <w:tcW w:w="1701" w:type="dxa"/>
            <w:tcBorders>
              <w:top w:val="single" w:sz="4" w:space="0" w:color="auto"/>
              <w:left w:val="single" w:sz="6" w:space="0" w:color="auto"/>
              <w:bottom w:val="nil"/>
              <w:right w:val="single" w:sz="6" w:space="0" w:color="auto"/>
            </w:tcBorders>
          </w:tcPr>
          <w:p w14:paraId="3CFC3AF9"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336F3A80" w14:textId="49234E94"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0FD2EBE4" w14:textId="77777777" w:rsidTr="00B27DCC">
        <w:trPr>
          <w:jc w:val="center"/>
        </w:trPr>
        <w:tc>
          <w:tcPr>
            <w:tcW w:w="1701" w:type="dxa"/>
            <w:tcBorders>
              <w:top w:val="single" w:sz="4" w:space="0" w:color="auto"/>
              <w:left w:val="single" w:sz="6" w:space="0" w:color="auto"/>
              <w:bottom w:val="nil"/>
              <w:right w:val="single" w:sz="6" w:space="0" w:color="auto"/>
            </w:tcBorders>
          </w:tcPr>
          <w:p w14:paraId="79C9132B"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31F14438" w14:textId="26182E55"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2E335D7D" w14:textId="77777777" w:rsidTr="00B27DCC">
        <w:trPr>
          <w:jc w:val="center"/>
        </w:trPr>
        <w:tc>
          <w:tcPr>
            <w:tcW w:w="1701" w:type="dxa"/>
            <w:tcBorders>
              <w:top w:val="single" w:sz="6" w:space="0" w:color="auto"/>
              <w:left w:val="single" w:sz="6" w:space="0" w:color="auto"/>
              <w:bottom w:val="nil"/>
              <w:right w:val="single" w:sz="6" w:space="0" w:color="auto"/>
            </w:tcBorders>
          </w:tcPr>
          <w:p w14:paraId="29B0519C"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6C37A7F5" w14:textId="77777777" w:rsidR="00E86E7B" w:rsidRPr="00816C4A" w:rsidRDefault="00E86E7B" w:rsidP="00B27DCC">
            <w:pPr>
              <w:pStyle w:val="TAL"/>
            </w:pPr>
            <w:r w:rsidRPr="00816C4A">
              <w:t>Event download: Incoming IMS Data</w:t>
            </w:r>
          </w:p>
        </w:tc>
      </w:tr>
      <w:tr w:rsidR="00E86E7B" w:rsidRPr="00816C4A" w14:paraId="7FCED1DC" w14:textId="77777777" w:rsidTr="00B27DCC">
        <w:trPr>
          <w:jc w:val="center"/>
        </w:trPr>
        <w:tc>
          <w:tcPr>
            <w:tcW w:w="1701" w:type="dxa"/>
            <w:tcBorders>
              <w:top w:val="nil"/>
              <w:left w:val="single" w:sz="6" w:space="0" w:color="auto"/>
              <w:bottom w:val="nil"/>
              <w:right w:val="single" w:sz="6" w:space="0" w:color="auto"/>
            </w:tcBorders>
          </w:tcPr>
          <w:p w14:paraId="03964514"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36E4BA60" w14:textId="77777777" w:rsidR="00E86E7B" w:rsidRPr="00816C4A" w:rsidRDefault="00E86E7B" w:rsidP="00B27DCC">
            <w:pPr>
              <w:pStyle w:val="TAL"/>
            </w:pPr>
            <w:r w:rsidRPr="00816C4A">
              <w:t>Event download: IMS Registration</w:t>
            </w:r>
          </w:p>
        </w:tc>
      </w:tr>
      <w:tr w:rsidR="00E86E7B" w:rsidRPr="00816C4A" w14:paraId="661065B0" w14:textId="77777777" w:rsidTr="00B27DCC">
        <w:trPr>
          <w:jc w:val="center"/>
        </w:trPr>
        <w:tc>
          <w:tcPr>
            <w:tcW w:w="1701" w:type="dxa"/>
            <w:tcBorders>
              <w:top w:val="nil"/>
              <w:left w:val="single" w:sz="6" w:space="0" w:color="auto"/>
              <w:bottom w:val="single" w:sz="6" w:space="0" w:color="auto"/>
              <w:right w:val="single" w:sz="6" w:space="0" w:color="auto"/>
            </w:tcBorders>
          </w:tcPr>
          <w:p w14:paraId="3C55CEB9"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42E854F7" w14:textId="77777777" w:rsidR="00E86E7B" w:rsidRPr="00816C4A" w:rsidRDefault="00E86E7B" w:rsidP="00B27DCC">
            <w:pPr>
              <w:pStyle w:val="TAL"/>
            </w:pPr>
            <w:r w:rsidRPr="00816C4A">
              <w:t>Proactive command : OPEN CHANNEL for IMS</w:t>
            </w:r>
          </w:p>
        </w:tc>
      </w:tr>
      <w:tr w:rsidR="00E86E7B" w:rsidRPr="00816C4A" w14:paraId="19746E9B" w14:textId="77777777" w:rsidTr="00B27DCC">
        <w:trPr>
          <w:jc w:val="center"/>
        </w:trPr>
        <w:tc>
          <w:tcPr>
            <w:tcW w:w="1701" w:type="dxa"/>
            <w:tcBorders>
              <w:top w:val="nil"/>
              <w:left w:val="single" w:sz="6" w:space="0" w:color="auto"/>
              <w:bottom w:val="single" w:sz="6" w:space="0" w:color="auto"/>
              <w:right w:val="single" w:sz="6" w:space="0" w:color="auto"/>
            </w:tcBorders>
          </w:tcPr>
          <w:p w14:paraId="1E1A089A"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7C8B27E" w14:textId="4585448B"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6D0277FF" w14:textId="77777777" w:rsidTr="00B27DCC">
        <w:trPr>
          <w:jc w:val="center"/>
        </w:trPr>
        <w:tc>
          <w:tcPr>
            <w:tcW w:w="1701" w:type="dxa"/>
            <w:tcBorders>
              <w:top w:val="nil"/>
              <w:left w:val="single" w:sz="6" w:space="0" w:color="auto"/>
              <w:bottom w:val="single" w:sz="6" w:space="0" w:color="auto"/>
              <w:right w:val="single" w:sz="6" w:space="0" w:color="auto"/>
            </w:tcBorders>
          </w:tcPr>
          <w:p w14:paraId="22C3FA31"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5361E106" w14:textId="77777777" w:rsidR="00E86E7B" w:rsidRPr="00816C4A" w:rsidRDefault="00E86E7B" w:rsidP="00B27DCC">
            <w:pPr>
              <w:pStyle w:val="TAL"/>
            </w:pPr>
            <w:r w:rsidRPr="00816C4A">
              <w:t>Proactive command : Provide Local Information (H(e)NB IP address)</w:t>
            </w:r>
          </w:p>
        </w:tc>
      </w:tr>
      <w:tr w:rsidR="00E86E7B" w:rsidRPr="00816C4A" w14:paraId="530E76FB" w14:textId="77777777" w:rsidTr="00B27DCC">
        <w:trPr>
          <w:jc w:val="center"/>
        </w:trPr>
        <w:tc>
          <w:tcPr>
            <w:tcW w:w="1701" w:type="dxa"/>
            <w:tcBorders>
              <w:top w:val="nil"/>
              <w:left w:val="single" w:sz="6" w:space="0" w:color="auto"/>
              <w:bottom w:val="single" w:sz="6" w:space="0" w:color="auto"/>
              <w:right w:val="single" w:sz="6" w:space="0" w:color="auto"/>
            </w:tcBorders>
          </w:tcPr>
          <w:p w14:paraId="12C26328"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662B033" w14:textId="77777777" w:rsidR="00E86E7B" w:rsidRPr="00816C4A" w:rsidRDefault="00E86E7B" w:rsidP="00B27DCC">
            <w:pPr>
              <w:pStyle w:val="TAL"/>
            </w:pPr>
            <w:r w:rsidRPr="00816C4A">
              <w:t>Proactive command : Provide Local Information (H(e)NB surrounding macrocells)</w:t>
            </w:r>
          </w:p>
        </w:tc>
      </w:tr>
      <w:tr w:rsidR="00E86E7B" w:rsidRPr="00816C4A" w14:paraId="1670DAC2" w14:textId="77777777" w:rsidTr="00B27DCC">
        <w:trPr>
          <w:jc w:val="center"/>
        </w:trPr>
        <w:tc>
          <w:tcPr>
            <w:tcW w:w="1701" w:type="dxa"/>
            <w:tcBorders>
              <w:top w:val="nil"/>
              <w:left w:val="single" w:sz="6" w:space="0" w:color="auto"/>
              <w:bottom w:val="single" w:sz="6" w:space="0" w:color="auto"/>
              <w:right w:val="single" w:sz="6" w:space="0" w:color="auto"/>
            </w:tcBorders>
          </w:tcPr>
          <w:p w14:paraId="6CF76EF2"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6B682C1A"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956EB14" w14:textId="77777777" w:rsidTr="00B27DCC">
        <w:trPr>
          <w:jc w:val="center"/>
        </w:trPr>
        <w:tc>
          <w:tcPr>
            <w:tcW w:w="1701" w:type="dxa"/>
            <w:tcBorders>
              <w:top w:val="nil"/>
              <w:left w:val="single" w:sz="6" w:space="0" w:color="auto"/>
              <w:bottom w:val="single" w:sz="6" w:space="0" w:color="auto"/>
              <w:right w:val="single" w:sz="6" w:space="0" w:color="auto"/>
            </w:tcBorders>
          </w:tcPr>
          <w:p w14:paraId="0284FAF4"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429C1824" w14:textId="77777777" w:rsidR="00E86E7B" w:rsidRPr="00816C4A" w:rsidRDefault="00E86E7B" w:rsidP="00B27DCC">
            <w:pPr>
              <w:pStyle w:val="TAL"/>
            </w:pPr>
            <w:r w:rsidRPr="00816C4A">
              <w:t>Envelope command: Service List Retrieval (reserved by ETSI SCP – not needed by 3GPP)</w:t>
            </w:r>
          </w:p>
        </w:tc>
      </w:tr>
      <w:tr w:rsidR="00E86E7B" w:rsidRPr="00816C4A" w14:paraId="62D30275" w14:textId="77777777" w:rsidTr="00B27DCC">
        <w:trPr>
          <w:jc w:val="center"/>
        </w:trPr>
        <w:tc>
          <w:tcPr>
            <w:tcW w:w="1701" w:type="dxa"/>
            <w:tcBorders>
              <w:top w:val="nil"/>
              <w:left w:val="single" w:sz="6" w:space="0" w:color="auto"/>
              <w:bottom w:val="single" w:sz="6" w:space="0" w:color="auto"/>
              <w:right w:val="single" w:sz="6" w:space="0" w:color="auto"/>
            </w:tcBorders>
          </w:tcPr>
          <w:p w14:paraId="1685527B"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13BA0809" w14:textId="5E207D72" w:rsidR="00E86E7B" w:rsidRPr="00816C4A" w:rsidRDefault="00E86E7B" w:rsidP="00B27DCC">
            <w:pPr>
              <w:pStyle w:val="TAL"/>
            </w:pPr>
            <w:r w:rsidRPr="00816C4A">
              <w:t xml:space="preserve">Indication of subsequent link with same Network Access Name in CLOSE CHANNEL.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C7B9070" w14:textId="77777777" w:rsidTr="00B27DCC">
        <w:trPr>
          <w:jc w:val="center"/>
        </w:trPr>
        <w:tc>
          <w:tcPr>
            <w:tcW w:w="1701" w:type="dxa"/>
            <w:tcBorders>
              <w:top w:val="nil"/>
              <w:left w:val="single" w:sz="6" w:space="0" w:color="auto"/>
              <w:bottom w:val="single" w:sz="6" w:space="0" w:color="auto"/>
              <w:right w:val="single" w:sz="6" w:space="0" w:color="auto"/>
            </w:tcBorders>
          </w:tcPr>
          <w:p w14:paraId="54121D64"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55FE6BD4" w14:textId="20998D09" w:rsidR="00E86E7B" w:rsidRPr="00816C4A" w:rsidRDefault="00E86E7B" w:rsidP="00B27DCC">
            <w:pPr>
              <w:pStyle w:val="TAL"/>
            </w:pPr>
            <w:r w:rsidRPr="00816C4A">
              <w:t xml:space="preserve">DNS server address request for OPEN CHANNEL.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0587B2B" w14:textId="77777777" w:rsidTr="00B27DCC">
        <w:trPr>
          <w:jc w:val="center"/>
        </w:trPr>
        <w:tc>
          <w:tcPr>
            <w:tcW w:w="1701" w:type="dxa"/>
            <w:tcBorders>
              <w:top w:val="nil"/>
              <w:left w:val="single" w:sz="6" w:space="0" w:color="auto"/>
              <w:bottom w:val="single" w:sz="6" w:space="0" w:color="auto"/>
              <w:right w:val="single" w:sz="6" w:space="0" w:color="auto"/>
            </w:tcBorders>
          </w:tcPr>
          <w:p w14:paraId="4B60EC28"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6050A1B5" w14:textId="5EA244D5" w:rsidR="00E86E7B" w:rsidRPr="00816C4A" w:rsidRDefault="00E86E7B" w:rsidP="00B27DCC">
            <w:pPr>
              <w:pStyle w:val="TAL"/>
            </w:pPr>
            <w:r w:rsidRPr="00816C4A">
              <w:t xml:space="preserve">Proactive command: LAUNCH BROWSER.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35BBE683" w14:textId="77777777" w:rsidTr="00B27DCC">
        <w:trPr>
          <w:jc w:val="center"/>
        </w:trPr>
        <w:tc>
          <w:tcPr>
            <w:tcW w:w="1701" w:type="dxa"/>
            <w:tcBorders>
              <w:top w:val="nil"/>
              <w:left w:val="single" w:sz="6" w:space="0" w:color="auto"/>
              <w:bottom w:val="single" w:sz="6" w:space="0" w:color="auto"/>
              <w:right w:val="single" w:sz="6" w:space="0" w:color="auto"/>
            </w:tcBorders>
          </w:tcPr>
          <w:p w14:paraId="2D79CF01"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35071D8D" w14:textId="77777777" w:rsidR="00E86E7B" w:rsidRPr="00816C4A" w:rsidRDefault="00E86E7B" w:rsidP="00B27DCC">
            <w:pPr>
              <w:pStyle w:val="TAL"/>
            </w:pPr>
            <w:r w:rsidRPr="00816C4A">
              <w:t>Extended Launch Browser Capability</w:t>
            </w:r>
          </w:p>
          <w:p w14:paraId="6D0568EF" w14:textId="77777777" w:rsidR="00E86E7B" w:rsidRPr="00816C4A" w:rsidRDefault="00E86E7B" w:rsidP="00B27DCC">
            <w:pPr>
              <w:pStyle w:val="TAL"/>
            </w:pPr>
            <w:r w:rsidRPr="00816C4A">
              <w:t>Event download: Browser termination event</w:t>
            </w:r>
          </w:p>
          <w:p w14:paraId="03979A4E" w14:textId="77777777" w:rsidR="00E86E7B" w:rsidRPr="00816C4A" w:rsidRDefault="00E86E7B" w:rsidP="00B27DCC">
            <w:pPr>
              <w:pStyle w:val="TAL"/>
            </w:pPr>
            <w:r w:rsidRPr="00816C4A">
              <w:t>Event download: Browsing status event.</w:t>
            </w:r>
          </w:p>
          <w:p w14:paraId="6A075104" w14:textId="3BA41E72"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DA235E6" w14:textId="77777777" w:rsidTr="00B27DCC">
        <w:trPr>
          <w:jc w:val="center"/>
        </w:trPr>
        <w:tc>
          <w:tcPr>
            <w:tcW w:w="1701" w:type="dxa"/>
            <w:tcBorders>
              <w:top w:val="nil"/>
              <w:left w:val="single" w:sz="6" w:space="0" w:color="auto"/>
              <w:bottom w:val="single" w:sz="6" w:space="0" w:color="auto"/>
              <w:right w:val="single" w:sz="6" w:space="0" w:color="auto"/>
            </w:tcBorders>
          </w:tcPr>
          <w:p w14:paraId="04870430"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AB85BAF" w14:textId="6A707309" w:rsidR="00E86E7B" w:rsidRPr="00816C4A" w:rsidRDefault="00E86E7B" w:rsidP="00B27DCC">
            <w:pPr>
              <w:pStyle w:val="TAL"/>
            </w:pPr>
            <w:r w:rsidRPr="00816C4A">
              <w:t xml:space="preserve">Event download: Poll Interval Negotiation.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441A2C77"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2FA6C8D"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0C235FAD" w14:textId="77777777" w:rsidR="00E86E7B" w:rsidRPr="00816C4A" w:rsidRDefault="00E86E7B" w:rsidP="00B27DCC">
            <w:pPr>
              <w:pStyle w:val="TAL"/>
            </w:pPr>
            <w:r w:rsidRPr="00816C4A">
              <w:t>URI support for SET UP CALL proactive command</w:t>
            </w:r>
          </w:p>
        </w:tc>
      </w:tr>
      <w:tr w:rsidR="00E86E7B" w:rsidRPr="00816C4A" w14:paraId="2A0FFCF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3B28A90C"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21EA06B4" w14:textId="04029458"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35167E32"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2682D7A" w14:textId="77777777"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31A57F6E" w14:textId="77777777" w:rsidR="00E86E7B" w:rsidRPr="00816C4A" w:rsidRDefault="00E86E7B" w:rsidP="00B27DCC">
            <w:pPr>
              <w:pStyle w:val="TAL"/>
            </w:pPr>
            <w:r w:rsidRPr="00816C4A">
              <w:t>Reserved for 3GPP (for future usage)</w:t>
            </w:r>
          </w:p>
        </w:tc>
      </w:tr>
      <w:tr w:rsidR="00E86E7B" w:rsidRPr="00816C4A" w14:paraId="086B4E35"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3AF418D5"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416986F5" w14:textId="77777777" w:rsidR="00E86E7B" w:rsidRPr="00816C4A" w:rsidRDefault="00E86E7B" w:rsidP="00B27DCC">
            <w:pPr>
              <w:pStyle w:val="TAL"/>
            </w:pPr>
            <w:r w:rsidRPr="00816C4A">
              <w:t>Reserved for 3GPP (for future usage)</w:t>
            </w:r>
          </w:p>
        </w:tc>
      </w:tr>
      <w:tr w:rsidR="00E86E7B" w:rsidRPr="00816C4A" w14:paraId="59826F6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7A3FBA2"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08F9280F" w14:textId="77777777" w:rsidR="00E86E7B" w:rsidRPr="00816C4A" w:rsidRDefault="00E86E7B" w:rsidP="00B27DCC">
            <w:pPr>
              <w:pStyle w:val="TAL"/>
            </w:pPr>
            <w:r w:rsidRPr="00816C4A">
              <w:t>Non-IP Data Delivery support over BIP</w:t>
            </w:r>
          </w:p>
        </w:tc>
      </w:tr>
      <w:tr w:rsidR="00E86E7B" w:rsidRPr="00816C4A" w14:paraId="77318B1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F7FBAF"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737F56CA" w14:textId="77777777" w:rsidR="00E86E7B" w:rsidRPr="00816C4A" w:rsidRDefault="00E86E7B" w:rsidP="00B27DCC">
            <w:pPr>
              <w:pStyle w:val="TAL"/>
              <w:keepNext w:val="0"/>
              <w:keepLines w:val="0"/>
            </w:pPr>
            <w:r w:rsidRPr="00816C4A">
              <w:t>Reserved for 3GPP (for future usage)</w:t>
            </w:r>
          </w:p>
        </w:tc>
      </w:tr>
      <w:tr w:rsidR="00E86E7B" w:rsidRPr="00816C4A" w14:paraId="0DAC9B92"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2B1564E"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2848D8A9" w14:textId="5F164282" w:rsidR="00E86E7B" w:rsidRPr="00816C4A" w:rsidRDefault="00E86E7B" w:rsidP="00B27DCC">
            <w:pPr>
              <w:pStyle w:val="TAL"/>
            </w:pPr>
            <w:r w:rsidRPr="00816C4A">
              <w:rPr>
                <w:rFonts w:cs="Arial"/>
              </w:rPr>
              <w:t xml:space="preserve">Proactive command: eUICC OPERATION. </w:t>
            </w: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bl>
    <w:p w14:paraId="31D8F127" w14:textId="77777777" w:rsidR="00E86E7B" w:rsidRPr="00816C4A" w:rsidRDefault="00E86E7B" w:rsidP="00E86E7B">
      <w:pPr>
        <w:pStyle w:val="FP"/>
      </w:pPr>
    </w:p>
    <w:p w14:paraId="6AA83916" w14:textId="77777777" w:rsidR="00E86E7B" w:rsidRPr="00816C4A" w:rsidRDefault="00E86E7B" w:rsidP="00E86E7B">
      <w:pPr>
        <w:pStyle w:val="Heading8"/>
      </w:pPr>
      <w:r w:rsidRPr="00816C4A">
        <w:br w:type="page"/>
      </w:r>
      <w:bookmarkStart w:id="3603" w:name="_Toc3201107"/>
      <w:bookmarkStart w:id="3604" w:name="_Toc20392850"/>
      <w:bookmarkStart w:id="3605" w:name="_Toc27774497"/>
      <w:bookmarkStart w:id="3606" w:name="_Toc36482957"/>
      <w:bookmarkStart w:id="3607" w:name="_Toc36484619"/>
      <w:bookmarkStart w:id="3608" w:name="_Toc44933549"/>
      <w:bookmarkStart w:id="3609" w:name="_Toc50972502"/>
      <w:bookmarkStart w:id="3610" w:name="_Toc163045990"/>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3603"/>
      <w:bookmarkEnd w:id="3604"/>
      <w:bookmarkEnd w:id="3605"/>
      <w:bookmarkEnd w:id="3606"/>
      <w:bookmarkEnd w:id="3607"/>
      <w:bookmarkEnd w:id="3608"/>
      <w:bookmarkEnd w:id="3609"/>
      <w:bookmarkEnd w:id="3610"/>
    </w:p>
    <w:p w14:paraId="52A2EB9D" w14:textId="77777777" w:rsidR="00E86E7B" w:rsidRPr="00816C4A" w:rsidRDefault="00E86E7B" w:rsidP="00E86E7B">
      <w:r w:rsidRPr="00816C4A">
        <w:t>See ETSI TS 102 223 [32] Annex B.</w:t>
      </w:r>
    </w:p>
    <w:p w14:paraId="4F35D215" w14:textId="77777777" w:rsidR="00E86E7B" w:rsidRPr="00816C4A" w:rsidRDefault="00E86E7B" w:rsidP="00E86E7B">
      <w:pPr>
        <w:pStyle w:val="Heading8"/>
      </w:pPr>
      <w:r w:rsidRPr="00816C4A">
        <w:br w:type="page"/>
      </w:r>
      <w:bookmarkStart w:id="3611" w:name="_Toc3201108"/>
      <w:bookmarkStart w:id="3612" w:name="_Toc20392851"/>
      <w:bookmarkStart w:id="3613" w:name="_Toc27774498"/>
      <w:bookmarkStart w:id="3614" w:name="_Toc36482958"/>
      <w:bookmarkStart w:id="3615" w:name="_Toc36484620"/>
      <w:bookmarkStart w:id="3616" w:name="_Toc44933550"/>
      <w:bookmarkStart w:id="3617" w:name="_Toc50972503"/>
      <w:bookmarkStart w:id="3618" w:name="_Toc163045991"/>
      <w:r w:rsidRPr="00816C4A">
        <w:lastRenderedPageBreak/>
        <w:t>Annex C (normative):</w:t>
      </w:r>
      <w:r w:rsidRPr="00816C4A">
        <w:br/>
        <w:t>Structure of USAT communications</w:t>
      </w:r>
      <w:bookmarkEnd w:id="3611"/>
      <w:bookmarkEnd w:id="3612"/>
      <w:bookmarkEnd w:id="3613"/>
      <w:bookmarkEnd w:id="3614"/>
      <w:bookmarkEnd w:id="3615"/>
      <w:bookmarkEnd w:id="3616"/>
      <w:bookmarkEnd w:id="3617"/>
      <w:bookmarkEnd w:id="3618"/>
    </w:p>
    <w:p w14:paraId="5EC9469E" w14:textId="77777777" w:rsidR="00E86E7B" w:rsidRPr="00816C4A" w:rsidRDefault="00E86E7B" w:rsidP="00E86E7B">
      <w:r w:rsidRPr="00816C4A">
        <w:t>See ETSI TS 102 223 [32] Annex C.</w:t>
      </w:r>
    </w:p>
    <w:p w14:paraId="6AA7172D" w14:textId="77777777" w:rsidR="00E86E7B" w:rsidRPr="00816C4A" w:rsidRDefault="00E86E7B" w:rsidP="00E86E7B">
      <w:pPr>
        <w:pStyle w:val="Heading8"/>
      </w:pPr>
      <w:r w:rsidRPr="00816C4A">
        <w:br w:type="page"/>
      </w:r>
      <w:bookmarkStart w:id="3619" w:name="_Toc3201109"/>
      <w:bookmarkStart w:id="3620" w:name="_Toc20392852"/>
      <w:bookmarkStart w:id="3621" w:name="_Toc27774499"/>
      <w:bookmarkStart w:id="3622" w:name="_Toc36482959"/>
      <w:bookmarkStart w:id="3623" w:name="_Toc36484621"/>
      <w:bookmarkStart w:id="3624" w:name="_Toc44933551"/>
      <w:bookmarkStart w:id="3625" w:name="_Toc50972504"/>
      <w:bookmarkStart w:id="3626" w:name="_Toc163045992"/>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3619"/>
      <w:bookmarkEnd w:id="3620"/>
      <w:bookmarkEnd w:id="3621"/>
      <w:bookmarkEnd w:id="3622"/>
      <w:bookmarkEnd w:id="3623"/>
      <w:bookmarkEnd w:id="3624"/>
      <w:bookmarkEnd w:id="3625"/>
      <w:bookmarkEnd w:id="3626"/>
    </w:p>
    <w:p w14:paraId="27311C40" w14:textId="77777777" w:rsidR="00E86E7B" w:rsidRPr="00816C4A" w:rsidRDefault="00E86E7B" w:rsidP="00E86E7B">
      <w:r w:rsidRPr="00816C4A">
        <w:t>See ETSI TS 102 223 [32] Annex D.</w:t>
      </w:r>
    </w:p>
    <w:p w14:paraId="2215833E" w14:textId="77777777" w:rsidR="00E86E7B" w:rsidRPr="00816C4A" w:rsidRDefault="00E86E7B" w:rsidP="00E86E7B">
      <w:pPr>
        <w:pStyle w:val="Heading8"/>
      </w:pPr>
      <w:r w:rsidRPr="00816C4A">
        <w:br w:type="page"/>
      </w:r>
      <w:bookmarkStart w:id="3627" w:name="_Toc3201110"/>
      <w:bookmarkStart w:id="3628" w:name="_Toc20392853"/>
      <w:bookmarkStart w:id="3629" w:name="_Toc27774500"/>
      <w:bookmarkStart w:id="3630" w:name="_Toc36482960"/>
      <w:bookmarkStart w:id="3631" w:name="_Toc36484622"/>
      <w:bookmarkStart w:id="3632" w:name="_Toc44933552"/>
      <w:bookmarkStart w:id="3633" w:name="_Toc50972505"/>
      <w:bookmarkStart w:id="3634" w:name="_Toc163045993"/>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3627"/>
      <w:bookmarkEnd w:id="3628"/>
      <w:bookmarkEnd w:id="3629"/>
      <w:bookmarkEnd w:id="3630"/>
      <w:bookmarkEnd w:id="3631"/>
      <w:bookmarkEnd w:id="3632"/>
      <w:bookmarkEnd w:id="3633"/>
      <w:bookmarkEnd w:id="3634"/>
    </w:p>
    <w:p w14:paraId="2E5899A5" w14:textId="77777777" w:rsidR="00E86E7B" w:rsidRPr="00816C4A" w:rsidRDefault="00E86E7B" w:rsidP="00E86E7B">
      <w:r w:rsidRPr="00816C4A">
        <w:t>See ETSI TS 102 223 [32] Annex E.</w:t>
      </w:r>
    </w:p>
    <w:p w14:paraId="180B2AA8" w14:textId="77777777" w:rsidR="00E86E7B" w:rsidRPr="00816C4A" w:rsidRDefault="00E86E7B" w:rsidP="00E86E7B">
      <w:pPr>
        <w:pStyle w:val="Heading8"/>
      </w:pPr>
      <w:r w:rsidRPr="00816C4A">
        <w:br w:type="page"/>
      </w:r>
      <w:bookmarkStart w:id="3635" w:name="_Toc3201111"/>
      <w:bookmarkStart w:id="3636" w:name="_Toc20392854"/>
      <w:bookmarkStart w:id="3637" w:name="_Toc27774501"/>
      <w:bookmarkStart w:id="3638" w:name="_Toc36482961"/>
      <w:bookmarkStart w:id="3639" w:name="_Toc36484623"/>
      <w:bookmarkStart w:id="3640" w:name="_Toc44933553"/>
      <w:bookmarkStart w:id="3641" w:name="_Toc50972506"/>
      <w:bookmarkStart w:id="3642" w:name="_Toc163045994"/>
      <w:r w:rsidRPr="00816C4A">
        <w:lastRenderedPageBreak/>
        <w:t>Annex F (</w:t>
      </w:r>
      <w:smartTag w:uri="urn:schemas-microsoft-com:office:smarttags" w:element="PersonName">
        <w:r w:rsidRPr="00816C4A">
          <w:t>info</w:t>
        </w:r>
      </w:smartTag>
      <w:r w:rsidRPr="00816C4A">
        <w:t>rmative):</w:t>
      </w:r>
      <w:r w:rsidRPr="00816C4A">
        <w:br/>
        <w:t>Monitoring of events</w:t>
      </w:r>
      <w:bookmarkEnd w:id="3635"/>
      <w:bookmarkEnd w:id="3636"/>
      <w:bookmarkEnd w:id="3637"/>
      <w:bookmarkEnd w:id="3638"/>
      <w:bookmarkEnd w:id="3639"/>
      <w:bookmarkEnd w:id="3640"/>
      <w:bookmarkEnd w:id="3641"/>
      <w:bookmarkEnd w:id="3642"/>
    </w:p>
    <w:p w14:paraId="7F702F17" w14:textId="77777777" w:rsidR="00E86E7B" w:rsidRPr="00816C4A" w:rsidRDefault="00E86E7B" w:rsidP="00E86E7B">
      <w:pPr>
        <w:keepNext/>
        <w:keepLines/>
      </w:pPr>
      <w:r w:rsidRPr="00816C4A">
        <w:t>In addition to ETSI TS 102 223 [32] Annex F. , the following is defined:</w:t>
      </w:r>
    </w:p>
    <w:p w14:paraId="0DCB912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14:paraId="3193E80C"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558D1CB9" w14:textId="77777777"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2193D9F3" w14:textId="77777777"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401CF29B" w14:textId="77777777" w:rsidR="00E86E7B" w:rsidRPr="00816C4A" w:rsidRDefault="00E86E7B" w:rsidP="00B27DCC">
            <w:pPr>
              <w:pStyle w:val="TAH"/>
              <w:rPr>
                <w:lang w:eastAsia="en-GB"/>
              </w:rPr>
            </w:pPr>
            <w:r w:rsidRPr="00816C4A">
              <w:rPr>
                <w:lang w:eastAsia="en-GB"/>
              </w:rPr>
              <w:t>Reported once</w:t>
            </w:r>
          </w:p>
        </w:tc>
      </w:tr>
      <w:tr w:rsidR="00E86E7B" w:rsidRPr="00816C4A" w14:paraId="69CFE7DE"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1239CFA1" w14:textId="77777777"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EDF20F7"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1007686" w14:textId="77777777" w:rsidR="00E86E7B" w:rsidRPr="00816C4A" w:rsidRDefault="00E86E7B" w:rsidP="00B27DCC">
            <w:pPr>
              <w:pStyle w:val="TAC"/>
              <w:ind w:left="284" w:hanging="284"/>
              <w:rPr>
                <w:lang w:eastAsia="en-GB"/>
              </w:rPr>
            </w:pPr>
          </w:p>
        </w:tc>
      </w:tr>
      <w:tr w:rsidR="00E86E7B" w:rsidRPr="00816C4A" w14:paraId="5CB6DBF6"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7FF0CC8" w14:textId="77777777"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3E9A4C64"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40717C35" w14:textId="77777777" w:rsidR="00E86E7B" w:rsidRPr="00816C4A" w:rsidRDefault="00E86E7B" w:rsidP="00B27DCC">
            <w:pPr>
              <w:pStyle w:val="TAC"/>
              <w:ind w:left="284" w:hanging="284"/>
              <w:rPr>
                <w:lang w:eastAsia="en-GB"/>
              </w:rPr>
            </w:pPr>
          </w:p>
        </w:tc>
      </w:tr>
      <w:tr w:rsidR="00E86E7B" w:rsidRPr="00816C4A" w14:paraId="40010005"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E215CFB" w14:textId="77777777"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10F9099D"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CF28C66" w14:textId="77777777" w:rsidR="00E86E7B" w:rsidRPr="00816C4A" w:rsidRDefault="00E86E7B" w:rsidP="00B27DCC">
            <w:pPr>
              <w:pStyle w:val="TAC"/>
              <w:ind w:left="284" w:hanging="284"/>
              <w:rPr>
                <w:lang w:eastAsia="en-GB"/>
              </w:rPr>
            </w:pPr>
          </w:p>
        </w:tc>
      </w:tr>
    </w:tbl>
    <w:p w14:paraId="016A86ED" w14:textId="77777777" w:rsidR="00E86E7B" w:rsidRPr="00816C4A" w:rsidRDefault="00E86E7B" w:rsidP="00E86E7B"/>
    <w:p w14:paraId="6EC6F408" w14:textId="77777777" w:rsidR="00E86E7B" w:rsidRPr="00816C4A" w:rsidRDefault="00E86E7B" w:rsidP="00E86E7B">
      <w:pPr>
        <w:pStyle w:val="Heading8"/>
      </w:pPr>
      <w:r w:rsidRPr="00816C4A">
        <w:br w:type="page"/>
      </w:r>
      <w:bookmarkStart w:id="3643" w:name="_Toc3201112"/>
      <w:bookmarkStart w:id="3644" w:name="_Toc20392855"/>
      <w:bookmarkStart w:id="3645" w:name="_Toc27774502"/>
      <w:bookmarkStart w:id="3646" w:name="_Toc36482962"/>
      <w:bookmarkStart w:id="3647" w:name="_Toc36484624"/>
      <w:bookmarkStart w:id="3648" w:name="_Toc44933554"/>
      <w:bookmarkStart w:id="3649" w:name="_Toc50972507"/>
      <w:bookmarkStart w:id="3650" w:name="_Toc163045995"/>
      <w:r w:rsidRPr="00816C4A">
        <w:lastRenderedPageBreak/>
        <w:t>Annex G (normative):</w:t>
      </w:r>
      <w:r w:rsidRPr="00816C4A">
        <w:br/>
        <w:t>Support of Multiple Card Operation</w:t>
      </w:r>
      <w:bookmarkEnd w:id="3643"/>
      <w:bookmarkEnd w:id="3644"/>
      <w:bookmarkEnd w:id="3645"/>
      <w:bookmarkEnd w:id="3646"/>
      <w:bookmarkEnd w:id="3647"/>
      <w:bookmarkEnd w:id="3648"/>
      <w:bookmarkEnd w:id="3649"/>
      <w:bookmarkEnd w:id="3650"/>
    </w:p>
    <w:p w14:paraId="618CD11D" w14:textId="77777777" w:rsidR="00E86E7B" w:rsidRPr="00816C4A" w:rsidRDefault="00E86E7B" w:rsidP="00E86E7B">
      <w:r w:rsidRPr="00816C4A">
        <w:t>See ETSI TS 102 223 [32] Annex G.</w:t>
      </w:r>
    </w:p>
    <w:p w14:paraId="723F34CD" w14:textId="77777777" w:rsidR="00E86E7B" w:rsidRPr="00816C4A" w:rsidRDefault="00E86E7B" w:rsidP="00E86E7B">
      <w:pPr>
        <w:pStyle w:val="Heading8"/>
      </w:pPr>
      <w:r w:rsidRPr="00816C4A">
        <w:br w:type="page"/>
      </w:r>
      <w:bookmarkStart w:id="3651" w:name="_Toc3201113"/>
      <w:bookmarkStart w:id="3652" w:name="_Toc20392856"/>
      <w:bookmarkStart w:id="3653" w:name="_Toc27774503"/>
      <w:bookmarkStart w:id="3654" w:name="_Toc36482963"/>
      <w:bookmarkStart w:id="3655" w:name="_Toc36484625"/>
      <w:bookmarkStart w:id="3656" w:name="_Toc44933555"/>
      <w:bookmarkStart w:id="3657" w:name="_Toc50972508"/>
      <w:bookmarkStart w:id="3658" w:name="_Toc163045996"/>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3651"/>
      <w:bookmarkEnd w:id="3652"/>
      <w:bookmarkEnd w:id="3653"/>
      <w:bookmarkEnd w:id="3654"/>
      <w:bookmarkEnd w:id="3655"/>
      <w:bookmarkEnd w:id="3656"/>
      <w:bookmarkEnd w:id="3657"/>
      <w:bookmarkEnd w:id="3658"/>
    </w:p>
    <w:p w14:paraId="7DD9928E" w14:textId="77777777" w:rsidR="00E86E7B" w:rsidRPr="00816C4A" w:rsidRDefault="00E86E7B" w:rsidP="00E86E7B">
      <w:r w:rsidRPr="00816C4A">
        <w:t>See ETSI TS 102 223 [32] Annex H.</w:t>
      </w:r>
    </w:p>
    <w:p w14:paraId="1ED85BFB" w14:textId="77777777" w:rsidR="00E86E7B" w:rsidRPr="00816C4A" w:rsidRDefault="00E86E7B" w:rsidP="00E86E7B">
      <w:pPr>
        <w:pStyle w:val="Heading8"/>
      </w:pPr>
      <w:r w:rsidRPr="00816C4A">
        <w:br w:type="page"/>
      </w:r>
      <w:bookmarkStart w:id="3659" w:name="_Toc3201114"/>
      <w:bookmarkStart w:id="3660" w:name="_Toc20392857"/>
      <w:bookmarkStart w:id="3661" w:name="_Toc27774504"/>
      <w:bookmarkStart w:id="3662" w:name="_Toc36482964"/>
      <w:bookmarkStart w:id="3663" w:name="_Toc36484626"/>
      <w:bookmarkStart w:id="3664" w:name="_Toc44933556"/>
      <w:bookmarkStart w:id="3665" w:name="_Toc50972509"/>
      <w:bookmarkStart w:id="3666" w:name="_Toc163045997"/>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3659"/>
      <w:bookmarkEnd w:id="3660"/>
      <w:bookmarkEnd w:id="3661"/>
      <w:bookmarkEnd w:id="3662"/>
      <w:bookmarkEnd w:id="3663"/>
      <w:bookmarkEnd w:id="3664"/>
      <w:bookmarkEnd w:id="3665"/>
      <w:bookmarkEnd w:id="3666"/>
    </w:p>
    <w:p w14:paraId="6D4D728A" w14:textId="77777777" w:rsidR="00E86E7B" w:rsidRPr="00816C4A" w:rsidRDefault="00E86E7B" w:rsidP="00E86E7B">
      <w:r w:rsidRPr="00816C4A">
        <w:t>See ETSI TS 102 223 [32] Annex I.</w:t>
      </w:r>
    </w:p>
    <w:p w14:paraId="4F30077A" w14:textId="77777777" w:rsidR="00E86E7B" w:rsidRPr="00816C4A" w:rsidRDefault="00E86E7B" w:rsidP="00E86E7B">
      <w:pPr>
        <w:pStyle w:val="Heading8"/>
      </w:pPr>
      <w:r w:rsidRPr="00816C4A">
        <w:br w:type="page"/>
      </w:r>
      <w:bookmarkStart w:id="3667" w:name="_Toc3201115"/>
      <w:bookmarkStart w:id="3668" w:name="_Toc20392858"/>
      <w:bookmarkStart w:id="3669" w:name="_Toc27774505"/>
      <w:bookmarkStart w:id="3670" w:name="_Toc36482965"/>
      <w:bookmarkStart w:id="3671" w:name="_Toc36484627"/>
      <w:bookmarkStart w:id="3672" w:name="_Toc44933557"/>
      <w:bookmarkStart w:id="3673" w:name="_Toc50972510"/>
      <w:bookmarkStart w:id="3674" w:name="_Toc163045998"/>
      <w:r w:rsidRPr="00816C4A">
        <w:lastRenderedPageBreak/>
        <w:t>Annex J (</w:t>
      </w:r>
      <w:smartTag w:uri="urn:schemas-microsoft-com:office:smarttags" w:element="PersonName">
        <w:r w:rsidRPr="00816C4A">
          <w:t>info</w:t>
        </w:r>
      </w:smartTag>
      <w:r w:rsidRPr="00816C4A">
        <w:t>rmative):</w:t>
      </w:r>
      <w:r w:rsidRPr="00816C4A">
        <w:br/>
        <w:t>WAP References</w:t>
      </w:r>
      <w:bookmarkEnd w:id="3667"/>
      <w:bookmarkEnd w:id="3668"/>
      <w:bookmarkEnd w:id="3669"/>
      <w:bookmarkEnd w:id="3670"/>
      <w:bookmarkEnd w:id="3671"/>
      <w:bookmarkEnd w:id="3672"/>
      <w:bookmarkEnd w:id="3673"/>
      <w:bookmarkEnd w:id="3674"/>
    </w:p>
    <w:p w14:paraId="009BAA2B" w14:textId="77777777" w:rsidR="00E86E7B" w:rsidRPr="00816C4A" w:rsidRDefault="00E86E7B" w:rsidP="00E86E7B">
      <w:r w:rsidRPr="00816C4A">
        <w:t>See ETSI TS 102 223 [32] Annex J.</w:t>
      </w:r>
    </w:p>
    <w:p w14:paraId="6EDBD4BD" w14:textId="77777777" w:rsidR="00E86E7B" w:rsidRPr="00816C4A" w:rsidRDefault="00E86E7B" w:rsidP="00E86E7B">
      <w:pPr>
        <w:pStyle w:val="Heading8"/>
      </w:pPr>
      <w:r w:rsidRPr="00816C4A">
        <w:br w:type="page"/>
      </w:r>
      <w:bookmarkStart w:id="3675" w:name="_Toc3201116"/>
      <w:bookmarkStart w:id="3676" w:name="_Toc20392859"/>
      <w:bookmarkStart w:id="3677" w:name="_Toc27774506"/>
      <w:bookmarkStart w:id="3678" w:name="_Toc36482966"/>
      <w:bookmarkStart w:id="3679" w:name="_Toc36484628"/>
      <w:bookmarkStart w:id="3680" w:name="_Toc44933558"/>
      <w:bookmarkStart w:id="3681" w:name="_Toc50972511"/>
      <w:bookmarkStart w:id="3682" w:name="_Toc163045999"/>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3675"/>
      <w:bookmarkEnd w:id="3676"/>
      <w:bookmarkEnd w:id="3677"/>
      <w:bookmarkEnd w:id="3678"/>
      <w:bookmarkEnd w:id="3679"/>
      <w:bookmarkEnd w:id="3680"/>
      <w:bookmarkEnd w:id="3681"/>
      <w:bookmarkEnd w:id="3682"/>
    </w:p>
    <w:p w14:paraId="027D3B72" w14:textId="77777777" w:rsidR="00E86E7B" w:rsidRPr="00816C4A" w:rsidRDefault="00E86E7B" w:rsidP="00E86E7B">
      <w:pPr>
        <w:rPr>
          <w:sz w:val="16"/>
        </w:rPr>
      </w:pPr>
      <w:r w:rsidRPr="00816C4A">
        <w:t>See ETSI TS 102 223 [32] Annex K.</w:t>
      </w:r>
    </w:p>
    <w:p w14:paraId="195E28E8" w14:textId="77777777" w:rsidR="00E86E7B" w:rsidRPr="00816C4A" w:rsidRDefault="00E86E7B" w:rsidP="00E86E7B">
      <w:pPr>
        <w:pStyle w:val="Heading8"/>
      </w:pPr>
      <w:r w:rsidRPr="00816C4A">
        <w:br w:type="page"/>
      </w:r>
      <w:bookmarkStart w:id="3683" w:name="_Toc3201117"/>
      <w:bookmarkStart w:id="3684" w:name="_Toc20392860"/>
      <w:bookmarkStart w:id="3685" w:name="_Toc27774507"/>
      <w:bookmarkStart w:id="3686" w:name="_Toc36482967"/>
      <w:bookmarkStart w:id="3687" w:name="_Toc36484629"/>
      <w:bookmarkStart w:id="3688" w:name="_Toc44933559"/>
      <w:bookmarkStart w:id="3689" w:name="_Toc50972512"/>
      <w:bookmarkStart w:id="3690" w:name="_Toc163046000"/>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3683"/>
      <w:bookmarkEnd w:id="3684"/>
      <w:bookmarkEnd w:id="3685"/>
      <w:bookmarkEnd w:id="3686"/>
      <w:bookmarkEnd w:id="3687"/>
      <w:bookmarkEnd w:id="3688"/>
      <w:bookmarkEnd w:id="3689"/>
      <w:bookmarkEnd w:id="3690"/>
    </w:p>
    <w:p w14:paraId="4C54115E" w14:textId="77777777" w:rsidR="00E86E7B" w:rsidRPr="00816C4A" w:rsidRDefault="00E86E7B" w:rsidP="00E86E7B">
      <w:r w:rsidRPr="00816C4A">
        <w:t>See ETSI TS 102 223 [32] Annex L.</w:t>
      </w:r>
    </w:p>
    <w:p w14:paraId="502B1FC2" w14:textId="77777777" w:rsidR="00E86E7B" w:rsidRPr="00816C4A" w:rsidRDefault="00E86E7B" w:rsidP="00E86E7B">
      <w:pPr>
        <w:pStyle w:val="Titre8TableHeading"/>
      </w:pPr>
      <w:r w:rsidRPr="00816C4A">
        <w:br w:type="page"/>
      </w:r>
      <w:bookmarkStart w:id="3691" w:name="_Toc3201118"/>
      <w:bookmarkStart w:id="3692" w:name="_Toc20392861"/>
      <w:bookmarkStart w:id="3693" w:name="_Toc27774508"/>
      <w:bookmarkStart w:id="3694" w:name="_Toc36482968"/>
      <w:bookmarkStart w:id="3695" w:name="_Toc36484630"/>
      <w:bookmarkStart w:id="3696" w:name="_Toc44933560"/>
      <w:bookmarkStart w:id="3697" w:name="_Toc50972513"/>
      <w:bookmarkStart w:id="3698" w:name="_Toc163046001"/>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3691"/>
      <w:bookmarkEnd w:id="3692"/>
      <w:bookmarkEnd w:id="3693"/>
      <w:bookmarkEnd w:id="3694"/>
      <w:bookmarkEnd w:id="3695"/>
      <w:bookmarkEnd w:id="3696"/>
      <w:bookmarkEnd w:id="3697"/>
      <w:bookmarkEnd w:id="3698"/>
    </w:p>
    <w:p w14:paraId="216E42CD" w14:textId="77777777" w:rsidR="00E86E7B" w:rsidRPr="00816C4A" w:rsidRDefault="00E86E7B" w:rsidP="00E86E7B">
      <w:r w:rsidRPr="00816C4A">
        <w:t>See ETSI TS 102 223 [32] Annex M.</w:t>
      </w:r>
    </w:p>
    <w:p w14:paraId="1E05667A" w14:textId="77777777" w:rsidR="00E86E7B" w:rsidRPr="00816C4A" w:rsidRDefault="00E86E7B" w:rsidP="00E86E7B">
      <w:pPr>
        <w:pStyle w:val="Heading8"/>
      </w:pPr>
      <w:r w:rsidRPr="00816C4A">
        <w:br w:type="page"/>
      </w:r>
      <w:bookmarkStart w:id="3699" w:name="_Toc3201119"/>
      <w:bookmarkStart w:id="3700" w:name="_Toc20392862"/>
      <w:bookmarkStart w:id="3701" w:name="_Toc27774509"/>
      <w:bookmarkStart w:id="3702" w:name="_Toc36482969"/>
      <w:bookmarkStart w:id="3703" w:name="_Toc36484631"/>
      <w:bookmarkStart w:id="3704" w:name="_Toc44933561"/>
      <w:bookmarkStart w:id="3705" w:name="_Toc50972514"/>
      <w:bookmarkStart w:id="3706" w:name="_Toc163046002"/>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3699"/>
      <w:bookmarkEnd w:id="3700"/>
      <w:bookmarkEnd w:id="3701"/>
      <w:bookmarkEnd w:id="3702"/>
      <w:bookmarkEnd w:id="3703"/>
      <w:bookmarkEnd w:id="3704"/>
      <w:bookmarkEnd w:id="3705"/>
      <w:bookmarkEnd w:id="3706"/>
    </w:p>
    <w:p w14:paraId="50390C0B" w14:textId="77777777" w:rsidR="00E86E7B" w:rsidRPr="00816C4A" w:rsidRDefault="00E86E7B" w:rsidP="00E86E7B">
      <w:pPr>
        <w:pStyle w:val="Heading1"/>
      </w:pPr>
      <w:bookmarkStart w:id="3707" w:name="_Toc3201120"/>
      <w:bookmarkStart w:id="3708" w:name="_Toc20392863"/>
      <w:bookmarkStart w:id="3709" w:name="_Toc27774510"/>
      <w:bookmarkStart w:id="3710" w:name="_Toc36482970"/>
      <w:bookmarkStart w:id="3711" w:name="_Toc36484632"/>
      <w:bookmarkStart w:id="3712" w:name="_Toc44933562"/>
      <w:bookmarkStart w:id="3713" w:name="_Toc50972515"/>
      <w:bookmarkStart w:id="3714" w:name="_Toc163046003"/>
      <w:r w:rsidRPr="00816C4A">
        <w:t>N.1</w:t>
      </w:r>
      <w:r w:rsidRPr="00816C4A">
        <w:tab/>
        <w:t>MMI Mode</w:t>
      </w:r>
      <w:bookmarkEnd w:id="3707"/>
      <w:bookmarkEnd w:id="3708"/>
      <w:bookmarkEnd w:id="3709"/>
      <w:bookmarkEnd w:id="3710"/>
      <w:bookmarkEnd w:id="3711"/>
      <w:bookmarkEnd w:id="3712"/>
      <w:bookmarkEnd w:id="3713"/>
      <w:bookmarkEnd w:id="3714"/>
    </w:p>
    <w:p w14:paraId="378FE4E7"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64D42C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54C09CB9" w14:textId="77777777" w:rsidTr="00B27DCC">
        <w:trPr>
          <w:jc w:val="center"/>
        </w:trPr>
        <w:tc>
          <w:tcPr>
            <w:tcW w:w="4254" w:type="dxa"/>
            <w:tcBorders>
              <w:top w:val="single" w:sz="6" w:space="0" w:color="auto"/>
              <w:left w:val="single" w:sz="6" w:space="0" w:color="auto"/>
              <w:bottom w:val="single" w:sz="6" w:space="0" w:color="auto"/>
            </w:tcBorders>
          </w:tcPr>
          <w:p w14:paraId="7D0732AA"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82F9F51"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75FFAE21"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C821AB" w14:textId="77777777" w:rsidR="00E86E7B" w:rsidRPr="00816C4A" w:rsidRDefault="00E86E7B" w:rsidP="00B27DCC">
            <w:pPr>
              <w:pStyle w:val="TAH"/>
              <w:rPr>
                <w:lang w:eastAsia="en-GB"/>
              </w:rPr>
            </w:pPr>
            <w:r w:rsidRPr="00816C4A">
              <w:rPr>
                <w:lang w:eastAsia="en-GB"/>
              </w:rPr>
              <w:t>UICC</w:t>
            </w:r>
          </w:p>
        </w:tc>
      </w:tr>
      <w:tr w:rsidR="00E86E7B" w:rsidRPr="00816C4A" w14:paraId="5C260E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494BE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F2EAC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48EDB7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0C797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89C22B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0D70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A2B9B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7BBC1FB"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1CBB4F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A1F9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7E02369" w14:textId="77777777" w:rsidR="00E86E7B" w:rsidRPr="00816C4A" w:rsidRDefault="00E86E7B" w:rsidP="00B27DCC">
            <w:pPr>
              <w:pStyle w:val="TAC"/>
              <w:ind w:left="284" w:hanging="284"/>
              <w:rPr>
                <w:lang w:eastAsia="en-GB"/>
              </w:rPr>
            </w:pPr>
          </w:p>
        </w:tc>
      </w:tr>
      <w:tr w:rsidR="00E86E7B" w:rsidRPr="00816C4A" w14:paraId="711D939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E9CCB1"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1C5E84E9" w14:textId="77777777" w:rsidR="00E86E7B" w:rsidRPr="00816C4A" w:rsidRDefault="00E86E7B" w:rsidP="00B27DCC">
            <w:pPr>
              <w:pStyle w:val="TAC"/>
              <w:ind w:left="284" w:hanging="284"/>
              <w:rPr>
                <w:lang w:eastAsia="en-GB"/>
              </w:rPr>
            </w:pPr>
          </w:p>
        </w:tc>
      </w:tr>
      <w:tr w:rsidR="00E86E7B" w:rsidRPr="00816C4A" w14:paraId="4B7252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B4FE5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88E702D" w14:textId="77777777" w:rsidR="00E86E7B" w:rsidRPr="00816C4A" w:rsidRDefault="00E86E7B" w:rsidP="00B27DCC">
            <w:pPr>
              <w:pStyle w:val="TAC"/>
              <w:ind w:left="284" w:hanging="284"/>
              <w:rPr>
                <w:lang w:eastAsia="en-GB"/>
              </w:rPr>
            </w:pPr>
          </w:p>
        </w:tc>
      </w:tr>
      <w:tr w:rsidR="00E86E7B" w:rsidRPr="00816C4A" w14:paraId="076B2F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C0BA2A"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2BB2DA3D" w14:textId="77777777" w:rsidR="00E86E7B" w:rsidRPr="00816C4A" w:rsidRDefault="00E86E7B" w:rsidP="00B27DCC">
            <w:pPr>
              <w:pStyle w:val="TAC"/>
              <w:ind w:left="284" w:hanging="284"/>
              <w:rPr>
                <w:lang w:eastAsia="en-GB"/>
              </w:rPr>
            </w:pPr>
          </w:p>
        </w:tc>
      </w:tr>
      <w:tr w:rsidR="00E86E7B" w:rsidRPr="00816C4A" w14:paraId="2131692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FAC33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020462F" w14:textId="77777777" w:rsidR="00E86E7B" w:rsidRPr="00816C4A" w:rsidRDefault="00E86E7B" w:rsidP="00B27DCC">
            <w:pPr>
              <w:pStyle w:val="TAC"/>
              <w:ind w:left="284" w:hanging="284"/>
              <w:rPr>
                <w:lang w:eastAsia="en-GB"/>
              </w:rPr>
            </w:pPr>
          </w:p>
        </w:tc>
      </w:tr>
      <w:tr w:rsidR="00E86E7B" w:rsidRPr="00816C4A" w14:paraId="2751B68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9C664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0C4221" w14:textId="77777777" w:rsidR="00E86E7B" w:rsidRPr="00816C4A" w:rsidRDefault="00E86E7B" w:rsidP="00B27DCC">
            <w:pPr>
              <w:pStyle w:val="TAC"/>
              <w:ind w:left="284" w:hanging="284"/>
              <w:rPr>
                <w:lang w:eastAsia="en-GB"/>
              </w:rPr>
            </w:pPr>
          </w:p>
        </w:tc>
      </w:tr>
      <w:tr w:rsidR="00E86E7B" w:rsidRPr="00816C4A" w14:paraId="5A3FCF6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D4C2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2602A1" w14:textId="77777777" w:rsidR="00E86E7B" w:rsidRPr="00816C4A" w:rsidRDefault="00E86E7B" w:rsidP="00B27DCC">
            <w:pPr>
              <w:pStyle w:val="TAC"/>
              <w:ind w:left="284" w:hanging="284"/>
              <w:rPr>
                <w:lang w:eastAsia="en-GB"/>
              </w:rPr>
            </w:pPr>
          </w:p>
        </w:tc>
      </w:tr>
      <w:tr w:rsidR="00E86E7B" w:rsidRPr="00816C4A" w14:paraId="16267A7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037D8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9F2795B" w14:textId="77777777" w:rsidR="00E86E7B" w:rsidRPr="00816C4A" w:rsidRDefault="00E86E7B" w:rsidP="00B27DCC">
            <w:pPr>
              <w:pStyle w:val="TAC"/>
              <w:ind w:left="284" w:hanging="284"/>
              <w:rPr>
                <w:lang w:eastAsia="en-GB"/>
              </w:rPr>
            </w:pPr>
          </w:p>
        </w:tc>
      </w:tr>
      <w:tr w:rsidR="00E86E7B" w:rsidRPr="00816C4A" w14:paraId="6E76DC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34077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00FEFFF" w14:textId="77777777" w:rsidR="00E86E7B" w:rsidRPr="00816C4A" w:rsidRDefault="00E86E7B" w:rsidP="00B27DCC">
            <w:pPr>
              <w:pStyle w:val="TAC"/>
              <w:ind w:left="284" w:hanging="284"/>
              <w:rPr>
                <w:lang w:eastAsia="en-GB"/>
              </w:rPr>
            </w:pPr>
          </w:p>
        </w:tc>
      </w:tr>
      <w:tr w:rsidR="00E86E7B" w:rsidRPr="00816C4A" w14:paraId="55DD79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EABD8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8761A58" w14:textId="77777777" w:rsidR="00E86E7B" w:rsidRPr="00816C4A" w:rsidRDefault="00E86E7B" w:rsidP="00B27DCC">
            <w:pPr>
              <w:pStyle w:val="TAC"/>
              <w:ind w:left="284" w:hanging="284"/>
              <w:rPr>
                <w:lang w:eastAsia="en-GB"/>
              </w:rPr>
            </w:pPr>
          </w:p>
        </w:tc>
      </w:tr>
      <w:tr w:rsidR="00E86E7B" w:rsidRPr="00816C4A" w14:paraId="5868678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7EEA6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BF31B3B" w14:textId="77777777" w:rsidR="00E86E7B" w:rsidRPr="00816C4A" w:rsidRDefault="00E86E7B" w:rsidP="00B27DCC">
            <w:pPr>
              <w:pStyle w:val="TAC"/>
              <w:ind w:left="284" w:hanging="284"/>
              <w:rPr>
                <w:lang w:eastAsia="en-GB"/>
              </w:rPr>
            </w:pPr>
          </w:p>
        </w:tc>
      </w:tr>
      <w:tr w:rsidR="00E86E7B" w:rsidRPr="00816C4A" w14:paraId="75C10A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85939C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0A71EA"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79E19BF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AB9215"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60FDEC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01EA9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F29CE6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1E0977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75E6DBD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4E4A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D85ED20" w14:textId="77777777" w:rsidR="00E86E7B" w:rsidRPr="00816C4A" w:rsidRDefault="00E86E7B" w:rsidP="00B27DCC">
            <w:pPr>
              <w:pStyle w:val="TAC"/>
              <w:ind w:left="284" w:hanging="284"/>
              <w:rPr>
                <w:lang w:eastAsia="en-GB"/>
              </w:rPr>
            </w:pPr>
          </w:p>
        </w:tc>
      </w:tr>
    </w:tbl>
    <w:p w14:paraId="348C7A35" w14:textId="77777777" w:rsidR="00E86E7B" w:rsidRPr="00816C4A" w:rsidRDefault="00E86E7B" w:rsidP="00E86E7B">
      <w:pPr>
        <w:pStyle w:val="NF"/>
      </w:pPr>
    </w:p>
    <w:p w14:paraId="0C39189A" w14:textId="77777777" w:rsidR="00E86E7B" w:rsidRPr="00816C4A" w:rsidRDefault="00E86E7B" w:rsidP="00E86E7B">
      <w:pPr>
        <w:pStyle w:val="TF"/>
      </w:pPr>
      <w:r w:rsidRPr="00816C4A">
        <w:t>Figure N.1</w:t>
      </w:r>
    </w:p>
    <w:p w14:paraId="05717B27" w14:textId="77777777" w:rsidR="00E86E7B" w:rsidRPr="00816C4A" w:rsidRDefault="00E86E7B" w:rsidP="00E86E7B">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D8E4B4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6F330BB" w14:textId="77777777" w:rsidTr="00B27DCC">
        <w:trPr>
          <w:jc w:val="center"/>
        </w:trPr>
        <w:tc>
          <w:tcPr>
            <w:tcW w:w="4254" w:type="dxa"/>
            <w:tcBorders>
              <w:top w:val="single" w:sz="6" w:space="0" w:color="auto"/>
              <w:left w:val="single" w:sz="6" w:space="0" w:color="auto"/>
              <w:bottom w:val="single" w:sz="6" w:space="0" w:color="auto"/>
            </w:tcBorders>
          </w:tcPr>
          <w:p w14:paraId="06EAC0E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6F73D26"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5F1D5D7"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29A55679" w14:textId="77777777" w:rsidR="00E86E7B" w:rsidRPr="00816C4A" w:rsidRDefault="00E86E7B" w:rsidP="00B27DCC">
            <w:pPr>
              <w:pStyle w:val="TAH"/>
              <w:rPr>
                <w:lang w:eastAsia="en-GB"/>
              </w:rPr>
            </w:pPr>
            <w:r w:rsidRPr="00816C4A">
              <w:rPr>
                <w:lang w:eastAsia="en-GB"/>
              </w:rPr>
              <w:t>UICC</w:t>
            </w:r>
          </w:p>
        </w:tc>
      </w:tr>
      <w:tr w:rsidR="00E86E7B" w:rsidRPr="00816C4A" w14:paraId="6226D40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A1486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8647D47"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22B69A7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A1C6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4CA73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B1307C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512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9A030"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B950BF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41D91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D6DE272" w14:textId="77777777" w:rsidR="00E86E7B" w:rsidRPr="00816C4A" w:rsidRDefault="00E86E7B" w:rsidP="00B27DCC">
            <w:pPr>
              <w:pStyle w:val="TAC"/>
              <w:ind w:left="284" w:hanging="284"/>
              <w:rPr>
                <w:lang w:eastAsia="en-GB"/>
              </w:rPr>
            </w:pPr>
          </w:p>
        </w:tc>
      </w:tr>
      <w:tr w:rsidR="00E86E7B" w:rsidRPr="00816C4A" w14:paraId="02A538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F84FA1"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413B220" w14:textId="77777777" w:rsidR="00E86E7B" w:rsidRPr="00816C4A" w:rsidRDefault="00E86E7B" w:rsidP="00B27DCC">
            <w:pPr>
              <w:pStyle w:val="TAC"/>
              <w:ind w:left="284" w:hanging="284"/>
              <w:rPr>
                <w:lang w:eastAsia="en-GB"/>
              </w:rPr>
            </w:pPr>
          </w:p>
        </w:tc>
      </w:tr>
      <w:tr w:rsidR="00E86E7B" w:rsidRPr="00816C4A" w14:paraId="3BD78AE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520D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9494B38" w14:textId="77777777" w:rsidR="00E86E7B" w:rsidRPr="00816C4A" w:rsidRDefault="00E86E7B" w:rsidP="00B27DCC">
            <w:pPr>
              <w:pStyle w:val="TAC"/>
              <w:ind w:left="284" w:hanging="284"/>
              <w:rPr>
                <w:lang w:eastAsia="en-GB"/>
              </w:rPr>
            </w:pPr>
          </w:p>
        </w:tc>
      </w:tr>
      <w:tr w:rsidR="00E86E7B" w:rsidRPr="00816C4A" w14:paraId="1879BA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84E14"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ED83BC5" w14:textId="77777777" w:rsidR="00E86E7B" w:rsidRPr="00816C4A" w:rsidRDefault="00E86E7B" w:rsidP="00B27DCC">
            <w:pPr>
              <w:pStyle w:val="TAC"/>
              <w:ind w:left="284" w:hanging="284"/>
              <w:rPr>
                <w:lang w:eastAsia="en-GB"/>
              </w:rPr>
            </w:pPr>
          </w:p>
        </w:tc>
      </w:tr>
      <w:tr w:rsidR="00E86E7B" w:rsidRPr="00816C4A" w14:paraId="12D4CE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F95F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D53165" w14:textId="77777777" w:rsidR="00E86E7B" w:rsidRPr="00816C4A" w:rsidRDefault="00E86E7B" w:rsidP="00B27DCC">
            <w:pPr>
              <w:pStyle w:val="TAC"/>
              <w:ind w:left="284" w:hanging="284"/>
              <w:rPr>
                <w:lang w:eastAsia="en-GB"/>
              </w:rPr>
            </w:pPr>
          </w:p>
        </w:tc>
      </w:tr>
      <w:tr w:rsidR="00E86E7B" w:rsidRPr="00816C4A" w14:paraId="360E87A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F3903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EF6BFD" w14:textId="77777777" w:rsidR="00E86E7B" w:rsidRPr="00816C4A" w:rsidRDefault="00E86E7B" w:rsidP="00B27DCC">
            <w:pPr>
              <w:pStyle w:val="TAC"/>
              <w:ind w:left="284" w:hanging="284"/>
              <w:rPr>
                <w:lang w:eastAsia="en-GB"/>
              </w:rPr>
            </w:pPr>
          </w:p>
        </w:tc>
      </w:tr>
      <w:tr w:rsidR="00E86E7B" w:rsidRPr="00816C4A" w14:paraId="516578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75E03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3287035" w14:textId="77777777" w:rsidR="00E86E7B" w:rsidRPr="00816C4A" w:rsidRDefault="00E86E7B" w:rsidP="00B27DCC">
            <w:pPr>
              <w:pStyle w:val="TAC"/>
              <w:ind w:left="284" w:hanging="284"/>
              <w:rPr>
                <w:lang w:eastAsia="en-GB"/>
              </w:rPr>
            </w:pPr>
          </w:p>
        </w:tc>
      </w:tr>
      <w:tr w:rsidR="00E86E7B" w:rsidRPr="00816C4A" w14:paraId="4CC77B5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2DE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1AD732E0" w14:textId="77777777" w:rsidR="00E86E7B" w:rsidRPr="00816C4A" w:rsidRDefault="00E86E7B" w:rsidP="00B27DCC">
            <w:pPr>
              <w:pStyle w:val="TAC"/>
              <w:ind w:left="284" w:hanging="284"/>
              <w:rPr>
                <w:lang w:eastAsia="en-GB"/>
              </w:rPr>
            </w:pPr>
          </w:p>
        </w:tc>
      </w:tr>
      <w:tr w:rsidR="00E86E7B" w:rsidRPr="00816C4A" w14:paraId="612307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D47D4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1D69BC7" w14:textId="77777777" w:rsidR="00E86E7B" w:rsidRPr="00816C4A" w:rsidRDefault="00E86E7B" w:rsidP="00B27DCC">
            <w:pPr>
              <w:pStyle w:val="TAC"/>
              <w:ind w:left="284" w:hanging="284"/>
              <w:rPr>
                <w:lang w:eastAsia="en-GB"/>
              </w:rPr>
            </w:pPr>
          </w:p>
        </w:tc>
      </w:tr>
      <w:tr w:rsidR="00E86E7B" w:rsidRPr="00816C4A" w14:paraId="4F29555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EC034D"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54475233" w14:textId="77777777" w:rsidR="00E86E7B" w:rsidRPr="00816C4A" w:rsidRDefault="00E86E7B" w:rsidP="00B27DCC">
            <w:pPr>
              <w:pStyle w:val="TAC"/>
              <w:ind w:left="284" w:hanging="284"/>
              <w:rPr>
                <w:lang w:eastAsia="en-GB"/>
              </w:rPr>
            </w:pPr>
          </w:p>
        </w:tc>
      </w:tr>
      <w:tr w:rsidR="00E86E7B" w:rsidRPr="00816C4A" w14:paraId="6A9148A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BB59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16353C3" w14:textId="77777777" w:rsidR="00E86E7B" w:rsidRPr="00816C4A" w:rsidRDefault="00E86E7B" w:rsidP="00B27DCC">
            <w:pPr>
              <w:pStyle w:val="TAC"/>
              <w:ind w:left="284" w:hanging="284"/>
              <w:rPr>
                <w:lang w:eastAsia="en-GB"/>
              </w:rPr>
            </w:pPr>
          </w:p>
        </w:tc>
      </w:tr>
      <w:tr w:rsidR="00E86E7B" w:rsidRPr="00816C4A" w14:paraId="261BF4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9D800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F45069F" w14:textId="77777777" w:rsidR="00E86E7B" w:rsidRPr="00816C4A" w:rsidRDefault="00E86E7B" w:rsidP="00B27DCC">
            <w:pPr>
              <w:pStyle w:val="TAC"/>
              <w:ind w:left="284" w:hanging="284"/>
              <w:rPr>
                <w:lang w:eastAsia="en-GB"/>
              </w:rPr>
            </w:pPr>
          </w:p>
        </w:tc>
      </w:tr>
      <w:tr w:rsidR="00E86E7B" w:rsidRPr="00816C4A" w14:paraId="5A7B29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81A9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526862" w14:textId="77777777" w:rsidR="00E86E7B" w:rsidRPr="00816C4A" w:rsidRDefault="00E86E7B" w:rsidP="00B27DCC">
            <w:pPr>
              <w:pStyle w:val="TAC"/>
              <w:ind w:left="284" w:hanging="284"/>
              <w:rPr>
                <w:lang w:eastAsia="en-GB"/>
              </w:rPr>
            </w:pPr>
          </w:p>
        </w:tc>
      </w:tr>
      <w:tr w:rsidR="00E86E7B" w:rsidRPr="00816C4A" w14:paraId="6FF88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E5B34D"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41C626C" w14:textId="77777777" w:rsidR="00E86E7B" w:rsidRPr="00816C4A" w:rsidRDefault="00E86E7B" w:rsidP="00B27DCC">
            <w:pPr>
              <w:pStyle w:val="TAC"/>
              <w:ind w:left="284" w:hanging="284"/>
              <w:rPr>
                <w:lang w:eastAsia="en-GB"/>
              </w:rPr>
            </w:pPr>
          </w:p>
        </w:tc>
      </w:tr>
      <w:tr w:rsidR="00E86E7B" w:rsidRPr="00816C4A" w14:paraId="6625D9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61A66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63ABB08" w14:textId="77777777" w:rsidR="00E86E7B" w:rsidRPr="00816C4A" w:rsidRDefault="00E86E7B" w:rsidP="00B27DCC">
            <w:pPr>
              <w:pStyle w:val="TAC"/>
              <w:ind w:left="284" w:hanging="284"/>
              <w:rPr>
                <w:lang w:eastAsia="en-GB"/>
              </w:rPr>
            </w:pPr>
          </w:p>
        </w:tc>
      </w:tr>
      <w:tr w:rsidR="00E86E7B" w:rsidRPr="00816C4A" w14:paraId="7D00507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04BBE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31AAB576" w14:textId="77777777" w:rsidR="00E86E7B" w:rsidRPr="00816C4A" w:rsidRDefault="00E86E7B" w:rsidP="00B27DCC">
            <w:pPr>
              <w:pStyle w:val="TAC"/>
              <w:ind w:left="284" w:hanging="284"/>
              <w:rPr>
                <w:lang w:eastAsia="en-GB"/>
              </w:rPr>
            </w:pPr>
          </w:p>
        </w:tc>
      </w:tr>
      <w:tr w:rsidR="00E86E7B" w:rsidRPr="00816C4A" w14:paraId="65C7466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1B2AC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D454725" w14:textId="77777777" w:rsidR="00E86E7B" w:rsidRPr="00816C4A" w:rsidRDefault="00E86E7B" w:rsidP="00B27DCC">
            <w:pPr>
              <w:pStyle w:val="TAC"/>
              <w:ind w:left="284" w:hanging="284"/>
              <w:rPr>
                <w:lang w:eastAsia="en-GB"/>
              </w:rPr>
            </w:pPr>
          </w:p>
        </w:tc>
      </w:tr>
      <w:tr w:rsidR="00E86E7B" w:rsidRPr="00816C4A" w14:paraId="459EAC9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E405D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C062E4" w14:textId="77777777" w:rsidR="00E86E7B" w:rsidRPr="00816C4A" w:rsidRDefault="00E86E7B" w:rsidP="00B27DCC">
            <w:pPr>
              <w:pStyle w:val="TAC"/>
              <w:ind w:left="284" w:hanging="284"/>
              <w:rPr>
                <w:lang w:eastAsia="en-GB"/>
              </w:rPr>
            </w:pPr>
          </w:p>
        </w:tc>
      </w:tr>
      <w:tr w:rsidR="00E86E7B" w:rsidRPr="00816C4A" w14:paraId="4E9F32B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507F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414FCC" w14:textId="77777777" w:rsidR="00E86E7B" w:rsidRPr="00816C4A" w:rsidRDefault="00E86E7B" w:rsidP="00B27DCC">
            <w:pPr>
              <w:pStyle w:val="TAC"/>
              <w:ind w:left="284" w:hanging="284"/>
              <w:rPr>
                <w:lang w:eastAsia="en-GB"/>
              </w:rPr>
            </w:pPr>
          </w:p>
        </w:tc>
      </w:tr>
      <w:tr w:rsidR="00E86E7B" w:rsidRPr="00816C4A" w14:paraId="6AB8CDC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69FF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98A53AD" w14:textId="77777777" w:rsidR="00E86E7B" w:rsidRPr="00816C4A" w:rsidRDefault="00E86E7B" w:rsidP="00B27DCC">
            <w:pPr>
              <w:pStyle w:val="TAC"/>
              <w:ind w:left="284" w:hanging="284"/>
              <w:rPr>
                <w:lang w:eastAsia="en-GB"/>
              </w:rPr>
            </w:pPr>
          </w:p>
        </w:tc>
      </w:tr>
      <w:tr w:rsidR="00E86E7B" w:rsidRPr="00816C4A" w14:paraId="108DE9A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AC1B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DA5E6A3" w14:textId="77777777" w:rsidR="00E86E7B" w:rsidRPr="00816C4A" w:rsidRDefault="00E86E7B" w:rsidP="00B27DCC">
            <w:pPr>
              <w:pStyle w:val="TAC"/>
              <w:ind w:left="284" w:hanging="284"/>
              <w:rPr>
                <w:lang w:eastAsia="en-GB"/>
              </w:rPr>
            </w:pPr>
          </w:p>
        </w:tc>
      </w:tr>
      <w:tr w:rsidR="00E86E7B" w:rsidRPr="00816C4A" w14:paraId="2176506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49C85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3C97AA8A" w14:textId="77777777" w:rsidR="00E86E7B" w:rsidRPr="00816C4A" w:rsidRDefault="00E86E7B" w:rsidP="00B27DCC">
            <w:pPr>
              <w:pStyle w:val="TAC"/>
              <w:ind w:left="284" w:hanging="284"/>
              <w:rPr>
                <w:lang w:eastAsia="en-GB"/>
              </w:rPr>
            </w:pPr>
          </w:p>
        </w:tc>
      </w:tr>
      <w:tr w:rsidR="00E86E7B" w:rsidRPr="00816C4A" w14:paraId="272526E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F7DC0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C008FA" w14:textId="77777777" w:rsidR="00E86E7B" w:rsidRPr="00816C4A" w:rsidRDefault="00E86E7B" w:rsidP="00B27DCC">
            <w:pPr>
              <w:pStyle w:val="TAC"/>
              <w:ind w:left="284" w:hanging="284"/>
              <w:rPr>
                <w:lang w:eastAsia="en-GB"/>
              </w:rPr>
            </w:pPr>
          </w:p>
        </w:tc>
      </w:tr>
      <w:tr w:rsidR="00E86E7B" w:rsidRPr="00816C4A" w14:paraId="3FD01E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23BB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8C9C67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615FC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3C2D3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59F94A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1760A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476E37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0240A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4CB2BE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844C7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754A5E" w14:textId="77777777" w:rsidR="00E86E7B" w:rsidRPr="00816C4A" w:rsidRDefault="00E86E7B" w:rsidP="00B27DCC">
            <w:pPr>
              <w:pStyle w:val="TAC"/>
              <w:ind w:left="284" w:hanging="284"/>
              <w:rPr>
                <w:lang w:eastAsia="en-GB"/>
              </w:rPr>
            </w:pPr>
          </w:p>
        </w:tc>
      </w:tr>
    </w:tbl>
    <w:p w14:paraId="003AAA99" w14:textId="77777777" w:rsidR="00E86E7B" w:rsidRPr="00816C4A" w:rsidRDefault="00E86E7B" w:rsidP="00E86E7B">
      <w:pPr>
        <w:pStyle w:val="NF"/>
      </w:pPr>
    </w:p>
    <w:p w14:paraId="65AF6C46" w14:textId="77777777" w:rsidR="00E86E7B" w:rsidRPr="00816C4A" w:rsidRDefault="00E86E7B" w:rsidP="00E86E7B">
      <w:pPr>
        <w:pStyle w:val="TF"/>
      </w:pPr>
      <w:r w:rsidRPr="00816C4A">
        <w:t>Figure N.2</w:t>
      </w:r>
    </w:p>
    <w:p w14:paraId="15D99838" w14:textId="77777777" w:rsidR="00E86E7B" w:rsidRPr="00816C4A" w:rsidRDefault="00E86E7B" w:rsidP="00E86E7B">
      <w:pPr>
        <w:pStyle w:val="Heading1"/>
      </w:pPr>
      <w:bookmarkStart w:id="3715" w:name="_Toc3201121"/>
      <w:bookmarkStart w:id="3716" w:name="_Toc20392864"/>
      <w:bookmarkStart w:id="3717" w:name="_Toc27774511"/>
      <w:bookmarkStart w:id="3718" w:name="_Toc36482971"/>
      <w:bookmarkStart w:id="3719" w:name="_Toc36484633"/>
      <w:bookmarkStart w:id="3720" w:name="_Toc44933563"/>
      <w:bookmarkStart w:id="3721" w:name="_Toc50972516"/>
      <w:bookmarkStart w:id="3722" w:name="_Toc163046004"/>
      <w:r w:rsidRPr="00816C4A">
        <w:lastRenderedPageBreak/>
        <w:t>N.2</w:t>
      </w:r>
      <w:r w:rsidRPr="00816C4A">
        <w:tab/>
        <w:t>Application Mode</w:t>
      </w:r>
      <w:bookmarkEnd w:id="3715"/>
      <w:bookmarkEnd w:id="3716"/>
      <w:bookmarkEnd w:id="3717"/>
      <w:bookmarkEnd w:id="3718"/>
      <w:bookmarkEnd w:id="3719"/>
      <w:bookmarkEnd w:id="3720"/>
      <w:bookmarkEnd w:id="3721"/>
      <w:bookmarkEnd w:id="3722"/>
    </w:p>
    <w:p w14:paraId="57B15596"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492D530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09CA98A" w14:textId="77777777" w:rsidTr="00B27DCC">
        <w:trPr>
          <w:jc w:val="center"/>
        </w:trPr>
        <w:tc>
          <w:tcPr>
            <w:tcW w:w="4254" w:type="dxa"/>
            <w:tcBorders>
              <w:top w:val="single" w:sz="6" w:space="0" w:color="auto"/>
              <w:left w:val="single" w:sz="6" w:space="0" w:color="auto"/>
              <w:bottom w:val="single" w:sz="6" w:space="0" w:color="auto"/>
            </w:tcBorders>
          </w:tcPr>
          <w:p w14:paraId="6AD61C56"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3309FA51"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20D4BEA2"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CA21216" w14:textId="77777777" w:rsidR="00E86E7B" w:rsidRPr="00816C4A" w:rsidRDefault="00E86E7B" w:rsidP="00B27DCC">
            <w:pPr>
              <w:pStyle w:val="TAH"/>
              <w:rPr>
                <w:lang w:eastAsia="en-GB"/>
              </w:rPr>
            </w:pPr>
            <w:r w:rsidRPr="00816C4A">
              <w:rPr>
                <w:lang w:eastAsia="en-GB"/>
              </w:rPr>
              <w:t>UICC</w:t>
            </w:r>
          </w:p>
        </w:tc>
      </w:tr>
      <w:tr w:rsidR="00E86E7B" w:rsidRPr="00816C4A" w14:paraId="661FC1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20DA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7B1D4C"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4CD7373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57E3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C3350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67303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76E57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0F7E25"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0806016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B1F24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A8FD30" w14:textId="77777777" w:rsidR="00E86E7B" w:rsidRPr="00816C4A" w:rsidRDefault="00E86E7B" w:rsidP="00B27DCC">
            <w:pPr>
              <w:pStyle w:val="TAC"/>
              <w:ind w:left="284" w:hanging="284"/>
              <w:rPr>
                <w:lang w:eastAsia="en-GB"/>
              </w:rPr>
            </w:pPr>
          </w:p>
        </w:tc>
      </w:tr>
      <w:tr w:rsidR="00E86E7B" w:rsidRPr="00816C4A" w14:paraId="10D24C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7022D5"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DF5267D" w14:textId="77777777" w:rsidR="00E86E7B" w:rsidRPr="00816C4A" w:rsidRDefault="00E86E7B" w:rsidP="00B27DCC">
            <w:pPr>
              <w:pStyle w:val="TAC"/>
              <w:ind w:left="284" w:hanging="284"/>
              <w:rPr>
                <w:lang w:eastAsia="en-GB"/>
              </w:rPr>
            </w:pPr>
          </w:p>
        </w:tc>
      </w:tr>
      <w:tr w:rsidR="00E86E7B" w:rsidRPr="00816C4A" w14:paraId="6AF3EE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CC873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76CFB5D" w14:textId="77777777" w:rsidR="00E86E7B" w:rsidRPr="00816C4A" w:rsidRDefault="00E86E7B" w:rsidP="00B27DCC">
            <w:pPr>
              <w:pStyle w:val="TAC"/>
              <w:ind w:left="284" w:hanging="284"/>
              <w:rPr>
                <w:lang w:eastAsia="en-GB"/>
              </w:rPr>
            </w:pPr>
          </w:p>
        </w:tc>
      </w:tr>
      <w:tr w:rsidR="00E86E7B" w:rsidRPr="00816C4A" w14:paraId="2BEADAB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0935A5"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1B5BCD97" w14:textId="77777777" w:rsidR="00E86E7B" w:rsidRPr="00816C4A" w:rsidRDefault="00E86E7B" w:rsidP="00B27DCC">
            <w:pPr>
              <w:pStyle w:val="TAC"/>
              <w:ind w:left="284" w:hanging="284"/>
              <w:rPr>
                <w:lang w:eastAsia="en-GB"/>
              </w:rPr>
            </w:pPr>
          </w:p>
        </w:tc>
      </w:tr>
      <w:tr w:rsidR="00E86E7B" w:rsidRPr="00816C4A" w14:paraId="2998BA8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D6906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6E900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354181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39BB2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CD40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BC6084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06299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774CB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65FE09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386DCC"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AD91B6E" w14:textId="77777777" w:rsidR="00E86E7B" w:rsidRPr="00816C4A" w:rsidRDefault="00E86E7B" w:rsidP="00B27DCC">
            <w:pPr>
              <w:pStyle w:val="TAC"/>
              <w:ind w:left="284" w:hanging="284"/>
              <w:rPr>
                <w:lang w:eastAsia="en-GB"/>
              </w:rPr>
            </w:pPr>
          </w:p>
        </w:tc>
      </w:tr>
      <w:tr w:rsidR="00E86E7B" w:rsidRPr="00816C4A" w14:paraId="10DB80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B1ED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FF292E" w14:textId="77777777" w:rsidR="00E86E7B" w:rsidRPr="00816C4A" w:rsidRDefault="00E86E7B" w:rsidP="00B27DCC">
            <w:pPr>
              <w:pStyle w:val="TAC"/>
              <w:ind w:left="284" w:hanging="284"/>
              <w:rPr>
                <w:lang w:eastAsia="en-GB"/>
              </w:rPr>
            </w:pPr>
          </w:p>
        </w:tc>
      </w:tr>
      <w:tr w:rsidR="00E86E7B" w:rsidRPr="00816C4A" w14:paraId="312337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E865E7"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19A2251" w14:textId="77777777" w:rsidR="00E86E7B" w:rsidRPr="00816C4A" w:rsidRDefault="00E86E7B" w:rsidP="00B27DCC">
            <w:pPr>
              <w:pStyle w:val="TAC"/>
              <w:ind w:left="284" w:hanging="284"/>
              <w:rPr>
                <w:lang w:eastAsia="en-GB"/>
              </w:rPr>
            </w:pPr>
          </w:p>
        </w:tc>
      </w:tr>
      <w:tr w:rsidR="00E86E7B" w:rsidRPr="00816C4A" w14:paraId="04CD495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0C34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4AA5F5" w14:textId="77777777" w:rsidR="00E86E7B" w:rsidRPr="00816C4A" w:rsidRDefault="00E86E7B" w:rsidP="00B27DCC">
            <w:pPr>
              <w:pStyle w:val="TAC"/>
              <w:ind w:left="284" w:hanging="284"/>
              <w:rPr>
                <w:lang w:eastAsia="en-GB"/>
              </w:rPr>
            </w:pPr>
          </w:p>
        </w:tc>
      </w:tr>
      <w:tr w:rsidR="00E86E7B" w:rsidRPr="00816C4A" w14:paraId="6D5768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83AEA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0D02CE7"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504FCF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45FF10"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156F70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8B95E6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0CB4F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2AC580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92A093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67842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460492" w14:textId="77777777" w:rsidR="00E86E7B" w:rsidRPr="00816C4A" w:rsidRDefault="00E86E7B" w:rsidP="00B27DCC">
            <w:pPr>
              <w:pStyle w:val="TAC"/>
              <w:ind w:left="284" w:hanging="284"/>
              <w:rPr>
                <w:lang w:eastAsia="en-GB"/>
              </w:rPr>
            </w:pPr>
          </w:p>
        </w:tc>
      </w:tr>
    </w:tbl>
    <w:p w14:paraId="0CAF6077" w14:textId="77777777" w:rsidR="00E86E7B" w:rsidRPr="00816C4A" w:rsidRDefault="00E86E7B" w:rsidP="00E86E7B">
      <w:pPr>
        <w:pStyle w:val="NF"/>
      </w:pPr>
    </w:p>
    <w:p w14:paraId="3F146988" w14:textId="77777777" w:rsidR="00E86E7B" w:rsidRPr="00816C4A" w:rsidRDefault="00E86E7B" w:rsidP="00E86E7B">
      <w:pPr>
        <w:pStyle w:val="TF"/>
      </w:pPr>
      <w:r w:rsidRPr="00816C4A">
        <w:t>Figure N.3</w:t>
      </w:r>
    </w:p>
    <w:p w14:paraId="0D215802" w14:textId="77777777" w:rsidR="00E86E7B" w:rsidRPr="00816C4A" w:rsidRDefault="00E86E7B" w:rsidP="00E86E7B">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339F0C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0A5E157" w14:textId="77777777" w:rsidTr="00B27DCC">
        <w:trPr>
          <w:jc w:val="center"/>
        </w:trPr>
        <w:tc>
          <w:tcPr>
            <w:tcW w:w="4254" w:type="dxa"/>
            <w:tcBorders>
              <w:top w:val="single" w:sz="6" w:space="0" w:color="auto"/>
              <w:left w:val="single" w:sz="6" w:space="0" w:color="auto"/>
              <w:bottom w:val="single" w:sz="6" w:space="0" w:color="auto"/>
            </w:tcBorders>
          </w:tcPr>
          <w:p w14:paraId="70D7215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827DE88"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7C90B0B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5D7535C" w14:textId="77777777" w:rsidR="00E86E7B" w:rsidRPr="00816C4A" w:rsidRDefault="00E86E7B" w:rsidP="00B27DCC">
            <w:pPr>
              <w:pStyle w:val="TAH"/>
              <w:rPr>
                <w:lang w:eastAsia="en-GB"/>
              </w:rPr>
            </w:pPr>
            <w:r w:rsidRPr="00816C4A">
              <w:rPr>
                <w:lang w:eastAsia="en-GB"/>
              </w:rPr>
              <w:t>UICC</w:t>
            </w:r>
          </w:p>
        </w:tc>
      </w:tr>
      <w:tr w:rsidR="00E86E7B" w:rsidRPr="00816C4A" w14:paraId="707805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2962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0838CD"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E23483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72820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F3E84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85DB93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A96E81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34A7F"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453E424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96321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30D6DE8" w14:textId="77777777" w:rsidR="00E86E7B" w:rsidRPr="00816C4A" w:rsidRDefault="00E86E7B" w:rsidP="00B27DCC">
            <w:pPr>
              <w:pStyle w:val="TAC"/>
              <w:ind w:left="284" w:hanging="284"/>
              <w:rPr>
                <w:lang w:eastAsia="en-GB"/>
              </w:rPr>
            </w:pPr>
          </w:p>
        </w:tc>
      </w:tr>
      <w:tr w:rsidR="00E86E7B" w:rsidRPr="00816C4A" w14:paraId="196C356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81BEA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C7C58ED" w14:textId="77777777" w:rsidR="00E86E7B" w:rsidRPr="00816C4A" w:rsidRDefault="00E86E7B" w:rsidP="00B27DCC">
            <w:pPr>
              <w:pStyle w:val="TAC"/>
              <w:ind w:left="284" w:hanging="284"/>
              <w:rPr>
                <w:lang w:eastAsia="en-GB"/>
              </w:rPr>
            </w:pPr>
          </w:p>
        </w:tc>
      </w:tr>
      <w:tr w:rsidR="00E86E7B" w:rsidRPr="00816C4A" w14:paraId="1516EF8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4A2D7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3BFEDEA" w14:textId="77777777" w:rsidR="00E86E7B" w:rsidRPr="00816C4A" w:rsidRDefault="00E86E7B" w:rsidP="00B27DCC">
            <w:pPr>
              <w:pStyle w:val="TAC"/>
              <w:ind w:left="284" w:hanging="284"/>
              <w:rPr>
                <w:lang w:eastAsia="en-GB"/>
              </w:rPr>
            </w:pPr>
          </w:p>
        </w:tc>
      </w:tr>
      <w:tr w:rsidR="00E86E7B" w:rsidRPr="00816C4A" w14:paraId="14B3EFE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F0708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21AAEE2" w14:textId="77777777" w:rsidR="00E86E7B" w:rsidRPr="00816C4A" w:rsidRDefault="00E86E7B" w:rsidP="00B27DCC">
            <w:pPr>
              <w:pStyle w:val="TAC"/>
              <w:ind w:left="284" w:hanging="284"/>
              <w:rPr>
                <w:lang w:eastAsia="en-GB"/>
              </w:rPr>
            </w:pPr>
          </w:p>
        </w:tc>
      </w:tr>
      <w:tr w:rsidR="00E86E7B" w:rsidRPr="00816C4A" w14:paraId="0EF84E9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06C4D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BB0D41"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D099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EB670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DD04A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F4C99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37A1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31F79B"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50DC85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E7000C"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5F9A3CE" w14:textId="77777777" w:rsidR="00E86E7B" w:rsidRPr="00816C4A" w:rsidRDefault="00E86E7B" w:rsidP="00B27DCC">
            <w:pPr>
              <w:pStyle w:val="TAC"/>
              <w:ind w:left="284" w:hanging="284"/>
              <w:rPr>
                <w:lang w:eastAsia="en-GB"/>
              </w:rPr>
            </w:pPr>
          </w:p>
        </w:tc>
      </w:tr>
      <w:tr w:rsidR="00E86E7B" w:rsidRPr="00816C4A" w14:paraId="46C897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CB756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4644C1B" w14:textId="77777777" w:rsidR="00E86E7B" w:rsidRPr="00816C4A" w:rsidRDefault="00E86E7B" w:rsidP="00B27DCC">
            <w:pPr>
              <w:pStyle w:val="TAC"/>
              <w:ind w:left="284" w:hanging="284"/>
              <w:rPr>
                <w:lang w:eastAsia="en-GB"/>
              </w:rPr>
            </w:pPr>
          </w:p>
        </w:tc>
      </w:tr>
      <w:tr w:rsidR="00E86E7B" w:rsidRPr="00816C4A" w14:paraId="328558F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69E94B"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32278E28" w14:textId="77777777" w:rsidR="00E86E7B" w:rsidRPr="00816C4A" w:rsidRDefault="00E86E7B" w:rsidP="00B27DCC">
            <w:pPr>
              <w:pStyle w:val="TAC"/>
              <w:ind w:left="284" w:hanging="284"/>
              <w:rPr>
                <w:lang w:eastAsia="en-GB"/>
              </w:rPr>
            </w:pPr>
          </w:p>
        </w:tc>
      </w:tr>
      <w:tr w:rsidR="00E86E7B" w:rsidRPr="00816C4A" w14:paraId="4E0E017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1E92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4B0BBD" w14:textId="77777777" w:rsidR="00E86E7B" w:rsidRPr="00816C4A" w:rsidRDefault="00E86E7B" w:rsidP="00B27DCC">
            <w:pPr>
              <w:pStyle w:val="TAC"/>
              <w:ind w:left="284" w:hanging="284"/>
              <w:rPr>
                <w:lang w:eastAsia="en-GB"/>
              </w:rPr>
            </w:pPr>
          </w:p>
        </w:tc>
      </w:tr>
      <w:tr w:rsidR="00E86E7B" w:rsidRPr="00816C4A" w14:paraId="0EB4535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B07B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14427B6"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F94311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EE5C31"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1539BF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EB27B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2C4D0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5948B5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618DB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3795E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7E29DD" w14:textId="77777777" w:rsidR="00E86E7B" w:rsidRPr="00816C4A" w:rsidRDefault="00E86E7B" w:rsidP="00B27DCC">
            <w:pPr>
              <w:pStyle w:val="TAC"/>
              <w:rPr>
                <w:lang w:eastAsia="en-GB"/>
              </w:rPr>
            </w:pPr>
          </w:p>
        </w:tc>
      </w:tr>
      <w:tr w:rsidR="00E86E7B" w:rsidRPr="00816C4A" w14:paraId="2D87F8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AB890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9B41B4C" w14:textId="77777777" w:rsidR="00E86E7B" w:rsidRPr="00816C4A" w:rsidRDefault="00E86E7B" w:rsidP="00B27DCC">
            <w:pPr>
              <w:pStyle w:val="TAC"/>
              <w:rPr>
                <w:lang w:eastAsia="en-GB"/>
              </w:rPr>
            </w:pPr>
          </w:p>
        </w:tc>
      </w:tr>
      <w:tr w:rsidR="00E86E7B" w:rsidRPr="00816C4A" w14:paraId="50D6DD2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670B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20AE99" w14:textId="77777777" w:rsidR="00E86E7B" w:rsidRPr="00816C4A" w:rsidRDefault="00E86E7B" w:rsidP="00B27DCC">
            <w:pPr>
              <w:pStyle w:val="TAC"/>
              <w:rPr>
                <w:lang w:eastAsia="en-GB"/>
              </w:rPr>
            </w:pPr>
          </w:p>
        </w:tc>
      </w:tr>
      <w:tr w:rsidR="00E86E7B" w:rsidRPr="00816C4A" w14:paraId="42E587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EE01A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C1FBCC" w14:textId="77777777" w:rsidR="00E86E7B" w:rsidRPr="00816C4A" w:rsidRDefault="00E86E7B" w:rsidP="00B27DCC">
            <w:pPr>
              <w:pStyle w:val="TAC"/>
              <w:rPr>
                <w:lang w:eastAsia="en-GB"/>
              </w:rPr>
            </w:pPr>
            <w:r w:rsidRPr="00816C4A">
              <w:rPr>
                <w:lang w:eastAsia="en-GB"/>
              </w:rPr>
              <w:t>SEND USSD</w:t>
            </w:r>
          </w:p>
        </w:tc>
      </w:tr>
      <w:tr w:rsidR="00E86E7B" w:rsidRPr="00816C4A" w14:paraId="3FE6054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850FD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DBD3D50"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27341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66609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7ECC5F"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5A112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AF9DB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42BD04" w14:textId="77777777" w:rsidR="00E86E7B" w:rsidRPr="00816C4A" w:rsidRDefault="00E86E7B" w:rsidP="00B27DCC">
            <w:pPr>
              <w:pStyle w:val="TAC"/>
              <w:ind w:left="284" w:hanging="284"/>
              <w:rPr>
                <w:lang w:eastAsia="en-GB"/>
              </w:rPr>
            </w:pPr>
          </w:p>
        </w:tc>
      </w:tr>
      <w:tr w:rsidR="00E86E7B" w:rsidRPr="00816C4A" w14:paraId="5D7392B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4FEE30"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40718121" w14:textId="77777777" w:rsidR="00E86E7B" w:rsidRPr="00816C4A" w:rsidRDefault="00E86E7B" w:rsidP="00B27DCC">
            <w:pPr>
              <w:pStyle w:val="TAC"/>
              <w:ind w:left="284" w:hanging="284"/>
              <w:rPr>
                <w:lang w:eastAsia="en-GB"/>
              </w:rPr>
            </w:pPr>
          </w:p>
        </w:tc>
      </w:tr>
      <w:tr w:rsidR="00E86E7B" w:rsidRPr="00816C4A" w14:paraId="4F20BB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D0A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0509995" w14:textId="77777777" w:rsidR="00E86E7B" w:rsidRPr="00816C4A" w:rsidRDefault="00E86E7B" w:rsidP="00B27DCC">
            <w:pPr>
              <w:pStyle w:val="TAC"/>
              <w:ind w:left="284" w:hanging="284"/>
              <w:rPr>
                <w:lang w:eastAsia="en-GB"/>
              </w:rPr>
            </w:pPr>
          </w:p>
        </w:tc>
      </w:tr>
      <w:tr w:rsidR="00E86E7B" w:rsidRPr="00816C4A" w14:paraId="168557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D641EC"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7ABD7DE" w14:textId="77777777" w:rsidR="00E86E7B" w:rsidRPr="00816C4A" w:rsidRDefault="00E86E7B" w:rsidP="00B27DCC">
            <w:pPr>
              <w:pStyle w:val="TAC"/>
              <w:ind w:left="284" w:hanging="284"/>
              <w:rPr>
                <w:lang w:eastAsia="en-GB"/>
              </w:rPr>
            </w:pPr>
          </w:p>
        </w:tc>
      </w:tr>
      <w:tr w:rsidR="00E86E7B" w:rsidRPr="00816C4A" w14:paraId="1A35D7B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762EA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4E7C323"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7DA038E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A1D56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83F02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6BCFBD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B37C4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B3E74B"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0FE375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174266"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65B1939" w14:textId="77777777" w:rsidR="00E86E7B" w:rsidRPr="00816C4A" w:rsidRDefault="00E86E7B" w:rsidP="00B27DCC">
            <w:pPr>
              <w:pStyle w:val="TAC"/>
              <w:ind w:left="284" w:hanging="284"/>
              <w:rPr>
                <w:lang w:eastAsia="en-GB"/>
              </w:rPr>
            </w:pPr>
          </w:p>
        </w:tc>
      </w:tr>
      <w:tr w:rsidR="00E86E7B" w:rsidRPr="00816C4A" w14:paraId="5BADCF9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414090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AB5A23" w14:textId="77777777" w:rsidR="00E86E7B" w:rsidRPr="00816C4A" w:rsidRDefault="00E86E7B" w:rsidP="00B27DCC">
            <w:pPr>
              <w:pStyle w:val="TAC"/>
              <w:ind w:left="284" w:hanging="284"/>
              <w:rPr>
                <w:lang w:eastAsia="en-GB"/>
              </w:rPr>
            </w:pPr>
          </w:p>
        </w:tc>
      </w:tr>
      <w:tr w:rsidR="00E86E7B" w:rsidRPr="00816C4A" w14:paraId="5ED41D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01129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6233230A" w14:textId="77777777" w:rsidR="00E86E7B" w:rsidRPr="00816C4A" w:rsidRDefault="00E86E7B" w:rsidP="00B27DCC">
            <w:pPr>
              <w:pStyle w:val="TAC"/>
              <w:ind w:left="284" w:hanging="284"/>
              <w:rPr>
                <w:lang w:eastAsia="en-GB"/>
              </w:rPr>
            </w:pPr>
          </w:p>
        </w:tc>
      </w:tr>
      <w:tr w:rsidR="00E86E7B" w:rsidRPr="00816C4A" w14:paraId="6E937A7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8E2C5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484533"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161EFB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CDDE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ED1C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391D4B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36DE6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FE1C5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D58F9D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99BF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538D1B" w14:textId="77777777" w:rsidR="00E86E7B" w:rsidRPr="00816C4A" w:rsidRDefault="00E86E7B" w:rsidP="00B27DCC">
            <w:pPr>
              <w:pStyle w:val="TAC"/>
              <w:ind w:left="284" w:hanging="284"/>
              <w:rPr>
                <w:lang w:eastAsia="en-GB"/>
              </w:rPr>
            </w:pPr>
          </w:p>
        </w:tc>
      </w:tr>
    </w:tbl>
    <w:p w14:paraId="79763779" w14:textId="77777777" w:rsidR="00E86E7B" w:rsidRPr="00816C4A" w:rsidRDefault="00E86E7B" w:rsidP="00E86E7B">
      <w:pPr>
        <w:pStyle w:val="NF"/>
      </w:pPr>
    </w:p>
    <w:p w14:paraId="473B12E5" w14:textId="77777777" w:rsidR="00E86E7B" w:rsidRPr="00816C4A" w:rsidRDefault="00E86E7B" w:rsidP="00E86E7B">
      <w:pPr>
        <w:pStyle w:val="TF"/>
      </w:pPr>
      <w:r w:rsidRPr="00816C4A">
        <w:t>Figure N.4</w:t>
      </w:r>
    </w:p>
    <w:p w14:paraId="4050B16F" w14:textId="77777777" w:rsidR="00E86E7B" w:rsidRPr="00816C4A" w:rsidRDefault="00E86E7B" w:rsidP="00E86E7B">
      <w:pPr>
        <w:pStyle w:val="Heading1"/>
      </w:pPr>
      <w:bookmarkStart w:id="3723" w:name="_Toc3201122"/>
      <w:bookmarkStart w:id="3724" w:name="_Toc20392865"/>
      <w:bookmarkStart w:id="3725" w:name="_Toc27774512"/>
      <w:bookmarkStart w:id="3726" w:name="_Toc36482972"/>
      <w:bookmarkStart w:id="3727" w:name="_Toc36484634"/>
      <w:bookmarkStart w:id="3728" w:name="_Toc44933564"/>
      <w:bookmarkStart w:id="3729" w:name="_Toc50972517"/>
      <w:bookmarkStart w:id="3730" w:name="_Toc163046005"/>
      <w:r w:rsidRPr="00816C4A">
        <w:lastRenderedPageBreak/>
        <w:t>N.3</w:t>
      </w:r>
      <w:r w:rsidRPr="00816C4A">
        <w:tab/>
        <w:t>USSD Data Download</w:t>
      </w:r>
      <w:bookmarkEnd w:id="3723"/>
      <w:bookmarkEnd w:id="3724"/>
      <w:bookmarkEnd w:id="3725"/>
      <w:bookmarkEnd w:id="3726"/>
      <w:bookmarkEnd w:id="3727"/>
      <w:bookmarkEnd w:id="3728"/>
      <w:bookmarkEnd w:id="3729"/>
      <w:bookmarkEnd w:id="3730"/>
    </w:p>
    <w:p w14:paraId="72B3CBC8" w14:textId="77777777" w:rsidR="00E86E7B" w:rsidRPr="00816C4A" w:rsidRDefault="00E86E7B" w:rsidP="00E86E7B">
      <w:pPr>
        <w:keepNext/>
        <w:keepLines/>
      </w:pPr>
      <w:r w:rsidRPr="00816C4A">
        <w:t>Network initiated USSD operation</w:t>
      </w:r>
    </w:p>
    <w:p w14:paraId="769DBD6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B693A53" w14:textId="77777777" w:rsidTr="00B27DCC">
        <w:trPr>
          <w:jc w:val="center"/>
        </w:trPr>
        <w:tc>
          <w:tcPr>
            <w:tcW w:w="4254" w:type="dxa"/>
            <w:tcBorders>
              <w:top w:val="single" w:sz="6" w:space="0" w:color="auto"/>
              <w:left w:val="single" w:sz="6" w:space="0" w:color="auto"/>
              <w:bottom w:val="single" w:sz="6" w:space="0" w:color="auto"/>
            </w:tcBorders>
          </w:tcPr>
          <w:p w14:paraId="1C77FB1A"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1E8D077"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1B922BAA"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A1E8B5" w14:textId="77777777" w:rsidR="00E86E7B" w:rsidRPr="00816C4A" w:rsidRDefault="00E86E7B" w:rsidP="00B27DCC">
            <w:pPr>
              <w:pStyle w:val="TAH"/>
              <w:rPr>
                <w:lang w:eastAsia="en-GB"/>
              </w:rPr>
            </w:pPr>
            <w:r w:rsidRPr="00816C4A">
              <w:rPr>
                <w:lang w:eastAsia="en-GB"/>
              </w:rPr>
              <w:t>UICC</w:t>
            </w:r>
          </w:p>
        </w:tc>
      </w:tr>
      <w:tr w:rsidR="00E86E7B" w:rsidRPr="00816C4A" w14:paraId="7AD7DF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EF6270"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0A025D2" w14:textId="77777777" w:rsidR="00E86E7B" w:rsidRPr="00816C4A" w:rsidRDefault="00E86E7B" w:rsidP="00B27DCC">
            <w:pPr>
              <w:pStyle w:val="TAC"/>
              <w:ind w:left="284" w:hanging="284"/>
              <w:rPr>
                <w:lang w:eastAsia="en-GB"/>
              </w:rPr>
            </w:pPr>
          </w:p>
        </w:tc>
      </w:tr>
      <w:tr w:rsidR="00E86E7B" w:rsidRPr="00816C4A" w14:paraId="1F86E0D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B5690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889F4F3" w14:textId="77777777" w:rsidR="00E86E7B" w:rsidRPr="00816C4A" w:rsidRDefault="00E86E7B" w:rsidP="00B27DCC">
            <w:pPr>
              <w:pStyle w:val="TAC"/>
              <w:ind w:left="284" w:hanging="284"/>
              <w:rPr>
                <w:lang w:eastAsia="en-GB"/>
              </w:rPr>
            </w:pPr>
          </w:p>
        </w:tc>
      </w:tr>
      <w:tr w:rsidR="00E86E7B" w:rsidRPr="00816C4A" w14:paraId="51F6D08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6CC51E"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2BD2D309" w14:textId="77777777" w:rsidR="00E86E7B" w:rsidRPr="00816C4A" w:rsidRDefault="00E86E7B" w:rsidP="00B27DCC">
            <w:pPr>
              <w:pStyle w:val="TAC"/>
              <w:ind w:left="284" w:hanging="284"/>
              <w:rPr>
                <w:lang w:eastAsia="en-GB"/>
              </w:rPr>
            </w:pPr>
          </w:p>
        </w:tc>
      </w:tr>
      <w:tr w:rsidR="00E86E7B" w:rsidRPr="00816C4A" w14:paraId="395144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AA466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35B86DB"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54510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B1F45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F6FCE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0DD7E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ADFF4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8277DB2"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3FC01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082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328A9A" w14:textId="77777777" w:rsidR="00E86E7B" w:rsidRPr="00816C4A" w:rsidRDefault="00E86E7B" w:rsidP="00B27DCC">
            <w:pPr>
              <w:pStyle w:val="TAC"/>
              <w:ind w:left="284" w:hanging="284"/>
              <w:rPr>
                <w:lang w:eastAsia="en-GB"/>
              </w:rPr>
            </w:pPr>
          </w:p>
        </w:tc>
      </w:tr>
      <w:tr w:rsidR="00E86E7B" w:rsidRPr="00816C4A" w14:paraId="2544CB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C8BCC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FF17E8" w14:textId="77777777" w:rsidR="00E86E7B" w:rsidRPr="00816C4A" w:rsidRDefault="00E86E7B" w:rsidP="00B27DCC">
            <w:pPr>
              <w:pStyle w:val="TAC"/>
              <w:ind w:left="284" w:hanging="284"/>
              <w:rPr>
                <w:lang w:eastAsia="en-GB"/>
              </w:rPr>
            </w:pPr>
          </w:p>
        </w:tc>
      </w:tr>
      <w:tr w:rsidR="00E86E7B" w:rsidRPr="00816C4A" w14:paraId="55F744E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33DB3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6D7A3C" w14:textId="77777777" w:rsidR="00E86E7B" w:rsidRPr="00816C4A" w:rsidRDefault="00E86E7B" w:rsidP="00B27DCC">
            <w:pPr>
              <w:pStyle w:val="TAC"/>
              <w:ind w:left="284" w:hanging="284"/>
              <w:rPr>
                <w:lang w:eastAsia="en-GB"/>
              </w:rPr>
            </w:pPr>
          </w:p>
        </w:tc>
      </w:tr>
      <w:tr w:rsidR="00E86E7B" w:rsidRPr="00816C4A" w14:paraId="30A9D77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1B74E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A6004ED"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261045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BC6C4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932E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FF76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F164D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B55129"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079E32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D049C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AAFC4F" w14:textId="77777777" w:rsidR="00E86E7B" w:rsidRPr="00816C4A" w:rsidRDefault="00E86E7B" w:rsidP="00B27DCC">
            <w:pPr>
              <w:pStyle w:val="TAC"/>
              <w:ind w:left="284" w:hanging="284"/>
              <w:rPr>
                <w:sz w:val="16"/>
                <w:lang w:eastAsia="en-GB"/>
              </w:rPr>
            </w:pPr>
          </w:p>
        </w:tc>
      </w:tr>
      <w:tr w:rsidR="00E86E7B" w:rsidRPr="00816C4A" w14:paraId="322AFE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F89D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C4E251" w14:textId="77777777" w:rsidR="00E86E7B" w:rsidRPr="00816C4A" w:rsidRDefault="00E86E7B" w:rsidP="00B27DCC">
            <w:pPr>
              <w:pStyle w:val="TAC"/>
              <w:ind w:left="284" w:hanging="284"/>
              <w:rPr>
                <w:lang w:eastAsia="en-GB"/>
              </w:rPr>
            </w:pPr>
          </w:p>
        </w:tc>
      </w:tr>
      <w:tr w:rsidR="00E86E7B" w:rsidRPr="00816C4A" w14:paraId="0DF97C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6B28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7FB47AC" w14:textId="77777777" w:rsidR="00E86E7B" w:rsidRPr="00816C4A" w:rsidRDefault="00E86E7B" w:rsidP="00B27DCC">
            <w:pPr>
              <w:pStyle w:val="TAC"/>
              <w:ind w:left="284" w:hanging="284"/>
              <w:rPr>
                <w:lang w:eastAsia="en-GB"/>
              </w:rPr>
            </w:pPr>
          </w:p>
        </w:tc>
      </w:tr>
      <w:tr w:rsidR="00E86E7B" w:rsidRPr="00816C4A" w14:paraId="41459A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26835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B89671D"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34FC169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4322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92DB8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7A8A7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5FA9AC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0FD566" w14:textId="77777777" w:rsidR="00E86E7B" w:rsidRPr="00816C4A" w:rsidRDefault="00E86E7B" w:rsidP="00B27DCC">
            <w:pPr>
              <w:pStyle w:val="TAC"/>
              <w:ind w:left="284" w:hanging="284"/>
              <w:rPr>
                <w:lang w:eastAsia="en-GB"/>
              </w:rPr>
            </w:pPr>
          </w:p>
        </w:tc>
      </w:tr>
      <w:tr w:rsidR="00E86E7B" w:rsidRPr="00816C4A" w14:paraId="5F9748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1FAE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75930D" w14:textId="77777777" w:rsidR="00E86E7B" w:rsidRPr="00816C4A" w:rsidRDefault="00E86E7B" w:rsidP="00B27DCC">
            <w:pPr>
              <w:pStyle w:val="TAC"/>
              <w:ind w:left="284" w:hanging="284"/>
              <w:rPr>
                <w:lang w:eastAsia="en-GB"/>
              </w:rPr>
            </w:pPr>
          </w:p>
        </w:tc>
      </w:tr>
      <w:tr w:rsidR="00E86E7B" w:rsidRPr="00816C4A" w14:paraId="400F07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D528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1713BC7" w14:textId="77777777" w:rsidR="00E86E7B" w:rsidRPr="00816C4A" w:rsidRDefault="00E86E7B" w:rsidP="00B27DCC">
            <w:pPr>
              <w:pStyle w:val="TAC"/>
              <w:ind w:left="284" w:hanging="284"/>
              <w:rPr>
                <w:lang w:eastAsia="en-GB"/>
              </w:rPr>
            </w:pPr>
          </w:p>
        </w:tc>
      </w:tr>
      <w:tr w:rsidR="00E86E7B" w:rsidRPr="00816C4A" w14:paraId="6B65FD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941B6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BECEDA8"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0075855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B45B4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C1F867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7CF30A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89A1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070ECA" w14:textId="77777777" w:rsidR="00E86E7B" w:rsidRPr="00816C4A" w:rsidRDefault="00E86E7B" w:rsidP="00B27DCC">
            <w:pPr>
              <w:pStyle w:val="TAC"/>
              <w:ind w:left="284" w:hanging="284"/>
              <w:rPr>
                <w:lang w:eastAsia="en-GB"/>
              </w:rPr>
            </w:pPr>
          </w:p>
        </w:tc>
      </w:tr>
      <w:tr w:rsidR="00E86E7B" w:rsidRPr="00816C4A" w14:paraId="5F99B15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8A4544"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3D90304C" w14:textId="77777777" w:rsidR="00E86E7B" w:rsidRPr="00816C4A" w:rsidRDefault="00E86E7B" w:rsidP="00B27DCC">
            <w:pPr>
              <w:pStyle w:val="TAC"/>
              <w:ind w:left="284" w:hanging="284"/>
              <w:rPr>
                <w:lang w:eastAsia="en-GB"/>
              </w:rPr>
            </w:pPr>
          </w:p>
        </w:tc>
      </w:tr>
      <w:tr w:rsidR="00E86E7B" w:rsidRPr="00816C4A" w14:paraId="48F8C1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355F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8A6257B" w14:textId="77777777" w:rsidR="00E86E7B" w:rsidRPr="00816C4A" w:rsidRDefault="00E86E7B" w:rsidP="00B27DCC">
            <w:pPr>
              <w:pStyle w:val="TAC"/>
              <w:ind w:left="284" w:hanging="284"/>
              <w:rPr>
                <w:lang w:eastAsia="en-GB"/>
              </w:rPr>
            </w:pPr>
          </w:p>
        </w:tc>
      </w:tr>
      <w:tr w:rsidR="00E86E7B" w:rsidRPr="00816C4A" w14:paraId="1FB8708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1FEDC7"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05F1939C" w14:textId="77777777" w:rsidR="00E86E7B" w:rsidRPr="00816C4A" w:rsidRDefault="00E86E7B" w:rsidP="00B27DCC">
            <w:pPr>
              <w:pStyle w:val="TAC"/>
              <w:ind w:left="284" w:hanging="284"/>
              <w:rPr>
                <w:lang w:eastAsia="en-GB"/>
              </w:rPr>
            </w:pPr>
          </w:p>
        </w:tc>
      </w:tr>
      <w:tr w:rsidR="00E86E7B" w:rsidRPr="00816C4A" w14:paraId="08FAD6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C104D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E38F3C" w14:textId="77777777" w:rsidR="00E86E7B" w:rsidRPr="00816C4A" w:rsidRDefault="00E86E7B" w:rsidP="00B27DCC">
            <w:pPr>
              <w:pStyle w:val="TAC"/>
              <w:ind w:left="284" w:hanging="284"/>
              <w:rPr>
                <w:lang w:eastAsia="en-GB"/>
              </w:rPr>
            </w:pPr>
          </w:p>
        </w:tc>
      </w:tr>
      <w:tr w:rsidR="00E86E7B" w:rsidRPr="00816C4A" w14:paraId="6492557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05C35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233AC4" w14:textId="77777777" w:rsidR="00E86E7B" w:rsidRPr="00816C4A" w:rsidRDefault="00E86E7B" w:rsidP="00B27DCC">
            <w:pPr>
              <w:pStyle w:val="TAC"/>
              <w:ind w:left="284" w:hanging="284"/>
              <w:rPr>
                <w:lang w:eastAsia="en-GB"/>
              </w:rPr>
            </w:pPr>
          </w:p>
        </w:tc>
      </w:tr>
      <w:tr w:rsidR="00E86E7B" w:rsidRPr="00816C4A" w14:paraId="4029D7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E544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891650" w14:textId="77777777" w:rsidR="00E86E7B" w:rsidRPr="00816C4A" w:rsidRDefault="00E86E7B" w:rsidP="00B27DCC">
            <w:pPr>
              <w:pStyle w:val="TAC"/>
              <w:ind w:left="284" w:hanging="284"/>
              <w:rPr>
                <w:sz w:val="16"/>
                <w:lang w:eastAsia="en-GB"/>
              </w:rPr>
            </w:pPr>
          </w:p>
        </w:tc>
      </w:tr>
      <w:tr w:rsidR="00E86E7B" w:rsidRPr="00816C4A" w14:paraId="7010A1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029EFF9"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03E7D630" w14:textId="77777777" w:rsidR="00E86E7B" w:rsidRPr="00816C4A" w:rsidRDefault="00E86E7B" w:rsidP="00B27DCC">
            <w:pPr>
              <w:pStyle w:val="TAC"/>
              <w:ind w:left="284" w:hanging="284"/>
              <w:rPr>
                <w:lang w:eastAsia="en-GB"/>
              </w:rPr>
            </w:pPr>
          </w:p>
        </w:tc>
      </w:tr>
      <w:tr w:rsidR="00E86E7B" w:rsidRPr="00816C4A" w14:paraId="132F67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1B9E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3A10451" w14:textId="77777777" w:rsidR="00E86E7B" w:rsidRPr="00816C4A" w:rsidRDefault="00E86E7B" w:rsidP="00B27DCC">
            <w:pPr>
              <w:pStyle w:val="TAC"/>
              <w:ind w:left="284" w:hanging="284"/>
              <w:rPr>
                <w:lang w:eastAsia="en-GB"/>
              </w:rPr>
            </w:pPr>
          </w:p>
        </w:tc>
      </w:tr>
      <w:tr w:rsidR="00E86E7B" w:rsidRPr="00816C4A" w14:paraId="0DCCA6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C8F411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3EC1043E" w14:textId="77777777" w:rsidR="00E86E7B" w:rsidRPr="00816C4A" w:rsidRDefault="00E86E7B" w:rsidP="00B27DCC">
            <w:pPr>
              <w:pStyle w:val="TAC"/>
              <w:ind w:left="284" w:hanging="284"/>
              <w:rPr>
                <w:lang w:eastAsia="en-GB"/>
              </w:rPr>
            </w:pPr>
          </w:p>
        </w:tc>
      </w:tr>
      <w:tr w:rsidR="00E86E7B" w:rsidRPr="00816C4A" w14:paraId="41B582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0EE1A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F3F2C6"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6D674FD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67C9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A8AF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5B6AC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6ED175"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66542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60035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FF49F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C59560" w14:textId="77777777" w:rsidR="00E86E7B" w:rsidRPr="00816C4A" w:rsidRDefault="00E86E7B" w:rsidP="00B27DCC">
            <w:pPr>
              <w:pStyle w:val="TAC"/>
              <w:ind w:left="284" w:hanging="284"/>
              <w:rPr>
                <w:lang w:eastAsia="en-GB"/>
              </w:rPr>
            </w:pPr>
          </w:p>
        </w:tc>
      </w:tr>
      <w:tr w:rsidR="00E86E7B" w:rsidRPr="00816C4A" w14:paraId="03A93A4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020D3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C30BD2" w14:textId="77777777" w:rsidR="00E86E7B" w:rsidRPr="00816C4A" w:rsidRDefault="00E86E7B" w:rsidP="00B27DCC">
            <w:pPr>
              <w:pStyle w:val="TAC"/>
              <w:ind w:left="284" w:hanging="284"/>
              <w:rPr>
                <w:lang w:eastAsia="en-GB"/>
              </w:rPr>
            </w:pPr>
          </w:p>
        </w:tc>
      </w:tr>
      <w:tr w:rsidR="00E86E7B" w:rsidRPr="00816C4A" w14:paraId="2C250B6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2D781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1657423" w14:textId="77777777" w:rsidR="00E86E7B" w:rsidRPr="00816C4A" w:rsidRDefault="00E86E7B" w:rsidP="00B27DCC">
            <w:pPr>
              <w:pStyle w:val="TAC"/>
              <w:ind w:left="284" w:hanging="284"/>
              <w:rPr>
                <w:lang w:eastAsia="en-GB"/>
              </w:rPr>
            </w:pPr>
          </w:p>
        </w:tc>
      </w:tr>
      <w:tr w:rsidR="00E86E7B" w:rsidRPr="00816C4A" w14:paraId="696C11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4333A1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48A197"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790DB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E87CB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F06810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6E5067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30AF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C8E424" w14:textId="77777777" w:rsidR="00E86E7B" w:rsidRPr="00816C4A" w:rsidRDefault="00E86E7B" w:rsidP="00B27DCC">
            <w:pPr>
              <w:pStyle w:val="TAC"/>
              <w:ind w:left="284" w:hanging="284"/>
              <w:rPr>
                <w:lang w:eastAsia="en-GB"/>
              </w:rPr>
            </w:pPr>
          </w:p>
        </w:tc>
      </w:tr>
    </w:tbl>
    <w:p w14:paraId="3B366883" w14:textId="77777777" w:rsidR="00E86E7B" w:rsidRPr="00816C4A" w:rsidRDefault="00E86E7B" w:rsidP="00E86E7B">
      <w:pPr>
        <w:pStyle w:val="NF"/>
      </w:pPr>
    </w:p>
    <w:p w14:paraId="31543C89" w14:textId="77777777" w:rsidR="00E86E7B" w:rsidRPr="00816C4A" w:rsidRDefault="00E86E7B" w:rsidP="00E86E7B">
      <w:pPr>
        <w:pStyle w:val="TF"/>
      </w:pPr>
      <w:r w:rsidRPr="00816C4A">
        <w:t>Figure N.5</w:t>
      </w:r>
    </w:p>
    <w:p w14:paraId="07A33089" w14:textId="77777777" w:rsidR="00E86E7B" w:rsidRPr="00816C4A" w:rsidRDefault="00E86E7B" w:rsidP="00E86E7B">
      <w:pPr>
        <w:pStyle w:val="Heading8"/>
      </w:pPr>
      <w:bookmarkStart w:id="3731" w:name="_Toc3201123"/>
      <w:bookmarkStart w:id="3732" w:name="_Toc20392866"/>
      <w:bookmarkStart w:id="3733" w:name="_Toc27774513"/>
      <w:bookmarkStart w:id="3734" w:name="_Toc36482973"/>
      <w:bookmarkStart w:id="3735" w:name="_Toc36484635"/>
      <w:bookmarkStart w:id="3736" w:name="_Toc44933565"/>
      <w:bookmarkStart w:id="3737" w:name="_Toc50972518"/>
      <w:bookmarkStart w:id="3738" w:name="_Toc163046006"/>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3731"/>
      <w:bookmarkEnd w:id="3732"/>
      <w:bookmarkEnd w:id="3733"/>
      <w:bookmarkEnd w:id="3734"/>
      <w:bookmarkEnd w:id="3735"/>
      <w:bookmarkEnd w:id="3736"/>
      <w:bookmarkEnd w:id="3737"/>
      <w:bookmarkEnd w:id="3738"/>
    </w:p>
    <w:p w14:paraId="1A89A64D" w14:textId="77777777" w:rsidR="00E86E7B" w:rsidRPr="00816C4A" w:rsidRDefault="00E86E7B" w:rsidP="00E86E7B">
      <w:r w:rsidRPr="00816C4A">
        <w:t>The ME accepts the parameters provided by the UICC</w:t>
      </w:r>
    </w:p>
    <w:p w14:paraId="2DBDAA1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0EC96735" w14:textId="77777777" w:rsidTr="00B27DCC">
        <w:trPr>
          <w:jc w:val="center"/>
        </w:trPr>
        <w:tc>
          <w:tcPr>
            <w:tcW w:w="4254" w:type="dxa"/>
            <w:tcBorders>
              <w:top w:val="single" w:sz="6" w:space="0" w:color="auto"/>
              <w:left w:val="single" w:sz="6" w:space="0" w:color="auto"/>
              <w:bottom w:val="single" w:sz="6" w:space="0" w:color="auto"/>
            </w:tcBorders>
          </w:tcPr>
          <w:p w14:paraId="6033378E"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27E71E7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887EFC7"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2068281" w14:textId="77777777" w:rsidR="00E86E7B" w:rsidRPr="00816C4A" w:rsidRDefault="00E86E7B" w:rsidP="00B27DCC">
            <w:pPr>
              <w:pStyle w:val="TAH"/>
              <w:rPr>
                <w:lang w:eastAsia="en-GB"/>
              </w:rPr>
            </w:pPr>
            <w:r w:rsidRPr="00816C4A">
              <w:rPr>
                <w:lang w:eastAsia="en-GB"/>
              </w:rPr>
              <w:t>UICC</w:t>
            </w:r>
          </w:p>
        </w:tc>
      </w:tr>
      <w:tr w:rsidR="00E86E7B" w:rsidRPr="00816C4A" w14:paraId="744EA3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F8915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910606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7A785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7D262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D10D9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0D512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6D237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ABD9F2"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472260D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2EB14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541124" w14:textId="77777777" w:rsidR="00E86E7B" w:rsidRPr="00816C4A" w:rsidRDefault="00E86E7B" w:rsidP="00B27DCC">
            <w:pPr>
              <w:pStyle w:val="TAC"/>
              <w:ind w:left="284" w:hanging="284"/>
              <w:rPr>
                <w:lang w:eastAsia="en-GB"/>
              </w:rPr>
            </w:pPr>
          </w:p>
        </w:tc>
      </w:tr>
      <w:tr w:rsidR="00E86E7B" w:rsidRPr="00816C4A" w14:paraId="2CBB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E97B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4278F91"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42F66B5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D73F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915C3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547581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280941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19BD1124" w14:textId="77777777" w:rsidR="00E86E7B" w:rsidRPr="00816C4A" w:rsidRDefault="00E86E7B" w:rsidP="00B27DCC">
            <w:pPr>
              <w:pStyle w:val="TAC"/>
              <w:ind w:left="284" w:hanging="284"/>
              <w:rPr>
                <w:lang w:eastAsia="en-GB"/>
              </w:rPr>
            </w:pPr>
          </w:p>
        </w:tc>
      </w:tr>
      <w:tr w:rsidR="00E86E7B" w:rsidRPr="00816C4A" w14:paraId="0804E5E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0A415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D78A2A9" w14:textId="77777777" w:rsidR="00E86E7B" w:rsidRPr="00816C4A" w:rsidRDefault="00E86E7B" w:rsidP="00B27DCC">
            <w:pPr>
              <w:pStyle w:val="TAC"/>
              <w:ind w:left="284" w:hanging="284"/>
              <w:rPr>
                <w:lang w:eastAsia="en-GB"/>
              </w:rPr>
            </w:pPr>
          </w:p>
        </w:tc>
      </w:tr>
      <w:tr w:rsidR="00E86E7B" w:rsidRPr="00816C4A" w14:paraId="76B9D58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EF4340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97C75A4" w14:textId="77777777" w:rsidR="00E86E7B" w:rsidRPr="00816C4A" w:rsidRDefault="00E86E7B" w:rsidP="00B27DCC">
            <w:pPr>
              <w:pStyle w:val="TAC"/>
              <w:ind w:left="284" w:hanging="284"/>
              <w:rPr>
                <w:lang w:eastAsia="en-GB"/>
              </w:rPr>
            </w:pPr>
          </w:p>
        </w:tc>
      </w:tr>
      <w:tr w:rsidR="00E86E7B" w:rsidRPr="00816C4A" w14:paraId="2951381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41F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596A56" w14:textId="77777777" w:rsidR="00E86E7B" w:rsidRPr="00816C4A" w:rsidRDefault="00E86E7B" w:rsidP="00B27DCC">
            <w:pPr>
              <w:pStyle w:val="TAC"/>
              <w:ind w:left="284" w:hanging="284"/>
              <w:rPr>
                <w:lang w:eastAsia="en-GB"/>
              </w:rPr>
            </w:pPr>
          </w:p>
        </w:tc>
      </w:tr>
      <w:tr w:rsidR="00E86E7B" w:rsidRPr="00816C4A" w14:paraId="65A1BC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E2865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481D88" w14:textId="77777777" w:rsidR="00E86E7B" w:rsidRPr="00816C4A" w:rsidRDefault="00E86E7B" w:rsidP="00B27DCC">
            <w:pPr>
              <w:pStyle w:val="TAC"/>
              <w:ind w:left="284" w:hanging="284"/>
              <w:rPr>
                <w:lang w:eastAsia="en-GB"/>
              </w:rPr>
            </w:pPr>
          </w:p>
        </w:tc>
      </w:tr>
      <w:tr w:rsidR="00E86E7B" w:rsidRPr="00816C4A" w14:paraId="036272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BC048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0067926"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40C51D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E00347"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6EAA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573EC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D83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9F39A9"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657A728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44B7C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4A2502" w14:textId="77777777" w:rsidR="00E86E7B" w:rsidRPr="00816C4A" w:rsidRDefault="00E86E7B" w:rsidP="00B27DCC">
            <w:pPr>
              <w:pStyle w:val="TAC"/>
              <w:ind w:left="284" w:hanging="284"/>
              <w:rPr>
                <w:lang w:eastAsia="en-GB"/>
              </w:rPr>
            </w:pPr>
          </w:p>
        </w:tc>
      </w:tr>
    </w:tbl>
    <w:p w14:paraId="2589673D" w14:textId="77777777" w:rsidR="00E86E7B" w:rsidRPr="00816C4A" w:rsidRDefault="00E86E7B" w:rsidP="00E86E7B">
      <w:pPr>
        <w:pStyle w:val="NF"/>
      </w:pPr>
    </w:p>
    <w:p w14:paraId="234A44BC" w14:textId="77777777" w:rsidR="00E86E7B" w:rsidRPr="00816C4A" w:rsidRDefault="00E86E7B" w:rsidP="00E86E7B">
      <w:pPr>
        <w:pStyle w:val="TF"/>
      </w:pPr>
      <w:r w:rsidRPr="00816C4A">
        <w:t>Figure O.1</w:t>
      </w:r>
    </w:p>
    <w:p w14:paraId="733BB543" w14:textId="77777777" w:rsidR="00E86E7B" w:rsidRPr="00816C4A" w:rsidRDefault="00E86E7B" w:rsidP="00E86E7B">
      <w:pPr>
        <w:pStyle w:val="Heading8"/>
      </w:pPr>
      <w:r w:rsidRPr="00816C4A">
        <w:br w:type="page"/>
      </w:r>
      <w:bookmarkStart w:id="3739" w:name="_Toc3201124"/>
      <w:bookmarkStart w:id="3740" w:name="_Toc20392867"/>
      <w:bookmarkStart w:id="3741" w:name="_Toc27774514"/>
      <w:bookmarkStart w:id="3742" w:name="_Toc36482974"/>
      <w:bookmarkStart w:id="3743" w:name="_Toc36484636"/>
      <w:bookmarkStart w:id="3744" w:name="_Toc44933566"/>
      <w:bookmarkStart w:id="3745" w:name="_Toc50972519"/>
      <w:bookmarkStart w:id="3746" w:name="_Toc163046007"/>
      <w:r w:rsidRPr="00816C4A">
        <w:lastRenderedPageBreak/>
        <w:t>Annex P (normative):</w:t>
      </w:r>
      <w:r w:rsidRPr="00816C4A">
        <w:br/>
        <w:t>Support of USAT by Terminals with reduced feature capabilities.</w:t>
      </w:r>
      <w:bookmarkEnd w:id="3739"/>
      <w:bookmarkEnd w:id="3740"/>
      <w:bookmarkEnd w:id="3741"/>
      <w:bookmarkEnd w:id="3742"/>
      <w:bookmarkEnd w:id="3743"/>
      <w:bookmarkEnd w:id="3744"/>
      <w:bookmarkEnd w:id="3745"/>
      <w:bookmarkEnd w:id="3746"/>
    </w:p>
    <w:p w14:paraId="54A5CACB" w14:textId="77777777" w:rsidR="00E86E7B" w:rsidRPr="00816C4A" w:rsidRDefault="00E86E7B" w:rsidP="00E86E7B">
      <w:r w:rsidRPr="00816C4A">
        <w:t>See ETSI TS 102 223 [32] Annex S except for USAT-specific commands which are defined as follows.</w:t>
      </w:r>
    </w:p>
    <w:p w14:paraId="7761A688" w14:textId="77777777" w:rsidR="00E86E7B" w:rsidRPr="00816C4A" w:rsidRDefault="00E86E7B" w:rsidP="00E86E7B">
      <w:r w:rsidRPr="00816C4A">
        <w:t>Table P.1 provides the applicability of USAT-specific envelope commands for the different terminal types.</w:t>
      </w:r>
    </w:p>
    <w:p w14:paraId="783EB8F9" w14:textId="77777777" w:rsidR="00E86E7B" w:rsidRPr="00816C4A" w:rsidRDefault="00E86E7B" w:rsidP="00E86E7B">
      <w:r w:rsidRPr="00816C4A">
        <w:t>Table P.2 provides an overview of USAT-specific affected commands.</w:t>
      </w:r>
    </w:p>
    <w:p w14:paraId="194B152E" w14:textId="77777777" w:rsidR="00E86E7B" w:rsidRPr="00816C4A" w:rsidRDefault="00E86E7B" w:rsidP="00E86E7B"/>
    <w:p w14:paraId="70784EC3"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77E1BE02"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527292DD"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1079043A"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0DA3D3AE"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60FC6CF0"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4EEC0BE7"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50917927" w14:textId="77777777" w:rsidR="00E86E7B" w:rsidRPr="00816C4A" w:rsidRDefault="00E86E7B" w:rsidP="00B27DCC">
            <w:pPr>
              <w:pStyle w:val="TAH"/>
              <w:rPr>
                <w:lang w:eastAsia="en-GB"/>
              </w:rPr>
            </w:pPr>
            <w:r w:rsidRPr="00816C4A">
              <w:rPr>
                <w:lang w:eastAsia="en-GB"/>
              </w:rPr>
              <w:t>NL type</w:t>
            </w:r>
          </w:p>
        </w:tc>
      </w:tr>
      <w:tr w:rsidR="00E86E7B" w:rsidRPr="00816C4A" w14:paraId="712F20F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A4341B2"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713C23F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3C1CC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C28258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B3396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51B3E3B" w14:textId="77777777" w:rsidR="00E86E7B" w:rsidRPr="00816C4A" w:rsidRDefault="00E86E7B" w:rsidP="00B27DCC">
            <w:pPr>
              <w:pStyle w:val="TAL"/>
              <w:jc w:val="center"/>
            </w:pPr>
          </w:p>
        </w:tc>
      </w:tr>
      <w:tr w:rsidR="00E86E7B" w:rsidRPr="00816C4A" w14:paraId="1BE84ED4"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80FB0A4"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4CF85D6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F24A3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BA2E4E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333A6C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918000" w14:textId="77777777" w:rsidR="00E86E7B" w:rsidRPr="00816C4A" w:rsidRDefault="00E86E7B" w:rsidP="00B27DCC">
            <w:pPr>
              <w:pStyle w:val="TAL"/>
              <w:jc w:val="center"/>
            </w:pPr>
          </w:p>
        </w:tc>
      </w:tr>
      <w:tr w:rsidR="00E86E7B" w:rsidRPr="00816C4A" w14:paraId="18389959"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A24D1CA"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319103C2"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2349E6F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52F7CF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9DA99C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24B278A" w14:textId="77777777" w:rsidR="00E86E7B" w:rsidRPr="00816C4A" w:rsidRDefault="00E86E7B" w:rsidP="00B27DCC">
            <w:pPr>
              <w:pStyle w:val="TAL"/>
              <w:jc w:val="center"/>
            </w:pPr>
          </w:p>
        </w:tc>
      </w:tr>
      <w:tr w:rsidR="00E86E7B" w:rsidRPr="00816C4A" w14:paraId="3F02EB6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E5FB85C"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493087C6"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5D5956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DD1DF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6D4DC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4D6406" w14:textId="77777777" w:rsidR="00E86E7B" w:rsidRPr="00816C4A" w:rsidRDefault="00E86E7B" w:rsidP="00B27DCC">
            <w:pPr>
              <w:pStyle w:val="TAL"/>
              <w:jc w:val="center"/>
            </w:pPr>
          </w:p>
        </w:tc>
      </w:tr>
      <w:tr w:rsidR="00E86E7B" w:rsidRPr="00816C4A" w14:paraId="634F17D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E0DDB95"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24ADC51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96DB9E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1808FA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13EC3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35A8939" w14:textId="77777777" w:rsidR="00E86E7B" w:rsidRPr="00816C4A" w:rsidRDefault="00E86E7B" w:rsidP="00B27DCC">
            <w:pPr>
              <w:pStyle w:val="TAL"/>
              <w:jc w:val="center"/>
            </w:pPr>
          </w:p>
        </w:tc>
      </w:tr>
      <w:tr w:rsidR="00E86E7B" w:rsidRPr="00816C4A" w14:paraId="736E376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C53500D"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5332E99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3387B8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8E8E2C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950F79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3702AB" w14:textId="77777777" w:rsidR="00E86E7B" w:rsidRPr="00816C4A" w:rsidRDefault="00E86E7B" w:rsidP="00B27DCC">
            <w:pPr>
              <w:pStyle w:val="TAL"/>
              <w:jc w:val="center"/>
            </w:pPr>
          </w:p>
        </w:tc>
      </w:tr>
      <w:tr w:rsidR="00E86E7B" w:rsidRPr="00816C4A" w14:paraId="31D46D20"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6507017"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36E8FDF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364D8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EDB678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21EBD7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0568260" w14:textId="77777777" w:rsidR="00E86E7B" w:rsidRPr="00816C4A" w:rsidRDefault="00E86E7B" w:rsidP="00B27DCC">
            <w:pPr>
              <w:pStyle w:val="TAL"/>
              <w:jc w:val="center"/>
            </w:pPr>
          </w:p>
        </w:tc>
      </w:tr>
      <w:tr w:rsidR="00E86E7B" w:rsidRPr="00816C4A" w14:paraId="23A9ED56"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D6B2CB5"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39EEB8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2BF6B3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4812BD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7CCC6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0BA3C59" w14:textId="77777777" w:rsidR="00E86E7B" w:rsidRPr="00816C4A" w:rsidRDefault="00E86E7B" w:rsidP="00B27DCC">
            <w:pPr>
              <w:pStyle w:val="TAL"/>
              <w:jc w:val="center"/>
            </w:pPr>
          </w:p>
        </w:tc>
      </w:tr>
      <w:tr w:rsidR="00E86E7B" w:rsidRPr="00816C4A" w14:paraId="4F93B23D"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902CF43"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0BD6211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0BF805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AA4F8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9BAFA4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51FC9F6" w14:textId="77777777" w:rsidR="00E86E7B" w:rsidRPr="00816C4A" w:rsidRDefault="00E86E7B" w:rsidP="00B27DCC">
            <w:pPr>
              <w:pStyle w:val="TAL"/>
              <w:jc w:val="center"/>
            </w:pPr>
          </w:p>
        </w:tc>
      </w:tr>
      <w:tr w:rsidR="00E86E7B" w:rsidRPr="00816C4A" w14:paraId="3422A5AB"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7029C020"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CBC7008"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303A64E4" w14:textId="77777777" w:rsidR="00E86E7B" w:rsidRPr="00816C4A" w:rsidDel="00641AF9" w:rsidRDefault="00E86E7B" w:rsidP="00E86E7B"/>
    <w:p w14:paraId="4B3D5B84"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5128E383"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0BECA4E2"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107E21FC"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51EA76A5"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2AD67754"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00AC8DC3"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76C726D0" w14:textId="77777777" w:rsidR="00E86E7B" w:rsidRPr="00816C4A" w:rsidRDefault="00E86E7B" w:rsidP="00B27DCC">
            <w:pPr>
              <w:pStyle w:val="TAH"/>
              <w:rPr>
                <w:lang w:eastAsia="en-GB"/>
              </w:rPr>
            </w:pPr>
            <w:r w:rsidRPr="00816C4A">
              <w:rPr>
                <w:lang w:eastAsia="en-GB"/>
              </w:rPr>
              <w:t>NL type</w:t>
            </w:r>
          </w:p>
        </w:tc>
      </w:tr>
      <w:tr w:rsidR="00E86E7B" w:rsidRPr="00816C4A" w14:paraId="62AC201B"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28ACF7D3"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EAC2E5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7E79E35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51476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D0D0F1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907FE1B" w14:textId="77777777" w:rsidR="00E86E7B" w:rsidRPr="00816C4A" w:rsidRDefault="00E86E7B" w:rsidP="00B27DCC">
            <w:pPr>
              <w:pStyle w:val="TAL"/>
              <w:jc w:val="center"/>
            </w:pPr>
          </w:p>
        </w:tc>
      </w:tr>
      <w:tr w:rsidR="00E86E7B" w:rsidRPr="00816C4A" w14:paraId="4E561CDF"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58A4E6"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63BAAD0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0B8D869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723A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C45ED4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ABFEAD" w14:textId="77777777" w:rsidR="00E86E7B" w:rsidRPr="00816C4A" w:rsidRDefault="00E86E7B" w:rsidP="00B27DCC">
            <w:pPr>
              <w:pStyle w:val="TAL"/>
              <w:jc w:val="center"/>
            </w:pPr>
          </w:p>
        </w:tc>
      </w:tr>
      <w:tr w:rsidR="00E86E7B" w:rsidRPr="00816C4A" w14:paraId="32236F4F"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89E71AC"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517BCB72"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538A6D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965321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F67B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D7B66CB" w14:textId="77777777" w:rsidR="00E86E7B" w:rsidRPr="00816C4A" w:rsidRDefault="00E86E7B" w:rsidP="00B27DCC">
            <w:pPr>
              <w:pStyle w:val="TAL"/>
              <w:jc w:val="center"/>
            </w:pPr>
          </w:p>
        </w:tc>
      </w:tr>
      <w:tr w:rsidR="00E86E7B" w:rsidRPr="00816C4A" w14:paraId="29AA509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14720364"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4F8D70F"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095F62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507CF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9D6E97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4C877D7" w14:textId="77777777" w:rsidR="00E86E7B" w:rsidRPr="00816C4A" w:rsidRDefault="00E86E7B" w:rsidP="00B27DCC">
            <w:pPr>
              <w:pStyle w:val="TAL"/>
              <w:jc w:val="center"/>
            </w:pPr>
          </w:p>
        </w:tc>
      </w:tr>
      <w:tr w:rsidR="00E86E7B" w:rsidRPr="00816C4A" w14:paraId="6BA7447D"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05E38B41"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561E587"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17AF2644"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355BB75A"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A95B77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CABF372" w14:textId="77777777" w:rsidR="00E86E7B" w:rsidRPr="00816C4A" w:rsidRDefault="00E86E7B" w:rsidP="00B27DCC">
            <w:pPr>
              <w:pStyle w:val="TAL"/>
              <w:jc w:val="center"/>
            </w:pPr>
          </w:p>
        </w:tc>
      </w:tr>
      <w:tr w:rsidR="00E86E7B" w:rsidRPr="00816C4A" w14:paraId="66F09A14"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0AFB54CB"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3753E328" w14:textId="77777777" w:rsidR="00E86E7B" w:rsidRPr="00816C4A" w:rsidRDefault="00E86E7B" w:rsidP="00E86E7B"/>
    <w:p w14:paraId="283E52F8" w14:textId="77777777" w:rsidR="00E86E7B" w:rsidRPr="00816C4A" w:rsidRDefault="00E86E7B" w:rsidP="00E86E7B">
      <w:pPr>
        <w:pStyle w:val="Heading8"/>
      </w:pPr>
      <w:r w:rsidRPr="00816C4A">
        <w:br w:type="page"/>
      </w:r>
      <w:bookmarkStart w:id="3747" w:name="_Toc3201125"/>
      <w:bookmarkStart w:id="3748" w:name="_Toc20392868"/>
      <w:bookmarkStart w:id="3749" w:name="_Toc27774515"/>
      <w:bookmarkStart w:id="3750" w:name="_Toc36482975"/>
      <w:bookmarkStart w:id="3751" w:name="_Toc36484637"/>
      <w:bookmarkStart w:id="3752" w:name="_Toc44933567"/>
      <w:bookmarkStart w:id="3753" w:name="_Toc50972520"/>
      <w:bookmarkStart w:id="3754" w:name="_Toc163046008"/>
      <w:r w:rsidRPr="00816C4A">
        <w:lastRenderedPageBreak/>
        <w:t>Annex Q (normative):</w:t>
      </w:r>
      <w:r w:rsidRPr="00816C4A">
        <w:br/>
        <w:t>Default routing for USAT over AT interface</w:t>
      </w:r>
      <w:bookmarkEnd w:id="3747"/>
      <w:bookmarkEnd w:id="3748"/>
      <w:bookmarkEnd w:id="3749"/>
      <w:bookmarkEnd w:id="3750"/>
      <w:bookmarkEnd w:id="3751"/>
      <w:bookmarkEnd w:id="3752"/>
      <w:bookmarkEnd w:id="3753"/>
      <w:bookmarkEnd w:id="3754"/>
    </w:p>
    <w:p w14:paraId="7A01BAF9" w14:textId="77777777" w:rsidR="00E86E7B" w:rsidRPr="00816C4A" w:rsidRDefault="00E86E7B" w:rsidP="00AA4E81">
      <w:pPr>
        <w:pStyle w:val="Heading1"/>
      </w:pPr>
      <w:bookmarkStart w:id="3755" w:name="_Toc3201126"/>
      <w:bookmarkStart w:id="3756" w:name="_Toc20392869"/>
      <w:bookmarkStart w:id="3757" w:name="_Toc27774516"/>
      <w:bookmarkStart w:id="3758" w:name="_Toc36482976"/>
      <w:bookmarkStart w:id="3759" w:name="_Toc36484638"/>
      <w:bookmarkStart w:id="3760" w:name="_Toc44933568"/>
      <w:bookmarkStart w:id="3761" w:name="_Toc50972521"/>
      <w:bookmarkStart w:id="3762" w:name="_Toc163046009"/>
      <w:r w:rsidRPr="00816C4A">
        <w:t>Q.0</w:t>
      </w:r>
      <w:r w:rsidRPr="00816C4A">
        <w:tab/>
        <w:t>3GPP-specific facilities</w:t>
      </w:r>
      <w:bookmarkEnd w:id="3755"/>
      <w:bookmarkEnd w:id="3756"/>
      <w:bookmarkEnd w:id="3757"/>
      <w:bookmarkEnd w:id="3758"/>
      <w:bookmarkEnd w:id="3759"/>
      <w:bookmarkEnd w:id="3760"/>
      <w:bookmarkEnd w:id="3761"/>
      <w:bookmarkEnd w:id="3762"/>
    </w:p>
    <w:p w14:paraId="2F6EDC38" w14:textId="77777777" w:rsidR="00E86E7B" w:rsidRPr="00816C4A" w:rsidRDefault="00E86E7B" w:rsidP="00E86E7B">
      <w:r w:rsidRPr="00816C4A">
        <w:t>The provisions of ETSI TS 102 223 [32] Annex T apply with the extensions given below.</w:t>
      </w:r>
    </w:p>
    <w:p w14:paraId="4B030A43" w14:textId="77777777" w:rsidR="00E86E7B" w:rsidRPr="00816C4A" w:rsidRDefault="00E86E7B" w:rsidP="00E86E7B">
      <w:r w:rsidRPr="00816C4A">
        <w:t>In addition to the facilities given in ETSI TS 102 223 [32], the facilities given in table Q.1 may be supported by multiple entities at the same time.</w:t>
      </w:r>
    </w:p>
    <w:p w14:paraId="4EAD95D7" w14:textId="77777777" w:rsidR="00E86E7B" w:rsidRPr="00816C4A" w:rsidRDefault="00E86E7B" w:rsidP="00E86E7B">
      <w:pPr>
        <w:pStyle w:val="TH"/>
      </w:pPr>
      <w:r w:rsidRPr="00816C4A">
        <w:t>Table Q.1: Additional facilities that may be supported by multiple entities</w:t>
      </w:r>
    </w:p>
    <w:p w14:paraId="745A29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310F01D" w14:textId="77777777" w:rsidTr="00B27DCC">
        <w:trPr>
          <w:tblHeader/>
          <w:jc w:val="center"/>
        </w:trPr>
        <w:tc>
          <w:tcPr>
            <w:tcW w:w="6796" w:type="dxa"/>
          </w:tcPr>
          <w:p w14:paraId="41F15024"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19C4506"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24A23CD9" w14:textId="77777777" w:rsidTr="00B27DCC">
        <w:trPr>
          <w:jc w:val="center"/>
        </w:trPr>
        <w:tc>
          <w:tcPr>
            <w:tcW w:w="6796" w:type="dxa"/>
          </w:tcPr>
          <w:p w14:paraId="7BD868D1" w14:textId="77777777" w:rsidR="00E86E7B" w:rsidRPr="00816C4A" w:rsidRDefault="00E86E7B" w:rsidP="00B27DCC">
            <w:pPr>
              <w:pStyle w:val="TAL"/>
              <w:keepNext w:val="0"/>
              <w:keepLines w:val="0"/>
            </w:pPr>
            <w:r w:rsidRPr="00816C4A">
              <w:t>Proactive UICC: REFRESH</w:t>
            </w:r>
          </w:p>
        </w:tc>
        <w:tc>
          <w:tcPr>
            <w:tcW w:w="993" w:type="dxa"/>
          </w:tcPr>
          <w:p w14:paraId="383A036D" w14:textId="77777777" w:rsidR="00E86E7B" w:rsidRPr="00816C4A" w:rsidRDefault="00E86E7B" w:rsidP="00B27DCC">
            <w:pPr>
              <w:pStyle w:val="TAL"/>
              <w:keepNext w:val="0"/>
              <w:keepLines w:val="0"/>
              <w:jc w:val="center"/>
            </w:pPr>
          </w:p>
        </w:tc>
      </w:tr>
      <w:tr w:rsidR="00E86E7B" w:rsidRPr="00816C4A" w14:paraId="7C8801E8" w14:textId="77777777" w:rsidTr="00B27DCC">
        <w:trPr>
          <w:jc w:val="center"/>
        </w:trPr>
        <w:tc>
          <w:tcPr>
            <w:tcW w:w="6796" w:type="dxa"/>
          </w:tcPr>
          <w:p w14:paraId="7F0518E9" w14:textId="77777777" w:rsidR="00E86E7B" w:rsidRPr="00816C4A" w:rsidRDefault="00E86E7B" w:rsidP="00B27DCC">
            <w:pPr>
              <w:pStyle w:val="TAL"/>
              <w:keepNext w:val="0"/>
              <w:keepLines w:val="0"/>
            </w:pPr>
            <w:r w:rsidRPr="00816C4A">
              <w:t>Proactive UICC: SET UP EVENT LIST</w:t>
            </w:r>
          </w:p>
        </w:tc>
        <w:tc>
          <w:tcPr>
            <w:tcW w:w="993" w:type="dxa"/>
          </w:tcPr>
          <w:p w14:paraId="019998D0" w14:textId="77777777" w:rsidR="00E86E7B" w:rsidRPr="00816C4A" w:rsidRDefault="00E86E7B" w:rsidP="00B27DCC">
            <w:pPr>
              <w:pStyle w:val="TAL"/>
              <w:keepNext w:val="0"/>
              <w:keepLines w:val="0"/>
              <w:jc w:val="center"/>
            </w:pPr>
          </w:p>
        </w:tc>
      </w:tr>
      <w:tr w:rsidR="00E86E7B" w:rsidRPr="00816C4A" w14:paraId="6BBDD1B2" w14:textId="77777777" w:rsidTr="00B27DCC">
        <w:trPr>
          <w:jc w:val="center"/>
        </w:trPr>
        <w:tc>
          <w:tcPr>
            <w:tcW w:w="6796" w:type="dxa"/>
          </w:tcPr>
          <w:p w14:paraId="08BE10C8" w14:textId="77777777" w:rsidR="00E86E7B" w:rsidRPr="00816C4A" w:rsidRDefault="00E86E7B" w:rsidP="00B27DCC">
            <w:pPr>
              <w:pStyle w:val="TAL"/>
              <w:keepNext w:val="0"/>
              <w:keepLines w:val="0"/>
            </w:pPr>
            <w:r w:rsidRPr="00816C4A">
              <w:t>Event: Data available</w:t>
            </w:r>
          </w:p>
        </w:tc>
        <w:tc>
          <w:tcPr>
            <w:tcW w:w="993" w:type="dxa"/>
          </w:tcPr>
          <w:p w14:paraId="7E966C18" w14:textId="77777777" w:rsidR="00E86E7B" w:rsidRPr="00816C4A" w:rsidRDefault="00E86E7B" w:rsidP="00B27DCC">
            <w:pPr>
              <w:pStyle w:val="TAL"/>
              <w:keepNext w:val="0"/>
              <w:keepLines w:val="0"/>
              <w:jc w:val="center"/>
            </w:pPr>
            <w:r w:rsidRPr="00816C4A">
              <w:t>Note 2</w:t>
            </w:r>
          </w:p>
        </w:tc>
      </w:tr>
      <w:tr w:rsidR="00E86E7B" w:rsidRPr="00816C4A" w14:paraId="3FF02B70" w14:textId="77777777" w:rsidTr="00B27DCC">
        <w:trPr>
          <w:jc w:val="center"/>
        </w:trPr>
        <w:tc>
          <w:tcPr>
            <w:tcW w:w="6796" w:type="dxa"/>
          </w:tcPr>
          <w:p w14:paraId="6C2298F7" w14:textId="77777777" w:rsidR="00E86E7B" w:rsidRPr="00816C4A" w:rsidRDefault="00E86E7B" w:rsidP="00B27DCC">
            <w:pPr>
              <w:pStyle w:val="TAL"/>
              <w:keepNext w:val="0"/>
              <w:keepLines w:val="0"/>
            </w:pPr>
            <w:r w:rsidRPr="00816C4A">
              <w:t>Event: Channel status</w:t>
            </w:r>
          </w:p>
        </w:tc>
        <w:tc>
          <w:tcPr>
            <w:tcW w:w="993" w:type="dxa"/>
          </w:tcPr>
          <w:p w14:paraId="06532CF3" w14:textId="77777777" w:rsidR="00E86E7B" w:rsidRPr="00816C4A" w:rsidRDefault="00E86E7B" w:rsidP="00B27DCC">
            <w:pPr>
              <w:pStyle w:val="TAL"/>
              <w:keepNext w:val="0"/>
              <w:keepLines w:val="0"/>
              <w:jc w:val="center"/>
            </w:pPr>
            <w:r w:rsidRPr="00816C4A">
              <w:t>Note 2</w:t>
            </w:r>
          </w:p>
        </w:tc>
      </w:tr>
      <w:tr w:rsidR="00E86E7B" w:rsidRPr="00816C4A" w14:paraId="7A69744B" w14:textId="77777777" w:rsidTr="00B27DCC">
        <w:trPr>
          <w:jc w:val="center"/>
        </w:trPr>
        <w:tc>
          <w:tcPr>
            <w:tcW w:w="6796" w:type="dxa"/>
          </w:tcPr>
          <w:p w14:paraId="7BBF3443" w14:textId="77777777" w:rsidR="00E86E7B" w:rsidRPr="00816C4A" w:rsidRDefault="00E86E7B" w:rsidP="00B27DCC">
            <w:pPr>
              <w:pStyle w:val="TAL"/>
              <w:keepNext w:val="0"/>
              <w:keepLines w:val="0"/>
            </w:pPr>
            <w:r w:rsidRPr="00816C4A">
              <w:t>Event: Local connection</w:t>
            </w:r>
          </w:p>
        </w:tc>
        <w:tc>
          <w:tcPr>
            <w:tcW w:w="993" w:type="dxa"/>
          </w:tcPr>
          <w:p w14:paraId="7144E09A" w14:textId="77777777" w:rsidR="00E86E7B" w:rsidRPr="00816C4A" w:rsidRDefault="00E86E7B" w:rsidP="00B27DCC">
            <w:pPr>
              <w:pStyle w:val="TAL"/>
              <w:keepNext w:val="0"/>
              <w:keepLines w:val="0"/>
              <w:jc w:val="center"/>
            </w:pPr>
            <w:r w:rsidRPr="00816C4A">
              <w:t>Note 2</w:t>
            </w:r>
          </w:p>
        </w:tc>
      </w:tr>
      <w:tr w:rsidR="00E86E7B" w:rsidRPr="00816C4A" w14:paraId="152E1A83" w14:textId="77777777" w:rsidTr="00B27DCC">
        <w:trPr>
          <w:jc w:val="center"/>
        </w:trPr>
        <w:tc>
          <w:tcPr>
            <w:tcW w:w="6796" w:type="dxa"/>
          </w:tcPr>
          <w:p w14:paraId="3A9F674B" w14:textId="77777777" w:rsidR="00E86E7B" w:rsidRPr="00816C4A" w:rsidRDefault="00E86E7B" w:rsidP="00B27DCC">
            <w:pPr>
              <w:pStyle w:val="TAL"/>
              <w:keepNext w:val="0"/>
              <w:keepLines w:val="0"/>
            </w:pPr>
            <w:r w:rsidRPr="00816C4A">
              <w:t>Proactive UICC: OPEN CHANNEL</w:t>
            </w:r>
          </w:p>
        </w:tc>
        <w:tc>
          <w:tcPr>
            <w:tcW w:w="993" w:type="dxa"/>
          </w:tcPr>
          <w:p w14:paraId="104A8071" w14:textId="77777777" w:rsidR="00E86E7B" w:rsidRPr="00816C4A" w:rsidRDefault="00E86E7B" w:rsidP="00B27DCC">
            <w:pPr>
              <w:pStyle w:val="TAL"/>
              <w:keepNext w:val="0"/>
              <w:keepLines w:val="0"/>
              <w:jc w:val="center"/>
            </w:pPr>
            <w:r w:rsidRPr="00816C4A">
              <w:t>Note 1</w:t>
            </w:r>
          </w:p>
        </w:tc>
      </w:tr>
      <w:tr w:rsidR="00E86E7B" w:rsidRPr="00816C4A" w14:paraId="336CDA8B" w14:textId="77777777" w:rsidTr="00B27DCC">
        <w:trPr>
          <w:jc w:val="center"/>
        </w:trPr>
        <w:tc>
          <w:tcPr>
            <w:tcW w:w="6796" w:type="dxa"/>
          </w:tcPr>
          <w:p w14:paraId="24BBD48E" w14:textId="77777777" w:rsidR="00E86E7B" w:rsidRPr="00816C4A" w:rsidRDefault="00E86E7B" w:rsidP="00B27DCC">
            <w:pPr>
              <w:pStyle w:val="TAL"/>
              <w:keepNext w:val="0"/>
              <w:keepLines w:val="0"/>
            </w:pPr>
            <w:r w:rsidRPr="00816C4A">
              <w:t>Proactive UICC: CLOSE CHANNEL</w:t>
            </w:r>
          </w:p>
        </w:tc>
        <w:tc>
          <w:tcPr>
            <w:tcW w:w="993" w:type="dxa"/>
          </w:tcPr>
          <w:p w14:paraId="54D61191" w14:textId="77777777" w:rsidR="00E86E7B" w:rsidRPr="00816C4A" w:rsidRDefault="00E86E7B" w:rsidP="00B27DCC">
            <w:pPr>
              <w:pStyle w:val="TAL"/>
              <w:keepNext w:val="0"/>
              <w:keepLines w:val="0"/>
              <w:jc w:val="center"/>
            </w:pPr>
            <w:r w:rsidRPr="00816C4A">
              <w:t>Note 2</w:t>
            </w:r>
          </w:p>
        </w:tc>
      </w:tr>
      <w:tr w:rsidR="00E86E7B" w:rsidRPr="00816C4A" w14:paraId="4BD8C6FA" w14:textId="77777777" w:rsidTr="00B27DCC">
        <w:trPr>
          <w:jc w:val="center"/>
        </w:trPr>
        <w:tc>
          <w:tcPr>
            <w:tcW w:w="6796" w:type="dxa"/>
          </w:tcPr>
          <w:p w14:paraId="7208CB6D" w14:textId="77777777" w:rsidR="00E86E7B" w:rsidRPr="00816C4A" w:rsidRDefault="00E86E7B" w:rsidP="00B27DCC">
            <w:pPr>
              <w:pStyle w:val="TAL"/>
              <w:keepNext w:val="0"/>
              <w:keepLines w:val="0"/>
            </w:pPr>
            <w:r w:rsidRPr="00816C4A">
              <w:t>Proactive UICC: RECEIVE DATA</w:t>
            </w:r>
          </w:p>
        </w:tc>
        <w:tc>
          <w:tcPr>
            <w:tcW w:w="993" w:type="dxa"/>
          </w:tcPr>
          <w:p w14:paraId="567118FF" w14:textId="77777777" w:rsidR="00E86E7B" w:rsidRPr="00816C4A" w:rsidRDefault="00E86E7B" w:rsidP="00B27DCC">
            <w:pPr>
              <w:pStyle w:val="TAL"/>
              <w:keepNext w:val="0"/>
              <w:keepLines w:val="0"/>
              <w:jc w:val="center"/>
            </w:pPr>
            <w:r w:rsidRPr="00816C4A">
              <w:t>Note 2</w:t>
            </w:r>
          </w:p>
        </w:tc>
      </w:tr>
      <w:tr w:rsidR="00E86E7B" w:rsidRPr="00816C4A" w14:paraId="60A031ED" w14:textId="77777777" w:rsidTr="00B27DCC">
        <w:trPr>
          <w:jc w:val="center"/>
        </w:trPr>
        <w:tc>
          <w:tcPr>
            <w:tcW w:w="6796" w:type="dxa"/>
          </w:tcPr>
          <w:p w14:paraId="56564494" w14:textId="77777777" w:rsidR="00E86E7B" w:rsidRPr="00816C4A" w:rsidRDefault="00E86E7B" w:rsidP="00B27DCC">
            <w:pPr>
              <w:pStyle w:val="TAL"/>
              <w:keepNext w:val="0"/>
              <w:keepLines w:val="0"/>
            </w:pPr>
            <w:r w:rsidRPr="00816C4A">
              <w:t>Proactive UICC: SEND DATA</w:t>
            </w:r>
          </w:p>
        </w:tc>
        <w:tc>
          <w:tcPr>
            <w:tcW w:w="993" w:type="dxa"/>
          </w:tcPr>
          <w:p w14:paraId="4691C0D9" w14:textId="77777777" w:rsidR="00E86E7B" w:rsidRPr="00816C4A" w:rsidRDefault="00E86E7B" w:rsidP="00B27DCC">
            <w:pPr>
              <w:pStyle w:val="TAL"/>
              <w:keepNext w:val="0"/>
              <w:keepLines w:val="0"/>
              <w:jc w:val="center"/>
            </w:pPr>
            <w:r w:rsidRPr="00816C4A">
              <w:t>Note 2</w:t>
            </w:r>
          </w:p>
        </w:tc>
      </w:tr>
      <w:tr w:rsidR="00E86E7B" w:rsidRPr="00816C4A" w14:paraId="78A4B938" w14:textId="77777777" w:rsidTr="00B27DCC">
        <w:trPr>
          <w:jc w:val="center"/>
        </w:trPr>
        <w:tc>
          <w:tcPr>
            <w:tcW w:w="6796" w:type="dxa"/>
          </w:tcPr>
          <w:p w14:paraId="7CA83CEB" w14:textId="77777777" w:rsidR="00E86E7B" w:rsidRPr="00816C4A" w:rsidRDefault="00E86E7B" w:rsidP="00B27DCC">
            <w:pPr>
              <w:pStyle w:val="TAL"/>
              <w:keepNext w:val="0"/>
              <w:keepLines w:val="0"/>
            </w:pPr>
            <w:r w:rsidRPr="00816C4A">
              <w:t>Proactive UICC: GET CHANNEL STATUS</w:t>
            </w:r>
          </w:p>
        </w:tc>
        <w:tc>
          <w:tcPr>
            <w:tcW w:w="993" w:type="dxa"/>
          </w:tcPr>
          <w:p w14:paraId="5D35EBD2" w14:textId="77777777" w:rsidR="00E86E7B" w:rsidRPr="00816C4A" w:rsidRDefault="00E86E7B" w:rsidP="00B27DCC">
            <w:pPr>
              <w:pStyle w:val="TAL"/>
              <w:keepNext w:val="0"/>
              <w:keepLines w:val="0"/>
              <w:jc w:val="center"/>
            </w:pPr>
            <w:r w:rsidRPr="00816C4A">
              <w:t>Note 2</w:t>
            </w:r>
          </w:p>
        </w:tc>
      </w:tr>
      <w:tr w:rsidR="00E86E7B" w:rsidRPr="00816C4A" w14:paraId="4A310EE2" w14:textId="77777777" w:rsidTr="00B27DCC">
        <w:trPr>
          <w:jc w:val="center"/>
        </w:trPr>
        <w:tc>
          <w:tcPr>
            <w:tcW w:w="6796" w:type="dxa"/>
          </w:tcPr>
          <w:p w14:paraId="626282B1" w14:textId="77777777" w:rsidR="00E86E7B" w:rsidRPr="00816C4A" w:rsidRDefault="00E86E7B" w:rsidP="00B27DCC">
            <w:pPr>
              <w:pStyle w:val="TAL"/>
              <w:keepNext w:val="0"/>
              <w:keepLines w:val="0"/>
            </w:pPr>
            <w:r w:rsidRPr="00816C4A">
              <w:t>Proactive UICC: SERVICE SEARCH</w:t>
            </w:r>
          </w:p>
        </w:tc>
        <w:tc>
          <w:tcPr>
            <w:tcW w:w="993" w:type="dxa"/>
          </w:tcPr>
          <w:p w14:paraId="783CA91F" w14:textId="77777777" w:rsidR="00E86E7B" w:rsidRPr="00816C4A" w:rsidRDefault="00E86E7B" w:rsidP="00B27DCC">
            <w:pPr>
              <w:pStyle w:val="TAL"/>
              <w:keepNext w:val="0"/>
              <w:keepLines w:val="0"/>
              <w:jc w:val="center"/>
            </w:pPr>
            <w:r w:rsidRPr="00816C4A">
              <w:t>Note 2</w:t>
            </w:r>
          </w:p>
        </w:tc>
      </w:tr>
      <w:tr w:rsidR="00E86E7B" w:rsidRPr="00816C4A" w14:paraId="6C87B7AB" w14:textId="77777777" w:rsidTr="00B27DCC">
        <w:trPr>
          <w:jc w:val="center"/>
        </w:trPr>
        <w:tc>
          <w:tcPr>
            <w:tcW w:w="6796" w:type="dxa"/>
          </w:tcPr>
          <w:p w14:paraId="5714E16C" w14:textId="77777777" w:rsidR="00E86E7B" w:rsidRPr="00816C4A" w:rsidRDefault="00E86E7B" w:rsidP="00B27DCC">
            <w:pPr>
              <w:pStyle w:val="TAL"/>
              <w:keepNext w:val="0"/>
              <w:keepLines w:val="0"/>
            </w:pPr>
            <w:r w:rsidRPr="00816C4A">
              <w:t>Proactive UICC: GET SERVICE INFORMATION</w:t>
            </w:r>
          </w:p>
        </w:tc>
        <w:tc>
          <w:tcPr>
            <w:tcW w:w="993" w:type="dxa"/>
          </w:tcPr>
          <w:p w14:paraId="5718C699" w14:textId="77777777" w:rsidR="00E86E7B" w:rsidRPr="00816C4A" w:rsidRDefault="00E86E7B" w:rsidP="00B27DCC">
            <w:pPr>
              <w:pStyle w:val="TAL"/>
              <w:keepNext w:val="0"/>
              <w:keepLines w:val="0"/>
              <w:jc w:val="center"/>
            </w:pPr>
            <w:r w:rsidRPr="00816C4A">
              <w:t>Note 2</w:t>
            </w:r>
          </w:p>
        </w:tc>
      </w:tr>
      <w:tr w:rsidR="00E86E7B" w:rsidRPr="00816C4A" w14:paraId="75858CCA" w14:textId="77777777" w:rsidTr="00B27DCC">
        <w:trPr>
          <w:jc w:val="center"/>
        </w:trPr>
        <w:tc>
          <w:tcPr>
            <w:tcW w:w="6796" w:type="dxa"/>
          </w:tcPr>
          <w:p w14:paraId="2D9DFE07" w14:textId="77777777" w:rsidR="00E86E7B" w:rsidRPr="00816C4A" w:rsidRDefault="00E86E7B" w:rsidP="00B27DCC">
            <w:pPr>
              <w:pStyle w:val="TAL"/>
              <w:keepNext w:val="0"/>
              <w:keepLines w:val="0"/>
            </w:pPr>
            <w:r w:rsidRPr="00816C4A">
              <w:t>Proactive UICC: DECLARE SERVICE</w:t>
            </w:r>
          </w:p>
        </w:tc>
        <w:tc>
          <w:tcPr>
            <w:tcW w:w="993" w:type="dxa"/>
          </w:tcPr>
          <w:p w14:paraId="21272365" w14:textId="77777777" w:rsidR="00E86E7B" w:rsidRPr="00816C4A" w:rsidRDefault="00E86E7B" w:rsidP="00B27DCC">
            <w:pPr>
              <w:pStyle w:val="TAL"/>
              <w:keepNext w:val="0"/>
              <w:keepLines w:val="0"/>
              <w:jc w:val="center"/>
            </w:pPr>
            <w:r w:rsidRPr="00816C4A">
              <w:t>Note 2</w:t>
            </w:r>
          </w:p>
        </w:tc>
      </w:tr>
      <w:tr w:rsidR="00E86E7B" w:rsidRPr="00816C4A" w14:paraId="4608E44C" w14:textId="77777777" w:rsidTr="00B27DCC">
        <w:trPr>
          <w:jc w:val="center"/>
        </w:trPr>
        <w:tc>
          <w:tcPr>
            <w:tcW w:w="6796" w:type="dxa"/>
          </w:tcPr>
          <w:p w14:paraId="1F771CF1" w14:textId="77777777" w:rsidR="00E86E7B" w:rsidRPr="00816C4A" w:rsidRDefault="00E86E7B" w:rsidP="00B27DCC">
            <w:pPr>
              <w:pStyle w:val="TAL"/>
              <w:keepNext w:val="0"/>
              <w:keepLines w:val="0"/>
            </w:pPr>
            <w:r w:rsidRPr="00816C4A">
              <w:t>Number of channels supported by terminal</w:t>
            </w:r>
          </w:p>
        </w:tc>
        <w:tc>
          <w:tcPr>
            <w:tcW w:w="993" w:type="dxa"/>
          </w:tcPr>
          <w:p w14:paraId="379E1142" w14:textId="77777777" w:rsidR="00E86E7B" w:rsidRPr="00816C4A" w:rsidRDefault="00E86E7B" w:rsidP="00B27DCC">
            <w:pPr>
              <w:pStyle w:val="TAL"/>
              <w:keepNext w:val="0"/>
              <w:keepLines w:val="0"/>
              <w:jc w:val="center"/>
            </w:pPr>
            <w:r w:rsidRPr="00816C4A">
              <w:t>Note 3</w:t>
            </w:r>
          </w:p>
        </w:tc>
      </w:tr>
      <w:tr w:rsidR="00E86E7B" w:rsidRPr="00816C4A" w14:paraId="6320D80A" w14:textId="77777777" w:rsidTr="00B27DCC">
        <w:trPr>
          <w:jc w:val="center"/>
        </w:trPr>
        <w:tc>
          <w:tcPr>
            <w:tcW w:w="6796" w:type="dxa"/>
          </w:tcPr>
          <w:p w14:paraId="5E2B10D9" w14:textId="77777777" w:rsidR="00E86E7B" w:rsidRPr="00816C4A" w:rsidRDefault="00E86E7B" w:rsidP="00B27DCC">
            <w:pPr>
              <w:pStyle w:val="TAL"/>
              <w:keepNext w:val="0"/>
              <w:keepLines w:val="0"/>
            </w:pPr>
            <w:r w:rsidRPr="00816C4A">
              <w:t>TCP, UICC in client mode, remote connection</w:t>
            </w:r>
          </w:p>
        </w:tc>
        <w:tc>
          <w:tcPr>
            <w:tcW w:w="993" w:type="dxa"/>
          </w:tcPr>
          <w:p w14:paraId="35323B7C" w14:textId="77777777" w:rsidR="00E86E7B" w:rsidRPr="00816C4A" w:rsidRDefault="00E86E7B" w:rsidP="00B27DCC">
            <w:pPr>
              <w:pStyle w:val="TAL"/>
              <w:keepNext w:val="0"/>
              <w:keepLines w:val="0"/>
              <w:jc w:val="center"/>
            </w:pPr>
            <w:r w:rsidRPr="00816C4A">
              <w:t>Note 2</w:t>
            </w:r>
          </w:p>
        </w:tc>
      </w:tr>
      <w:tr w:rsidR="00E86E7B" w:rsidRPr="00816C4A" w14:paraId="7803794A" w14:textId="77777777" w:rsidTr="00B27DCC">
        <w:trPr>
          <w:jc w:val="center"/>
        </w:trPr>
        <w:tc>
          <w:tcPr>
            <w:tcW w:w="6796" w:type="dxa"/>
          </w:tcPr>
          <w:p w14:paraId="7E0CE93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505C17A2" w14:textId="77777777" w:rsidR="00E86E7B" w:rsidRPr="00816C4A" w:rsidRDefault="00E86E7B" w:rsidP="00B27DCC">
            <w:pPr>
              <w:pStyle w:val="TAL"/>
              <w:keepNext w:val="0"/>
              <w:keepLines w:val="0"/>
              <w:jc w:val="center"/>
            </w:pPr>
            <w:r w:rsidRPr="00816C4A">
              <w:t>Note 2</w:t>
            </w:r>
          </w:p>
        </w:tc>
      </w:tr>
      <w:tr w:rsidR="00E86E7B" w:rsidRPr="00816C4A" w14:paraId="7102692C" w14:textId="77777777" w:rsidTr="00B27DCC">
        <w:trPr>
          <w:jc w:val="center"/>
        </w:trPr>
        <w:tc>
          <w:tcPr>
            <w:tcW w:w="7789" w:type="dxa"/>
            <w:gridSpan w:val="2"/>
          </w:tcPr>
          <w:p w14:paraId="38510B1D"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18241B7F"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3C3FA750"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0489B745" w14:textId="77777777" w:rsidR="00E86E7B" w:rsidRPr="00816C4A" w:rsidRDefault="00E86E7B" w:rsidP="00E86E7B"/>
    <w:p w14:paraId="32489654"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25BBDA33" w14:textId="77777777" w:rsidR="00E86E7B" w:rsidRPr="00816C4A" w:rsidRDefault="00E86E7B" w:rsidP="00E86E7B">
      <w:r w:rsidRPr="00816C4A">
        <w:sym w:font="Wingdings" w:char="F09F"/>
      </w:r>
      <w:r w:rsidRPr="00816C4A">
        <w:tab/>
        <w:t>PROVIDE LOCAL INFORMATION (MCC, MNC, LAC/TAC, Cell Identity and Extended Cell Identity)</w:t>
      </w:r>
    </w:p>
    <w:p w14:paraId="32AEAD85" w14:textId="77777777" w:rsidR="00E86E7B" w:rsidRPr="00816C4A" w:rsidRDefault="00E86E7B" w:rsidP="00E86E7B">
      <w:r w:rsidRPr="00816C4A">
        <w:sym w:font="Wingdings" w:char="F09F"/>
      </w:r>
      <w:r w:rsidRPr="00816C4A">
        <w:tab/>
        <w:t>PROVIDE LOCAL INFORMATION (NMR)</w:t>
      </w:r>
    </w:p>
    <w:p w14:paraId="72439CBB" w14:textId="77777777" w:rsidR="00E86E7B" w:rsidRPr="00816C4A" w:rsidRDefault="00E86E7B" w:rsidP="00E86E7B">
      <w:r w:rsidRPr="00816C4A">
        <w:sym w:font="Wingdings" w:char="F09F"/>
      </w:r>
      <w:r w:rsidRPr="00816C4A">
        <w:tab/>
        <w:t>POLL INTERVAL</w:t>
      </w:r>
    </w:p>
    <w:p w14:paraId="26E0B4D6" w14:textId="77777777" w:rsidR="00E86E7B" w:rsidRPr="00816C4A" w:rsidRDefault="00E86E7B" w:rsidP="00E86E7B">
      <w:r w:rsidRPr="00816C4A">
        <w:sym w:font="Wingdings" w:char="F09F"/>
      </w:r>
      <w:r w:rsidRPr="00816C4A">
        <w:tab/>
        <w:t>POLLING OFF</w:t>
      </w:r>
    </w:p>
    <w:p w14:paraId="158635CF" w14:textId="77777777" w:rsidR="00E86E7B" w:rsidRPr="00816C4A" w:rsidRDefault="00E86E7B" w:rsidP="00E86E7B">
      <w:r w:rsidRPr="00816C4A">
        <w:sym w:font="Wingdings" w:char="F09F"/>
      </w:r>
      <w:r w:rsidRPr="00816C4A">
        <w:tab/>
        <w:t>PROVIDE LOCAL INFORMATION (IMEI)</w:t>
      </w:r>
    </w:p>
    <w:p w14:paraId="58CB054A" w14:textId="77777777" w:rsidR="00E86E7B" w:rsidRPr="00816C4A" w:rsidRDefault="00E86E7B" w:rsidP="00E86E7B">
      <w:r w:rsidRPr="00816C4A">
        <w:sym w:font="Wingdings" w:char="F09F"/>
      </w:r>
      <w:r w:rsidRPr="00816C4A">
        <w:tab/>
        <w:t>PROVIDE LOCAL INFORMATION (IMEISV)</w:t>
      </w:r>
    </w:p>
    <w:p w14:paraId="7F96BF78" w14:textId="77777777" w:rsidR="00E86E7B" w:rsidRPr="00816C4A" w:rsidRDefault="00E86E7B" w:rsidP="00E86E7B">
      <w:r w:rsidRPr="00816C4A">
        <w:sym w:font="Wingdings" w:char="F09F"/>
      </w:r>
      <w:r w:rsidRPr="00816C4A">
        <w:tab/>
        <w:t>PROVIDE LOCAL INFORMATION (Search Mode change)</w:t>
      </w:r>
    </w:p>
    <w:p w14:paraId="553C6BC2" w14:textId="77777777" w:rsidR="00E86E7B" w:rsidRPr="00816C4A" w:rsidRDefault="00E86E7B" w:rsidP="00E86E7B">
      <w:r w:rsidRPr="00816C4A">
        <w:sym w:font="Wingdings" w:char="F09F"/>
      </w:r>
      <w:r w:rsidRPr="00816C4A">
        <w:tab/>
        <w:t>PROVIDE LOCAL INFORMATION (NMR(UTRAN/E-UTRAN))</w:t>
      </w:r>
    </w:p>
    <w:p w14:paraId="09FED369" w14:textId="77777777" w:rsidR="00E86E7B" w:rsidRPr="00816C4A" w:rsidRDefault="00E86E7B" w:rsidP="00AA4E81">
      <w:pPr>
        <w:pStyle w:val="Heading1"/>
      </w:pPr>
      <w:bookmarkStart w:id="3763" w:name="_Toc3201127"/>
      <w:bookmarkStart w:id="3764" w:name="_Toc20392870"/>
      <w:bookmarkStart w:id="3765" w:name="_Toc27774517"/>
      <w:bookmarkStart w:id="3766" w:name="_Toc36482977"/>
      <w:bookmarkStart w:id="3767" w:name="_Toc36484639"/>
      <w:bookmarkStart w:id="3768" w:name="_Toc44933569"/>
      <w:bookmarkStart w:id="3769" w:name="_Toc50972522"/>
      <w:bookmarkStart w:id="3770" w:name="_Toc163046010"/>
      <w:r w:rsidRPr="00816C4A">
        <w:t>Q.1</w:t>
      </w:r>
      <w:r w:rsidRPr="00816C4A">
        <w:tab/>
        <w:t>Default routing mechanism</w:t>
      </w:r>
      <w:bookmarkEnd w:id="3763"/>
      <w:bookmarkEnd w:id="3764"/>
      <w:bookmarkEnd w:id="3765"/>
      <w:bookmarkEnd w:id="3766"/>
      <w:bookmarkEnd w:id="3767"/>
      <w:bookmarkEnd w:id="3768"/>
      <w:bookmarkEnd w:id="3769"/>
      <w:bookmarkEnd w:id="3770"/>
    </w:p>
    <w:p w14:paraId="10012622" w14:textId="77777777" w:rsidR="00E86E7B" w:rsidRPr="00816C4A" w:rsidRDefault="00E86E7B" w:rsidP="00E86E7B">
      <w:r w:rsidRPr="00816C4A">
        <w:t>In addition to the mechanism defined in ETSI TS 102 223 [32], the MT shall route USAT commands as follows:</w:t>
      </w:r>
    </w:p>
    <w:p w14:paraId="1720A8AA"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5AF35214"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43A0BEAE"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08BFE4E4"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44BCC3D6"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18B1CDC0"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782EEC87"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3B34F692"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79E41EDE"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3F813710"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5B2A49F0"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00634FF6" w14:textId="77777777" w:rsidR="00E86E7B" w:rsidRPr="00816C4A" w:rsidRDefault="00E86E7B" w:rsidP="00E86E7B">
      <w:pPr>
        <w:pStyle w:val="B1"/>
      </w:pPr>
      <w:r>
        <w:t>-</w:t>
      </w:r>
      <w:r>
        <w:tab/>
      </w:r>
      <w:r w:rsidRPr="00816C4A">
        <w:t>Subsequent BIP commands shall be routed according to the channel identifier.</w:t>
      </w:r>
    </w:p>
    <w:p w14:paraId="7CFF46B0" w14:textId="77777777" w:rsidR="00E86E7B" w:rsidRPr="00816C4A" w:rsidRDefault="00E86E7B" w:rsidP="00AA4E81">
      <w:pPr>
        <w:pStyle w:val="Heading1"/>
      </w:pPr>
      <w:bookmarkStart w:id="3771" w:name="_Toc3201128"/>
      <w:bookmarkStart w:id="3772" w:name="_Toc20392871"/>
      <w:bookmarkStart w:id="3773" w:name="_Toc27774518"/>
      <w:bookmarkStart w:id="3774" w:name="_Toc36482978"/>
      <w:bookmarkStart w:id="3775" w:name="_Toc36484640"/>
      <w:bookmarkStart w:id="3776" w:name="_Toc44933570"/>
      <w:bookmarkStart w:id="3777" w:name="_Toc50972523"/>
      <w:bookmarkStart w:id="3778" w:name="_Toc163046011"/>
      <w:r w:rsidRPr="00816C4A">
        <w:t>Q.2</w:t>
      </w:r>
      <w:r w:rsidRPr="00816C4A">
        <w:tab/>
        <w:t>Combination rules for terminal profiles</w:t>
      </w:r>
      <w:bookmarkEnd w:id="3771"/>
      <w:bookmarkEnd w:id="3772"/>
      <w:bookmarkEnd w:id="3773"/>
      <w:bookmarkEnd w:id="3774"/>
      <w:bookmarkEnd w:id="3775"/>
      <w:bookmarkEnd w:id="3776"/>
      <w:bookmarkEnd w:id="3777"/>
      <w:bookmarkEnd w:id="3778"/>
    </w:p>
    <w:p w14:paraId="6847C23A" w14:textId="77777777" w:rsidR="00E86E7B" w:rsidRPr="00816C4A" w:rsidRDefault="00E86E7B" w:rsidP="00E86E7B">
      <w:r w:rsidRPr="00816C4A">
        <w:t>In addition to the mechanism defined in ETSI TS 102 223 [32], the MT shall proceed as follows when combining the MT and TE profiles:</w:t>
      </w:r>
    </w:p>
    <w:p w14:paraId="23F30FB3"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3EAE1DB2" w14:textId="23BD4C94" w:rsidR="00E86E7B" w:rsidRPr="00816C4A" w:rsidRDefault="00E86E7B" w:rsidP="00E86E7B">
      <w:pPr>
        <w:pStyle w:val="Heading8"/>
      </w:pPr>
      <w:r w:rsidRPr="00816C4A">
        <w:br w:type="page"/>
      </w:r>
      <w:bookmarkStart w:id="3779" w:name="_Toc3201129"/>
      <w:bookmarkStart w:id="3780" w:name="_Toc20392872"/>
      <w:bookmarkStart w:id="3781" w:name="_Toc27774519"/>
      <w:bookmarkStart w:id="3782" w:name="_Toc36482979"/>
      <w:bookmarkStart w:id="3783" w:name="_Toc36484641"/>
      <w:bookmarkStart w:id="3784" w:name="_Toc44933571"/>
      <w:bookmarkStart w:id="3785" w:name="_Toc50972524"/>
      <w:bookmarkStart w:id="3786" w:name="_Toc163046012"/>
      <w:r w:rsidRPr="00816C4A">
        <w:lastRenderedPageBreak/>
        <w:t>Annex R (</w:t>
      </w:r>
      <w:smartTag w:uri="urn:schemas-microsoft-com:office:smarttags" w:element="PersonName">
        <w:r w:rsidRPr="00816C4A">
          <w:t>info</w:t>
        </w:r>
      </w:smartTag>
      <w:r w:rsidRPr="00816C4A">
        <w:t>rmative):</w:t>
      </w:r>
      <w:r w:rsidR="00E004DF">
        <w:br/>
      </w:r>
      <w:r w:rsidRPr="00816C4A">
        <w:t>UICC access to IMS, command flow examples</w:t>
      </w:r>
      <w:bookmarkEnd w:id="3779"/>
      <w:bookmarkEnd w:id="3780"/>
      <w:bookmarkEnd w:id="3781"/>
      <w:bookmarkEnd w:id="3782"/>
      <w:bookmarkEnd w:id="3783"/>
      <w:bookmarkEnd w:id="3784"/>
      <w:bookmarkEnd w:id="3785"/>
      <w:bookmarkEnd w:id="3786"/>
    </w:p>
    <w:p w14:paraId="38B5FD12" w14:textId="77777777" w:rsidR="00E86E7B" w:rsidRPr="00816C4A" w:rsidRDefault="00E86E7B" w:rsidP="00E86E7B">
      <w:r w:rsidRPr="00816C4A">
        <w:t>This annex applies if class "e" and "t" are supported.</w:t>
      </w:r>
    </w:p>
    <w:p w14:paraId="38BA795A"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64CE350E" w14:textId="77777777" w:rsidR="00E86E7B" w:rsidRPr="00816C4A" w:rsidRDefault="00E86E7B" w:rsidP="00AA4E81">
      <w:pPr>
        <w:pStyle w:val="Heading1"/>
      </w:pPr>
      <w:bookmarkStart w:id="3787" w:name="_Toc3201130"/>
      <w:bookmarkStart w:id="3788" w:name="_Toc20392873"/>
      <w:bookmarkStart w:id="3789" w:name="_Toc27774520"/>
      <w:bookmarkStart w:id="3790" w:name="_Toc36482980"/>
      <w:bookmarkStart w:id="3791" w:name="_Toc36484642"/>
      <w:bookmarkStart w:id="3792" w:name="_Toc44933572"/>
      <w:bookmarkStart w:id="3793" w:name="_Toc50972525"/>
      <w:bookmarkStart w:id="3794" w:name="_Toc163046013"/>
      <w:r w:rsidRPr="00816C4A">
        <w:t>R.1</w:t>
      </w:r>
      <w:r w:rsidRPr="00816C4A">
        <w:tab/>
        <w:t>Discovery of the UICC's IARI and IMS Registration</w:t>
      </w:r>
      <w:bookmarkEnd w:id="3787"/>
      <w:bookmarkEnd w:id="3788"/>
      <w:bookmarkEnd w:id="3789"/>
      <w:bookmarkEnd w:id="3790"/>
      <w:bookmarkEnd w:id="3791"/>
      <w:bookmarkEnd w:id="3792"/>
      <w:bookmarkEnd w:id="3793"/>
      <w:bookmarkEnd w:id="379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F338A4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5D63F3D"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744E93E"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9B4C07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3647B5D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1816E7" w14:textId="77777777" w:rsidR="00E86E7B" w:rsidRPr="00816C4A" w:rsidRDefault="00E86E7B" w:rsidP="00B27DCC">
            <w:pPr>
              <w:pStyle w:val="TAH"/>
              <w:rPr>
                <w:lang w:eastAsia="en-GB"/>
              </w:rPr>
            </w:pPr>
            <w:r w:rsidRPr="00816C4A">
              <w:rPr>
                <w:lang w:eastAsia="en-GB"/>
              </w:rPr>
              <w:t>IMS network</w:t>
            </w:r>
          </w:p>
        </w:tc>
      </w:tr>
    </w:tbl>
    <w:p w14:paraId="074D01C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626B5363" w14:textId="77777777" w:rsidTr="00B27DCC">
        <w:trPr>
          <w:jc w:val="center"/>
        </w:trPr>
        <w:tc>
          <w:tcPr>
            <w:tcW w:w="4820" w:type="dxa"/>
            <w:tcBorders>
              <w:left w:val="single" w:sz="12" w:space="0" w:color="auto"/>
            </w:tcBorders>
          </w:tcPr>
          <w:p w14:paraId="304A721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30859D7" w14:textId="77777777" w:rsidR="00E86E7B" w:rsidRPr="00816C4A" w:rsidRDefault="00E86E7B" w:rsidP="00B27DCC">
            <w:pPr>
              <w:pStyle w:val="TAC"/>
              <w:ind w:left="284" w:hanging="284"/>
              <w:rPr>
                <w:lang w:eastAsia="en-GB"/>
              </w:rPr>
            </w:pPr>
          </w:p>
        </w:tc>
      </w:tr>
      <w:tr w:rsidR="00E86E7B" w:rsidRPr="00816C4A" w14:paraId="7F5B8967" w14:textId="77777777" w:rsidTr="00B27DCC">
        <w:trPr>
          <w:jc w:val="center"/>
        </w:trPr>
        <w:tc>
          <w:tcPr>
            <w:tcW w:w="4820" w:type="dxa"/>
            <w:tcBorders>
              <w:left w:val="single" w:sz="12" w:space="0" w:color="auto"/>
            </w:tcBorders>
          </w:tcPr>
          <w:p w14:paraId="4A6AE55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1ED156C" w14:textId="77777777" w:rsidR="00E86E7B" w:rsidRPr="00816C4A" w:rsidRDefault="00E86E7B" w:rsidP="00B27DCC">
            <w:pPr>
              <w:pStyle w:val="TAC"/>
              <w:ind w:left="284" w:hanging="284"/>
              <w:rPr>
                <w:lang w:eastAsia="en-GB"/>
              </w:rPr>
            </w:pPr>
          </w:p>
        </w:tc>
      </w:tr>
      <w:tr w:rsidR="00E86E7B" w:rsidRPr="00816C4A" w14:paraId="66FC25CE" w14:textId="77777777" w:rsidTr="00B27DCC">
        <w:trPr>
          <w:jc w:val="center"/>
        </w:trPr>
        <w:tc>
          <w:tcPr>
            <w:tcW w:w="4820" w:type="dxa"/>
            <w:tcBorders>
              <w:left w:val="single" w:sz="12" w:space="0" w:color="auto"/>
            </w:tcBorders>
          </w:tcPr>
          <w:p w14:paraId="75B324F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49DDB8A" w14:textId="77777777" w:rsidR="00E86E7B" w:rsidRPr="00816C4A" w:rsidRDefault="00E86E7B" w:rsidP="00B27DCC">
            <w:pPr>
              <w:pStyle w:val="TAC"/>
              <w:ind w:left="284" w:hanging="284"/>
              <w:rPr>
                <w:lang w:eastAsia="en-GB"/>
              </w:rPr>
            </w:pPr>
          </w:p>
        </w:tc>
      </w:tr>
      <w:tr w:rsidR="00E86E7B" w:rsidRPr="00816C4A" w14:paraId="6193A880" w14:textId="77777777" w:rsidTr="00B27DCC">
        <w:trPr>
          <w:jc w:val="center"/>
        </w:trPr>
        <w:tc>
          <w:tcPr>
            <w:tcW w:w="4820" w:type="dxa"/>
            <w:tcBorders>
              <w:left w:val="single" w:sz="12" w:space="0" w:color="auto"/>
            </w:tcBorders>
          </w:tcPr>
          <w:p w14:paraId="72434698"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9F8319A" w14:textId="77777777" w:rsidR="00E86E7B" w:rsidRPr="00816C4A" w:rsidRDefault="00E86E7B" w:rsidP="00B27DCC">
            <w:pPr>
              <w:pStyle w:val="TAC"/>
              <w:ind w:left="284" w:hanging="284"/>
              <w:rPr>
                <w:lang w:eastAsia="en-GB"/>
              </w:rPr>
            </w:pPr>
          </w:p>
        </w:tc>
      </w:tr>
      <w:tr w:rsidR="00E86E7B" w:rsidRPr="00816C4A" w14:paraId="62EB7820" w14:textId="77777777" w:rsidTr="00B27DCC">
        <w:trPr>
          <w:jc w:val="center"/>
        </w:trPr>
        <w:tc>
          <w:tcPr>
            <w:tcW w:w="4820" w:type="dxa"/>
            <w:tcBorders>
              <w:left w:val="single" w:sz="12" w:space="0" w:color="auto"/>
            </w:tcBorders>
          </w:tcPr>
          <w:p w14:paraId="78B422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192AC5F" w14:textId="77777777" w:rsidR="00E86E7B" w:rsidRPr="00816C4A" w:rsidRDefault="00E86E7B" w:rsidP="00B27DCC">
            <w:pPr>
              <w:pStyle w:val="TAC"/>
              <w:ind w:left="284" w:hanging="284"/>
              <w:rPr>
                <w:lang w:eastAsia="en-GB"/>
              </w:rPr>
            </w:pPr>
          </w:p>
        </w:tc>
      </w:tr>
      <w:tr w:rsidR="00E86E7B" w:rsidRPr="00816C4A" w14:paraId="24F5C077" w14:textId="77777777" w:rsidTr="00B27DCC">
        <w:trPr>
          <w:jc w:val="center"/>
        </w:trPr>
        <w:tc>
          <w:tcPr>
            <w:tcW w:w="4820" w:type="dxa"/>
            <w:tcBorders>
              <w:left w:val="single" w:sz="12" w:space="0" w:color="auto"/>
            </w:tcBorders>
          </w:tcPr>
          <w:p w14:paraId="7E6C45A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1AB821CF" w14:textId="77777777" w:rsidR="00E86E7B" w:rsidRPr="00816C4A" w:rsidRDefault="00E86E7B" w:rsidP="00B27DCC">
            <w:pPr>
              <w:pStyle w:val="TAC"/>
              <w:ind w:left="284" w:hanging="284"/>
              <w:rPr>
                <w:lang w:eastAsia="en-GB"/>
              </w:rPr>
            </w:pPr>
          </w:p>
        </w:tc>
      </w:tr>
      <w:tr w:rsidR="00E86E7B" w:rsidRPr="00816C4A" w14:paraId="396D0D2E" w14:textId="77777777" w:rsidTr="00B27DCC">
        <w:trPr>
          <w:jc w:val="center"/>
        </w:trPr>
        <w:tc>
          <w:tcPr>
            <w:tcW w:w="4820" w:type="dxa"/>
            <w:tcBorders>
              <w:left w:val="single" w:sz="12" w:space="0" w:color="auto"/>
            </w:tcBorders>
          </w:tcPr>
          <w:p w14:paraId="02E56CE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68F7AF6" w14:textId="77777777" w:rsidR="00E86E7B" w:rsidRPr="00816C4A" w:rsidRDefault="00E86E7B" w:rsidP="00B27DCC">
            <w:pPr>
              <w:pStyle w:val="TAC"/>
              <w:ind w:left="284" w:hanging="284"/>
              <w:rPr>
                <w:lang w:eastAsia="en-GB"/>
              </w:rPr>
            </w:pPr>
          </w:p>
        </w:tc>
      </w:tr>
      <w:tr w:rsidR="00E86E7B" w:rsidRPr="00816C4A" w14:paraId="246C68D1" w14:textId="77777777" w:rsidTr="00B27DCC">
        <w:trPr>
          <w:jc w:val="center"/>
        </w:trPr>
        <w:tc>
          <w:tcPr>
            <w:tcW w:w="4820" w:type="dxa"/>
            <w:tcBorders>
              <w:left w:val="single" w:sz="12" w:space="0" w:color="auto"/>
            </w:tcBorders>
          </w:tcPr>
          <w:p w14:paraId="279F7814"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CE4CFE" w14:textId="77777777" w:rsidR="00E86E7B" w:rsidRPr="00816C4A" w:rsidRDefault="00E86E7B" w:rsidP="00B27DCC">
            <w:pPr>
              <w:pStyle w:val="TAC"/>
              <w:keepNext w:val="0"/>
              <w:ind w:left="284" w:hanging="284"/>
              <w:rPr>
                <w:lang w:eastAsia="en-GB"/>
              </w:rPr>
            </w:pPr>
          </w:p>
        </w:tc>
      </w:tr>
      <w:tr w:rsidR="00E86E7B" w:rsidRPr="00816C4A" w14:paraId="316B0309" w14:textId="77777777" w:rsidTr="00B27DCC">
        <w:trPr>
          <w:jc w:val="center"/>
        </w:trPr>
        <w:tc>
          <w:tcPr>
            <w:tcW w:w="4820" w:type="dxa"/>
            <w:tcBorders>
              <w:left w:val="single" w:sz="12" w:space="0" w:color="auto"/>
            </w:tcBorders>
          </w:tcPr>
          <w:p w14:paraId="6DFDEAC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1248765" w14:textId="77777777" w:rsidR="00E86E7B" w:rsidRPr="00816C4A" w:rsidRDefault="00E86E7B" w:rsidP="00B27DCC">
            <w:pPr>
              <w:pStyle w:val="TAC"/>
              <w:ind w:left="284" w:hanging="284"/>
              <w:rPr>
                <w:lang w:eastAsia="en-GB"/>
              </w:rPr>
            </w:pPr>
          </w:p>
        </w:tc>
      </w:tr>
      <w:tr w:rsidR="00E86E7B" w:rsidRPr="00816C4A" w14:paraId="3A5BD52A" w14:textId="77777777" w:rsidTr="00B27DCC">
        <w:trPr>
          <w:jc w:val="center"/>
        </w:trPr>
        <w:tc>
          <w:tcPr>
            <w:tcW w:w="4820" w:type="dxa"/>
            <w:tcBorders>
              <w:left w:val="single" w:sz="12" w:space="0" w:color="auto"/>
            </w:tcBorders>
          </w:tcPr>
          <w:p w14:paraId="716045D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15640D38" w14:textId="77777777" w:rsidR="00E86E7B" w:rsidRPr="00816C4A" w:rsidRDefault="00E86E7B" w:rsidP="00B27DCC">
            <w:pPr>
              <w:pStyle w:val="TAC"/>
              <w:ind w:left="284" w:hanging="284"/>
              <w:rPr>
                <w:lang w:eastAsia="en-GB"/>
              </w:rPr>
            </w:pPr>
          </w:p>
        </w:tc>
      </w:tr>
      <w:tr w:rsidR="00E86E7B" w:rsidRPr="00816C4A" w14:paraId="697C8B89" w14:textId="77777777" w:rsidTr="00B27DCC">
        <w:trPr>
          <w:jc w:val="center"/>
        </w:trPr>
        <w:tc>
          <w:tcPr>
            <w:tcW w:w="4820" w:type="dxa"/>
            <w:tcBorders>
              <w:left w:val="single" w:sz="12" w:space="0" w:color="auto"/>
            </w:tcBorders>
          </w:tcPr>
          <w:p w14:paraId="700D927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3B8896A" w14:textId="77777777" w:rsidR="00E86E7B" w:rsidRPr="00816C4A" w:rsidRDefault="00E86E7B" w:rsidP="00B27DCC">
            <w:pPr>
              <w:pStyle w:val="TAC"/>
              <w:ind w:left="284" w:hanging="284"/>
              <w:rPr>
                <w:lang w:eastAsia="en-GB"/>
              </w:rPr>
            </w:pPr>
          </w:p>
        </w:tc>
      </w:tr>
      <w:tr w:rsidR="00E86E7B" w:rsidRPr="00816C4A" w14:paraId="338EE5EA" w14:textId="77777777" w:rsidTr="00B27DCC">
        <w:trPr>
          <w:jc w:val="center"/>
        </w:trPr>
        <w:tc>
          <w:tcPr>
            <w:tcW w:w="4820" w:type="dxa"/>
            <w:tcBorders>
              <w:left w:val="single" w:sz="12" w:space="0" w:color="auto"/>
            </w:tcBorders>
          </w:tcPr>
          <w:p w14:paraId="6A01F36A"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7E411E1" w14:textId="77777777" w:rsidR="00E86E7B" w:rsidRPr="00816C4A" w:rsidRDefault="00E86E7B" w:rsidP="00B27DCC">
            <w:pPr>
              <w:pStyle w:val="TAC"/>
              <w:ind w:left="284" w:hanging="284"/>
              <w:rPr>
                <w:lang w:eastAsia="en-GB"/>
              </w:rPr>
            </w:pPr>
          </w:p>
        </w:tc>
      </w:tr>
      <w:tr w:rsidR="00E86E7B" w:rsidRPr="00816C4A" w14:paraId="24570EF2" w14:textId="77777777" w:rsidTr="00B27DCC">
        <w:trPr>
          <w:jc w:val="center"/>
        </w:trPr>
        <w:tc>
          <w:tcPr>
            <w:tcW w:w="4820" w:type="dxa"/>
            <w:tcBorders>
              <w:left w:val="single" w:sz="12" w:space="0" w:color="auto"/>
            </w:tcBorders>
          </w:tcPr>
          <w:p w14:paraId="0C1721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E6E9BAC"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7A545FAD" w14:textId="77777777" w:rsidTr="00B27DCC">
        <w:trPr>
          <w:jc w:val="center"/>
        </w:trPr>
        <w:tc>
          <w:tcPr>
            <w:tcW w:w="4820" w:type="dxa"/>
            <w:tcBorders>
              <w:left w:val="single" w:sz="12" w:space="0" w:color="auto"/>
            </w:tcBorders>
          </w:tcPr>
          <w:p w14:paraId="3AE51E53" w14:textId="77777777"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14:paraId="02C929C7" w14:textId="77777777" w:rsidR="00E86E7B" w:rsidRPr="00816C4A" w:rsidRDefault="00E86E7B" w:rsidP="00B27DCC">
            <w:pPr>
              <w:pStyle w:val="TAC"/>
              <w:ind w:left="284" w:hanging="284"/>
              <w:rPr>
                <w:lang w:val="it-IT" w:eastAsia="en-GB"/>
              </w:rPr>
            </w:pPr>
          </w:p>
        </w:tc>
      </w:tr>
      <w:tr w:rsidR="00E86E7B" w:rsidRPr="00816C4A" w14:paraId="04F3339C" w14:textId="77777777" w:rsidTr="00B27DCC">
        <w:trPr>
          <w:jc w:val="center"/>
        </w:trPr>
        <w:tc>
          <w:tcPr>
            <w:tcW w:w="4820" w:type="dxa"/>
            <w:tcBorders>
              <w:left w:val="single" w:sz="12" w:space="0" w:color="auto"/>
            </w:tcBorders>
          </w:tcPr>
          <w:p w14:paraId="11E76C6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635B1C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7AAE8C46" w14:textId="77777777" w:rsidTr="00B27DCC">
        <w:trPr>
          <w:jc w:val="center"/>
        </w:trPr>
        <w:tc>
          <w:tcPr>
            <w:tcW w:w="4820" w:type="dxa"/>
            <w:tcBorders>
              <w:left w:val="single" w:sz="12" w:space="0" w:color="auto"/>
            </w:tcBorders>
          </w:tcPr>
          <w:p w14:paraId="010FA03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F8349AF" w14:textId="77777777" w:rsidR="00E86E7B" w:rsidRPr="00816C4A" w:rsidRDefault="00E86E7B" w:rsidP="00B27DCC">
            <w:pPr>
              <w:pStyle w:val="TAC"/>
              <w:ind w:left="284" w:hanging="284"/>
              <w:rPr>
                <w:lang w:eastAsia="en-GB"/>
              </w:rPr>
            </w:pPr>
          </w:p>
        </w:tc>
      </w:tr>
      <w:tr w:rsidR="00E86E7B" w:rsidRPr="00816C4A" w14:paraId="7359E297" w14:textId="77777777" w:rsidTr="00B27DCC">
        <w:trPr>
          <w:jc w:val="center"/>
        </w:trPr>
        <w:tc>
          <w:tcPr>
            <w:tcW w:w="4820" w:type="dxa"/>
            <w:tcBorders>
              <w:left w:val="single" w:sz="12" w:space="0" w:color="auto"/>
            </w:tcBorders>
          </w:tcPr>
          <w:p w14:paraId="15484C9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1AF441B"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0BD46DF8" w14:textId="77777777" w:rsidR="00E86E7B" w:rsidRPr="00816C4A" w:rsidRDefault="00E86E7B" w:rsidP="00B27DCC">
            <w:pPr>
              <w:pStyle w:val="TAC"/>
              <w:ind w:left="284" w:hanging="284"/>
              <w:rPr>
                <w:rFonts w:ascii="Symbol" w:hAnsi="Symbol"/>
                <w:lang w:eastAsia="en-GB"/>
              </w:rPr>
            </w:pPr>
          </w:p>
          <w:p w14:paraId="6F8B725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53AF97F4" w14:textId="77777777" w:rsidR="00E86E7B" w:rsidRPr="00816C4A" w:rsidRDefault="00E86E7B" w:rsidP="00B27DCC">
            <w:pPr>
              <w:pStyle w:val="TAC"/>
              <w:ind w:left="284" w:hanging="284"/>
              <w:rPr>
                <w:lang w:eastAsia="en-GB"/>
              </w:rPr>
            </w:pPr>
          </w:p>
          <w:p w14:paraId="126545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5232D0D6" w14:textId="77777777" w:rsidR="00E86E7B" w:rsidRPr="00816C4A" w:rsidRDefault="00E86E7B" w:rsidP="00B27DCC">
            <w:pPr>
              <w:pStyle w:val="TAC"/>
              <w:ind w:left="284" w:hanging="284"/>
              <w:rPr>
                <w:lang w:eastAsia="en-GB"/>
              </w:rPr>
            </w:pPr>
          </w:p>
          <w:p w14:paraId="02829104"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6601EFD0" w14:textId="77777777" w:rsidR="00E86E7B" w:rsidRPr="00816C4A" w:rsidRDefault="00E86E7B" w:rsidP="00B27DCC">
            <w:pPr>
              <w:pStyle w:val="TAC"/>
              <w:ind w:left="284" w:hanging="284"/>
              <w:rPr>
                <w:lang w:eastAsia="en-GB"/>
              </w:rPr>
            </w:pPr>
          </w:p>
        </w:tc>
      </w:tr>
      <w:tr w:rsidR="00E86E7B" w:rsidRPr="00816C4A" w14:paraId="435C6E1C" w14:textId="77777777" w:rsidTr="00B27DCC">
        <w:trPr>
          <w:jc w:val="center"/>
        </w:trPr>
        <w:tc>
          <w:tcPr>
            <w:tcW w:w="4820" w:type="dxa"/>
            <w:tcBorders>
              <w:left w:val="single" w:sz="12" w:space="0" w:color="auto"/>
            </w:tcBorders>
          </w:tcPr>
          <w:p w14:paraId="5A56BE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4CD73A3F"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77E2657D"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6D79B09C" w14:textId="77777777" w:rsidTr="00B27DCC">
        <w:trPr>
          <w:jc w:val="center"/>
        </w:trPr>
        <w:tc>
          <w:tcPr>
            <w:tcW w:w="4820" w:type="dxa"/>
            <w:tcBorders>
              <w:left w:val="single" w:sz="12" w:space="0" w:color="auto"/>
            </w:tcBorders>
          </w:tcPr>
          <w:p w14:paraId="4BF91232"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2D3BE2D4" w14:textId="77777777" w:rsidR="00E86E7B" w:rsidRPr="00816C4A" w:rsidRDefault="00E86E7B" w:rsidP="00B27DCC">
            <w:pPr>
              <w:pStyle w:val="TAC"/>
              <w:ind w:left="284" w:hanging="284"/>
              <w:rPr>
                <w:lang w:val="fr-FR" w:eastAsia="en-GB"/>
              </w:rPr>
            </w:pPr>
          </w:p>
        </w:tc>
      </w:tr>
      <w:tr w:rsidR="00E86E7B" w:rsidRPr="00816C4A" w14:paraId="47AF79A6" w14:textId="77777777" w:rsidTr="00B27DCC">
        <w:trPr>
          <w:jc w:val="center"/>
        </w:trPr>
        <w:tc>
          <w:tcPr>
            <w:tcW w:w="4820" w:type="dxa"/>
            <w:tcBorders>
              <w:left w:val="single" w:sz="12" w:space="0" w:color="auto"/>
            </w:tcBorders>
          </w:tcPr>
          <w:p w14:paraId="70794974"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7803DFD9" w14:textId="77777777" w:rsidR="00E86E7B" w:rsidRPr="00816C4A" w:rsidRDefault="00E86E7B" w:rsidP="00B27DCC">
            <w:pPr>
              <w:pStyle w:val="TAC"/>
              <w:ind w:left="284" w:hanging="284"/>
              <w:rPr>
                <w:lang w:val="fr-FR" w:eastAsia="en-GB"/>
              </w:rPr>
            </w:pPr>
          </w:p>
        </w:tc>
      </w:tr>
    </w:tbl>
    <w:p w14:paraId="31DAABD9" w14:textId="77777777" w:rsidR="00E86E7B" w:rsidRPr="00816C4A" w:rsidRDefault="00E86E7B" w:rsidP="00E86E7B">
      <w:pPr>
        <w:pStyle w:val="B5"/>
        <w:ind w:left="0" w:firstLine="0"/>
        <w:rPr>
          <w:lang w:val="fr-FR"/>
        </w:rPr>
      </w:pPr>
    </w:p>
    <w:p w14:paraId="2CFF75CE" w14:textId="77777777" w:rsidR="00E86E7B" w:rsidRPr="00816C4A" w:rsidRDefault="00E86E7B" w:rsidP="00E86E7B">
      <w:pPr>
        <w:pStyle w:val="TF"/>
        <w:keepLines w:val="0"/>
      </w:pPr>
      <w:r w:rsidRPr="00816C4A">
        <w:t>Figure R.1</w:t>
      </w:r>
    </w:p>
    <w:p w14:paraId="5F572EB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2EA8C667"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1BD02AAC"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1C01C661" w14:textId="77777777" w:rsidR="00E86E7B" w:rsidRPr="00816C4A" w:rsidRDefault="00E86E7B" w:rsidP="00AA4E81">
      <w:pPr>
        <w:pStyle w:val="Heading1"/>
      </w:pPr>
      <w:bookmarkStart w:id="3795" w:name="_Toc3201131"/>
      <w:bookmarkStart w:id="3796" w:name="_Toc20392874"/>
      <w:bookmarkStart w:id="3797" w:name="_Toc27774521"/>
      <w:bookmarkStart w:id="3798" w:name="_Toc36482981"/>
      <w:bookmarkStart w:id="3799" w:name="_Toc36484643"/>
      <w:bookmarkStart w:id="3800" w:name="_Toc44933573"/>
      <w:bookmarkStart w:id="3801" w:name="_Toc50972526"/>
      <w:bookmarkStart w:id="3802" w:name="_Toc163046014"/>
      <w:r w:rsidRPr="00816C4A">
        <w:t>R.2</w:t>
      </w:r>
      <w:r w:rsidRPr="00816C4A">
        <w:tab/>
        <w:t>Notification of Incoming IMS data</w:t>
      </w:r>
      <w:bookmarkEnd w:id="3795"/>
      <w:bookmarkEnd w:id="3796"/>
      <w:bookmarkEnd w:id="3797"/>
      <w:bookmarkEnd w:id="3798"/>
      <w:bookmarkEnd w:id="3799"/>
      <w:bookmarkEnd w:id="3800"/>
      <w:bookmarkEnd w:id="3801"/>
      <w:bookmarkEnd w:id="3802"/>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53CE587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B242C1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5BB3DD4"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B3FA396"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373ACD3"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7B9F3E5" w14:textId="77777777" w:rsidR="00E86E7B" w:rsidRPr="00816C4A" w:rsidRDefault="00E86E7B" w:rsidP="00B27DCC">
            <w:pPr>
              <w:pStyle w:val="TAH"/>
              <w:rPr>
                <w:lang w:eastAsia="en-GB"/>
              </w:rPr>
            </w:pPr>
            <w:r w:rsidRPr="00816C4A">
              <w:rPr>
                <w:lang w:eastAsia="en-GB"/>
              </w:rPr>
              <w:t>IMS network</w:t>
            </w:r>
          </w:p>
        </w:tc>
      </w:tr>
    </w:tbl>
    <w:p w14:paraId="2E253AAE"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4C81BE67" w14:textId="77777777" w:rsidTr="00B27DCC">
        <w:trPr>
          <w:jc w:val="center"/>
        </w:trPr>
        <w:tc>
          <w:tcPr>
            <w:tcW w:w="4820" w:type="dxa"/>
            <w:tcBorders>
              <w:left w:val="single" w:sz="12" w:space="0" w:color="auto"/>
            </w:tcBorders>
          </w:tcPr>
          <w:p w14:paraId="6548F07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A3CE09D" w14:textId="77777777" w:rsidR="00E86E7B" w:rsidRPr="00816C4A" w:rsidRDefault="00E86E7B" w:rsidP="00B27DCC">
            <w:pPr>
              <w:pStyle w:val="TAC"/>
              <w:ind w:left="284" w:hanging="284"/>
              <w:rPr>
                <w:lang w:eastAsia="en-GB"/>
              </w:rPr>
            </w:pPr>
          </w:p>
        </w:tc>
      </w:tr>
      <w:tr w:rsidR="00E86E7B" w:rsidRPr="00816C4A" w14:paraId="1E316478" w14:textId="77777777" w:rsidTr="00B27DCC">
        <w:trPr>
          <w:jc w:val="center"/>
        </w:trPr>
        <w:tc>
          <w:tcPr>
            <w:tcW w:w="4820" w:type="dxa"/>
            <w:tcBorders>
              <w:left w:val="single" w:sz="12" w:space="0" w:color="auto"/>
            </w:tcBorders>
          </w:tcPr>
          <w:p w14:paraId="2872475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326B65B" w14:textId="77777777" w:rsidR="00E86E7B" w:rsidRPr="00816C4A" w:rsidRDefault="00E86E7B" w:rsidP="00B27DCC">
            <w:pPr>
              <w:pStyle w:val="TAC"/>
              <w:ind w:left="284" w:hanging="284"/>
              <w:rPr>
                <w:rFonts w:ascii="Symbol" w:hAnsi="Symbol"/>
                <w:lang w:eastAsia="en-GB"/>
              </w:rPr>
            </w:pPr>
          </w:p>
          <w:p w14:paraId="3F2EA949" w14:textId="77777777" w:rsidR="00E86E7B" w:rsidRPr="00816C4A" w:rsidRDefault="00E86E7B" w:rsidP="00B27DCC">
            <w:pPr>
              <w:pStyle w:val="TAC"/>
              <w:ind w:left="284" w:hanging="284"/>
              <w:rPr>
                <w:rFonts w:ascii="Symbol" w:hAnsi="Symbol"/>
                <w:lang w:eastAsia="en-GB"/>
              </w:rPr>
            </w:pPr>
          </w:p>
          <w:p w14:paraId="7C21226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E8EDBDC" w14:textId="77777777" w:rsidTr="00B27DCC">
        <w:trPr>
          <w:jc w:val="center"/>
        </w:trPr>
        <w:tc>
          <w:tcPr>
            <w:tcW w:w="4820" w:type="dxa"/>
            <w:tcBorders>
              <w:left w:val="single" w:sz="12" w:space="0" w:color="auto"/>
            </w:tcBorders>
          </w:tcPr>
          <w:p w14:paraId="67E81919"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4E17B530" w14:textId="77777777" w:rsidR="00E86E7B" w:rsidRPr="00816C4A" w:rsidRDefault="00E86E7B" w:rsidP="00B27DCC">
            <w:pPr>
              <w:pStyle w:val="TAC"/>
              <w:ind w:left="284" w:hanging="284"/>
              <w:rPr>
                <w:lang w:eastAsia="en-GB"/>
              </w:rPr>
            </w:pPr>
          </w:p>
        </w:tc>
      </w:tr>
      <w:tr w:rsidR="00E86E7B" w:rsidRPr="00816C4A" w14:paraId="3F1A9AE7" w14:textId="77777777" w:rsidTr="00B27DCC">
        <w:trPr>
          <w:jc w:val="center"/>
        </w:trPr>
        <w:tc>
          <w:tcPr>
            <w:tcW w:w="4820" w:type="dxa"/>
            <w:tcBorders>
              <w:left w:val="single" w:sz="12" w:space="0" w:color="auto"/>
            </w:tcBorders>
          </w:tcPr>
          <w:p w14:paraId="49957691"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05F26508" w14:textId="77777777" w:rsidR="00E86E7B" w:rsidRPr="00816C4A" w:rsidRDefault="00E86E7B" w:rsidP="00B27DCC">
            <w:pPr>
              <w:pStyle w:val="TAC"/>
              <w:keepNext w:val="0"/>
              <w:ind w:left="284" w:hanging="284"/>
              <w:rPr>
                <w:lang w:eastAsia="en-GB"/>
              </w:rPr>
            </w:pPr>
          </w:p>
        </w:tc>
      </w:tr>
      <w:tr w:rsidR="00E86E7B" w:rsidRPr="00816C4A" w14:paraId="50BF7A0B" w14:textId="77777777" w:rsidTr="00B27DCC">
        <w:trPr>
          <w:jc w:val="center"/>
        </w:trPr>
        <w:tc>
          <w:tcPr>
            <w:tcW w:w="4820" w:type="dxa"/>
            <w:tcBorders>
              <w:left w:val="single" w:sz="12" w:space="0" w:color="auto"/>
            </w:tcBorders>
          </w:tcPr>
          <w:p w14:paraId="7AB57631"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1E8433AF" w14:textId="77777777" w:rsidR="00E86E7B" w:rsidRPr="00816C4A" w:rsidRDefault="00E86E7B" w:rsidP="00B27DCC">
            <w:pPr>
              <w:pStyle w:val="TAC"/>
              <w:ind w:left="284" w:hanging="284"/>
              <w:rPr>
                <w:lang w:eastAsia="en-GB"/>
              </w:rPr>
            </w:pPr>
          </w:p>
        </w:tc>
      </w:tr>
      <w:tr w:rsidR="00E86E7B" w:rsidRPr="00816C4A" w14:paraId="4724B813" w14:textId="77777777" w:rsidTr="00B27DCC">
        <w:trPr>
          <w:jc w:val="center"/>
        </w:trPr>
        <w:tc>
          <w:tcPr>
            <w:tcW w:w="4820" w:type="dxa"/>
            <w:tcBorders>
              <w:left w:val="single" w:sz="12" w:space="0" w:color="auto"/>
            </w:tcBorders>
          </w:tcPr>
          <w:p w14:paraId="5CB9DE0C"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61885B55" w14:textId="77777777" w:rsidR="00E86E7B" w:rsidRPr="00816C4A" w:rsidRDefault="00E86E7B" w:rsidP="00B27DCC">
            <w:pPr>
              <w:pStyle w:val="TAC"/>
              <w:ind w:left="284" w:hanging="284"/>
              <w:rPr>
                <w:lang w:eastAsia="en-GB"/>
              </w:rPr>
            </w:pPr>
          </w:p>
        </w:tc>
      </w:tr>
      <w:tr w:rsidR="00E86E7B" w:rsidRPr="00816C4A" w14:paraId="3A0CF9DF" w14:textId="77777777" w:rsidTr="00B27DCC">
        <w:trPr>
          <w:jc w:val="center"/>
        </w:trPr>
        <w:tc>
          <w:tcPr>
            <w:tcW w:w="4820" w:type="dxa"/>
            <w:tcBorders>
              <w:left w:val="single" w:sz="12" w:space="0" w:color="auto"/>
            </w:tcBorders>
          </w:tcPr>
          <w:p w14:paraId="66B695D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059ED98F" w14:textId="77777777" w:rsidR="00E86E7B" w:rsidRPr="00816C4A" w:rsidRDefault="00E86E7B" w:rsidP="00B27DCC">
            <w:pPr>
              <w:pStyle w:val="TAC"/>
              <w:ind w:left="284" w:hanging="284"/>
              <w:rPr>
                <w:lang w:eastAsia="en-GB"/>
              </w:rPr>
            </w:pPr>
          </w:p>
        </w:tc>
      </w:tr>
      <w:tr w:rsidR="00E86E7B" w:rsidRPr="00816C4A" w14:paraId="68809D0E" w14:textId="77777777" w:rsidTr="00B27DCC">
        <w:trPr>
          <w:jc w:val="center"/>
        </w:trPr>
        <w:tc>
          <w:tcPr>
            <w:tcW w:w="4820" w:type="dxa"/>
            <w:tcBorders>
              <w:left w:val="single" w:sz="12" w:space="0" w:color="auto"/>
            </w:tcBorders>
          </w:tcPr>
          <w:p w14:paraId="1EDABF53"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8EA886D" w14:textId="77777777" w:rsidR="00E86E7B" w:rsidRPr="00816C4A" w:rsidRDefault="00E86E7B" w:rsidP="00B27DCC">
            <w:pPr>
              <w:pStyle w:val="TAC"/>
              <w:ind w:left="284" w:hanging="284"/>
              <w:rPr>
                <w:lang w:eastAsia="en-GB"/>
              </w:rPr>
            </w:pPr>
          </w:p>
        </w:tc>
      </w:tr>
      <w:tr w:rsidR="00E86E7B" w:rsidRPr="00816C4A" w14:paraId="5FAB2FFE" w14:textId="77777777" w:rsidTr="00B27DCC">
        <w:trPr>
          <w:jc w:val="center"/>
        </w:trPr>
        <w:tc>
          <w:tcPr>
            <w:tcW w:w="4820" w:type="dxa"/>
            <w:tcBorders>
              <w:left w:val="single" w:sz="12" w:space="0" w:color="auto"/>
            </w:tcBorders>
          </w:tcPr>
          <w:p w14:paraId="29160B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4DCA299C" w14:textId="77777777" w:rsidR="00E86E7B" w:rsidRPr="00816C4A" w:rsidRDefault="00E86E7B" w:rsidP="00B27DCC">
            <w:pPr>
              <w:pStyle w:val="TAC"/>
              <w:ind w:left="284" w:hanging="284"/>
              <w:rPr>
                <w:lang w:eastAsia="en-GB"/>
              </w:rPr>
            </w:pPr>
          </w:p>
        </w:tc>
      </w:tr>
      <w:tr w:rsidR="00E86E7B" w:rsidRPr="00816C4A" w14:paraId="57B11DC4" w14:textId="77777777" w:rsidTr="00B27DCC">
        <w:trPr>
          <w:jc w:val="center"/>
        </w:trPr>
        <w:tc>
          <w:tcPr>
            <w:tcW w:w="4820" w:type="dxa"/>
            <w:tcBorders>
              <w:left w:val="single" w:sz="12" w:space="0" w:color="auto"/>
            </w:tcBorders>
          </w:tcPr>
          <w:p w14:paraId="455D19CF"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1FB401AD" w14:textId="77777777" w:rsidR="00E86E7B" w:rsidRPr="00816C4A" w:rsidRDefault="00E86E7B" w:rsidP="00B27DCC">
            <w:pPr>
              <w:pStyle w:val="TAC"/>
              <w:ind w:left="284" w:hanging="284"/>
              <w:rPr>
                <w:lang w:eastAsia="en-GB"/>
              </w:rPr>
            </w:pPr>
          </w:p>
        </w:tc>
      </w:tr>
      <w:tr w:rsidR="00E86E7B" w:rsidRPr="00816C4A" w14:paraId="3CA37934" w14:textId="77777777" w:rsidTr="00B27DCC">
        <w:trPr>
          <w:jc w:val="center"/>
        </w:trPr>
        <w:tc>
          <w:tcPr>
            <w:tcW w:w="4820" w:type="dxa"/>
            <w:tcBorders>
              <w:left w:val="single" w:sz="12" w:space="0" w:color="auto"/>
            </w:tcBorders>
          </w:tcPr>
          <w:p w14:paraId="40CFD2D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7FD7D4B2" w14:textId="77777777" w:rsidR="00E86E7B" w:rsidRPr="00816C4A" w:rsidRDefault="00E86E7B" w:rsidP="00B27DCC">
            <w:pPr>
              <w:pStyle w:val="TAC"/>
              <w:ind w:left="284" w:hanging="284"/>
              <w:rPr>
                <w:lang w:eastAsia="en-GB"/>
              </w:rPr>
            </w:pPr>
          </w:p>
          <w:p w14:paraId="1607AE06"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3FABCB4F" w14:textId="77777777" w:rsidR="00E86E7B" w:rsidRPr="00816C4A" w:rsidRDefault="00E86E7B" w:rsidP="00B27DCC">
            <w:pPr>
              <w:pStyle w:val="TAC"/>
              <w:ind w:left="284" w:hanging="284"/>
              <w:rPr>
                <w:lang w:eastAsia="en-GB"/>
              </w:rPr>
            </w:pPr>
          </w:p>
        </w:tc>
      </w:tr>
      <w:tr w:rsidR="00E86E7B" w:rsidRPr="00816C4A" w14:paraId="44B4A374" w14:textId="77777777" w:rsidTr="00B27DCC">
        <w:trPr>
          <w:jc w:val="center"/>
        </w:trPr>
        <w:tc>
          <w:tcPr>
            <w:tcW w:w="4820" w:type="dxa"/>
            <w:tcBorders>
              <w:left w:val="single" w:sz="12" w:space="0" w:color="auto"/>
            </w:tcBorders>
          </w:tcPr>
          <w:p w14:paraId="666DA21F"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16F15E20" w14:textId="77777777" w:rsidR="00E86E7B" w:rsidRPr="00816C4A" w:rsidRDefault="00E86E7B" w:rsidP="00B27DCC">
            <w:pPr>
              <w:pStyle w:val="TAC"/>
              <w:ind w:left="284" w:hanging="284"/>
              <w:rPr>
                <w:lang w:eastAsia="en-GB"/>
              </w:rPr>
            </w:pPr>
          </w:p>
        </w:tc>
      </w:tr>
      <w:tr w:rsidR="00E86E7B" w:rsidRPr="00816C4A" w14:paraId="528FE0A5" w14:textId="77777777" w:rsidTr="00B27DCC">
        <w:trPr>
          <w:jc w:val="center"/>
        </w:trPr>
        <w:tc>
          <w:tcPr>
            <w:tcW w:w="4820" w:type="dxa"/>
            <w:tcBorders>
              <w:left w:val="single" w:sz="12" w:space="0" w:color="auto"/>
            </w:tcBorders>
          </w:tcPr>
          <w:p w14:paraId="60EF6AF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BE746B1" w14:textId="77777777" w:rsidR="00E86E7B" w:rsidRPr="00816C4A" w:rsidRDefault="00E86E7B" w:rsidP="00B27DCC">
            <w:pPr>
              <w:pStyle w:val="TAC"/>
              <w:ind w:left="284" w:hanging="284"/>
              <w:rPr>
                <w:lang w:eastAsia="en-GB"/>
              </w:rPr>
            </w:pPr>
          </w:p>
        </w:tc>
      </w:tr>
      <w:tr w:rsidR="00E86E7B" w:rsidRPr="00816C4A" w14:paraId="1255C464" w14:textId="77777777" w:rsidTr="00B27DCC">
        <w:trPr>
          <w:jc w:val="center"/>
        </w:trPr>
        <w:tc>
          <w:tcPr>
            <w:tcW w:w="4820" w:type="dxa"/>
            <w:tcBorders>
              <w:left w:val="single" w:sz="12" w:space="0" w:color="auto"/>
            </w:tcBorders>
          </w:tcPr>
          <w:p w14:paraId="74AA0CCE"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ABA2622" w14:textId="77777777" w:rsidR="00E86E7B" w:rsidRPr="00816C4A" w:rsidRDefault="00E86E7B" w:rsidP="00B27DCC">
            <w:pPr>
              <w:pStyle w:val="TAC"/>
              <w:ind w:left="284" w:hanging="284"/>
              <w:rPr>
                <w:lang w:eastAsia="en-GB"/>
              </w:rPr>
            </w:pPr>
          </w:p>
        </w:tc>
      </w:tr>
      <w:tr w:rsidR="00E86E7B" w:rsidRPr="00816C4A" w14:paraId="1D14CFFD" w14:textId="77777777" w:rsidTr="00B27DCC">
        <w:trPr>
          <w:jc w:val="center"/>
        </w:trPr>
        <w:tc>
          <w:tcPr>
            <w:tcW w:w="4820" w:type="dxa"/>
            <w:tcBorders>
              <w:left w:val="single" w:sz="12" w:space="0" w:color="auto"/>
            </w:tcBorders>
          </w:tcPr>
          <w:p w14:paraId="7F5BE23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302CA3A" w14:textId="77777777" w:rsidR="00E86E7B" w:rsidRPr="00816C4A" w:rsidRDefault="00E86E7B" w:rsidP="00B27DCC">
            <w:pPr>
              <w:pStyle w:val="TAC"/>
              <w:ind w:left="284" w:hanging="284"/>
              <w:rPr>
                <w:lang w:eastAsia="en-GB"/>
              </w:rPr>
            </w:pPr>
          </w:p>
        </w:tc>
      </w:tr>
      <w:tr w:rsidR="00E86E7B" w:rsidRPr="00816C4A" w14:paraId="7B186E2D" w14:textId="77777777" w:rsidTr="00B27DCC">
        <w:trPr>
          <w:jc w:val="center"/>
        </w:trPr>
        <w:tc>
          <w:tcPr>
            <w:tcW w:w="4820" w:type="dxa"/>
            <w:tcBorders>
              <w:left w:val="single" w:sz="12" w:space="0" w:color="auto"/>
            </w:tcBorders>
          </w:tcPr>
          <w:p w14:paraId="427BEA3D"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26D60206" w14:textId="77777777" w:rsidR="00E86E7B" w:rsidRPr="00816C4A" w:rsidRDefault="00E86E7B" w:rsidP="00B27DCC">
            <w:pPr>
              <w:pStyle w:val="TAC"/>
              <w:ind w:left="284" w:hanging="284"/>
              <w:rPr>
                <w:lang w:eastAsia="en-GB"/>
              </w:rPr>
            </w:pPr>
          </w:p>
        </w:tc>
      </w:tr>
      <w:tr w:rsidR="00E86E7B" w:rsidRPr="00816C4A" w14:paraId="220105BD" w14:textId="77777777" w:rsidTr="00B27DCC">
        <w:trPr>
          <w:jc w:val="center"/>
        </w:trPr>
        <w:tc>
          <w:tcPr>
            <w:tcW w:w="4820" w:type="dxa"/>
            <w:tcBorders>
              <w:left w:val="single" w:sz="12" w:space="0" w:color="auto"/>
            </w:tcBorders>
          </w:tcPr>
          <w:p w14:paraId="7347B7E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67B114"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0171BA89" w14:textId="77777777" w:rsidTr="00B27DCC">
        <w:trPr>
          <w:jc w:val="center"/>
        </w:trPr>
        <w:tc>
          <w:tcPr>
            <w:tcW w:w="4820" w:type="dxa"/>
            <w:tcBorders>
              <w:left w:val="single" w:sz="12" w:space="0" w:color="auto"/>
            </w:tcBorders>
          </w:tcPr>
          <w:p w14:paraId="1C45E35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02FB64F" w14:textId="77777777" w:rsidR="00E86E7B" w:rsidRPr="00816C4A" w:rsidRDefault="00E86E7B" w:rsidP="00B27DCC">
            <w:pPr>
              <w:pStyle w:val="TAC"/>
              <w:ind w:left="284" w:hanging="284"/>
              <w:rPr>
                <w:lang w:eastAsia="en-GB"/>
              </w:rPr>
            </w:pPr>
          </w:p>
        </w:tc>
      </w:tr>
      <w:tr w:rsidR="00E86E7B" w:rsidRPr="00816C4A" w14:paraId="09E879A9" w14:textId="77777777" w:rsidTr="00B27DCC">
        <w:trPr>
          <w:jc w:val="center"/>
        </w:trPr>
        <w:tc>
          <w:tcPr>
            <w:tcW w:w="4820" w:type="dxa"/>
            <w:tcBorders>
              <w:left w:val="single" w:sz="12" w:space="0" w:color="auto"/>
            </w:tcBorders>
          </w:tcPr>
          <w:p w14:paraId="030DD85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531286B" w14:textId="77777777" w:rsidR="00E86E7B" w:rsidRPr="00816C4A" w:rsidRDefault="00E86E7B" w:rsidP="00B27DCC">
            <w:pPr>
              <w:pStyle w:val="TAC"/>
              <w:ind w:left="284" w:hanging="284"/>
              <w:rPr>
                <w:lang w:eastAsia="en-GB"/>
              </w:rPr>
            </w:pPr>
          </w:p>
        </w:tc>
      </w:tr>
      <w:tr w:rsidR="00E86E7B" w:rsidRPr="00816C4A" w14:paraId="61C23A1E" w14:textId="77777777" w:rsidTr="00B27DCC">
        <w:trPr>
          <w:jc w:val="center"/>
        </w:trPr>
        <w:tc>
          <w:tcPr>
            <w:tcW w:w="4820" w:type="dxa"/>
            <w:tcBorders>
              <w:left w:val="single" w:sz="12" w:space="0" w:color="auto"/>
            </w:tcBorders>
          </w:tcPr>
          <w:p w14:paraId="368FF90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C513099" w14:textId="77777777" w:rsidR="00E86E7B" w:rsidRPr="00816C4A" w:rsidRDefault="00E86E7B" w:rsidP="00B27DCC">
            <w:pPr>
              <w:pStyle w:val="TAC"/>
              <w:ind w:left="284" w:hanging="284"/>
              <w:rPr>
                <w:lang w:eastAsia="en-GB"/>
              </w:rPr>
            </w:pPr>
          </w:p>
        </w:tc>
      </w:tr>
      <w:tr w:rsidR="00E86E7B" w:rsidRPr="00816C4A" w14:paraId="30C14EE7" w14:textId="77777777" w:rsidTr="00B27DCC">
        <w:trPr>
          <w:jc w:val="center"/>
        </w:trPr>
        <w:tc>
          <w:tcPr>
            <w:tcW w:w="4820" w:type="dxa"/>
            <w:tcBorders>
              <w:left w:val="single" w:sz="12" w:space="0" w:color="auto"/>
            </w:tcBorders>
          </w:tcPr>
          <w:p w14:paraId="733C773F" w14:textId="77777777" w:rsidR="00E86E7B" w:rsidRPr="00816C4A" w:rsidRDefault="00E86E7B" w:rsidP="00B27DCC">
            <w:pPr>
              <w:pStyle w:val="TAC"/>
              <w:ind w:left="284" w:hanging="284"/>
              <w:rPr>
                <w:lang w:eastAsia="en-GB"/>
              </w:rPr>
            </w:pPr>
          </w:p>
          <w:p w14:paraId="71B7B0BB" w14:textId="77777777" w:rsidR="00E86E7B" w:rsidRPr="00816C4A" w:rsidRDefault="00E86E7B" w:rsidP="00B27DCC">
            <w:pPr>
              <w:pStyle w:val="TAC"/>
              <w:ind w:left="284" w:hanging="284"/>
              <w:rPr>
                <w:lang w:eastAsia="en-GB"/>
              </w:rPr>
            </w:pPr>
          </w:p>
          <w:p w14:paraId="2F03F81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32EF4662" w14:textId="77777777" w:rsidTr="00B27DCC">
              <w:trPr>
                <w:jc w:val="center"/>
              </w:trPr>
              <w:tc>
                <w:tcPr>
                  <w:tcW w:w="3685" w:type="dxa"/>
                </w:tcPr>
                <w:p w14:paraId="46512B19"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681A8611" w14:textId="77777777" w:rsidTr="00B27DCC">
              <w:trPr>
                <w:jc w:val="center"/>
              </w:trPr>
              <w:tc>
                <w:tcPr>
                  <w:tcW w:w="3685" w:type="dxa"/>
                </w:tcPr>
                <w:p w14:paraId="206BF173" w14:textId="77777777" w:rsidR="00E86E7B" w:rsidRPr="00816C4A" w:rsidRDefault="00E86E7B" w:rsidP="00B27DCC">
                  <w:pPr>
                    <w:pStyle w:val="TAC"/>
                    <w:ind w:left="284" w:hanging="284"/>
                    <w:rPr>
                      <w:lang w:eastAsia="en-GB"/>
                    </w:rPr>
                  </w:pPr>
                </w:p>
              </w:tc>
            </w:tr>
            <w:tr w:rsidR="00E86E7B" w:rsidRPr="00816C4A" w14:paraId="07E34897" w14:textId="77777777" w:rsidTr="00B27DCC">
              <w:trPr>
                <w:jc w:val="center"/>
              </w:trPr>
              <w:tc>
                <w:tcPr>
                  <w:tcW w:w="3685" w:type="dxa"/>
                </w:tcPr>
                <w:p w14:paraId="5C962A58" w14:textId="77777777" w:rsidR="00E86E7B" w:rsidRPr="00816C4A" w:rsidRDefault="00E86E7B" w:rsidP="00B27DCC">
                  <w:pPr>
                    <w:pStyle w:val="TAC"/>
                    <w:ind w:left="284" w:hanging="284"/>
                    <w:rPr>
                      <w:lang w:eastAsia="en-GB"/>
                    </w:rPr>
                  </w:pPr>
                </w:p>
              </w:tc>
            </w:tr>
            <w:tr w:rsidR="00E86E7B" w:rsidRPr="00816C4A" w14:paraId="6AE01C1A" w14:textId="77777777" w:rsidTr="00B27DCC">
              <w:trPr>
                <w:jc w:val="center"/>
              </w:trPr>
              <w:tc>
                <w:tcPr>
                  <w:tcW w:w="3685" w:type="dxa"/>
                </w:tcPr>
                <w:p w14:paraId="35647B6F"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32A2F5ED" w14:textId="77777777" w:rsidR="00E86E7B" w:rsidRPr="00816C4A" w:rsidRDefault="00E86E7B" w:rsidP="00B27DCC">
            <w:pPr>
              <w:pStyle w:val="TAC"/>
              <w:ind w:left="284" w:hanging="284"/>
              <w:rPr>
                <w:lang w:eastAsia="en-GB"/>
              </w:rPr>
            </w:pPr>
          </w:p>
        </w:tc>
      </w:tr>
      <w:tr w:rsidR="00E86E7B" w:rsidRPr="00816C4A" w14:paraId="1A248AE7" w14:textId="77777777" w:rsidTr="00B27DCC">
        <w:trPr>
          <w:jc w:val="center"/>
        </w:trPr>
        <w:tc>
          <w:tcPr>
            <w:tcW w:w="4820" w:type="dxa"/>
            <w:tcBorders>
              <w:left w:val="single" w:sz="12" w:space="0" w:color="auto"/>
            </w:tcBorders>
          </w:tcPr>
          <w:p w14:paraId="02FCCA8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6F2C2B6" w14:textId="77777777" w:rsidR="00E86E7B" w:rsidRPr="00816C4A" w:rsidRDefault="00E86E7B" w:rsidP="00B27DCC">
            <w:pPr>
              <w:pStyle w:val="TAC"/>
              <w:ind w:left="284" w:hanging="284"/>
              <w:rPr>
                <w:lang w:eastAsia="en-GB"/>
              </w:rPr>
            </w:pPr>
          </w:p>
        </w:tc>
      </w:tr>
      <w:tr w:rsidR="00E86E7B" w:rsidRPr="00816C4A" w14:paraId="79A0A90F" w14:textId="77777777" w:rsidTr="00B27DCC">
        <w:trPr>
          <w:jc w:val="center"/>
        </w:trPr>
        <w:tc>
          <w:tcPr>
            <w:tcW w:w="4820" w:type="dxa"/>
            <w:tcBorders>
              <w:left w:val="single" w:sz="12" w:space="0" w:color="auto"/>
            </w:tcBorders>
          </w:tcPr>
          <w:p w14:paraId="06F16EA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772FA382" w14:textId="77777777" w:rsidR="00E86E7B" w:rsidRPr="00816C4A" w:rsidRDefault="00E86E7B" w:rsidP="00B27DCC">
            <w:pPr>
              <w:pStyle w:val="TAC"/>
              <w:ind w:left="284" w:hanging="284"/>
              <w:rPr>
                <w:lang w:eastAsia="en-GB"/>
              </w:rPr>
            </w:pPr>
          </w:p>
        </w:tc>
      </w:tr>
      <w:tr w:rsidR="00E86E7B" w:rsidRPr="00816C4A" w14:paraId="76EF5EDC" w14:textId="77777777" w:rsidTr="00B27DCC">
        <w:trPr>
          <w:jc w:val="center"/>
        </w:trPr>
        <w:tc>
          <w:tcPr>
            <w:tcW w:w="4820" w:type="dxa"/>
            <w:tcBorders>
              <w:left w:val="single" w:sz="12" w:space="0" w:color="auto"/>
            </w:tcBorders>
          </w:tcPr>
          <w:p w14:paraId="2382A7F3" w14:textId="77777777" w:rsidR="00E86E7B" w:rsidRPr="00816C4A" w:rsidRDefault="00E86E7B" w:rsidP="00B27DCC">
            <w:pPr>
              <w:pStyle w:val="TAC"/>
              <w:ind w:left="284" w:hanging="284"/>
              <w:rPr>
                <w:lang w:eastAsia="en-GB"/>
              </w:rPr>
            </w:pPr>
          </w:p>
          <w:p w14:paraId="6671E6B9" w14:textId="77777777" w:rsidR="00E86E7B" w:rsidRPr="00816C4A" w:rsidRDefault="00E86E7B" w:rsidP="00B27DCC">
            <w:pPr>
              <w:pStyle w:val="TAC"/>
              <w:ind w:left="284" w:hanging="284"/>
              <w:rPr>
                <w:lang w:eastAsia="en-GB"/>
              </w:rPr>
            </w:pPr>
          </w:p>
          <w:p w14:paraId="3AAD320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21661DA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58D407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703D2538" w14:textId="77777777" w:rsidTr="00B27DCC">
        <w:trPr>
          <w:jc w:val="center"/>
        </w:trPr>
        <w:tc>
          <w:tcPr>
            <w:tcW w:w="4820" w:type="dxa"/>
            <w:tcBorders>
              <w:left w:val="single" w:sz="12" w:space="0" w:color="auto"/>
            </w:tcBorders>
          </w:tcPr>
          <w:p w14:paraId="58171641"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8BDB108" w14:textId="77777777" w:rsidR="00E86E7B" w:rsidRPr="00816C4A" w:rsidRDefault="00E86E7B" w:rsidP="00B27DCC">
            <w:pPr>
              <w:pStyle w:val="TAC"/>
              <w:ind w:left="284" w:hanging="284"/>
              <w:rPr>
                <w:lang w:eastAsia="en-GB"/>
              </w:rPr>
            </w:pPr>
          </w:p>
        </w:tc>
      </w:tr>
      <w:tr w:rsidR="00E86E7B" w:rsidRPr="00816C4A" w14:paraId="59F57623" w14:textId="77777777" w:rsidTr="00B27DCC">
        <w:trPr>
          <w:jc w:val="center"/>
        </w:trPr>
        <w:tc>
          <w:tcPr>
            <w:tcW w:w="4820" w:type="dxa"/>
            <w:tcBorders>
              <w:left w:val="single" w:sz="12" w:space="0" w:color="auto"/>
            </w:tcBorders>
          </w:tcPr>
          <w:p w14:paraId="74C9C0B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AF3118E" w14:textId="77777777" w:rsidR="00E86E7B" w:rsidRPr="00816C4A" w:rsidRDefault="00E86E7B" w:rsidP="00B27DCC">
            <w:pPr>
              <w:pStyle w:val="TAC"/>
              <w:ind w:left="284" w:hanging="284"/>
              <w:rPr>
                <w:lang w:eastAsia="en-GB"/>
              </w:rPr>
            </w:pPr>
          </w:p>
        </w:tc>
      </w:tr>
      <w:tr w:rsidR="00E86E7B" w:rsidRPr="00816C4A" w14:paraId="3C916275" w14:textId="77777777" w:rsidTr="00B27DCC">
        <w:trPr>
          <w:jc w:val="center"/>
        </w:trPr>
        <w:tc>
          <w:tcPr>
            <w:tcW w:w="4820" w:type="dxa"/>
            <w:tcBorders>
              <w:left w:val="single" w:sz="12" w:space="0" w:color="auto"/>
            </w:tcBorders>
          </w:tcPr>
          <w:p w14:paraId="38C1F8C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472B36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F586116" w14:textId="77777777" w:rsidR="00E86E7B" w:rsidRPr="00816C4A" w:rsidRDefault="00E86E7B" w:rsidP="00B27DCC">
            <w:pPr>
              <w:pStyle w:val="TAC"/>
              <w:ind w:left="284" w:hanging="284"/>
              <w:rPr>
                <w:lang w:eastAsia="en-GB"/>
              </w:rPr>
            </w:pPr>
          </w:p>
        </w:tc>
      </w:tr>
      <w:tr w:rsidR="00E86E7B" w:rsidRPr="00816C4A" w14:paraId="7B4C00BE" w14:textId="77777777" w:rsidTr="00B27DCC">
        <w:trPr>
          <w:jc w:val="center"/>
        </w:trPr>
        <w:tc>
          <w:tcPr>
            <w:tcW w:w="4820" w:type="dxa"/>
            <w:tcBorders>
              <w:left w:val="single" w:sz="12" w:space="0" w:color="auto"/>
            </w:tcBorders>
          </w:tcPr>
          <w:p w14:paraId="307AF7B3"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87D55A8" w14:textId="77777777" w:rsidR="00E86E7B" w:rsidRPr="00816C4A" w:rsidRDefault="00E86E7B" w:rsidP="00B27DCC">
            <w:pPr>
              <w:pStyle w:val="TAC"/>
              <w:ind w:left="284" w:hanging="284"/>
              <w:rPr>
                <w:lang w:eastAsia="en-GB"/>
              </w:rPr>
            </w:pPr>
          </w:p>
        </w:tc>
      </w:tr>
      <w:tr w:rsidR="00E86E7B" w:rsidRPr="00816C4A" w14:paraId="51DD4809" w14:textId="77777777" w:rsidTr="00B27DCC">
        <w:trPr>
          <w:jc w:val="center"/>
        </w:trPr>
        <w:tc>
          <w:tcPr>
            <w:tcW w:w="4820" w:type="dxa"/>
            <w:tcBorders>
              <w:left w:val="single" w:sz="12" w:space="0" w:color="auto"/>
            </w:tcBorders>
          </w:tcPr>
          <w:p w14:paraId="2DC57CD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C52719D"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7B6D2A93" w14:textId="77777777" w:rsidTr="00B27DCC">
        <w:trPr>
          <w:jc w:val="center"/>
        </w:trPr>
        <w:tc>
          <w:tcPr>
            <w:tcW w:w="4820" w:type="dxa"/>
            <w:tcBorders>
              <w:left w:val="single" w:sz="12" w:space="0" w:color="auto"/>
            </w:tcBorders>
          </w:tcPr>
          <w:p w14:paraId="31215D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68074EF6" w14:textId="77777777" w:rsidR="00E86E7B" w:rsidRPr="00816C4A" w:rsidRDefault="00E86E7B" w:rsidP="00B27DCC">
            <w:pPr>
              <w:pStyle w:val="TAC"/>
              <w:ind w:left="284" w:hanging="284"/>
              <w:rPr>
                <w:lang w:eastAsia="en-GB"/>
              </w:rPr>
            </w:pPr>
          </w:p>
        </w:tc>
      </w:tr>
      <w:tr w:rsidR="00E86E7B" w:rsidRPr="00816C4A" w14:paraId="5D2F74DC" w14:textId="77777777" w:rsidTr="00B27DCC">
        <w:trPr>
          <w:jc w:val="center"/>
        </w:trPr>
        <w:tc>
          <w:tcPr>
            <w:tcW w:w="4820" w:type="dxa"/>
            <w:tcBorders>
              <w:left w:val="single" w:sz="12" w:space="0" w:color="auto"/>
            </w:tcBorders>
          </w:tcPr>
          <w:p w14:paraId="2607493B"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009131C8" w14:textId="77777777" w:rsidR="00E86E7B" w:rsidRPr="00816C4A" w:rsidRDefault="00E86E7B" w:rsidP="00B27DCC">
            <w:pPr>
              <w:pStyle w:val="TAC"/>
              <w:keepNext w:val="0"/>
              <w:ind w:left="284" w:hanging="284"/>
              <w:rPr>
                <w:lang w:eastAsia="en-GB"/>
              </w:rPr>
            </w:pPr>
          </w:p>
        </w:tc>
      </w:tr>
    </w:tbl>
    <w:p w14:paraId="00A30666" w14:textId="77777777" w:rsidR="00E86E7B" w:rsidRPr="00816C4A" w:rsidRDefault="00E86E7B" w:rsidP="00E86E7B">
      <w:pPr>
        <w:pStyle w:val="B5"/>
        <w:ind w:left="0" w:firstLine="0"/>
      </w:pPr>
    </w:p>
    <w:p w14:paraId="09393A45" w14:textId="77777777" w:rsidR="00E86E7B" w:rsidRPr="00816C4A" w:rsidRDefault="00E86E7B" w:rsidP="00E86E7B">
      <w:pPr>
        <w:pStyle w:val="TF"/>
        <w:keepLines w:val="0"/>
      </w:pPr>
      <w:r w:rsidRPr="00816C4A">
        <w:t>Figure R.2</w:t>
      </w:r>
    </w:p>
    <w:p w14:paraId="737D19EB"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21584233"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51F05719" w14:textId="77777777" w:rsidR="00E86E7B" w:rsidRPr="00816C4A" w:rsidRDefault="00E86E7B" w:rsidP="00AA4E81">
      <w:pPr>
        <w:pStyle w:val="Heading1"/>
        <w:rPr>
          <w:noProof/>
        </w:rPr>
      </w:pPr>
      <w:bookmarkStart w:id="3803" w:name="_Toc3201132"/>
      <w:bookmarkStart w:id="3804" w:name="_Toc20392875"/>
      <w:bookmarkStart w:id="3805" w:name="_Toc27774522"/>
      <w:bookmarkStart w:id="3806" w:name="_Toc36482982"/>
      <w:bookmarkStart w:id="3807" w:name="_Toc36484644"/>
      <w:bookmarkStart w:id="3808" w:name="_Toc44933574"/>
      <w:bookmarkStart w:id="3809" w:name="_Toc50972527"/>
      <w:bookmarkStart w:id="3810" w:name="_Toc163046015"/>
      <w:r w:rsidRPr="00816C4A">
        <w:rPr>
          <w:noProof/>
        </w:rPr>
        <w:t>R.3</w:t>
      </w:r>
      <w:r w:rsidRPr="00816C4A">
        <w:rPr>
          <w:noProof/>
        </w:rPr>
        <w:tab/>
        <w:t>UICC originating a SIP message</w:t>
      </w:r>
      <w:bookmarkEnd w:id="3803"/>
      <w:bookmarkEnd w:id="3804"/>
      <w:bookmarkEnd w:id="3805"/>
      <w:bookmarkEnd w:id="3806"/>
      <w:bookmarkEnd w:id="3807"/>
      <w:bookmarkEnd w:id="3808"/>
      <w:bookmarkEnd w:id="3809"/>
      <w:bookmarkEnd w:id="3810"/>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6F3E4D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4A393F"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682CD3A"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3307EB6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1DEDD9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DE86191" w14:textId="77777777" w:rsidR="00E86E7B" w:rsidRPr="00816C4A" w:rsidRDefault="00E86E7B" w:rsidP="00B27DCC">
            <w:pPr>
              <w:pStyle w:val="TAH"/>
              <w:rPr>
                <w:lang w:eastAsia="en-GB"/>
              </w:rPr>
            </w:pPr>
            <w:r w:rsidRPr="00816C4A">
              <w:rPr>
                <w:lang w:eastAsia="en-GB"/>
              </w:rPr>
              <w:t>IMS network</w:t>
            </w:r>
          </w:p>
        </w:tc>
      </w:tr>
    </w:tbl>
    <w:p w14:paraId="559F2555"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6A93D4DD" w14:textId="77777777" w:rsidTr="00B27DCC">
        <w:trPr>
          <w:jc w:val="center"/>
        </w:trPr>
        <w:tc>
          <w:tcPr>
            <w:tcW w:w="4820" w:type="dxa"/>
            <w:tcBorders>
              <w:left w:val="single" w:sz="12" w:space="0" w:color="auto"/>
            </w:tcBorders>
          </w:tcPr>
          <w:p w14:paraId="5568192D"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9AB163" w14:textId="77777777" w:rsidR="00E86E7B" w:rsidRPr="00816C4A" w:rsidRDefault="00E86E7B" w:rsidP="00B27DCC">
            <w:pPr>
              <w:pStyle w:val="TAC"/>
              <w:ind w:left="284" w:hanging="284"/>
              <w:rPr>
                <w:lang w:eastAsia="en-GB"/>
              </w:rPr>
            </w:pPr>
          </w:p>
        </w:tc>
      </w:tr>
      <w:tr w:rsidR="00E86E7B" w:rsidRPr="00816C4A" w14:paraId="30791F8D" w14:textId="77777777" w:rsidTr="00B27DCC">
        <w:trPr>
          <w:jc w:val="center"/>
        </w:trPr>
        <w:tc>
          <w:tcPr>
            <w:tcW w:w="4820" w:type="dxa"/>
            <w:tcBorders>
              <w:left w:val="single" w:sz="12" w:space="0" w:color="auto"/>
            </w:tcBorders>
          </w:tcPr>
          <w:p w14:paraId="445A2170"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0C1A8E4" w14:textId="77777777" w:rsidR="00E86E7B" w:rsidRPr="00816C4A" w:rsidRDefault="00E86E7B" w:rsidP="00B27DCC">
            <w:pPr>
              <w:pStyle w:val="TAC"/>
              <w:ind w:left="284" w:hanging="284"/>
              <w:rPr>
                <w:lang w:eastAsia="en-GB"/>
              </w:rPr>
            </w:pPr>
          </w:p>
        </w:tc>
      </w:tr>
      <w:tr w:rsidR="00E86E7B" w:rsidRPr="00816C4A" w14:paraId="0E80060A" w14:textId="77777777" w:rsidTr="00B27DCC">
        <w:trPr>
          <w:jc w:val="center"/>
        </w:trPr>
        <w:tc>
          <w:tcPr>
            <w:tcW w:w="4820" w:type="dxa"/>
            <w:tcBorders>
              <w:left w:val="single" w:sz="12" w:space="0" w:color="auto"/>
            </w:tcBorders>
          </w:tcPr>
          <w:p w14:paraId="31BC2D34"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1B1EFA96" w14:textId="77777777" w:rsidR="00E86E7B" w:rsidRPr="00816C4A" w:rsidRDefault="00E86E7B" w:rsidP="00B27DCC">
            <w:pPr>
              <w:pStyle w:val="TAC"/>
              <w:ind w:left="284" w:hanging="284"/>
              <w:rPr>
                <w:lang w:eastAsia="en-GB"/>
              </w:rPr>
            </w:pPr>
          </w:p>
        </w:tc>
      </w:tr>
      <w:tr w:rsidR="00E86E7B" w:rsidRPr="00816C4A" w14:paraId="43345BDE" w14:textId="77777777" w:rsidTr="00B27DCC">
        <w:trPr>
          <w:jc w:val="center"/>
        </w:trPr>
        <w:tc>
          <w:tcPr>
            <w:tcW w:w="4820" w:type="dxa"/>
            <w:tcBorders>
              <w:left w:val="single" w:sz="12" w:space="0" w:color="auto"/>
            </w:tcBorders>
          </w:tcPr>
          <w:p w14:paraId="6074744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9E1FBC" w14:textId="77777777" w:rsidR="00E86E7B" w:rsidRPr="00816C4A" w:rsidRDefault="00E86E7B" w:rsidP="00B27DCC">
            <w:pPr>
              <w:pStyle w:val="TAC"/>
              <w:ind w:left="284" w:hanging="284"/>
              <w:rPr>
                <w:lang w:eastAsia="en-GB"/>
              </w:rPr>
            </w:pPr>
          </w:p>
        </w:tc>
      </w:tr>
      <w:tr w:rsidR="00E86E7B" w:rsidRPr="00816C4A" w14:paraId="11FBBDDE" w14:textId="77777777" w:rsidTr="00B27DCC">
        <w:trPr>
          <w:jc w:val="center"/>
        </w:trPr>
        <w:tc>
          <w:tcPr>
            <w:tcW w:w="4820" w:type="dxa"/>
            <w:tcBorders>
              <w:left w:val="single" w:sz="12" w:space="0" w:color="auto"/>
            </w:tcBorders>
          </w:tcPr>
          <w:p w14:paraId="4AB5352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4C418E5" w14:textId="77777777" w:rsidR="00E86E7B" w:rsidRPr="00816C4A" w:rsidRDefault="00E86E7B" w:rsidP="00B27DCC">
            <w:pPr>
              <w:pStyle w:val="TAC"/>
              <w:ind w:left="284" w:hanging="284"/>
              <w:rPr>
                <w:lang w:eastAsia="en-GB"/>
              </w:rPr>
            </w:pPr>
          </w:p>
        </w:tc>
      </w:tr>
      <w:tr w:rsidR="00E86E7B" w:rsidRPr="00816C4A" w14:paraId="15338631" w14:textId="77777777" w:rsidTr="00B27DCC">
        <w:trPr>
          <w:jc w:val="center"/>
        </w:trPr>
        <w:tc>
          <w:tcPr>
            <w:tcW w:w="4820" w:type="dxa"/>
            <w:tcBorders>
              <w:left w:val="single" w:sz="12" w:space="0" w:color="auto"/>
            </w:tcBorders>
          </w:tcPr>
          <w:p w14:paraId="01AFBBB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DC18C63" w14:textId="77777777" w:rsidR="00E86E7B" w:rsidRPr="00816C4A" w:rsidRDefault="00E86E7B" w:rsidP="00B27DCC">
            <w:pPr>
              <w:pStyle w:val="TAC"/>
              <w:ind w:left="284" w:hanging="284"/>
              <w:rPr>
                <w:lang w:eastAsia="en-GB"/>
              </w:rPr>
            </w:pPr>
          </w:p>
        </w:tc>
      </w:tr>
      <w:tr w:rsidR="00E86E7B" w:rsidRPr="00816C4A" w14:paraId="2F4763ED" w14:textId="77777777" w:rsidTr="00B27DCC">
        <w:trPr>
          <w:jc w:val="center"/>
        </w:trPr>
        <w:tc>
          <w:tcPr>
            <w:tcW w:w="4820" w:type="dxa"/>
            <w:tcBorders>
              <w:left w:val="single" w:sz="12" w:space="0" w:color="auto"/>
            </w:tcBorders>
          </w:tcPr>
          <w:p w14:paraId="74AFB0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307DA1E" w14:textId="77777777" w:rsidR="00E86E7B" w:rsidRPr="00816C4A" w:rsidRDefault="00E86E7B" w:rsidP="00B27DCC">
            <w:pPr>
              <w:pStyle w:val="TAC"/>
              <w:ind w:left="284" w:hanging="284"/>
              <w:rPr>
                <w:lang w:eastAsia="en-GB"/>
              </w:rPr>
            </w:pPr>
          </w:p>
        </w:tc>
      </w:tr>
      <w:tr w:rsidR="00E86E7B" w:rsidRPr="00816C4A" w14:paraId="30535043" w14:textId="77777777" w:rsidTr="00B27DCC">
        <w:trPr>
          <w:jc w:val="center"/>
        </w:trPr>
        <w:tc>
          <w:tcPr>
            <w:tcW w:w="4820" w:type="dxa"/>
            <w:tcBorders>
              <w:left w:val="single" w:sz="12" w:space="0" w:color="auto"/>
            </w:tcBorders>
          </w:tcPr>
          <w:p w14:paraId="60D1495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7F6C0E7" w14:textId="77777777" w:rsidR="00E86E7B" w:rsidRPr="00816C4A" w:rsidRDefault="00E86E7B" w:rsidP="00B27DCC">
            <w:pPr>
              <w:pStyle w:val="TAC"/>
              <w:ind w:left="284" w:hanging="284"/>
              <w:rPr>
                <w:lang w:eastAsia="en-GB"/>
              </w:rPr>
            </w:pPr>
          </w:p>
        </w:tc>
      </w:tr>
      <w:tr w:rsidR="00E86E7B" w:rsidRPr="00816C4A" w14:paraId="0EBD54B2" w14:textId="77777777" w:rsidTr="00B27DCC">
        <w:trPr>
          <w:jc w:val="center"/>
        </w:trPr>
        <w:tc>
          <w:tcPr>
            <w:tcW w:w="4820" w:type="dxa"/>
            <w:tcBorders>
              <w:left w:val="single" w:sz="12" w:space="0" w:color="auto"/>
            </w:tcBorders>
          </w:tcPr>
          <w:p w14:paraId="073AD4D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704D070" w14:textId="77777777" w:rsidR="00E86E7B" w:rsidRPr="00816C4A" w:rsidRDefault="00E86E7B" w:rsidP="00B27DCC">
            <w:pPr>
              <w:pStyle w:val="TAC"/>
              <w:ind w:left="284" w:hanging="284"/>
              <w:rPr>
                <w:lang w:eastAsia="en-GB"/>
              </w:rPr>
            </w:pPr>
          </w:p>
        </w:tc>
      </w:tr>
      <w:tr w:rsidR="00E86E7B" w:rsidRPr="00816C4A" w14:paraId="36D2F697" w14:textId="77777777" w:rsidTr="00B27DCC">
        <w:trPr>
          <w:jc w:val="center"/>
        </w:trPr>
        <w:tc>
          <w:tcPr>
            <w:tcW w:w="4820" w:type="dxa"/>
            <w:tcBorders>
              <w:left w:val="single" w:sz="12" w:space="0" w:color="auto"/>
            </w:tcBorders>
          </w:tcPr>
          <w:p w14:paraId="1066FBD2"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9D761E2" w14:textId="77777777" w:rsidR="00E86E7B" w:rsidRPr="00816C4A" w:rsidRDefault="00E86E7B" w:rsidP="00B27DCC">
            <w:pPr>
              <w:pStyle w:val="TAC"/>
              <w:ind w:left="284" w:hanging="284"/>
              <w:rPr>
                <w:lang w:eastAsia="en-GB"/>
              </w:rPr>
            </w:pPr>
          </w:p>
        </w:tc>
      </w:tr>
      <w:tr w:rsidR="00E86E7B" w:rsidRPr="00816C4A" w14:paraId="2EDA30C5" w14:textId="77777777" w:rsidTr="00B27DCC">
        <w:trPr>
          <w:jc w:val="center"/>
        </w:trPr>
        <w:tc>
          <w:tcPr>
            <w:tcW w:w="4820" w:type="dxa"/>
            <w:tcBorders>
              <w:left w:val="single" w:sz="12" w:space="0" w:color="auto"/>
            </w:tcBorders>
          </w:tcPr>
          <w:p w14:paraId="564AD06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F28E4B2"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4E6E472E" w14:textId="77777777" w:rsidTr="00B27DCC">
        <w:trPr>
          <w:jc w:val="center"/>
        </w:trPr>
        <w:tc>
          <w:tcPr>
            <w:tcW w:w="4820" w:type="dxa"/>
            <w:tcBorders>
              <w:left w:val="single" w:sz="12" w:space="0" w:color="auto"/>
            </w:tcBorders>
          </w:tcPr>
          <w:p w14:paraId="038DC0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021740F" w14:textId="77777777" w:rsidR="00E86E7B" w:rsidRPr="00816C4A" w:rsidRDefault="00E86E7B" w:rsidP="00B27DCC">
            <w:pPr>
              <w:pStyle w:val="TAC"/>
              <w:ind w:left="284" w:hanging="284"/>
              <w:rPr>
                <w:lang w:eastAsia="en-GB"/>
              </w:rPr>
            </w:pPr>
          </w:p>
        </w:tc>
      </w:tr>
      <w:tr w:rsidR="00E86E7B" w:rsidRPr="00816C4A" w14:paraId="1BD402DB" w14:textId="77777777" w:rsidTr="00B27DCC">
        <w:trPr>
          <w:jc w:val="center"/>
        </w:trPr>
        <w:tc>
          <w:tcPr>
            <w:tcW w:w="4820" w:type="dxa"/>
            <w:tcBorders>
              <w:left w:val="single" w:sz="12" w:space="0" w:color="auto"/>
            </w:tcBorders>
          </w:tcPr>
          <w:p w14:paraId="77AD808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629C76A" w14:textId="77777777" w:rsidR="00E86E7B" w:rsidRPr="00816C4A" w:rsidRDefault="00E86E7B" w:rsidP="00B27DCC">
            <w:pPr>
              <w:pStyle w:val="TAC"/>
              <w:ind w:left="284" w:hanging="284"/>
              <w:rPr>
                <w:lang w:eastAsia="en-GB"/>
              </w:rPr>
            </w:pPr>
          </w:p>
        </w:tc>
      </w:tr>
      <w:tr w:rsidR="00E86E7B" w:rsidRPr="00816C4A" w14:paraId="7B871C2B" w14:textId="77777777" w:rsidTr="00B27DCC">
        <w:trPr>
          <w:jc w:val="center"/>
        </w:trPr>
        <w:tc>
          <w:tcPr>
            <w:tcW w:w="4820" w:type="dxa"/>
            <w:tcBorders>
              <w:left w:val="single" w:sz="12" w:space="0" w:color="auto"/>
            </w:tcBorders>
          </w:tcPr>
          <w:p w14:paraId="2F7E3A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8A13551" w14:textId="77777777" w:rsidR="00E86E7B" w:rsidRPr="00816C4A" w:rsidRDefault="00E86E7B" w:rsidP="00B27DCC">
            <w:pPr>
              <w:pStyle w:val="TAC"/>
              <w:ind w:left="284" w:hanging="284"/>
              <w:rPr>
                <w:lang w:eastAsia="en-GB"/>
              </w:rPr>
            </w:pPr>
          </w:p>
        </w:tc>
      </w:tr>
      <w:tr w:rsidR="00E86E7B" w:rsidRPr="00816C4A" w14:paraId="0DE2E68B" w14:textId="77777777" w:rsidTr="00B27DCC">
        <w:trPr>
          <w:jc w:val="center"/>
        </w:trPr>
        <w:tc>
          <w:tcPr>
            <w:tcW w:w="4820" w:type="dxa"/>
            <w:tcBorders>
              <w:left w:val="single" w:sz="12" w:space="0" w:color="auto"/>
            </w:tcBorders>
          </w:tcPr>
          <w:p w14:paraId="0950A33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592701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493F81C2" w14:textId="77777777" w:rsidTr="00B27DCC">
        <w:trPr>
          <w:jc w:val="center"/>
        </w:trPr>
        <w:tc>
          <w:tcPr>
            <w:tcW w:w="4820" w:type="dxa"/>
            <w:tcBorders>
              <w:left w:val="single" w:sz="12" w:space="0" w:color="auto"/>
            </w:tcBorders>
          </w:tcPr>
          <w:p w14:paraId="54B321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713AF78" w14:textId="77777777" w:rsidR="00E86E7B" w:rsidRPr="00816C4A" w:rsidRDefault="00E86E7B" w:rsidP="00B27DCC">
            <w:pPr>
              <w:pStyle w:val="TAC"/>
              <w:ind w:left="284" w:hanging="284"/>
              <w:rPr>
                <w:lang w:eastAsia="en-GB"/>
              </w:rPr>
            </w:pPr>
          </w:p>
        </w:tc>
      </w:tr>
      <w:tr w:rsidR="00E86E7B" w:rsidRPr="00816C4A" w14:paraId="5E864C31" w14:textId="77777777" w:rsidTr="00B27DCC">
        <w:trPr>
          <w:jc w:val="center"/>
        </w:trPr>
        <w:tc>
          <w:tcPr>
            <w:tcW w:w="4820" w:type="dxa"/>
            <w:tcBorders>
              <w:left w:val="single" w:sz="12" w:space="0" w:color="auto"/>
            </w:tcBorders>
          </w:tcPr>
          <w:p w14:paraId="2461D0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7832DF1"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57556232" w14:textId="77777777" w:rsidTr="00B27DCC">
        <w:trPr>
          <w:jc w:val="center"/>
        </w:trPr>
        <w:tc>
          <w:tcPr>
            <w:tcW w:w="4820" w:type="dxa"/>
            <w:tcBorders>
              <w:left w:val="single" w:sz="12" w:space="0" w:color="auto"/>
            </w:tcBorders>
          </w:tcPr>
          <w:p w14:paraId="6125E5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D85584" w14:textId="77777777" w:rsidR="00E86E7B" w:rsidRPr="00816C4A" w:rsidRDefault="00E86E7B" w:rsidP="00B27DCC">
            <w:pPr>
              <w:pStyle w:val="TAC"/>
              <w:ind w:left="284" w:hanging="284"/>
              <w:rPr>
                <w:lang w:eastAsia="en-GB"/>
              </w:rPr>
            </w:pPr>
          </w:p>
        </w:tc>
      </w:tr>
      <w:tr w:rsidR="00E86E7B" w:rsidRPr="00816C4A" w14:paraId="5855D96A" w14:textId="77777777" w:rsidTr="00B27DCC">
        <w:trPr>
          <w:jc w:val="center"/>
        </w:trPr>
        <w:tc>
          <w:tcPr>
            <w:tcW w:w="4820" w:type="dxa"/>
            <w:tcBorders>
              <w:left w:val="single" w:sz="12" w:space="0" w:color="auto"/>
            </w:tcBorders>
          </w:tcPr>
          <w:p w14:paraId="01A50FAE" w14:textId="77777777" w:rsidR="00E86E7B" w:rsidRPr="00816C4A" w:rsidRDefault="00E86E7B" w:rsidP="00B27DCC">
            <w:pPr>
              <w:pStyle w:val="TAC"/>
              <w:ind w:left="284" w:hanging="284"/>
              <w:rPr>
                <w:lang w:eastAsia="en-GB"/>
              </w:rPr>
            </w:pPr>
          </w:p>
          <w:p w14:paraId="34572ED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FAC195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7E713E91" w14:textId="77777777" w:rsidTr="00B27DCC">
        <w:trPr>
          <w:jc w:val="center"/>
        </w:trPr>
        <w:tc>
          <w:tcPr>
            <w:tcW w:w="4820" w:type="dxa"/>
            <w:tcBorders>
              <w:left w:val="single" w:sz="12" w:space="0" w:color="auto"/>
            </w:tcBorders>
          </w:tcPr>
          <w:p w14:paraId="7082AA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5FDEB922" w14:textId="77777777" w:rsidR="00E86E7B" w:rsidRPr="00816C4A" w:rsidRDefault="00E86E7B" w:rsidP="00B27DCC">
            <w:pPr>
              <w:pStyle w:val="TAC"/>
              <w:ind w:left="284" w:hanging="284"/>
              <w:rPr>
                <w:lang w:eastAsia="en-GB"/>
              </w:rPr>
            </w:pPr>
          </w:p>
        </w:tc>
      </w:tr>
      <w:tr w:rsidR="00E86E7B" w:rsidRPr="00816C4A" w14:paraId="536BC690" w14:textId="77777777" w:rsidTr="00B27DCC">
        <w:trPr>
          <w:jc w:val="center"/>
        </w:trPr>
        <w:tc>
          <w:tcPr>
            <w:tcW w:w="4820" w:type="dxa"/>
            <w:tcBorders>
              <w:left w:val="single" w:sz="12" w:space="0" w:color="auto"/>
            </w:tcBorders>
          </w:tcPr>
          <w:p w14:paraId="597A2C1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EFB8D62" w14:textId="77777777" w:rsidR="00E86E7B" w:rsidRPr="00816C4A" w:rsidRDefault="00E86E7B" w:rsidP="00B27DCC">
            <w:pPr>
              <w:pStyle w:val="TAC"/>
              <w:ind w:left="284" w:hanging="284"/>
              <w:rPr>
                <w:lang w:eastAsia="en-GB"/>
              </w:rPr>
            </w:pPr>
          </w:p>
        </w:tc>
      </w:tr>
      <w:tr w:rsidR="00E86E7B" w:rsidRPr="00816C4A" w14:paraId="6BB88AF5" w14:textId="77777777" w:rsidTr="00B27DCC">
        <w:trPr>
          <w:jc w:val="center"/>
        </w:trPr>
        <w:tc>
          <w:tcPr>
            <w:tcW w:w="4820" w:type="dxa"/>
            <w:tcBorders>
              <w:left w:val="single" w:sz="12" w:space="0" w:color="auto"/>
            </w:tcBorders>
          </w:tcPr>
          <w:p w14:paraId="68AD539C"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C6D6495" w14:textId="77777777" w:rsidR="00E86E7B" w:rsidRPr="00816C4A" w:rsidRDefault="00E86E7B" w:rsidP="00B27DCC">
            <w:pPr>
              <w:pStyle w:val="TAC"/>
              <w:ind w:left="284" w:hanging="284"/>
              <w:rPr>
                <w:lang w:eastAsia="en-GB"/>
              </w:rPr>
            </w:pPr>
          </w:p>
        </w:tc>
      </w:tr>
      <w:tr w:rsidR="00E86E7B" w:rsidRPr="00816C4A" w14:paraId="6184DD84" w14:textId="77777777" w:rsidTr="00B27DCC">
        <w:trPr>
          <w:jc w:val="center"/>
        </w:trPr>
        <w:tc>
          <w:tcPr>
            <w:tcW w:w="4820" w:type="dxa"/>
            <w:tcBorders>
              <w:left w:val="single" w:sz="12" w:space="0" w:color="auto"/>
            </w:tcBorders>
          </w:tcPr>
          <w:p w14:paraId="21B7C94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2B053A0" w14:textId="77777777" w:rsidR="00E86E7B" w:rsidRPr="00816C4A" w:rsidRDefault="00E86E7B" w:rsidP="00B27DCC">
            <w:pPr>
              <w:pStyle w:val="TAC"/>
              <w:ind w:left="284" w:hanging="284"/>
              <w:rPr>
                <w:lang w:eastAsia="en-GB"/>
              </w:rPr>
            </w:pPr>
          </w:p>
        </w:tc>
      </w:tr>
      <w:tr w:rsidR="00E86E7B" w:rsidRPr="00816C4A" w14:paraId="1453F356" w14:textId="77777777" w:rsidTr="00B27DCC">
        <w:trPr>
          <w:jc w:val="center"/>
        </w:trPr>
        <w:tc>
          <w:tcPr>
            <w:tcW w:w="4820" w:type="dxa"/>
            <w:tcBorders>
              <w:left w:val="single" w:sz="12" w:space="0" w:color="auto"/>
            </w:tcBorders>
          </w:tcPr>
          <w:p w14:paraId="4132FA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BB664C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F44FABC" w14:textId="77777777" w:rsidR="00E86E7B" w:rsidRPr="00816C4A" w:rsidRDefault="00E86E7B" w:rsidP="00B27DCC">
            <w:pPr>
              <w:pStyle w:val="TAC"/>
              <w:ind w:left="284" w:hanging="284"/>
              <w:rPr>
                <w:lang w:eastAsia="en-GB"/>
              </w:rPr>
            </w:pPr>
          </w:p>
        </w:tc>
      </w:tr>
      <w:tr w:rsidR="00E86E7B" w:rsidRPr="00816C4A" w14:paraId="0F4759D3" w14:textId="77777777" w:rsidTr="00B27DCC">
        <w:trPr>
          <w:jc w:val="center"/>
        </w:trPr>
        <w:tc>
          <w:tcPr>
            <w:tcW w:w="4820" w:type="dxa"/>
            <w:tcBorders>
              <w:left w:val="single" w:sz="12" w:space="0" w:color="auto"/>
            </w:tcBorders>
          </w:tcPr>
          <w:p w14:paraId="73AAF997"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0135FD69" w14:textId="77777777" w:rsidR="00E86E7B" w:rsidRPr="00816C4A" w:rsidRDefault="00E86E7B" w:rsidP="00B27DCC">
            <w:pPr>
              <w:pStyle w:val="TAC"/>
              <w:ind w:left="284" w:hanging="284"/>
              <w:rPr>
                <w:lang w:eastAsia="en-GB"/>
              </w:rPr>
            </w:pPr>
          </w:p>
        </w:tc>
      </w:tr>
      <w:tr w:rsidR="00E86E7B" w:rsidRPr="00816C4A" w14:paraId="15596E24" w14:textId="77777777" w:rsidTr="00B27DCC">
        <w:trPr>
          <w:jc w:val="center"/>
        </w:trPr>
        <w:tc>
          <w:tcPr>
            <w:tcW w:w="4820" w:type="dxa"/>
            <w:tcBorders>
              <w:left w:val="single" w:sz="12" w:space="0" w:color="auto"/>
            </w:tcBorders>
          </w:tcPr>
          <w:p w14:paraId="3F4D9B5E"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F4E2E78" w14:textId="77777777" w:rsidR="00E86E7B" w:rsidRPr="00816C4A" w:rsidRDefault="00E86E7B" w:rsidP="00B27DCC">
            <w:pPr>
              <w:pStyle w:val="TAC"/>
              <w:ind w:left="284" w:hanging="284"/>
              <w:rPr>
                <w:lang w:eastAsia="en-GB"/>
              </w:rPr>
            </w:pPr>
          </w:p>
        </w:tc>
      </w:tr>
      <w:tr w:rsidR="00E86E7B" w:rsidRPr="00816C4A" w14:paraId="4CCA2D7C" w14:textId="77777777" w:rsidTr="00B27DCC">
        <w:trPr>
          <w:jc w:val="center"/>
        </w:trPr>
        <w:tc>
          <w:tcPr>
            <w:tcW w:w="4820" w:type="dxa"/>
            <w:tcBorders>
              <w:left w:val="single" w:sz="12" w:space="0" w:color="auto"/>
            </w:tcBorders>
          </w:tcPr>
          <w:p w14:paraId="22E30591"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7A593EC6" w14:textId="77777777" w:rsidR="00E86E7B" w:rsidRPr="00816C4A" w:rsidRDefault="00E86E7B" w:rsidP="00B27DCC">
            <w:pPr>
              <w:pStyle w:val="TAC"/>
              <w:ind w:left="284" w:hanging="284"/>
              <w:rPr>
                <w:lang w:eastAsia="en-GB"/>
              </w:rPr>
            </w:pPr>
          </w:p>
        </w:tc>
      </w:tr>
      <w:tr w:rsidR="00E86E7B" w:rsidRPr="00816C4A" w14:paraId="591BC396" w14:textId="77777777" w:rsidTr="00B27DCC">
        <w:trPr>
          <w:jc w:val="center"/>
        </w:trPr>
        <w:tc>
          <w:tcPr>
            <w:tcW w:w="4820" w:type="dxa"/>
            <w:tcBorders>
              <w:left w:val="single" w:sz="12" w:space="0" w:color="auto"/>
            </w:tcBorders>
          </w:tcPr>
          <w:p w14:paraId="033FDC1F"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43EC3E3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4FC84354" w14:textId="77777777" w:rsidTr="00B27DCC">
        <w:trPr>
          <w:jc w:val="center"/>
        </w:trPr>
        <w:tc>
          <w:tcPr>
            <w:tcW w:w="4820" w:type="dxa"/>
            <w:tcBorders>
              <w:left w:val="single" w:sz="12" w:space="0" w:color="auto"/>
            </w:tcBorders>
          </w:tcPr>
          <w:p w14:paraId="192B28C9"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C871F3" w14:textId="77777777" w:rsidR="00E86E7B" w:rsidRPr="00816C4A" w:rsidRDefault="00E86E7B" w:rsidP="00B27DCC">
            <w:pPr>
              <w:pStyle w:val="TAC"/>
              <w:ind w:left="284" w:hanging="284"/>
              <w:rPr>
                <w:lang w:eastAsia="en-GB"/>
              </w:rPr>
            </w:pPr>
          </w:p>
        </w:tc>
      </w:tr>
      <w:tr w:rsidR="00E86E7B" w:rsidRPr="00816C4A" w14:paraId="49569BE0" w14:textId="77777777" w:rsidTr="00B27DCC">
        <w:trPr>
          <w:jc w:val="center"/>
        </w:trPr>
        <w:tc>
          <w:tcPr>
            <w:tcW w:w="4820" w:type="dxa"/>
            <w:tcBorders>
              <w:left w:val="single" w:sz="12" w:space="0" w:color="auto"/>
            </w:tcBorders>
          </w:tcPr>
          <w:p w14:paraId="50CBD55E"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6C5478C" w14:textId="77777777" w:rsidR="00E86E7B" w:rsidRPr="00816C4A" w:rsidRDefault="00E86E7B" w:rsidP="00B27DCC">
            <w:pPr>
              <w:pStyle w:val="TAC"/>
              <w:ind w:left="284" w:hanging="284"/>
              <w:rPr>
                <w:lang w:eastAsia="en-GB"/>
              </w:rPr>
            </w:pPr>
          </w:p>
        </w:tc>
      </w:tr>
      <w:tr w:rsidR="00E86E7B" w:rsidRPr="00816C4A" w14:paraId="4DF737C1" w14:textId="77777777" w:rsidTr="00B27DCC">
        <w:trPr>
          <w:jc w:val="center"/>
        </w:trPr>
        <w:tc>
          <w:tcPr>
            <w:tcW w:w="4820" w:type="dxa"/>
            <w:tcBorders>
              <w:left w:val="single" w:sz="12" w:space="0" w:color="auto"/>
            </w:tcBorders>
          </w:tcPr>
          <w:p w14:paraId="1AA6CE4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C44FEFF"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DE6C8D9" w14:textId="77777777" w:rsidTr="00B27DCC">
        <w:trPr>
          <w:jc w:val="center"/>
        </w:trPr>
        <w:tc>
          <w:tcPr>
            <w:tcW w:w="4820" w:type="dxa"/>
            <w:tcBorders>
              <w:left w:val="single" w:sz="12" w:space="0" w:color="auto"/>
            </w:tcBorders>
          </w:tcPr>
          <w:p w14:paraId="2022CD0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721FED7D" w14:textId="77777777" w:rsidR="00E86E7B" w:rsidRPr="00816C4A" w:rsidRDefault="00E86E7B" w:rsidP="00B27DCC">
            <w:pPr>
              <w:pStyle w:val="TAC"/>
              <w:ind w:left="284" w:hanging="284"/>
              <w:rPr>
                <w:lang w:eastAsia="en-GB"/>
              </w:rPr>
            </w:pPr>
          </w:p>
        </w:tc>
      </w:tr>
      <w:tr w:rsidR="00E86E7B" w:rsidRPr="00816C4A" w14:paraId="21F0AE9E" w14:textId="77777777" w:rsidTr="00B27DCC">
        <w:trPr>
          <w:jc w:val="center"/>
        </w:trPr>
        <w:tc>
          <w:tcPr>
            <w:tcW w:w="4820" w:type="dxa"/>
            <w:tcBorders>
              <w:left w:val="single" w:sz="12" w:space="0" w:color="auto"/>
            </w:tcBorders>
          </w:tcPr>
          <w:p w14:paraId="29B4112A"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7C03340C" w14:textId="77777777" w:rsidR="00E86E7B" w:rsidRPr="00816C4A" w:rsidRDefault="00E86E7B" w:rsidP="00B27DCC">
            <w:pPr>
              <w:pStyle w:val="TAC"/>
              <w:keepNext w:val="0"/>
              <w:ind w:left="284" w:hanging="284"/>
              <w:rPr>
                <w:lang w:eastAsia="en-GB"/>
              </w:rPr>
            </w:pPr>
          </w:p>
        </w:tc>
      </w:tr>
      <w:tr w:rsidR="00E86E7B" w:rsidRPr="00816C4A" w14:paraId="69077307" w14:textId="77777777" w:rsidTr="00B27DCC">
        <w:trPr>
          <w:jc w:val="center"/>
        </w:trPr>
        <w:tc>
          <w:tcPr>
            <w:tcW w:w="4820" w:type="dxa"/>
            <w:tcBorders>
              <w:left w:val="single" w:sz="12" w:space="0" w:color="auto"/>
            </w:tcBorders>
          </w:tcPr>
          <w:p w14:paraId="2967996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759CA7" w14:textId="77777777" w:rsidR="00E86E7B" w:rsidRPr="00816C4A" w:rsidRDefault="00E86E7B" w:rsidP="00B27DCC">
            <w:pPr>
              <w:pStyle w:val="TAC"/>
              <w:ind w:left="284" w:hanging="284"/>
              <w:rPr>
                <w:lang w:eastAsia="en-GB"/>
              </w:rPr>
            </w:pPr>
          </w:p>
        </w:tc>
      </w:tr>
      <w:tr w:rsidR="00E86E7B" w:rsidRPr="00816C4A" w14:paraId="4EE40533" w14:textId="77777777" w:rsidTr="00B27DCC">
        <w:trPr>
          <w:jc w:val="center"/>
        </w:trPr>
        <w:tc>
          <w:tcPr>
            <w:tcW w:w="4820" w:type="dxa"/>
            <w:tcBorders>
              <w:left w:val="single" w:sz="12" w:space="0" w:color="auto"/>
            </w:tcBorders>
          </w:tcPr>
          <w:p w14:paraId="5DD4D4DE"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48F7361E" w14:textId="77777777" w:rsidR="00E86E7B" w:rsidRPr="00816C4A" w:rsidRDefault="00E86E7B" w:rsidP="00B27DCC">
            <w:pPr>
              <w:pStyle w:val="TAC"/>
              <w:ind w:left="284" w:hanging="284"/>
              <w:rPr>
                <w:lang w:val="fr-FR" w:eastAsia="en-GB"/>
              </w:rPr>
            </w:pPr>
          </w:p>
        </w:tc>
      </w:tr>
      <w:tr w:rsidR="00E86E7B" w:rsidRPr="00816C4A" w14:paraId="2FB42C6D" w14:textId="77777777" w:rsidTr="00B27DCC">
        <w:trPr>
          <w:jc w:val="center"/>
        </w:trPr>
        <w:tc>
          <w:tcPr>
            <w:tcW w:w="4820" w:type="dxa"/>
            <w:tcBorders>
              <w:left w:val="single" w:sz="12" w:space="0" w:color="auto"/>
            </w:tcBorders>
          </w:tcPr>
          <w:p w14:paraId="1CA84960"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7F13A52A" w14:textId="77777777" w:rsidR="00E86E7B" w:rsidRPr="00816C4A" w:rsidRDefault="00E86E7B" w:rsidP="00B27DCC">
            <w:pPr>
              <w:pStyle w:val="TAC"/>
              <w:ind w:left="284" w:hanging="284"/>
              <w:rPr>
                <w:lang w:val="fr-FR" w:eastAsia="en-GB"/>
              </w:rPr>
            </w:pPr>
          </w:p>
        </w:tc>
      </w:tr>
    </w:tbl>
    <w:p w14:paraId="2E19284B" w14:textId="77777777" w:rsidR="00E86E7B" w:rsidRPr="00816C4A" w:rsidRDefault="00E86E7B" w:rsidP="00E86E7B">
      <w:pPr>
        <w:pStyle w:val="B5"/>
        <w:ind w:left="0" w:firstLine="0"/>
        <w:rPr>
          <w:lang w:val="fr-FR"/>
        </w:rPr>
      </w:pPr>
    </w:p>
    <w:p w14:paraId="162B7ECB" w14:textId="77777777" w:rsidR="00E86E7B" w:rsidRPr="00816C4A" w:rsidRDefault="00E86E7B" w:rsidP="00E86E7B">
      <w:pPr>
        <w:pStyle w:val="TF"/>
        <w:keepLines w:val="0"/>
      </w:pPr>
      <w:r w:rsidRPr="00816C4A">
        <w:t>Figure R.3</w:t>
      </w:r>
    </w:p>
    <w:p w14:paraId="1DABF868" w14:textId="77777777" w:rsidR="00E86E7B" w:rsidRPr="00816C4A" w:rsidRDefault="00E86E7B" w:rsidP="00E86E7B">
      <w:r w:rsidRPr="00816C4A">
        <w:t>The UICC will close the channel at the end of the SIP dialog.</w:t>
      </w:r>
    </w:p>
    <w:p w14:paraId="69656C45" w14:textId="7E4C9018" w:rsidR="00E86E7B" w:rsidRPr="00816C4A" w:rsidRDefault="00E86E7B" w:rsidP="00E86E7B">
      <w:pPr>
        <w:pStyle w:val="Heading8"/>
      </w:pPr>
      <w:bookmarkStart w:id="3811" w:name="_Toc3201133"/>
      <w:bookmarkStart w:id="3812" w:name="_Toc20392876"/>
      <w:bookmarkStart w:id="3813" w:name="_Toc27774523"/>
      <w:bookmarkStart w:id="3814" w:name="_Toc36482983"/>
      <w:bookmarkStart w:id="3815" w:name="_Toc36484645"/>
      <w:bookmarkStart w:id="3816" w:name="_Toc44933575"/>
      <w:bookmarkStart w:id="3817" w:name="_Toc50972528"/>
      <w:bookmarkStart w:id="3818" w:name="_Toc163046016"/>
      <w:r w:rsidRPr="00816C4A">
        <w:t>Annex S (normative):</w:t>
      </w:r>
      <w:r w:rsidR="00E004DF">
        <w:br/>
      </w:r>
      <w:r w:rsidRPr="00816C4A">
        <w:t>3GPP PS data off and Bearer Independent Protocol</w:t>
      </w:r>
      <w:bookmarkEnd w:id="3811"/>
      <w:bookmarkEnd w:id="3812"/>
      <w:bookmarkEnd w:id="3813"/>
      <w:bookmarkEnd w:id="3814"/>
      <w:bookmarkEnd w:id="3815"/>
      <w:bookmarkEnd w:id="3816"/>
      <w:bookmarkEnd w:id="3817"/>
      <w:bookmarkEnd w:id="3818"/>
    </w:p>
    <w:p w14:paraId="72F77FA2" w14:textId="77777777" w:rsidR="00E86E7B" w:rsidRPr="00816C4A" w:rsidRDefault="00E86E7B" w:rsidP="00E86E7B">
      <w:r w:rsidRPr="00816C4A">
        <w:t>This annex applies if class "e" is supported.</w:t>
      </w:r>
    </w:p>
    <w:p w14:paraId="1BE871A0" w14:textId="77777777" w:rsidR="00E86E7B" w:rsidRPr="00816C4A" w:rsidRDefault="00E86E7B" w:rsidP="00E86E7B">
      <w:r w:rsidRPr="00816C4A">
        <w:t>The UE may support the 3GPP PS data off.</w:t>
      </w:r>
    </w:p>
    <w:p w14:paraId="3F5BBFB2"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3DD5EED3" w14:textId="6BE321A4"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E05181" w:rsidRPr="00816C4A">
        <w:t>TS</w:t>
      </w:r>
      <w:r w:rsidR="00E05181">
        <w:t> </w:t>
      </w:r>
      <w:r w:rsidR="00E05181" w:rsidRPr="00816C4A">
        <w:t>3</w:t>
      </w:r>
      <w:r w:rsidRPr="00816C4A">
        <w:t>1.102</w:t>
      </w:r>
      <w:r w:rsidR="00E05181">
        <w:t> </w:t>
      </w:r>
      <w:r w:rsidR="00E05181" w:rsidRPr="00816C4A">
        <w:t>[</w:t>
      </w:r>
      <w:r w:rsidRPr="00816C4A">
        <w:t>14];</w:t>
      </w:r>
    </w:p>
    <w:p w14:paraId="5337E25A" w14:textId="55233675" w:rsidR="00E86E7B" w:rsidRPr="00816C4A" w:rsidRDefault="00E86E7B" w:rsidP="00E86E7B">
      <w:pPr>
        <w:pStyle w:val="B1"/>
      </w:pPr>
      <w:r>
        <w:t>-</w:t>
      </w:r>
      <w:r>
        <w:tab/>
      </w:r>
      <w:r w:rsidRPr="00816C4A">
        <w:t xml:space="preserve">the 3GPP_PS_data_off/Bearer_independent_protocol node of 3GPP </w:t>
      </w:r>
      <w:r w:rsidR="00E05181" w:rsidRPr="00816C4A">
        <w:t>TS</w:t>
      </w:r>
      <w:r w:rsidR="00E05181">
        <w:t> </w:t>
      </w:r>
      <w:r w:rsidR="00E05181" w:rsidRPr="00816C4A">
        <w:t>2</w:t>
      </w:r>
      <w:r w:rsidRPr="00816C4A">
        <w:t>4.368</w:t>
      </w:r>
      <w:r w:rsidR="00E05181">
        <w:t> </w:t>
      </w:r>
      <w:r w:rsidR="00E05181" w:rsidRPr="00816C4A">
        <w:t>[</w:t>
      </w:r>
      <w:r w:rsidRPr="00816C4A">
        <w:t>68].</w:t>
      </w:r>
    </w:p>
    <w:p w14:paraId="21F37E66" w14:textId="67EF6C1F" w:rsidR="00E86E7B" w:rsidRPr="00816C4A" w:rsidRDefault="00E86E7B" w:rsidP="00E86E7B">
      <w:r w:rsidRPr="00816C4A">
        <w:t xml:space="preserve">If the UE is configured with both the BIP_exempt node of 3GPP </w:t>
      </w:r>
      <w:r w:rsidR="00E05181" w:rsidRPr="00816C4A">
        <w:t>TS</w:t>
      </w:r>
      <w:r w:rsidR="00E05181">
        <w:t> </w:t>
      </w:r>
      <w:r w:rsidR="00E05181" w:rsidRPr="00816C4A">
        <w:t>2</w:t>
      </w:r>
      <w:r w:rsidRPr="00816C4A">
        <w:t>4.368</w:t>
      </w:r>
      <w:r w:rsidR="00E05181">
        <w:t> </w:t>
      </w:r>
      <w:r w:rsidR="00E05181" w:rsidRPr="00816C4A">
        <w:t>[</w:t>
      </w:r>
      <w:r w:rsidRPr="00816C4A">
        <w:t>68] and the Bearer Independent Protocol indication of the EF</w:t>
      </w:r>
      <w:r w:rsidRPr="00816C4A">
        <w:rPr>
          <w:vertAlign w:val="subscript"/>
        </w:rPr>
        <w:t>3GPPPSDATAOFF</w:t>
      </w:r>
      <w:r w:rsidRPr="00816C4A">
        <w:t xml:space="preserve"> file described in 3GPP </w:t>
      </w:r>
      <w:r w:rsidR="00E05181" w:rsidRPr="00816C4A">
        <w:t>TS</w:t>
      </w:r>
      <w:r w:rsidR="00E05181">
        <w:t> </w:t>
      </w:r>
      <w:r w:rsidR="00E05181" w:rsidRPr="00816C4A">
        <w:t>3</w:t>
      </w:r>
      <w:r w:rsidRPr="00816C4A">
        <w:t>1.102</w:t>
      </w:r>
      <w:r w:rsidR="00E05181">
        <w:t> </w:t>
      </w:r>
      <w:r w:rsidR="00E05181" w:rsidRPr="00816C4A">
        <w:t>[</w:t>
      </w:r>
      <w:r w:rsidRPr="00816C4A">
        <w:t>14], then the Bearer Independent Protocol indication of the EF</w:t>
      </w:r>
      <w:r w:rsidRPr="00816C4A">
        <w:rPr>
          <w:vertAlign w:val="subscript"/>
        </w:rPr>
        <w:t>3GPPPSDATAOFF</w:t>
      </w:r>
      <w:r w:rsidRPr="00816C4A">
        <w:t xml:space="preserve"> file shall take precedence.</w:t>
      </w:r>
    </w:p>
    <w:p w14:paraId="1544D185" w14:textId="7243E441" w:rsidR="00E86E7B" w:rsidRPr="00816C4A" w:rsidRDefault="00E86E7B" w:rsidP="00E86E7B">
      <w:pPr>
        <w:pStyle w:val="Heading8"/>
      </w:pPr>
      <w:bookmarkStart w:id="3819" w:name="_Toc3201134"/>
      <w:bookmarkStart w:id="3820" w:name="_Toc20392877"/>
      <w:bookmarkStart w:id="3821" w:name="_Toc27774524"/>
      <w:bookmarkStart w:id="3822" w:name="_Toc36482984"/>
      <w:bookmarkStart w:id="3823" w:name="_Toc36484646"/>
      <w:bookmarkStart w:id="3824" w:name="_Toc44933576"/>
      <w:bookmarkStart w:id="3825" w:name="_Toc50972529"/>
      <w:bookmarkStart w:id="3826" w:name="_Toc163046017"/>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3819"/>
      <w:bookmarkEnd w:id="3820"/>
      <w:bookmarkEnd w:id="3821"/>
      <w:bookmarkEnd w:id="3822"/>
      <w:bookmarkEnd w:id="3823"/>
      <w:bookmarkEnd w:id="3824"/>
      <w:bookmarkEnd w:id="3825"/>
      <w:bookmarkEnd w:id="3826"/>
    </w:p>
    <w:p w14:paraId="0C269337" w14:textId="108142C4" w:rsidR="00E86E7B" w:rsidRPr="00816C4A" w:rsidRDefault="00E86E7B" w:rsidP="00AA4E81">
      <w:pPr>
        <w:pStyle w:val="Heading1"/>
      </w:pPr>
      <w:bookmarkStart w:id="3827" w:name="_Toc3201135"/>
      <w:bookmarkStart w:id="3828" w:name="_Toc20392878"/>
      <w:bookmarkStart w:id="3829" w:name="_Toc27774525"/>
      <w:bookmarkStart w:id="3830" w:name="_Toc36482985"/>
      <w:bookmarkStart w:id="3831" w:name="_Toc36484647"/>
      <w:bookmarkStart w:id="3832" w:name="_Toc44933577"/>
      <w:bookmarkStart w:id="3833" w:name="_Toc50972530"/>
      <w:bookmarkStart w:id="3834" w:name="_Toc163046018"/>
      <w:r w:rsidRPr="00816C4A">
        <w:t>T.1</w:t>
      </w:r>
      <w:r w:rsidRPr="00816C4A">
        <w:tab/>
        <w:t>Introduction</w:t>
      </w:r>
      <w:bookmarkEnd w:id="3827"/>
      <w:bookmarkEnd w:id="3828"/>
      <w:bookmarkEnd w:id="3829"/>
      <w:bookmarkEnd w:id="3830"/>
      <w:bookmarkEnd w:id="3831"/>
      <w:bookmarkEnd w:id="3832"/>
      <w:bookmarkEnd w:id="3833"/>
      <w:bookmarkEnd w:id="3834"/>
    </w:p>
    <w:p w14:paraId="3EEA6BCA" w14:textId="77777777" w:rsidR="00E86E7B" w:rsidRPr="00816C4A" w:rsidRDefault="00E86E7B" w:rsidP="00E86E7B">
      <w:r w:rsidRPr="00816C4A">
        <w:t>This annex applies if class "e" is supported.</w:t>
      </w:r>
    </w:p>
    <w:p w14:paraId="4235F0CF"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2A641988" w14:textId="77777777" w:rsidR="00E86E7B" w:rsidRPr="00816C4A" w:rsidRDefault="00E86E7B" w:rsidP="00AA4E81">
      <w:pPr>
        <w:pStyle w:val="Heading1"/>
      </w:pPr>
      <w:bookmarkStart w:id="3835" w:name="_Toc3201136"/>
      <w:bookmarkStart w:id="3836" w:name="_Toc20392879"/>
      <w:bookmarkStart w:id="3837" w:name="_Toc27774526"/>
      <w:bookmarkStart w:id="3838" w:name="_Toc36482986"/>
      <w:bookmarkStart w:id="3839" w:name="_Toc36484648"/>
      <w:bookmarkStart w:id="3840" w:name="_Toc44933578"/>
      <w:bookmarkStart w:id="3841" w:name="_Toc50972531"/>
      <w:bookmarkStart w:id="3842" w:name="_Toc163046019"/>
      <w:r w:rsidRPr="00816C4A">
        <w:t>T.2</w:t>
      </w:r>
      <w:r w:rsidRPr="00816C4A">
        <w:tab/>
        <w:t>Success activation of PDP/PDN/PDU request flow example</w:t>
      </w:r>
      <w:bookmarkEnd w:id="3835"/>
      <w:bookmarkEnd w:id="3836"/>
      <w:bookmarkEnd w:id="3837"/>
      <w:bookmarkEnd w:id="3838"/>
      <w:bookmarkEnd w:id="3839"/>
      <w:bookmarkEnd w:id="3840"/>
      <w:bookmarkEnd w:id="3841"/>
      <w:bookmarkEnd w:id="3842"/>
    </w:p>
    <w:p w14:paraId="5D343233"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216BC9E"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676A66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0DB3330"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4476385"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71C1D02A"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35BC163" w14:textId="77777777" w:rsidR="00E86E7B" w:rsidRPr="00816C4A" w:rsidRDefault="00E86E7B" w:rsidP="00B27DCC">
            <w:pPr>
              <w:pStyle w:val="TAH"/>
              <w:rPr>
                <w:lang w:eastAsia="en-GB"/>
              </w:rPr>
            </w:pPr>
            <w:r w:rsidRPr="00816C4A">
              <w:rPr>
                <w:lang w:eastAsia="en-GB"/>
              </w:rPr>
              <w:t>Network</w:t>
            </w:r>
          </w:p>
        </w:tc>
      </w:tr>
    </w:tbl>
    <w:p w14:paraId="1D4EE87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E067FD4" w14:textId="77777777" w:rsidTr="00B27DCC">
        <w:trPr>
          <w:jc w:val="center"/>
        </w:trPr>
        <w:tc>
          <w:tcPr>
            <w:tcW w:w="8718" w:type="dxa"/>
            <w:gridSpan w:val="2"/>
            <w:tcBorders>
              <w:left w:val="single" w:sz="12" w:space="0" w:color="auto"/>
              <w:right w:val="single" w:sz="12" w:space="0" w:color="auto"/>
            </w:tcBorders>
          </w:tcPr>
          <w:p w14:paraId="7738183B"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7BF846FF" w14:textId="77777777" w:rsidTr="00B27DCC">
        <w:trPr>
          <w:jc w:val="center"/>
        </w:trPr>
        <w:tc>
          <w:tcPr>
            <w:tcW w:w="4820" w:type="dxa"/>
            <w:tcBorders>
              <w:left w:val="single" w:sz="12" w:space="0" w:color="auto"/>
            </w:tcBorders>
          </w:tcPr>
          <w:p w14:paraId="1A62AD2D"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569A63EC" w14:textId="77777777" w:rsidR="00E86E7B" w:rsidRPr="00816C4A" w:rsidRDefault="00E86E7B" w:rsidP="00B27DCC">
            <w:pPr>
              <w:pStyle w:val="TAC"/>
              <w:rPr>
                <w:lang w:eastAsia="en-GB"/>
              </w:rPr>
            </w:pPr>
          </w:p>
        </w:tc>
      </w:tr>
      <w:tr w:rsidR="00E86E7B" w:rsidRPr="00816C4A" w14:paraId="05649BF4" w14:textId="77777777" w:rsidTr="00B27DCC">
        <w:trPr>
          <w:jc w:val="center"/>
        </w:trPr>
        <w:tc>
          <w:tcPr>
            <w:tcW w:w="4820" w:type="dxa"/>
            <w:tcBorders>
              <w:left w:val="single" w:sz="12" w:space="0" w:color="auto"/>
            </w:tcBorders>
          </w:tcPr>
          <w:p w14:paraId="7EC8A4E9"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26B7DA5" w14:textId="77777777" w:rsidR="00E86E7B" w:rsidRPr="00816C4A" w:rsidRDefault="00E86E7B" w:rsidP="00B27DCC">
            <w:pPr>
              <w:pStyle w:val="TAC"/>
              <w:ind w:left="284" w:hanging="284"/>
              <w:rPr>
                <w:lang w:eastAsia="en-GB"/>
              </w:rPr>
            </w:pPr>
          </w:p>
          <w:p w14:paraId="20C01EA6" w14:textId="77777777" w:rsidR="00E86E7B" w:rsidRPr="00816C4A" w:rsidRDefault="00E86E7B" w:rsidP="00B27DCC">
            <w:pPr>
              <w:pStyle w:val="TAC"/>
              <w:ind w:left="284" w:hanging="284"/>
              <w:rPr>
                <w:lang w:eastAsia="en-GB"/>
              </w:rPr>
            </w:pPr>
          </w:p>
        </w:tc>
      </w:tr>
      <w:tr w:rsidR="00E86E7B" w:rsidRPr="00816C4A" w14:paraId="100EB90C" w14:textId="77777777" w:rsidTr="00B27DCC">
        <w:trPr>
          <w:jc w:val="center"/>
        </w:trPr>
        <w:tc>
          <w:tcPr>
            <w:tcW w:w="4820" w:type="dxa"/>
            <w:tcBorders>
              <w:left w:val="single" w:sz="12" w:space="0" w:color="auto"/>
            </w:tcBorders>
          </w:tcPr>
          <w:p w14:paraId="7FBF845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145710B"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9066D4E" w14:textId="77777777" w:rsidTr="00B27DCC">
        <w:trPr>
          <w:jc w:val="center"/>
        </w:trPr>
        <w:tc>
          <w:tcPr>
            <w:tcW w:w="4820" w:type="dxa"/>
            <w:tcBorders>
              <w:left w:val="single" w:sz="12" w:space="0" w:color="auto"/>
            </w:tcBorders>
          </w:tcPr>
          <w:p w14:paraId="1FDDB33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7300A43" w14:textId="77777777" w:rsidR="00E86E7B" w:rsidRPr="00816C4A" w:rsidRDefault="00E86E7B" w:rsidP="00B27DCC">
            <w:pPr>
              <w:pStyle w:val="TAC"/>
              <w:ind w:left="284" w:hanging="284"/>
              <w:rPr>
                <w:lang w:eastAsia="en-GB"/>
              </w:rPr>
            </w:pPr>
          </w:p>
        </w:tc>
      </w:tr>
      <w:tr w:rsidR="00E86E7B" w:rsidRPr="00816C4A" w14:paraId="3513C742" w14:textId="77777777" w:rsidTr="00B27DCC">
        <w:trPr>
          <w:jc w:val="center"/>
        </w:trPr>
        <w:tc>
          <w:tcPr>
            <w:tcW w:w="4820" w:type="dxa"/>
            <w:tcBorders>
              <w:left w:val="single" w:sz="12" w:space="0" w:color="auto"/>
            </w:tcBorders>
          </w:tcPr>
          <w:p w14:paraId="769C0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5C04894A" w14:textId="77777777" w:rsidR="00E86E7B" w:rsidRPr="00816C4A" w:rsidRDefault="00E86E7B" w:rsidP="00B27DCC">
            <w:pPr>
              <w:pStyle w:val="TAC"/>
              <w:ind w:left="284" w:hanging="284"/>
              <w:rPr>
                <w:lang w:eastAsia="en-GB"/>
              </w:rPr>
            </w:pPr>
          </w:p>
        </w:tc>
      </w:tr>
      <w:tr w:rsidR="00E86E7B" w:rsidRPr="00816C4A" w14:paraId="3CC49FA9" w14:textId="77777777" w:rsidTr="00B27DCC">
        <w:trPr>
          <w:jc w:val="center"/>
        </w:trPr>
        <w:tc>
          <w:tcPr>
            <w:tcW w:w="4820" w:type="dxa"/>
            <w:tcBorders>
              <w:left w:val="single" w:sz="12" w:space="0" w:color="auto"/>
            </w:tcBorders>
          </w:tcPr>
          <w:p w14:paraId="52CFED9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0DDB9A8C"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347ABB75" w14:textId="77777777" w:rsidTr="00B27DCC">
        <w:trPr>
          <w:jc w:val="center"/>
        </w:trPr>
        <w:tc>
          <w:tcPr>
            <w:tcW w:w="4820" w:type="dxa"/>
            <w:tcBorders>
              <w:left w:val="single" w:sz="12" w:space="0" w:color="auto"/>
            </w:tcBorders>
          </w:tcPr>
          <w:p w14:paraId="5E2DF61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4463562" w14:textId="77777777" w:rsidR="00E86E7B" w:rsidRPr="00816C4A" w:rsidRDefault="00E86E7B" w:rsidP="00B27DCC">
            <w:pPr>
              <w:pStyle w:val="TAC"/>
              <w:ind w:left="284" w:hanging="284"/>
              <w:rPr>
                <w:lang w:eastAsia="en-GB"/>
              </w:rPr>
            </w:pPr>
          </w:p>
        </w:tc>
      </w:tr>
      <w:tr w:rsidR="00E86E7B" w:rsidRPr="00816C4A" w14:paraId="50FECA27" w14:textId="77777777" w:rsidTr="00B27DCC">
        <w:trPr>
          <w:jc w:val="center"/>
        </w:trPr>
        <w:tc>
          <w:tcPr>
            <w:tcW w:w="4820" w:type="dxa"/>
            <w:tcBorders>
              <w:left w:val="single" w:sz="12" w:space="0" w:color="auto"/>
            </w:tcBorders>
          </w:tcPr>
          <w:p w14:paraId="63763C9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9FF3277"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5E3FCF41" w14:textId="77777777" w:rsidR="00E86E7B" w:rsidRPr="00816C4A" w:rsidRDefault="00E86E7B" w:rsidP="00B27DCC">
            <w:pPr>
              <w:pStyle w:val="TAC"/>
              <w:ind w:left="284" w:hanging="284"/>
              <w:rPr>
                <w:lang w:eastAsia="en-GB"/>
              </w:rPr>
            </w:pPr>
          </w:p>
        </w:tc>
      </w:tr>
      <w:tr w:rsidR="00E86E7B" w:rsidRPr="00816C4A" w14:paraId="39BC8F0E" w14:textId="77777777" w:rsidTr="00B27DCC">
        <w:trPr>
          <w:jc w:val="center"/>
        </w:trPr>
        <w:tc>
          <w:tcPr>
            <w:tcW w:w="4820" w:type="dxa"/>
            <w:tcBorders>
              <w:left w:val="single" w:sz="12" w:space="0" w:color="auto"/>
            </w:tcBorders>
          </w:tcPr>
          <w:p w14:paraId="599E165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0CB7E64" w14:textId="77777777" w:rsidR="00E86E7B" w:rsidRPr="00816C4A" w:rsidRDefault="00E86E7B" w:rsidP="00B27DCC">
            <w:pPr>
              <w:pStyle w:val="TAC"/>
              <w:ind w:left="284" w:hanging="284"/>
              <w:rPr>
                <w:lang w:eastAsia="en-GB"/>
              </w:rPr>
            </w:pPr>
          </w:p>
        </w:tc>
      </w:tr>
      <w:tr w:rsidR="00E86E7B" w:rsidRPr="00816C4A" w14:paraId="632986C5" w14:textId="77777777" w:rsidTr="00B27DCC">
        <w:trPr>
          <w:jc w:val="center"/>
        </w:trPr>
        <w:tc>
          <w:tcPr>
            <w:tcW w:w="8718" w:type="dxa"/>
            <w:gridSpan w:val="2"/>
            <w:tcBorders>
              <w:left w:val="single" w:sz="12" w:space="0" w:color="auto"/>
              <w:right w:val="single" w:sz="12" w:space="0" w:color="auto"/>
            </w:tcBorders>
          </w:tcPr>
          <w:p w14:paraId="11C8E5EE"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4B240CF5" w14:textId="77777777" w:rsidR="00E86E7B" w:rsidRPr="00816C4A" w:rsidRDefault="00E86E7B" w:rsidP="00E86E7B">
      <w:pPr>
        <w:pStyle w:val="B5"/>
        <w:ind w:left="0" w:firstLine="0"/>
      </w:pPr>
    </w:p>
    <w:p w14:paraId="4111E13B" w14:textId="77777777" w:rsidR="00E86E7B" w:rsidRPr="00816C4A" w:rsidRDefault="00E86E7B" w:rsidP="00E86E7B">
      <w:pPr>
        <w:pStyle w:val="TF"/>
        <w:keepLines w:val="0"/>
      </w:pPr>
      <w:r w:rsidRPr="00816C4A">
        <w:t>Figure T.2.1 Successful PDP context activation procedure</w:t>
      </w:r>
    </w:p>
    <w:p w14:paraId="65FA602F"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A01900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148DD6A"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73630C6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39DF2CD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1C8567A"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DAA5166" w14:textId="77777777" w:rsidR="00E86E7B" w:rsidRPr="00816C4A" w:rsidRDefault="00E86E7B" w:rsidP="00B27DCC">
            <w:pPr>
              <w:pStyle w:val="TAH"/>
              <w:rPr>
                <w:lang w:eastAsia="en-GB"/>
              </w:rPr>
            </w:pPr>
            <w:r w:rsidRPr="00816C4A">
              <w:rPr>
                <w:lang w:eastAsia="en-GB"/>
              </w:rPr>
              <w:t>Network</w:t>
            </w:r>
          </w:p>
        </w:tc>
      </w:tr>
    </w:tbl>
    <w:p w14:paraId="38FFD59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CF7937A" w14:textId="77777777" w:rsidTr="00B27DCC">
        <w:trPr>
          <w:jc w:val="center"/>
        </w:trPr>
        <w:tc>
          <w:tcPr>
            <w:tcW w:w="8718" w:type="dxa"/>
            <w:gridSpan w:val="2"/>
            <w:tcBorders>
              <w:left w:val="single" w:sz="12" w:space="0" w:color="auto"/>
              <w:right w:val="single" w:sz="12" w:space="0" w:color="auto"/>
            </w:tcBorders>
          </w:tcPr>
          <w:p w14:paraId="49B26C75"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5F06A5EB" w14:textId="77777777" w:rsidTr="00B27DCC">
        <w:trPr>
          <w:jc w:val="center"/>
        </w:trPr>
        <w:tc>
          <w:tcPr>
            <w:tcW w:w="4820" w:type="dxa"/>
            <w:tcBorders>
              <w:left w:val="single" w:sz="12" w:space="0" w:color="auto"/>
            </w:tcBorders>
          </w:tcPr>
          <w:p w14:paraId="20E19A6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ECDDD3" w14:textId="77777777" w:rsidR="00E86E7B" w:rsidRPr="00816C4A" w:rsidRDefault="00E86E7B" w:rsidP="00B27DCC">
            <w:pPr>
              <w:pStyle w:val="TAC"/>
              <w:jc w:val="left"/>
              <w:rPr>
                <w:lang w:eastAsia="en-GB"/>
              </w:rPr>
            </w:pPr>
          </w:p>
        </w:tc>
      </w:tr>
      <w:tr w:rsidR="00E86E7B" w:rsidRPr="00816C4A" w14:paraId="243C60C7" w14:textId="77777777" w:rsidTr="00B27DCC">
        <w:trPr>
          <w:jc w:val="center"/>
        </w:trPr>
        <w:tc>
          <w:tcPr>
            <w:tcW w:w="4820" w:type="dxa"/>
            <w:tcBorders>
              <w:left w:val="single" w:sz="12" w:space="0" w:color="auto"/>
            </w:tcBorders>
          </w:tcPr>
          <w:p w14:paraId="1D18000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CC6470A"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1DA02872" w14:textId="77777777" w:rsidR="00E86E7B" w:rsidRPr="00816C4A" w:rsidRDefault="00E86E7B" w:rsidP="00B27DCC">
            <w:pPr>
              <w:pStyle w:val="TAC"/>
              <w:ind w:left="284" w:hanging="284"/>
              <w:rPr>
                <w:lang w:eastAsia="en-GB"/>
              </w:rPr>
            </w:pPr>
          </w:p>
        </w:tc>
      </w:tr>
      <w:tr w:rsidR="00E86E7B" w:rsidRPr="00816C4A" w14:paraId="41AB5B0A" w14:textId="77777777" w:rsidTr="00B27DCC">
        <w:trPr>
          <w:jc w:val="center"/>
        </w:trPr>
        <w:tc>
          <w:tcPr>
            <w:tcW w:w="4820" w:type="dxa"/>
            <w:tcBorders>
              <w:left w:val="single" w:sz="12" w:space="0" w:color="auto"/>
            </w:tcBorders>
          </w:tcPr>
          <w:p w14:paraId="3B59711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15414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5B134F41" w14:textId="77777777" w:rsidTr="00B27DCC">
        <w:trPr>
          <w:jc w:val="center"/>
        </w:trPr>
        <w:tc>
          <w:tcPr>
            <w:tcW w:w="4820" w:type="dxa"/>
            <w:tcBorders>
              <w:left w:val="single" w:sz="12" w:space="0" w:color="auto"/>
            </w:tcBorders>
          </w:tcPr>
          <w:p w14:paraId="65D06F1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841B040" w14:textId="77777777" w:rsidR="00E86E7B" w:rsidRPr="00816C4A" w:rsidRDefault="00E86E7B" w:rsidP="00B27DCC">
            <w:pPr>
              <w:pStyle w:val="TAC"/>
              <w:ind w:left="284" w:hanging="284"/>
              <w:rPr>
                <w:lang w:eastAsia="en-GB"/>
              </w:rPr>
            </w:pPr>
          </w:p>
        </w:tc>
      </w:tr>
      <w:tr w:rsidR="00E86E7B" w:rsidRPr="00816C4A" w14:paraId="4A6A88CA" w14:textId="77777777" w:rsidTr="00B27DCC">
        <w:trPr>
          <w:jc w:val="center"/>
        </w:trPr>
        <w:tc>
          <w:tcPr>
            <w:tcW w:w="4820" w:type="dxa"/>
            <w:tcBorders>
              <w:left w:val="single" w:sz="12" w:space="0" w:color="auto"/>
            </w:tcBorders>
          </w:tcPr>
          <w:p w14:paraId="0ED45FC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46C50F5" w14:textId="77777777" w:rsidR="00E86E7B" w:rsidRPr="00816C4A" w:rsidRDefault="00E86E7B" w:rsidP="00B27DCC">
            <w:pPr>
              <w:pStyle w:val="TAC"/>
              <w:ind w:left="284" w:hanging="284"/>
              <w:rPr>
                <w:lang w:eastAsia="en-GB"/>
              </w:rPr>
            </w:pPr>
          </w:p>
        </w:tc>
      </w:tr>
      <w:tr w:rsidR="00E86E7B" w:rsidRPr="00816C4A" w14:paraId="27428EBC" w14:textId="77777777" w:rsidTr="00B27DCC">
        <w:trPr>
          <w:jc w:val="center"/>
        </w:trPr>
        <w:tc>
          <w:tcPr>
            <w:tcW w:w="4820" w:type="dxa"/>
            <w:tcBorders>
              <w:left w:val="single" w:sz="12" w:space="0" w:color="auto"/>
            </w:tcBorders>
          </w:tcPr>
          <w:p w14:paraId="740E99A7"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6F298790"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5C65B5A6" w14:textId="77777777" w:rsidTr="00B27DCC">
        <w:trPr>
          <w:jc w:val="center"/>
        </w:trPr>
        <w:tc>
          <w:tcPr>
            <w:tcW w:w="4820" w:type="dxa"/>
            <w:tcBorders>
              <w:left w:val="single" w:sz="12" w:space="0" w:color="auto"/>
            </w:tcBorders>
          </w:tcPr>
          <w:p w14:paraId="3F6A79A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2CA77E0" w14:textId="77777777" w:rsidR="00E86E7B" w:rsidRPr="00816C4A" w:rsidRDefault="00E86E7B" w:rsidP="00B27DCC">
            <w:pPr>
              <w:pStyle w:val="TAC"/>
              <w:ind w:left="284" w:hanging="284"/>
              <w:rPr>
                <w:lang w:eastAsia="en-GB"/>
              </w:rPr>
            </w:pPr>
          </w:p>
        </w:tc>
      </w:tr>
      <w:tr w:rsidR="00E86E7B" w:rsidRPr="00816C4A" w14:paraId="584AC0D1" w14:textId="77777777" w:rsidTr="00B27DCC">
        <w:trPr>
          <w:jc w:val="center"/>
        </w:trPr>
        <w:tc>
          <w:tcPr>
            <w:tcW w:w="4820" w:type="dxa"/>
            <w:tcBorders>
              <w:left w:val="single" w:sz="12" w:space="0" w:color="auto"/>
            </w:tcBorders>
          </w:tcPr>
          <w:p w14:paraId="44F6831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00FBE6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7086656" w14:textId="77777777" w:rsidR="00E86E7B" w:rsidRPr="00816C4A" w:rsidRDefault="00E86E7B" w:rsidP="00B27DCC">
            <w:pPr>
              <w:pStyle w:val="TAC"/>
              <w:ind w:left="284" w:hanging="284"/>
              <w:rPr>
                <w:lang w:eastAsia="en-GB"/>
              </w:rPr>
            </w:pPr>
          </w:p>
        </w:tc>
      </w:tr>
      <w:tr w:rsidR="00E86E7B" w:rsidRPr="00816C4A" w14:paraId="18C3AF3C" w14:textId="77777777" w:rsidTr="00B27DCC">
        <w:trPr>
          <w:jc w:val="center"/>
        </w:trPr>
        <w:tc>
          <w:tcPr>
            <w:tcW w:w="4820" w:type="dxa"/>
            <w:tcBorders>
              <w:left w:val="single" w:sz="12" w:space="0" w:color="auto"/>
            </w:tcBorders>
          </w:tcPr>
          <w:p w14:paraId="46D3E80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A78D657" w14:textId="77777777" w:rsidR="00E86E7B" w:rsidRPr="00816C4A" w:rsidRDefault="00E86E7B" w:rsidP="00B27DCC">
            <w:pPr>
              <w:pStyle w:val="TAC"/>
              <w:ind w:left="284" w:hanging="284"/>
              <w:rPr>
                <w:lang w:eastAsia="en-GB"/>
              </w:rPr>
            </w:pPr>
          </w:p>
        </w:tc>
      </w:tr>
      <w:tr w:rsidR="00E86E7B" w:rsidRPr="00816C4A" w14:paraId="26499544" w14:textId="77777777" w:rsidTr="00B27DCC">
        <w:trPr>
          <w:jc w:val="center"/>
        </w:trPr>
        <w:tc>
          <w:tcPr>
            <w:tcW w:w="8718" w:type="dxa"/>
            <w:gridSpan w:val="2"/>
            <w:tcBorders>
              <w:left w:val="single" w:sz="12" w:space="0" w:color="auto"/>
              <w:right w:val="single" w:sz="12" w:space="0" w:color="auto"/>
            </w:tcBorders>
          </w:tcPr>
          <w:p w14:paraId="26264C4B"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6FF01822" w14:textId="77777777" w:rsidR="00E86E7B" w:rsidRPr="00816C4A" w:rsidRDefault="00E86E7B" w:rsidP="00E86E7B">
      <w:pPr>
        <w:pStyle w:val="B5"/>
        <w:ind w:left="0" w:firstLine="0"/>
      </w:pPr>
    </w:p>
    <w:p w14:paraId="68DAC6A9"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61DF4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C043A68"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394168AB" w14:textId="77777777" w:rsidR="00E86E7B" w:rsidRPr="00816C4A" w:rsidRDefault="00E86E7B" w:rsidP="00B27DCC">
            <w:pPr>
              <w:pStyle w:val="TAH"/>
            </w:pPr>
          </w:p>
        </w:tc>
        <w:tc>
          <w:tcPr>
            <w:tcW w:w="1134" w:type="dxa"/>
            <w:tcBorders>
              <w:top w:val="single" w:sz="6" w:space="0" w:color="auto"/>
              <w:bottom w:val="single" w:sz="6" w:space="0" w:color="auto"/>
            </w:tcBorders>
          </w:tcPr>
          <w:p w14:paraId="1D594D8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05FEF82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181A830" w14:textId="77777777" w:rsidR="00E86E7B" w:rsidRPr="00816C4A" w:rsidRDefault="00E86E7B" w:rsidP="00B27DCC">
            <w:pPr>
              <w:pStyle w:val="TAH"/>
            </w:pPr>
            <w:r w:rsidRPr="00816C4A">
              <w:t>Network</w:t>
            </w:r>
          </w:p>
        </w:tc>
      </w:tr>
    </w:tbl>
    <w:p w14:paraId="463EB1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666BF10E" w14:textId="77777777" w:rsidTr="00B27DCC">
        <w:trPr>
          <w:jc w:val="center"/>
        </w:trPr>
        <w:tc>
          <w:tcPr>
            <w:tcW w:w="6239" w:type="dxa"/>
            <w:gridSpan w:val="2"/>
            <w:tcBorders>
              <w:left w:val="single" w:sz="12" w:space="0" w:color="auto"/>
              <w:right w:val="single" w:sz="12" w:space="0" w:color="auto"/>
            </w:tcBorders>
          </w:tcPr>
          <w:p w14:paraId="6E26ED56" w14:textId="77777777" w:rsidR="00E86E7B" w:rsidRPr="00816C4A" w:rsidRDefault="00E86E7B" w:rsidP="00B27DCC">
            <w:pPr>
              <w:pStyle w:val="TAC"/>
              <w:ind w:left="284" w:hanging="284"/>
            </w:pPr>
            <w:r w:rsidRPr="00816C4A">
              <w:t>Initial status – PDU session not established</w:t>
            </w:r>
          </w:p>
        </w:tc>
      </w:tr>
      <w:tr w:rsidR="00E86E7B" w:rsidRPr="00816C4A" w14:paraId="166F04E6" w14:textId="77777777" w:rsidTr="00B27DCC">
        <w:trPr>
          <w:jc w:val="center"/>
        </w:trPr>
        <w:tc>
          <w:tcPr>
            <w:tcW w:w="3299" w:type="dxa"/>
            <w:tcBorders>
              <w:left w:val="single" w:sz="12" w:space="0" w:color="auto"/>
            </w:tcBorders>
          </w:tcPr>
          <w:p w14:paraId="560B86D1"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3FECE0" w14:textId="77777777" w:rsidR="00E86E7B" w:rsidRPr="00816C4A" w:rsidRDefault="00E86E7B" w:rsidP="00B27DCC">
            <w:pPr>
              <w:pStyle w:val="TAC"/>
              <w:jc w:val="left"/>
            </w:pPr>
          </w:p>
        </w:tc>
      </w:tr>
      <w:tr w:rsidR="00E86E7B" w:rsidRPr="00816C4A" w14:paraId="78792499" w14:textId="77777777" w:rsidTr="00B27DCC">
        <w:trPr>
          <w:jc w:val="center"/>
        </w:trPr>
        <w:tc>
          <w:tcPr>
            <w:tcW w:w="3299" w:type="dxa"/>
            <w:tcBorders>
              <w:left w:val="single" w:sz="12" w:space="0" w:color="auto"/>
            </w:tcBorders>
          </w:tcPr>
          <w:p w14:paraId="3C1BB5E2"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E1D8023"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1CC97ACF" w14:textId="77777777" w:rsidR="00E86E7B" w:rsidRPr="00816C4A" w:rsidRDefault="00E86E7B" w:rsidP="00B27DCC">
            <w:pPr>
              <w:pStyle w:val="TAC"/>
              <w:ind w:left="284" w:hanging="284"/>
            </w:pPr>
          </w:p>
        </w:tc>
      </w:tr>
      <w:tr w:rsidR="00E86E7B" w:rsidRPr="00816C4A" w14:paraId="1E9CFF23" w14:textId="77777777" w:rsidTr="00B27DCC">
        <w:trPr>
          <w:jc w:val="center"/>
        </w:trPr>
        <w:tc>
          <w:tcPr>
            <w:tcW w:w="3299" w:type="dxa"/>
            <w:tcBorders>
              <w:left w:val="single" w:sz="12" w:space="0" w:color="auto"/>
            </w:tcBorders>
          </w:tcPr>
          <w:p w14:paraId="5A7DF3C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2CFDC5E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0A3E5896" w14:textId="77777777" w:rsidTr="00B27DCC">
        <w:trPr>
          <w:jc w:val="center"/>
        </w:trPr>
        <w:tc>
          <w:tcPr>
            <w:tcW w:w="3299" w:type="dxa"/>
            <w:tcBorders>
              <w:left w:val="single" w:sz="12" w:space="0" w:color="auto"/>
            </w:tcBorders>
          </w:tcPr>
          <w:p w14:paraId="07F4B69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20E50CB" w14:textId="77777777" w:rsidR="00E86E7B" w:rsidRPr="00816C4A" w:rsidRDefault="00E86E7B" w:rsidP="00B27DCC">
            <w:pPr>
              <w:pStyle w:val="TAC"/>
              <w:ind w:left="284" w:hanging="284"/>
            </w:pPr>
          </w:p>
        </w:tc>
      </w:tr>
      <w:tr w:rsidR="00E86E7B" w:rsidRPr="00816C4A" w14:paraId="52D09FA4" w14:textId="77777777" w:rsidTr="00B27DCC">
        <w:trPr>
          <w:jc w:val="center"/>
        </w:trPr>
        <w:tc>
          <w:tcPr>
            <w:tcW w:w="3299" w:type="dxa"/>
            <w:tcBorders>
              <w:left w:val="single" w:sz="12" w:space="0" w:color="auto"/>
            </w:tcBorders>
          </w:tcPr>
          <w:p w14:paraId="14D927F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9E00946" w14:textId="77777777" w:rsidR="00E86E7B" w:rsidRPr="00816C4A" w:rsidRDefault="00E86E7B" w:rsidP="00B27DCC">
            <w:pPr>
              <w:pStyle w:val="TAC"/>
              <w:ind w:left="284" w:hanging="284"/>
            </w:pPr>
          </w:p>
        </w:tc>
      </w:tr>
      <w:tr w:rsidR="00E86E7B" w:rsidRPr="00816C4A" w14:paraId="78E981A2" w14:textId="77777777" w:rsidTr="00B27DCC">
        <w:trPr>
          <w:jc w:val="center"/>
        </w:trPr>
        <w:tc>
          <w:tcPr>
            <w:tcW w:w="3299" w:type="dxa"/>
            <w:tcBorders>
              <w:left w:val="single" w:sz="12" w:space="0" w:color="auto"/>
            </w:tcBorders>
          </w:tcPr>
          <w:p w14:paraId="28892EEC"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31D9CD21"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0B9F4A13" w14:textId="77777777" w:rsidR="00E86E7B" w:rsidRPr="00816C4A" w:rsidRDefault="00E86E7B" w:rsidP="00B27DCC">
            <w:pPr>
              <w:pStyle w:val="TAC"/>
              <w:ind w:left="284" w:hanging="284"/>
            </w:pPr>
          </w:p>
        </w:tc>
      </w:tr>
      <w:tr w:rsidR="00E86E7B" w:rsidRPr="00816C4A" w14:paraId="668A8F79" w14:textId="77777777" w:rsidTr="00B27DCC">
        <w:trPr>
          <w:jc w:val="center"/>
        </w:trPr>
        <w:tc>
          <w:tcPr>
            <w:tcW w:w="3299" w:type="dxa"/>
            <w:tcBorders>
              <w:left w:val="single" w:sz="12" w:space="0" w:color="auto"/>
            </w:tcBorders>
          </w:tcPr>
          <w:p w14:paraId="311F0FA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FA92203" w14:textId="77777777" w:rsidR="00E86E7B" w:rsidRPr="00816C4A" w:rsidRDefault="00E86E7B" w:rsidP="00B27DCC">
            <w:pPr>
              <w:pStyle w:val="TAC"/>
              <w:ind w:left="284" w:hanging="284"/>
            </w:pPr>
          </w:p>
        </w:tc>
      </w:tr>
      <w:tr w:rsidR="00E86E7B" w:rsidRPr="00816C4A" w14:paraId="1369DBF7" w14:textId="77777777" w:rsidTr="00B27DCC">
        <w:trPr>
          <w:jc w:val="center"/>
        </w:trPr>
        <w:tc>
          <w:tcPr>
            <w:tcW w:w="6239" w:type="dxa"/>
            <w:gridSpan w:val="2"/>
            <w:tcBorders>
              <w:left w:val="single" w:sz="12" w:space="0" w:color="auto"/>
              <w:right w:val="single" w:sz="12" w:space="0" w:color="auto"/>
            </w:tcBorders>
          </w:tcPr>
          <w:p w14:paraId="6CAF129C" w14:textId="77777777" w:rsidR="00E86E7B" w:rsidRPr="00816C4A" w:rsidRDefault="00E86E7B" w:rsidP="00B27DCC">
            <w:pPr>
              <w:pStyle w:val="TAC"/>
              <w:ind w:left="284" w:hanging="284"/>
            </w:pPr>
            <w:r w:rsidRPr="00816C4A">
              <w:t xml:space="preserve"> Final Status – PDU session established</w:t>
            </w:r>
          </w:p>
        </w:tc>
      </w:tr>
    </w:tbl>
    <w:p w14:paraId="5F285EC8" w14:textId="77777777" w:rsidR="00E86E7B" w:rsidRPr="00816C4A" w:rsidRDefault="00E86E7B" w:rsidP="00E86E7B">
      <w:pPr>
        <w:pStyle w:val="B5"/>
        <w:ind w:left="0" w:firstLine="0"/>
      </w:pPr>
    </w:p>
    <w:p w14:paraId="2AC90682" w14:textId="77777777" w:rsidR="00E86E7B" w:rsidRPr="00816C4A" w:rsidRDefault="00E86E7B" w:rsidP="00E86E7B">
      <w:pPr>
        <w:pStyle w:val="TH"/>
      </w:pPr>
      <w:r w:rsidRPr="00816C4A">
        <w:t>Figure T.2.3 Successful PDU session establishment procedure</w:t>
      </w:r>
    </w:p>
    <w:p w14:paraId="7D0B799F" w14:textId="77777777" w:rsidR="00E86E7B" w:rsidRPr="00816C4A" w:rsidRDefault="00E86E7B" w:rsidP="00AA4E81">
      <w:pPr>
        <w:pStyle w:val="Heading1"/>
      </w:pPr>
      <w:bookmarkStart w:id="3843" w:name="_Toc3201137"/>
      <w:bookmarkStart w:id="3844" w:name="_Toc20392880"/>
      <w:bookmarkStart w:id="3845" w:name="_Toc27774527"/>
      <w:bookmarkStart w:id="3846" w:name="_Toc36482987"/>
      <w:bookmarkStart w:id="3847" w:name="_Toc36484649"/>
      <w:bookmarkStart w:id="3848" w:name="_Toc44933579"/>
      <w:bookmarkStart w:id="3849" w:name="_Toc50972532"/>
      <w:bookmarkStart w:id="3850" w:name="_Toc163046020"/>
      <w:r w:rsidRPr="00816C4A">
        <w:t>T.3</w:t>
      </w:r>
      <w:r w:rsidRPr="00816C4A">
        <w:tab/>
        <w:t>Rejected activation of PDP/PDN/PDU request flow example</w:t>
      </w:r>
      <w:bookmarkEnd w:id="3843"/>
      <w:bookmarkEnd w:id="3844"/>
      <w:bookmarkEnd w:id="3845"/>
      <w:bookmarkEnd w:id="3846"/>
      <w:bookmarkEnd w:id="3847"/>
      <w:bookmarkEnd w:id="3848"/>
      <w:bookmarkEnd w:id="3849"/>
      <w:bookmarkEnd w:id="3850"/>
    </w:p>
    <w:p w14:paraId="3C45C52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7637A61"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A8E3FF"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793F996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17EC2616"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97DD99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11F150" w14:textId="77777777" w:rsidR="00E86E7B" w:rsidRPr="00816C4A" w:rsidRDefault="00E86E7B" w:rsidP="00B27DCC">
            <w:pPr>
              <w:pStyle w:val="TAH"/>
              <w:rPr>
                <w:lang w:eastAsia="en-GB"/>
              </w:rPr>
            </w:pPr>
            <w:r w:rsidRPr="00816C4A">
              <w:rPr>
                <w:lang w:eastAsia="en-GB"/>
              </w:rPr>
              <w:t>Network</w:t>
            </w:r>
          </w:p>
        </w:tc>
      </w:tr>
    </w:tbl>
    <w:p w14:paraId="6E5ABFCA"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09FDA405" w14:textId="77777777" w:rsidTr="00B27DCC">
        <w:trPr>
          <w:jc w:val="center"/>
        </w:trPr>
        <w:tc>
          <w:tcPr>
            <w:tcW w:w="8789" w:type="dxa"/>
            <w:gridSpan w:val="2"/>
            <w:tcBorders>
              <w:left w:val="single" w:sz="12" w:space="0" w:color="auto"/>
              <w:right w:val="single" w:sz="12" w:space="0" w:color="auto"/>
            </w:tcBorders>
          </w:tcPr>
          <w:p w14:paraId="2A7C9F72"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053F858" w14:textId="77777777" w:rsidTr="00B27DCC">
        <w:trPr>
          <w:jc w:val="center"/>
        </w:trPr>
        <w:tc>
          <w:tcPr>
            <w:tcW w:w="4820" w:type="dxa"/>
            <w:tcBorders>
              <w:left w:val="single" w:sz="12" w:space="0" w:color="auto"/>
            </w:tcBorders>
          </w:tcPr>
          <w:p w14:paraId="628A11D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5DBE7AE" w14:textId="77777777" w:rsidR="00E86E7B" w:rsidRPr="00816C4A" w:rsidRDefault="00E86E7B" w:rsidP="00B27DCC">
            <w:pPr>
              <w:pStyle w:val="TAC"/>
              <w:jc w:val="left"/>
              <w:rPr>
                <w:lang w:eastAsia="en-GB"/>
              </w:rPr>
            </w:pPr>
          </w:p>
        </w:tc>
      </w:tr>
      <w:tr w:rsidR="00E86E7B" w:rsidRPr="00816C4A" w14:paraId="499F8459" w14:textId="77777777" w:rsidTr="00B27DCC">
        <w:trPr>
          <w:jc w:val="center"/>
        </w:trPr>
        <w:tc>
          <w:tcPr>
            <w:tcW w:w="4820" w:type="dxa"/>
            <w:tcBorders>
              <w:left w:val="single" w:sz="12" w:space="0" w:color="auto"/>
            </w:tcBorders>
          </w:tcPr>
          <w:p w14:paraId="706B24A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6A0EF5" w14:textId="77777777" w:rsidR="00E86E7B" w:rsidRPr="00816C4A" w:rsidRDefault="00E86E7B" w:rsidP="00B27DCC">
            <w:pPr>
              <w:pStyle w:val="TAC"/>
              <w:ind w:left="284" w:hanging="284"/>
              <w:rPr>
                <w:lang w:eastAsia="en-GB"/>
              </w:rPr>
            </w:pPr>
          </w:p>
          <w:p w14:paraId="54CCA33F" w14:textId="77777777" w:rsidR="00E86E7B" w:rsidRPr="00816C4A" w:rsidRDefault="00E86E7B" w:rsidP="00B27DCC">
            <w:pPr>
              <w:pStyle w:val="TAC"/>
              <w:ind w:left="284" w:hanging="284"/>
              <w:rPr>
                <w:lang w:eastAsia="en-GB"/>
              </w:rPr>
            </w:pPr>
          </w:p>
        </w:tc>
      </w:tr>
      <w:tr w:rsidR="00E86E7B" w:rsidRPr="00816C4A" w14:paraId="7B610B54" w14:textId="77777777" w:rsidTr="00B27DCC">
        <w:trPr>
          <w:jc w:val="center"/>
        </w:trPr>
        <w:tc>
          <w:tcPr>
            <w:tcW w:w="4820" w:type="dxa"/>
            <w:tcBorders>
              <w:left w:val="single" w:sz="12" w:space="0" w:color="auto"/>
            </w:tcBorders>
          </w:tcPr>
          <w:p w14:paraId="07A529B8"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63E3416"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674BD88E" w14:textId="77777777" w:rsidTr="00B27DCC">
        <w:trPr>
          <w:jc w:val="center"/>
        </w:trPr>
        <w:tc>
          <w:tcPr>
            <w:tcW w:w="4820" w:type="dxa"/>
            <w:tcBorders>
              <w:left w:val="single" w:sz="12" w:space="0" w:color="auto"/>
            </w:tcBorders>
          </w:tcPr>
          <w:p w14:paraId="54FC7F7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5B2CC13" w14:textId="77777777" w:rsidR="00E86E7B" w:rsidRPr="00816C4A" w:rsidRDefault="00E86E7B" w:rsidP="00B27DCC">
            <w:pPr>
              <w:pStyle w:val="TAC"/>
              <w:ind w:left="284" w:hanging="284"/>
              <w:rPr>
                <w:lang w:eastAsia="en-GB"/>
              </w:rPr>
            </w:pPr>
          </w:p>
        </w:tc>
      </w:tr>
      <w:tr w:rsidR="00E86E7B" w:rsidRPr="00816C4A" w14:paraId="6F6093A7" w14:textId="77777777" w:rsidTr="00B27DCC">
        <w:trPr>
          <w:jc w:val="center"/>
        </w:trPr>
        <w:tc>
          <w:tcPr>
            <w:tcW w:w="4820" w:type="dxa"/>
            <w:tcBorders>
              <w:left w:val="single" w:sz="12" w:space="0" w:color="auto"/>
            </w:tcBorders>
          </w:tcPr>
          <w:p w14:paraId="63BFAFE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4BCC1579" w14:textId="77777777" w:rsidR="00E86E7B" w:rsidRPr="00816C4A" w:rsidRDefault="00E86E7B" w:rsidP="00B27DCC">
            <w:pPr>
              <w:pStyle w:val="TAC"/>
              <w:ind w:left="284" w:hanging="284"/>
              <w:rPr>
                <w:lang w:eastAsia="en-GB"/>
              </w:rPr>
            </w:pPr>
          </w:p>
        </w:tc>
      </w:tr>
      <w:tr w:rsidR="00E86E7B" w:rsidRPr="00816C4A" w14:paraId="4ADF0B47" w14:textId="77777777" w:rsidTr="00B27DCC">
        <w:trPr>
          <w:jc w:val="center"/>
        </w:trPr>
        <w:tc>
          <w:tcPr>
            <w:tcW w:w="4820" w:type="dxa"/>
            <w:tcBorders>
              <w:left w:val="single" w:sz="12" w:space="0" w:color="auto"/>
            </w:tcBorders>
          </w:tcPr>
          <w:p w14:paraId="670D5F8F"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0717CE63"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375572D9" w14:textId="77777777" w:rsidR="00E86E7B" w:rsidRPr="00816C4A" w:rsidRDefault="00E86E7B" w:rsidP="00B27DCC">
            <w:pPr>
              <w:pStyle w:val="TAC"/>
              <w:keepNext w:val="0"/>
              <w:ind w:left="284" w:hanging="284"/>
              <w:rPr>
                <w:lang w:eastAsia="en-GB"/>
              </w:rPr>
            </w:pPr>
          </w:p>
          <w:p w14:paraId="6423C23A" w14:textId="77777777" w:rsidR="00E86E7B" w:rsidRPr="00816C4A" w:rsidRDefault="00E86E7B" w:rsidP="00B27DCC">
            <w:pPr>
              <w:pStyle w:val="TAC"/>
              <w:keepNext w:val="0"/>
              <w:ind w:left="284" w:hanging="284"/>
              <w:rPr>
                <w:lang w:eastAsia="en-GB"/>
              </w:rPr>
            </w:pPr>
          </w:p>
        </w:tc>
      </w:tr>
      <w:tr w:rsidR="00E86E7B" w:rsidRPr="00816C4A" w14:paraId="18BFFD64" w14:textId="77777777" w:rsidTr="00B27DCC">
        <w:trPr>
          <w:jc w:val="center"/>
        </w:trPr>
        <w:tc>
          <w:tcPr>
            <w:tcW w:w="4820" w:type="dxa"/>
            <w:tcBorders>
              <w:left w:val="single" w:sz="12" w:space="0" w:color="auto"/>
            </w:tcBorders>
          </w:tcPr>
          <w:p w14:paraId="69C0855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9C79586" w14:textId="77777777" w:rsidR="00E86E7B" w:rsidRPr="00816C4A" w:rsidRDefault="00E86E7B" w:rsidP="00B27DCC">
            <w:pPr>
              <w:pStyle w:val="TAC"/>
              <w:ind w:left="284" w:hanging="284"/>
              <w:rPr>
                <w:lang w:eastAsia="en-GB"/>
              </w:rPr>
            </w:pPr>
          </w:p>
        </w:tc>
      </w:tr>
      <w:tr w:rsidR="00E86E7B" w:rsidRPr="00816C4A" w14:paraId="0273E623" w14:textId="77777777" w:rsidTr="00B27DCC">
        <w:trPr>
          <w:jc w:val="center"/>
        </w:trPr>
        <w:tc>
          <w:tcPr>
            <w:tcW w:w="4820" w:type="dxa"/>
            <w:tcBorders>
              <w:left w:val="single" w:sz="12" w:space="0" w:color="auto"/>
            </w:tcBorders>
          </w:tcPr>
          <w:p w14:paraId="1868924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EC0D3C1"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4688A021" w14:textId="77777777" w:rsidR="00E86E7B" w:rsidRPr="00816C4A" w:rsidRDefault="00E86E7B" w:rsidP="00B27DCC">
            <w:pPr>
              <w:pStyle w:val="TAC"/>
              <w:ind w:left="284" w:hanging="284"/>
              <w:rPr>
                <w:lang w:eastAsia="en-GB"/>
              </w:rPr>
            </w:pPr>
          </w:p>
        </w:tc>
      </w:tr>
      <w:tr w:rsidR="00E86E7B" w:rsidRPr="00816C4A" w14:paraId="47C2BE55" w14:textId="77777777" w:rsidTr="00B27DCC">
        <w:trPr>
          <w:jc w:val="center"/>
        </w:trPr>
        <w:tc>
          <w:tcPr>
            <w:tcW w:w="4820" w:type="dxa"/>
            <w:tcBorders>
              <w:left w:val="single" w:sz="12" w:space="0" w:color="auto"/>
            </w:tcBorders>
          </w:tcPr>
          <w:p w14:paraId="33507F8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238CAA4" w14:textId="77777777" w:rsidR="00E86E7B" w:rsidRPr="00816C4A" w:rsidRDefault="00E86E7B" w:rsidP="00B27DCC">
            <w:pPr>
              <w:pStyle w:val="TAC"/>
              <w:ind w:left="284" w:hanging="284"/>
              <w:rPr>
                <w:lang w:eastAsia="en-GB"/>
              </w:rPr>
            </w:pPr>
          </w:p>
        </w:tc>
      </w:tr>
      <w:tr w:rsidR="00E86E7B" w:rsidRPr="00816C4A" w14:paraId="220A17D1" w14:textId="77777777" w:rsidTr="00B27DCC">
        <w:trPr>
          <w:jc w:val="center"/>
        </w:trPr>
        <w:tc>
          <w:tcPr>
            <w:tcW w:w="8789" w:type="dxa"/>
            <w:gridSpan w:val="2"/>
            <w:tcBorders>
              <w:left w:val="single" w:sz="12" w:space="0" w:color="auto"/>
              <w:right w:val="single" w:sz="12" w:space="0" w:color="auto"/>
            </w:tcBorders>
          </w:tcPr>
          <w:p w14:paraId="150CAB08"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8407275" w14:textId="77777777" w:rsidR="00E86E7B" w:rsidRPr="00816C4A" w:rsidRDefault="00E86E7B" w:rsidP="00E86E7B">
      <w:pPr>
        <w:pStyle w:val="B5"/>
        <w:ind w:left="0" w:firstLine="0"/>
        <w:rPr>
          <w:lang w:val="fr-FR"/>
        </w:rPr>
      </w:pPr>
    </w:p>
    <w:p w14:paraId="5B73E1EC" w14:textId="77777777" w:rsidR="00E86E7B" w:rsidRPr="00816C4A" w:rsidRDefault="00E86E7B" w:rsidP="00E86E7B">
      <w:pPr>
        <w:pStyle w:val="TF"/>
        <w:keepLines w:val="0"/>
      </w:pPr>
      <w:r w:rsidRPr="00816C4A">
        <w:lastRenderedPageBreak/>
        <w:t>Figure T.3.1 Rejected PDP context activation procedure when initiated by the ME</w:t>
      </w:r>
    </w:p>
    <w:p w14:paraId="07AEF879"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73662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E7EF65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47BD9D9B"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0542504"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71CDEE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99FEC3B" w14:textId="77777777" w:rsidR="00E86E7B" w:rsidRPr="00816C4A" w:rsidRDefault="00E86E7B" w:rsidP="00B27DCC">
            <w:pPr>
              <w:pStyle w:val="TAH"/>
              <w:rPr>
                <w:lang w:eastAsia="en-GB"/>
              </w:rPr>
            </w:pPr>
            <w:r w:rsidRPr="00816C4A">
              <w:rPr>
                <w:lang w:eastAsia="en-GB"/>
              </w:rPr>
              <w:t>Network</w:t>
            </w:r>
          </w:p>
        </w:tc>
      </w:tr>
    </w:tbl>
    <w:p w14:paraId="0C72BA7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43F9912D" w14:textId="77777777" w:rsidTr="00B27DCC">
        <w:trPr>
          <w:jc w:val="center"/>
        </w:trPr>
        <w:tc>
          <w:tcPr>
            <w:tcW w:w="8718" w:type="dxa"/>
            <w:gridSpan w:val="2"/>
            <w:tcBorders>
              <w:left w:val="single" w:sz="12" w:space="0" w:color="auto"/>
              <w:right w:val="single" w:sz="12" w:space="0" w:color="auto"/>
            </w:tcBorders>
          </w:tcPr>
          <w:p w14:paraId="28684A5D"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20C7FE27" w14:textId="77777777" w:rsidTr="00B27DCC">
        <w:trPr>
          <w:jc w:val="center"/>
        </w:trPr>
        <w:tc>
          <w:tcPr>
            <w:tcW w:w="4820" w:type="dxa"/>
            <w:tcBorders>
              <w:left w:val="single" w:sz="12" w:space="0" w:color="auto"/>
            </w:tcBorders>
          </w:tcPr>
          <w:p w14:paraId="5843387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5D96A19" w14:textId="77777777" w:rsidR="00E86E7B" w:rsidRPr="00816C4A" w:rsidRDefault="00E86E7B" w:rsidP="00B27DCC">
            <w:pPr>
              <w:pStyle w:val="TAC"/>
              <w:jc w:val="left"/>
              <w:rPr>
                <w:lang w:eastAsia="en-GB"/>
              </w:rPr>
            </w:pPr>
          </w:p>
        </w:tc>
      </w:tr>
      <w:tr w:rsidR="00E86E7B" w:rsidRPr="00816C4A" w14:paraId="68C42FAC" w14:textId="77777777" w:rsidTr="00B27DCC">
        <w:trPr>
          <w:jc w:val="center"/>
        </w:trPr>
        <w:tc>
          <w:tcPr>
            <w:tcW w:w="4820" w:type="dxa"/>
            <w:tcBorders>
              <w:left w:val="single" w:sz="12" w:space="0" w:color="auto"/>
            </w:tcBorders>
          </w:tcPr>
          <w:p w14:paraId="336DD312"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7471629"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1D29D45A" w14:textId="77777777" w:rsidR="00E86E7B" w:rsidRPr="00816C4A" w:rsidRDefault="00E86E7B" w:rsidP="00B27DCC">
            <w:pPr>
              <w:pStyle w:val="TAC"/>
              <w:ind w:left="284" w:hanging="284"/>
              <w:rPr>
                <w:lang w:eastAsia="en-GB"/>
              </w:rPr>
            </w:pPr>
          </w:p>
        </w:tc>
      </w:tr>
      <w:tr w:rsidR="00E86E7B" w:rsidRPr="00816C4A" w14:paraId="7525D44A" w14:textId="77777777" w:rsidTr="00B27DCC">
        <w:trPr>
          <w:jc w:val="center"/>
        </w:trPr>
        <w:tc>
          <w:tcPr>
            <w:tcW w:w="4820" w:type="dxa"/>
            <w:tcBorders>
              <w:left w:val="single" w:sz="12" w:space="0" w:color="auto"/>
            </w:tcBorders>
          </w:tcPr>
          <w:p w14:paraId="4965D56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2B92DF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361B726" w14:textId="77777777" w:rsidTr="00B27DCC">
        <w:trPr>
          <w:jc w:val="center"/>
        </w:trPr>
        <w:tc>
          <w:tcPr>
            <w:tcW w:w="4820" w:type="dxa"/>
            <w:tcBorders>
              <w:left w:val="single" w:sz="12" w:space="0" w:color="auto"/>
            </w:tcBorders>
          </w:tcPr>
          <w:p w14:paraId="474E207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B40E36E" w14:textId="77777777" w:rsidR="00E86E7B" w:rsidRPr="00816C4A" w:rsidRDefault="00E86E7B" w:rsidP="00B27DCC">
            <w:pPr>
              <w:pStyle w:val="TAC"/>
              <w:ind w:left="284" w:hanging="284"/>
              <w:rPr>
                <w:lang w:eastAsia="en-GB"/>
              </w:rPr>
            </w:pPr>
          </w:p>
        </w:tc>
      </w:tr>
      <w:tr w:rsidR="00E86E7B" w:rsidRPr="00816C4A" w14:paraId="1EE6D902" w14:textId="77777777" w:rsidTr="00B27DCC">
        <w:trPr>
          <w:jc w:val="center"/>
        </w:trPr>
        <w:tc>
          <w:tcPr>
            <w:tcW w:w="4820" w:type="dxa"/>
            <w:tcBorders>
              <w:left w:val="single" w:sz="12" w:space="0" w:color="auto"/>
            </w:tcBorders>
          </w:tcPr>
          <w:p w14:paraId="76BBEB8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247286E" w14:textId="77777777" w:rsidR="00E86E7B" w:rsidRPr="00816C4A" w:rsidRDefault="00E86E7B" w:rsidP="00B27DCC">
            <w:pPr>
              <w:pStyle w:val="TAC"/>
              <w:ind w:left="284" w:hanging="284"/>
              <w:rPr>
                <w:lang w:eastAsia="en-GB"/>
              </w:rPr>
            </w:pPr>
          </w:p>
        </w:tc>
      </w:tr>
      <w:tr w:rsidR="00E86E7B" w:rsidRPr="00816C4A" w14:paraId="38BF1DC7" w14:textId="77777777" w:rsidTr="00B27DCC">
        <w:trPr>
          <w:jc w:val="center"/>
        </w:trPr>
        <w:tc>
          <w:tcPr>
            <w:tcW w:w="4820" w:type="dxa"/>
            <w:tcBorders>
              <w:left w:val="single" w:sz="12" w:space="0" w:color="auto"/>
            </w:tcBorders>
          </w:tcPr>
          <w:p w14:paraId="191FDB6D"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763192D3"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66DAABA0" w14:textId="77777777" w:rsidR="00E86E7B" w:rsidRPr="00816C4A" w:rsidRDefault="00E86E7B" w:rsidP="00B27DCC">
            <w:pPr>
              <w:pStyle w:val="TAC"/>
              <w:keepNext w:val="0"/>
              <w:ind w:left="284" w:hanging="284"/>
              <w:rPr>
                <w:rFonts w:ascii="Symbol" w:hAnsi="Symbol"/>
                <w:lang w:eastAsia="en-GB"/>
              </w:rPr>
            </w:pPr>
          </w:p>
          <w:p w14:paraId="6DF70671" w14:textId="77777777" w:rsidR="00E86E7B" w:rsidRPr="00816C4A" w:rsidRDefault="00E86E7B" w:rsidP="00B27DCC">
            <w:pPr>
              <w:pStyle w:val="TAC"/>
              <w:keepNext w:val="0"/>
              <w:ind w:left="284" w:hanging="284"/>
              <w:rPr>
                <w:lang w:eastAsia="en-GB"/>
              </w:rPr>
            </w:pPr>
          </w:p>
        </w:tc>
      </w:tr>
      <w:tr w:rsidR="00E86E7B" w:rsidRPr="00816C4A" w14:paraId="5CF99B12" w14:textId="77777777" w:rsidTr="00B27DCC">
        <w:trPr>
          <w:jc w:val="center"/>
        </w:trPr>
        <w:tc>
          <w:tcPr>
            <w:tcW w:w="4820" w:type="dxa"/>
            <w:tcBorders>
              <w:left w:val="single" w:sz="12" w:space="0" w:color="auto"/>
            </w:tcBorders>
          </w:tcPr>
          <w:p w14:paraId="16E63788"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8ED26E3" w14:textId="77777777" w:rsidR="00E86E7B" w:rsidRPr="00816C4A" w:rsidRDefault="00E86E7B" w:rsidP="00B27DCC">
            <w:pPr>
              <w:pStyle w:val="TAC"/>
              <w:ind w:left="284" w:hanging="284"/>
              <w:rPr>
                <w:lang w:eastAsia="en-GB"/>
              </w:rPr>
            </w:pPr>
          </w:p>
        </w:tc>
      </w:tr>
      <w:tr w:rsidR="00E86E7B" w:rsidRPr="00816C4A" w14:paraId="08BEBD62" w14:textId="77777777" w:rsidTr="00B27DCC">
        <w:trPr>
          <w:jc w:val="center"/>
        </w:trPr>
        <w:tc>
          <w:tcPr>
            <w:tcW w:w="4820" w:type="dxa"/>
            <w:tcBorders>
              <w:left w:val="single" w:sz="12" w:space="0" w:color="auto"/>
            </w:tcBorders>
          </w:tcPr>
          <w:p w14:paraId="6EBEDBC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B014944"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647A8F" w14:textId="77777777" w:rsidR="00E86E7B" w:rsidRPr="00816C4A" w:rsidRDefault="00E86E7B" w:rsidP="00B27DCC">
            <w:pPr>
              <w:pStyle w:val="TAC"/>
              <w:ind w:left="284" w:hanging="284"/>
              <w:rPr>
                <w:lang w:eastAsia="en-GB"/>
              </w:rPr>
            </w:pPr>
          </w:p>
        </w:tc>
      </w:tr>
      <w:tr w:rsidR="00E86E7B" w:rsidRPr="00816C4A" w14:paraId="1EAFB0A5" w14:textId="77777777" w:rsidTr="00B27DCC">
        <w:trPr>
          <w:jc w:val="center"/>
        </w:trPr>
        <w:tc>
          <w:tcPr>
            <w:tcW w:w="4820" w:type="dxa"/>
            <w:tcBorders>
              <w:left w:val="single" w:sz="12" w:space="0" w:color="auto"/>
            </w:tcBorders>
          </w:tcPr>
          <w:p w14:paraId="18740EC7"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67A848" w14:textId="77777777" w:rsidR="00E86E7B" w:rsidRPr="00816C4A" w:rsidRDefault="00E86E7B" w:rsidP="00B27DCC">
            <w:pPr>
              <w:pStyle w:val="TAC"/>
              <w:ind w:left="284" w:hanging="284"/>
              <w:rPr>
                <w:lang w:eastAsia="en-GB"/>
              </w:rPr>
            </w:pPr>
          </w:p>
        </w:tc>
      </w:tr>
      <w:tr w:rsidR="00E86E7B" w:rsidRPr="00816C4A" w14:paraId="230C8050" w14:textId="77777777" w:rsidTr="00B27DCC">
        <w:trPr>
          <w:jc w:val="center"/>
        </w:trPr>
        <w:tc>
          <w:tcPr>
            <w:tcW w:w="8718" w:type="dxa"/>
            <w:gridSpan w:val="2"/>
            <w:tcBorders>
              <w:left w:val="single" w:sz="12" w:space="0" w:color="auto"/>
              <w:right w:val="single" w:sz="12" w:space="0" w:color="auto"/>
            </w:tcBorders>
          </w:tcPr>
          <w:p w14:paraId="55185F4A"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31A33C27" w14:textId="77777777" w:rsidR="00E86E7B" w:rsidRPr="00816C4A" w:rsidRDefault="00E86E7B" w:rsidP="00E86E7B">
      <w:pPr>
        <w:pStyle w:val="B5"/>
        <w:ind w:left="0" w:firstLine="0"/>
      </w:pPr>
    </w:p>
    <w:p w14:paraId="5E477BC2"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17C203"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7763A846"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53B8DB9" w14:textId="77777777" w:rsidR="00E86E7B" w:rsidRPr="00816C4A" w:rsidRDefault="00E86E7B" w:rsidP="00B27DCC">
            <w:pPr>
              <w:pStyle w:val="TAH"/>
            </w:pPr>
          </w:p>
        </w:tc>
        <w:tc>
          <w:tcPr>
            <w:tcW w:w="1134" w:type="dxa"/>
            <w:tcBorders>
              <w:top w:val="single" w:sz="6" w:space="0" w:color="auto"/>
              <w:bottom w:val="single" w:sz="6" w:space="0" w:color="auto"/>
            </w:tcBorders>
          </w:tcPr>
          <w:p w14:paraId="18B8DBA2"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06CE9F23"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FBBA78E" w14:textId="77777777" w:rsidR="00E86E7B" w:rsidRPr="00816C4A" w:rsidRDefault="00E86E7B" w:rsidP="00B27DCC">
            <w:pPr>
              <w:pStyle w:val="TAH"/>
            </w:pPr>
            <w:r w:rsidRPr="00816C4A">
              <w:t>Network</w:t>
            </w:r>
          </w:p>
        </w:tc>
      </w:tr>
    </w:tbl>
    <w:p w14:paraId="337AB53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EC0D58B" w14:textId="77777777" w:rsidTr="00B27DCC">
        <w:trPr>
          <w:jc w:val="center"/>
        </w:trPr>
        <w:tc>
          <w:tcPr>
            <w:tcW w:w="6239" w:type="dxa"/>
            <w:gridSpan w:val="2"/>
            <w:tcBorders>
              <w:left w:val="single" w:sz="12" w:space="0" w:color="auto"/>
              <w:right w:val="single" w:sz="12" w:space="0" w:color="auto"/>
            </w:tcBorders>
          </w:tcPr>
          <w:p w14:paraId="058808A8" w14:textId="77777777" w:rsidR="00E86E7B" w:rsidRPr="00816C4A" w:rsidRDefault="00E86E7B" w:rsidP="00B27DCC">
            <w:pPr>
              <w:pStyle w:val="TAC"/>
              <w:ind w:left="284" w:hanging="284"/>
            </w:pPr>
            <w:r w:rsidRPr="00816C4A">
              <w:t>Initial status – PDU session not establihed</w:t>
            </w:r>
          </w:p>
        </w:tc>
      </w:tr>
      <w:tr w:rsidR="00E86E7B" w:rsidRPr="00816C4A" w14:paraId="159B396C" w14:textId="77777777" w:rsidTr="00B27DCC">
        <w:trPr>
          <w:jc w:val="center"/>
        </w:trPr>
        <w:tc>
          <w:tcPr>
            <w:tcW w:w="3299" w:type="dxa"/>
            <w:tcBorders>
              <w:left w:val="single" w:sz="12" w:space="0" w:color="auto"/>
            </w:tcBorders>
          </w:tcPr>
          <w:p w14:paraId="56CD1E6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613EDEC" w14:textId="77777777" w:rsidR="00E86E7B" w:rsidRPr="00816C4A" w:rsidRDefault="00E86E7B" w:rsidP="00B27DCC">
            <w:pPr>
              <w:pStyle w:val="TAC"/>
              <w:jc w:val="left"/>
            </w:pPr>
          </w:p>
        </w:tc>
      </w:tr>
      <w:tr w:rsidR="00E86E7B" w:rsidRPr="00816C4A" w14:paraId="654846B0" w14:textId="77777777" w:rsidTr="00B27DCC">
        <w:trPr>
          <w:jc w:val="center"/>
        </w:trPr>
        <w:tc>
          <w:tcPr>
            <w:tcW w:w="3299" w:type="dxa"/>
            <w:tcBorders>
              <w:left w:val="single" w:sz="12" w:space="0" w:color="auto"/>
            </w:tcBorders>
          </w:tcPr>
          <w:p w14:paraId="7EF6B10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8F28713"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6B34D7D0" w14:textId="77777777" w:rsidR="00E86E7B" w:rsidRPr="00816C4A" w:rsidRDefault="00E86E7B" w:rsidP="00B27DCC">
            <w:pPr>
              <w:pStyle w:val="TAC"/>
              <w:ind w:left="284" w:hanging="284"/>
            </w:pPr>
          </w:p>
        </w:tc>
      </w:tr>
      <w:tr w:rsidR="00E86E7B" w:rsidRPr="00816C4A" w14:paraId="24AC4102" w14:textId="77777777" w:rsidTr="00B27DCC">
        <w:trPr>
          <w:jc w:val="center"/>
        </w:trPr>
        <w:tc>
          <w:tcPr>
            <w:tcW w:w="3299" w:type="dxa"/>
            <w:tcBorders>
              <w:left w:val="single" w:sz="12" w:space="0" w:color="auto"/>
            </w:tcBorders>
          </w:tcPr>
          <w:p w14:paraId="20CCBF2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9CE269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52ECF71E" w14:textId="77777777" w:rsidTr="00B27DCC">
        <w:trPr>
          <w:jc w:val="center"/>
        </w:trPr>
        <w:tc>
          <w:tcPr>
            <w:tcW w:w="3299" w:type="dxa"/>
            <w:tcBorders>
              <w:left w:val="single" w:sz="12" w:space="0" w:color="auto"/>
            </w:tcBorders>
          </w:tcPr>
          <w:p w14:paraId="7F46B9B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750D44A" w14:textId="77777777" w:rsidR="00E86E7B" w:rsidRPr="00816C4A" w:rsidRDefault="00E86E7B" w:rsidP="00B27DCC">
            <w:pPr>
              <w:pStyle w:val="TAC"/>
              <w:ind w:left="284" w:hanging="284"/>
            </w:pPr>
          </w:p>
        </w:tc>
      </w:tr>
      <w:tr w:rsidR="00E86E7B" w:rsidRPr="00816C4A" w14:paraId="5E0391B3" w14:textId="77777777" w:rsidTr="00B27DCC">
        <w:trPr>
          <w:jc w:val="center"/>
        </w:trPr>
        <w:tc>
          <w:tcPr>
            <w:tcW w:w="3299" w:type="dxa"/>
            <w:tcBorders>
              <w:left w:val="single" w:sz="12" w:space="0" w:color="auto"/>
            </w:tcBorders>
          </w:tcPr>
          <w:p w14:paraId="67D12AB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E6183A1" w14:textId="77777777" w:rsidR="00E86E7B" w:rsidRPr="00816C4A" w:rsidRDefault="00E86E7B" w:rsidP="00B27DCC">
            <w:pPr>
              <w:pStyle w:val="TAC"/>
              <w:ind w:left="284" w:hanging="284"/>
            </w:pPr>
          </w:p>
        </w:tc>
      </w:tr>
      <w:tr w:rsidR="00E86E7B" w:rsidRPr="00816C4A" w14:paraId="3E824341" w14:textId="77777777" w:rsidTr="00B27DCC">
        <w:trPr>
          <w:jc w:val="center"/>
        </w:trPr>
        <w:tc>
          <w:tcPr>
            <w:tcW w:w="3299" w:type="dxa"/>
            <w:tcBorders>
              <w:left w:val="single" w:sz="12" w:space="0" w:color="auto"/>
            </w:tcBorders>
          </w:tcPr>
          <w:p w14:paraId="49F9748A"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1F8BD49" w14:textId="77777777" w:rsidR="00E86E7B" w:rsidRPr="00816C4A" w:rsidRDefault="00E86E7B" w:rsidP="00B27DCC">
            <w:pPr>
              <w:pStyle w:val="TAC"/>
              <w:ind w:left="284" w:hanging="284"/>
            </w:pPr>
          </w:p>
        </w:tc>
      </w:tr>
      <w:tr w:rsidR="00E86E7B" w:rsidRPr="00816C4A" w14:paraId="7DD36258" w14:textId="77777777" w:rsidTr="00B27DCC">
        <w:trPr>
          <w:jc w:val="center"/>
        </w:trPr>
        <w:tc>
          <w:tcPr>
            <w:tcW w:w="3299" w:type="dxa"/>
            <w:tcBorders>
              <w:left w:val="single" w:sz="12" w:space="0" w:color="auto"/>
            </w:tcBorders>
          </w:tcPr>
          <w:p w14:paraId="265AF52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0A7A954F"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1BBEB285" w14:textId="77777777" w:rsidR="00E86E7B" w:rsidRPr="00816C4A" w:rsidRDefault="00E86E7B" w:rsidP="00B27DCC">
            <w:pPr>
              <w:pStyle w:val="TAC"/>
              <w:ind w:left="284" w:hanging="284"/>
            </w:pPr>
          </w:p>
        </w:tc>
      </w:tr>
      <w:tr w:rsidR="00E86E7B" w:rsidRPr="00816C4A" w14:paraId="3B927B78" w14:textId="77777777" w:rsidTr="00B27DCC">
        <w:trPr>
          <w:jc w:val="center"/>
        </w:trPr>
        <w:tc>
          <w:tcPr>
            <w:tcW w:w="3299" w:type="dxa"/>
            <w:tcBorders>
              <w:left w:val="single" w:sz="12" w:space="0" w:color="auto"/>
            </w:tcBorders>
          </w:tcPr>
          <w:p w14:paraId="3170B57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4BEF6F6D" w14:textId="77777777" w:rsidR="00E86E7B" w:rsidRPr="00816C4A" w:rsidRDefault="00E86E7B" w:rsidP="00B27DCC">
            <w:pPr>
              <w:pStyle w:val="TAC"/>
              <w:ind w:left="284" w:hanging="284"/>
            </w:pPr>
          </w:p>
        </w:tc>
      </w:tr>
      <w:tr w:rsidR="00E86E7B" w:rsidRPr="00816C4A" w14:paraId="38252EFB" w14:textId="77777777" w:rsidTr="00B27DCC">
        <w:trPr>
          <w:jc w:val="center"/>
        </w:trPr>
        <w:tc>
          <w:tcPr>
            <w:tcW w:w="6239" w:type="dxa"/>
            <w:gridSpan w:val="2"/>
            <w:tcBorders>
              <w:left w:val="single" w:sz="12" w:space="0" w:color="auto"/>
              <w:right w:val="single" w:sz="12" w:space="0" w:color="auto"/>
            </w:tcBorders>
          </w:tcPr>
          <w:p w14:paraId="7D978062" w14:textId="77777777" w:rsidR="00E86E7B" w:rsidRPr="00816C4A" w:rsidRDefault="00E86E7B" w:rsidP="00B27DCC">
            <w:pPr>
              <w:pStyle w:val="TAC"/>
              <w:ind w:left="284" w:hanging="284"/>
            </w:pPr>
            <w:r w:rsidRPr="00816C4A">
              <w:t xml:space="preserve"> Final Status – PDU session not established</w:t>
            </w:r>
          </w:p>
        </w:tc>
      </w:tr>
    </w:tbl>
    <w:p w14:paraId="058824EF" w14:textId="77777777" w:rsidR="00E86E7B" w:rsidRPr="00816C4A" w:rsidRDefault="00E86E7B" w:rsidP="00E86E7B">
      <w:pPr>
        <w:pStyle w:val="B5"/>
        <w:ind w:left="0" w:firstLine="0"/>
      </w:pPr>
    </w:p>
    <w:p w14:paraId="52FD9ED1" w14:textId="77777777" w:rsidR="00E86E7B" w:rsidRPr="00816C4A" w:rsidRDefault="00E86E7B" w:rsidP="00E86E7B">
      <w:pPr>
        <w:pStyle w:val="TF"/>
        <w:keepLines w:val="0"/>
      </w:pPr>
      <w:r w:rsidRPr="00816C4A">
        <w:t>Figure T.3.3 Rejected PDU session establishment procedure when initiated by the ME</w:t>
      </w:r>
    </w:p>
    <w:p w14:paraId="66C2A864" w14:textId="77777777" w:rsidR="00E86E7B" w:rsidRPr="00816C4A" w:rsidRDefault="00E86E7B" w:rsidP="00E86E7B">
      <w:pPr>
        <w:pStyle w:val="TF"/>
        <w:keepLines w:val="0"/>
      </w:pPr>
    </w:p>
    <w:p w14:paraId="54C2F6D1" w14:textId="77777777" w:rsidR="00E86E7B" w:rsidRPr="00816C4A" w:rsidRDefault="00E86E7B" w:rsidP="00AA4E81">
      <w:pPr>
        <w:pStyle w:val="Heading1"/>
      </w:pPr>
      <w:bookmarkStart w:id="3851" w:name="_Toc3201138"/>
      <w:bookmarkStart w:id="3852" w:name="_Toc20392881"/>
      <w:bookmarkStart w:id="3853" w:name="_Toc27774528"/>
      <w:bookmarkStart w:id="3854" w:name="_Toc36482988"/>
      <w:bookmarkStart w:id="3855" w:name="_Toc36484650"/>
      <w:bookmarkStart w:id="3856" w:name="_Toc44933580"/>
      <w:bookmarkStart w:id="3857" w:name="_Toc50972533"/>
      <w:bookmarkStart w:id="3858" w:name="_Toc163046021"/>
      <w:r w:rsidRPr="00816C4A">
        <w:t>T.4</w:t>
      </w:r>
      <w:r w:rsidRPr="00816C4A">
        <w:tab/>
        <w:t>PDP/PDN/PDU Data connection deactivated flow example</w:t>
      </w:r>
      <w:bookmarkEnd w:id="3851"/>
      <w:bookmarkEnd w:id="3852"/>
      <w:bookmarkEnd w:id="3853"/>
      <w:bookmarkEnd w:id="3854"/>
      <w:bookmarkEnd w:id="3855"/>
      <w:bookmarkEnd w:id="3856"/>
      <w:bookmarkEnd w:id="3857"/>
      <w:bookmarkEnd w:id="3858"/>
    </w:p>
    <w:p w14:paraId="56839EBE"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020E7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26DD1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A113D2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263C534"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891330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5F9D43" w14:textId="77777777" w:rsidR="00E86E7B" w:rsidRPr="00816C4A" w:rsidRDefault="00E86E7B" w:rsidP="00B27DCC">
            <w:pPr>
              <w:pStyle w:val="TAH"/>
              <w:rPr>
                <w:lang w:eastAsia="en-GB"/>
              </w:rPr>
            </w:pPr>
            <w:r w:rsidRPr="00816C4A">
              <w:rPr>
                <w:lang w:eastAsia="en-GB"/>
              </w:rPr>
              <w:t>Network</w:t>
            </w:r>
          </w:p>
        </w:tc>
      </w:tr>
    </w:tbl>
    <w:p w14:paraId="696318F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0F89E7F" w14:textId="77777777" w:rsidTr="00B27DCC">
        <w:trPr>
          <w:jc w:val="center"/>
        </w:trPr>
        <w:tc>
          <w:tcPr>
            <w:tcW w:w="8789" w:type="dxa"/>
            <w:gridSpan w:val="2"/>
            <w:tcBorders>
              <w:left w:val="single" w:sz="12" w:space="0" w:color="auto"/>
              <w:right w:val="single" w:sz="12" w:space="0" w:color="auto"/>
            </w:tcBorders>
          </w:tcPr>
          <w:p w14:paraId="19C12016"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1CA6064F" w14:textId="77777777" w:rsidTr="00B27DCC">
        <w:trPr>
          <w:jc w:val="center"/>
        </w:trPr>
        <w:tc>
          <w:tcPr>
            <w:tcW w:w="4820" w:type="dxa"/>
            <w:tcBorders>
              <w:left w:val="single" w:sz="12" w:space="0" w:color="auto"/>
            </w:tcBorders>
          </w:tcPr>
          <w:p w14:paraId="7CE531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FB9F983" w14:textId="77777777" w:rsidR="00E86E7B" w:rsidRPr="00816C4A" w:rsidRDefault="00E86E7B" w:rsidP="00B27DCC">
            <w:pPr>
              <w:pStyle w:val="TAC"/>
              <w:jc w:val="left"/>
              <w:rPr>
                <w:lang w:eastAsia="en-GB"/>
              </w:rPr>
            </w:pPr>
          </w:p>
        </w:tc>
      </w:tr>
      <w:tr w:rsidR="00E86E7B" w:rsidRPr="00816C4A" w14:paraId="6F0BD273" w14:textId="77777777" w:rsidTr="00B27DCC">
        <w:trPr>
          <w:jc w:val="center"/>
        </w:trPr>
        <w:tc>
          <w:tcPr>
            <w:tcW w:w="4820" w:type="dxa"/>
            <w:tcBorders>
              <w:left w:val="single" w:sz="12" w:space="0" w:color="auto"/>
            </w:tcBorders>
          </w:tcPr>
          <w:p w14:paraId="284CD7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7053130" w14:textId="77777777" w:rsidR="00E86E7B" w:rsidRPr="00816C4A" w:rsidRDefault="00E86E7B" w:rsidP="00B27DCC">
            <w:pPr>
              <w:pStyle w:val="TAC"/>
              <w:ind w:left="284" w:hanging="284"/>
              <w:rPr>
                <w:lang w:eastAsia="en-GB"/>
              </w:rPr>
            </w:pPr>
          </w:p>
          <w:p w14:paraId="0D3CC2DA" w14:textId="77777777" w:rsidR="00E86E7B" w:rsidRPr="00816C4A" w:rsidRDefault="00E86E7B" w:rsidP="00B27DCC">
            <w:pPr>
              <w:pStyle w:val="TAC"/>
              <w:ind w:left="284" w:hanging="284"/>
              <w:rPr>
                <w:lang w:eastAsia="en-GB"/>
              </w:rPr>
            </w:pPr>
          </w:p>
        </w:tc>
      </w:tr>
      <w:tr w:rsidR="00E86E7B" w:rsidRPr="00816C4A" w14:paraId="56B7B600" w14:textId="77777777" w:rsidTr="00B27DCC">
        <w:trPr>
          <w:jc w:val="center"/>
        </w:trPr>
        <w:tc>
          <w:tcPr>
            <w:tcW w:w="4820" w:type="dxa"/>
            <w:tcBorders>
              <w:left w:val="single" w:sz="12" w:space="0" w:color="auto"/>
            </w:tcBorders>
          </w:tcPr>
          <w:p w14:paraId="33957AE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8985313"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64497B97" w14:textId="77777777" w:rsidTr="00B27DCC">
        <w:trPr>
          <w:jc w:val="center"/>
        </w:trPr>
        <w:tc>
          <w:tcPr>
            <w:tcW w:w="4820" w:type="dxa"/>
            <w:tcBorders>
              <w:left w:val="single" w:sz="12" w:space="0" w:color="auto"/>
            </w:tcBorders>
          </w:tcPr>
          <w:p w14:paraId="60CDFD6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7E7B35" w14:textId="77777777" w:rsidR="00E86E7B" w:rsidRPr="00816C4A" w:rsidRDefault="00E86E7B" w:rsidP="00B27DCC">
            <w:pPr>
              <w:pStyle w:val="TAC"/>
              <w:ind w:left="284" w:hanging="284"/>
              <w:rPr>
                <w:lang w:eastAsia="en-GB"/>
              </w:rPr>
            </w:pPr>
          </w:p>
        </w:tc>
      </w:tr>
      <w:tr w:rsidR="00E86E7B" w:rsidRPr="00816C4A" w14:paraId="36BDA233" w14:textId="77777777" w:rsidTr="00B27DCC">
        <w:trPr>
          <w:jc w:val="center"/>
        </w:trPr>
        <w:tc>
          <w:tcPr>
            <w:tcW w:w="4820" w:type="dxa"/>
            <w:tcBorders>
              <w:left w:val="single" w:sz="12" w:space="0" w:color="auto"/>
            </w:tcBorders>
          </w:tcPr>
          <w:p w14:paraId="721739C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0116789" w14:textId="77777777" w:rsidR="00E86E7B" w:rsidRPr="00816C4A" w:rsidRDefault="00E86E7B" w:rsidP="00B27DCC">
            <w:pPr>
              <w:pStyle w:val="TAC"/>
              <w:ind w:left="284" w:hanging="284"/>
              <w:rPr>
                <w:lang w:eastAsia="en-GB"/>
              </w:rPr>
            </w:pPr>
          </w:p>
        </w:tc>
      </w:tr>
      <w:tr w:rsidR="00E86E7B" w:rsidRPr="00816C4A" w14:paraId="61860948" w14:textId="77777777" w:rsidTr="00B27DCC">
        <w:trPr>
          <w:jc w:val="center"/>
        </w:trPr>
        <w:tc>
          <w:tcPr>
            <w:tcW w:w="4820" w:type="dxa"/>
            <w:tcBorders>
              <w:left w:val="single" w:sz="12" w:space="0" w:color="auto"/>
            </w:tcBorders>
          </w:tcPr>
          <w:p w14:paraId="2404578C"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59F4EE1"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5BA1F058" w14:textId="77777777" w:rsidR="00E86E7B" w:rsidRPr="00816C4A" w:rsidRDefault="00E86E7B" w:rsidP="00B27DCC">
            <w:pPr>
              <w:pStyle w:val="TAC"/>
              <w:keepNext w:val="0"/>
              <w:ind w:left="284" w:hanging="284"/>
              <w:rPr>
                <w:lang w:eastAsia="en-GB"/>
              </w:rPr>
            </w:pPr>
          </w:p>
          <w:p w14:paraId="6E8E3B4E" w14:textId="77777777" w:rsidR="00E86E7B" w:rsidRPr="00816C4A" w:rsidRDefault="00E86E7B" w:rsidP="00B27DCC">
            <w:pPr>
              <w:pStyle w:val="TAC"/>
              <w:keepNext w:val="0"/>
              <w:ind w:left="284" w:hanging="284"/>
              <w:rPr>
                <w:lang w:eastAsia="en-GB"/>
              </w:rPr>
            </w:pPr>
          </w:p>
        </w:tc>
      </w:tr>
      <w:tr w:rsidR="00E86E7B" w:rsidRPr="00816C4A" w14:paraId="06317102" w14:textId="77777777" w:rsidTr="00B27DCC">
        <w:trPr>
          <w:jc w:val="center"/>
        </w:trPr>
        <w:tc>
          <w:tcPr>
            <w:tcW w:w="4820" w:type="dxa"/>
            <w:tcBorders>
              <w:left w:val="single" w:sz="12" w:space="0" w:color="auto"/>
            </w:tcBorders>
          </w:tcPr>
          <w:p w14:paraId="6E1F095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7B71871" w14:textId="77777777" w:rsidR="00E86E7B" w:rsidRPr="00816C4A" w:rsidRDefault="00E86E7B" w:rsidP="00B27DCC">
            <w:pPr>
              <w:pStyle w:val="TAC"/>
              <w:ind w:left="284" w:hanging="284"/>
              <w:rPr>
                <w:lang w:eastAsia="en-GB"/>
              </w:rPr>
            </w:pPr>
          </w:p>
        </w:tc>
      </w:tr>
      <w:tr w:rsidR="00E86E7B" w:rsidRPr="00816C4A" w14:paraId="0AE7EA9D" w14:textId="77777777" w:rsidTr="00B27DCC">
        <w:trPr>
          <w:jc w:val="center"/>
        </w:trPr>
        <w:tc>
          <w:tcPr>
            <w:tcW w:w="4820" w:type="dxa"/>
            <w:tcBorders>
              <w:left w:val="single" w:sz="12" w:space="0" w:color="auto"/>
            </w:tcBorders>
          </w:tcPr>
          <w:p w14:paraId="31C917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0AA76313"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2907511" w14:textId="77777777" w:rsidR="00E86E7B" w:rsidRPr="00816C4A" w:rsidRDefault="00E86E7B" w:rsidP="00B27DCC">
            <w:pPr>
              <w:pStyle w:val="TAC"/>
              <w:ind w:left="284" w:hanging="284"/>
              <w:rPr>
                <w:lang w:eastAsia="en-GB"/>
              </w:rPr>
            </w:pPr>
          </w:p>
        </w:tc>
      </w:tr>
      <w:tr w:rsidR="00E86E7B" w:rsidRPr="00816C4A" w14:paraId="6FCAE87C" w14:textId="77777777" w:rsidTr="00B27DCC">
        <w:trPr>
          <w:jc w:val="center"/>
        </w:trPr>
        <w:tc>
          <w:tcPr>
            <w:tcW w:w="4820" w:type="dxa"/>
            <w:tcBorders>
              <w:left w:val="single" w:sz="12" w:space="0" w:color="auto"/>
            </w:tcBorders>
          </w:tcPr>
          <w:p w14:paraId="7E204FE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8A6BDC4" w14:textId="77777777" w:rsidR="00E86E7B" w:rsidRPr="00816C4A" w:rsidRDefault="00E86E7B" w:rsidP="00B27DCC">
            <w:pPr>
              <w:pStyle w:val="TAC"/>
              <w:ind w:left="284" w:hanging="284"/>
              <w:rPr>
                <w:lang w:eastAsia="en-GB"/>
              </w:rPr>
            </w:pPr>
          </w:p>
        </w:tc>
      </w:tr>
      <w:tr w:rsidR="00E86E7B" w:rsidRPr="00816C4A" w14:paraId="4DDEB91B" w14:textId="77777777" w:rsidTr="00B27DCC">
        <w:trPr>
          <w:jc w:val="center"/>
        </w:trPr>
        <w:tc>
          <w:tcPr>
            <w:tcW w:w="8789" w:type="dxa"/>
            <w:gridSpan w:val="2"/>
            <w:tcBorders>
              <w:left w:val="single" w:sz="12" w:space="0" w:color="auto"/>
              <w:right w:val="single" w:sz="12" w:space="0" w:color="auto"/>
            </w:tcBorders>
          </w:tcPr>
          <w:p w14:paraId="5645C68B" w14:textId="77777777" w:rsidR="00E86E7B" w:rsidRPr="00816C4A" w:rsidRDefault="00E86E7B" w:rsidP="00B27DCC">
            <w:pPr>
              <w:ind w:left="852"/>
              <w:jc w:val="center"/>
              <w:rPr>
                <w:lang w:val="en-US"/>
              </w:rPr>
            </w:pPr>
            <w:r w:rsidRPr="00816C4A">
              <w:t xml:space="preserve"> Final status – PDP/Bearer Context Inactive</w:t>
            </w:r>
          </w:p>
        </w:tc>
      </w:tr>
    </w:tbl>
    <w:p w14:paraId="74702F40" w14:textId="77777777" w:rsidR="00E86E7B" w:rsidRPr="00816C4A" w:rsidRDefault="00E86E7B" w:rsidP="00E86E7B">
      <w:pPr>
        <w:pStyle w:val="B5"/>
        <w:ind w:left="0" w:firstLine="0"/>
        <w:rPr>
          <w:lang w:val="en-US"/>
        </w:rPr>
      </w:pPr>
    </w:p>
    <w:p w14:paraId="0ED1A06A" w14:textId="77777777" w:rsidR="00E86E7B" w:rsidRPr="00816C4A" w:rsidRDefault="00E86E7B" w:rsidP="00E86E7B">
      <w:pPr>
        <w:pStyle w:val="TF"/>
        <w:keepLines w:val="0"/>
      </w:pPr>
      <w:r w:rsidRPr="00816C4A">
        <w:t>Figure T.4.1 MS Initiated PDP/PDN context deactivation procedure</w:t>
      </w:r>
    </w:p>
    <w:p w14:paraId="1B03C73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6E981A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7AFE7878"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609E9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08B0B83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7E98A42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DF05AC" w14:textId="77777777" w:rsidR="00E86E7B" w:rsidRPr="00816C4A" w:rsidRDefault="00E86E7B" w:rsidP="00B27DCC">
            <w:pPr>
              <w:pStyle w:val="TAH"/>
              <w:rPr>
                <w:lang w:eastAsia="en-GB"/>
              </w:rPr>
            </w:pPr>
            <w:r w:rsidRPr="00816C4A">
              <w:rPr>
                <w:lang w:eastAsia="en-GB"/>
              </w:rPr>
              <w:t>Network</w:t>
            </w:r>
          </w:p>
        </w:tc>
      </w:tr>
    </w:tbl>
    <w:p w14:paraId="071FF2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3AA966D" w14:textId="77777777" w:rsidTr="00B27DCC">
        <w:trPr>
          <w:jc w:val="center"/>
        </w:trPr>
        <w:tc>
          <w:tcPr>
            <w:tcW w:w="8789" w:type="dxa"/>
            <w:gridSpan w:val="2"/>
            <w:tcBorders>
              <w:left w:val="single" w:sz="12" w:space="0" w:color="auto"/>
              <w:right w:val="single" w:sz="12" w:space="0" w:color="auto"/>
            </w:tcBorders>
          </w:tcPr>
          <w:p w14:paraId="6FABFA34"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509FECD" w14:textId="77777777" w:rsidTr="00B27DCC">
        <w:trPr>
          <w:jc w:val="center"/>
        </w:trPr>
        <w:tc>
          <w:tcPr>
            <w:tcW w:w="4820" w:type="dxa"/>
            <w:tcBorders>
              <w:left w:val="single" w:sz="12" w:space="0" w:color="auto"/>
            </w:tcBorders>
          </w:tcPr>
          <w:p w14:paraId="32599F0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378C31" w14:textId="77777777" w:rsidR="00E86E7B" w:rsidRPr="00816C4A" w:rsidRDefault="00E86E7B" w:rsidP="00B27DCC">
            <w:pPr>
              <w:pStyle w:val="TAC"/>
              <w:jc w:val="left"/>
              <w:rPr>
                <w:lang w:eastAsia="en-GB"/>
              </w:rPr>
            </w:pPr>
          </w:p>
        </w:tc>
      </w:tr>
      <w:tr w:rsidR="00E86E7B" w:rsidRPr="00816C4A" w14:paraId="7F1FDA86" w14:textId="77777777" w:rsidTr="00B27DCC">
        <w:trPr>
          <w:jc w:val="center"/>
        </w:trPr>
        <w:tc>
          <w:tcPr>
            <w:tcW w:w="4820" w:type="dxa"/>
            <w:tcBorders>
              <w:left w:val="single" w:sz="12" w:space="0" w:color="auto"/>
            </w:tcBorders>
          </w:tcPr>
          <w:p w14:paraId="1B80F7D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DB1704A" w14:textId="77777777" w:rsidR="00E86E7B" w:rsidRPr="00816C4A" w:rsidRDefault="00E86E7B" w:rsidP="00B27DCC">
            <w:pPr>
              <w:pStyle w:val="TAC"/>
              <w:ind w:left="284" w:hanging="284"/>
              <w:rPr>
                <w:lang w:eastAsia="en-GB"/>
              </w:rPr>
            </w:pPr>
          </w:p>
          <w:p w14:paraId="5B2D97A7" w14:textId="77777777" w:rsidR="00E86E7B" w:rsidRPr="00816C4A" w:rsidRDefault="00E86E7B" w:rsidP="00B27DCC">
            <w:pPr>
              <w:pStyle w:val="TAC"/>
              <w:ind w:left="284" w:hanging="284"/>
              <w:rPr>
                <w:lang w:eastAsia="en-GB"/>
              </w:rPr>
            </w:pPr>
          </w:p>
        </w:tc>
      </w:tr>
      <w:tr w:rsidR="00E86E7B" w:rsidRPr="00816C4A" w14:paraId="15D92916" w14:textId="77777777" w:rsidTr="00B27DCC">
        <w:trPr>
          <w:jc w:val="center"/>
        </w:trPr>
        <w:tc>
          <w:tcPr>
            <w:tcW w:w="4820" w:type="dxa"/>
            <w:tcBorders>
              <w:left w:val="single" w:sz="12" w:space="0" w:color="auto"/>
            </w:tcBorders>
          </w:tcPr>
          <w:p w14:paraId="040F465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0AFEAD"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6C5EB7E2" w14:textId="77777777" w:rsidTr="00B27DCC">
        <w:trPr>
          <w:jc w:val="center"/>
        </w:trPr>
        <w:tc>
          <w:tcPr>
            <w:tcW w:w="4820" w:type="dxa"/>
            <w:tcBorders>
              <w:left w:val="single" w:sz="12" w:space="0" w:color="auto"/>
            </w:tcBorders>
          </w:tcPr>
          <w:p w14:paraId="4709FC98"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52C37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7827FB7" w14:textId="77777777" w:rsidTr="00B27DCC">
        <w:trPr>
          <w:jc w:val="center"/>
        </w:trPr>
        <w:tc>
          <w:tcPr>
            <w:tcW w:w="4820" w:type="dxa"/>
            <w:tcBorders>
              <w:left w:val="single" w:sz="12" w:space="0" w:color="auto"/>
            </w:tcBorders>
          </w:tcPr>
          <w:p w14:paraId="08C1533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BA301A1" w14:textId="77777777" w:rsidR="00E86E7B" w:rsidRPr="00816C4A" w:rsidRDefault="00E86E7B" w:rsidP="00B27DCC">
            <w:pPr>
              <w:pStyle w:val="TAC"/>
              <w:ind w:left="284" w:hanging="284"/>
              <w:rPr>
                <w:lang w:eastAsia="en-GB"/>
              </w:rPr>
            </w:pPr>
          </w:p>
        </w:tc>
      </w:tr>
      <w:tr w:rsidR="00E86E7B" w:rsidRPr="00816C4A" w14:paraId="24D10B15" w14:textId="77777777" w:rsidTr="00B27DCC">
        <w:trPr>
          <w:jc w:val="center"/>
        </w:trPr>
        <w:tc>
          <w:tcPr>
            <w:tcW w:w="4820" w:type="dxa"/>
            <w:tcBorders>
              <w:left w:val="single" w:sz="12" w:space="0" w:color="auto"/>
            </w:tcBorders>
          </w:tcPr>
          <w:p w14:paraId="246A5DA2"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1F96D4A3"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7868414F" w14:textId="77777777" w:rsidR="00E86E7B" w:rsidRPr="00816C4A" w:rsidRDefault="00E86E7B" w:rsidP="00B27DCC">
            <w:pPr>
              <w:pStyle w:val="TAC"/>
              <w:keepNext w:val="0"/>
              <w:ind w:left="284" w:hanging="284"/>
              <w:rPr>
                <w:lang w:eastAsia="en-GB"/>
              </w:rPr>
            </w:pPr>
          </w:p>
          <w:p w14:paraId="529E7A92" w14:textId="77777777" w:rsidR="00E86E7B" w:rsidRPr="00816C4A" w:rsidRDefault="00E86E7B" w:rsidP="00B27DCC">
            <w:pPr>
              <w:pStyle w:val="TAC"/>
              <w:keepNext w:val="0"/>
              <w:ind w:left="284" w:hanging="284"/>
              <w:rPr>
                <w:lang w:eastAsia="en-GB"/>
              </w:rPr>
            </w:pPr>
          </w:p>
        </w:tc>
      </w:tr>
      <w:tr w:rsidR="00E86E7B" w:rsidRPr="00816C4A" w14:paraId="3A9DBF22" w14:textId="77777777" w:rsidTr="00B27DCC">
        <w:trPr>
          <w:jc w:val="center"/>
        </w:trPr>
        <w:tc>
          <w:tcPr>
            <w:tcW w:w="4820" w:type="dxa"/>
            <w:tcBorders>
              <w:left w:val="single" w:sz="12" w:space="0" w:color="auto"/>
            </w:tcBorders>
          </w:tcPr>
          <w:p w14:paraId="02A2E885"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EBED929" w14:textId="77777777" w:rsidR="00E86E7B" w:rsidRPr="00816C4A" w:rsidRDefault="00E86E7B" w:rsidP="00B27DCC">
            <w:pPr>
              <w:pStyle w:val="TAC"/>
              <w:ind w:left="284" w:hanging="284"/>
              <w:rPr>
                <w:lang w:eastAsia="en-GB"/>
              </w:rPr>
            </w:pPr>
          </w:p>
        </w:tc>
      </w:tr>
      <w:tr w:rsidR="00E86E7B" w:rsidRPr="00816C4A" w14:paraId="469BA2F5" w14:textId="77777777" w:rsidTr="00B27DCC">
        <w:trPr>
          <w:jc w:val="center"/>
        </w:trPr>
        <w:tc>
          <w:tcPr>
            <w:tcW w:w="4820" w:type="dxa"/>
            <w:tcBorders>
              <w:left w:val="single" w:sz="12" w:space="0" w:color="auto"/>
            </w:tcBorders>
          </w:tcPr>
          <w:p w14:paraId="50BA3F8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14244FD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01812F2" w14:textId="77777777" w:rsidR="00E86E7B" w:rsidRPr="00816C4A" w:rsidRDefault="00E86E7B" w:rsidP="00B27DCC">
            <w:pPr>
              <w:pStyle w:val="TAC"/>
              <w:ind w:left="284" w:hanging="284"/>
              <w:rPr>
                <w:lang w:eastAsia="en-GB"/>
              </w:rPr>
            </w:pPr>
          </w:p>
        </w:tc>
      </w:tr>
      <w:tr w:rsidR="00E86E7B" w:rsidRPr="00816C4A" w14:paraId="4F453D64" w14:textId="77777777" w:rsidTr="00B27DCC">
        <w:trPr>
          <w:jc w:val="center"/>
        </w:trPr>
        <w:tc>
          <w:tcPr>
            <w:tcW w:w="4820" w:type="dxa"/>
            <w:tcBorders>
              <w:left w:val="single" w:sz="12" w:space="0" w:color="auto"/>
            </w:tcBorders>
          </w:tcPr>
          <w:p w14:paraId="5BC7711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D494769" w14:textId="77777777" w:rsidR="00E86E7B" w:rsidRPr="00816C4A" w:rsidRDefault="00E86E7B" w:rsidP="00B27DCC">
            <w:pPr>
              <w:pStyle w:val="TAC"/>
              <w:ind w:left="284" w:hanging="284"/>
              <w:rPr>
                <w:lang w:eastAsia="en-GB"/>
              </w:rPr>
            </w:pPr>
          </w:p>
        </w:tc>
      </w:tr>
      <w:tr w:rsidR="00E86E7B" w:rsidRPr="00816C4A" w14:paraId="37683035" w14:textId="77777777" w:rsidTr="00B27DCC">
        <w:trPr>
          <w:jc w:val="center"/>
        </w:trPr>
        <w:tc>
          <w:tcPr>
            <w:tcW w:w="8789" w:type="dxa"/>
            <w:gridSpan w:val="2"/>
            <w:tcBorders>
              <w:left w:val="single" w:sz="12" w:space="0" w:color="auto"/>
              <w:right w:val="single" w:sz="12" w:space="0" w:color="auto"/>
            </w:tcBorders>
          </w:tcPr>
          <w:p w14:paraId="2E5112A6"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774544AA" w14:textId="77777777" w:rsidR="00E86E7B" w:rsidRPr="00816C4A" w:rsidRDefault="00E86E7B" w:rsidP="00B27DCC">
            <w:pPr>
              <w:pStyle w:val="TAC"/>
              <w:ind w:left="284" w:hanging="284"/>
              <w:rPr>
                <w:lang w:val="en-US" w:eastAsia="en-GB"/>
              </w:rPr>
            </w:pPr>
          </w:p>
        </w:tc>
      </w:tr>
    </w:tbl>
    <w:p w14:paraId="330E443C"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395E06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455C899D"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0A182162" w14:textId="77777777" w:rsidR="00E86E7B" w:rsidRPr="00816C4A" w:rsidRDefault="00E86E7B" w:rsidP="00B27DCC">
            <w:pPr>
              <w:pStyle w:val="TAH"/>
            </w:pPr>
          </w:p>
        </w:tc>
        <w:tc>
          <w:tcPr>
            <w:tcW w:w="1134" w:type="dxa"/>
            <w:tcBorders>
              <w:top w:val="single" w:sz="6" w:space="0" w:color="auto"/>
              <w:bottom w:val="single" w:sz="6" w:space="0" w:color="auto"/>
            </w:tcBorders>
          </w:tcPr>
          <w:p w14:paraId="5AC55BCE"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605FD84F"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7FA2CCF" w14:textId="77777777" w:rsidR="00E86E7B" w:rsidRPr="00816C4A" w:rsidRDefault="00E86E7B" w:rsidP="00B27DCC">
            <w:pPr>
              <w:pStyle w:val="TAH"/>
            </w:pPr>
            <w:r w:rsidRPr="00816C4A">
              <w:t>Network</w:t>
            </w:r>
          </w:p>
        </w:tc>
      </w:tr>
    </w:tbl>
    <w:p w14:paraId="17CFD6F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59EEE165" w14:textId="77777777" w:rsidTr="00B27DCC">
        <w:trPr>
          <w:jc w:val="center"/>
        </w:trPr>
        <w:tc>
          <w:tcPr>
            <w:tcW w:w="6239" w:type="dxa"/>
            <w:gridSpan w:val="2"/>
            <w:tcBorders>
              <w:left w:val="single" w:sz="12" w:space="0" w:color="auto"/>
              <w:right w:val="single" w:sz="12" w:space="0" w:color="auto"/>
            </w:tcBorders>
          </w:tcPr>
          <w:p w14:paraId="1B77B1DB" w14:textId="77777777" w:rsidR="00E86E7B" w:rsidRPr="00816C4A" w:rsidRDefault="00E86E7B" w:rsidP="00B27DCC">
            <w:pPr>
              <w:pStyle w:val="TAC"/>
              <w:ind w:left="284" w:hanging="284"/>
            </w:pPr>
            <w:r w:rsidRPr="00816C4A">
              <w:t>Initial status – PDU session established</w:t>
            </w:r>
          </w:p>
        </w:tc>
      </w:tr>
      <w:tr w:rsidR="00E86E7B" w:rsidRPr="00816C4A" w14:paraId="59759758" w14:textId="77777777" w:rsidTr="00B27DCC">
        <w:trPr>
          <w:jc w:val="center"/>
        </w:trPr>
        <w:tc>
          <w:tcPr>
            <w:tcW w:w="3333" w:type="dxa"/>
            <w:tcBorders>
              <w:left w:val="single" w:sz="12" w:space="0" w:color="auto"/>
            </w:tcBorders>
          </w:tcPr>
          <w:p w14:paraId="3C49BA6E"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381E686" w14:textId="77777777" w:rsidR="00E86E7B" w:rsidRPr="00816C4A" w:rsidRDefault="00E86E7B" w:rsidP="00B27DCC">
            <w:pPr>
              <w:pStyle w:val="TAC"/>
              <w:jc w:val="left"/>
            </w:pPr>
          </w:p>
        </w:tc>
      </w:tr>
      <w:tr w:rsidR="00E86E7B" w:rsidRPr="00816C4A" w14:paraId="01B1F896" w14:textId="77777777" w:rsidTr="00B27DCC">
        <w:trPr>
          <w:jc w:val="center"/>
        </w:trPr>
        <w:tc>
          <w:tcPr>
            <w:tcW w:w="3333" w:type="dxa"/>
            <w:tcBorders>
              <w:left w:val="single" w:sz="12" w:space="0" w:color="auto"/>
            </w:tcBorders>
          </w:tcPr>
          <w:p w14:paraId="0F3BDDC5"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6B77708" w14:textId="77777777" w:rsidR="00E86E7B" w:rsidRPr="00816C4A" w:rsidRDefault="00E86E7B" w:rsidP="00B27DCC">
            <w:pPr>
              <w:pStyle w:val="TAC"/>
              <w:ind w:left="284" w:hanging="284"/>
            </w:pPr>
          </w:p>
          <w:p w14:paraId="475E24AE" w14:textId="77777777" w:rsidR="00E86E7B" w:rsidRPr="00816C4A" w:rsidRDefault="00E86E7B" w:rsidP="00B27DCC">
            <w:pPr>
              <w:pStyle w:val="TAC"/>
              <w:ind w:left="284" w:hanging="284"/>
            </w:pPr>
          </w:p>
        </w:tc>
      </w:tr>
      <w:tr w:rsidR="00E86E7B" w:rsidRPr="00816C4A" w14:paraId="748118F1" w14:textId="77777777" w:rsidTr="00B27DCC">
        <w:trPr>
          <w:jc w:val="center"/>
        </w:trPr>
        <w:tc>
          <w:tcPr>
            <w:tcW w:w="3333" w:type="dxa"/>
            <w:tcBorders>
              <w:left w:val="single" w:sz="12" w:space="0" w:color="auto"/>
            </w:tcBorders>
          </w:tcPr>
          <w:p w14:paraId="239A500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FC3B6F"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5BBBC2F6" w14:textId="77777777" w:rsidTr="00B27DCC">
        <w:trPr>
          <w:jc w:val="center"/>
        </w:trPr>
        <w:tc>
          <w:tcPr>
            <w:tcW w:w="3333" w:type="dxa"/>
            <w:tcBorders>
              <w:left w:val="single" w:sz="12" w:space="0" w:color="auto"/>
            </w:tcBorders>
          </w:tcPr>
          <w:p w14:paraId="17A6CD10"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515ADDC" w14:textId="77777777" w:rsidR="00E86E7B" w:rsidRPr="00816C4A" w:rsidRDefault="00E86E7B" w:rsidP="00B27DCC">
            <w:pPr>
              <w:pStyle w:val="TAC"/>
              <w:ind w:left="284" w:hanging="284"/>
            </w:pPr>
          </w:p>
        </w:tc>
      </w:tr>
      <w:tr w:rsidR="00E86E7B" w:rsidRPr="00816C4A" w14:paraId="26CEEEAF" w14:textId="77777777" w:rsidTr="00B27DCC">
        <w:trPr>
          <w:jc w:val="center"/>
        </w:trPr>
        <w:tc>
          <w:tcPr>
            <w:tcW w:w="3333" w:type="dxa"/>
            <w:tcBorders>
              <w:left w:val="single" w:sz="12" w:space="0" w:color="auto"/>
            </w:tcBorders>
          </w:tcPr>
          <w:p w14:paraId="4D3342E4"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4299F168" w14:textId="77777777" w:rsidR="00E86E7B" w:rsidRPr="00816C4A" w:rsidRDefault="00E86E7B" w:rsidP="00B27DCC">
            <w:pPr>
              <w:pStyle w:val="TAC"/>
              <w:ind w:left="284" w:hanging="284"/>
            </w:pPr>
          </w:p>
        </w:tc>
      </w:tr>
      <w:tr w:rsidR="00E86E7B" w:rsidRPr="00816C4A" w14:paraId="132F1D12" w14:textId="77777777" w:rsidTr="00B27DCC">
        <w:trPr>
          <w:jc w:val="center"/>
        </w:trPr>
        <w:tc>
          <w:tcPr>
            <w:tcW w:w="3333" w:type="dxa"/>
            <w:tcBorders>
              <w:left w:val="single" w:sz="12" w:space="0" w:color="auto"/>
            </w:tcBorders>
          </w:tcPr>
          <w:p w14:paraId="6BA7897C"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52590E" w14:textId="77777777" w:rsidR="00E86E7B" w:rsidRPr="00816C4A" w:rsidRDefault="00E86E7B" w:rsidP="00B27DCC">
            <w:pPr>
              <w:pStyle w:val="TAC"/>
              <w:ind w:left="284" w:hanging="284"/>
            </w:pPr>
            <w:r w:rsidRPr="00816C4A">
              <w:t>PDU SESSION RELEASE COMMAND</w:t>
            </w:r>
          </w:p>
        </w:tc>
      </w:tr>
      <w:tr w:rsidR="00E86E7B" w:rsidRPr="00816C4A" w14:paraId="2C1E9740" w14:textId="77777777" w:rsidTr="00B27DCC">
        <w:trPr>
          <w:jc w:val="center"/>
        </w:trPr>
        <w:tc>
          <w:tcPr>
            <w:tcW w:w="3333" w:type="dxa"/>
            <w:tcBorders>
              <w:left w:val="single" w:sz="12" w:space="0" w:color="auto"/>
            </w:tcBorders>
          </w:tcPr>
          <w:p w14:paraId="117AEAB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38C657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2DA5460B" w14:textId="77777777" w:rsidTr="00B27DCC">
        <w:trPr>
          <w:jc w:val="center"/>
        </w:trPr>
        <w:tc>
          <w:tcPr>
            <w:tcW w:w="3333" w:type="dxa"/>
            <w:tcBorders>
              <w:left w:val="single" w:sz="12" w:space="0" w:color="auto"/>
            </w:tcBorders>
          </w:tcPr>
          <w:p w14:paraId="2C9D2B1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8C18EF" w14:textId="77777777" w:rsidR="00E86E7B" w:rsidRPr="00816C4A" w:rsidRDefault="00E86E7B" w:rsidP="00B27DCC">
            <w:pPr>
              <w:pStyle w:val="TAC"/>
              <w:ind w:left="284" w:hanging="284"/>
            </w:pPr>
          </w:p>
        </w:tc>
      </w:tr>
      <w:tr w:rsidR="00E86E7B" w:rsidRPr="00816C4A" w14:paraId="254AE288" w14:textId="77777777" w:rsidTr="00B27DCC">
        <w:trPr>
          <w:jc w:val="center"/>
        </w:trPr>
        <w:tc>
          <w:tcPr>
            <w:tcW w:w="3333" w:type="dxa"/>
            <w:tcBorders>
              <w:left w:val="single" w:sz="12" w:space="0" w:color="auto"/>
            </w:tcBorders>
          </w:tcPr>
          <w:p w14:paraId="387CD6D5"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84A841E"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4DBB4B77" w14:textId="77777777" w:rsidR="00E86E7B" w:rsidRPr="00816C4A" w:rsidRDefault="00E86E7B" w:rsidP="00B27DCC">
            <w:pPr>
              <w:pStyle w:val="TAC"/>
              <w:ind w:left="284" w:hanging="284"/>
            </w:pPr>
          </w:p>
        </w:tc>
      </w:tr>
      <w:tr w:rsidR="00E86E7B" w:rsidRPr="00816C4A" w14:paraId="2F8FB2BA" w14:textId="77777777" w:rsidTr="00B27DCC">
        <w:trPr>
          <w:jc w:val="center"/>
        </w:trPr>
        <w:tc>
          <w:tcPr>
            <w:tcW w:w="3333" w:type="dxa"/>
            <w:tcBorders>
              <w:left w:val="single" w:sz="12" w:space="0" w:color="auto"/>
            </w:tcBorders>
          </w:tcPr>
          <w:p w14:paraId="44E14E21"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127F0FD9" w14:textId="77777777" w:rsidR="00E86E7B" w:rsidRPr="00816C4A" w:rsidRDefault="00E86E7B" w:rsidP="00B27DCC">
            <w:pPr>
              <w:pStyle w:val="TAC"/>
              <w:keepNext w:val="0"/>
              <w:ind w:left="284" w:hanging="284"/>
            </w:pPr>
          </w:p>
        </w:tc>
      </w:tr>
      <w:tr w:rsidR="00E86E7B" w:rsidRPr="00816C4A" w14:paraId="2E715038" w14:textId="77777777" w:rsidTr="00B27DCC">
        <w:trPr>
          <w:jc w:val="center"/>
        </w:trPr>
        <w:tc>
          <w:tcPr>
            <w:tcW w:w="3333" w:type="dxa"/>
            <w:tcBorders>
              <w:left w:val="single" w:sz="12" w:space="0" w:color="auto"/>
            </w:tcBorders>
          </w:tcPr>
          <w:p w14:paraId="36C85A9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F475414" w14:textId="77777777" w:rsidR="00E86E7B" w:rsidRPr="00816C4A" w:rsidRDefault="00E86E7B" w:rsidP="00B27DCC">
            <w:pPr>
              <w:pStyle w:val="TAC"/>
              <w:ind w:left="284" w:hanging="284"/>
            </w:pPr>
          </w:p>
        </w:tc>
      </w:tr>
      <w:tr w:rsidR="00E86E7B" w:rsidRPr="00816C4A" w14:paraId="6C267B45" w14:textId="77777777" w:rsidTr="00B27DCC">
        <w:trPr>
          <w:jc w:val="center"/>
        </w:trPr>
        <w:tc>
          <w:tcPr>
            <w:tcW w:w="3333" w:type="dxa"/>
            <w:tcBorders>
              <w:left w:val="single" w:sz="12" w:space="0" w:color="auto"/>
            </w:tcBorders>
          </w:tcPr>
          <w:p w14:paraId="4C1F3CB9"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56970E1"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191C4241" w14:textId="77777777" w:rsidR="00E86E7B" w:rsidRPr="00816C4A" w:rsidRDefault="00E86E7B" w:rsidP="00B27DCC">
            <w:pPr>
              <w:pStyle w:val="TAC"/>
              <w:ind w:left="284" w:hanging="284"/>
            </w:pPr>
          </w:p>
        </w:tc>
      </w:tr>
      <w:tr w:rsidR="00E86E7B" w:rsidRPr="00816C4A" w14:paraId="16F5B697" w14:textId="77777777" w:rsidTr="00B27DCC">
        <w:trPr>
          <w:jc w:val="center"/>
        </w:trPr>
        <w:tc>
          <w:tcPr>
            <w:tcW w:w="3333" w:type="dxa"/>
            <w:tcBorders>
              <w:left w:val="single" w:sz="12" w:space="0" w:color="auto"/>
            </w:tcBorders>
          </w:tcPr>
          <w:p w14:paraId="1B540718"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1A0F578" w14:textId="77777777" w:rsidR="00E86E7B" w:rsidRPr="00816C4A" w:rsidRDefault="00E86E7B" w:rsidP="00B27DCC">
            <w:pPr>
              <w:pStyle w:val="TAC"/>
              <w:ind w:left="284" w:hanging="284"/>
            </w:pPr>
          </w:p>
        </w:tc>
      </w:tr>
      <w:tr w:rsidR="00E86E7B" w:rsidRPr="00816C4A" w14:paraId="71151CFE" w14:textId="77777777" w:rsidTr="00B27DCC">
        <w:trPr>
          <w:jc w:val="center"/>
        </w:trPr>
        <w:tc>
          <w:tcPr>
            <w:tcW w:w="6239" w:type="dxa"/>
            <w:gridSpan w:val="2"/>
            <w:tcBorders>
              <w:left w:val="single" w:sz="12" w:space="0" w:color="auto"/>
              <w:right w:val="single" w:sz="12" w:space="0" w:color="auto"/>
            </w:tcBorders>
          </w:tcPr>
          <w:p w14:paraId="6B6A88F5" w14:textId="77777777" w:rsidR="00E86E7B" w:rsidRPr="00816C4A" w:rsidRDefault="00E86E7B" w:rsidP="00B27DCC">
            <w:pPr>
              <w:ind w:left="852"/>
              <w:jc w:val="center"/>
              <w:rPr>
                <w:lang w:val="en-US"/>
              </w:rPr>
            </w:pPr>
            <w:r w:rsidRPr="00816C4A">
              <w:t xml:space="preserve"> Final status – PDU session released</w:t>
            </w:r>
          </w:p>
        </w:tc>
      </w:tr>
    </w:tbl>
    <w:p w14:paraId="520639C7" w14:textId="77777777" w:rsidR="00E86E7B" w:rsidRPr="00816C4A" w:rsidRDefault="00E86E7B" w:rsidP="00E86E7B">
      <w:pPr>
        <w:pStyle w:val="B5"/>
        <w:ind w:left="0" w:firstLine="0"/>
        <w:rPr>
          <w:lang w:val="en-US"/>
        </w:rPr>
      </w:pPr>
    </w:p>
    <w:p w14:paraId="53E36AB9" w14:textId="77777777" w:rsidR="00E86E7B" w:rsidRPr="00816C4A" w:rsidRDefault="00E86E7B" w:rsidP="00E86E7B">
      <w:pPr>
        <w:pStyle w:val="TF"/>
        <w:keepLines w:val="0"/>
      </w:pPr>
      <w:r w:rsidRPr="00816C4A">
        <w:t>Figure T.4.3 MS Initiated PDU session release procedure</w:t>
      </w:r>
    </w:p>
    <w:p w14:paraId="5682167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67195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7A4DC93"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6AAECB37" w14:textId="77777777" w:rsidR="00E86E7B" w:rsidRPr="00816C4A" w:rsidRDefault="00E86E7B" w:rsidP="00B27DCC">
            <w:pPr>
              <w:pStyle w:val="TAH"/>
            </w:pPr>
          </w:p>
        </w:tc>
        <w:tc>
          <w:tcPr>
            <w:tcW w:w="1134" w:type="dxa"/>
            <w:tcBorders>
              <w:top w:val="single" w:sz="6" w:space="0" w:color="auto"/>
              <w:bottom w:val="single" w:sz="6" w:space="0" w:color="auto"/>
            </w:tcBorders>
          </w:tcPr>
          <w:p w14:paraId="4EB6F8B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5C6F4D8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4FD3856" w14:textId="77777777" w:rsidR="00E86E7B" w:rsidRPr="00816C4A" w:rsidRDefault="00E86E7B" w:rsidP="00B27DCC">
            <w:pPr>
              <w:pStyle w:val="TAH"/>
            </w:pPr>
            <w:r w:rsidRPr="00816C4A">
              <w:t>Network</w:t>
            </w:r>
          </w:p>
        </w:tc>
      </w:tr>
    </w:tbl>
    <w:p w14:paraId="1B4470E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DF8C871" w14:textId="77777777" w:rsidTr="00B27DCC">
        <w:trPr>
          <w:jc w:val="center"/>
        </w:trPr>
        <w:tc>
          <w:tcPr>
            <w:tcW w:w="8789" w:type="dxa"/>
            <w:gridSpan w:val="2"/>
            <w:tcBorders>
              <w:left w:val="single" w:sz="12" w:space="0" w:color="auto"/>
              <w:right w:val="single" w:sz="12" w:space="0" w:color="auto"/>
            </w:tcBorders>
          </w:tcPr>
          <w:p w14:paraId="2BAD2F35" w14:textId="77777777" w:rsidR="00E86E7B" w:rsidRPr="00816C4A" w:rsidRDefault="00E86E7B" w:rsidP="00B27DCC">
            <w:pPr>
              <w:pStyle w:val="TAC"/>
              <w:ind w:left="284" w:hanging="284"/>
            </w:pPr>
            <w:r w:rsidRPr="00816C4A">
              <w:t>Initial status – PDU session established</w:t>
            </w:r>
          </w:p>
        </w:tc>
      </w:tr>
      <w:tr w:rsidR="00E86E7B" w:rsidRPr="00816C4A" w14:paraId="1E2DC779" w14:textId="77777777" w:rsidTr="00B27DCC">
        <w:trPr>
          <w:jc w:val="center"/>
        </w:trPr>
        <w:tc>
          <w:tcPr>
            <w:tcW w:w="4820" w:type="dxa"/>
            <w:tcBorders>
              <w:left w:val="single" w:sz="12" w:space="0" w:color="auto"/>
            </w:tcBorders>
          </w:tcPr>
          <w:p w14:paraId="3C2E55C4"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89D1B51" w14:textId="77777777" w:rsidR="00E86E7B" w:rsidRPr="00816C4A" w:rsidRDefault="00E86E7B" w:rsidP="00B27DCC">
            <w:pPr>
              <w:pStyle w:val="TAC"/>
              <w:jc w:val="left"/>
            </w:pPr>
          </w:p>
        </w:tc>
      </w:tr>
      <w:tr w:rsidR="00E86E7B" w:rsidRPr="00816C4A" w14:paraId="1331969A" w14:textId="77777777" w:rsidTr="00B27DCC">
        <w:trPr>
          <w:jc w:val="center"/>
        </w:trPr>
        <w:tc>
          <w:tcPr>
            <w:tcW w:w="4820" w:type="dxa"/>
            <w:tcBorders>
              <w:left w:val="single" w:sz="12" w:space="0" w:color="auto"/>
            </w:tcBorders>
          </w:tcPr>
          <w:p w14:paraId="5D4A26A6"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00B9A944" w14:textId="77777777" w:rsidR="00E86E7B" w:rsidRPr="00816C4A" w:rsidRDefault="00E86E7B" w:rsidP="00B27DCC">
            <w:pPr>
              <w:pStyle w:val="TAC"/>
              <w:ind w:left="284" w:hanging="284"/>
            </w:pPr>
          </w:p>
          <w:p w14:paraId="6D9F4BF3" w14:textId="77777777" w:rsidR="00E86E7B" w:rsidRPr="00816C4A" w:rsidRDefault="00E86E7B" w:rsidP="00B27DCC">
            <w:pPr>
              <w:pStyle w:val="TAC"/>
              <w:ind w:left="284" w:hanging="284"/>
            </w:pPr>
          </w:p>
        </w:tc>
      </w:tr>
      <w:tr w:rsidR="00E86E7B" w:rsidRPr="00816C4A" w14:paraId="7C71CCF4" w14:textId="77777777" w:rsidTr="00B27DCC">
        <w:trPr>
          <w:jc w:val="center"/>
        </w:trPr>
        <w:tc>
          <w:tcPr>
            <w:tcW w:w="4820" w:type="dxa"/>
            <w:tcBorders>
              <w:left w:val="single" w:sz="12" w:space="0" w:color="auto"/>
            </w:tcBorders>
          </w:tcPr>
          <w:p w14:paraId="706B518F" w14:textId="77777777" w:rsidR="00E86E7B" w:rsidRPr="00816C4A" w:rsidRDefault="00E86E7B" w:rsidP="00B27DCC">
            <w:pPr>
              <w:pStyle w:val="TAC"/>
              <w:ind w:left="284" w:hanging="284"/>
            </w:pPr>
            <w:bookmarkStart w:id="3859" w:name="_Hlk514098776"/>
          </w:p>
        </w:tc>
        <w:tc>
          <w:tcPr>
            <w:tcW w:w="3969" w:type="dxa"/>
            <w:tcBorders>
              <w:left w:val="single" w:sz="12" w:space="0" w:color="auto"/>
              <w:right w:val="single" w:sz="12" w:space="0" w:color="auto"/>
            </w:tcBorders>
          </w:tcPr>
          <w:p w14:paraId="6024BCF4" w14:textId="77777777" w:rsidR="00E86E7B" w:rsidRPr="00816C4A" w:rsidRDefault="00E86E7B" w:rsidP="00B27DCC">
            <w:pPr>
              <w:pStyle w:val="TAC"/>
              <w:ind w:left="284" w:hanging="284"/>
            </w:pPr>
            <w:r w:rsidRPr="00816C4A">
              <w:t>PDU SESSION RELEASE COMMAND</w:t>
            </w:r>
          </w:p>
        </w:tc>
      </w:tr>
      <w:tr w:rsidR="00E86E7B" w:rsidRPr="00816C4A" w14:paraId="23CAA093" w14:textId="77777777" w:rsidTr="00B27DCC">
        <w:trPr>
          <w:jc w:val="center"/>
        </w:trPr>
        <w:tc>
          <w:tcPr>
            <w:tcW w:w="4820" w:type="dxa"/>
            <w:tcBorders>
              <w:left w:val="single" w:sz="12" w:space="0" w:color="auto"/>
            </w:tcBorders>
          </w:tcPr>
          <w:p w14:paraId="34D0B78F"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461EB9CC"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2ABA755" w14:textId="77777777" w:rsidTr="00B27DCC">
        <w:trPr>
          <w:jc w:val="center"/>
        </w:trPr>
        <w:tc>
          <w:tcPr>
            <w:tcW w:w="4820" w:type="dxa"/>
            <w:tcBorders>
              <w:left w:val="single" w:sz="12" w:space="0" w:color="auto"/>
            </w:tcBorders>
          </w:tcPr>
          <w:p w14:paraId="2F7EFC9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35AD4137" w14:textId="77777777" w:rsidR="00E86E7B" w:rsidRPr="00816C4A" w:rsidRDefault="00E86E7B" w:rsidP="00B27DCC">
            <w:pPr>
              <w:pStyle w:val="TAC"/>
              <w:ind w:left="284" w:hanging="284"/>
            </w:pPr>
          </w:p>
        </w:tc>
      </w:tr>
      <w:tr w:rsidR="00E86E7B" w:rsidRPr="00816C4A" w14:paraId="4FF18842" w14:textId="77777777" w:rsidTr="00B27DCC">
        <w:trPr>
          <w:jc w:val="center"/>
        </w:trPr>
        <w:tc>
          <w:tcPr>
            <w:tcW w:w="4820" w:type="dxa"/>
            <w:tcBorders>
              <w:left w:val="single" w:sz="12" w:space="0" w:color="auto"/>
            </w:tcBorders>
          </w:tcPr>
          <w:p w14:paraId="1E3F453E"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7C501B6F"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8396F35" w14:textId="77777777" w:rsidR="00E86E7B" w:rsidRPr="00816C4A" w:rsidRDefault="00E86E7B" w:rsidP="00B27DCC">
            <w:pPr>
              <w:pStyle w:val="TAC"/>
              <w:keepNext w:val="0"/>
              <w:ind w:left="284" w:hanging="284"/>
            </w:pPr>
          </w:p>
          <w:p w14:paraId="3E6BFDB9" w14:textId="77777777" w:rsidR="00E86E7B" w:rsidRPr="00816C4A" w:rsidRDefault="00E86E7B" w:rsidP="00B27DCC">
            <w:pPr>
              <w:pStyle w:val="TAC"/>
              <w:keepNext w:val="0"/>
              <w:ind w:left="284" w:hanging="284"/>
            </w:pPr>
          </w:p>
        </w:tc>
      </w:tr>
      <w:bookmarkEnd w:id="3859"/>
      <w:tr w:rsidR="00E86E7B" w:rsidRPr="00816C4A" w14:paraId="764918E2" w14:textId="77777777" w:rsidTr="00B27DCC">
        <w:trPr>
          <w:jc w:val="center"/>
        </w:trPr>
        <w:tc>
          <w:tcPr>
            <w:tcW w:w="4820" w:type="dxa"/>
            <w:tcBorders>
              <w:left w:val="single" w:sz="12" w:space="0" w:color="auto"/>
            </w:tcBorders>
          </w:tcPr>
          <w:p w14:paraId="000534F5"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2CD3A79" w14:textId="77777777" w:rsidR="00E86E7B" w:rsidRPr="00816C4A" w:rsidRDefault="00E86E7B" w:rsidP="00B27DCC">
            <w:pPr>
              <w:pStyle w:val="TAC"/>
              <w:ind w:left="284" w:hanging="284"/>
            </w:pPr>
          </w:p>
        </w:tc>
      </w:tr>
      <w:tr w:rsidR="00E86E7B" w:rsidRPr="00816C4A" w14:paraId="7B716820" w14:textId="77777777" w:rsidTr="00B27DCC">
        <w:trPr>
          <w:jc w:val="center"/>
        </w:trPr>
        <w:tc>
          <w:tcPr>
            <w:tcW w:w="4820" w:type="dxa"/>
            <w:tcBorders>
              <w:left w:val="single" w:sz="12" w:space="0" w:color="auto"/>
            </w:tcBorders>
          </w:tcPr>
          <w:p w14:paraId="6D4C978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E5CFE04"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4089A450" w14:textId="77777777" w:rsidR="00E86E7B" w:rsidRPr="00816C4A" w:rsidRDefault="00E86E7B" w:rsidP="00B27DCC">
            <w:pPr>
              <w:pStyle w:val="TAC"/>
              <w:ind w:left="284" w:hanging="284"/>
            </w:pPr>
          </w:p>
        </w:tc>
      </w:tr>
      <w:tr w:rsidR="00E86E7B" w:rsidRPr="00816C4A" w14:paraId="5149127B" w14:textId="77777777" w:rsidTr="00B27DCC">
        <w:trPr>
          <w:jc w:val="center"/>
        </w:trPr>
        <w:tc>
          <w:tcPr>
            <w:tcW w:w="4820" w:type="dxa"/>
            <w:tcBorders>
              <w:left w:val="single" w:sz="12" w:space="0" w:color="auto"/>
            </w:tcBorders>
          </w:tcPr>
          <w:p w14:paraId="48B49660"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2F9B95D" w14:textId="77777777" w:rsidR="00E86E7B" w:rsidRPr="00816C4A" w:rsidRDefault="00E86E7B" w:rsidP="00B27DCC">
            <w:pPr>
              <w:pStyle w:val="TAC"/>
              <w:ind w:left="284" w:hanging="284"/>
            </w:pPr>
          </w:p>
        </w:tc>
      </w:tr>
      <w:tr w:rsidR="00E86E7B" w:rsidRPr="00816C4A" w14:paraId="3B663A9C" w14:textId="77777777" w:rsidTr="00B27DCC">
        <w:trPr>
          <w:jc w:val="center"/>
        </w:trPr>
        <w:tc>
          <w:tcPr>
            <w:tcW w:w="8789" w:type="dxa"/>
            <w:gridSpan w:val="2"/>
            <w:tcBorders>
              <w:left w:val="single" w:sz="12" w:space="0" w:color="auto"/>
              <w:right w:val="single" w:sz="12" w:space="0" w:color="auto"/>
            </w:tcBorders>
          </w:tcPr>
          <w:p w14:paraId="7B56CF86"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4C643586" w14:textId="77777777" w:rsidR="00E86E7B" w:rsidRPr="00816C4A" w:rsidRDefault="00E86E7B" w:rsidP="00B27DCC">
            <w:pPr>
              <w:pStyle w:val="TAC"/>
              <w:ind w:left="284" w:hanging="284"/>
              <w:rPr>
                <w:lang w:val="en-US"/>
              </w:rPr>
            </w:pPr>
          </w:p>
        </w:tc>
      </w:tr>
    </w:tbl>
    <w:p w14:paraId="5BE33FD9" w14:textId="77777777" w:rsidR="00E86E7B" w:rsidRPr="00816C4A" w:rsidRDefault="00E86E7B" w:rsidP="00E86E7B">
      <w:pPr>
        <w:pStyle w:val="TF"/>
      </w:pPr>
      <w:r w:rsidRPr="00816C4A">
        <w:t>Figure T.4.4 Network Initiated PDU session release procedure</w:t>
      </w:r>
    </w:p>
    <w:p w14:paraId="3815451E" w14:textId="77777777" w:rsidR="00E86E7B" w:rsidRPr="00816C4A" w:rsidRDefault="00E86E7B" w:rsidP="00E86E7B">
      <w:pPr>
        <w:pStyle w:val="TF"/>
      </w:pPr>
    </w:p>
    <w:p w14:paraId="23096F36" w14:textId="77777777" w:rsidR="00E86E7B" w:rsidRPr="00816C4A" w:rsidRDefault="00E86E7B" w:rsidP="00E86E7B">
      <w:pPr>
        <w:pStyle w:val="Heading8"/>
      </w:pPr>
      <w:bookmarkStart w:id="3860" w:name="historyclause"/>
      <w:r w:rsidRPr="00816C4A">
        <w:br w:type="page"/>
      </w:r>
      <w:bookmarkStart w:id="3861" w:name="_Toc3201139"/>
      <w:bookmarkStart w:id="3862" w:name="_Toc20392882"/>
      <w:bookmarkStart w:id="3863" w:name="_Toc27774529"/>
      <w:bookmarkStart w:id="3864" w:name="_Toc36482989"/>
      <w:bookmarkStart w:id="3865" w:name="_Toc36484651"/>
      <w:bookmarkStart w:id="3866" w:name="_Toc44933581"/>
      <w:bookmarkStart w:id="3867" w:name="_Toc50972534"/>
      <w:bookmarkStart w:id="3868" w:name="_Toc163046022"/>
      <w:r w:rsidRPr="00816C4A">
        <w:lastRenderedPageBreak/>
        <w:t>Annex U (</w:t>
      </w:r>
      <w:smartTag w:uri="urn:schemas-microsoft-com:office:smarttags" w:element="PersonName">
        <w:r w:rsidRPr="00816C4A">
          <w:t>info</w:t>
        </w:r>
      </w:smartTag>
      <w:r w:rsidRPr="00816C4A">
        <w:t>rmative):</w:t>
      </w:r>
      <w:r w:rsidRPr="00816C4A">
        <w:br/>
        <w:t>Change History</w:t>
      </w:r>
      <w:bookmarkEnd w:id="3861"/>
      <w:bookmarkEnd w:id="3862"/>
      <w:bookmarkEnd w:id="3863"/>
      <w:bookmarkEnd w:id="3864"/>
      <w:bookmarkEnd w:id="3865"/>
      <w:bookmarkEnd w:id="3866"/>
      <w:bookmarkEnd w:id="3867"/>
      <w:bookmarkEnd w:id="3868"/>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708"/>
        <w:gridCol w:w="567"/>
        <w:gridCol w:w="426"/>
        <w:gridCol w:w="283"/>
        <w:gridCol w:w="5954"/>
        <w:gridCol w:w="708"/>
      </w:tblGrid>
      <w:tr w:rsidR="00420400" w:rsidRPr="00816C4A" w14:paraId="00604389" w14:textId="77777777" w:rsidTr="00320D15">
        <w:trPr>
          <w:cantSplit/>
          <w:tblHeader/>
        </w:trPr>
        <w:tc>
          <w:tcPr>
            <w:tcW w:w="760" w:type="dxa"/>
            <w:tcBorders>
              <w:bottom w:val="single" w:sz="4" w:space="0" w:color="auto"/>
            </w:tcBorders>
            <w:shd w:val="pct10" w:color="auto" w:fill="FFFFFF"/>
          </w:tcPr>
          <w:bookmarkEnd w:id="3860"/>
          <w:p w14:paraId="3BFC1FE4" w14:textId="5F4018ED" w:rsidR="00420400" w:rsidRPr="00816C4A" w:rsidRDefault="00420400"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52604D49" w14:textId="77777777" w:rsidR="00420400" w:rsidRPr="00816C4A" w:rsidRDefault="00420400" w:rsidP="00B27DCC">
            <w:pPr>
              <w:pStyle w:val="TAH"/>
              <w:rPr>
                <w:sz w:val="16"/>
                <w:szCs w:val="16"/>
                <w:lang w:eastAsia="en-GB"/>
              </w:rPr>
            </w:pPr>
            <w:r w:rsidRPr="00816C4A">
              <w:rPr>
                <w:sz w:val="16"/>
                <w:szCs w:val="16"/>
                <w:lang w:eastAsia="en-GB"/>
              </w:rPr>
              <w:t>TSG TD#</w:t>
            </w:r>
          </w:p>
        </w:tc>
        <w:tc>
          <w:tcPr>
            <w:tcW w:w="708" w:type="dxa"/>
            <w:tcBorders>
              <w:bottom w:val="single" w:sz="4" w:space="0" w:color="auto"/>
            </w:tcBorders>
            <w:shd w:val="pct10" w:color="auto" w:fill="FFFFFF"/>
          </w:tcPr>
          <w:p w14:paraId="0BE330E9" w14:textId="5920F1A1" w:rsidR="00420400" w:rsidRPr="00816C4A" w:rsidRDefault="00420400"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5381D318" w14:textId="53D77653" w:rsidR="00420400" w:rsidRPr="00816C4A" w:rsidRDefault="00420400" w:rsidP="00B27DCC">
            <w:pPr>
              <w:pStyle w:val="TAH"/>
              <w:rPr>
                <w:sz w:val="16"/>
                <w:szCs w:val="16"/>
                <w:lang w:eastAsia="en-GB"/>
              </w:rPr>
            </w:pPr>
            <w:r w:rsidRPr="00816C4A">
              <w:rPr>
                <w:sz w:val="16"/>
                <w:szCs w:val="16"/>
                <w:lang w:eastAsia="en-GB"/>
              </w:rPr>
              <w:t>CR</w:t>
            </w:r>
          </w:p>
        </w:tc>
        <w:tc>
          <w:tcPr>
            <w:tcW w:w="426" w:type="dxa"/>
            <w:tcBorders>
              <w:bottom w:val="single" w:sz="4" w:space="0" w:color="auto"/>
            </w:tcBorders>
            <w:shd w:val="pct10" w:color="auto" w:fill="FFFFFF"/>
          </w:tcPr>
          <w:p w14:paraId="368C16F0" w14:textId="77777777" w:rsidR="00420400" w:rsidRPr="00816C4A" w:rsidRDefault="00420400" w:rsidP="00B27DCC">
            <w:pPr>
              <w:pStyle w:val="TAH"/>
              <w:rPr>
                <w:sz w:val="16"/>
                <w:szCs w:val="16"/>
                <w:lang w:eastAsia="en-GB"/>
              </w:rPr>
            </w:pPr>
            <w:r w:rsidRPr="00816C4A">
              <w:rPr>
                <w:sz w:val="16"/>
                <w:szCs w:val="16"/>
                <w:lang w:eastAsia="en-GB"/>
              </w:rPr>
              <w:t>Rev</w:t>
            </w:r>
          </w:p>
        </w:tc>
        <w:tc>
          <w:tcPr>
            <w:tcW w:w="283" w:type="dxa"/>
            <w:tcBorders>
              <w:bottom w:val="single" w:sz="4" w:space="0" w:color="auto"/>
            </w:tcBorders>
            <w:shd w:val="pct10" w:color="auto" w:fill="FFFFFF"/>
          </w:tcPr>
          <w:p w14:paraId="3758B926" w14:textId="77777777" w:rsidR="00420400" w:rsidRPr="00816C4A" w:rsidRDefault="00420400" w:rsidP="00B27DCC">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61C3B6FA" w14:textId="77777777" w:rsidR="00420400" w:rsidRPr="00816C4A" w:rsidRDefault="00420400"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2C4F7C4C" w14:textId="77777777" w:rsidR="00420400" w:rsidRPr="00816C4A" w:rsidRDefault="00420400" w:rsidP="00B27DCC">
            <w:pPr>
              <w:pStyle w:val="TAH"/>
              <w:rPr>
                <w:sz w:val="16"/>
                <w:szCs w:val="16"/>
                <w:lang w:eastAsia="en-GB"/>
              </w:rPr>
            </w:pPr>
            <w:r w:rsidRPr="00816C4A">
              <w:rPr>
                <w:sz w:val="16"/>
                <w:szCs w:val="16"/>
                <w:lang w:eastAsia="en-GB"/>
              </w:rPr>
              <w:t>New</w:t>
            </w:r>
          </w:p>
        </w:tc>
      </w:tr>
      <w:tr w:rsidR="00420400" w:rsidRPr="00816C4A" w14:paraId="5B0B28A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0B7CAB" w14:textId="77777777" w:rsidR="00420400" w:rsidRPr="00816C4A" w:rsidRDefault="00420400"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BA71CE" w14:textId="77777777" w:rsidR="00420400" w:rsidRPr="00816C4A" w:rsidRDefault="00420400" w:rsidP="00B27DCC">
            <w:pPr>
              <w:pStyle w:val="TAL"/>
              <w:rPr>
                <w:rFonts w:cs="Arial"/>
                <w:color w:val="000000"/>
                <w:sz w:val="16"/>
                <w:szCs w:val="16"/>
              </w:rPr>
            </w:pPr>
            <w:r w:rsidRPr="00816C4A">
              <w:rPr>
                <w:rFonts w:cs="Arial"/>
                <w:color w:val="000000"/>
                <w:sz w:val="16"/>
                <w:szCs w:val="16"/>
              </w:rPr>
              <w:t>CP-050141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2B24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CD134" w14:textId="25D81D8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E29F9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14CA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B78D7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B21C4" w14:textId="77777777" w:rsidR="00420400" w:rsidRPr="00816C4A" w:rsidRDefault="00420400" w:rsidP="00B27DCC">
            <w:pPr>
              <w:pStyle w:val="TAL"/>
              <w:rPr>
                <w:snapToGrid w:val="0"/>
                <w:color w:val="000000"/>
                <w:sz w:val="16"/>
                <w:szCs w:val="16"/>
              </w:rPr>
            </w:pPr>
            <w:r w:rsidRPr="00816C4A">
              <w:rPr>
                <w:snapToGrid w:val="0"/>
                <w:color w:val="000000"/>
                <w:sz w:val="16"/>
                <w:szCs w:val="16"/>
              </w:rPr>
              <w:t>7.0.0</w:t>
            </w:r>
          </w:p>
        </w:tc>
      </w:tr>
      <w:tr w:rsidR="00420400" w:rsidRPr="00816C4A" w14:paraId="3B8F5B9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28CD1" w14:textId="77777777" w:rsidR="00420400" w:rsidRPr="00816C4A" w:rsidRDefault="00420400"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811016" w14:textId="77777777" w:rsidR="00420400" w:rsidRPr="00816C4A" w:rsidRDefault="00420400" w:rsidP="00B27DCC">
            <w:pPr>
              <w:pStyle w:val="TAL"/>
              <w:rPr>
                <w:rFonts w:cs="Arial"/>
                <w:color w:val="000000"/>
                <w:sz w:val="16"/>
                <w:szCs w:val="16"/>
              </w:rPr>
            </w:pPr>
            <w:r w:rsidRPr="00816C4A">
              <w:rPr>
                <w:rFonts w:cs="Arial"/>
                <w:color w:val="000000"/>
                <w:sz w:val="16"/>
                <w:szCs w:val="16"/>
              </w:rPr>
              <w:t>CP-050341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3440E"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CD86" w14:textId="6FAEBBB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A343A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6648E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408E3AB"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131813" w14:textId="77777777" w:rsidR="00420400" w:rsidRPr="00816C4A" w:rsidRDefault="00420400" w:rsidP="00B27DCC">
            <w:pPr>
              <w:pStyle w:val="TAL"/>
              <w:rPr>
                <w:snapToGrid w:val="0"/>
                <w:color w:val="000000"/>
                <w:sz w:val="16"/>
                <w:szCs w:val="16"/>
              </w:rPr>
            </w:pPr>
            <w:r w:rsidRPr="00816C4A">
              <w:rPr>
                <w:snapToGrid w:val="0"/>
                <w:color w:val="000000"/>
                <w:sz w:val="16"/>
                <w:szCs w:val="16"/>
              </w:rPr>
              <w:t>7.1.0</w:t>
            </w:r>
          </w:p>
        </w:tc>
      </w:tr>
      <w:tr w:rsidR="00420400" w:rsidRPr="00816C4A" w14:paraId="4A10C2A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BA26D3"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701424" w14:textId="77777777" w:rsidR="00420400" w:rsidRPr="00816C4A" w:rsidRDefault="00420400"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4EC31"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1785A" w14:textId="04367CF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32F54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883C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E5359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61E9A"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18721B4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075550"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6081BB" w14:textId="77777777" w:rsidR="00420400" w:rsidRPr="00816C4A" w:rsidRDefault="00420400"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F34A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DA817" w14:textId="6FC5F32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067AE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A6F0F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776B9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7E968"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048F4E5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8DBDEC"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BBF0FC" w14:textId="77777777" w:rsidR="00420400" w:rsidRPr="00816C4A" w:rsidRDefault="00420400" w:rsidP="00B27DCC">
            <w:pPr>
              <w:pStyle w:val="TAL"/>
              <w:rPr>
                <w:rFonts w:cs="Arial"/>
                <w:color w:val="000000"/>
                <w:sz w:val="16"/>
                <w:szCs w:val="16"/>
              </w:rPr>
            </w:pPr>
            <w:r w:rsidRPr="00816C4A">
              <w:rPr>
                <w:rFonts w:cs="Arial"/>
                <w:color w:val="000000"/>
                <w:sz w:val="16"/>
                <w:szCs w:val="16"/>
              </w:rPr>
              <w:t>CP-050497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E2EC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8BCE8" w14:textId="1A64D28D"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13BD1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9E6A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22A9E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DBC57"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579C968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BC44E2"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AB4235"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24BCE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7B641" w14:textId="54868EE5"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B7D4F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731E5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60CCF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52C2D"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6C7C4A5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46E31A"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83292D"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A442B"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CF56D3" w14:textId="217008B1"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42AE5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67F8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F7C5B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915F6"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5711BF9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3CF2D9"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3D69C9"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1D8F0"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04711" w14:textId="3EE6059B"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834B8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F5CA5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606A4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DB3875"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277F54E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EFCA96"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3BC851"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3198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08D84" w14:textId="3F9C298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C1BC5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6463E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5A511E"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6B375"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129535F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869F2"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354ED2" w14:textId="77777777" w:rsidR="00420400" w:rsidRPr="00816C4A" w:rsidRDefault="00420400" w:rsidP="00B27DCC">
            <w:pPr>
              <w:pStyle w:val="TAL"/>
              <w:rPr>
                <w:rFonts w:cs="Arial"/>
                <w:color w:val="000000"/>
                <w:sz w:val="16"/>
                <w:szCs w:val="16"/>
              </w:rPr>
            </w:pPr>
            <w:r w:rsidRPr="00816C4A">
              <w:rPr>
                <w:rFonts w:cs="Arial"/>
                <w:color w:val="000000"/>
                <w:sz w:val="16"/>
                <w:szCs w:val="16"/>
              </w:rPr>
              <w:t>CP-060157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D98B9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D82F7" w14:textId="5D27544A"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360BC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FC20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72E7A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E919F"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7999076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43F6DD" w14:textId="77777777" w:rsidR="00420400" w:rsidRPr="00816C4A" w:rsidRDefault="00420400"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621D41" w14:textId="77777777" w:rsidR="00420400" w:rsidRPr="00816C4A" w:rsidRDefault="00420400" w:rsidP="00B27DCC">
            <w:pPr>
              <w:pStyle w:val="TAL"/>
              <w:rPr>
                <w:rFonts w:cs="Arial"/>
                <w:color w:val="000000"/>
                <w:sz w:val="16"/>
                <w:szCs w:val="16"/>
              </w:rPr>
            </w:pPr>
            <w:r w:rsidRPr="00816C4A">
              <w:rPr>
                <w:rFonts w:cs="Arial"/>
                <w:color w:val="000000"/>
                <w:sz w:val="16"/>
                <w:szCs w:val="16"/>
              </w:rPr>
              <w:t>CP-060244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8EFC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91D74" w14:textId="5CCC676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BBE47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395C8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9EE3E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A1EB5" w14:textId="77777777" w:rsidR="00420400" w:rsidRPr="00816C4A" w:rsidRDefault="00420400" w:rsidP="00B27DCC">
            <w:pPr>
              <w:pStyle w:val="TAL"/>
              <w:rPr>
                <w:snapToGrid w:val="0"/>
                <w:color w:val="000000"/>
                <w:sz w:val="16"/>
                <w:szCs w:val="16"/>
              </w:rPr>
            </w:pPr>
            <w:r w:rsidRPr="00816C4A">
              <w:rPr>
                <w:snapToGrid w:val="0"/>
                <w:color w:val="000000"/>
                <w:sz w:val="16"/>
                <w:szCs w:val="16"/>
              </w:rPr>
              <w:t>7.4.0</w:t>
            </w:r>
          </w:p>
        </w:tc>
      </w:tr>
      <w:tr w:rsidR="00420400" w:rsidRPr="00816C4A" w14:paraId="69FAA6A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BCF75D" w14:textId="77777777" w:rsidR="00420400" w:rsidRPr="00816C4A" w:rsidRDefault="00420400"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6AB6FA" w14:textId="77777777" w:rsidR="00420400" w:rsidRPr="00816C4A" w:rsidRDefault="00420400" w:rsidP="00B27DCC">
            <w:pPr>
              <w:pStyle w:val="TAL"/>
              <w:rPr>
                <w:rFonts w:cs="Arial"/>
                <w:color w:val="000000"/>
                <w:sz w:val="16"/>
                <w:szCs w:val="16"/>
              </w:rPr>
            </w:pPr>
            <w:r w:rsidRPr="00816C4A">
              <w:rPr>
                <w:rFonts w:cs="Arial"/>
                <w:color w:val="000000"/>
                <w:sz w:val="16"/>
                <w:szCs w:val="16"/>
              </w:rPr>
              <w:t>CP-060476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3A047"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FA68F7" w14:textId="7403990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99A4E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57C4D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289D7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EB5A1" w14:textId="77777777" w:rsidR="00420400" w:rsidRPr="00816C4A" w:rsidRDefault="00420400" w:rsidP="00B27DCC">
            <w:pPr>
              <w:pStyle w:val="TAL"/>
              <w:rPr>
                <w:snapToGrid w:val="0"/>
                <w:color w:val="000000"/>
                <w:sz w:val="16"/>
                <w:szCs w:val="16"/>
              </w:rPr>
            </w:pPr>
            <w:r w:rsidRPr="00816C4A">
              <w:rPr>
                <w:snapToGrid w:val="0"/>
                <w:color w:val="000000"/>
                <w:sz w:val="16"/>
                <w:szCs w:val="16"/>
              </w:rPr>
              <w:t>7.5.0</w:t>
            </w:r>
          </w:p>
        </w:tc>
      </w:tr>
      <w:tr w:rsidR="00420400" w:rsidRPr="00816C4A" w14:paraId="2AD5B40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D7FAE1" w14:textId="77777777" w:rsidR="00420400" w:rsidRPr="00816C4A" w:rsidRDefault="00420400"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C07C01" w14:textId="77777777" w:rsidR="00420400" w:rsidRPr="00816C4A" w:rsidRDefault="00420400" w:rsidP="00B27DCC">
            <w:pPr>
              <w:pStyle w:val="TAL"/>
              <w:rPr>
                <w:rFonts w:cs="Arial"/>
                <w:color w:val="000000"/>
                <w:sz w:val="16"/>
                <w:szCs w:val="16"/>
              </w:rPr>
            </w:pPr>
            <w:r w:rsidRPr="00816C4A">
              <w:rPr>
                <w:rFonts w:cs="Arial"/>
                <w:color w:val="000000"/>
                <w:sz w:val="16"/>
                <w:szCs w:val="16"/>
              </w:rPr>
              <w:t>CP-070060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BAD6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20C48" w14:textId="10F896B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7DD86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4EF9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C868D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0886" w14:textId="77777777" w:rsidR="00420400" w:rsidRPr="00816C4A" w:rsidRDefault="00420400" w:rsidP="00B27DCC">
            <w:pPr>
              <w:pStyle w:val="TAL"/>
              <w:rPr>
                <w:snapToGrid w:val="0"/>
                <w:color w:val="000000"/>
                <w:sz w:val="16"/>
                <w:szCs w:val="16"/>
              </w:rPr>
            </w:pPr>
            <w:r w:rsidRPr="00816C4A">
              <w:rPr>
                <w:snapToGrid w:val="0"/>
                <w:color w:val="000000"/>
                <w:sz w:val="16"/>
                <w:szCs w:val="16"/>
              </w:rPr>
              <w:t>7.6.0</w:t>
            </w:r>
          </w:p>
        </w:tc>
      </w:tr>
      <w:tr w:rsidR="00420400" w:rsidRPr="00816C4A" w14:paraId="33D6FB1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69397A"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CEE698"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80D1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136ED" w14:textId="59F8DD2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54F68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83012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D0C42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318B1"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5BB359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6AA0ED"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AC978F"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D096"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F45A0" w14:textId="562BC80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5F14E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B256B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B547B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C9815"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1F1C208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856D2B"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B9BA20"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57F4C5"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63D9B" w14:textId="15E2FED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16574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1FDF5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C7F98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D741C"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60A5AA9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17AF89"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B5D6DD"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4010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0A9B1" w14:textId="095601E9"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7A90C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10822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5DDF9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56AFDD"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76A01A6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8E65FB"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EB2314"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46489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8864" w14:textId="1FF8BBB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561AC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4F065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B2DF6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0EA7A"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7CEF366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25B60"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187047"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0422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83E1E" w14:textId="375B1B3A"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93D52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4DAE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2E066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E328"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0521C9C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078C41" w14:textId="77777777" w:rsidR="00420400" w:rsidRPr="00816C4A" w:rsidRDefault="00420400"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9C43F3" w14:textId="77777777" w:rsidR="00420400" w:rsidRPr="00816C4A" w:rsidRDefault="00420400" w:rsidP="00B27DCC">
            <w:pPr>
              <w:pStyle w:val="TAL"/>
              <w:rPr>
                <w:rFonts w:cs="Arial"/>
                <w:color w:val="000000"/>
                <w:sz w:val="16"/>
                <w:szCs w:val="16"/>
              </w:rPr>
            </w:pPr>
            <w:r w:rsidRPr="00816C4A">
              <w:rPr>
                <w:rFonts w:cs="Arial"/>
                <w:color w:val="000000"/>
                <w:sz w:val="16"/>
                <w:szCs w:val="16"/>
              </w:rPr>
              <w:t>CP-070842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20A7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78CCE" w14:textId="7F66DA4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11A5E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6A4C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2BC2490"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3599D" w14:textId="77777777" w:rsidR="00420400" w:rsidRPr="00816C4A" w:rsidRDefault="00420400" w:rsidP="00B27DCC">
            <w:pPr>
              <w:pStyle w:val="TAL"/>
              <w:rPr>
                <w:snapToGrid w:val="0"/>
                <w:color w:val="000000"/>
                <w:sz w:val="16"/>
                <w:szCs w:val="16"/>
              </w:rPr>
            </w:pPr>
            <w:r w:rsidRPr="00816C4A">
              <w:rPr>
                <w:snapToGrid w:val="0"/>
                <w:color w:val="000000"/>
                <w:sz w:val="16"/>
                <w:szCs w:val="16"/>
              </w:rPr>
              <w:t>8.0.0</w:t>
            </w:r>
          </w:p>
        </w:tc>
      </w:tr>
      <w:tr w:rsidR="00420400" w:rsidRPr="00816C4A" w14:paraId="7BC6995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47C1A5" w14:textId="77777777" w:rsidR="00420400" w:rsidRPr="00816C4A" w:rsidRDefault="00420400"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CC0AA" w14:textId="77777777" w:rsidR="00420400" w:rsidRPr="00816C4A" w:rsidRDefault="00420400" w:rsidP="00B27DCC">
            <w:pPr>
              <w:pStyle w:val="TAL"/>
              <w:rPr>
                <w:rFonts w:cs="Arial"/>
                <w:color w:val="000000"/>
                <w:sz w:val="16"/>
                <w:szCs w:val="16"/>
              </w:rPr>
            </w:pPr>
            <w:r w:rsidRPr="00816C4A">
              <w:rPr>
                <w:rFonts w:cs="Arial"/>
                <w:color w:val="000000"/>
                <w:sz w:val="16"/>
                <w:szCs w:val="16"/>
              </w:rPr>
              <w:t>CP-080169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FC4F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D81EFD" w14:textId="3FE8B4E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29929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E9C46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41FC47B"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19D92" w14:textId="77777777" w:rsidR="00420400" w:rsidRPr="00816C4A" w:rsidRDefault="00420400" w:rsidP="00B27DCC">
            <w:pPr>
              <w:pStyle w:val="TAL"/>
              <w:rPr>
                <w:snapToGrid w:val="0"/>
                <w:color w:val="000000"/>
                <w:sz w:val="16"/>
                <w:szCs w:val="16"/>
              </w:rPr>
            </w:pPr>
            <w:r w:rsidRPr="00816C4A">
              <w:rPr>
                <w:snapToGrid w:val="0"/>
                <w:color w:val="000000"/>
                <w:sz w:val="16"/>
                <w:szCs w:val="16"/>
              </w:rPr>
              <w:t>8.1.0</w:t>
            </w:r>
          </w:p>
        </w:tc>
      </w:tr>
      <w:tr w:rsidR="00420400" w:rsidRPr="00816C4A" w14:paraId="5A641F5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F4A9DF" w14:textId="77777777" w:rsidR="00420400" w:rsidRPr="00816C4A" w:rsidRDefault="00420400"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259AB8" w14:textId="77777777" w:rsidR="00420400" w:rsidRPr="00816C4A" w:rsidRDefault="00420400"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F42F0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D3BFE" w14:textId="23E3745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E34D20"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293E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C0BF23"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180B9" w14:textId="77777777" w:rsidR="00420400" w:rsidRPr="00816C4A" w:rsidRDefault="00420400" w:rsidP="00B27DCC">
            <w:pPr>
              <w:pStyle w:val="TAL"/>
              <w:rPr>
                <w:snapToGrid w:val="0"/>
                <w:color w:val="000000"/>
                <w:sz w:val="16"/>
                <w:szCs w:val="16"/>
              </w:rPr>
            </w:pPr>
            <w:r w:rsidRPr="00816C4A">
              <w:rPr>
                <w:snapToGrid w:val="0"/>
                <w:color w:val="000000"/>
                <w:sz w:val="16"/>
                <w:szCs w:val="16"/>
              </w:rPr>
              <w:t>8.1.1</w:t>
            </w:r>
          </w:p>
        </w:tc>
      </w:tr>
      <w:tr w:rsidR="00420400" w:rsidRPr="00816C4A" w14:paraId="4248E99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12EFD2" w14:textId="77777777" w:rsidR="00420400" w:rsidRPr="00816C4A" w:rsidRDefault="00420400"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87335D" w14:textId="77777777" w:rsidR="00420400" w:rsidRPr="00816C4A" w:rsidRDefault="00420400" w:rsidP="00B27DCC">
            <w:pPr>
              <w:pStyle w:val="TAL"/>
              <w:rPr>
                <w:rFonts w:cs="Arial"/>
                <w:color w:val="000000"/>
                <w:sz w:val="16"/>
                <w:szCs w:val="16"/>
              </w:rPr>
            </w:pPr>
            <w:r w:rsidRPr="00816C4A">
              <w:rPr>
                <w:rFonts w:cs="Arial"/>
                <w:color w:val="000000"/>
                <w:sz w:val="16"/>
                <w:szCs w:val="16"/>
              </w:rPr>
              <w:t>CP-080386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85A0D"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5C17" w14:textId="1DBD53E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BA80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A943C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99BDE7"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6F886" w14:textId="77777777" w:rsidR="00420400" w:rsidRPr="00816C4A" w:rsidRDefault="00420400" w:rsidP="00B27DCC">
            <w:pPr>
              <w:pStyle w:val="TAL"/>
              <w:rPr>
                <w:snapToGrid w:val="0"/>
                <w:color w:val="000000"/>
                <w:sz w:val="16"/>
                <w:szCs w:val="16"/>
              </w:rPr>
            </w:pPr>
            <w:r w:rsidRPr="00816C4A">
              <w:rPr>
                <w:snapToGrid w:val="0"/>
                <w:color w:val="000000"/>
                <w:sz w:val="16"/>
                <w:szCs w:val="16"/>
              </w:rPr>
              <w:t>8.2.0</w:t>
            </w:r>
          </w:p>
        </w:tc>
      </w:tr>
      <w:tr w:rsidR="00420400" w:rsidRPr="00816C4A" w14:paraId="5825B5E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365FEA" w14:textId="77777777" w:rsidR="00420400" w:rsidRPr="00816C4A" w:rsidRDefault="00420400"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0A3280" w14:textId="77777777" w:rsidR="00420400" w:rsidRPr="00816C4A" w:rsidRDefault="00420400" w:rsidP="00B27DCC">
            <w:pPr>
              <w:pStyle w:val="TAL"/>
              <w:rPr>
                <w:rFonts w:cs="Arial"/>
                <w:color w:val="000000"/>
                <w:sz w:val="16"/>
                <w:szCs w:val="16"/>
              </w:rPr>
            </w:pPr>
            <w:r w:rsidRPr="00816C4A">
              <w:rPr>
                <w:rFonts w:cs="Arial"/>
                <w:color w:val="000000"/>
                <w:sz w:val="16"/>
                <w:szCs w:val="16"/>
              </w:rPr>
              <w:t>CP-080658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1F75"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055EE" w14:textId="09B360B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2D7EE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6B206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0C765E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E8374" w14:textId="77777777" w:rsidR="00420400" w:rsidRPr="00816C4A" w:rsidRDefault="00420400" w:rsidP="00B27DCC">
            <w:pPr>
              <w:pStyle w:val="TAL"/>
              <w:rPr>
                <w:snapToGrid w:val="0"/>
                <w:color w:val="000000"/>
                <w:sz w:val="16"/>
                <w:szCs w:val="16"/>
              </w:rPr>
            </w:pPr>
            <w:r w:rsidRPr="00816C4A">
              <w:rPr>
                <w:snapToGrid w:val="0"/>
                <w:color w:val="000000"/>
                <w:sz w:val="16"/>
                <w:szCs w:val="16"/>
              </w:rPr>
              <w:t>8.3.0</w:t>
            </w:r>
          </w:p>
        </w:tc>
      </w:tr>
      <w:tr w:rsidR="00420400" w:rsidRPr="00816C4A" w14:paraId="194EF2B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06B09" w14:textId="77777777" w:rsidR="00420400" w:rsidRPr="00816C4A" w:rsidRDefault="00420400"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D7055F" w14:textId="77777777" w:rsidR="00420400" w:rsidRPr="00816C4A" w:rsidRDefault="00420400" w:rsidP="00B27DCC">
            <w:pPr>
              <w:pStyle w:val="TAL"/>
              <w:rPr>
                <w:rFonts w:cs="Arial"/>
                <w:color w:val="000000"/>
                <w:sz w:val="16"/>
                <w:szCs w:val="16"/>
              </w:rPr>
            </w:pPr>
            <w:r w:rsidRPr="00816C4A">
              <w:rPr>
                <w:rFonts w:cs="Arial"/>
                <w:color w:val="000000"/>
                <w:sz w:val="16"/>
                <w:szCs w:val="16"/>
              </w:rPr>
              <w:t>CP-080586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C9FF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F5E3D4" w14:textId="442AB27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321F7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ED33A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E456D5"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E3DAD5" w14:textId="77777777" w:rsidR="00420400" w:rsidRPr="00816C4A" w:rsidRDefault="00420400" w:rsidP="00B27DCC">
            <w:pPr>
              <w:pStyle w:val="TAL"/>
              <w:rPr>
                <w:snapToGrid w:val="0"/>
                <w:color w:val="000000"/>
                <w:sz w:val="16"/>
                <w:szCs w:val="16"/>
              </w:rPr>
            </w:pPr>
            <w:r w:rsidRPr="00816C4A">
              <w:rPr>
                <w:snapToGrid w:val="0"/>
                <w:color w:val="000000"/>
                <w:sz w:val="16"/>
                <w:szCs w:val="16"/>
              </w:rPr>
              <w:t>8.3.0</w:t>
            </w:r>
          </w:p>
        </w:tc>
      </w:tr>
      <w:tr w:rsidR="00420400" w:rsidRPr="00816C4A" w14:paraId="7DFDA2C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C278C7" w14:textId="77777777" w:rsidR="00420400" w:rsidRPr="00816C4A" w:rsidRDefault="00420400"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A02E67" w14:textId="77777777" w:rsidR="00420400" w:rsidRPr="00816C4A" w:rsidRDefault="00420400" w:rsidP="00B27DCC">
            <w:pPr>
              <w:pStyle w:val="TAL"/>
              <w:rPr>
                <w:rFonts w:cs="Arial"/>
                <w:color w:val="000000"/>
                <w:sz w:val="16"/>
                <w:szCs w:val="16"/>
              </w:rPr>
            </w:pPr>
            <w:r w:rsidRPr="00816C4A">
              <w:rPr>
                <w:rFonts w:cs="Arial"/>
                <w:color w:val="000000"/>
                <w:sz w:val="16"/>
                <w:szCs w:val="16"/>
              </w:rPr>
              <w:t>CP-080903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E1812"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10388" w14:textId="4062D8A5"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1314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1C457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A1A373"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8359D" w14:textId="77777777" w:rsidR="00420400" w:rsidRPr="00816C4A" w:rsidRDefault="00420400" w:rsidP="00B27DCC">
            <w:pPr>
              <w:pStyle w:val="TAL"/>
              <w:rPr>
                <w:snapToGrid w:val="0"/>
                <w:color w:val="000000"/>
                <w:sz w:val="16"/>
                <w:szCs w:val="16"/>
              </w:rPr>
            </w:pPr>
            <w:r w:rsidRPr="00816C4A">
              <w:rPr>
                <w:snapToGrid w:val="0"/>
                <w:color w:val="000000"/>
                <w:sz w:val="16"/>
                <w:szCs w:val="16"/>
              </w:rPr>
              <w:t>8.4.0</w:t>
            </w:r>
          </w:p>
        </w:tc>
      </w:tr>
      <w:tr w:rsidR="00420400" w:rsidRPr="00816C4A" w14:paraId="2C86D85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5A5E80" w14:textId="77777777" w:rsidR="00420400" w:rsidRPr="00816C4A" w:rsidRDefault="00420400"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E7FC96" w14:textId="77777777" w:rsidR="00420400" w:rsidRPr="00816C4A" w:rsidRDefault="00420400" w:rsidP="00B27DCC">
            <w:pPr>
              <w:pStyle w:val="TAL"/>
              <w:rPr>
                <w:rFonts w:cs="Arial"/>
                <w:color w:val="000000"/>
                <w:sz w:val="16"/>
                <w:szCs w:val="16"/>
              </w:rPr>
            </w:pPr>
            <w:r w:rsidRPr="00816C4A">
              <w:rPr>
                <w:rFonts w:cs="Arial"/>
                <w:color w:val="000000"/>
                <w:sz w:val="16"/>
                <w:szCs w:val="16"/>
              </w:rPr>
              <w:t>CP-080908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24AF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1E727" w14:textId="3C8E341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D82C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AF14A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B887B5"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35AB" w14:textId="77777777" w:rsidR="00420400" w:rsidRPr="00816C4A" w:rsidRDefault="00420400" w:rsidP="00B27DCC">
            <w:pPr>
              <w:pStyle w:val="TAL"/>
              <w:rPr>
                <w:snapToGrid w:val="0"/>
                <w:color w:val="000000"/>
                <w:sz w:val="16"/>
                <w:szCs w:val="16"/>
              </w:rPr>
            </w:pPr>
            <w:r w:rsidRPr="00816C4A">
              <w:rPr>
                <w:snapToGrid w:val="0"/>
                <w:color w:val="000000"/>
                <w:sz w:val="16"/>
                <w:szCs w:val="16"/>
              </w:rPr>
              <w:t>8.4.0</w:t>
            </w:r>
          </w:p>
        </w:tc>
      </w:tr>
      <w:tr w:rsidR="00420400" w:rsidRPr="00816C4A" w14:paraId="344EA9C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260E58" w14:textId="77777777" w:rsidR="00420400" w:rsidRPr="00816C4A" w:rsidRDefault="00420400"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011B29" w14:textId="77777777" w:rsidR="00420400" w:rsidRPr="00816C4A" w:rsidRDefault="00420400"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35D7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E1E4" w14:textId="59B317C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95B42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2E261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766D2"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0378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8.4.0</w:t>
            </w:r>
          </w:p>
        </w:tc>
      </w:tr>
      <w:tr w:rsidR="00420400" w:rsidRPr="00816C4A" w14:paraId="24675D0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D3330B"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5A1658"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C81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816A5" w14:textId="044699D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2988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D67C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222D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6AA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44D7EDF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67EA3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924888"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C240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5547B" w14:textId="2B14A434"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B6F30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967FF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B78BC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95C5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59A3142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AD0E257"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87F3A1"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9FCE1"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A4107" w14:textId="6B2FD34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BD85B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F34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44E16E"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912C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15C53AC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48A8D4"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81C19A"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C8A6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D2310" w14:textId="73F6F75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66E8C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FD6E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7BFB3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18F5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5971D01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6CA36B"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C62E21" w14:textId="77777777" w:rsidR="00420400" w:rsidRPr="00816C4A" w:rsidRDefault="00420400" w:rsidP="00B27DCC">
            <w:pPr>
              <w:pStyle w:val="TAL"/>
              <w:rPr>
                <w:rFonts w:cs="Arial"/>
                <w:color w:val="000000"/>
                <w:sz w:val="16"/>
                <w:szCs w:val="16"/>
              </w:rPr>
            </w:pPr>
            <w:r w:rsidRPr="00816C4A">
              <w:rPr>
                <w:rFonts w:cs="Arial"/>
                <w:color w:val="000000"/>
                <w:sz w:val="16"/>
                <w:szCs w:val="16"/>
              </w:rPr>
              <w:t>CP-090240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A81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E47984" w14:textId="18D615D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16620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BC167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B6B53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3AF1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7C444D2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48D30D"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D58B9D" w14:textId="77777777" w:rsidR="00420400" w:rsidRPr="00816C4A" w:rsidRDefault="00420400" w:rsidP="00B27DCC">
            <w:pPr>
              <w:pStyle w:val="TAL"/>
              <w:rPr>
                <w:rFonts w:cs="Arial"/>
                <w:color w:val="000000"/>
                <w:sz w:val="16"/>
                <w:szCs w:val="16"/>
              </w:rPr>
            </w:pPr>
            <w:r w:rsidRPr="00816C4A">
              <w:rPr>
                <w:rFonts w:cs="Arial"/>
                <w:color w:val="000000"/>
                <w:sz w:val="16"/>
                <w:szCs w:val="16"/>
              </w:rPr>
              <w:t>CP-090242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9BCBD"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9E378" w14:textId="620CF25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785FD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018EA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CA6487"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7F49F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443ABA8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51EB79" w14:textId="77777777" w:rsidR="00420400" w:rsidRPr="00816C4A" w:rsidRDefault="00420400"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C37445" w14:textId="77777777" w:rsidR="00420400" w:rsidRPr="00816C4A" w:rsidRDefault="00420400"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1BC7C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69CF" w14:textId="618A5CED" w:rsidR="00420400" w:rsidRPr="00816C4A" w:rsidRDefault="00420400" w:rsidP="00B27DCC">
            <w:pPr>
              <w:pStyle w:val="TAL"/>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F815DE" w14:textId="77777777" w:rsidR="00420400" w:rsidRPr="00816C4A" w:rsidRDefault="00420400" w:rsidP="00B27DCC">
            <w:pPr>
              <w:pStyle w:val="TAL"/>
              <w:jc w:val="center"/>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6BE686" w14:textId="77777777" w:rsidR="00420400" w:rsidRPr="00816C4A" w:rsidRDefault="00420400" w:rsidP="00B27DCC">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778CB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5DB02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8.5.1</w:t>
            </w:r>
          </w:p>
        </w:tc>
      </w:tr>
      <w:tr w:rsidR="00420400" w:rsidRPr="00816C4A" w14:paraId="3FFE823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13A7E3"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1C8230"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D24B7B"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334C" w14:textId="08CB719D"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ABA58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F916D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EEDD52"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AD861A"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5201E2C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D55743"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81676E"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B560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9A261" w14:textId="41A6976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873EA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7B573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CDF548"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7A14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52585D6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65AD8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C00272"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9661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8B6E" w14:textId="60EF73C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33E7C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4ECD6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2BA12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2CEE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2378F74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4A21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CC4759"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2139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D9CAC4" w14:textId="7E0E878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4AC3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8F090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F5B2078"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F9994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31D687D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24BA2"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0C6995"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E791E"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B49FB" w14:textId="4966880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1D54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B026B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CA021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FDEE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2FC1F9F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258FEF" w14:textId="77777777" w:rsidR="00420400" w:rsidRPr="00816C4A" w:rsidRDefault="00420400"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0F74FA" w14:textId="77777777" w:rsidR="00420400" w:rsidRPr="00816C4A" w:rsidRDefault="00420400" w:rsidP="00B27DCC">
            <w:pPr>
              <w:pStyle w:val="TAL"/>
              <w:rPr>
                <w:rFonts w:cs="Arial"/>
                <w:color w:val="000000"/>
                <w:sz w:val="16"/>
                <w:szCs w:val="16"/>
              </w:rPr>
            </w:pPr>
            <w:r w:rsidRPr="00816C4A">
              <w:rPr>
                <w:rFonts w:cs="Arial"/>
                <w:color w:val="000000"/>
                <w:sz w:val="16"/>
                <w:szCs w:val="16"/>
              </w:rPr>
              <w:t>CP-090716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D69BF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7AA8" w14:textId="77F973A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93EB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E801D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9A9B1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DD93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8.7.0</w:t>
            </w:r>
          </w:p>
        </w:tc>
      </w:tr>
      <w:tr w:rsidR="00420400" w:rsidRPr="00816C4A" w14:paraId="48FF54F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9FC91B" w14:textId="77777777" w:rsidR="00420400" w:rsidRPr="00816C4A" w:rsidRDefault="00420400"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F2F01D" w14:textId="77777777" w:rsidR="00420400" w:rsidRPr="00816C4A" w:rsidRDefault="00420400" w:rsidP="00B27DCC">
            <w:pPr>
              <w:pStyle w:val="TAL"/>
              <w:rPr>
                <w:rFonts w:cs="Arial"/>
                <w:color w:val="000000"/>
                <w:sz w:val="16"/>
                <w:szCs w:val="16"/>
              </w:rPr>
            </w:pPr>
            <w:r w:rsidRPr="00816C4A">
              <w:rPr>
                <w:rFonts w:cs="Arial"/>
                <w:color w:val="000000"/>
                <w:sz w:val="16"/>
                <w:szCs w:val="16"/>
              </w:rPr>
              <w:t>CP-090715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38A7"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28A89" w14:textId="3F2A4BE4"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9894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D53F8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F27E0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A7D2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8.7.0</w:t>
            </w:r>
          </w:p>
        </w:tc>
      </w:tr>
      <w:tr w:rsidR="00420400" w:rsidRPr="00816C4A" w14:paraId="0884B4C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6BA336" w14:textId="77777777" w:rsidR="00420400" w:rsidRPr="00816C4A" w:rsidRDefault="00420400"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60FE6B" w14:textId="77777777" w:rsidR="00420400" w:rsidRPr="00816C4A" w:rsidRDefault="00420400"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31F3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D4ABB" w14:textId="3AC03BCE" w:rsidR="00420400" w:rsidRPr="00816C4A" w:rsidRDefault="00420400" w:rsidP="00B27DCC">
            <w:pPr>
              <w:pStyle w:val="TAL"/>
              <w:rPr>
                <w:rFonts w:cs="Arial"/>
                <w:color w:val="000000"/>
                <w:sz w:val="16"/>
                <w:szCs w:val="16"/>
                <w:lang w:val="en-US"/>
              </w:rPr>
            </w:pPr>
            <w:r w:rsidRPr="00816C4A">
              <w:rPr>
                <w:rFonts w:cs="Arial"/>
                <w:sz w:val="16"/>
                <w:szCs w:val="16"/>
              </w:rPr>
              <w:t>220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F8A513"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E1AC22"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957336" w14:textId="77777777" w:rsidR="00420400" w:rsidRPr="00816C4A" w:rsidRDefault="00420400"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1B6F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9.0.0</w:t>
            </w:r>
          </w:p>
        </w:tc>
      </w:tr>
      <w:tr w:rsidR="00420400" w:rsidRPr="00816C4A" w14:paraId="32C5E44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177BEC" w14:textId="77777777" w:rsidR="00420400" w:rsidRPr="00816C4A" w:rsidRDefault="00420400"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F9F9D5" w14:textId="77777777" w:rsidR="00420400" w:rsidRPr="00816C4A" w:rsidRDefault="00420400"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7AF22"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225D6" w14:textId="07911823" w:rsidR="00420400" w:rsidRPr="00816C4A" w:rsidRDefault="00420400" w:rsidP="00B27DCC">
            <w:pPr>
              <w:pStyle w:val="TAL"/>
              <w:rPr>
                <w:rFonts w:cs="Arial"/>
                <w:color w:val="000000"/>
                <w:sz w:val="16"/>
                <w:szCs w:val="16"/>
                <w:lang w:val="en-US"/>
              </w:rPr>
            </w:pPr>
            <w:r w:rsidRPr="00816C4A">
              <w:rPr>
                <w:rFonts w:cs="Arial"/>
                <w:sz w:val="16"/>
                <w:szCs w:val="16"/>
              </w:rPr>
              <w:t>227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A26B32"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71895"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076E78B" w14:textId="77777777" w:rsidR="00420400" w:rsidRPr="00816C4A" w:rsidRDefault="00420400"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8A0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9.0.0</w:t>
            </w:r>
          </w:p>
        </w:tc>
      </w:tr>
      <w:tr w:rsidR="00420400" w:rsidRPr="00816C4A" w14:paraId="342852A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D40DB3"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1E80EB"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5A722"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478A3" w14:textId="12E6A2F1" w:rsidR="00420400" w:rsidRPr="00816C4A" w:rsidRDefault="00420400" w:rsidP="00B27DCC">
            <w:pPr>
              <w:pStyle w:val="TAL"/>
              <w:rPr>
                <w:rFonts w:cs="Arial"/>
                <w:sz w:val="16"/>
                <w:szCs w:val="16"/>
              </w:rPr>
            </w:pPr>
            <w:r w:rsidRPr="00816C4A">
              <w:rPr>
                <w:rFonts w:cs="Arial"/>
                <w:sz w:val="16"/>
                <w:szCs w:val="16"/>
              </w:rPr>
              <w:t>235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D4C0B5"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F1C223"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B17F26" w14:textId="77777777" w:rsidR="00420400" w:rsidRPr="00816C4A" w:rsidRDefault="00420400"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7A4C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5DF2247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F8E3DC"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4A320F"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77E0D"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F39B3" w14:textId="34E983F1" w:rsidR="00420400" w:rsidRPr="00816C4A" w:rsidRDefault="00420400" w:rsidP="00B27DCC">
            <w:pPr>
              <w:pStyle w:val="TAL"/>
              <w:rPr>
                <w:rFonts w:cs="Arial"/>
                <w:sz w:val="16"/>
                <w:szCs w:val="16"/>
              </w:rPr>
            </w:pPr>
            <w:r w:rsidRPr="00816C4A">
              <w:rPr>
                <w:rFonts w:cs="Arial"/>
                <w:sz w:val="16"/>
                <w:szCs w:val="16"/>
              </w:rPr>
              <w:t>236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05501D"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DF11F8"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C14218" w14:textId="77777777" w:rsidR="00420400" w:rsidRPr="00816C4A" w:rsidRDefault="00420400"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154E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2229D84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6EA6B4"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FE1253"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90139"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9FD8" w14:textId="6C2BC031" w:rsidR="00420400" w:rsidRPr="00816C4A" w:rsidRDefault="00420400" w:rsidP="00B27DCC">
            <w:pPr>
              <w:pStyle w:val="TAL"/>
              <w:rPr>
                <w:rFonts w:cs="Arial"/>
                <w:sz w:val="16"/>
                <w:szCs w:val="16"/>
              </w:rPr>
            </w:pPr>
            <w:r w:rsidRPr="00816C4A">
              <w:rPr>
                <w:rFonts w:cs="Arial"/>
                <w:sz w:val="16"/>
                <w:szCs w:val="16"/>
              </w:rPr>
              <w:t>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2DE2F5"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8A167"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04C26F" w14:textId="77777777" w:rsidR="00420400" w:rsidRPr="00816C4A" w:rsidRDefault="00420400"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40A3F"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21BE869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5AB08C" w14:textId="77777777" w:rsidR="00420400" w:rsidRPr="00816C4A" w:rsidRDefault="00420400"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33D0C3"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C543C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CA3E1" w14:textId="6E30D76C" w:rsidR="00420400" w:rsidRPr="00816C4A" w:rsidRDefault="00420400" w:rsidP="00B27DCC">
            <w:pPr>
              <w:pStyle w:val="TAL"/>
              <w:rPr>
                <w:rFonts w:cs="Arial"/>
                <w:sz w:val="16"/>
                <w:szCs w:val="16"/>
              </w:rPr>
            </w:pPr>
            <w:r w:rsidRPr="00816C4A">
              <w:rPr>
                <w:rFonts w:cs="Arial"/>
                <w:sz w:val="16"/>
                <w:szCs w:val="16"/>
              </w:rPr>
              <w:t>0243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7BCD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635BBE"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C35C3F" w14:textId="77777777" w:rsidR="00420400" w:rsidRPr="00816C4A" w:rsidRDefault="00420400"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696A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49D8220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3E4DB6" w14:textId="77777777" w:rsidR="00420400" w:rsidRPr="00816C4A" w:rsidRDefault="00420400"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380672"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9E48"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C409F" w14:textId="44C5A805" w:rsidR="00420400" w:rsidRPr="00816C4A" w:rsidRDefault="00420400" w:rsidP="00B27DCC">
            <w:pPr>
              <w:pStyle w:val="TAL"/>
              <w:rPr>
                <w:rFonts w:cs="Arial"/>
                <w:sz w:val="16"/>
                <w:szCs w:val="16"/>
              </w:rPr>
            </w:pPr>
            <w:r w:rsidRPr="00816C4A">
              <w:rPr>
                <w:rFonts w:cs="Arial"/>
                <w:sz w:val="16"/>
                <w:szCs w:val="16"/>
              </w:rPr>
              <w:t>0240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27DB3E"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12BE4D"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E1B7594" w14:textId="77777777" w:rsidR="00420400" w:rsidRPr="00816C4A" w:rsidRDefault="00420400"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A6DE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394FB71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9DFC80" w14:textId="77777777" w:rsidR="00420400" w:rsidRPr="00816C4A" w:rsidRDefault="00420400"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EC7671"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6E4C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8B2E1" w14:textId="37842186" w:rsidR="00420400" w:rsidRPr="00816C4A" w:rsidRDefault="00420400" w:rsidP="00B27DCC">
            <w:pPr>
              <w:pStyle w:val="TAL"/>
              <w:rPr>
                <w:rFonts w:cs="Arial"/>
                <w:sz w:val="16"/>
                <w:szCs w:val="16"/>
              </w:rPr>
            </w:pPr>
            <w:r w:rsidRPr="00816C4A">
              <w:rPr>
                <w:rFonts w:cs="Arial"/>
                <w:sz w:val="16"/>
                <w:szCs w:val="16"/>
              </w:rPr>
              <w:t>0248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4335D0"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741865"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D8BE7F" w14:textId="77777777" w:rsidR="00420400" w:rsidRPr="00816C4A" w:rsidRDefault="00420400"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0E5E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474FAC6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30AD39" w14:textId="77777777" w:rsidR="00420400" w:rsidRPr="00816C4A" w:rsidRDefault="00420400"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0724DCE" w14:textId="77777777" w:rsidR="00420400" w:rsidRPr="00816C4A" w:rsidRDefault="00420400" w:rsidP="00B27DCC">
            <w:pPr>
              <w:pStyle w:val="TAL"/>
              <w:rPr>
                <w:rFonts w:cs="Arial"/>
                <w:color w:val="000000"/>
                <w:sz w:val="16"/>
                <w:szCs w:val="16"/>
              </w:rPr>
            </w:pPr>
            <w:r w:rsidRPr="00816C4A">
              <w:rPr>
                <w:rFonts w:cs="Arial"/>
                <w:sz w:val="16"/>
                <w:szCs w:val="16"/>
              </w:rPr>
              <w:t>CP-100596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E6F2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B978" w14:textId="1A836AA1" w:rsidR="00420400" w:rsidRPr="00816C4A" w:rsidRDefault="00420400" w:rsidP="00B27DCC">
            <w:pPr>
              <w:pStyle w:val="TAL"/>
              <w:rPr>
                <w:rFonts w:cs="Arial"/>
                <w:sz w:val="16"/>
                <w:szCs w:val="16"/>
              </w:rPr>
            </w:pPr>
            <w:r w:rsidRPr="00816C4A">
              <w:rPr>
                <w:rFonts w:cs="Arial"/>
                <w:sz w:val="16"/>
                <w:szCs w:val="16"/>
              </w:rPr>
              <w:t>0254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1AFE13"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91CB57"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A327112" w14:textId="77777777" w:rsidR="00420400" w:rsidRPr="00816C4A" w:rsidRDefault="00420400"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765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9.3.0</w:t>
            </w:r>
          </w:p>
        </w:tc>
      </w:tr>
      <w:tr w:rsidR="00420400" w:rsidRPr="00816C4A" w14:paraId="2E092A1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970234" w14:textId="77777777" w:rsidR="00420400" w:rsidRPr="00816C4A" w:rsidRDefault="00420400"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3C6399" w14:textId="77777777" w:rsidR="00420400" w:rsidRPr="00816C4A" w:rsidRDefault="00420400" w:rsidP="00B27DCC">
            <w:pPr>
              <w:pStyle w:val="TAL"/>
              <w:rPr>
                <w:rFonts w:cs="Arial"/>
                <w:sz w:val="16"/>
                <w:szCs w:val="16"/>
              </w:rPr>
            </w:pPr>
            <w:r w:rsidRPr="00816C4A">
              <w:rPr>
                <w:rFonts w:cs="Arial"/>
                <w:sz w:val="16"/>
                <w:szCs w:val="16"/>
              </w:rPr>
              <w:t>CP-100595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16213"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5D532" w14:textId="5F1A8AF2" w:rsidR="00420400" w:rsidRPr="00816C4A" w:rsidRDefault="00420400" w:rsidP="00B27DCC">
            <w:pPr>
              <w:pStyle w:val="TAL"/>
              <w:rPr>
                <w:rFonts w:cs="Arial"/>
                <w:sz w:val="16"/>
                <w:szCs w:val="16"/>
              </w:rPr>
            </w:pPr>
            <w:r w:rsidRPr="00816C4A">
              <w:rPr>
                <w:rFonts w:cs="Arial"/>
                <w:sz w:val="16"/>
                <w:szCs w:val="16"/>
              </w:rPr>
              <w:t>0257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90DFAB"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16A62" w14:textId="77777777" w:rsidR="00420400" w:rsidRPr="00816C4A" w:rsidRDefault="00420400" w:rsidP="00B27DCC">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BADB1D" w14:textId="77777777" w:rsidR="00420400" w:rsidRPr="00816C4A" w:rsidRDefault="00420400"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4B32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10.0.0</w:t>
            </w:r>
          </w:p>
        </w:tc>
      </w:tr>
      <w:tr w:rsidR="00420400" w:rsidRPr="00816C4A" w14:paraId="29EFFE4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AA06"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047BF3" w14:textId="77777777" w:rsidR="00420400" w:rsidRPr="00816C4A" w:rsidRDefault="00420400"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8A5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3F5F6" w14:textId="052C258F" w:rsidR="00420400" w:rsidRPr="00816C4A" w:rsidRDefault="00420400" w:rsidP="00B27DCC">
            <w:pPr>
              <w:pStyle w:val="TAL"/>
              <w:rPr>
                <w:rFonts w:cs="Arial"/>
                <w:sz w:val="16"/>
                <w:szCs w:val="16"/>
              </w:rPr>
            </w:pPr>
            <w:r w:rsidRPr="00816C4A">
              <w:rPr>
                <w:rFonts w:cs="Arial"/>
                <w:sz w:val="16"/>
                <w:szCs w:val="16"/>
              </w:rPr>
              <w:t>0272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FD2A9"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D14D47"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8E52E4" w14:textId="77777777" w:rsidR="00420400" w:rsidRPr="00816C4A" w:rsidRDefault="00420400"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ED436"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4F8CAA7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FB8BEA"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3375D6" w14:textId="77777777" w:rsidR="00420400" w:rsidRPr="00816C4A" w:rsidRDefault="00420400"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15143"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C66E2" w14:textId="482CBF3D" w:rsidR="00420400" w:rsidRPr="00816C4A" w:rsidRDefault="00420400" w:rsidP="00B27DCC">
            <w:pPr>
              <w:pStyle w:val="TAL"/>
              <w:rPr>
                <w:rFonts w:cs="Arial"/>
                <w:sz w:val="16"/>
                <w:szCs w:val="16"/>
              </w:rPr>
            </w:pPr>
            <w:r w:rsidRPr="00816C4A">
              <w:rPr>
                <w:rFonts w:cs="Arial"/>
                <w:sz w:val="16"/>
                <w:szCs w:val="16"/>
              </w:rPr>
              <w:t>0271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43EBA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B35F52"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C5CB2D8" w14:textId="77777777" w:rsidR="00420400" w:rsidRPr="00816C4A" w:rsidRDefault="00420400"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5CB1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0D1821E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7455CB"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0C404A" w14:textId="77777777" w:rsidR="00420400" w:rsidRPr="00816C4A" w:rsidRDefault="00420400" w:rsidP="00B27DCC">
            <w:pPr>
              <w:pStyle w:val="TAL"/>
              <w:rPr>
                <w:rFonts w:cs="Arial"/>
                <w:sz w:val="16"/>
                <w:szCs w:val="16"/>
              </w:rPr>
            </w:pPr>
            <w:r w:rsidRPr="00816C4A">
              <w:rPr>
                <w:rFonts w:cs="Arial"/>
                <w:sz w:val="16"/>
                <w:szCs w:val="16"/>
              </w:rPr>
              <w:t>CP-100825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3D8D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0B0DCF" w14:textId="688769D4" w:rsidR="00420400" w:rsidRPr="00816C4A" w:rsidRDefault="00420400" w:rsidP="00B27DCC">
            <w:pPr>
              <w:pStyle w:val="TAL"/>
              <w:rPr>
                <w:rFonts w:cs="Arial"/>
                <w:sz w:val="16"/>
                <w:szCs w:val="16"/>
              </w:rPr>
            </w:pPr>
            <w:r w:rsidRPr="00816C4A">
              <w:rPr>
                <w:rFonts w:cs="Arial"/>
                <w:sz w:val="16"/>
                <w:szCs w:val="16"/>
              </w:rPr>
              <w:t>0270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1D7726"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0A214"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06B8BA" w14:textId="77777777" w:rsidR="00420400" w:rsidRPr="00816C4A" w:rsidRDefault="00420400"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97AC7"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6CE67B9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D85DDF"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962981" w14:textId="77777777" w:rsidR="00420400" w:rsidRPr="00816C4A" w:rsidRDefault="00420400" w:rsidP="00B27DCC">
            <w:pPr>
              <w:pStyle w:val="TAL"/>
              <w:rPr>
                <w:rFonts w:cs="Arial"/>
                <w:sz w:val="16"/>
                <w:szCs w:val="16"/>
              </w:rPr>
            </w:pPr>
            <w:r w:rsidRPr="00816C4A">
              <w:rPr>
                <w:rFonts w:cs="Arial"/>
                <w:sz w:val="16"/>
                <w:szCs w:val="16"/>
              </w:rPr>
              <w:t>CP-100841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AD43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2E625" w14:textId="7ED25604" w:rsidR="00420400" w:rsidRPr="00816C4A" w:rsidRDefault="00420400" w:rsidP="00B27DCC">
            <w:pPr>
              <w:pStyle w:val="TAL"/>
              <w:rPr>
                <w:rFonts w:cs="Arial"/>
                <w:sz w:val="16"/>
                <w:szCs w:val="16"/>
              </w:rPr>
            </w:pPr>
            <w:r w:rsidRPr="00816C4A">
              <w:rPr>
                <w:rFonts w:cs="Arial"/>
                <w:sz w:val="16"/>
                <w:szCs w:val="16"/>
              </w:rPr>
              <w:t>0274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0400B1"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B6BAD"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47EC2D5" w14:textId="77777777" w:rsidR="00420400" w:rsidRPr="00816C4A" w:rsidRDefault="00420400"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5504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2BE7F58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0B6C8"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10FF7" w14:textId="77777777" w:rsidR="00420400" w:rsidRPr="00816C4A" w:rsidRDefault="00420400" w:rsidP="00B27DCC">
            <w:pPr>
              <w:pStyle w:val="TAL"/>
              <w:rPr>
                <w:rFonts w:cs="Arial"/>
                <w:sz w:val="16"/>
                <w:szCs w:val="16"/>
              </w:rPr>
            </w:pPr>
            <w:r w:rsidRPr="003B453F">
              <w:rPr>
                <w:rFonts w:cs="Arial"/>
                <w:sz w:val="16"/>
                <w:szCs w:val="16"/>
              </w:rPr>
              <w:t>CP-110239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2C0A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E537F" w14:textId="79EBDFB9" w:rsidR="00420400" w:rsidRPr="00816C4A" w:rsidRDefault="00420400" w:rsidP="00B27DCC">
            <w:pPr>
              <w:pStyle w:val="TAL"/>
              <w:rPr>
                <w:rFonts w:cs="Arial"/>
                <w:sz w:val="16"/>
                <w:szCs w:val="16"/>
              </w:rPr>
            </w:pPr>
            <w:r w:rsidRPr="00816C4A">
              <w:rPr>
                <w:rFonts w:cs="Arial"/>
                <w:sz w:val="16"/>
                <w:szCs w:val="16"/>
              </w:rPr>
              <w:t>0275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F5DDAB"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45BB3E"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2D165D" w14:textId="77777777" w:rsidR="00420400" w:rsidRPr="00816C4A" w:rsidRDefault="00420400"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FA34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2825AE2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C2CC86"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2D2F62" w14:textId="77777777" w:rsidR="00420400" w:rsidRPr="00816C4A" w:rsidRDefault="00420400"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8941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FA26F" w14:textId="43D6B272" w:rsidR="00420400" w:rsidRPr="00816C4A" w:rsidRDefault="00420400" w:rsidP="00B27DCC">
            <w:pPr>
              <w:pStyle w:val="TAL"/>
              <w:rPr>
                <w:rFonts w:cs="Arial"/>
                <w:sz w:val="16"/>
                <w:szCs w:val="16"/>
              </w:rPr>
            </w:pPr>
            <w:r w:rsidRPr="00816C4A">
              <w:rPr>
                <w:rFonts w:cs="Arial"/>
                <w:sz w:val="16"/>
                <w:szCs w:val="16"/>
              </w:rPr>
              <w:t>0276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87626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D5E5D9" w14:textId="77777777" w:rsidR="00420400" w:rsidRPr="00816C4A" w:rsidRDefault="00420400"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DFA208" w14:textId="77777777" w:rsidR="00420400" w:rsidRPr="00816C4A" w:rsidRDefault="00420400"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7CB7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9924B4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962BA3"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14EB86" w14:textId="77777777" w:rsidR="00420400" w:rsidRPr="00816C4A" w:rsidRDefault="00420400"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E537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C4F50" w14:textId="78A5CD35" w:rsidR="00420400" w:rsidRPr="00816C4A" w:rsidRDefault="00420400" w:rsidP="00B27DCC">
            <w:pPr>
              <w:pStyle w:val="TAL"/>
              <w:rPr>
                <w:rFonts w:cs="Arial"/>
                <w:sz w:val="16"/>
                <w:szCs w:val="16"/>
              </w:rPr>
            </w:pPr>
            <w:r w:rsidRPr="00816C4A">
              <w:rPr>
                <w:rFonts w:cs="Arial"/>
                <w:sz w:val="16"/>
                <w:szCs w:val="16"/>
              </w:rPr>
              <w:t>0279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9BB5E3"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D88D4"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96EBCF" w14:textId="77777777" w:rsidR="00420400" w:rsidRPr="00816C4A" w:rsidRDefault="00420400"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E11FE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65FCE25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5F5CAE"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35049" w14:textId="77777777" w:rsidR="00420400" w:rsidRPr="00816C4A" w:rsidRDefault="00420400"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8874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BC887" w14:textId="1F9463E2" w:rsidR="00420400" w:rsidRPr="00816C4A" w:rsidRDefault="00420400" w:rsidP="00B27DCC">
            <w:pPr>
              <w:pStyle w:val="TAL"/>
              <w:rPr>
                <w:rFonts w:cs="Arial"/>
                <w:sz w:val="16"/>
                <w:szCs w:val="16"/>
              </w:rPr>
            </w:pPr>
            <w:r w:rsidRPr="00816C4A">
              <w:rPr>
                <w:rFonts w:cs="Arial"/>
                <w:sz w:val="16"/>
                <w:szCs w:val="16"/>
              </w:rPr>
              <w:t>0280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A8ABDF"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D67921"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F1CF37" w14:textId="77777777" w:rsidR="00420400" w:rsidRPr="00816C4A" w:rsidRDefault="00420400"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73DD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5470BE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83C6C0" w14:textId="77777777" w:rsidR="00420400" w:rsidRPr="00816C4A" w:rsidRDefault="00420400"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6C6E7F" w14:textId="77777777" w:rsidR="00420400" w:rsidRPr="00816C4A" w:rsidRDefault="00420400"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C04EF"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7C134" w14:textId="19FB89A3" w:rsidR="00420400" w:rsidRPr="00816C4A" w:rsidRDefault="00420400" w:rsidP="00B27DCC">
            <w:pPr>
              <w:pStyle w:val="TAL"/>
              <w:rPr>
                <w:rFonts w:cs="Arial"/>
                <w:sz w:val="16"/>
                <w:szCs w:val="16"/>
              </w:rPr>
            </w:pPr>
            <w:r w:rsidRPr="00816C4A">
              <w:rPr>
                <w:rFonts w:cs="Arial"/>
                <w:sz w:val="16"/>
                <w:szCs w:val="16"/>
              </w:rPr>
              <w:t>0281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1B8ACF"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A8F366"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8E85D7" w14:textId="77777777" w:rsidR="00420400" w:rsidRPr="00816C4A" w:rsidRDefault="00420400"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77A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7A59C80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010B4"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ADB24A" w14:textId="77777777" w:rsidR="00420400" w:rsidRPr="00816C4A" w:rsidRDefault="00420400" w:rsidP="00B27DCC">
            <w:pPr>
              <w:pStyle w:val="TAL"/>
              <w:rPr>
                <w:rFonts w:cs="Arial"/>
                <w:sz w:val="16"/>
                <w:szCs w:val="16"/>
              </w:rPr>
            </w:pPr>
            <w:r w:rsidRPr="003B453F">
              <w:rPr>
                <w:rFonts w:cs="Arial"/>
                <w:sz w:val="16"/>
                <w:szCs w:val="16"/>
              </w:rPr>
              <w:t>CP-110298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10E40"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DA61D" w14:textId="50B6330B" w:rsidR="00420400" w:rsidRPr="00816C4A" w:rsidRDefault="00420400" w:rsidP="00B27DCC">
            <w:pPr>
              <w:pStyle w:val="TAL"/>
              <w:rPr>
                <w:rFonts w:cs="Arial"/>
                <w:sz w:val="16"/>
                <w:szCs w:val="16"/>
              </w:rPr>
            </w:pPr>
            <w:r w:rsidRPr="00816C4A">
              <w:rPr>
                <w:rFonts w:cs="Arial"/>
                <w:sz w:val="16"/>
                <w:szCs w:val="16"/>
              </w:rPr>
              <w:t>0282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A693A" w14:textId="77777777" w:rsidR="00420400" w:rsidRPr="00816C4A" w:rsidRDefault="00420400" w:rsidP="00B27DCC">
            <w:pPr>
              <w:pStyle w:val="TAL"/>
              <w:jc w:val="center"/>
              <w:rPr>
                <w:rFonts w:cs="Arial"/>
                <w:sz w:val="16"/>
                <w:szCs w:val="16"/>
              </w:rPr>
            </w:pPr>
            <w:r w:rsidRPr="00816C4A">
              <w:rPr>
                <w:rFonts w:cs="Arial"/>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A37C83"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EC6808" w14:textId="77777777" w:rsidR="00420400" w:rsidRPr="00816C4A" w:rsidRDefault="00420400"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FEED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68E538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5C8BCA"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6BA1F8" w14:textId="77777777" w:rsidR="00420400" w:rsidRPr="00816C4A" w:rsidRDefault="00420400"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3DC2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17BE9" w14:textId="071CA49D" w:rsidR="00420400" w:rsidRPr="00816C4A" w:rsidRDefault="00420400" w:rsidP="00B27DCC">
            <w:pPr>
              <w:pStyle w:val="TAL"/>
              <w:rPr>
                <w:rFonts w:cs="Arial"/>
                <w:sz w:val="16"/>
                <w:szCs w:val="16"/>
              </w:rPr>
            </w:pPr>
            <w:r w:rsidRPr="00816C4A">
              <w:rPr>
                <w:rFonts w:cs="Arial"/>
                <w:sz w:val="16"/>
                <w:szCs w:val="16"/>
              </w:rPr>
              <w:t>0290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6B8B29"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C684DA" w14:textId="77777777" w:rsidR="00420400" w:rsidRPr="00816C4A" w:rsidRDefault="00420400"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E37AAE" w14:textId="77777777" w:rsidR="00420400" w:rsidRPr="00816C4A" w:rsidRDefault="00420400"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65D1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7571537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7854F"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322009" w14:textId="77777777" w:rsidR="00420400" w:rsidRPr="00816C4A" w:rsidRDefault="00420400" w:rsidP="00B27DCC">
            <w:pPr>
              <w:pStyle w:val="TAL"/>
              <w:rPr>
                <w:rFonts w:cs="Arial"/>
                <w:sz w:val="16"/>
                <w:szCs w:val="16"/>
              </w:rPr>
            </w:pPr>
            <w:r w:rsidRPr="003B453F">
              <w:rPr>
                <w:rFonts w:cs="Arial"/>
                <w:sz w:val="16"/>
                <w:szCs w:val="16"/>
              </w:rPr>
              <w:t>CP-110217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4B0D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C852" w14:textId="708171B9" w:rsidR="00420400" w:rsidRPr="00816C4A" w:rsidRDefault="00420400" w:rsidP="00B27DCC">
            <w:pPr>
              <w:pStyle w:val="TAL"/>
              <w:rPr>
                <w:rFonts w:cs="Arial"/>
                <w:sz w:val="16"/>
                <w:szCs w:val="16"/>
              </w:rPr>
            </w:pPr>
            <w:r w:rsidRPr="00816C4A">
              <w:rPr>
                <w:rFonts w:cs="Arial"/>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28BD78"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F9699A"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51DF2" w14:textId="77777777" w:rsidR="00420400" w:rsidRPr="00816C4A" w:rsidRDefault="00420400"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AC76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241DFE4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9C2F9D"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DB47D1" w14:textId="77777777" w:rsidR="00420400" w:rsidRPr="00816C4A" w:rsidRDefault="00420400"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299A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EF617" w14:textId="3630A123" w:rsidR="00420400" w:rsidRPr="00816C4A" w:rsidRDefault="00420400" w:rsidP="00B27DCC">
            <w:pPr>
              <w:pStyle w:val="TAL"/>
              <w:rPr>
                <w:rFonts w:cs="Arial"/>
                <w:sz w:val="16"/>
                <w:szCs w:val="16"/>
              </w:rPr>
            </w:pPr>
            <w:r w:rsidRPr="00816C4A">
              <w:rPr>
                <w:rFonts w:cs="Arial"/>
                <w:sz w:val="16"/>
                <w:szCs w:val="16"/>
              </w:rPr>
              <w:t>0291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13B00B"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547C1"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E5B9B" w14:textId="77777777" w:rsidR="00420400" w:rsidRPr="00816C4A" w:rsidRDefault="00420400"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0E6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3BE4CE8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B19FFF"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53D32E" w14:textId="77777777" w:rsidR="00420400" w:rsidRPr="00816C4A" w:rsidRDefault="00420400"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88F5A"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4183" w14:textId="32EE5325" w:rsidR="00420400" w:rsidRPr="00816C4A" w:rsidRDefault="00420400" w:rsidP="00B27DCC">
            <w:pPr>
              <w:pStyle w:val="TAL"/>
              <w:rPr>
                <w:rFonts w:cs="Arial"/>
                <w:sz w:val="16"/>
                <w:szCs w:val="16"/>
              </w:rPr>
            </w:pPr>
            <w:r w:rsidRPr="00816C4A">
              <w:rPr>
                <w:rFonts w:cs="Arial"/>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B3021B"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646C2C"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96ADD3" w14:textId="77777777" w:rsidR="00420400" w:rsidRPr="00816C4A" w:rsidRDefault="00420400"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97495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18C78C4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D478CC"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2AFCD5" w14:textId="77777777" w:rsidR="00420400" w:rsidRPr="00816C4A" w:rsidRDefault="00420400"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D475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23F3D" w14:textId="09A06988" w:rsidR="00420400" w:rsidRPr="00816C4A" w:rsidRDefault="00420400" w:rsidP="00B27DCC">
            <w:pPr>
              <w:pStyle w:val="TAL"/>
              <w:rPr>
                <w:rFonts w:cs="Arial"/>
                <w:sz w:val="16"/>
                <w:szCs w:val="16"/>
              </w:rPr>
            </w:pPr>
            <w:r w:rsidRPr="00816C4A">
              <w:rPr>
                <w:rFonts w:cs="Arial"/>
                <w:sz w:val="16"/>
                <w:szCs w:val="16"/>
              </w:rPr>
              <w:t>0294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B0C20E" w14:textId="77777777" w:rsidR="00420400" w:rsidRPr="00816C4A" w:rsidRDefault="00420400" w:rsidP="00B27DCC">
            <w:pPr>
              <w:pStyle w:val="TAL"/>
              <w:jc w:val="center"/>
              <w:rPr>
                <w:rFonts w:cs="Arial"/>
                <w:sz w:val="16"/>
                <w:szCs w:val="16"/>
              </w:rPr>
            </w:pPr>
            <w:r w:rsidRPr="00816C4A">
              <w:rPr>
                <w:rFonts w:cs="Arial"/>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16415"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396108" w14:textId="77777777" w:rsidR="00420400" w:rsidRPr="00816C4A" w:rsidRDefault="00420400"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3CDC"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4087FD9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5E51A5"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6F0174" w14:textId="77777777" w:rsidR="00420400" w:rsidRPr="00816C4A" w:rsidRDefault="00420400" w:rsidP="00B27DCC">
            <w:pPr>
              <w:pStyle w:val="TAL"/>
              <w:rPr>
                <w:rFonts w:cs="Arial"/>
                <w:sz w:val="16"/>
                <w:szCs w:val="16"/>
              </w:rPr>
            </w:pPr>
            <w:r w:rsidRPr="003B453F">
              <w:rPr>
                <w:rFonts w:cs="Arial"/>
                <w:sz w:val="16"/>
                <w:szCs w:val="16"/>
              </w:rPr>
              <w:t>CP-110499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34DA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7A929" w14:textId="34A7CD7F" w:rsidR="00420400" w:rsidRPr="00816C4A" w:rsidRDefault="00420400" w:rsidP="00B27DCC">
            <w:pPr>
              <w:pStyle w:val="TAL"/>
              <w:rPr>
                <w:rFonts w:cs="Arial"/>
                <w:sz w:val="16"/>
                <w:szCs w:val="16"/>
              </w:rPr>
            </w:pPr>
            <w:r w:rsidRPr="00816C4A">
              <w:rPr>
                <w:rFonts w:cs="Arial"/>
                <w:sz w:val="16"/>
                <w:szCs w:val="16"/>
              </w:rPr>
              <w:t>0296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418AED"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7B517B"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F1BC0B" w14:textId="77777777" w:rsidR="00420400" w:rsidRPr="00816C4A" w:rsidRDefault="00420400"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7BC1A"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2CBBE7A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17B8DC" w14:textId="77777777" w:rsidR="00420400" w:rsidRPr="00816C4A" w:rsidRDefault="00420400"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1B9C32" w14:textId="77777777" w:rsidR="00420400" w:rsidRPr="00816C4A" w:rsidRDefault="00420400" w:rsidP="00B27DCC">
            <w:pPr>
              <w:pStyle w:val="TAL"/>
              <w:rPr>
                <w:rFonts w:cs="Arial"/>
                <w:sz w:val="16"/>
                <w:szCs w:val="16"/>
              </w:rPr>
            </w:pPr>
            <w:r w:rsidRPr="00816C4A">
              <w:rPr>
                <w:rFonts w:cs="Arial"/>
                <w:sz w:val="16"/>
                <w:szCs w:val="16"/>
              </w:rPr>
              <w:t>CP-110596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1ECA1"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426EC" w14:textId="5C465183" w:rsidR="00420400" w:rsidRPr="00816C4A" w:rsidRDefault="00420400" w:rsidP="00B27DCC">
            <w:pPr>
              <w:pStyle w:val="TAL"/>
              <w:rPr>
                <w:rFonts w:cs="Arial"/>
                <w:sz w:val="16"/>
                <w:szCs w:val="16"/>
              </w:rPr>
            </w:pPr>
            <w:r w:rsidRPr="00816C4A">
              <w:rPr>
                <w:rFonts w:cs="Arial"/>
                <w:sz w:val="16"/>
                <w:szCs w:val="16"/>
              </w:rPr>
              <w:t>0297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95EFD8"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1F0F93"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A57FFF" w14:textId="77777777" w:rsidR="00420400" w:rsidRPr="00816C4A" w:rsidRDefault="00420400"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C54B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10.4.0</w:t>
            </w:r>
          </w:p>
        </w:tc>
      </w:tr>
      <w:tr w:rsidR="00420400" w:rsidRPr="00816C4A" w14:paraId="5495702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B290FD"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7110E7" w14:textId="77777777" w:rsidR="00420400" w:rsidRPr="00816C4A" w:rsidRDefault="00420400"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966B1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24356" w14:textId="14CF8E65" w:rsidR="00420400" w:rsidRPr="00816C4A" w:rsidRDefault="00420400" w:rsidP="00B27DCC">
            <w:pPr>
              <w:pStyle w:val="TAL"/>
              <w:rPr>
                <w:rFonts w:cs="Arial"/>
                <w:sz w:val="16"/>
                <w:szCs w:val="16"/>
              </w:rPr>
            </w:pPr>
            <w:r w:rsidRPr="00816C4A">
              <w:rPr>
                <w:rFonts w:cs="Arial"/>
                <w:color w:val="000000"/>
                <w:sz w:val="16"/>
                <w:szCs w:val="16"/>
              </w:rPr>
              <w:t>0300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FE16C8"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BCB6A5"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B7B66E" w14:textId="77777777" w:rsidR="00420400" w:rsidRPr="00816C4A" w:rsidRDefault="00420400"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E4F4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44FB492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FB6128"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CAF3BA" w14:textId="77777777" w:rsidR="00420400" w:rsidRPr="00816C4A" w:rsidRDefault="00420400"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66F2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F50940" w14:textId="1A98411B" w:rsidR="00420400" w:rsidRPr="00816C4A" w:rsidRDefault="00420400" w:rsidP="00B27DCC">
            <w:pPr>
              <w:pStyle w:val="TAL"/>
              <w:rPr>
                <w:rFonts w:cs="Arial"/>
                <w:sz w:val="16"/>
                <w:szCs w:val="16"/>
              </w:rPr>
            </w:pPr>
            <w:r w:rsidRPr="00816C4A">
              <w:rPr>
                <w:rFonts w:cs="Arial"/>
                <w:color w:val="000000"/>
                <w:sz w:val="16"/>
                <w:szCs w:val="16"/>
              </w:rPr>
              <w:t>0304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0BE8E"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4B336A"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003D95" w14:textId="77777777" w:rsidR="00420400" w:rsidRPr="00816C4A" w:rsidRDefault="00420400"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728F7"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41101A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32F4B9"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E36054" w14:textId="77777777" w:rsidR="00420400" w:rsidRPr="00816C4A" w:rsidRDefault="00420400"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C23A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F371EC" w14:textId="37E38D9A" w:rsidR="00420400" w:rsidRPr="00816C4A" w:rsidRDefault="00420400" w:rsidP="00B27DCC">
            <w:pPr>
              <w:pStyle w:val="TAL"/>
              <w:rPr>
                <w:rFonts w:cs="Arial"/>
                <w:sz w:val="16"/>
                <w:szCs w:val="16"/>
              </w:rPr>
            </w:pPr>
            <w:r w:rsidRPr="00816C4A">
              <w:rPr>
                <w:rFonts w:cs="Arial"/>
                <w:color w:val="000000"/>
                <w:sz w:val="16"/>
                <w:szCs w:val="16"/>
              </w:rPr>
              <w:t>0303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664ADF"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530237"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8AA1B" w14:textId="77777777" w:rsidR="00420400" w:rsidRPr="00816C4A" w:rsidRDefault="00420400"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B8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0E5D17A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DD5950"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B81772" w14:textId="77777777" w:rsidR="00420400" w:rsidRPr="00816C4A" w:rsidRDefault="00420400"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B064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851E6" w14:textId="5FB0041F" w:rsidR="00420400" w:rsidRPr="00816C4A" w:rsidRDefault="00420400" w:rsidP="00B27DCC">
            <w:pPr>
              <w:pStyle w:val="TAL"/>
              <w:rPr>
                <w:rFonts w:cs="Arial"/>
                <w:color w:val="000000"/>
                <w:sz w:val="16"/>
                <w:szCs w:val="16"/>
              </w:rPr>
            </w:pPr>
            <w:r w:rsidRPr="00816C4A">
              <w:rPr>
                <w:rFonts w:cs="Arial"/>
                <w:color w:val="000000"/>
                <w:sz w:val="16"/>
                <w:szCs w:val="16"/>
              </w:rPr>
              <w:t>0301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1AA41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1607C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A346B8E" w14:textId="77777777" w:rsidR="00420400" w:rsidRPr="00816C4A" w:rsidRDefault="00420400"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EE46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11.0.0</w:t>
            </w:r>
          </w:p>
        </w:tc>
      </w:tr>
      <w:tr w:rsidR="00420400" w:rsidRPr="00816C4A" w14:paraId="0E0A47E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60A85A"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739E5" w14:textId="77777777" w:rsidR="00420400" w:rsidRPr="00816C4A" w:rsidRDefault="00420400" w:rsidP="00B27DCC">
            <w:pPr>
              <w:pStyle w:val="TAL"/>
              <w:rPr>
                <w:rFonts w:cs="Arial"/>
                <w:sz w:val="16"/>
                <w:szCs w:val="16"/>
              </w:rPr>
            </w:pPr>
            <w:r w:rsidRPr="00816C4A">
              <w:rPr>
                <w:rFonts w:cs="Arial"/>
                <w:sz w:val="16"/>
                <w:szCs w:val="16"/>
              </w:rPr>
              <w:t>CP-110900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7827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4DEAF" w14:textId="1C4CDD03" w:rsidR="00420400" w:rsidRPr="00816C4A" w:rsidRDefault="00420400" w:rsidP="00B27DCC">
            <w:pPr>
              <w:pStyle w:val="TAL"/>
              <w:rPr>
                <w:rFonts w:cs="Arial"/>
                <w:color w:val="000000"/>
                <w:sz w:val="16"/>
                <w:szCs w:val="16"/>
              </w:rPr>
            </w:pPr>
            <w:r w:rsidRPr="00816C4A">
              <w:rPr>
                <w:rFonts w:cs="Arial"/>
                <w:color w:val="000000"/>
                <w:sz w:val="16"/>
                <w:szCs w:val="16"/>
              </w:rPr>
              <w:t>0299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3FA6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F2E9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E6381B" w14:textId="77777777" w:rsidR="00420400" w:rsidRPr="00816C4A" w:rsidRDefault="00420400"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48BC"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11.0.0</w:t>
            </w:r>
          </w:p>
        </w:tc>
      </w:tr>
      <w:tr w:rsidR="00420400" w:rsidRPr="00816C4A" w14:paraId="286EC7D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7599F9" w14:textId="77777777" w:rsidR="00420400" w:rsidRPr="00816C4A" w:rsidRDefault="00420400"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A0C79D" w14:textId="77777777" w:rsidR="00420400" w:rsidRPr="00816C4A" w:rsidRDefault="00420400" w:rsidP="00B27DCC">
            <w:pPr>
              <w:pStyle w:val="TAL"/>
              <w:rPr>
                <w:rFonts w:cs="Arial"/>
                <w:sz w:val="16"/>
                <w:szCs w:val="16"/>
              </w:rPr>
            </w:pPr>
            <w:r w:rsidRPr="00816C4A">
              <w:rPr>
                <w:rFonts w:cs="Arial"/>
                <w:sz w:val="16"/>
                <w:szCs w:val="16"/>
              </w:rPr>
              <w:t>CP-120146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86F2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6A9EE" w14:textId="3FE43EC2" w:rsidR="00420400" w:rsidRPr="00816C4A" w:rsidRDefault="00420400" w:rsidP="00B27DCC">
            <w:pPr>
              <w:pStyle w:val="TAL"/>
              <w:rPr>
                <w:rFonts w:cs="Arial"/>
                <w:color w:val="000000"/>
                <w:sz w:val="16"/>
                <w:szCs w:val="16"/>
              </w:rPr>
            </w:pPr>
            <w:r w:rsidRPr="00816C4A">
              <w:rPr>
                <w:rFonts w:cs="Arial"/>
                <w:color w:val="000000"/>
                <w:sz w:val="16"/>
                <w:szCs w:val="16"/>
              </w:rPr>
              <w:t>0313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81C56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7F1E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C571B4" w14:textId="77777777" w:rsidR="00420400" w:rsidRPr="00816C4A" w:rsidRDefault="00420400"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7E0F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10.6.0</w:t>
            </w:r>
          </w:p>
        </w:tc>
      </w:tr>
      <w:tr w:rsidR="00420400" w:rsidRPr="00816C4A" w14:paraId="5BACB82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F44D1B" w14:textId="77777777" w:rsidR="00420400" w:rsidRPr="00816C4A" w:rsidRDefault="00420400"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3ED6C9" w14:textId="77777777" w:rsidR="00420400" w:rsidRPr="00816C4A" w:rsidRDefault="00420400" w:rsidP="00B27DCC">
            <w:pPr>
              <w:pStyle w:val="TAL"/>
              <w:rPr>
                <w:rFonts w:cs="Arial"/>
                <w:sz w:val="16"/>
                <w:szCs w:val="16"/>
              </w:rPr>
            </w:pPr>
            <w:r w:rsidRPr="00816C4A">
              <w:rPr>
                <w:rFonts w:cs="Arial"/>
                <w:sz w:val="16"/>
                <w:szCs w:val="16"/>
              </w:rPr>
              <w:t>CP-120147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DBC1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2858F" w14:textId="1FDDA488" w:rsidR="00420400" w:rsidRPr="00816C4A" w:rsidRDefault="00420400" w:rsidP="00B27DCC">
            <w:pPr>
              <w:pStyle w:val="TAL"/>
              <w:rPr>
                <w:rFonts w:cs="Arial"/>
                <w:color w:val="000000"/>
                <w:sz w:val="16"/>
                <w:szCs w:val="16"/>
              </w:rPr>
            </w:pPr>
            <w:r w:rsidRPr="00816C4A">
              <w:rPr>
                <w:rFonts w:cs="Arial"/>
                <w:color w:val="000000"/>
                <w:sz w:val="16"/>
                <w:szCs w:val="16"/>
              </w:rPr>
              <w:t>0317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8A7CB1"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DE768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7700ED" w14:textId="77777777" w:rsidR="00420400" w:rsidRPr="00816C4A" w:rsidRDefault="00420400"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B47C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10.6.0</w:t>
            </w:r>
          </w:p>
        </w:tc>
      </w:tr>
      <w:tr w:rsidR="00420400" w:rsidRPr="00816C4A" w14:paraId="6D1E1D8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210EAE"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3CD544" w14:textId="77777777" w:rsidR="00420400" w:rsidRPr="00816C4A" w:rsidRDefault="00420400" w:rsidP="00B27DCC">
            <w:pPr>
              <w:pStyle w:val="TAL"/>
              <w:rPr>
                <w:rFonts w:cs="Arial"/>
                <w:sz w:val="16"/>
                <w:szCs w:val="16"/>
              </w:rPr>
            </w:pPr>
            <w:r w:rsidRPr="00816C4A">
              <w:rPr>
                <w:rFonts w:cs="Arial"/>
                <w:sz w:val="16"/>
                <w:szCs w:val="16"/>
              </w:rPr>
              <w:t>CP-120387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4E45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E8A6A" w14:textId="652496AA" w:rsidR="00420400" w:rsidRPr="00816C4A" w:rsidRDefault="00420400" w:rsidP="00B27DCC">
            <w:pPr>
              <w:pStyle w:val="TAL"/>
              <w:rPr>
                <w:rFonts w:cs="Arial"/>
                <w:color w:val="000000"/>
                <w:sz w:val="16"/>
                <w:szCs w:val="16"/>
              </w:rPr>
            </w:pPr>
            <w:r w:rsidRPr="00816C4A">
              <w:rPr>
                <w:rFonts w:cs="Arial"/>
                <w:color w:val="000000"/>
                <w:sz w:val="16"/>
                <w:szCs w:val="16"/>
              </w:rPr>
              <w:t>321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A0CFF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6E6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E26ABE" w14:textId="77777777" w:rsidR="00420400" w:rsidRPr="00816C4A" w:rsidRDefault="00420400"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5F46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07DA410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5EFB5D"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DDF16E" w14:textId="77777777" w:rsidR="00420400" w:rsidRPr="00816C4A" w:rsidRDefault="00420400"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57BA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3F036" w14:textId="01A84BED" w:rsidR="00420400" w:rsidRPr="00816C4A" w:rsidRDefault="00420400" w:rsidP="00B27DCC">
            <w:pPr>
              <w:pStyle w:val="TAL"/>
              <w:rPr>
                <w:rFonts w:cs="Arial"/>
                <w:color w:val="000000"/>
                <w:sz w:val="16"/>
                <w:szCs w:val="16"/>
              </w:rPr>
            </w:pPr>
            <w:r w:rsidRPr="00816C4A">
              <w:rPr>
                <w:rFonts w:cs="Arial"/>
                <w:color w:val="000000"/>
                <w:sz w:val="16"/>
                <w:szCs w:val="16"/>
              </w:rPr>
              <w:t>322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A32CF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02034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43E5E7" w14:textId="77777777" w:rsidR="00420400" w:rsidRPr="00816C4A" w:rsidRDefault="00420400"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78A1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7D4B3CF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FE19E9"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34F475" w14:textId="77777777" w:rsidR="00420400" w:rsidRPr="00816C4A" w:rsidRDefault="00420400"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A595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30D29" w14:textId="26162E48" w:rsidR="00420400" w:rsidRPr="00816C4A" w:rsidRDefault="00420400" w:rsidP="00B27DCC">
            <w:pPr>
              <w:pStyle w:val="TAL"/>
              <w:rPr>
                <w:rFonts w:cs="Arial"/>
                <w:color w:val="000000"/>
                <w:sz w:val="16"/>
                <w:szCs w:val="16"/>
              </w:rPr>
            </w:pPr>
            <w:r w:rsidRPr="00816C4A">
              <w:rPr>
                <w:rFonts w:cs="Arial"/>
                <w:color w:val="000000"/>
                <w:sz w:val="16"/>
                <w:szCs w:val="16"/>
              </w:rPr>
              <w:t>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6CC3D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A3240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A99DC6" w14:textId="77777777" w:rsidR="00420400" w:rsidRPr="00816C4A" w:rsidRDefault="00420400"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6731F"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264C477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6E74E5"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8752A1" w14:textId="77777777" w:rsidR="00420400" w:rsidRPr="00816C4A" w:rsidRDefault="00420400"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0F4F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79B160" w14:textId="0E42EE69" w:rsidR="00420400" w:rsidRPr="00816C4A" w:rsidRDefault="00420400" w:rsidP="00B27DCC">
            <w:pPr>
              <w:pStyle w:val="TAL"/>
              <w:rPr>
                <w:rFonts w:cs="Arial"/>
                <w:color w:val="000000"/>
                <w:sz w:val="16"/>
                <w:szCs w:val="16"/>
              </w:rPr>
            </w:pPr>
            <w:r w:rsidRPr="00816C4A">
              <w:rPr>
                <w:rFonts w:cs="Arial"/>
                <w:color w:val="000000"/>
                <w:sz w:val="16"/>
                <w:szCs w:val="16"/>
              </w:rPr>
              <w:t>315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965C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7710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C06DF2" w14:textId="77777777" w:rsidR="00420400" w:rsidRPr="00816C4A" w:rsidRDefault="00420400"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68AE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58ECE6C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5D8D5F"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054EC0" w14:textId="77777777" w:rsidR="00420400" w:rsidRPr="00816C4A" w:rsidRDefault="00420400"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3054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AB0267" w14:textId="5D831BEC" w:rsidR="00420400" w:rsidRPr="00816C4A" w:rsidRDefault="00420400" w:rsidP="00B27DCC">
            <w:pPr>
              <w:pStyle w:val="TAL"/>
              <w:rPr>
                <w:rFonts w:cs="Arial"/>
                <w:color w:val="000000"/>
                <w:sz w:val="16"/>
                <w:szCs w:val="16"/>
              </w:rPr>
            </w:pPr>
            <w:r w:rsidRPr="00816C4A">
              <w:rPr>
                <w:rFonts w:cs="Arial"/>
                <w:color w:val="000000"/>
                <w:sz w:val="16"/>
                <w:szCs w:val="16"/>
              </w:rPr>
              <w:t>316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87FD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196B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D09239" w14:textId="77777777" w:rsidR="00420400" w:rsidRPr="00816C4A" w:rsidRDefault="00420400"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66C1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01BC60A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5F0E7B"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BB4D84" w14:textId="77777777" w:rsidR="00420400" w:rsidRPr="00816C4A" w:rsidRDefault="00420400"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352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89B5" w14:textId="7F7F2945" w:rsidR="00420400" w:rsidRPr="00816C4A" w:rsidRDefault="00420400" w:rsidP="00B27DCC">
            <w:pPr>
              <w:pStyle w:val="TAL"/>
              <w:rPr>
                <w:rFonts w:cs="Arial"/>
                <w:sz w:val="16"/>
                <w:szCs w:val="16"/>
              </w:rPr>
            </w:pPr>
            <w:r w:rsidRPr="00816C4A">
              <w:rPr>
                <w:rFonts w:cs="Arial"/>
                <w:color w:val="000000"/>
                <w:sz w:val="16"/>
                <w:szCs w:val="16"/>
              </w:rPr>
              <w:t>0328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44CCE7" w14:textId="77777777" w:rsidR="00420400" w:rsidRPr="00816C4A" w:rsidRDefault="00420400" w:rsidP="00B27DCC">
            <w:pPr>
              <w:pStyle w:val="TAL"/>
              <w:jc w:val="center"/>
              <w:rPr>
                <w:rFonts w:cs="Arial"/>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75A657"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7B2B14" w14:textId="77777777" w:rsidR="00420400" w:rsidRPr="00816C4A" w:rsidRDefault="00420400"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305F1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1ABC78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D5A198"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A50868" w14:textId="77777777" w:rsidR="00420400" w:rsidRPr="00816C4A" w:rsidRDefault="00420400"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3847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0537F" w14:textId="7B86E105" w:rsidR="00420400" w:rsidRPr="00816C4A" w:rsidRDefault="00420400" w:rsidP="00B27DCC">
            <w:pPr>
              <w:pStyle w:val="TAL"/>
              <w:rPr>
                <w:rFonts w:cs="Arial"/>
                <w:sz w:val="16"/>
                <w:szCs w:val="16"/>
              </w:rPr>
            </w:pPr>
            <w:r w:rsidRPr="00816C4A">
              <w:rPr>
                <w:rFonts w:cs="Arial"/>
                <w:color w:val="000000"/>
                <w:sz w:val="16"/>
                <w:szCs w:val="16"/>
              </w:rPr>
              <w:t>0331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D0278D"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9FBCD"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8DCE6E" w14:textId="77777777" w:rsidR="00420400" w:rsidRPr="00816C4A" w:rsidRDefault="00420400"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4F51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393A703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1355A6"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C98A95" w14:textId="77777777" w:rsidR="00420400" w:rsidRPr="00816C4A" w:rsidRDefault="00420400"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A19B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D668B2" w14:textId="6AAC8DD5" w:rsidR="00420400" w:rsidRPr="00816C4A" w:rsidRDefault="00420400" w:rsidP="00B27DCC">
            <w:pPr>
              <w:pStyle w:val="TAL"/>
              <w:rPr>
                <w:rFonts w:cs="Arial"/>
                <w:sz w:val="16"/>
                <w:szCs w:val="16"/>
              </w:rPr>
            </w:pPr>
            <w:r w:rsidRPr="00816C4A">
              <w:rPr>
                <w:rFonts w:cs="Arial"/>
                <w:color w:val="000000"/>
                <w:sz w:val="16"/>
                <w:szCs w:val="16"/>
              </w:rPr>
              <w:t>0334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42B"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2CE63"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E4583F" w14:textId="77777777" w:rsidR="00420400" w:rsidRPr="00816C4A" w:rsidRDefault="00420400"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A5BA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623446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EF5BA0"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9ACFB6" w14:textId="77777777" w:rsidR="00420400" w:rsidRPr="00816C4A" w:rsidRDefault="00420400" w:rsidP="00B27DCC">
            <w:pPr>
              <w:pStyle w:val="TAL"/>
              <w:rPr>
                <w:rFonts w:cs="Arial"/>
                <w:sz w:val="16"/>
                <w:szCs w:val="16"/>
              </w:rPr>
            </w:pPr>
            <w:r w:rsidRPr="00816C4A">
              <w:rPr>
                <w:rFonts w:cs="Arial"/>
                <w:sz w:val="16"/>
                <w:szCs w:val="16"/>
              </w:rPr>
              <w:t>CP-120625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E19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30A4" w14:textId="7C497804" w:rsidR="00420400" w:rsidRPr="00816C4A" w:rsidRDefault="00420400" w:rsidP="00B27DCC">
            <w:pPr>
              <w:pStyle w:val="TAL"/>
              <w:rPr>
                <w:rFonts w:cs="Arial"/>
                <w:color w:val="000000"/>
                <w:sz w:val="16"/>
                <w:szCs w:val="16"/>
              </w:rPr>
            </w:pPr>
            <w:r w:rsidRPr="00816C4A">
              <w:rPr>
                <w:rFonts w:cs="Arial"/>
                <w:color w:val="000000"/>
                <w:sz w:val="16"/>
                <w:szCs w:val="16"/>
              </w:rPr>
              <w:t>0344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99CD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7D1E5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0C598"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A92CA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8CE95A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052585"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7D5F4B" w14:textId="77777777" w:rsidR="00420400" w:rsidRPr="00816C4A" w:rsidRDefault="00420400" w:rsidP="00B27DCC">
            <w:pPr>
              <w:pStyle w:val="TAL"/>
              <w:rPr>
                <w:rFonts w:cs="Arial"/>
                <w:sz w:val="16"/>
                <w:szCs w:val="16"/>
              </w:rPr>
            </w:pPr>
            <w:r w:rsidRPr="00816C4A">
              <w:rPr>
                <w:rFonts w:cs="Arial"/>
                <w:sz w:val="16"/>
                <w:szCs w:val="16"/>
              </w:rPr>
              <w:t>CP-120623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5C58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DA360" w14:textId="4B64F632" w:rsidR="00420400" w:rsidRPr="00816C4A" w:rsidRDefault="00420400" w:rsidP="00B27DCC">
            <w:pPr>
              <w:pStyle w:val="TAL"/>
              <w:rPr>
                <w:rFonts w:cs="Arial"/>
                <w:color w:val="000000"/>
                <w:sz w:val="16"/>
                <w:szCs w:val="16"/>
              </w:rPr>
            </w:pPr>
            <w:r w:rsidRPr="00816C4A">
              <w:rPr>
                <w:rFonts w:cs="Arial"/>
                <w:color w:val="000000"/>
                <w:sz w:val="16"/>
                <w:szCs w:val="16"/>
              </w:rPr>
              <w:t>0349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17FA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FA10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5B473F"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9264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5771E59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5057C0"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43350C" w14:textId="77777777" w:rsidR="00420400" w:rsidRPr="00816C4A" w:rsidRDefault="00420400" w:rsidP="00B27DCC">
            <w:pPr>
              <w:pStyle w:val="TAL"/>
              <w:rPr>
                <w:rFonts w:cs="Arial"/>
                <w:sz w:val="16"/>
                <w:szCs w:val="16"/>
              </w:rPr>
            </w:pPr>
            <w:r w:rsidRPr="00816C4A">
              <w:rPr>
                <w:rFonts w:cs="Arial"/>
                <w:sz w:val="16"/>
                <w:szCs w:val="16"/>
              </w:rPr>
              <w:t>CP-120626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D01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6CE19" w14:textId="3EB71B44" w:rsidR="00420400" w:rsidRPr="00816C4A" w:rsidRDefault="00420400" w:rsidP="00B27DCC">
            <w:pPr>
              <w:pStyle w:val="TAL"/>
              <w:rPr>
                <w:rFonts w:cs="Arial"/>
                <w:color w:val="000000"/>
                <w:sz w:val="16"/>
                <w:szCs w:val="16"/>
              </w:rPr>
            </w:pPr>
            <w:r w:rsidRPr="00816C4A">
              <w:rPr>
                <w:rFonts w:cs="Arial"/>
                <w:color w:val="000000"/>
                <w:sz w:val="16"/>
                <w:szCs w:val="16"/>
              </w:rPr>
              <w:t>0338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D6C8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A9298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ABA3AB"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BFB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22A7267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80987C"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66985A"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DBC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F7D3B" w14:textId="6E454B76" w:rsidR="00420400" w:rsidRPr="00816C4A" w:rsidRDefault="00420400" w:rsidP="00B27DCC">
            <w:pPr>
              <w:pStyle w:val="TAL"/>
              <w:rPr>
                <w:rFonts w:cs="Arial"/>
                <w:sz w:val="16"/>
                <w:szCs w:val="16"/>
              </w:rPr>
            </w:pPr>
            <w:r w:rsidRPr="00816C4A">
              <w:rPr>
                <w:rFonts w:cs="Arial"/>
                <w:color w:val="000000"/>
                <w:sz w:val="16"/>
                <w:szCs w:val="16"/>
              </w:rPr>
              <w:t>0348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A3ED52" w14:textId="77777777" w:rsidR="00420400" w:rsidRPr="00816C4A" w:rsidRDefault="00420400" w:rsidP="00B27DCC">
            <w:pPr>
              <w:pStyle w:val="TAL"/>
              <w:jc w:val="center"/>
              <w:rPr>
                <w:rFonts w:cs="Arial"/>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D40EB3"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44AD6F" w14:textId="77777777" w:rsidR="00420400" w:rsidRPr="00816C4A" w:rsidRDefault="00420400"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E754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1A63399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ADFF3"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EE1C68"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2B5A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4A54A" w14:textId="323899D8" w:rsidR="00420400" w:rsidRPr="00816C4A" w:rsidRDefault="00420400" w:rsidP="00B27DCC">
            <w:pPr>
              <w:pStyle w:val="TAL"/>
              <w:rPr>
                <w:rFonts w:cs="Arial"/>
                <w:color w:val="000000"/>
                <w:sz w:val="16"/>
                <w:szCs w:val="16"/>
              </w:rPr>
            </w:pPr>
            <w:r w:rsidRPr="00816C4A">
              <w:rPr>
                <w:rFonts w:cs="Arial"/>
                <w:color w:val="000000"/>
                <w:sz w:val="16"/>
                <w:szCs w:val="16"/>
              </w:rPr>
              <w:t>0353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05CF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EB47D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2F3122" w14:textId="77777777" w:rsidR="00420400" w:rsidRPr="00816C4A" w:rsidRDefault="00420400"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CCA2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18EEAD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53B62"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E3FD29"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915D7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3F0BA" w14:textId="0BAECA3E" w:rsidR="00420400" w:rsidRPr="00816C4A" w:rsidRDefault="00420400" w:rsidP="00B27DCC">
            <w:pPr>
              <w:pStyle w:val="TAL"/>
              <w:rPr>
                <w:rFonts w:cs="Arial"/>
                <w:color w:val="000000"/>
                <w:sz w:val="16"/>
                <w:szCs w:val="16"/>
              </w:rPr>
            </w:pPr>
            <w:r w:rsidRPr="00816C4A">
              <w:rPr>
                <w:rFonts w:cs="Arial"/>
                <w:color w:val="000000"/>
                <w:sz w:val="16"/>
                <w:szCs w:val="16"/>
              </w:rPr>
              <w:t>0356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E6D97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30EE5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353A9B" w14:textId="77777777" w:rsidR="00420400" w:rsidRPr="00816C4A" w:rsidRDefault="00420400"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6177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D4E027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D37C23"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4E429A"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EDC9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DD965" w14:textId="22BAF612" w:rsidR="00420400" w:rsidRPr="00816C4A" w:rsidRDefault="00420400" w:rsidP="00B27DCC">
            <w:pPr>
              <w:pStyle w:val="TAL"/>
              <w:rPr>
                <w:rFonts w:cs="Arial"/>
                <w:color w:val="000000"/>
                <w:sz w:val="16"/>
                <w:szCs w:val="16"/>
              </w:rPr>
            </w:pPr>
            <w:r w:rsidRPr="00816C4A">
              <w:rPr>
                <w:rFonts w:cs="Arial"/>
                <w:color w:val="000000"/>
                <w:sz w:val="16"/>
                <w:szCs w:val="16"/>
              </w:rPr>
              <w:t>0359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69F48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D683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18C6369" w14:textId="77777777" w:rsidR="00420400" w:rsidRPr="00816C4A" w:rsidRDefault="00420400"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E959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7F971F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C29BE7"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E3B7A0"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7144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82C46" w14:textId="12E174B6" w:rsidR="00420400" w:rsidRPr="00816C4A" w:rsidRDefault="00420400" w:rsidP="00B27DCC">
            <w:pPr>
              <w:pStyle w:val="TAL"/>
              <w:rPr>
                <w:rFonts w:cs="Arial"/>
                <w:color w:val="000000"/>
                <w:sz w:val="16"/>
                <w:szCs w:val="16"/>
              </w:rPr>
            </w:pPr>
            <w:r w:rsidRPr="00816C4A">
              <w:rPr>
                <w:rFonts w:cs="Arial"/>
                <w:color w:val="000000"/>
                <w:sz w:val="16"/>
                <w:szCs w:val="16"/>
              </w:rPr>
              <w:t>0350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974749"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96646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97B08B"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CA38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4F57A54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96E6DB" w14:textId="77777777" w:rsidR="00420400" w:rsidRPr="00816C4A" w:rsidRDefault="00420400"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232146" w14:textId="77777777" w:rsidR="00420400" w:rsidRPr="00816C4A" w:rsidRDefault="00420400" w:rsidP="00B27DCC">
            <w:pPr>
              <w:pStyle w:val="TAL"/>
              <w:rPr>
                <w:rFonts w:cs="Arial"/>
                <w:color w:val="000000"/>
                <w:sz w:val="16"/>
                <w:szCs w:val="16"/>
              </w:rPr>
            </w:pPr>
            <w:r w:rsidRPr="00816C4A">
              <w:rPr>
                <w:rFonts w:cs="Arial"/>
                <w:color w:val="000000"/>
                <w:sz w:val="16"/>
                <w:szCs w:val="16"/>
              </w:rPr>
              <w:t>CP-130146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0B6E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5C0395F" w14:textId="37E2B1EE" w:rsidR="00420400" w:rsidRPr="00816C4A" w:rsidRDefault="00420400" w:rsidP="00B27DCC">
            <w:pPr>
              <w:pStyle w:val="TAL"/>
              <w:rPr>
                <w:rFonts w:cs="Arial"/>
                <w:color w:val="000000"/>
                <w:sz w:val="16"/>
                <w:szCs w:val="16"/>
              </w:rPr>
            </w:pPr>
            <w:r w:rsidRPr="00816C4A">
              <w:rPr>
                <w:rFonts w:cs="Arial"/>
                <w:color w:val="000000"/>
                <w:sz w:val="16"/>
                <w:szCs w:val="16"/>
              </w:rPr>
              <w:t>0363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7A65BB2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14:paraId="2BCA294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9F504F"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8984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11.5.0</w:t>
            </w:r>
          </w:p>
        </w:tc>
      </w:tr>
      <w:tr w:rsidR="00420400" w:rsidRPr="00816C4A" w14:paraId="610A9FA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6B7BF0"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7E9168"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021D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D404A" w14:textId="7806762A" w:rsidR="00420400" w:rsidRPr="00816C4A" w:rsidRDefault="00420400" w:rsidP="00B27DCC">
            <w:pPr>
              <w:pStyle w:val="TAL"/>
              <w:rPr>
                <w:rFonts w:cs="Arial"/>
                <w:color w:val="000000"/>
                <w:sz w:val="16"/>
                <w:szCs w:val="16"/>
              </w:rPr>
            </w:pPr>
            <w:r w:rsidRPr="00816C4A">
              <w:rPr>
                <w:rFonts w:cs="Arial"/>
                <w:color w:val="000000"/>
                <w:sz w:val="16"/>
                <w:szCs w:val="16"/>
              </w:rPr>
              <w:t>0364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B813E0"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DF4CA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8D2338"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D192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11.6.0</w:t>
            </w:r>
          </w:p>
        </w:tc>
      </w:tr>
      <w:tr w:rsidR="00420400" w:rsidRPr="00816C4A" w14:paraId="435B556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9C4D4B"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4E1ED8"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FE78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23431" w14:textId="594E32CE" w:rsidR="00420400" w:rsidRPr="00816C4A" w:rsidRDefault="00420400" w:rsidP="00B27DCC">
            <w:pPr>
              <w:pStyle w:val="TAL"/>
              <w:rPr>
                <w:rFonts w:cs="Arial"/>
                <w:color w:val="000000"/>
                <w:sz w:val="16"/>
                <w:szCs w:val="16"/>
              </w:rPr>
            </w:pPr>
            <w:r w:rsidRPr="00816C4A">
              <w:rPr>
                <w:rFonts w:cs="Arial"/>
                <w:color w:val="000000"/>
                <w:sz w:val="16"/>
                <w:szCs w:val="16"/>
              </w:rPr>
              <w:t>0367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98E89C"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2073F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0E1D5A"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F63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11.6.0</w:t>
            </w:r>
          </w:p>
        </w:tc>
      </w:tr>
      <w:tr w:rsidR="00420400" w:rsidRPr="00816C4A" w14:paraId="7C33822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E8490E"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7627E"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B229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A75C2" w14:textId="1F62B01E" w:rsidR="00420400" w:rsidRPr="00816C4A" w:rsidRDefault="00420400" w:rsidP="00B27DCC">
            <w:pPr>
              <w:pStyle w:val="TAL"/>
              <w:rPr>
                <w:rFonts w:cs="Arial"/>
                <w:color w:val="000000"/>
                <w:sz w:val="16"/>
                <w:szCs w:val="16"/>
              </w:rPr>
            </w:pPr>
            <w:r w:rsidRPr="00816C4A">
              <w:rPr>
                <w:rFonts w:cs="Arial"/>
                <w:color w:val="000000"/>
                <w:sz w:val="16"/>
                <w:szCs w:val="16"/>
              </w:rPr>
              <w:t>0365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A4623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59213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5CF6A6" w14:textId="77777777" w:rsidR="00420400" w:rsidRPr="00816C4A" w:rsidRDefault="00420400"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6F483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12.0.0</w:t>
            </w:r>
          </w:p>
        </w:tc>
      </w:tr>
      <w:tr w:rsidR="00420400" w:rsidRPr="00816C4A" w14:paraId="769DC5E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154099"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5C2864"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6A7E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65300" w14:textId="4E3B2E29" w:rsidR="00420400" w:rsidRPr="00816C4A" w:rsidRDefault="00420400" w:rsidP="00B27DCC">
            <w:pPr>
              <w:pStyle w:val="TAL"/>
              <w:rPr>
                <w:rFonts w:cs="Arial"/>
                <w:color w:val="000000"/>
                <w:sz w:val="16"/>
                <w:szCs w:val="16"/>
              </w:rPr>
            </w:pPr>
            <w:r w:rsidRPr="00816C4A">
              <w:rPr>
                <w:rFonts w:cs="Arial"/>
                <w:color w:val="000000"/>
                <w:sz w:val="16"/>
                <w:szCs w:val="16"/>
              </w:rPr>
              <w:t>0368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2B1C9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F399E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64FC3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D22D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12.0.0</w:t>
            </w:r>
          </w:p>
        </w:tc>
      </w:tr>
      <w:tr w:rsidR="00420400" w:rsidRPr="00816C4A" w14:paraId="69E214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BE1340" w14:textId="77777777" w:rsidR="00420400" w:rsidRPr="00816C4A" w:rsidRDefault="00420400"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F53A1F" w14:textId="77777777" w:rsidR="00420400" w:rsidRPr="00816C4A" w:rsidRDefault="00420400" w:rsidP="00B27DCC">
            <w:pPr>
              <w:pStyle w:val="TAL"/>
              <w:rPr>
                <w:rFonts w:cs="Arial"/>
                <w:color w:val="000000"/>
                <w:sz w:val="16"/>
                <w:szCs w:val="16"/>
              </w:rPr>
            </w:pPr>
            <w:r w:rsidRPr="00816C4A">
              <w:rPr>
                <w:rFonts w:cs="Arial"/>
                <w:color w:val="000000"/>
                <w:sz w:val="16"/>
                <w:szCs w:val="16"/>
              </w:rPr>
              <w:t>CP-130534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2852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36FC3" w14:textId="3044D816" w:rsidR="00420400" w:rsidRPr="00816C4A" w:rsidRDefault="00420400" w:rsidP="00B27DCC">
            <w:pPr>
              <w:pStyle w:val="TAL"/>
              <w:rPr>
                <w:rFonts w:cs="Arial"/>
                <w:color w:val="000000"/>
                <w:sz w:val="16"/>
                <w:szCs w:val="16"/>
              </w:rPr>
            </w:pPr>
            <w:r w:rsidRPr="00816C4A">
              <w:rPr>
                <w:rFonts w:cs="Arial"/>
                <w:color w:val="000000"/>
                <w:sz w:val="16"/>
                <w:szCs w:val="16"/>
              </w:rPr>
              <w:t>0370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A33D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819AF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21F6E0" w14:textId="77777777" w:rsidR="00420400" w:rsidRPr="00816C4A" w:rsidRDefault="00420400"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8DBB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12.1.0</w:t>
            </w:r>
          </w:p>
        </w:tc>
      </w:tr>
      <w:tr w:rsidR="00420400" w:rsidRPr="00816C4A" w14:paraId="2B9085F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414F0E" w14:textId="77777777" w:rsidR="00420400" w:rsidRPr="00816C4A" w:rsidRDefault="00420400"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283C2" w14:textId="77777777" w:rsidR="00420400" w:rsidRPr="00816C4A" w:rsidRDefault="00420400" w:rsidP="00B27DCC">
            <w:pPr>
              <w:pStyle w:val="TAL"/>
              <w:rPr>
                <w:rFonts w:cs="Arial"/>
                <w:color w:val="000000"/>
                <w:sz w:val="16"/>
                <w:szCs w:val="16"/>
              </w:rPr>
            </w:pPr>
            <w:r w:rsidRPr="00816C4A">
              <w:rPr>
                <w:rFonts w:cs="Arial"/>
                <w:color w:val="000000"/>
                <w:sz w:val="16"/>
                <w:szCs w:val="16"/>
              </w:rPr>
              <w:t>CP-130787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5A4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581BD" w14:textId="335C109A" w:rsidR="00420400" w:rsidRPr="00816C4A" w:rsidRDefault="00420400" w:rsidP="00B27DCC">
            <w:pPr>
              <w:pStyle w:val="TAL"/>
              <w:rPr>
                <w:rFonts w:cs="Arial"/>
                <w:color w:val="000000"/>
                <w:sz w:val="16"/>
                <w:szCs w:val="16"/>
              </w:rPr>
            </w:pPr>
            <w:r w:rsidRPr="00816C4A">
              <w:rPr>
                <w:rFonts w:cs="Arial"/>
                <w:color w:val="000000"/>
                <w:sz w:val="16"/>
                <w:szCs w:val="16"/>
              </w:rPr>
              <w:t>0381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4F2E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C3C4C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607FEC"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8701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12.2.0</w:t>
            </w:r>
          </w:p>
        </w:tc>
      </w:tr>
      <w:tr w:rsidR="00420400" w:rsidRPr="00816C4A" w14:paraId="2193A0E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FE7E9" w14:textId="77777777" w:rsidR="00420400" w:rsidRPr="00816C4A" w:rsidRDefault="00420400"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20C2A9" w14:textId="77777777" w:rsidR="00420400" w:rsidRPr="00816C4A" w:rsidRDefault="00420400" w:rsidP="00B27DCC">
            <w:pPr>
              <w:pStyle w:val="TAL"/>
              <w:rPr>
                <w:rFonts w:cs="Arial"/>
                <w:color w:val="000000"/>
                <w:sz w:val="16"/>
                <w:szCs w:val="16"/>
              </w:rPr>
            </w:pPr>
            <w:r w:rsidRPr="00816C4A">
              <w:rPr>
                <w:rFonts w:cs="Arial"/>
                <w:color w:val="000000"/>
                <w:sz w:val="16"/>
                <w:szCs w:val="16"/>
              </w:rPr>
              <w:t>CP-130788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3144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8D89C" w14:textId="03A4A60E" w:rsidR="00420400" w:rsidRPr="00816C4A" w:rsidRDefault="00420400" w:rsidP="00B27DCC">
            <w:pPr>
              <w:pStyle w:val="TAL"/>
              <w:rPr>
                <w:rFonts w:cs="Arial"/>
                <w:color w:val="000000"/>
                <w:sz w:val="16"/>
                <w:szCs w:val="16"/>
              </w:rPr>
            </w:pPr>
            <w:r w:rsidRPr="00816C4A">
              <w:rPr>
                <w:rFonts w:cs="Arial"/>
                <w:color w:val="000000"/>
                <w:sz w:val="16"/>
                <w:szCs w:val="16"/>
              </w:rPr>
              <w:t>0377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FAC5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737CA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82A954"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6C300"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12.2.0</w:t>
            </w:r>
          </w:p>
        </w:tc>
      </w:tr>
      <w:tr w:rsidR="00420400" w:rsidRPr="00816C4A" w14:paraId="6E3490D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8FB553"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2C05F9"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5F91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DEC9B" w14:textId="65AD62D9" w:rsidR="00420400" w:rsidRPr="00816C4A" w:rsidRDefault="00420400" w:rsidP="00B27DCC">
            <w:pPr>
              <w:pStyle w:val="TAL"/>
              <w:rPr>
                <w:rFonts w:cs="Arial"/>
                <w:color w:val="000000"/>
                <w:sz w:val="16"/>
                <w:szCs w:val="16"/>
              </w:rPr>
            </w:pPr>
            <w:r w:rsidRPr="00816C4A">
              <w:rPr>
                <w:rFonts w:cs="Arial"/>
                <w:color w:val="000000"/>
                <w:sz w:val="16"/>
                <w:szCs w:val="16"/>
              </w:rPr>
              <w:t>0391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AFDA2"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00E5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62DC16"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FB5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5066175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A5B70F"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6CBFB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6434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4E19F" w14:textId="2B22EF62" w:rsidR="00420400" w:rsidRPr="00816C4A" w:rsidRDefault="00420400" w:rsidP="00B27DCC">
            <w:pPr>
              <w:pStyle w:val="TAL"/>
              <w:rPr>
                <w:rFonts w:cs="Arial"/>
                <w:color w:val="000000"/>
                <w:sz w:val="16"/>
                <w:szCs w:val="16"/>
              </w:rPr>
            </w:pPr>
            <w:r w:rsidRPr="00816C4A">
              <w:rPr>
                <w:rFonts w:cs="Arial"/>
                <w:color w:val="000000"/>
                <w:sz w:val="16"/>
                <w:szCs w:val="16"/>
              </w:rPr>
              <w:t>0398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506581"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52F0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DDD13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052D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1DA41D0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99F7EF"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C986C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6937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48358" w14:textId="008F582E" w:rsidR="00420400" w:rsidRPr="00816C4A" w:rsidRDefault="00420400" w:rsidP="00B27DCC">
            <w:pPr>
              <w:pStyle w:val="TAL"/>
              <w:rPr>
                <w:rFonts w:cs="Arial"/>
                <w:color w:val="000000"/>
                <w:sz w:val="16"/>
                <w:szCs w:val="16"/>
              </w:rPr>
            </w:pPr>
            <w:r w:rsidRPr="00816C4A">
              <w:rPr>
                <w:rFonts w:cs="Arial"/>
                <w:color w:val="000000"/>
                <w:sz w:val="16"/>
                <w:szCs w:val="16"/>
              </w:rPr>
              <w:t>0388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6F94E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AFEB7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E7DDCA"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4476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2EBA384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FA4A85"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0993E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9714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7BD89C" w14:textId="46C4CD6C" w:rsidR="00420400" w:rsidRPr="00816C4A" w:rsidRDefault="00420400" w:rsidP="00B27DCC">
            <w:pPr>
              <w:pStyle w:val="TAL"/>
              <w:rPr>
                <w:rFonts w:cs="Arial"/>
                <w:color w:val="000000"/>
                <w:sz w:val="16"/>
                <w:szCs w:val="16"/>
              </w:rPr>
            </w:pPr>
            <w:r w:rsidRPr="00816C4A">
              <w:rPr>
                <w:rFonts w:cs="Arial"/>
                <w:color w:val="000000"/>
                <w:sz w:val="16"/>
                <w:szCs w:val="16"/>
              </w:rPr>
              <w:t>0395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31D4C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BC22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01474C3"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03CD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09A1D6A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0DDC87"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D1EDA0"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2484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5F104" w14:textId="104A91A6" w:rsidR="00420400" w:rsidRPr="00816C4A" w:rsidRDefault="00420400" w:rsidP="00B27DCC">
            <w:pPr>
              <w:pStyle w:val="TAL"/>
              <w:rPr>
                <w:rFonts w:cs="Arial"/>
                <w:color w:val="000000"/>
                <w:sz w:val="16"/>
                <w:szCs w:val="16"/>
              </w:rPr>
            </w:pPr>
            <w:r w:rsidRPr="00816C4A">
              <w:rPr>
                <w:rFonts w:cs="Arial"/>
                <w:color w:val="000000"/>
                <w:sz w:val="16"/>
                <w:szCs w:val="16"/>
              </w:rPr>
              <w:t>0392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4BCA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A14B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E9BF60" w14:textId="77777777" w:rsidR="00420400" w:rsidRPr="00816C4A" w:rsidRDefault="00420400"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934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643A621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B364B6"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2B5085"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66EF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CACD9" w14:textId="135B7D66" w:rsidR="00420400" w:rsidRPr="00816C4A" w:rsidRDefault="00420400" w:rsidP="00B27DCC">
            <w:pPr>
              <w:pStyle w:val="TAL"/>
              <w:rPr>
                <w:rFonts w:cs="Arial"/>
                <w:color w:val="000000"/>
                <w:sz w:val="16"/>
                <w:szCs w:val="16"/>
              </w:rPr>
            </w:pPr>
            <w:r w:rsidRPr="00816C4A">
              <w:rPr>
                <w:rFonts w:cs="Arial"/>
                <w:color w:val="000000"/>
                <w:sz w:val="16"/>
                <w:szCs w:val="16"/>
              </w:rPr>
              <w:t>0399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3FD2F4"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8CB77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679F2F" w14:textId="77777777" w:rsidR="00420400" w:rsidRPr="00816C4A" w:rsidRDefault="00420400"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29C1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71130ED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D2CAE1"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BDD32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FCA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99E6F" w14:textId="1E3C13C9" w:rsidR="00420400" w:rsidRPr="00816C4A" w:rsidRDefault="00420400" w:rsidP="00B27DCC">
            <w:pPr>
              <w:pStyle w:val="TAL"/>
              <w:rPr>
                <w:rFonts w:cs="Arial"/>
                <w:color w:val="000000"/>
                <w:sz w:val="16"/>
                <w:szCs w:val="16"/>
              </w:rPr>
            </w:pPr>
            <w:r w:rsidRPr="00816C4A">
              <w:rPr>
                <w:rFonts w:cs="Arial"/>
                <w:color w:val="000000"/>
                <w:sz w:val="16"/>
                <w:szCs w:val="16"/>
              </w:rPr>
              <w:t>0401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FF5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16F5B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5DC6FC1" w14:textId="77777777" w:rsidR="00420400" w:rsidRPr="00816C4A" w:rsidRDefault="00420400"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FA8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47B02CB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2C58D9"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59261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EB3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29F7" w14:textId="1BA6F0CF" w:rsidR="00420400" w:rsidRPr="00816C4A" w:rsidRDefault="00420400" w:rsidP="00B27DCC">
            <w:pPr>
              <w:pStyle w:val="TAL"/>
              <w:rPr>
                <w:rFonts w:cs="Arial"/>
                <w:color w:val="000000"/>
                <w:sz w:val="16"/>
                <w:szCs w:val="16"/>
              </w:rPr>
            </w:pPr>
            <w:r w:rsidRPr="00816C4A">
              <w:rPr>
                <w:rFonts w:cs="Arial"/>
                <w:color w:val="000000"/>
                <w:sz w:val="16"/>
                <w:szCs w:val="16"/>
              </w:rPr>
              <w:t>0406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0EA3C6"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ADC1D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1A72" w14:textId="77777777" w:rsidR="00420400" w:rsidRPr="00816C4A" w:rsidRDefault="00420400"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551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64E02E7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11FC5"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CA747"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27E5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190C" w14:textId="7CFCD91F" w:rsidR="00420400" w:rsidRPr="00816C4A" w:rsidRDefault="00420400" w:rsidP="00B27DCC">
            <w:pPr>
              <w:pStyle w:val="TAL"/>
              <w:rPr>
                <w:rFonts w:cs="Arial"/>
                <w:color w:val="000000"/>
                <w:sz w:val="16"/>
                <w:szCs w:val="16"/>
              </w:rPr>
            </w:pPr>
            <w:r w:rsidRPr="00816C4A">
              <w:rPr>
                <w:rFonts w:cs="Arial"/>
                <w:color w:val="000000"/>
                <w:sz w:val="16"/>
                <w:szCs w:val="16"/>
              </w:rPr>
              <w:t>0396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AFBB6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B604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EE36C98"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9AC3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2979637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627FF1"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D300B0"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F17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CE4C5D" w14:textId="45567241" w:rsidR="00420400" w:rsidRPr="00816C4A" w:rsidRDefault="00420400" w:rsidP="00B27DCC">
            <w:pPr>
              <w:pStyle w:val="TAL"/>
              <w:rPr>
                <w:rFonts w:cs="Arial"/>
                <w:color w:val="000000"/>
                <w:sz w:val="16"/>
                <w:szCs w:val="16"/>
              </w:rPr>
            </w:pPr>
            <w:r w:rsidRPr="00816C4A">
              <w:rPr>
                <w:rFonts w:cs="Arial"/>
                <w:color w:val="000000"/>
                <w:sz w:val="16"/>
                <w:szCs w:val="16"/>
              </w:rPr>
              <w:t>0400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5438E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176A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A9DC7" w14:textId="77777777" w:rsidR="00420400" w:rsidRPr="00816C4A" w:rsidRDefault="00420400"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3A6F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127A006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E9B13C"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411EF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83A3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CDCB8" w14:textId="1B624C5D" w:rsidR="00420400" w:rsidRPr="00816C4A" w:rsidRDefault="00420400" w:rsidP="00B27DCC">
            <w:pPr>
              <w:pStyle w:val="TAL"/>
              <w:rPr>
                <w:rFonts w:cs="Arial"/>
                <w:color w:val="000000"/>
                <w:sz w:val="16"/>
                <w:szCs w:val="16"/>
              </w:rPr>
            </w:pPr>
            <w:r w:rsidRPr="00816C4A">
              <w:rPr>
                <w:rFonts w:cs="Arial"/>
                <w:color w:val="000000"/>
                <w:sz w:val="16"/>
                <w:szCs w:val="16"/>
              </w:rPr>
              <w:t>0404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BC382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C37B5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60DCBA" w14:textId="77777777" w:rsidR="00420400" w:rsidRPr="00816C4A" w:rsidRDefault="00420400"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0B70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1FF2720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6F259E"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031E4D"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1F8C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E4C35" w14:textId="2D7F27AE" w:rsidR="00420400" w:rsidRPr="00816C4A" w:rsidRDefault="00420400" w:rsidP="00B27DCC">
            <w:pPr>
              <w:pStyle w:val="TAL"/>
              <w:rPr>
                <w:rFonts w:cs="Arial"/>
                <w:color w:val="000000"/>
                <w:sz w:val="16"/>
                <w:szCs w:val="16"/>
              </w:rPr>
            </w:pPr>
            <w:r w:rsidRPr="00816C4A">
              <w:rPr>
                <w:rFonts w:cs="Arial"/>
                <w:color w:val="000000"/>
                <w:sz w:val="16"/>
                <w:szCs w:val="16"/>
              </w:rPr>
              <w:t>0384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AE7E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284DD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3EF2F7"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BE0F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56731E8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0D0142"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F619D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5B8BA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A3747" w14:textId="6C52D252" w:rsidR="00420400" w:rsidRPr="00816C4A" w:rsidRDefault="00420400" w:rsidP="00B27DCC">
            <w:pPr>
              <w:pStyle w:val="TAL"/>
              <w:rPr>
                <w:rFonts w:cs="Arial"/>
                <w:color w:val="000000"/>
                <w:sz w:val="16"/>
                <w:szCs w:val="16"/>
              </w:rPr>
            </w:pPr>
            <w:r w:rsidRPr="00816C4A">
              <w:rPr>
                <w:rFonts w:cs="Arial"/>
                <w:color w:val="000000"/>
                <w:sz w:val="16"/>
                <w:szCs w:val="16"/>
              </w:rPr>
              <w:t>0408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3787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1F70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7F5A9B" w14:textId="77777777" w:rsidR="00420400" w:rsidRPr="00816C4A" w:rsidRDefault="00420400"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3BE9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61C6F93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6767C1"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0425DD"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DB39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2D6574" w14:textId="130A4E62" w:rsidR="00420400" w:rsidRPr="00816C4A" w:rsidRDefault="00420400" w:rsidP="00B27DCC">
            <w:pPr>
              <w:pStyle w:val="TAL"/>
              <w:rPr>
                <w:rFonts w:cs="Arial"/>
                <w:color w:val="000000"/>
                <w:sz w:val="16"/>
                <w:szCs w:val="16"/>
              </w:rPr>
            </w:pPr>
            <w:r w:rsidRPr="00816C4A">
              <w:rPr>
                <w:rFonts w:cs="Arial"/>
                <w:color w:val="000000"/>
                <w:sz w:val="16"/>
                <w:szCs w:val="16"/>
              </w:rPr>
              <w:t>0407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99E8A2"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7E725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F5EF4A" w14:textId="77777777" w:rsidR="00420400" w:rsidRPr="00816C4A" w:rsidRDefault="00420400"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9C8B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31B241D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5384CE"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1A93C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66F8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4E576" w14:textId="44902F61" w:rsidR="00420400" w:rsidRPr="00816C4A" w:rsidRDefault="00420400" w:rsidP="00B27DCC">
            <w:pPr>
              <w:pStyle w:val="TAL"/>
              <w:rPr>
                <w:rFonts w:cs="Arial"/>
                <w:color w:val="000000"/>
                <w:sz w:val="16"/>
                <w:szCs w:val="16"/>
              </w:rPr>
            </w:pPr>
            <w:r w:rsidRPr="00816C4A">
              <w:rPr>
                <w:rFonts w:cs="Arial"/>
                <w:color w:val="000000"/>
                <w:sz w:val="16"/>
                <w:szCs w:val="16"/>
              </w:rPr>
              <w:t>0409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0386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38BFA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1D946E"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4183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3FD42FF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957821"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2E505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20A1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D2F4F" w14:textId="5CA29A30" w:rsidR="00420400" w:rsidRPr="00816C4A" w:rsidRDefault="00420400" w:rsidP="00B27DCC">
            <w:pPr>
              <w:pStyle w:val="TAL"/>
              <w:rPr>
                <w:rFonts w:cs="Arial"/>
                <w:color w:val="000000"/>
                <w:sz w:val="16"/>
                <w:szCs w:val="16"/>
              </w:rPr>
            </w:pPr>
            <w:r w:rsidRPr="00816C4A">
              <w:rPr>
                <w:rFonts w:cs="Arial"/>
                <w:color w:val="000000"/>
                <w:sz w:val="16"/>
                <w:szCs w:val="16"/>
              </w:rPr>
              <w:t>0410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9CE6C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4D5A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863EB6" w14:textId="77777777" w:rsidR="00420400" w:rsidRPr="00816C4A" w:rsidRDefault="00420400"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0867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57445DA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420129"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334C39"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38FE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0007BE" w14:textId="1A49E85A" w:rsidR="00420400" w:rsidRPr="00816C4A" w:rsidRDefault="00420400" w:rsidP="00B27DCC">
            <w:pPr>
              <w:pStyle w:val="TAL"/>
              <w:rPr>
                <w:rFonts w:cs="Arial"/>
                <w:color w:val="000000"/>
                <w:sz w:val="16"/>
                <w:szCs w:val="16"/>
              </w:rPr>
            </w:pPr>
            <w:r w:rsidRPr="00816C4A">
              <w:rPr>
                <w:rFonts w:cs="Arial"/>
                <w:color w:val="000000"/>
                <w:sz w:val="16"/>
                <w:szCs w:val="16"/>
              </w:rPr>
              <w:t>0413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35C0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180C4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9CB1CD"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86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45FE630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C8E4BE"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FC458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B82C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6910" w14:textId="269538A9" w:rsidR="00420400" w:rsidRPr="00816C4A" w:rsidRDefault="00420400" w:rsidP="00B27DCC">
            <w:pPr>
              <w:pStyle w:val="TAL"/>
              <w:rPr>
                <w:rFonts w:cs="Arial"/>
                <w:color w:val="000000"/>
                <w:sz w:val="16"/>
                <w:szCs w:val="16"/>
              </w:rPr>
            </w:pPr>
            <w:r w:rsidRPr="00816C4A">
              <w:rPr>
                <w:rFonts w:cs="Arial"/>
                <w:color w:val="000000"/>
                <w:sz w:val="16"/>
                <w:szCs w:val="16"/>
              </w:rPr>
              <w:t>0416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E266A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89C8D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EB0A0B"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D205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0425C80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28D615"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A9D0B9"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DCE9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93508" w14:textId="5FC444BC" w:rsidR="00420400" w:rsidRPr="00816C4A" w:rsidRDefault="00420400" w:rsidP="00B27DCC">
            <w:pPr>
              <w:pStyle w:val="TAL"/>
              <w:rPr>
                <w:rFonts w:cs="Arial"/>
                <w:color w:val="000000"/>
                <w:sz w:val="16"/>
                <w:szCs w:val="16"/>
              </w:rPr>
            </w:pPr>
            <w:r w:rsidRPr="00816C4A">
              <w:rPr>
                <w:rFonts w:cs="Arial"/>
                <w:color w:val="000000"/>
                <w:sz w:val="16"/>
                <w:szCs w:val="16"/>
              </w:rPr>
              <w:t>0420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34361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0B12E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E1E564" w14:textId="77777777" w:rsidR="00420400" w:rsidRPr="00816C4A" w:rsidRDefault="00420400"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9F84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18226A1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779C65"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B79F16"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B758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F0B60" w14:textId="663B5F14" w:rsidR="00420400" w:rsidRPr="00816C4A" w:rsidRDefault="00420400" w:rsidP="00B27DCC">
            <w:pPr>
              <w:pStyle w:val="TAL"/>
              <w:rPr>
                <w:rFonts w:cs="Arial"/>
                <w:color w:val="000000"/>
                <w:sz w:val="16"/>
                <w:szCs w:val="16"/>
              </w:rPr>
            </w:pPr>
            <w:r w:rsidRPr="00816C4A">
              <w:rPr>
                <w:rFonts w:cs="Arial"/>
                <w:color w:val="000000"/>
                <w:sz w:val="16"/>
                <w:szCs w:val="16"/>
              </w:rPr>
              <w:t>0425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4296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F64CB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E99D3B"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1ECB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37D3119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BDC3F"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4D676E"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3060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5BB41" w14:textId="4897BDA4" w:rsidR="00420400" w:rsidRPr="00816C4A" w:rsidRDefault="00420400" w:rsidP="00B27DCC">
            <w:pPr>
              <w:pStyle w:val="TAL"/>
              <w:rPr>
                <w:rFonts w:cs="Arial"/>
                <w:color w:val="000000"/>
                <w:sz w:val="16"/>
                <w:szCs w:val="16"/>
              </w:rPr>
            </w:pPr>
            <w:r w:rsidRPr="00816C4A">
              <w:rPr>
                <w:rFonts w:cs="Arial"/>
                <w:color w:val="000000"/>
                <w:sz w:val="16"/>
                <w:szCs w:val="16"/>
              </w:rPr>
              <w:t>0426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6D93B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 </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8AAE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51F8AD"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DCFA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7355554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57310A"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011C49"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68FD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6D337" w14:textId="0C1A54DE" w:rsidR="00420400" w:rsidRPr="00816C4A" w:rsidRDefault="00420400" w:rsidP="00B27DCC">
            <w:pPr>
              <w:pStyle w:val="TAL"/>
              <w:rPr>
                <w:rFonts w:cs="Arial"/>
                <w:color w:val="000000"/>
                <w:sz w:val="16"/>
                <w:szCs w:val="16"/>
              </w:rPr>
            </w:pPr>
            <w:r w:rsidRPr="00816C4A">
              <w:rPr>
                <w:rFonts w:cs="Arial"/>
                <w:color w:val="000000"/>
                <w:sz w:val="16"/>
                <w:szCs w:val="16"/>
              </w:rPr>
              <w:t>0427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01D5BF"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E87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EFDC2B" w14:textId="77777777" w:rsidR="00420400" w:rsidRPr="00816C4A" w:rsidRDefault="00420400"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E4DA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4558A62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B4A629"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573D00"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F66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BF520" w14:textId="6D38B5A9" w:rsidR="00420400" w:rsidRPr="00816C4A" w:rsidRDefault="00420400" w:rsidP="00B27DCC">
            <w:pPr>
              <w:pStyle w:val="TAL"/>
              <w:rPr>
                <w:rFonts w:cs="Arial"/>
                <w:color w:val="000000"/>
                <w:sz w:val="16"/>
                <w:szCs w:val="16"/>
              </w:rPr>
            </w:pPr>
            <w:r w:rsidRPr="00816C4A">
              <w:rPr>
                <w:rFonts w:cs="Arial"/>
                <w:color w:val="000000"/>
                <w:sz w:val="16"/>
                <w:szCs w:val="16"/>
              </w:rPr>
              <w:t>0428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87BB7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2ED0B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08ECB2"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D2CB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4BCC3A3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BA2F9"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8251E"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5FC1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4B0B7" w14:textId="4E02975F" w:rsidR="00420400" w:rsidRPr="00816C4A" w:rsidRDefault="00420400" w:rsidP="00B27DCC">
            <w:pPr>
              <w:pStyle w:val="TAL"/>
              <w:rPr>
                <w:rFonts w:cs="Arial"/>
                <w:color w:val="000000"/>
                <w:sz w:val="16"/>
                <w:szCs w:val="16"/>
              </w:rPr>
            </w:pPr>
            <w:r w:rsidRPr="00816C4A">
              <w:rPr>
                <w:rFonts w:cs="Arial"/>
                <w:color w:val="000000"/>
                <w:sz w:val="16"/>
                <w:szCs w:val="16"/>
              </w:rPr>
              <w:t>0432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CC1487"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3C53C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673091"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F0FC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7ECDEA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2981C"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F27098"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9A4E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4BF6" w14:textId="4D53E8E0" w:rsidR="00420400" w:rsidRPr="00816C4A" w:rsidRDefault="00420400" w:rsidP="00B27DCC">
            <w:pPr>
              <w:pStyle w:val="TAL"/>
              <w:rPr>
                <w:rFonts w:cs="Arial"/>
                <w:color w:val="000000"/>
                <w:sz w:val="16"/>
                <w:szCs w:val="16"/>
              </w:rPr>
            </w:pPr>
            <w:r w:rsidRPr="00816C4A">
              <w:rPr>
                <w:rFonts w:cs="Arial"/>
                <w:color w:val="000000"/>
                <w:sz w:val="16"/>
                <w:szCs w:val="16"/>
              </w:rPr>
              <w:t>0433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D06E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6F243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ACDFAD9"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D23A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3A54E4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26C6F2"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AB0BC1"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1DCF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EBCC8" w14:textId="1DD80F5B" w:rsidR="00420400" w:rsidRPr="00816C4A" w:rsidRDefault="00420400" w:rsidP="00B27DCC">
            <w:pPr>
              <w:pStyle w:val="TAL"/>
              <w:rPr>
                <w:rFonts w:cs="Arial"/>
                <w:color w:val="000000"/>
                <w:sz w:val="16"/>
                <w:szCs w:val="16"/>
              </w:rPr>
            </w:pPr>
            <w:r w:rsidRPr="00816C4A">
              <w:rPr>
                <w:rFonts w:cs="Arial"/>
                <w:color w:val="000000"/>
                <w:sz w:val="16"/>
                <w:szCs w:val="16"/>
              </w:rPr>
              <w:t>0437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D44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C63E7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566E23"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BFC9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D2427E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7B98AC2" w14:textId="77777777" w:rsidR="00420400" w:rsidRPr="00816C4A" w:rsidRDefault="00420400"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0D0387"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A102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D1DB8" w14:textId="0215DCF3" w:rsidR="00420400" w:rsidRPr="00816C4A" w:rsidRDefault="00420400" w:rsidP="00B27DCC">
            <w:pPr>
              <w:pStyle w:val="TAL"/>
              <w:rPr>
                <w:rFonts w:cs="Arial"/>
                <w:color w:val="000000"/>
                <w:sz w:val="16"/>
                <w:szCs w:val="16"/>
              </w:rPr>
            </w:pPr>
            <w:r w:rsidRPr="00816C4A">
              <w:rPr>
                <w:rFonts w:cs="Arial"/>
                <w:color w:val="000000"/>
                <w:sz w:val="16"/>
                <w:szCs w:val="16"/>
              </w:rPr>
              <w:t>0424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A07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73ADF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E670B2" w14:textId="77777777" w:rsidR="00420400" w:rsidRPr="00816C4A" w:rsidRDefault="00420400"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0F7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6018090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1C141F"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3CDA7B"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9F21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665D7" w14:textId="31D957CC" w:rsidR="00420400" w:rsidRPr="00816C4A" w:rsidRDefault="00420400" w:rsidP="00B27DCC">
            <w:pPr>
              <w:pStyle w:val="TAL"/>
              <w:rPr>
                <w:rFonts w:cs="Arial"/>
                <w:color w:val="000000"/>
                <w:sz w:val="16"/>
                <w:szCs w:val="16"/>
              </w:rPr>
            </w:pPr>
            <w:r w:rsidRPr="00816C4A">
              <w:rPr>
                <w:rFonts w:cs="Arial"/>
                <w:color w:val="000000"/>
                <w:sz w:val="16"/>
                <w:szCs w:val="16"/>
              </w:rPr>
              <w:t>0434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CDDC0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7F846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F0797FF"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EE22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0420867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1F3760"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C0B94"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6B1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52554" w14:textId="6A9A4DE6" w:rsidR="00420400" w:rsidRPr="00816C4A" w:rsidRDefault="00420400" w:rsidP="00B27DCC">
            <w:pPr>
              <w:pStyle w:val="TAL"/>
              <w:rPr>
                <w:rFonts w:cs="Arial"/>
                <w:color w:val="000000"/>
                <w:sz w:val="16"/>
                <w:szCs w:val="16"/>
              </w:rPr>
            </w:pPr>
            <w:r w:rsidRPr="00816C4A">
              <w:rPr>
                <w:rFonts w:cs="Arial"/>
                <w:color w:val="000000"/>
                <w:sz w:val="16"/>
                <w:szCs w:val="16"/>
              </w:rPr>
              <w:t>0429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25C4F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01C2B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98E7C3" w14:textId="77777777" w:rsidR="00420400" w:rsidRPr="00816C4A" w:rsidRDefault="00420400"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0148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2941CC9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D25924"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ADD8"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5DF8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4035F" w14:textId="17371DFB" w:rsidR="00420400" w:rsidRPr="00816C4A" w:rsidRDefault="00420400" w:rsidP="00B27DCC">
            <w:pPr>
              <w:pStyle w:val="TAL"/>
              <w:rPr>
                <w:rFonts w:cs="Arial"/>
                <w:color w:val="000000"/>
                <w:sz w:val="16"/>
                <w:szCs w:val="16"/>
              </w:rPr>
            </w:pPr>
            <w:r w:rsidRPr="00816C4A">
              <w:rPr>
                <w:rFonts w:cs="Arial"/>
                <w:color w:val="000000"/>
                <w:sz w:val="16"/>
                <w:szCs w:val="16"/>
              </w:rPr>
              <w:t>0435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C22D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55873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320480"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E39E6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4564EB1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525C2D" w14:textId="77777777" w:rsidR="00420400" w:rsidRPr="00816C4A" w:rsidRDefault="00420400"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A70156" w14:textId="77777777" w:rsidR="00420400" w:rsidRPr="00816C4A" w:rsidRDefault="00420400"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97B0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B3C06" w14:textId="02DC2FFC" w:rsidR="00420400" w:rsidRPr="00816C4A" w:rsidRDefault="00420400" w:rsidP="00B27DCC">
            <w:pPr>
              <w:pStyle w:val="TAL"/>
              <w:rPr>
                <w:rFonts w:cs="Arial"/>
                <w:color w:val="000000"/>
                <w:sz w:val="16"/>
                <w:szCs w:val="16"/>
              </w:rPr>
            </w:pPr>
            <w:r w:rsidRPr="00816C4A">
              <w:rPr>
                <w:rFonts w:cs="Arial"/>
                <w:color w:val="000000"/>
                <w:sz w:val="16"/>
                <w:szCs w:val="16"/>
              </w:rPr>
              <w:t>0436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6A8EB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1E8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7E11DD" w14:textId="77777777" w:rsidR="00420400" w:rsidRPr="00816C4A" w:rsidRDefault="00420400"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026F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13.1.0</w:t>
            </w:r>
          </w:p>
        </w:tc>
      </w:tr>
      <w:tr w:rsidR="00420400" w:rsidRPr="00816C4A" w14:paraId="14A21A1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9AAA57" w14:textId="77777777" w:rsidR="00420400" w:rsidRPr="00816C4A" w:rsidRDefault="00420400"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85AA2B" w14:textId="77777777" w:rsidR="00420400" w:rsidRPr="00816C4A" w:rsidRDefault="00420400"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FB67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DEFF1" w14:textId="5661F3B8" w:rsidR="00420400" w:rsidRPr="00816C4A" w:rsidRDefault="00420400" w:rsidP="00B27DCC">
            <w:pPr>
              <w:pStyle w:val="TAL"/>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4AAC7F"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C84399" w14:textId="77777777" w:rsidR="00420400" w:rsidRPr="00816C4A" w:rsidRDefault="00420400"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D63F04" w14:textId="77777777" w:rsidR="00420400" w:rsidRPr="00816C4A" w:rsidRDefault="00420400"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C4EA7" w14:textId="77777777" w:rsidR="00420400" w:rsidRPr="00816C4A" w:rsidRDefault="00420400" w:rsidP="00B27DCC">
            <w:pPr>
              <w:pStyle w:val="TAL"/>
              <w:rPr>
                <w:rFonts w:cs="Arial"/>
                <w:snapToGrid w:val="0"/>
                <w:color w:val="000000"/>
                <w:sz w:val="16"/>
                <w:szCs w:val="16"/>
              </w:rPr>
            </w:pPr>
          </w:p>
        </w:tc>
      </w:tr>
      <w:tr w:rsidR="00420400" w:rsidRPr="00816C4A" w14:paraId="65BC468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D07BEA" w14:textId="77777777" w:rsidR="00420400" w:rsidRPr="00816C4A" w:rsidRDefault="00420400"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2E8E62" w14:textId="77777777" w:rsidR="00420400" w:rsidRPr="00816C4A" w:rsidRDefault="00420400"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F223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91F4B" w14:textId="69976D75" w:rsidR="00420400" w:rsidRPr="00816C4A" w:rsidRDefault="00420400" w:rsidP="00B27DCC">
            <w:pPr>
              <w:pStyle w:val="TAL"/>
              <w:rPr>
                <w:rFonts w:cs="Arial"/>
                <w:color w:val="000000"/>
                <w:sz w:val="16"/>
                <w:szCs w:val="16"/>
              </w:rPr>
            </w:pPr>
            <w:r w:rsidRPr="00816C4A">
              <w:rPr>
                <w:rFonts w:cs="Arial"/>
                <w:color w:val="000000"/>
                <w:sz w:val="16"/>
                <w:szCs w:val="16"/>
              </w:rPr>
              <w:t>0627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D243FC"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86D5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C58067"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BC25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13.1.0</w:t>
            </w:r>
          </w:p>
        </w:tc>
      </w:tr>
      <w:tr w:rsidR="00420400" w:rsidRPr="00816C4A" w14:paraId="4E2C745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B3DC2" w14:textId="77777777" w:rsidR="00420400" w:rsidRPr="00816C4A" w:rsidRDefault="00420400"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CE73D" w14:textId="77777777" w:rsidR="00420400" w:rsidRPr="00816C4A" w:rsidRDefault="00420400" w:rsidP="00B27DCC">
            <w:pPr>
              <w:pStyle w:val="TAL"/>
              <w:rPr>
                <w:rFonts w:cs="Arial"/>
                <w:color w:val="000000"/>
                <w:sz w:val="16"/>
                <w:szCs w:val="16"/>
              </w:rPr>
            </w:pPr>
            <w:r w:rsidRPr="00816C4A">
              <w:rPr>
                <w:rFonts w:cs="Arial"/>
                <w:color w:val="000000"/>
                <w:sz w:val="16"/>
                <w:szCs w:val="16"/>
              </w:rPr>
              <w:t>CP-150831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08A4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FC5A3" w14:textId="03E10D86" w:rsidR="00420400" w:rsidRPr="00816C4A" w:rsidRDefault="00420400" w:rsidP="00B27DCC">
            <w:pPr>
              <w:pStyle w:val="TAL"/>
              <w:rPr>
                <w:rFonts w:cs="Arial"/>
                <w:color w:val="000000"/>
                <w:sz w:val="16"/>
                <w:szCs w:val="16"/>
              </w:rPr>
            </w:pPr>
            <w:r w:rsidRPr="00816C4A">
              <w:rPr>
                <w:rFonts w:cs="Arial"/>
                <w:color w:val="000000"/>
                <w:sz w:val="16"/>
                <w:szCs w:val="16"/>
              </w:rPr>
              <w:t>0629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BDCAB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16B9C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E1E554"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9FD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13.2.0</w:t>
            </w:r>
          </w:p>
        </w:tc>
      </w:tr>
      <w:tr w:rsidR="00420400" w:rsidRPr="00816C4A" w14:paraId="4389967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772683" w14:textId="77777777" w:rsidR="00420400" w:rsidRPr="00816C4A" w:rsidRDefault="00420400"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0D3652" w14:textId="77777777" w:rsidR="00420400" w:rsidRPr="00816C4A" w:rsidRDefault="00420400" w:rsidP="00B27DCC">
            <w:pPr>
              <w:pStyle w:val="TAL"/>
              <w:rPr>
                <w:rFonts w:cs="Arial"/>
                <w:color w:val="000000"/>
                <w:sz w:val="16"/>
                <w:szCs w:val="16"/>
              </w:rPr>
            </w:pPr>
            <w:r w:rsidRPr="00816C4A">
              <w:rPr>
                <w:rFonts w:cs="Arial"/>
                <w:color w:val="000000"/>
                <w:sz w:val="16"/>
                <w:szCs w:val="16"/>
              </w:rPr>
              <w:t>CP-150827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AF3F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D39C" w14:textId="3A565D6D" w:rsidR="00420400" w:rsidRPr="00816C4A" w:rsidRDefault="00420400" w:rsidP="00B27DCC">
            <w:pPr>
              <w:pStyle w:val="TAL"/>
              <w:rPr>
                <w:rFonts w:cs="Arial"/>
                <w:color w:val="000000"/>
                <w:sz w:val="16"/>
                <w:szCs w:val="16"/>
              </w:rPr>
            </w:pPr>
            <w:r w:rsidRPr="00816C4A">
              <w:rPr>
                <w:rFonts w:cs="Arial"/>
                <w:color w:val="000000"/>
                <w:sz w:val="16"/>
                <w:szCs w:val="16"/>
              </w:rPr>
              <w:t>0630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67F0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73B70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41FC7D" w14:textId="77777777" w:rsidR="00420400" w:rsidRPr="00816C4A" w:rsidRDefault="00420400"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FF29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13.2.0</w:t>
            </w:r>
          </w:p>
        </w:tc>
      </w:tr>
      <w:tr w:rsidR="00420400" w:rsidRPr="00816C4A" w14:paraId="5645F4B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5F363E" w14:textId="77777777" w:rsidR="00420400" w:rsidRPr="00816C4A" w:rsidRDefault="00420400"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B0B387" w14:textId="77777777" w:rsidR="00420400" w:rsidRPr="00816C4A" w:rsidRDefault="00420400" w:rsidP="00B27DCC">
            <w:pPr>
              <w:pStyle w:val="TAL"/>
              <w:rPr>
                <w:rFonts w:cs="Arial"/>
                <w:color w:val="000000"/>
                <w:sz w:val="16"/>
                <w:szCs w:val="16"/>
              </w:rPr>
            </w:pPr>
            <w:r w:rsidRPr="00816C4A">
              <w:rPr>
                <w:rFonts w:cs="Arial"/>
                <w:color w:val="000000"/>
                <w:sz w:val="16"/>
                <w:szCs w:val="16"/>
              </w:rPr>
              <w:t>CP-160142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B7B6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41511" w14:textId="3C7D3A1F" w:rsidR="00420400" w:rsidRPr="00816C4A" w:rsidRDefault="00420400" w:rsidP="00B27DCC">
            <w:pPr>
              <w:pStyle w:val="TAL"/>
              <w:rPr>
                <w:rFonts w:cs="Arial"/>
                <w:color w:val="000000"/>
                <w:sz w:val="16"/>
                <w:szCs w:val="16"/>
              </w:rPr>
            </w:pPr>
            <w:r w:rsidRPr="00816C4A">
              <w:rPr>
                <w:rFonts w:cs="Arial"/>
                <w:color w:val="000000"/>
                <w:sz w:val="16"/>
                <w:szCs w:val="16"/>
              </w:rPr>
              <w:t>0631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08EA8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AA74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8FD490"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A71A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13.3.0</w:t>
            </w:r>
          </w:p>
        </w:tc>
      </w:tr>
      <w:tr w:rsidR="00420400" w:rsidRPr="00816C4A" w14:paraId="6479A26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B1342" w14:textId="77777777" w:rsidR="00420400" w:rsidRPr="00816C4A" w:rsidRDefault="00420400"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AEBCF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CP-160144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BB7F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4DF5" w14:textId="3E28C99F" w:rsidR="00420400" w:rsidRPr="00816C4A" w:rsidRDefault="00420400" w:rsidP="00B27DCC">
            <w:pPr>
              <w:pStyle w:val="TAL"/>
              <w:rPr>
                <w:rFonts w:cs="Arial"/>
                <w:color w:val="000000"/>
                <w:sz w:val="16"/>
                <w:szCs w:val="16"/>
              </w:rPr>
            </w:pPr>
            <w:r w:rsidRPr="00816C4A">
              <w:rPr>
                <w:rFonts w:cs="Arial"/>
                <w:color w:val="000000"/>
                <w:sz w:val="16"/>
                <w:szCs w:val="16"/>
              </w:rPr>
              <w:t>0632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2272C4"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999CF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27D926"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2E5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13.3.0</w:t>
            </w:r>
          </w:p>
        </w:tc>
      </w:tr>
      <w:tr w:rsidR="00420400" w:rsidRPr="00816C4A" w14:paraId="7BA13D6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57BE68" w14:textId="77777777" w:rsidR="00420400" w:rsidRPr="00816C4A" w:rsidRDefault="00420400"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305AB9" w14:textId="77777777" w:rsidR="00420400" w:rsidRPr="00816C4A" w:rsidRDefault="00420400" w:rsidP="00B27DCC">
            <w:pPr>
              <w:pStyle w:val="TAL"/>
              <w:rPr>
                <w:rFonts w:cs="Arial"/>
                <w:color w:val="000000"/>
                <w:sz w:val="16"/>
                <w:szCs w:val="16"/>
              </w:rPr>
            </w:pPr>
            <w:r w:rsidRPr="00816C4A">
              <w:rPr>
                <w:rFonts w:cs="Arial"/>
                <w:color w:val="000000"/>
                <w:sz w:val="16"/>
                <w:szCs w:val="16"/>
              </w:rPr>
              <w:t>CP-160348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341E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534DD" w14:textId="4B5E864E" w:rsidR="00420400" w:rsidRPr="00816C4A" w:rsidRDefault="00420400" w:rsidP="00B27DCC">
            <w:pPr>
              <w:pStyle w:val="TAL"/>
              <w:rPr>
                <w:rFonts w:cs="Arial"/>
                <w:color w:val="000000"/>
                <w:sz w:val="16"/>
                <w:szCs w:val="16"/>
              </w:rPr>
            </w:pPr>
            <w:r w:rsidRPr="00816C4A">
              <w:rPr>
                <w:rFonts w:cs="Arial"/>
                <w:color w:val="000000"/>
                <w:sz w:val="16"/>
                <w:szCs w:val="16"/>
              </w:rPr>
              <w:t>0635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99CAF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C46E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09490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3C9C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13.4.0</w:t>
            </w:r>
          </w:p>
        </w:tc>
      </w:tr>
      <w:tr w:rsidR="00420400" w:rsidRPr="00816C4A" w14:paraId="51200DD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D44EC" w14:textId="77777777" w:rsidR="00420400" w:rsidRPr="00816C4A" w:rsidRDefault="00420400"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0A0E0A" w14:textId="77777777" w:rsidR="00420400" w:rsidRPr="00816C4A" w:rsidRDefault="00420400" w:rsidP="00B27DCC">
            <w:pPr>
              <w:pStyle w:val="TAL"/>
              <w:rPr>
                <w:rFonts w:cs="Arial"/>
                <w:color w:val="000000"/>
                <w:sz w:val="16"/>
                <w:szCs w:val="16"/>
              </w:rPr>
            </w:pPr>
            <w:r w:rsidRPr="00816C4A">
              <w:rPr>
                <w:rFonts w:cs="Arial"/>
                <w:color w:val="000000"/>
                <w:sz w:val="16"/>
                <w:szCs w:val="16"/>
              </w:rPr>
              <w:t>CP-160549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9A6F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97CA8" w14:textId="09149736" w:rsidR="00420400" w:rsidRPr="00816C4A" w:rsidRDefault="00420400" w:rsidP="00B27DCC">
            <w:pPr>
              <w:pStyle w:val="TAL"/>
              <w:rPr>
                <w:rFonts w:cs="Arial"/>
                <w:color w:val="000000"/>
                <w:sz w:val="16"/>
                <w:szCs w:val="16"/>
              </w:rPr>
            </w:pPr>
            <w:r w:rsidRPr="00816C4A">
              <w:rPr>
                <w:rFonts w:cs="Arial"/>
                <w:color w:val="000000"/>
                <w:sz w:val="16"/>
                <w:szCs w:val="16"/>
              </w:rPr>
              <w:t>0636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C02FD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F934C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6AD478" w14:textId="77777777" w:rsidR="00420400" w:rsidRPr="00816C4A" w:rsidRDefault="00420400"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5C41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13.4.0</w:t>
            </w:r>
          </w:p>
        </w:tc>
      </w:tr>
      <w:tr w:rsidR="00420400" w:rsidRPr="00816C4A" w14:paraId="1055714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C05543"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93C8DA"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A48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D210C" w14:textId="058836D8" w:rsidR="00420400" w:rsidRPr="00816C4A" w:rsidRDefault="00420400" w:rsidP="00B27DCC">
            <w:pPr>
              <w:pStyle w:val="TAL"/>
              <w:rPr>
                <w:rFonts w:cs="Arial"/>
                <w:color w:val="000000"/>
                <w:sz w:val="16"/>
                <w:szCs w:val="16"/>
              </w:rPr>
            </w:pPr>
            <w:r w:rsidRPr="00816C4A">
              <w:rPr>
                <w:rFonts w:cs="Arial"/>
                <w:color w:val="000000"/>
                <w:sz w:val="16"/>
                <w:szCs w:val="16"/>
              </w:rPr>
              <w:t>0644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3998A2"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A15F7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D70456"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E170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4CCDCE7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8A569"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1E927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F7C8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50F6F" w14:textId="5B31BC3E" w:rsidR="00420400" w:rsidRPr="00816C4A" w:rsidRDefault="00420400" w:rsidP="00B27DCC">
            <w:pPr>
              <w:pStyle w:val="TAL"/>
              <w:rPr>
                <w:rFonts w:cs="Arial"/>
                <w:color w:val="000000"/>
                <w:sz w:val="16"/>
                <w:szCs w:val="16"/>
              </w:rPr>
            </w:pPr>
            <w:r w:rsidRPr="00816C4A">
              <w:rPr>
                <w:rFonts w:cs="Arial"/>
                <w:color w:val="000000"/>
                <w:sz w:val="16"/>
                <w:szCs w:val="16"/>
              </w:rPr>
              <w:t>0652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8DDE01"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8AAD8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309DE3"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F8F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ED6D9B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775D77"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495FB9"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A712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E63E" w14:textId="53281C81" w:rsidR="00420400" w:rsidRPr="00816C4A" w:rsidRDefault="00420400" w:rsidP="00B27DCC">
            <w:pPr>
              <w:pStyle w:val="TAL"/>
              <w:rPr>
                <w:rFonts w:cs="Arial"/>
                <w:color w:val="000000"/>
                <w:sz w:val="16"/>
                <w:szCs w:val="16"/>
              </w:rPr>
            </w:pPr>
            <w:r w:rsidRPr="00816C4A">
              <w:rPr>
                <w:rFonts w:cs="Arial"/>
                <w:color w:val="000000"/>
                <w:sz w:val="16"/>
                <w:szCs w:val="16"/>
              </w:rPr>
              <w:t>0654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32AE8A"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5ED20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D288C"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944F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15AFAD6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6A5D13"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8192D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0CBF6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A51DD" w14:textId="0B34D645" w:rsidR="00420400" w:rsidRPr="00816C4A" w:rsidRDefault="00420400" w:rsidP="00B27DCC">
            <w:pPr>
              <w:pStyle w:val="TAL"/>
              <w:rPr>
                <w:rFonts w:cs="Arial"/>
                <w:color w:val="000000"/>
                <w:sz w:val="16"/>
                <w:szCs w:val="16"/>
              </w:rPr>
            </w:pPr>
            <w:r w:rsidRPr="00816C4A">
              <w:rPr>
                <w:rFonts w:cs="Arial"/>
                <w:color w:val="000000"/>
                <w:sz w:val="16"/>
                <w:szCs w:val="16"/>
              </w:rPr>
              <w:t>0648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53616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CB94C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16E478"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78B1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7007B5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9B0250"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B460A6"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32A5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C92E0" w14:textId="55179DF2" w:rsidR="00420400" w:rsidRPr="00816C4A" w:rsidRDefault="00420400" w:rsidP="00B27DCC">
            <w:pPr>
              <w:pStyle w:val="TAL"/>
              <w:rPr>
                <w:rFonts w:cs="Arial"/>
                <w:color w:val="000000"/>
                <w:sz w:val="16"/>
                <w:szCs w:val="16"/>
              </w:rPr>
            </w:pPr>
            <w:r w:rsidRPr="00816C4A">
              <w:rPr>
                <w:rFonts w:cs="Arial"/>
                <w:color w:val="000000"/>
                <w:sz w:val="16"/>
                <w:szCs w:val="16"/>
              </w:rPr>
              <w:t>0653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CB7BA8"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53C58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CDC2A8"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B16F1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3A75CE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8856E1"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9B7E7"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D522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0DB4F" w14:textId="284C8594" w:rsidR="00420400" w:rsidRPr="00816C4A" w:rsidRDefault="00420400" w:rsidP="00B27DCC">
            <w:pPr>
              <w:pStyle w:val="TAL"/>
              <w:rPr>
                <w:rFonts w:cs="Arial"/>
                <w:color w:val="000000"/>
                <w:sz w:val="16"/>
                <w:szCs w:val="16"/>
              </w:rPr>
            </w:pPr>
            <w:r w:rsidRPr="00816C4A">
              <w:rPr>
                <w:rFonts w:cs="Arial"/>
                <w:color w:val="000000"/>
                <w:sz w:val="16"/>
                <w:szCs w:val="16"/>
              </w:rPr>
              <w:t>0638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3A16A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2E96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179EC"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F3A96"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097DBD5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6A36CD9"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38864"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6FAF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429B6" w14:textId="0635CF1B" w:rsidR="00420400" w:rsidRPr="00816C4A" w:rsidRDefault="00420400" w:rsidP="00B27DCC">
            <w:pPr>
              <w:pStyle w:val="TAL"/>
              <w:rPr>
                <w:rFonts w:cs="Arial"/>
                <w:color w:val="000000"/>
                <w:sz w:val="16"/>
                <w:szCs w:val="16"/>
              </w:rPr>
            </w:pPr>
            <w:r w:rsidRPr="00816C4A">
              <w:rPr>
                <w:rFonts w:cs="Arial"/>
                <w:color w:val="000000"/>
                <w:sz w:val="16"/>
                <w:szCs w:val="16"/>
              </w:rPr>
              <w:t>0649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210C9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D2F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438317" w14:textId="77777777" w:rsidR="00420400" w:rsidRPr="00816C4A" w:rsidRDefault="00420400"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B11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4F9B9A0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D62047"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A123ED"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7A88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EC16A9" w14:textId="78E71D30" w:rsidR="00420400" w:rsidRPr="00816C4A" w:rsidRDefault="00420400" w:rsidP="00B27DCC">
            <w:pPr>
              <w:pStyle w:val="TAL"/>
              <w:rPr>
                <w:rFonts w:cs="Arial"/>
                <w:color w:val="000000"/>
                <w:sz w:val="16"/>
                <w:szCs w:val="16"/>
              </w:rPr>
            </w:pPr>
            <w:r w:rsidRPr="00816C4A">
              <w:rPr>
                <w:rFonts w:cs="Arial"/>
                <w:color w:val="000000"/>
                <w:sz w:val="16"/>
                <w:szCs w:val="16"/>
              </w:rPr>
              <w:t>0650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2E29E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B0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D058F4"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15020"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0DEF127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71573D" w14:textId="77777777" w:rsidR="00420400" w:rsidRPr="00816C4A" w:rsidRDefault="00420400"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2C7E53" w14:textId="77777777" w:rsidR="00420400" w:rsidRPr="00816C4A" w:rsidRDefault="00420400" w:rsidP="00B27DCC">
            <w:pPr>
              <w:pStyle w:val="TAL"/>
              <w:rPr>
                <w:rFonts w:cs="Arial"/>
                <w:color w:val="000000"/>
                <w:sz w:val="16"/>
                <w:szCs w:val="16"/>
              </w:rPr>
            </w:pPr>
            <w:r w:rsidRPr="00816C4A">
              <w:rPr>
                <w:rFonts w:cs="Arial"/>
                <w:color w:val="000000"/>
                <w:sz w:val="16"/>
                <w:szCs w:val="16"/>
              </w:rPr>
              <w:t>CP-170212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FF1F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14B5" w14:textId="1EE856A0" w:rsidR="00420400" w:rsidRPr="00816C4A" w:rsidRDefault="00420400" w:rsidP="00B27DCC">
            <w:pPr>
              <w:pStyle w:val="TAL"/>
              <w:rPr>
                <w:rFonts w:cs="Arial"/>
                <w:color w:val="000000"/>
                <w:sz w:val="16"/>
                <w:szCs w:val="16"/>
              </w:rPr>
            </w:pPr>
            <w:r w:rsidRPr="00816C4A">
              <w:rPr>
                <w:rFonts w:cs="Arial"/>
                <w:color w:val="000000"/>
                <w:sz w:val="16"/>
                <w:szCs w:val="16"/>
              </w:rPr>
              <w:t>0655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E26C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74B0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8A39835" w14:textId="77777777" w:rsidR="00420400" w:rsidRPr="00816C4A" w:rsidRDefault="00420400"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F93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14.2.0</w:t>
            </w:r>
          </w:p>
        </w:tc>
      </w:tr>
      <w:tr w:rsidR="00420400" w:rsidRPr="00816C4A" w14:paraId="4AEFA8A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7A41927" w14:textId="77777777" w:rsidR="00420400" w:rsidRPr="00816C4A" w:rsidRDefault="00420400"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5B04D" w14:textId="77777777" w:rsidR="00420400" w:rsidRPr="00816C4A" w:rsidRDefault="00420400" w:rsidP="00B27DCC">
            <w:pPr>
              <w:pStyle w:val="TAL"/>
              <w:rPr>
                <w:rFonts w:cs="Arial"/>
                <w:color w:val="000000"/>
                <w:sz w:val="16"/>
                <w:szCs w:val="16"/>
              </w:rPr>
            </w:pPr>
            <w:r w:rsidRPr="00816C4A">
              <w:rPr>
                <w:rFonts w:cs="Arial"/>
                <w:color w:val="000000"/>
                <w:sz w:val="16"/>
                <w:szCs w:val="16"/>
              </w:rPr>
              <w:t>CP-170213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C637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97096" w14:textId="6002999F" w:rsidR="00420400" w:rsidRPr="00816C4A" w:rsidRDefault="00420400" w:rsidP="00B27DCC">
            <w:pPr>
              <w:pStyle w:val="TAL"/>
              <w:rPr>
                <w:rFonts w:cs="Arial"/>
                <w:color w:val="000000"/>
                <w:sz w:val="16"/>
                <w:szCs w:val="16"/>
              </w:rPr>
            </w:pPr>
            <w:r w:rsidRPr="00816C4A">
              <w:rPr>
                <w:rFonts w:cs="Arial"/>
                <w:color w:val="000000"/>
                <w:sz w:val="16"/>
                <w:szCs w:val="16"/>
              </w:rPr>
              <w:t>0656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D0F29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F6C13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5EAC87" w14:textId="77777777" w:rsidR="00420400" w:rsidRPr="00816C4A" w:rsidRDefault="00420400"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793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14.2.0</w:t>
            </w:r>
          </w:p>
        </w:tc>
      </w:tr>
      <w:tr w:rsidR="00420400" w:rsidRPr="00816C4A" w14:paraId="2DF3268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2572DE" w14:textId="77777777" w:rsidR="00420400" w:rsidRPr="00816C4A" w:rsidRDefault="00420400"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B49FF1" w14:textId="77777777" w:rsidR="00420400" w:rsidRPr="00816C4A" w:rsidRDefault="00420400" w:rsidP="00B27DCC">
            <w:pPr>
              <w:pStyle w:val="TAL"/>
              <w:rPr>
                <w:rFonts w:cs="Arial"/>
                <w:color w:val="000000"/>
                <w:sz w:val="16"/>
                <w:szCs w:val="16"/>
              </w:rPr>
            </w:pPr>
            <w:r w:rsidRPr="00816C4A">
              <w:rPr>
                <w:rFonts w:cs="Arial"/>
                <w:color w:val="000000"/>
                <w:sz w:val="16"/>
                <w:szCs w:val="16"/>
              </w:rPr>
              <w:t>CP-171165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1FC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8AC9B" w14:textId="6211C6D7" w:rsidR="00420400" w:rsidRPr="00816C4A" w:rsidRDefault="00420400" w:rsidP="00B27DCC">
            <w:pPr>
              <w:pStyle w:val="TAL"/>
              <w:rPr>
                <w:rFonts w:cs="Arial"/>
                <w:color w:val="000000"/>
                <w:sz w:val="16"/>
                <w:szCs w:val="16"/>
              </w:rPr>
            </w:pPr>
            <w:r w:rsidRPr="00816C4A">
              <w:rPr>
                <w:rFonts w:cs="Arial"/>
                <w:color w:val="000000"/>
                <w:sz w:val="16"/>
                <w:szCs w:val="16"/>
              </w:rPr>
              <w:t>0658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B277C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AA9D8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695A52"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BACA6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14.3.0</w:t>
            </w:r>
          </w:p>
        </w:tc>
      </w:tr>
      <w:tr w:rsidR="00420400" w:rsidRPr="00816C4A" w14:paraId="70B2445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B19AF" w14:textId="77777777" w:rsidR="00420400" w:rsidRPr="00816C4A" w:rsidRDefault="00420400"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B53154" w14:textId="77777777" w:rsidR="00420400" w:rsidRPr="00816C4A" w:rsidRDefault="00420400" w:rsidP="00B27DCC">
            <w:pPr>
              <w:pStyle w:val="TAL"/>
              <w:rPr>
                <w:rFonts w:cs="Arial"/>
                <w:color w:val="000000"/>
                <w:sz w:val="16"/>
                <w:szCs w:val="16"/>
              </w:rPr>
            </w:pPr>
            <w:r w:rsidRPr="00816C4A">
              <w:rPr>
                <w:rFonts w:cs="Arial"/>
                <w:color w:val="000000"/>
                <w:sz w:val="16"/>
                <w:szCs w:val="16"/>
              </w:rPr>
              <w:t>CP-171166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3F76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24CCB" w14:textId="08FE61A0" w:rsidR="00420400" w:rsidRPr="00816C4A" w:rsidRDefault="00420400" w:rsidP="00B27DCC">
            <w:pPr>
              <w:pStyle w:val="TAL"/>
              <w:rPr>
                <w:rFonts w:cs="Arial"/>
                <w:color w:val="000000"/>
                <w:sz w:val="16"/>
                <w:szCs w:val="16"/>
              </w:rPr>
            </w:pPr>
            <w:r w:rsidRPr="00816C4A">
              <w:rPr>
                <w:rFonts w:cs="Arial"/>
                <w:color w:val="000000"/>
                <w:sz w:val="16"/>
                <w:szCs w:val="16"/>
              </w:rPr>
              <w:t>0663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8C32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3FDA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77A0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1A13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14.3.0</w:t>
            </w:r>
          </w:p>
        </w:tc>
      </w:tr>
      <w:tr w:rsidR="00420400" w:rsidRPr="00816C4A" w14:paraId="6413BFE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F4D8DC"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303130"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A2D1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BB9EF" w14:textId="27677181" w:rsidR="00420400" w:rsidRPr="00816C4A" w:rsidRDefault="00420400" w:rsidP="00B27DCC">
            <w:pPr>
              <w:pStyle w:val="TAL"/>
              <w:rPr>
                <w:rFonts w:cs="Arial"/>
                <w:color w:val="000000"/>
                <w:sz w:val="16"/>
                <w:szCs w:val="16"/>
              </w:rPr>
            </w:pPr>
            <w:r w:rsidRPr="00816C4A">
              <w:rPr>
                <w:rFonts w:cs="Arial"/>
                <w:color w:val="000000"/>
                <w:sz w:val="16"/>
                <w:szCs w:val="16"/>
              </w:rPr>
              <w:t>0664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78D8D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23BA3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AB074D" w14:textId="77777777" w:rsidR="00420400" w:rsidRPr="00816C4A" w:rsidRDefault="00420400"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3E77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35E129A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B614E6"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4CB1CB"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AA88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D8459" w14:textId="5820B348" w:rsidR="00420400" w:rsidRPr="00816C4A" w:rsidRDefault="00420400" w:rsidP="00B27DCC">
            <w:pPr>
              <w:pStyle w:val="TAL"/>
              <w:rPr>
                <w:rFonts w:cs="Arial"/>
                <w:color w:val="000000"/>
                <w:sz w:val="16"/>
                <w:szCs w:val="16"/>
              </w:rPr>
            </w:pPr>
            <w:r w:rsidRPr="00816C4A">
              <w:rPr>
                <w:rFonts w:cs="Arial"/>
                <w:color w:val="000000"/>
                <w:sz w:val="16"/>
                <w:szCs w:val="16"/>
              </w:rPr>
              <w:t>0664a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DB2EB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9CCB6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E34C202"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37D0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433C3A2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079B8D"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72652"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06BC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5F72D" w14:textId="576FEE93" w:rsidR="00420400" w:rsidRPr="00816C4A" w:rsidRDefault="00420400" w:rsidP="00B27DCC">
            <w:pPr>
              <w:pStyle w:val="TAL"/>
              <w:rPr>
                <w:rFonts w:cs="Arial"/>
                <w:color w:val="000000"/>
                <w:sz w:val="16"/>
                <w:szCs w:val="16"/>
              </w:rPr>
            </w:pPr>
            <w:r w:rsidRPr="00816C4A">
              <w:rPr>
                <w:rFonts w:cs="Arial"/>
                <w:color w:val="000000"/>
                <w:sz w:val="16"/>
                <w:szCs w:val="16"/>
              </w:rPr>
              <w:t>0665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8359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8CBD3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42EAC1" w14:textId="77777777" w:rsidR="00420400" w:rsidRPr="00816C4A" w:rsidRDefault="00420400"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49B7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63E4EA3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8EFC65"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75AAED"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1289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AFFDE" w14:textId="02D353C4" w:rsidR="00420400" w:rsidRPr="00816C4A" w:rsidRDefault="00420400" w:rsidP="00B27DCC">
            <w:pPr>
              <w:pStyle w:val="TAL"/>
              <w:rPr>
                <w:rFonts w:cs="Arial"/>
                <w:color w:val="000000"/>
                <w:sz w:val="16"/>
                <w:szCs w:val="16"/>
              </w:rPr>
            </w:pPr>
            <w:r w:rsidRPr="00816C4A">
              <w:rPr>
                <w:rFonts w:cs="Arial"/>
                <w:color w:val="000000"/>
                <w:sz w:val="16"/>
                <w:szCs w:val="16"/>
              </w:rPr>
              <w:t>0667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6C33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BC71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24480" w14:textId="77777777" w:rsidR="00420400" w:rsidRPr="00816C4A" w:rsidRDefault="00420400"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ADFB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743D4D6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FAE4B9" w14:textId="77777777" w:rsidR="00420400" w:rsidRPr="00816C4A" w:rsidRDefault="00420400"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2580BF" w14:textId="77777777" w:rsidR="00420400" w:rsidRPr="00816C4A" w:rsidRDefault="00420400"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C146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8FCAC" w14:textId="5EBF375F" w:rsidR="00420400" w:rsidRPr="00816C4A" w:rsidRDefault="00420400" w:rsidP="00B27DCC">
            <w:pPr>
              <w:pStyle w:val="TAL"/>
              <w:rPr>
                <w:rFonts w:cs="Arial"/>
                <w:color w:val="000000"/>
                <w:sz w:val="16"/>
                <w:szCs w:val="16"/>
              </w:rPr>
            </w:pPr>
            <w:r w:rsidRPr="00816C4A">
              <w:rPr>
                <w:rFonts w:cs="Arial"/>
                <w:color w:val="000000"/>
                <w:sz w:val="16"/>
                <w:szCs w:val="16"/>
              </w:rPr>
              <w:t>0671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231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D146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53D310" w14:textId="77777777" w:rsidR="00420400" w:rsidRPr="00816C4A" w:rsidRDefault="00420400"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4D00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14.5.0</w:t>
            </w:r>
          </w:p>
        </w:tc>
      </w:tr>
      <w:tr w:rsidR="00420400" w:rsidRPr="00816C4A" w14:paraId="1FA2E7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CF0603" w14:textId="77777777" w:rsidR="00420400" w:rsidRPr="00816C4A" w:rsidRDefault="00420400"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2697B4" w14:textId="77777777" w:rsidR="00420400" w:rsidRPr="00816C4A" w:rsidRDefault="00420400"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B125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9C8C" w14:textId="12681F72" w:rsidR="00420400" w:rsidRPr="00816C4A" w:rsidRDefault="00420400" w:rsidP="00B27DCC">
            <w:pPr>
              <w:pStyle w:val="TAL"/>
              <w:rPr>
                <w:rFonts w:cs="Arial"/>
                <w:color w:val="000000"/>
                <w:sz w:val="16"/>
                <w:szCs w:val="16"/>
              </w:rPr>
            </w:pPr>
            <w:r w:rsidRPr="00816C4A">
              <w:rPr>
                <w:rFonts w:cs="Arial"/>
                <w:color w:val="000000"/>
                <w:sz w:val="16"/>
                <w:szCs w:val="16"/>
              </w:rPr>
              <w:t>0672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007DA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04A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83CAE7" w14:textId="77777777" w:rsidR="00420400" w:rsidRPr="00816C4A" w:rsidRDefault="00420400"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BBEC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14.5.0</w:t>
            </w:r>
          </w:p>
        </w:tc>
      </w:tr>
      <w:tr w:rsidR="00420400" w:rsidRPr="00816C4A" w14:paraId="1F37B72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9FD78E" w14:textId="77777777" w:rsidR="00420400" w:rsidRPr="00816C4A" w:rsidRDefault="00420400"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1D4364" w14:textId="77777777" w:rsidR="00420400" w:rsidRPr="00816C4A" w:rsidRDefault="00420400"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BC97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F473E" w14:textId="554B3061" w:rsidR="00420400" w:rsidRPr="00816C4A" w:rsidRDefault="00420400" w:rsidP="00B27DCC">
            <w:pPr>
              <w:pStyle w:val="TAL"/>
              <w:rPr>
                <w:rFonts w:cs="Arial"/>
                <w:color w:val="000000"/>
                <w:sz w:val="16"/>
                <w:szCs w:val="16"/>
              </w:rPr>
            </w:pPr>
            <w:r w:rsidRPr="00816C4A">
              <w:rPr>
                <w:rFonts w:cs="Arial"/>
                <w:color w:val="000000"/>
                <w:sz w:val="16"/>
                <w:szCs w:val="16"/>
              </w:rPr>
              <w:t>0673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4CEF4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4B4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A10BC14"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C201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09F6F70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79E766" w14:textId="77777777" w:rsidR="00420400" w:rsidRPr="00816C4A" w:rsidRDefault="00420400"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AF0F8A" w14:textId="77777777" w:rsidR="00420400" w:rsidRPr="00816C4A" w:rsidRDefault="00420400"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A199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41906" w14:textId="4DBD887E" w:rsidR="00420400" w:rsidRPr="00816C4A" w:rsidRDefault="00420400" w:rsidP="00B27DCC">
            <w:pPr>
              <w:pStyle w:val="TAL"/>
              <w:rPr>
                <w:rFonts w:cs="Arial"/>
                <w:color w:val="000000"/>
                <w:sz w:val="16"/>
                <w:szCs w:val="16"/>
              </w:rPr>
            </w:pPr>
            <w:r w:rsidRPr="00816C4A">
              <w:rPr>
                <w:rFonts w:cs="Arial"/>
                <w:color w:val="000000"/>
                <w:sz w:val="16"/>
                <w:szCs w:val="16"/>
              </w:rPr>
              <w:t>0674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70A04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C14D8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C84BC6"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FBDF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2F0801C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ED87F"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7478FF" w14:textId="77777777" w:rsidR="00420400" w:rsidRPr="00816C4A" w:rsidRDefault="00420400" w:rsidP="00B27DCC">
            <w:pPr>
              <w:pStyle w:val="TAL"/>
              <w:rPr>
                <w:rFonts w:cs="Arial"/>
                <w:color w:val="000000"/>
                <w:sz w:val="16"/>
                <w:szCs w:val="16"/>
              </w:rPr>
            </w:pPr>
            <w:r w:rsidRPr="00816C4A">
              <w:rPr>
                <w:rStyle w:val="TALChar"/>
                <w:color w:val="000000"/>
                <w:sz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CFEC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52A7F3" w14:textId="1923E10A" w:rsidR="00420400" w:rsidRPr="00816C4A" w:rsidRDefault="00420400" w:rsidP="00B27DCC">
            <w:pPr>
              <w:pStyle w:val="TAL"/>
              <w:rPr>
                <w:rFonts w:cs="Arial"/>
                <w:color w:val="000000"/>
                <w:sz w:val="16"/>
                <w:szCs w:val="16"/>
              </w:rPr>
            </w:pPr>
            <w:r w:rsidRPr="00816C4A">
              <w:rPr>
                <w:rFonts w:cs="Arial"/>
                <w:color w:val="000000"/>
                <w:sz w:val="16"/>
                <w:szCs w:val="16"/>
              </w:rPr>
              <w:t>0677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0202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36018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4E4846F" w14:textId="77777777" w:rsidR="00420400" w:rsidRPr="00816C4A" w:rsidRDefault="00420400"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9769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6367BA1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3272"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AE2DDD" w14:textId="77777777" w:rsidR="00420400" w:rsidRPr="00816C4A" w:rsidRDefault="00420400" w:rsidP="00B27DCC">
            <w:pPr>
              <w:pStyle w:val="TAL"/>
              <w:rPr>
                <w:rFonts w:cs="Arial"/>
                <w:color w:val="000000"/>
                <w:sz w:val="16"/>
                <w:szCs w:val="16"/>
              </w:rPr>
            </w:pPr>
            <w:r w:rsidRPr="00816C4A">
              <w:rPr>
                <w:rFonts w:cs="Arial"/>
                <w:color w:val="000000"/>
                <w:sz w:val="16"/>
                <w:szCs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ED16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220B9" w14:textId="26479A7F" w:rsidR="00420400" w:rsidRPr="00816C4A" w:rsidRDefault="00420400" w:rsidP="00B27DCC">
            <w:pPr>
              <w:pStyle w:val="TAL"/>
              <w:rPr>
                <w:rFonts w:cs="Arial"/>
                <w:color w:val="000000"/>
                <w:sz w:val="16"/>
                <w:szCs w:val="16"/>
              </w:rPr>
            </w:pPr>
            <w:r w:rsidRPr="00816C4A">
              <w:rPr>
                <w:rFonts w:cs="Arial"/>
                <w:color w:val="000000"/>
                <w:sz w:val="16"/>
                <w:szCs w:val="16"/>
              </w:rPr>
              <w:t>0679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4E1DD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DBA9A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076E3D" w14:textId="77777777" w:rsidR="00420400" w:rsidRPr="00816C4A" w:rsidRDefault="00420400"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CF17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57F0509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5A1098"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3B58B5"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47D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6E827" w14:textId="01B533E5" w:rsidR="00420400" w:rsidRPr="00816C4A" w:rsidRDefault="00420400" w:rsidP="00B27DCC">
            <w:pPr>
              <w:pStyle w:val="TAL"/>
              <w:rPr>
                <w:rFonts w:cs="Arial"/>
                <w:color w:val="000000"/>
                <w:sz w:val="16"/>
                <w:szCs w:val="16"/>
              </w:rPr>
            </w:pPr>
            <w:r w:rsidRPr="00816C4A">
              <w:rPr>
                <w:rFonts w:cs="Arial"/>
                <w:color w:val="000000"/>
                <w:sz w:val="16"/>
                <w:szCs w:val="16"/>
              </w:rPr>
              <w:t>0680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C4F63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2556F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873A04"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C9B34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19AB440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506C80"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5F3474"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C704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C2AB2" w14:textId="1EAE0898" w:rsidR="00420400" w:rsidRPr="00816C4A" w:rsidRDefault="00420400" w:rsidP="00B27DCC">
            <w:pPr>
              <w:pStyle w:val="TAL"/>
              <w:rPr>
                <w:rFonts w:cs="Arial"/>
                <w:color w:val="000000"/>
                <w:sz w:val="16"/>
                <w:szCs w:val="16"/>
              </w:rPr>
            </w:pPr>
            <w:r w:rsidRPr="00816C4A">
              <w:rPr>
                <w:rFonts w:cs="Arial"/>
                <w:color w:val="000000"/>
                <w:sz w:val="16"/>
                <w:szCs w:val="16"/>
              </w:rPr>
              <w:t>0681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AEBF5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F01E5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C7C080"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0B56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7AA7BAE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5C6DD8"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EEDA00"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8252D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E065F" w14:textId="47BB60EE" w:rsidR="00420400" w:rsidRPr="00816C4A" w:rsidRDefault="00420400" w:rsidP="00B27DCC">
            <w:pPr>
              <w:pStyle w:val="TAL"/>
              <w:rPr>
                <w:rFonts w:cs="Arial"/>
                <w:color w:val="000000"/>
                <w:sz w:val="16"/>
                <w:szCs w:val="16"/>
              </w:rPr>
            </w:pPr>
            <w:r w:rsidRPr="00816C4A">
              <w:rPr>
                <w:rFonts w:cs="Arial"/>
                <w:color w:val="000000"/>
                <w:sz w:val="16"/>
                <w:szCs w:val="16"/>
              </w:rPr>
              <w:t>0682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B732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0E61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C59000" w14:textId="77777777" w:rsidR="00420400" w:rsidRPr="00816C4A" w:rsidRDefault="00420400"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2104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39DB4D6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B9150B"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690F9A"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EC5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86129" w14:textId="74B0EDC6" w:rsidR="00420400" w:rsidRPr="00816C4A" w:rsidRDefault="00420400" w:rsidP="00B27DCC">
            <w:pPr>
              <w:pStyle w:val="TAL"/>
              <w:rPr>
                <w:rFonts w:cs="Arial"/>
                <w:color w:val="000000"/>
                <w:sz w:val="16"/>
                <w:szCs w:val="16"/>
              </w:rPr>
            </w:pPr>
            <w:r w:rsidRPr="00816C4A">
              <w:rPr>
                <w:rFonts w:cs="Arial"/>
                <w:color w:val="000000"/>
                <w:sz w:val="16"/>
                <w:szCs w:val="16"/>
              </w:rPr>
              <w:t>0683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4300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B4012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9CB8B0" w14:textId="77777777" w:rsidR="00420400" w:rsidRPr="00816C4A" w:rsidRDefault="00420400"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6266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47FAD09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352D0E"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0E343F"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8715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3DA2" w14:textId="601A39CE" w:rsidR="00420400" w:rsidRPr="00816C4A" w:rsidRDefault="00420400" w:rsidP="00B27DCC">
            <w:pPr>
              <w:pStyle w:val="TAL"/>
              <w:rPr>
                <w:rFonts w:cs="Arial"/>
                <w:color w:val="000000"/>
                <w:sz w:val="16"/>
                <w:szCs w:val="16"/>
              </w:rPr>
            </w:pPr>
            <w:r w:rsidRPr="00816C4A">
              <w:rPr>
                <w:rFonts w:cs="Arial"/>
                <w:color w:val="000000"/>
                <w:sz w:val="16"/>
                <w:szCs w:val="16"/>
              </w:rPr>
              <w:t>0686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46DA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F9EF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B2813C" w14:textId="77777777" w:rsidR="00420400" w:rsidRPr="00816C4A" w:rsidRDefault="00420400"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4BF4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016AE48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215432" w14:textId="77777777" w:rsidR="00420400" w:rsidRPr="00816C4A" w:rsidRDefault="00420400"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80178" w14:textId="77777777" w:rsidR="00420400" w:rsidRPr="00816C4A" w:rsidRDefault="00420400"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8A75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D2373" w14:textId="4F91312F" w:rsidR="00420400" w:rsidRPr="00816C4A" w:rsidRDefault="00420400" w:rsidP="00B27DCC">
            <w:pPr>
              <w:pStyle w:val="TAL"/>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55B7DC"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7B5EE4" w14:textId="77777777" w:rsidR="00420400" w:rsidRPr="00816C4A" w:rsidRDefault="00420400"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F44736" w14:textId="77777777" w:rsidR="00420400" w:rsidRPr="00816C4A" w:rsidRDefault="00420400"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CE28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15.3.1</w:t>
            </w:r>
          </w:p>
        </w:tc>
      </w:tr>
      <w:tr w:rsidR="00420400" w:rsidRPr="00816C4A" w14:paraId="5A83FB9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CEE610"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5CE2C9"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FAD0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4F87D" w14:textId="1CD8E1EB" w:rsidR="00420400" w:rsidRPr="00816C4A" w:rsidRDefault="00420400" w:rsidP="00B27DCC">
            <w:pPr>
              <w:pStyle w:val="TAL"/>
              <w:rPr>
                <w:rFonts w:cs="Arial"/>
                <w:color w:val="000000"/>
                <w:sz w:val="16"/>
                <w:szCs w:val="16"/>
              </w:rPr>
            </w:pPr>
            <w:r w:rsidRPr="00816C4A">
              <w:rPr>
                <w:rFonts w:cs="Arial"/>
                <w:color w:val="000000"/>
                <w:sz w:val="16"/>
                <w:szCs w:val="16"/>
              </w:rPr>
              <w:t>0684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6D811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F2E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83285" w14:textId="77777777" w:rsidR="00420400" w:rsidRPr="00816C4A" w:rsidRDefault="00420400"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7166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28F0535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58695D"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CED886"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C15B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547F4" w14:textId="3C7D5895" w:rsidR="00420400" w:rsidRPr="00816C4A" w:rsidRDefault="00420400" w:rsidP="00B27DCC">
            <w:pPr>
              <w:pStyle w:val="TAL"/>
              <w:rPr>
                <w:rFonts w:cs="Arial"/>
                <w:color w:val="000000"/>
                <w:sz w:val="16"/>
                <w:szCs w:val="16"/>
              </w:rPr>
            </w:pPr>
            <w:r w:rsidRPr="00816C4A">
              <w:rPr>
                <w:rFonts w:cs="Arial"/>
                <w:color w:val="000000"/>
                <w:sz w:val="16"/>
                <w:szCs w:val="16"/>
              </w:rPr>
              <w:t>0687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B602C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9478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EF5FDC"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D2CE6"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164092F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B90326"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BA8F8A"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EB25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16697" w14:textId="5D99A8D4" w:rsidR="00420400" w:rsidRPr="00816C4A" w:rsidRDefault="00420400" w:rsidP="00B27DCC">
            <w:pPr>
              <w:pStyle w:val="TAL"/>
              <w:rPr>
                <w:rFonts w:cs="Arial"/>
                <w:color w:val="000000"/>
                <w:sz w:val="16"/>
                <w:szCs w:val="16"/>
              </w:rPr>
            </w:pPr>
            <w:r w:rsidRPr="00816C4A">
              <w:rPr>
                <w:rFonts w:cs="Arial"/>
                <w:color w:val="000000"/>
                <w:sz w:val="16"/>
                <w:szCs w:val="16"/>
              </w:rPr>
              <w:t>0689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9974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DE6D1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0CF350"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F0E9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70BF64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53308D"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7A5FC0"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F872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80A03" w14:textId="623BBD71" w:rsidR="00420400" w:rsidRPr="00816C4A" w:rsidRDefault="00420400" w:rsidP="00B27DCC">
            <w:pPr>
              <w:pStyle w:val="TAL"/>
              <w:rPr>
                <w:rFonts w:cs="Arial"/>
                <w:color w:val="000000"/>
                <w:sz w:val="16"/>
                <w:szCs w:val="16"/>
              </w:rPr>
            </w:pPr>
            <w:r w:rsidRPr="00816C4A">
              <w:rPr>
                <w:rFonts w:cs="Arial"/>
                <w:color w:val="000000"/>
                <w:sz w:val="16"/>
                <w:szCs w:val="16"/>
              </w:rPr>
              <w:t>0690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4F6F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628FD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34CA20"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B0F1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5163BDD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877527"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A64DAE"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3C5D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EF76E" w14:textId="225164C6" w:rsidR="00420400" w:rsidRPr="00816C4A" w:rsidRDefault="00420400" w:rsidP="00B27DCC">
            <w:pPr>
              <w:pStyle w:val="TAL"/>
              <w:rPr>
                <w:rFonts w:cs="Arial"/>
                <w:color w:val="000000"/>
                <w:sz w:val="16"/>
                <w:szCs w:val="16"/>
              </w:rPr>
            </w:pPr>
            <w:r w:rsidRPr="00816C4A">
              <w:rPr>
                <w:rFonts w:cs="Arial"/>
                <w:color w:val="000000"/>
                <w:sz w:val="16"/>
                <w:szCs w:val="16"/>
              </w:rPr>
              <w:t>0691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6734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51BCD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C750A2"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D5BB2"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3AF43EC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75C208"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A19536"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1F2A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5E619" w14:textId="6B198EA3" w:rsidR="00420400" w:rsidRPr="00816C4A" w:rsidRDefault="00420400" w:rsidP="00B27DCC">
            <w:pPr>
              <w:pStyle w:val="TAL"/>
              <w:rPr>
                <w:rFonts w:cs="Arial"/>
                <w:color w:val="000000"/>
                <w:sz w:val="16"/>
                <w:szCs w:val="16"/>
              </w:rPr>
            </w:pPr>
            <w:r w:rsidRPr="00816C4A">
              <w:rPr>
                <w:rFonts w:cs="Arial"/>
                <w:color w:val="000000"/>
                <w:sz w:val="16"/>
                <w:szCs w:val="16"/>
              </w:rPr>
              <w:t>0692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B930B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8F8C7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0C87D8"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468C5"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5BC4318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196A1A"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08536B"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A734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4FFE6" w14:textId="6A460E96" w:rsidR="00420400" w:rsidRPr="00816C4A" w:rsidRDefault="00420400" w:rsidP="00B27DCC">
            <w:pPr>
              <w:pStyle w:val="TAL"/>
              <w:rPr>
                <w:rFonts w:cs="Arial"/>
                <w:color w:val="000000"/>
                <w:sz w:val="16"/>
                <w:szCs w:val="16"/>
              </w:rPr>
            </w:pPr>
            <w:r w:rsidRPr="00816C4A">
              <w:rPr>
                <w:rFonts w:cs="Arial"/>
                <w:color w:val="000000"/>
                <w:sz w:val="16"/>
                <w:szCs w:val="16"/>
              </w:rPr>
              <w:t>0693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89CDB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A65B1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0191BE" w14:textId="77777777" w:rsidR="00420400" w:rsidRPr="00816C4A" w:rsidRDefault="00420400"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4100AF"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6FC3950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AD2732"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C55525"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9039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05E2E" w14:textId="52142129" w:rsidR="00420400" w:rsidRPr="00816C4A" w:rsidRDefault="00420400" w:rsidP="00B27DCC">
            <w:pPr>
              <w:pStyle w:val="TAL"/>
              <w:rPr>
                <w:rFonts w:cs="Arial"/>
                <w:color w:val="000000"/>
                <w:sz w:val="16"/>
                <w:szCs w:val="16"/>
              </w:rPr>
            </w:pPr>
            <w:r w:rsidRPr="00816C4A">
              <w:rPr>
                <w:rFonts w:cs="Arial"/>
                <w:color w:val="000000"/>
                <w:sz w:val="16"/>
                <w:szCs w:val="16"/>
              </w:rPr>
              <w:t>0694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0A009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C4D69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69AB8F" w14:textId="77777777" w:rsidR="00420400" w:rsidRPr="00816C4A" w:rsidRDefault="00420400"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77014"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3FE0204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38ADEB"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74E6C3"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16E0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5B13E" w14:textId="311BFF64" w:rsidR="00420400" w:rsidRPr="00816C4A" w:rsidRDefault="00420400" w:rsidP="00B27DCC">
            <w:pPr>
              <w:pStyle w:val="TAL"/>
              <w:rPr>
                <w:rFonts w:cs="Arial"/>
                <w:color w:val="000000"/>
                <w:sz w:val="16"/>
                <w:szCs w:val="16"/>
              </w:rPr>
            </w:pPr>
            <w:r w:rsidRPr="00816C4A">
              <w:rPr>
                <w:rFonts w:cs="Arial"/>
                <w:color w:val="000000"/>
                <w:sz w:val="16"/>
                <w:szCs w:val="16"/>
              </w:rPr>
              <w:t>0695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2D484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B955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DC8BD0"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6B61"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53E91AD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436544"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90A5E2"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ACCE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8DA8B" w14:textId="0F85EB91" w:rsidR="00420400" w:rsidRPr="00816C4A" w:rsidRDefault="00420400" w:rsidP="00B27DCC">
            <w:pPr>
              <w:pStyle w:val="TAL"/>
              <w:rPr>
                <w:rFonts w:cs="Arial"/>
                <w:color w:val="000000"/>
                <w:sz w:val="16"/>
                <w:szCs w:val="16"/>
              </w:rPr>
            </w:pPr>
            <w:r w:rsidRPr="00816C4A">
              <w:rPr>
                <w:rFonts w:cs="Arial"/>
                <w:color w:val="000000"/>
                <w:sz w:val="16"/>
                <w:szCs w:val="16"/>
              </w:rPr>
              <w:t>0705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4E1B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2D2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85A06D" w14:textId="77777777" w:rsidR="00420400" w:rsidRPr="00816C4A" w:rsidRDefault="00420400"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87F51"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03B11DF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B8ABB0"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9F4E23"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B2DD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56E53" w14:textId="7684833A" w:rsidR="00420400" w:rsidRPr="00816C4A" w:rsidRDefault="00420400" w:rsidP="00B27DCC">
            <w:pPr>
              <w:pStyle w:val="TAL"/>
              <w:rPr>
                <w:rFonts w:cs="Arial"/>
                <w:color w:val="000000"/>
                <w:sz w:val="16"/>
                <w:szCs w:val="16"/>
              </w:rPr>
            </w:pPr>
            <w:r w:rsidRPr="00816C4A">
              <w:rPr>
                <w:rFonts w:cs="Arial"/>
                <w:color w:val="000000"/>
                <w:sz w:val="16"/>
                <w:szCs w:val="16"/>
              </w:rPr>
              <w:t>0706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E66FA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55F2C6" w14:textId="77777777" w:rsidR="00420400" w:rsidRPr="00816C4A" w:rsidRDefault="00420400"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4F43A3" w14:textId="77777777" w:rsidR="00420400" w:rsidRPr="00816C4A" w:rsidRDefault="00420400"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2966A"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366ACE6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D6CB05"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74D32"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D3B62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992A7E" w14:textId="4609C4E7" w:rsidR="00420400" w:rsidRPr="00816C4A" w:rsidRDefault="00420400" w:rsidP="00B27DCC">
            <w:pPr>
              <w:pStyle w:val="TAL"/>
              <w:rPr>
                <w:rFonts w:cs="Arial"/>
                <w:color w:val="000000"/>
                <w:sz w:val="16"/>
                <w:szCs w:val="16"/>
              </w:rPr>
            </w:pPr>
            <w:r w:rsidRPr="00816C4A">
              <w:rPr>
                <w:rFonts w:cs="Arial"/>
                <w:color w:val="000000"/>
                <w:sz w:val="16"/>
                <w:szCs w:val="16"/>
              </w:rPr>
              <w:t>0707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FFE78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6147DD"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0E907A" w14:textId="77777777" w:rsidR="00420400" w:rsidRPr="00816C4A" w:rsidRDefault="00420400"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94BB9"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4AA8BFD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7D7E4E"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63448F"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CE211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A1411" w14:textId="7800912B" w:rsidR="00420400" w:rsidRPr="00816C4A" w:rsidRDefault="00420400" w:rsidP="00B27DCC">
            <w:pPr>
              <w:pStyle w:val="TAL"/>
              <w:rPr>
                <w:rFonts w:cs="Arial"/>
                <w:color w:val="000000"/>
                <w:sz w:val="16"/>
                <w:szCs w:val="16"/>
              </w:rPr>
            </w:pPr>
            <w:r w:rsidRPr="00816C4A">
              <w:rPr>
                <w:rFonts w:cs="Arial"/>
                <w:color w:val="000000"/>
                <w:sz w:val="16"/>
                <w:szCs w:val="16"/>
              </w:rPr>
              <w:t>0708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F09C3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A644ED"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E249" w14:textId="77777777" w:rsidR="00420400" w:rsidRPr="00816C4A" w:rsidRDefault="00420400"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BC81D"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42A9051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D4D454"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E274F4"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1CD02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D97B3" w14:textId="26D79285" w:rsidR="00420400" w:rsidRPr="00816C4A" w:rsidRDefault="00420400" w:rsidP="00B27DCC">
            <w:pPr>
              <w:pStyle w:val="TAL"/>
              <w:rPr>
                <w:rFonts w:cs="Arial"/>
                <w:color w:val="000000"/>
                <w:sz w:val="16"/>
                <w:szCs w:val="16"/>
              </w:rPr>
            </w:pPr>
            <w:r w:rsidRPr="00816C4A">
              <w:rPr>
                <w:rFonts w:cs="Arial"/>
                <w:color w:val="000000"/>
                <w:sz w:val="16"/>
                <w:szCs w:val="16"/>
              </w:rPr>
              <w:t>0710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1669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E9DABE"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7978B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938E8"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20DF114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35BB11"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566859"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7EB3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DEAC3" w14:textId="67697DB1" w:rsidR="00420400" w:rsidRPr="00816C4A" w:rsidRDefault="00420400" w:rsidP="00B27DCC">
            <w:pPr>
              <w:pStyle w:val="TAL"/>
              <w:rPr>
                <w:rFonts w:cs="Arial"/>
                <w:color w:val="000000"/>
                <w:sz w:val="16"/>
                <w:szCs w:val="16"/>
              </w:rPr>
            </w:pPr>
            <w:r w:rsidRPr="00816C4A">
              <w:rPr>
                <w:rFonts w:cs="Arial"/>
                <w:color w:val="000000"/>
                <w:sz w:val="16"/>
                <w:szCs w:val="16"/>
              </w:rPr>
              <w:t>0711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53F8C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7CD8FE"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9D6051"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4C750"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00B9B79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6494D"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56E285"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426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CD019" w14:textId="2BD820E9" w:rsidR="00420400" w:rsidRPr="00816C4A" w:rsidRDefault="00420400" w:rsidP="00B27DCC">
            <w:pPr>
              <w:pStyle w:val="TAL"/>
              <w:rPr>
                <w:rFonts w:cs="Arial"/>
                <w:color w:val="000000"/>
                <w:sz w:val="16"/>
                <w:szCs w:val="16"/>
              </w:rPr>
            </w:pPr>
            <w:r w:rsidRPr="00816C4A">
              <w:rPr>
                <w:rFonts w:cs="Arial"/>
                <w:color w:val="000000"/>
                <w:sz w:val="16"/>
                <w:szCs w:val="16"/>
              </w:rPr>
              <w:t>0713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08295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7F6A2"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2D6584"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C496D"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332BF4D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C4B8ED"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F74838"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BC9F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A75EA" w14:textId="69C6D58F" w:rsidR="00420400" w:rsidRPr="00816C4A" w:rsidRDefault="00420400" w:rsidP="00B27DCC">
            <w:pPr>
              <w:pStyle w:val="TAL"/>
              <w:rPr>
                <w:rFonts w:cs="Arial"/>
                <w:color w:val="000000"/>
                <w:sz w:val="16"/>
                <w:szCs w:val="16"/>
              </w:rPr>
            </w:pPr>
            <w:r w:rsidRPr="00816C4A">
              <w:rPr>
                <w:rFonts w:cs="Arial"/>
                <w:color w:val="000000"/>
                <w:sz w:val="16"/>
                <w:szCs w:val="16"/>
              </w:rPr>
              <w:t>0716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AA8F9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5357D1"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F5CBD19" w14:textId="77777777" w:rsidR="00420400" w:rsidRPr="00816C4A" w:rsidRDefault="00420400"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F4F8F"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4E64118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5DD346"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EA1E"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8730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E83187" w14:textId="558085C3" w:rsidR="00420400" w:rsidRPr="00816C4A" w:rsidRDefault="00420400" w:rsidP="00B27DCC">
            <w:pPr>
              <w:pStyle w:val="TAL"/>
              <w:rPr>
                <w:rFonts w:cs="Arial"/>
                <w:color w:val="000000"/>
                <w:sz w:val="16"/>
                <w:szCs w:val="16"/>
              </w:rPr>
            </w:pPr>
            <w:r w:rsidRPr="00816C4A">
              <w:rPr>
                <w:rFonts w:cs="Arial"/>
                <w:color w:val="000000"/>
                <w:sz w:val="16"/>
                <w:szCs w:val="16"/>
              </w:rPr>
              <w:t>0717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C0DD7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FCEB67" w14:textId="77777777" w:rsidR="00420400" w:rsidRPr="00816C4A" w:rsidRDefault="00420400"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DFD211"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AB58F"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59DA479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024FEC"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C0FAAF"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712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DDF6B" w14:textId="7982215E" w:rsidR="00420400" w:rsidRPr="00816C4A" w:rsidRDefault="00420400" w:rsidP="00B27DCC">
            <w:pPr>
              <w:pStyle w:val="TAL"/>
              <w:rPr>
                <w:rFonts w:cs="Arial"/>
                <w:color w:val="000000"/>
                <w:sz w:val="16"/>
                <w:szCs w:val="16"/>
              </w:rPr>
            </w:pPr>
            <w:r w:rsidRPr="00816C4A">
              <w:rPr>
                <w:rFonts w:cs="Arial"/>
                <w:color w:val="000000"/>
                <w:sz w:val="16"/>
                <w:szCs w:val="16"/>
              </w:rPr>
              <w:t>0718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0EF8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1D7DA"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C27672"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46F2B8"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5C65831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833E"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89AB41"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AE82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7BAC43" w14:textId="118D57B8" w:rsidR="00420400" w:rsidRPr="00816C4A" w:rsidRDefault="00420400" w:rsidP="00B27DCC">
            <w:pPr>
              <w:pStyle w:val="TAL"/>
              <w:rPr>
                <w:rFonts w:cs="Arial"/>
                <w:color w:val="000000"/>
                <w:sz w:val="16"/>
                <w:szCs w:val="16"/>
              </w:rPr>
            </w:pPr>
            <w:r w:rsidRPr="00816C4A">
              <w:rPr>
                <w:rFonts w:cs="Arial"/>
                <w:color w:val="000000"/>
                <w:sz w:val="16"/>
                <w:szCs w:val="16"/>
              </w:rPr>
              <w:t>0721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C636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CE30D2"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33D04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A8539"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60A3F38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640491"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101361"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EA46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44EE0" w14:textId="7E586CB0" w:rsidR="00420400" w:rsidRPr="00816C4A" w:rsidRDefault="00420400" w:rsidP="00B27DCC">
            <w:pPr>
              <w:pStyle w:val="TAL"/>
              <w:rPr>
                <w:rFonts w:cs="Arial"/>
                <w:color w:val="000000"/>
                <w:sz w:val="16"/>
                <w:szCs w:val="16"/>
              </w:rPr>
            </w:pPr>
            <w:r w:rsidRPr="00816C4A">
              <w:rPr>
                <w:rFonts w:cs="Arial"/>
                <w:color w:val="000000"/>
                <w:sz w:val="16"/>
                <w:szCs w:val="16"/>
              </w:rPr>
              <w:t>0720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12AA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29F395" w14:textId="77777777" w:rsidR="00420400" w:rsidRPr="00816C4A" w:rsidRDefault="00420400" w:rsidP="00B27DCC">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5725AF8"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8ACA5"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7CDBA7D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28E16" w14:textId="77777777" w:rsidR="00420400" w:rsidRPr="00816C4A" w:rsidRDefault="00420400"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D1A821" w14:textId="77777777" w:rsidR="00420400" w:rsidRPr="00816C4A" w:rsidRDefault="00420400" w:rsidP="00B27DCC">
            <w:pPr>
              <w:pStyle w:val="TAL"/>
              <w:rPr>
                <w:rFonts w:cs="Arial"/>
                <w:color w:val="000000"/>
                <w:sz w:val="16"/>
                <w:szCs w:val="16"/>
              </w:rPr>
            </w:pPr>
            <w:r>
              <w:rPr>
                <w:rFonts w:cs="Arial"/>
                <w:color w:val="000000"/>
                <w:sz w:val="16"/>
                <w:szCs w:val="16"/>
              </w:rPr>
              <w:t>CP-192014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418FC"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BAE10" w14:textId="61051499" w:rsidR="00420400" w:rsidRPr="00816C4A" w:rsidRDefault="00420400" w:rsidP="00B27DCC">
            <w:pPr>
              <w:pStyle w:val="TAL"/>
              <w:rPr>
                <w:rFonts w:cs="Arial"/>
                <w:color w:val="000000"/>
                <w:sz w:val="16"/>
                <w:szCs w:val="16"/>
              </w:rPr>
            </w:pPr>
            <w:r>
              <w:rPr>
                <w:rFonts w:cs="Arial"/>
                <w:color w:val="000000"/>
                <w:sz w:val="16"/>
                <w:szCs w:val="16"/>
              </w:rPr>
              <w:t>0723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C17EDE" w14:textId="77777777" w:rsidR="00420400" w:rsidRPr="00816C4A" w:rsidRDefault="00420400" w:rsidP="00B27DCC">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2CE995" w14:textId="77777777" w:rsidR="00420400" w:rsidRPr="00816C4A" w:rsidRDefault="00420400"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A09D84A" w14:textId="77777777" w:rsidR="00420400" w:rsidRPr="00816C4A" w:rsidRDefault="00420400"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B5C96" w14:textId="77777777" w:rsidR="00420400" w:rsidRPr="00816C4A" w:rsidRDefault="00420400" w:rsidP="00B27DCC">
            <w:pPr>
              <w:pStyle w:val="TAL"/>
              <w:rPr>
                <w:rFonts w:cs="Arial"/>
                <w:color w:val="000000"/>
                <w:sz w:val="16"/>
                <w:szCs w:val="16"/>
              </w:rPr>
            </w:pPr>
            <w:r>
              <w:rPr>
                <w:rFonts w:cs="Arial"/>
                <w:color w:val="000000"/>
                <w:sz w:val="16"/>
                <w:szCs w:val="16"/>
              </w:rPr>
              <w:t>15.7.0</w:t>
            </w:r>
          </w:p>
        </w:tc>
      </w:tr>
      <w:tr w:rsidR="00420400" w:rsidRPr="00816C4A" w14:paraId="637EAA2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C258D8" w14:textId="77777777" w:rsidR="00420400" w:rsidRDefault="00420400"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70E70" w14:textId="77777777" w:rsidR="00420400" w:rsidRDefault="00420400" w:rsidP="00B27DCC">
            <w:pPr>
              <w:pStyle w:val="TAL"/>
              <w:rPr>
                <w:rFonts w:cs="Arial"/>
                <w:color w:val="000000"/>
                <w:sz w:val="16"/>
                <w:szCs w:val="16"/>
              </w:rPr>
            </w:pPr>
            <w:r>
              <w:rPr>
                <w:rFonts w:cs="Arial"/>
                <w:color w:val="000000"/>
                <w:sz w:val="16"/>
                <w:szCs w:val="16"/>
              </w:rPr>
              <w:t>CP-193076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3D1EE1"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1D2D4" w14:textId="216F4880" w:rsidR="00420400" w:rsidRDefault="00420400" w:rsidP="00B27DCC">
            <w:pPr>
              <w:pStyle w:val="TAL"/>
              <w:rPr>
                <w:rFonts w:cs="Arial"/>
                <w:color w:val="000000"/>
                <w:sz w:val="16"/>
                <w:szCs w:val="16"/>
              </w:rPr>
            </w:pPr>
            <w:r>
              <w:rPr>
                <w:rFonts w:cs="Arial"/>
                <w:color w:val="000000"/>
                <w:sz w:val="16"/>
                <w:szCs w:val="16"/>
              </w:rPr>
              <w:t>0726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11D753" w14:textId="77777777" w:rsidR="00420400" w:rsidRDefault="00420400" w:rsidP="00B27DCC">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7E497F" w14:textId="77777777" w:rsidR="00420400" w:rsidRDefault="00420400"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D64568" w14:textId="77777777" w:rsidR="00420400" w:rsidRPr="00131253" w:rsidRDefault="00420400"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1906F" w14:textId="77777777" w:rsidR="00420400" w:rsidRDefault="00420400" w:rsidP="00B27DCC">
            <w:pPr>
              <w:pStyle w:val="TAL"/>
              <w:rPr>
                <w:rFonts w:cs="Arial"/>
                <w:color w:val="000000"/>
                <w:sz w:val="16"/>
                <w:szCs w:val="16"/>
              </w:rPr>
            </w:pPr>
            <w:r>
              <w:rPr>
                <w:rFonts w:cs="Arial"/>
                <w:color w:val="000000"/>
                <w:sz w:val="16"/>
                <w:szCs w:val="16"/>
              </w:rPr>
              <w:t>15.8.0</w:t>
            </w:r>
          </w:p>
        </w:tc>
      </w:tr>
      <w:tr w:rsidR="00420400" w:rsidRPr="00816C4A" w14:paraId="58E7129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5233A6" w14:textId="77777777" w:rsidR="00420400" w:rsidRDefault="00420400"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94117E" w14:textId="77777777" w:rsidR="00420400" w:rsidRDefault="00420400" w:rsidP="00B27DCC">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25BA8"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FCC5D" w14:textId="54D68969" w:rsidR="00420400" w:rsidRDefault="00420400" w:rsidP="00B27DCC">
            <w:pPr>
              <w:pStyle w:val="TAL"/>
              <w:rPr>
                <w:rFonts w:cs="Arial"/>
                <w:color w:val="000000"/>
                <w:sz w:val="16"/>
                <w:szCs w:val="16"/>
              </w:rPr>
            </w:pPr>
            <w:r>
              <w:rPr>
                <w:rFonts w:cs="Arial"/>
                <w:color w:val="000000"/>
                <w:sz w:val="16"/>
                <w:szCs w:val="16"/>
              </w:rPr>
              <w:t>0725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FFF177" w14:textId="77777777" w:rsidR="00420400" w:rsidRDefault="00420400" w:rsidP="00B27DCC">
            <w:pPr>
              <w:pStyle w:val="TAL"/>
              <w:jc w:val="center"/>
              <w:rPr>
                <w:rFonts w:cs="Arial"/>
                <w:color w:val="000000"/>
                <w:sz w:val="16"/>
                <w:szCs w:val="16"/>
              </w:rPr>
            </w:pPr>
            <w:r>
              <w:rPr>
                <w:rFonts w:cs="Arial"/>
                <w:color w:val="000000"/>
                <w:sz w:val="16"/>
                <w:szCs w:val="16"/>
              </w:rPr>
              <w:t>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DF285E" w14:textId="77777777" w:rsidR="00420400" w:rsidRDefault="00420400"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1C523A" w14:textId="77777777" w:rsidR="00420400" w:rsidRPr="000848DE" w:rsidRDefault="00420400"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B37C3" w14:textId="77777777" w:rsidR="00420400" w:rsidRDefault="00420400" w:rsidP="00B27DCC">
            <w:pPr>
              <w:pStyle w:val="TAL"/>
              <w:rPr>
                <w:rFonts w:cs="Arial"/>
                <w:color w:val="000000"/>
                <w:sz w:val="16"/>
                <w:szCs w:val="16"/>
              </w:rPr>
            </w:pPr>
            <w:r>
              <w:rPr>
                <w:rFonts w:cs="Arial"/>
                <w:color w:val="000000"/>
                <w:sz w:val="16"/>
                <w:szCs w:val="16"/>
              </w:rPr>
              <w:t>16.0.0</w:t>
            </w:r>
          </w:p>
        </w:tc>
      </w:tr>
      <w:tr w:rsidR="00420400" w:rsidRPr="00816C4A" w14:paraId="66594D6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C25559" w14:textId="77777777" w:rsidR="00420400" w:rsidRDefault="00420400" w:rsidP="00E86E7B">
            <w:pPr>
              <w:pStyle w:val="TAL"/>
              <w:rPr>
                <w:rFonts w:cs="Arial"/>
                <w:color w:val="000000"/>
                <w:sz w:val="16"/>
                <w:szCs w:val="16"/>
              </w:rPr>
            </w:pPr>
            <w:r>
              <w:rPr>
                <w:rFonts w:cs="Arial"/>
                <w:color w:val="000000"/>
                <w:sz w:val="16"/>
                <w:szCs w:val="16"/>
              </w:rPr>
              <w:lastRenderedPageBreak/>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510D46" w14:textId="77777777" w:rsidR="00420400" w:rsidRDefault="00420400"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C1C0"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71D61" w14:textId="6963260D" w:rsidR="00420400" w:rsidRDefault="00420400" w:rsidP="00E86E7B">
            <w:pPr>
              <w:pStyle w:val="TAL"/>
              <w:rPr>
                <w:rFonts w:cs="Arial"/>
                <w:color w:val="000000"/>
                <w:sz w:val="16"/>
                <w:szCs w:val="16"/>
              </w:rPr>
            </w:pPr>
            <w:r>
              <w:rPr>
                <w:rFonts w:cs="Arial"/>
                <w:color w:val="000000"/>
                <w:sz w:val="16"/>
                <w:szCs w:val="16"/>
              </w:rPr>
              <w:t>0727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AF021B" w14:textId="77777777" w:rsidR="00420400" w:rsidRDefault="00420400" w:rsidP="00E86E7B">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0A6EA" w14:textId="77777777" w:rsidR="00420400" w:rsidRDefault="00420400"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40486F" w14:textId="77777777" w:rsidR="00420400" w:rsidRPr="000848DE" w:rsidRDefault="00420400"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2793AF"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6A533FF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FA73E9" w14:textId="77777777" w:rsidR="00420400" w:rsidRDefault="00420400"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3D5F47" w14:textId="77777777" w:rsidR="00420400" w:rsidRDefault="00420400"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38CC2"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F205" w14:textId="7390B458" w:rsidR="00420400" w:rsidRDefault="00420400" w:rsidP="00E86E7B">
            <w:pPr>
              <w:pStyle w:val="TAL"/>
              <w:rPr>
                <w:rFonts w:cs="Arial"/>
                <w:color w:val="000000"/>
                <w:sz w:val="16"/>
                <w:szCs w:val="16"/>
              </w:rPr>
            </w:pPr>
            <w:r>
              <w:rPr>
                <w:rFonts w:cs="Arial"/>
                <w:color w:val="000000"/>
                <w:sz w:val="16"/>
                <w:szCs w:val="16"/>
              </w:rPr>
              <w:t>0729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5D91BD" w14:textId="77777777" w:rsidR="00420400" w:rsidRDefault="00420400" w:rsidP="00E86E7B">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ACFD63" w14:textId="77777777" w:rsidR="00420400" w:rsidRDefault="00420400" w:rsidP="00E86E7B">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181B75F" w14:textId="77777777" w:rsidR="00420400" w:rsidRPr="000848DE" w:rsidRDefault="00420400"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4B3D2"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2137EDF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9441E" w14:textId="77777777" w:rsidR="00420400" w:rsidRDefault="00420400"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46E985" w14:textId="77777777" w:rsidR="00420400" w:rsidRDefault="00420400"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16C3F"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97D1E" w14:textId="331B9A76" w:rsidR="00420400" w:rsidRDefault="00420400" w:rsidP="00E86E7B">
            <w:pPr>
              <w:pStyle w:val="TAL"/>
              <w:rPr>
                <w:rFonts w:cs="Arial"/>
                <w:color w:val="000000"/>
                <w:sz w:val="16"/>
                <w:szCs w:val="16"/>
              </w:rPr>
            </w:pPr>
            <w:r>
              <w:rPr>
                <w:rFonts w:cs="Arial"/>
                <w:color w:val="000000"/>
                <w:sz w:val="16"/>
                <w:szCs w:val="16"/>
              </w:rPr>
              <w:t>0730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1ADA9" w14:textId="77777777" w:rsidR="00420400" w:rsidRDefault="00420400" w:rsidP="00E86E7B">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2FE3FD" w14:textId="77777777" w:rsidR="00420400" w:rsidRDefault="00420400"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A5892" w14:textId="77777777" w:rsidR="00420400" w:rsidRPr="004A2796" w:rsidRDefault="00420400"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B607"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049FA01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B17BF0" w14:textId="77777777" w:rsidR="00420400" w:rsidRDefault="00420400" w:rsidP="00E86E7B">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ECAA83" w14:textId="77777777" w:rsidR="00420400" w:rsidRDefault="00420400" w:rsidP="00E86E7B">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AB118"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6350A" w14:textId="62A27C62" w:rsidR="00420400" w:rsidRDefault="00420400" w:rsidP="00E86E7B">
            <w:pPr>
              <w:pStyle w:val="TAL"/>
              <w:rPr>
                <w:rFonts w:cs="Arial"/>
                <w:color w:val="000000"/>
                <w:sz w:val="16"/>
                <w:szCs w:val="16"/>
              </w:rPr>
            </w:pPr>
            <w:r>
              <w:rPr>
                <w:rFonts w:cs="Arial"/>
                <w:color w:val="000000"/>
                <w:sz w:val="16"/>
                <w:szCs w:val="16"/>
              </w:rPr>
              <w:t>0732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D851D" w14:textId="77777777" w:rsidR="00420400" w:rsidRDefault="00420400" w:rsidP="00E86E7B">
            <w:pPr>
              <w:pStyle w:val="TAL"/>
              <w:jc w:val="center"/>
              <w:rPr>
                <w:rFonts w:cs="Arial"/>
                <w:color w:val="000000"/>
                <w:sz w:val="16"/>
                <w:szCs w:val="16"/>
              </w:rPr>
            </w:pPr>
            <w:r>
              <w:rPr>
                <w:rFonts w:cs="Arial"/>
                <w:color w:val="000000"/>
                <w:sz w:val="16"/>
                <w:szCs w:val="16"/>
              </w:rPr>
              <w:t>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28AA7C" w14:textId="77777777" w:rsidR="00420400" w:rsidRDefault="00420400" w:rsidP="00E86E7B">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221481E" w14:textId="77777777" w:rsidR="00420400" w:rsidRPr="004A2796" w:rsidRDefault="00420400"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5E1F" w14:textId="77777777" w:rsidR="00420400" w:rsidRDefault="00420400" w:rsidP="00E86E7B">
            <w:pPr>
              <w:pStyle w:val="TAL"/>
              <w:rPr>
                <w:rFonts w:cs="Arial"/>
                <w:color w:val="000000"/>
                <w:sz w:val="16"/>
                <w:szCs w:val="16"/>
              </w:rPr>
            </w:pPr>
            <w:r>
              <w:rPr>
                <w:rFonts w:cs="Arial"/>
                <w:color w:val="000000"/>
                <w:sz w:val="16"/>
                <w:szCs w:val="16"/>
              </w:rPr>
              <w:t>16.1.0</w:t>
            </w:r>
          </w:p>
        </w:tc>
      </w:tr>
      <w:tr w:rsidR="00420400" w:rsidRPr="00816C4A" w14:paraId="4645EB2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CD10C7"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9A99E" w14:textId="77777777" w:rsidR="00420400" w:rsidRDefault="00420400"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5F141"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CC7AD" w14:textId="79B89200" w:rsidR="00420400" w:rsidRDefault="00420400" w:rsidP="00EF7705">
            <w:pPr>
              <w:pStyle w:val="TAL"/>
              <w:rPr>
                <w:rFonts w:cs="Arial"/>
                <w:color w:val="000000"/>
                <w:sz w:val="16"/>
                <w:szCs w:val="16"/>
              </w:rPr>
            </w:pPr>
            <w:r>
              <w:rPr>
                <w:rFonts w:cs="Arial"/>
                <w:color w:val="000000"/>
                <w:sz w:val="16"/>
                <w:szCs w:val="16"/>
              </w:rPr>
              <w:t>0735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44F0F2" w14:textId="77777777" w:rsidR="00420400" w:rsidRDefault="00420400" w:rsidP="00EF7705">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DC3721" w14:textId="77777777" w:rsidR="00420400" w:rsidRDefault="00420400"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3B9DD8" w14:textId="77777777" w:rsidR="00420400" w:rsidRPr="004A2796" w:rsidRDefault="00420400"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32B6E"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4E0BE56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5A5ED5"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F4BEF0" w14:textId="77777777" w:rsidR="00420400" w:rsidRDefault="00420400"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4F5DA"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DC173" w14:textId="1CC509C8" w:rsidR="00420400" w:rsidRDefault="00420400" w:rsidP="00EF7705">
            <w:pPr>
              <w:pStyle w:val="TAL"/>
              <w:rPr>
                <w:rFonts w:cs="Arial"/>
                <w:color w:val="000000"/>
                <w:sz w:val="16"/>
                <w:szCs w:val="16"/>
              </w:rPr>
            </w:pPr>
            <w:r>
              <w:rPr>
                <w:rFonts w:cs="Arial"/>
                <w:color w:val="000000"/>
                <w:sz w:val="16"/>
                <w:szCs w:val="16"/>
              </w:rPr>
              <w:t>0737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031E77" w14:textId="77777777" w:rsidR="00420400" w:rsidRDefault="00420400" w:rsidP="00EF7705">
            <w:pPr>
              <w:pStyle w:val="TAL"/>
              <w:jc w:val="center"/>
              <w:rPr>
                <w:rFonts w:cs="Arial"/>
                <w:color w:val="000000"/>
                <w:sz w:val="16"/>
                <w:szCs w:val="16"/>
              </w:rPr>
            </w:pPr>
            <w:r>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B46BDC" w14:textId="77777777" w:rsidR="00420400" w:rsidRDefault="00420400"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9AAC57" w14:textId="77777777" w:rsidR="00420400" w:rsidRPr="004A2796" w:rsidRDefault="00420400"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26225"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45D1607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8B72"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8B7020" w14:textId="77777777" w:rsidR="00420400" w:rsidRDefault="00420400" w:rsidP="00EF7705">
            <w:pPr>
              <w:pStyle w:val="TAL"/>
              <w:rPr>
                <w:rFonts w:cs="Arial"/>
                <w:color w:val="000000"/>
                <w:sz w:val="16"/>
                <w:szCs w:val="16"/>
              </w:rPr>
            </w:pPr>
            <w:r>
              <w:rPr>
                <w:rFonts w:cs="Arial"/>
                <w:color w:val="000000"/>
                <w:sz w:val="16"/>
                <w:szCs w:val="16"/>
              </w:rPr>
              <w:t>CP-201141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E09AE"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9620E" w14:textId="15288EE1" w:rsidR="00420400" w:rsidRDefault="00420400" w:rsidP="00EF7705">
            <w:pPr>
              <w:pStyle w:val="TAL"/>
              <w:rPr>
                <w:rFonts w:cs="Arial"/>
                <w:color w:val="000000"/>
                <w:sz w:val="16"/>
                <w:szCs w:val="16"/>
              </w:rPr>
            </w:pPr>
            <w:r>
              <w:rPr>
                <w:rFonts w:cs="Arial"/>
                <w:color w:val="000000"/>
                <w:sz w:val="16"/>
                <w:szCs w:val="16"/>
              </w:rPr>
              <w:t>0734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13722E" w14:textId="77777777" w:rsidR="00420400" w:rsidRDefault="00420400" w:rsidP="00EF7705">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0FFFF1" w14:textId="77777777" w:rsidR="00420400" w:rsidRDefault="00420400" w:rsidP="00EF7705">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DA80FE" w14:textId="77777777" w:rsidR="00420400" w:rsidRPr="004A2796" w:rsidRDefault="00420400"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4BD7"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386D565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6E2AF8" w14:textId="77777777" w:rsidR="00420400" w:rsidRDefault="00420400"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7323FD" w14:textId="77777777" w:rsidR="00420400" w:rsidRDefault="00420400" w:rsidP="00EF7705">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6D9B4"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88E14" w14:textId="5FC63E09" w:rsidR="00420400" w:rsidRDefault="00420400" w:rsidP="00EF7705">
            <w:pPr>
              <w:pStyle w:val="TAL"/>
              <w:rPr>
                <w:rFonts w:cs="Arial"/>
                <w:color w:val="000000"/>
                <w:sz w:val="16"/>
                <w:szCs w:val="16"/>
              </w:rPr>
            </w:pPr>
            <w:r>
              <w:rPr>
                <w:rFonts w:cs="Arial"/>
                <w:color w:val="000000"/>
                <w:sz w:val="16"/>
                <w:szCs w:val="16"/>
              </w:rPr>
              <w:t>0740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AF8823" w14:textId="77777777" w:rsidR="00420400" w:rsidRDefault="00420400" w:rsidP="00EF7705">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064549" w14:textId="77777777" w:rsidR="00420400" w:rsidRDefault="00420400" w:rsidP="00EF7705">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9CDF8E" w14:textId="77777777" w:rsidR="00420400" w:rsidRPr="00366D38" w:rsidRDefault="00420400"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939DC" w14:textId="77777777" w:rsidR="00420400" w:rsidRDefault="00420400" w:rsidP="00EF7705">
            <w:pPr>
              <w:pStyle w:val="TAL"/>
              <w:rPr>
                <w:rFonts w:cs="Arial"/>
                <w:color w:val="000000"/>
                <w:sz w:val="16"/>
                <w:szCs w:val="16"/>
              </w:rPr>
            </w:pPr>
            <w:r>
              <w:rPr>
                <w:rFonts w:cs="Arial"/>
                <w:color w:val="000000"/>
                <w:sz w:val="16"/>
                <w:szCs w:val="16"/>
              </w:rPr>
              <w:t>16.2.0</w:t>
            </w:r>
          </w:p>
        </w:tc>
      </w:tr>
      <w:tr w:rsidR="00420400" w:rsidRPr="00816C4A" w14:paraId="51030B9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96CC0E" w14:textId="77777777" w:rsidR="00420400" w:rsidRDefault="00420400"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1F1D9D" w14:textId="77777777" w:rsidR="00420400" w:rsidRDefault="00420400"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8F7E4B"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FD26B" w14:textId="601AA096" w:rsidR="00420400" w:rsidRDefault="00420400" w:rsidP="004D7397">
            <w:pPr>
              <w:pStyle w:val="TAL"/>
              <w:rPr>
                <w:rFonts w:cs="Arial"/>
                <w:color w:val="000000"/>
                <w:sz w:val="16"/>
                <w:szCs w:val="16"/>
              </w:rPr>
            </w:pPr>
            <w:r>
              <w:rPr>
                <w:rFonts w:cs="Arial"/>
                <w:color w:val="000000"/>
                <w:sz w:val="16"/>
                <w:szCs w:val="16"/>
              </w:rPr>
              <w:t>0743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F85088"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3615F8" w14:textId="77777777" w:rsidR="00420400" w:rsidRDefault="00420400"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CF5BD82" w14:textId="77777777" w:rsidR="00420400" w:rsidRPr="00366D38" w:rsidRDefault="00420400"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40C26" w14:textId="77777777" w:rsidR="00420400" w:rsidRDefault="00420400" w:rsidP="004D7397">
            <w:pPr>
              <w:pStyle w:val="TAL"/>
              <w:rPr>
                <w:rFonts w:cs="Arial"/>
                <w:color w:val="000000"/>
                <w:sz w:val="16"/>
                <w:szCs w:val="16"/>
              </w:rPr>
            </w:pPr>
            <w:r>
              <w:rPr>
                <w:rFonts w:cs="Arial"/>
                <w:color w:val="000000"/>
                <w:sz w:val="16"/>
                <w:szCs w:val="16"/>
              </w:rPr>
              <w:t>16.2.0</w:t>
            </w:r>
          </w:p>
        </w:tc>
      </w:tr>
      <w:tr w:rsidR="00420400" w:rsidRPr="00816C4A" w14:paraId="68581D0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E1389C" w14:textId="77777777" w:rsidR="00420400" w:rsidRDefault="00420400"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5A9D0" w14:textId="77777777" w:rsidR="00420400" w:rsidRDefault="00420400"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59A826"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907530" w14:textId="33ED015A" w:rsidR="00420400" w:rsidRDefault="00420400" w:rsidP="004D7397">
            <w:pPr>
              <w:pStyle w:val="TAL"/>
              <w:rPr>
                <w:rFonts w:cs="Arial"/>
                <w:color w:val="000000"/>
                <w:sz w:val="16"/>
                <w:szCs w:val="16"/>
              </w:rPr>
            </w:pPr>
            <w:r>
              <w:rPr>
                <w:rFonts w:cs="Arial"/>
                <w:color w:val="000000"/>
                <w:sz w:val="16"/>
                <w:szCs w:val="16"/>
              </w:rPr>
              <w:t>0744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ECB078"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3AB326" w14:textId="77777777" w:rsidR="00420400" w:rsidRDefault="00420400"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7A48D" w14:textId="77777777" w:rsidR="00420400" w:rsidRPr="00366D38" w:rsidRDefault="00420400"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096DB" w14:textId="77777777" w:rsidR="00420400" w:rsidRDefault="00420400" w:rsidP="004D7397">
            <w:pPr>
              <w:pStyle w:val="TAL"/>
              <w:rPr>
                <w:rFonts w:cs="Arial"/>
                <w:color w:val="000000"/>
                <w:sz w:val="16"/>
                <w:szCs w:val="16"/>
              </w:rPr>
            </w:pPr>
            <w:r>
              <w:rPr>
                <w:rFonts w:cs="Arial"/>
                <w:color w:val="000000"/>
                <w:sz w:val="16"/>
                <w:szCs w:val="16"/>
              </w:rPr>
              <w:t>16.2.0</w:t>
            </w:r>
          </w:p>
        </w:tc>
      </w:tr>
      <w:tr w:rsidR="00420400" w:rsidRPr="00816C4A" w14:paraId="69472AD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5EB511" w14:textId="77777777" w:rsidR="00420400" w:rsidRDefault="00420400"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551C01" w14:textId="77777777" w:rsidR="00420400" w:rsidRDefault="00420400" w:rsidP="004D7397">
            <w:pPr>
              <w:pStyle w:val="TAL"/>
              <w:rPr>
                <w:rFonts w:cs="Arial"/>
                <w:color w:val="000000"/>
                <w:sz w:val="16"/>
                <w:szCs w:val="16"/>
              </w:rPr>
            </w:pPr>
            <w:r>
              <w:rPr>
                <w:rFonts w:cs="Arial"/>
                <w:color w:val="000000"/>
                <w:sz w:val="16"/>
                <w:szCs w:val="16"/>
              </w:rPr>
              <w:t>CP-203088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36C90F"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00924" w14:textId="58947419" w:rsidR="00420400" w:rsidRDefault="00420400" w:rsidP="004D7397">
            <w:pPr>
              <w:pStyle w:val="TAL"/>
              <w:rPr>
                <w:rFonts w:cs="Arial"/>
                <w:color w:val="000000"/>
                <w:sz w:val="16"/>
                <w:szCs w:val="16"/>
              </w:rPr>
            </w:pPr>
            <w:r>
              <w:rPr>
                <w:rFonts w:cs="Arial"/>
                <w:color w:val="000000"/>
                <w:sz w:val="16"/>
                <w:szCs w:val="16"/>
              </w:rPr>
              <w:t>0747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0B5516"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C10E0" w14:textId="77777777" w:rsidR="00420400" w:rsidRDefault="00420400"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019CB" w14:textId="77777777" w:rsidR="00420400" w:rsidRPr="003F5A7C" w:rsidRDefault="00420400"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A7855" w14:textId="77777777" w:rsidR="00420400" w:rsidRDefault="00420400" w:rsidP="004D7397">
            <w:pPr>
              <w:pStyle w:val="TAL"/>
              <w:rPr>
                <w:rFonts w:cs="Arial"/>
                <w:color w:val="000000"/>
                <w:sz w:val="16"/>
                <w:szCs w:val="16"/>
              </w:rPr>
            </w:pPr>
            <w:r>
              <w:rPr>
                <w:rFonts w:cs="Arial"/>
                <w:color w:val="000000"/>
                <w:sz w:val="16"/>
                <w:szCs w:val="16"/>
              </w:rPr>
              <w:t>16.3.0</w:t>
            </w:r>
          </w:p>
        </w:tc>
      </w:tr>
      <w:tr w:rsidR="00420400" w:rsidRPr="00816C4A" w14:paraId="49A008D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42A13D" w14:textId="77777777" w:rsidR="00420400" w:rsidRDefault="00420400"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309108" w14:textId="77777777" w:rsidR="00420400" w:rsidRDefault="00420400" w:rsidP="003F5A7C">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EC2076" w14:textId="77777777" w:rsidR="00420400" w:rsidRDefault="00420400"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89AA6" w14:textId="1ACC2675" w:rsidR="00420400" w:rsidRDefault="00420400" w:rsidP="003F5A7C">
            <w:pPr>
              <w:pStyle w:val="TAL"/>
              <w:rPr>
                <w:rFonts w:cs="Arial"/>
                <w:color w:val="000000"/>
                <w:sz w:val="16"/>
                <w:szCs w:val="16"/>
              </w:rPr>
            </w:pPr>
            <w:r>
              <w:rPr>
                <w:rFonts w:cs="Arial"/>
                <w:color w:val="000000"/>
                <w:sz w:val="16"/>
                <w:szCs w:val="16"/>
              </w:rPr>
              <w:t>0746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91BBBA" w14:textId="77777777" w:rsidR="00420400" w:rsidRDefault="00420400" w:rsidP="003F5A7C">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DBBE49" w14:textId="77777777" w:rsidR="00420400" w:rsidRDefault="00420400"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F1FF00E" w14:textId="77777777" w:rsidR="00420400" w:rsidRPr="003F5A7C" w:rsidRDefault="00420400"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91463" w14:textId="77777777" w:rsidR="00420400" w:rsidRDefault="00420400" w:rsidP="003F5A7C">
            <w:pPr>
              <w:pStyle w:val="TAL"/>
              <w:rPr>
                <w:rFonts w:cs="Arial"/>
                <w:color w:val="000000"/>
                <w:sz w:val="16"/>
                <w:szCs w:val="16"/>
              </w:rPr>
            </w:pPr>
            <w:r>
              <w:rPr>
                <w:rFonts w:cs="Arial"/>
                <w:color w:val="000000"/>
                <w:sz w:val="16"/>
                <w:szCs w:val="16"/>
              </w:rPr>
              <w:t>16.3.0</w:t>
            </w:r>
          </w:p>
        </w:tc>
      </w:tr>
      <w:tr w:rsidR="00420400" w:rsidRPr="00816C4A" w14:paraId="07814B5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F84C34" w14:textId="51D24F66" w:rsidR="00420400" w:rsidRDefault="00420400" w:rsidP="003F5A7C">
            <w:pPr>
              <w:pStyle w:val="TAL"/>
              <w:rPr>
                <w:rFonts w:cs="Arial"/>
                <w:color w:val="000000"/>
                <w:sz w:val="16"/>
                <w:szCs w:val="16"/>
              </w:rPr>
            </w:pPr>
            <w:r>
              <w:rPr>
                <w:rFonts w:cs="Arial"/>
                <w:color w:val="000000"/>
                <w:sz w:val="16"/>
                <w:szCs w:val="16"/>
              </w:rPr>
              <w:t>2021-03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902215" w14:textId="35B76778" w:rsidR="00420400" w:rsidRDefault="00420400" w:rsidP="003F5A7C">
            <w:pPr>
              <w:pStyle w:val="TAL"/>
              <w:rPr>
                <w:rFonts w:cs="Arial"/>
                <w:color w:val="000000"/>
                <w:sz w:val="16"/>
                <w:szCs w:val="16"/>
              </w:rPr>
            </w:pPr>
            <w:r>
              <w:rPr>
                <w:rFonts w:cs="Arial"/>
                <w:color w:val="000000"/>
                <w:sz w:val="16"/>
                <w:szCs w:val="16"/>
              </w:rPr>
              <w:t>CP-210079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FC926" w14:textId="77777777" w:rsidR="00420400" w:rsidRDefault="00420400"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86C80" w14:textId="11A60D10" w:rsidR="00420400" w:rsidRDefault="00420400" w:rsidP="003F5A7C">
            <w:pPr>
              <w:pStyle w:val="TAL"/>
              <w:rPr>
                <w:rFonts w:cs="Arial"/>
                <w:color w:val="000000"/>
                <w:sz w:val="16"/>
                <w:szCs w:val="16"/>
              </w:rPr>
            </w:pPr>
            <w:r>
              <w:rPr>
                <w:rFonts w:cs="Arial"/>
                <w:color w:val="000000"/>
                <w:sz w:val="16"/>
                <w:szCs w:val="16"/>
              </w:rPr>
              <w:t>0750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E7416B" w14:textId="4AFAFCB1" w:rsidR="00420400" w:rsidRDefault="00420400" w:rsidP="003F5A7C">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C57453" w14:textId="1A9AC384" w:rsidR="00420400" w:rsidRDefault="00420400" w:rsidP="003F5A7C">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0C4E72" w14:textId="640AE580" w:rsidR="00420400" w:rsidRPr="003F5A7C" w:rsidRDefault="00420400" w:rsidP="003F5A7C">
            <w:pPr>
              <w:pStyle w:val="TAL"/>
              <w:rPr>
                <w:rFonts w:cs="Arial"/>
                <w:color w:val="000000"/>
                <w:sz w:val="16"/>
                <w:szCs w:val="16"/>
              </w:rPr>
            </w:pPr>
            <w:r w:rsidRPr="00E05181">
              <w:rPr>
                <w:rFonts w:cs="Arial"/>
                <w:color w:val="000000"/>
                <w:sz w:val="16"/>
                <w:szCs w:val="16"/>
              </w:rPr>
              <w:t>Address parameter not present for SoR use case on ENVELOP PP-DD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A5165" w14:textId="7D1157E6" w:rsidR="00420400" w:rsidRDefault="00420400" w:rsidP="003F5A7C">
            <w:pPr>
              <w:pStyle w:val="TAL"/>
              <w:rPr>
                <w:rFonts w:cs="Arial"/>
                <w:color w:val="000000"/>
                <w:sz w:val="16"/>
                <w:szCs w:val="16"/>
              </w:rPr>
            </w:pPr>
            <w:r>
              <w:rPr>
                <w:rFonts w:cs="Arial"/>
                <w:color w:val="000000"/>
                <w:sz w:val="16"/>
                <w:szCs w:val="16"/>
              </w:rPr>
              <w:t>16.4.0</w:t>
            </w:r>
          </w:p>
        </w:tc>
      </w:tr>
      <w:tr w:rsidR="00420400" w:rsidRPr="00816C4A" w14:paraId="524F1FD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02D1E2" w14:textId="33A0E369" w:rsidR="00420400" w:rsidRDefault="00420400" w:rsidP="003F5A7C">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3A88FE" w14:textId="4B5A1C18" w:rsidR="00420400" w:rsidRDefault="00420400" w:rsidP="003F5A7C">
            <w:pPr>
              <w:pStyle w:val="TAL"/>
              <w:rPr>
                <w:rFonts w:cs="Arial"/>
                <w:color w:val="000000"/>
                <w:sz w:val="16"/>
                <w:szCs w:val="16"/>
              </w:rPr>
            </w:pPr>
            <w:r>
              <w:rPr>
                <w:rFonts w:cs="Arial"/>
                <w:color w:val="000000"/>
                <w:sz w:val="16"/>
                <w:szCs w:val="16"/>
              </w:rPr>
              <w:t>CP-213165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65377" w14:textId="3B182BE2" w:rsidR="00420400" w:rsidRDefault="00420400" w:rsidP="003F5A7C">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CB1E1" w14:textId="00367E28" w:rsidR="00420400" w:rsidRDefault="00420400" w:rsidP="003F5A7C">
            <w:pPr>
              <w:pStyle w:val="TAL"/>
              <w:rPr>
                <w:rFonts w:cs="Arial"/>
                <w:color w:val="000000"/>
                <w:sz w:val="16"/>
                <w:szCs w:val="16"/>
              </w:rPr>
            </w:pPr>
            <w:r>
              <w:rPr>
                <w:rFonts w:cs="Arial"/>
                <w:color w:val="000000"/>
                <w:sz w:val="16"/>
                <w:szCs w:val="16"/>
              </w:rPr>
              <w:t>0754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A0E0AE" w14:textId="45927CA7" w:rsidR="00420400" w:rsidRDefault="00420400" w:rsidP="003F5A7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D821D1" w14:textId="60F9F40D" w:rsidR="00420400" w:rsidRDefault="00420400"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962804" w14:textId="5C34AA37" w:rsidR="00420400" w:rsidRPr="00E05181" w:rsidRDefault="00420400" w:rsidP="003F5A7C">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9FA2C" w14:textId="77A9A5B3" w:rsidR="00420400" w:rsidRDefault="00420400" w:rsidP="003F5A7C">
            <w:pPr>
              <w:pStyle w:val="TAL"/>
              <w:rPr>
                <w:rFonts w:cs="Arial"/>
                <w:color w:val="000000"/>
                <w:sz w:val="16"/>
                <w:szCs w:val="16"/>
              </w:rPr>
            </w:pPr>
            <w:r>
              <w:rPr>
                <w:rFonts w:cs="Arial"/>
                <w:color w:val="000000"/>
                <w:sz w:val="16"/>
                <w:szCs w:val="16"/>
              </w:rPr>
              <w:t>16.5.0</w:t>
            </w:r>
          </w:p>
        </w:tc>
      </w:tr>
      <w:tr w:rsidR="00D11D13" w:rsidRPr="00816C4A" w14:paraId="7B7D629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DF8E92" w14:textId="5C433D77" w:rsidR="00D11D13" w:rsidRDefault="00D11D13" w:rsidP="003F5A7C">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6D6E67" w14:textId="09345D3A" w:rsidR="00D11D13" w:rsidRDefault="00D11D13" w:rsidP="003F5A7C">
            <w:pPr>
              <w:pStyle w:val="TAL"/>
              <w:rPr>
                <w:rFonts w:cs="Arial"/>
                <w:color w:val="000000"/>
                <w:sz w:val="16"/>
                <w:szCs w:val="16"/>
              </w:rPr>
            </w:pPr>
            <w:r>
              <w:rPr>
                <w:rFonts w:cs="Arial"/>
                <w:color w:val="000000"/>
                <w:sz w:val="16"/>
                <w:szCs w:val="16"/>
              </w:rPr>
              <w:t>CP-220131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12674" w14:textId="5777EC89" w:rsidR="00D11D13" w:rsidRDefault="00D11D13" w:rsidP="003F5A7C">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D2376" w14:textId="69F0A524" w:rsidR="00D11D13" w:rsidRDefault="00D11D13" w:rsidP="003F5A7C">
            <w:pPr>
              <w:pStyle w:val="TAL"/>
              <w:rPr>
                <w:rFonts w:cs="Arial"/>
                <w:color w:val="000000"/>
                <w:sz w:val="16"/>
                <w:szCs w:val="16"/>
              </w:rPr>
            </w:pPr>
            <w:r>
              <w:rPr>
                <w:rFonts w:cs="Arial"/>
                <w:color w:val="000000"/>
                <w:sz w:val="16"/>
                <w:szCs w:val="16"/>
              </w:rPr>
              <w:t>0763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607E2" w14:textId="4FFC512F" w:rsidR="00D11D13" w:rsidRDefault="00D11D13" w:rsidP="003F5A7C">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4954C6" w14:textId="6BAB52D6" w:rsidR="00D11D13" w:rsidRDefault="00D11D13"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460A72" w14:textId="5E548263" w:rsidR="00D11D13" w:rsidRDefault="00D11D13" w:rsidP="003F5A7C">
            <w:pPr>
              <w:pStyle w:val="TAL"/>
              <w:rPr>
                <w:rFonts w:cs="Arial"/>
                <w:color w:val="000000"/>
                <w:sz w:val="16"/>
                <w:szCs w:val="16"/>
              </w:rPr>
            </w:pPr>
            <w:r>
              <w:rPr>
                <w:rFonts w:cs="Arial"/>
                <w:color w:val="000000"/>
                <w:sz w:val="16"/>
                <w:szCs w:val="16"/>
              </w:rPr>
              <w:t>Reallocation of TAG VALUE for 'NG-RAN Primary Timing Advance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B7B13" w14:textId="3622AEEE" w:rsidR="00D11D13" w:rsidRDefault="00D11D13" w:rsidP="003F5A7C">
            <w:pPr>
              <w:pStyle w:val="TAL"/>
              <w:rPr>
                <w:rFonts w:cs="Arial"/>
                <w:color w:val="000000"/>
                <w:sz w:val="16"/>
                <w:szCs w:val="16"/>
              </w:rPr>
            </w:pPr>
            <w:r>
              <w:rPr>
                <w:rFonts w:cs="Arial"/>
                <w:color w:val="000000"/>
                <w:sz w:val="16"/>
                <w:szCs w:val="16"/>
              </w:rPr>
              <w:t>16.6.0</w:t>
            </w:r>
          </w:p>
        </w:tc>
      </w:tr>
      <w:tr w:rsidR="00D11D13" w:rsidRPr="00816C4A" w14:paraId="6B08A76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A17993" w14:textId="460B5E5B" w:rsidR="00D11D13" w:rsidRDefault="00D11D13" w:rsidP="003F5A7C">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C1D173" w14:textId="3D2FA299" w:rsidR="00D11D13" w:rsidRDefault="00D11D13" w:rsidP="003F5A7C">
            <w:pPr>
              <w:pStyle w:val="TAL"/>
              <w:rPr>
                <w:rFonts w:cs="Arial"/>
                <w:color w:val="000000"/>
                <w:sz w:val="16"/>
                <w:szCs w:val="16"/>
              </w:rPr>
            </w:pPr>
            <w:r>
              <w:rPr>
                <w:rFonts w:cs="Arial"/>
                <w:color w:val="000000"/>
                <w:sz w:val="16"/>
                <w:szCs w:val="16"/>
              </w:rPr>
              <w:t>CP-220131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8CE279" w14:textId="657D3301" w:rsidR="00D11D13" w:rsidRDefault="00D11D13" w:rsidP="003F5A7C">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9108E" w14:textId="2EDED0A8" w:rsidR="00D11D13" w:rsidRDefault="00D11D13" w:rsidP="003F5A7C">
            <w:pPr>
              <w:pStyle w:val="TAL"/>
              <w:rPr>
                <w:rFonts w:cs="Arial"/>
                <w:color w:val="000000"/>
                <w:sz w:val="16"/>
                <w:szCs w:val="16"/>
              </w:rPr>
            </w:pPr>
            <w:r>
              <w:rPr>
                <w:rFonts w:cs="Arial"/>
                <w:color w:val="000000"/>
                <w:sz w:val="16"/>
                <w:szCs w:val="16"/>
              </w:rPr>
              <w:t>0767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5CCDD6" w14:textId="1852A6F9" w:rsidR="00D11D13" w:rsidRDefault="00D11D13" w:rsidP="003F5A7C">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5151B3" w14:textId="615CA2B1" w:rsidR="00D11D13" w:rsidRDefault="00D11D13"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81A64" w14:textId="05FD9159" w:rsidR="00D11D13" w:rsidRDefault="00D11D13" w:rsidP="003F5A7C">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4A6A" w14:textId="7AD1A04E" w:rsidR="00D11D13" w:rsidRDefault="00D11D13" w:rsidP="003F5A7C">
            <w:pPr>
              <w:pStyle w:val="TAL"/>
              <w:rPr>
                <w:rFonts w:cs="Arial"/>
                <w:color w:val="000000"/>
                <w:sz w:val="16"/>
                <w:szCs w:val="16"/>
              </w:rPr>
            </w:pPr>
            <w:r>
              <w:rPr>
                <w:rFonts w:cs="Arial"/>
                <w:color w:val="000000"/>
                <w:sz w:val="16"/>
                <w:szCs w:val="16"/>
              </w:rPr>
              <w:t>16.6.0</w:t>
            </w:r>
          </w:p>
        </w:tc>
      </w:tr>
      <w:tr w:rsidR="00320D15" w:rsidRPr="00816C4A" w14:paraId="67CCEA6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CA2A21" w14:textId="1A91F201" w:rsidR="00320D15" w:rsidRDefault="00320D15" w:rsidP="003F5A7C">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BF2282" w14:textId="4D83CCDB" w:rsidR="00320D15" w:rsidRDefault="00320D15" w:rsidP="003F5A7C">
            <w:pPr>
              <w:pStyle w:val="TAL"/>
              <w:rPr>
                <w:rFonts w:cs="Arial"/>
                <w:color w:val="000000"/>
                <w:sz w:val="16"/>
                <w:szCs w:val="16"/>
              </w:rPr>
            </w:pPr>
            <w:r>
              <w:rPr>
                <w:rFonts w:cs="Arial"/>
                <w:color w:val="000000"/>
                <w:sz w:val="16"/>
                <w:szCs w:val="16"/>
              </w:rPr>
              <w:t>CP-223076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9BABFF" w14:textId="43DC309A" w:rsidR="00320D15" w:rsidRDefault="00320D15" w:rsidP="003F5A7C">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21626" w14:textId="4F83860F" w:rsidR="00320D15" w:rsidRDefault="00320D15" w:rsidP="003F5A7C">
            <w:pPr>
              <w:pStyle w:val="TAL"/>
              <w:rPr>
                <w:rFonts w:cs="Arial"/>
                <w:color w:val="000000"/>
                <w:sz w:val="16"/>
                <w:szCs w:val="16"/>
              </w:rPr>
            </w:pPr>
            <w:r>
              <w:rPr>
                <w:rFonts w:cs="Arial"/>
                <w:color w:val="000000"/>
                <w:sz w:val="16"/>
                <w:szCs w:val="16"/>
              </w:rPr>
              <w:t>0778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B898B4" w14:textId="31EED75D" w:rsidR="00320D15" w:rsidRDefault="00320D15" w:rsidP="003F5A7C">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C7169E" w14:textId="5D7F3C3F" w:rsidR="00320D15" w:rsidRDefault="00320D15" w:rsidP="003F5A7C">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BB9472" w14:textId="6101C61D" w:rsidR="00320D15" w:rsidRDefault="00320D15" w:rsidP="003F5A7C">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ACCBB" w14:textId="1EA217CB" w:rsidR="00320D15" w:rsidRDefault="00320D15" w:rsidP="003F5A7C">
            <w:pPr>
              <w:pStyle w:val="TAL"/>
              <w:rPr>
                <w:rFonts w:cs="Arial"/>
                <w:color w:val="000000"/>
                <w:sz w:val="16"/>
                <w:szCs w:val="16"/>
              </w:rPr>
            </w:pPr>
            <w:r>
              <w:rPr>
                <w:rFonts w:cs="Arial"/>
                <w:color w:val="000000"/>
                <w:sz w:val="16"/>
                <w:szCs w:val="16"/>
              </w:rPr>
              <w:t>16.7.0</w:t>
            </w:r>
          </w:p>
        </w:tc>
      </w:tr>
      <w:tr w:rsidR="00320D15" w:rsidRPr="00816C4A" w14:paraId="4887E6F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4AE501" w14:textId="20B5010E" w:rsidR="00320D15" w:rsidRDefault="00320D15" w:rsidP="003F5A7C">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4033D4" w14:textId="3BB325E9" w:rsidR="00320D15" w:rsidRDefault="00320D15" w:rsidP="003F5A7C">
            <w:pPr>
              <w:pStyle w:val="TAL"/>
              <w:rPr>
                <w:rFonts w:cs="Arial"/>
                <w:color w:val="000000"/>
                <w:sz w:val="16"/>
                <w:szCs w:val="16"/>
              </w:rPr>
            </w:pPr>
            <w:r>
              <w:rPr>
                <w:rFonts w:cs="Arial"/>
                <w:color w:val="000000"/>
                <w:sz w:val="16"/>
                <w:szCs w:val="16"/>
              </w:rPr>
              <w:t>CP-223078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1050A" w14:textId="5811A60F" w:rsidR="00320D15" w:rsidRDefault="00320D15" w:rsidP="003F5A7C">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B0CE1" w14:textId="1840D3CE" w:rsidR="00320D15" w:rsidRDefault="00320D15" w:rsidP="003F5A7C">
            <w:pPr>
              <w:pStyle w:val="TAL"/>
              <w:rPr>
                <w:rFonts w:cs="Arial"/>
                <w:color w:val="000000"/>
                <w:sz w:val="16"/>
                <w:szCs w:val="16"/>
              </w:rPr>
            </w:pPr>
            <w:r>
              <w:rPr>
                <w:rFonts w:cs="Arial"/>
                <w:color w:val="000000"/>
                <w:sz w:val="16"/>
                <w:szCs w:val="16"/>
              </w:rPr>
              <w:t>0780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29C8B7" w14:textId="49367657" w:rsidR="00320D15" w:rsidRDefault="00320D15" w:rsidP="003F5A7C">
            <w:pPr>
              <w:pStyle w:val="TAL"/>
              <w:jc w:val="center"/>
              <w:rPr>
                <w:rFonts w:cs="Arial"/>
                <w:color w:val="000000"/>
                <w:sz w:val="16"/>
                <w:szCs w:val="16"/>
              </w:rPr>
            </w:pPr>
            <w:r>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05D811" w14:textId="07B8D156" w:rsidR="00320D15" w:rsidRDefault="00320D15"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93ED7DE" w14:textId="337F803B" w:rsidR="00320D15" w:rsidRDefault="00320D15" w:rsidP="003F5A7C">
            <w:pPr>
              <w:pStyle w:val="TAL"/>
              <w:rPr>
                <w:rFonts w:cs="Arial"/>
                <w:color w:val="000000"/>
                <w:sz w:val="16"/>
                <w:szCs w:val="16"/>
              </w:rPr>
            </w:pPr>
            <w:r>
              <w:rPr>
                <w:rFonts w:cs="Arial"/>
                <w:color w:val="000000"/>
                <w:sz w:val="16"/>
                <w:szCs w:val="16"/>
              </w:rPr>
              <w:t>31.111 corrections Rel-16 to TERMINAL PROFILE bits name and TERMINAL RESPONSE command length and Slice information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EC5BBB" w14:textId="5A679DB8" w:rsidR="00320D15" w:rsidRDefault="00320D15" w:rsidP="003F5A7C">
            <w:pPr>
              <w:pStyle w:val="TAL"/>
              <w:rPr>
                <w:rFonts w:cs="Arial"/>
                <w:color w:val="000000"/>
                <w:sz w:val="16"/>
                <w:szCs w:val="16"/>
              </w:rPr>
            </w:pPr>
            <w:r>
              <w:rPr>
                <w:rFonts w:cs="Arial"/>
                <w:color w:val="000000"/>
                <w:sz w:val="16"/>
                <w:szCs w:val="16"/>
              </w:rPr>
              <w:t>16.7.0</w:t>
            </w:r>
          </w:p>
        </w:tc>
      </w:tr>
      <w:tr w:rsidR="00A25750" w:rsidRPr="00816C4A" w14:paraId="5678F19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9DE50D" w14:textId="26683975" w:rsidR="00A25750" w:rsidRDefault="00A25750" w:rsidP="003F5A7C">
            <w:pPr>
              <w:pStyle w:val="TAL"/>
              <w:rPr>
                <w:rFonts w:cs="Arial"/>
                <w:color w:val="000000"/>
                <w:sz w:val="16"/>
                <w:szCs w:val="16"/>
              </w:rPr>
            </w:pPr>
            <w:r>
              <w:rPr>
                <w:rFonts w:cs="Arial"/>
                <w:color w:val="000000"/>
                <w:sz w:val="16"/>
                <w:szCs w:val="16"/>
              </w:rPr>
              <w:t>2023-03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69020F" w14:textId="0060E73E" w:rsidR="00A25750" w:rsidRDefault="00A25750" w:rsidP="003F5A7C">
            <w:pPr>
              <w:pStyle w:val="TAL"/>
              <w:rPr>
                <w:rFonts w:cs="Arial"/>
                <w:color w:val="000000"/>
                <w:sz w:val="16"/>
                <w:szCs w:val="16"/>
              </w:rPr>
            </w:pPr>
            <w:r>
              <w:rPr>
                <w:rFonts w:cs="Arial"/>
                <w:color w:val="000000"/>
                <w:sz w:val="16"/>
                <w:szCs w:val="16"/>
              </w:rPr>
              <w:t>CP-233100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80C73A" w14:textId="02E04DD7" w:rsidR="00A25750" w:rsidRDefault="00A25750" w:rsidP="003F5A7C">
            <w:pPr>
              <w:pStyle w:val="TAL"/>
              <w:rPr>
                <w:rFonts w:cs="Arial"/>
                <w:color w:val="000000"/>
                <w:sz w:val="16"/>
                <w:szCs w:val="16"/>
              </w:rPr>
            </w:pPr>
            <w:r>
              <w:rPr>
                <w:rFonts w:cs="Arial"/>
                <w:color w:val="000000"/>
                <w:sz w:val="16"/>
                <w:szCs w:val="16"/>
              </w:rPr>
              <w:t>CT#99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7C460" w14:textId="65830D70" w:rsidR="00A25750" w:rsidRDefault="00A25750" w:rsidP="003F5A7C">
            <w:pPr>
              <w:pStyle w:val="TAL"/>
              <w:rPr>
                <w:rFonts w:cs="Arial"/>
                <w:color w:val="000000"/>
                <w:sz w:val="16"/>
                <w:szCs w:val="16"/>
              </w:rPr>
            </w:pPr>
            <w:r>
              <w:rPr>
                <w:rFonts w:cs="Arial"/>
                <w:color w:val="000000"/>
                <w:sz w:val="16"/>
                <w:szCs w:val="16"/>
              </w:rPr>
              <w:t>0784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E57B95" w14:textId="0471A492" w:rsidR="00A25750" w:rsidRDefault="00A25750" w:rsidP="003F5A7C">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C2BB66" w14:textId="56977167" w:rsidR="00A25750" w:rsidRDefault="00A25750" w:rsidP="003F5A7C">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9C21B4" w14:textId="4211ED71" w:rsidR="00A25750" w:rsidRDefault="00A25750" w:rsidP="003F5A7C">
            <w:pPr>
              <w:pStyle w:val="TAL"/>
              <w:rPr>
                <w:rFonts w:cs="Arial"/>
                <w:color w:val="000000"/>
                <w:sz w:val="16"/>
                <w:szCs w:val="16"/>
              </w:rPr>
            </w:pPr>
            <w:r>
              <w:rPr>
                <w:rFonts w:cs="Arial"/>
                <w:color w:val="000000"/>
                <w:sz w:val="16"/>
                <w:szCs w:val="16"/>
              </w:rPr>
              <w:t>Update of 5G EFs for EFIMSI changing procedure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5D494" w14:textId="105CA101" w:rsidR="00A25750" w:rsidRDefault="00A25750" w:rsidP="003F5A7C">
            <w:pPr>
              <w:pStyle w:val="TAL"/>
              <w:rPr>
                <w:rFonts w:cs="Arial"/>
                <w:color w:val="000000"/>
                <w:sz w:val="16"/>
                <w:szCs w:val="16"/>
              </w:rPr>
            </w:pPr>
            <w:r>
              <w:rPr>
                <w:rFonts w:cs="Arial"/>
                <w:color w:val="000000"/>
                <w:sz w:val="16"/>
                <w:szCs w:val="16"/>
              </w:rPr>
              <w:t>16.8.0</w:t>
            </w:r>
          </w:p>
        </w:tc>
      </w:tr>
      <w:tr w:rsidR="00350256" w:rsidRPr="00816C4A" w14:paraId="43DABCF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7A89C4" w14:textId="6C1AB72B" w:rsidR="00350256" w:rsidRDefault="00350256" w:rsidP="003F5A7C">
            <w:pPr>
              <w:pStyle w:val="TAL"/>
              <w:rPr>
                <w:rFonts w:cs="Arial"/>
                <w:color w:val="000000"/>
                <w:sz w:val="16"/>
                <w:szCs w:val="16"/>
              </w:rPr>
            </w:pPr>
            <w:r>
              <w:rPr>
                <w:rFonts w:cs="Arial"/>
                <w:color w:val="000000"/>
                <w:sz w:val="16"/>
                <w:szCs w:val="16"/>
              </w:rPr>
              <w:t>2024-03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03F2A7" w14:textId="44D9B0A8" w:rsidR="00350256" w:rsidRDefault="00350256" w:rsidP="003F5A7C">
            <w:pPr>
              <w:pStyle w:val="TAL"/>
              <w:rPr>
                <w:rFonts w:cs="Arial"/>
                <w:color w:val="000000"/>
                <w:sz w:val="16"/>
                <w:szCs w:val="16"/>
              </w:rPr>
            </w:pPr>
            <w:r>
              <w:rPr>
                <w:rFonts w:cs="Arial"/>
                <w:color w:val="000000"/>
                <w:sz w:val="16"/>
                <w:szCs w:val="16"/>
              </w:rPr>
              <w:t>CP-240142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0D153" w14:textId="24B39294" w:rsidR="00350256" w:rsidRDefault="00350256" w:rsidP="003F5A7C">
            <w:pPr>
              <w:pStyle w:val="TAL"/>
              <w:rPr>
                <w:rFonts w:cs="Arial"/>
                <w:color w:val="000000"/>
                <w:sz w:val="16"/>
                <w:szCs w:val="16"/>
              </w:rPr>
            </w:pPr>
            <w:r>
              <w:rPr>
                <w:rFonts w:cs="Arial"/>
                <w:color w:val="000000"/>
                <w:sz w:val="16"/>
                <w:szCs w:val="16"/>
              </w:rPr>
              <w:t>CT#103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EB4322" w14:textId="62D0DF76" w:rsidR="00350256" w:rsidRDefault="00350256" w:rsidP="003F5A7C">
            <w:pPr>
              <w:pStyle w:val="TAL"/>
              <w:rPr>
                <w:rFonts w:cs="Arial"/>
                <w:color w:val="000000"/>
                <w:sz w:val="16"/>
                <w:szCs w:val="16"/>
              </w:rPr>
            </w:pPr>
            <w:r>
              <w:rPr>
                <w:rFonts w:cs="Arial"/>
                <w:color w:val="000000"/>
                <w:sz w:val="16"/>
                <w:szCs w:val="16"/>
              </w:rPr>
              <w:t>0808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7B2AFF" w14:textId="02199860" w:rsidR="00350256" w:rsidRDefault="00350256" w:rsidP="003F5A7C">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D4297" w14:textId="2AF73A92" w:rsidR="00350256" w:rsidRDefault="00350256"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607F6A" w14:textId="02C2DF7E" w:rsidR="00350256" w:rsidRDefault="00350256" w:rsidP="003F5A7C">
            <w:pPr>
              <w:pStyle w:val="TAL"/>
              <w:rPr>
                <w:rFonts w:cs="Arial"/>
                <w:color w:val="000000"/>
                <w:sz w:val="16"/>
                <w:szCs w:val="16"/>
              </w:rPr>
            </w:pPr>
            <w:r w:rsidRPr="00350256">
              <w:rPr>
                <w:rFonts w:cs="Arial"/>
                <w:color w:val="000000"/>
                <w:sz w:val="16"/>
                <w:szCs w:val="16"/>
              </w:rPr>
              <w:fldChar w:fldCharType="begin"/>
            </w:r>
            <w:r w:rsidRPr="00350256">
              <w:rPr>
                <w:rFonts w:cs="Arial"/>
                <w:color w:val="000000"/>
                <w:sz w:val="16"/>
                <w:szCs w:val="16"/>
              </w:rPr>
              <w:instrText xml:space="preserve"> DOCPROPERTY  CrTitle  \* MERGEFORMAT </w:instrText>
            </w:r>
            <w:r w:rsidRPr="00350256">
              <w:rPr>
                <w:rFonts w:cs="Arial"/>
                <w:color w:val="000000"/>
                <w:sz w:val="16"/>
                <w:szCs w:val="16"/>
              </w:rPr>
              <w:fldChar w:fldCharType="separate"/>
            </w:r>
            <w:r w:rsidRPr="00350256">
              <w:rPr>
                <w:rFonts w:cs="Arial"/>
                <w:color w:val="000000"/>
                <w:sz w:val="16"/>
                <w:szCs w:val="16"/>
              </w:rPr>
              <w:t>PLI-NMR (NG-RAN) in Terminal Profile</w:t>
            </w:r>
            <w:r w:rsidRPr="00350256">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4AFD7" w14:textId="5B9BAAAE" w:rsidR="00350256" w:rsidRDefault="00350256" w:rsidP="003F5A7C">
            <w:pPr>
              <w:pStyle w:val="TAL"/>
              <w:rPr>
                <w:rFonts w:cs="Arial"/>
                <w:color w:val="000000"/>
                <w:sz w:val="16"/>
                <w:szCs w:val="16"/>
              </w:rPr>
            </w:pPr>
            <w:r>
              <w:rPr>
                <w:rFonts w:cs="Arial"/>
                <w:color w:val="000000"/>
                <w:sz w:val="16"/>
                <w:szCs w:val="16"/>
              </w:rPr>
              <w:t>16.9.0</w:t>
            </w:r>
          </w:p>
        </w:tc>
      </w:tr>
    </w:tbl>
    <w:p w14:paraId="1B80B32B"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DEFF5" w14:textId="77777777" w:rsidR="006B6E37" w:rsidRDefault="006B6E37">
      <w:r>
        <w:separator/>
      </w:r>
    </w:p>
  </w:endnote>
  <w:endnote w:type="continuationSeparator" w:id="0">
    <w:p w14:paraId="729F21E9" w14:textId="77777777" w:rsidR="006B6E37" w:rsidRDefault="006B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7651" w14:textId="77777777" w:rsidR="006B4DE1" w:rsidRDefault="006B4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EAA35" w14:textId="77777777" w:rsidR="006B6E37" w:rsidRDefault="006B6E37">
      <w:r>
        <w:separator/>
      </w:r>
    </w:p>
  </w:footnote>
  <w:footnote w:type="continuationSeparator" w:id="0">
    <w:p w14:paraId="436074E9" w14:textId="77777777" w:rsidR="006B6E37" w:rsidRDefault="006B6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B8780" w14:textId="3BA09DA3" w:rsidR="006B4DE1" w:rsidRDefault="006B4D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42A9">
      <w:rPr>
        <w:rFonts w:ascii="Arial" w:hAnsi="Arial" w:cs="Arial"/>
        <w:b/>
        <w:noProof/>
        <w:sz w:val="18"/>
        <w:szCs w:val="18"/>
      </w:rPr>
      <w:t>3GPP TS 31.111 V16.9.0 (2024-03)</w:t>
    </w:r>
    <w:r>
      <w:rPr>
        <w:rFonts w:ascii="Arial" w:hAnsi="Arial" w:cs="Arial"/>
        <w:b/>
        <w:sz w:val="18"/>
        <w:szCs w:val="18"/>
      </w:rPr>
      <w:fldChar w:fldCharType="end"/>
    </w:r>
  </w:p>
  <w:p w14:paraId="4D0A2B8A" w14:textId="77777777" w:rsidR="006B4DE1" w:rsidRDefault="006B4D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538A8" w14:textId="08E89219" w:rsidR="006B4DE1" w:rsidRDefault="006B4D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42A9">
      <w:rPr>
        <w:rFonts w:ascii="Arial" w:hAnsi="Arial" w:cs="Arial"/>
        <w:b/>
        <w:noProof/>
        <w:sz w:val="18"/>
        <w:szCs w:val="18"/>
      </w:rPr>
      <w:t>Release 16</w:t>
    </w:r>
    <w:r>
      <w:rPr>
        <w:rFonts w:ascii="Arial" w:hAnsi="Arial" w:cs="Arial"/>
        <w:b/>
        <w:sz w:val="18"/>
        <w:szCs w:val="18"/>
      </w:rPr>
      <w:fldChar w:fldCharType="end"/>
    </w:r>
  </w:p>
  <w:p w14:paraId="06CB519D" w14:textId="77777777" w:rsidR="006B4DE1" w:rsidRDefault="006B4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80D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4AF9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95147142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373397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854309">
    <w:abstractNumId w:val="3"/>
  </w:num>
  <w:num w:numId="4" w16cid:durableId="1964264554">
    <w:abstractNumId w:val="31"/>
  </w:num>
  <w:num w:numId="5" w16cid:durableId="895966110">
    <w:abstractNumId w:val="14"/>
  </w:num>
  <w:num w:numId="6" w16cid:durableId="1817140706">
    <w:abstractNumId w:val="36"/>
  </w:num>
  <w:num w:numId="7" w16cid:durableId="493112735">
    <w:abstractNumId w:val="30"/>
  </w:num>
  <w:num w:numId="8" w16cid:durableId="1645117373">
    <w:abstractNumId w:val="24"/>
  </w:num>
  <w:num w:numId="9" w16cid:durableId="399329657">
    <w:abstractNumId w:val="11"/>
  </w:num>
  <w:num w:numId="10" w16cid:durableId="1526669713">
    <w:abstractNumId w:val="8"/>
  </w:num>
  <w:num w:numId="11" w16cid:durableId="1585333789">
    <w:abstractNumId w:val="27"/>
  </w:num>
  <w:num w:numId="12" w16cid:durableId="26689256">
    <w:abstractNumId w:val="37"/>
  </w:num>
  <w:num w:numId="13" w16cid:durableId="1404916630">
    <w:abstractNumId w:val="17"/>
  </w:num>
  <w:num w:numId="14" w16cid:durableId="222954836">
    <w:abstractNumId w:val="25"/>
  </w:num>
  <w:num w:numId="15" w16cid:durableId="1508593413">
    <w:abstractNumId w:val="7"/>
  </w:num>
  <w:num w:numId="16" w16cid:durableId="179011167">
    <w:abstractNumId w:val="34"/>
  </w:num>
  <w:num w:numId="17" w16cid:durableId="1854681246">
    <w:abstractNumId w:val="32"/>
  </w:num>
  <w:num w:numId="18" w16cid:durableId="1489248472">
    <w:abstractNumId w:val="38"/>
  </w:num>
  <w:num w:numId="19" w16cid:durableId="744835821">
    <w:abstractNumId w:val="14"/>
  </w:num>
  <w:num w:numId="20" w16cid:durableId="1382822870">
    <w:abstractNumId w:val="6"/>
  </w:num>
  <w:num w:numId="21" w16cid:durableId="1614900546">
    <w:abstractNumId w:val="28"/>
  </w:num>
  <w:num w:numId="22" w16cid:durableId="2142117122">
    <w:abstractNumId w:val="16"/>
  </w:num>
  <w:num w:numId="23" w16cid:durableId="79067575">
    <w:abstractNumId w:val="12"/>
  </w:num>
  <w:num w:numId="24" w16cid:durableId="1314410969">
    <w:abstractNumId w:val="5"/>
  </w:num>
  <w:num w:numId="25" w16cid:durableId="664482341">
    <w:abstractNumId w:val="13"/>
  </w:num>
  <w:num w:numId="26" w16cid:durableId="1188982721">
    <w:abstractNumId w:val="21"/>
  </w:num>
  <w:num w:numId="27" w16cid:durableId="685326272">
    <w:abstractNumId w:val="18"/>
  </w:num>
  <w:num w:numId="28" w16cid:durableId="1773666478">
    <w:abstractNumId w:val="20"/>
  </w:num>
  <w:num w:numId="29" w16cid:durableId="51001495">
    <w:abstractNumId w:val="19"/>
  </w:num>
  <w:num w:numId="30" w16cid:durableId="469640332">
    <w:abstractNumId w:val="15"/>
  </w:num>
  <w:num w:numId="31" w16cid:durableId="160508506">
    <w:abstractNumId w:val="9"/>
  </w:num>
  <w:num w:numId="32" w16cid:durableId="1836609271">
    <w:abstractNumId w:val="29"/>
  </w:num>
  <w:num w:numId="33" w16cid:durableId="292640722">
    <w:abstractNumId w:val="35"/>
  </w:num>
  <w:num w:numId="34" w16cid:durableId="1514495123">
    <w:abstractNumId w:val="26"/>
  </w:num>
  <w:num w:numId="35" w16cid:durableId="737292476">
    <w:abstractNumId w:val="33"/>
  </w:num>
  <w:num w:numId="36" w16cid:durableId="923298286">
    <w:abstractNumId w:val="4"/>
  </w:num>
  <w:num w:numId="37" w16cid:durableId="893078767">
    <w:abstractNumId w:val="10"/>
  </w:num>
  <w:num w:numId="38" w16cid:durableId="1682315363">
    <w:abstractNumId w:val="22"/>
  </w:num>
  <w:num w:numId="39" w16cid:durableId="1318993772">
    <w:abstractNumId w:val="23"/>
  </w:num>
  <w:num w:numId="40" w16cid:durableId="1009723913">
    <w:abstractNumId w:val="1"/>
  </w:num>
  <w:num w:numId="41" w16cid:durableId="152568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7939"/>
    <w:rsid w:val="000C47C3"/>
    <w:rsid w:val="000D58AB"/>
    <w:rsid w:val="00133525"/>
    <w:rsid w:val="00141D2D"/>
    <w:rsid w:val="001A4C42"/>
    <w:rsid w:val="001A7420"/>
    <w:rsid w:val="001B6637"/>
    <w:rsid w:val="001C1054"/>
    <w:rsid w:val="001C21C3"/>
    <w:rsid w:val="001C5859"/>
    <w:rsid w:val="001D02C2"/>
    <w:rsid w:val="001F0C1D"/>
    <w:rsid w:val="001F1132"/>
    <w:rsid w:val="001F168B"/>
    <w:rsid w:val="002347A2"/>
    <w:rsid w:val="002675F0"/>
    <w:rsid w:val="002B6339"/>
    <w:rsid w:val="002B6BB1"/>
    <w:rsid w:val="002E00EE"/>
    <w:rsid w:val="003172DC"/>
    <w:rsid w:val="00320D15"/>
    <w:rsid w:val="00350256"/>
    <w:rsid w:val="0035462D"/>
    <w:rsid w:val="00366D38"/>
    <w:rsid w:val="003765B8"/>
    <w:rsid w:val="003B453F"/>
    <w:rsid w:val="003C3971"/>
    <w:rsid w:val="003C42A9"/>
    <w:rsid w:val="003F5A7C"/>
    <w:rsid w:val="00420400"/>
    <w:rsid w:val="00423334"/>
    <w:rsid w:val="004345EC"/>
    <w:rsid w:val="00465515"/>
    <w:rsid w:val="004A2796"/>
    <w:rsid w:val="004C22F7"/>
    <w:rsid w:val="004D3578"/>
    <w:rsid w:val="004D7397"/>
    <w:rsid w:val="004E213A"/>
    <w:rsid w:val="004F0988"/>
    <w:rsid w:val="004F3340"/>
    <w:rsid w:val="0053388B"/>
    <w:rsid w:val="00535773"/>
    <w:rsid w:val="00543E6C"/>
    <w:rsid w:val="00554D01"/>
    <w:rsid w:val="00562EB0"/>
    <w:rsid w:val="00565087"/>
    <w:rsid w:val="00597B11"/>
    <w:rsid w:val="005D2E01"/>
    <w:rsid w:val="005D7526"/>
    <w:rsid w:val="005E392B"/>
    <w:rsid w:val="005E4BB2"/>
    <w:rsid w:val="00602AEA"/>
    <w:rsid w:val="00614FDF"/>
    <w:rsid w:val="0063543D"/>
    <w:rsid w:val="00647114"/>
    <w:rsid w:val="006746F6"/>
    <w:rsid w:val="006A323F"/>
    <w:rsid w:val="006B30D0"/>
    <w:rsid w:val="006B4DE1"/>
    <w:rsid w:val="006B6E37"/>
    <w:rsid w:val="006C3D95"/>
    <w:rsid w:val="006E5C86"/>
    <w:rsid w:val="00701116"/>
    <w:rsid w:val="00713C44"/>
    <w:rsid w:val="00734A5B"/>
    <w:rsid w:val="0074026F"/>
    <w:rsid w:val="007429F6"/>
    <w:rsid w:val="00744E76"/>
    <w:rsid w:val="00760F0D"/>
    <w:rsid w:val="00774DA4"/>
    <w:rsid w:val="00781F0F"/>
    <w:rsid w:val="007B600E"/>
    <w:rsid w:val="007E21F7"/>
    <w:rsid w:val="007F0F4A"/>
    <w:rsid w:val="008028A4"/>
    <w:rsid w:val="00830747"/>
    <w:rsid w:val="00841545"/>
    <w:rsid w:val="008768CA"/>
    <w:rsid w:val="008C384C"/>
    <w:rsid w:val="0090271F"/>
    <w:rsid w:val="00902E23"/>
    <w:rsid w:val="009114D7"/>
    <w:rsid w:val="0091348E"/>
    <w:rsid w:val="00917CCB"/>
    <w:rsid w:val="00942EC2"/>
    <w:rsid w:val="009D3C1B"/>
    <w:rsid w:val="009F37B7"/>
    <w:rsid w:val="00A10F02"/>
    <w:rsid w:val="00A162A1"/>
    <w:rsid w:val="00A164B4"/>
    <w:rsid w:val="00A20508"/>
    <w:rsid w:val="00A25750"/>
    <w:rsid w:val="00A26956"/>
    <w:rsid w:val="00A27486"/>
    <w:rsid w:val="00A53724"/>
    <w:rsid w:val="00A56066"/>
    <w:rsid w:val="00A73129"/>
    <w:rsid w:val="00A82346"/>
    <w:rsid w:val="00A92BA1"/>
    <w:rsid w:val="00AA4E81"/>
    <w:rsid w:val="00AC6BC6"/>
    <w:rsid w:val="00AD765B"/>
    <w:rsid w:val="00AE65E2"/>
    <w:rsid w:val="00B15449"/>
    <w:rsid w:val="00B27DCC"/>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11D1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04DF"/>
    <w:rsid w:val="00E05181"/>
    <w:rsid w:val="00E05982"/>
    <w:rsid w:val="00E16509"/>
    <w:rsid w:val="00E44582"/>
    <w:rsid w:val="00E77645"/>
    <w:rsid w:val="00E86E7B"/>
    <w:rsid w:val="00EA15B0"/>
    <w:rsid w:val="00EA5EA7"/>
    <w:rsid w:val="00EC4A25"/>
    <w:rsid w:val="00EF7705"/>
    <w:rsid w:val="00F025A2"/>
    <w:rsid w:val="00F04712"/>
    <w:rsid w:val="00F13360"/>
    <w:rsid w:val="00F22EC7"/>
    <w:rsid w:val="00F325C8"/>
    <w:rsid w:val="00F46E70"/>
    <w:rsid w:val="00F653B8"/>
    <w:rsid w:val="00F9008D"/>
    <w:rsid w:val="00FA1266"/>
    <w:rsid w:val="00FA4000"/>
    <w:rsid w:val="00FC1192"/>
    <w:rsid w:val="00FD6098"/>
    <w:rsid w:val="00FD7B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746A0A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locked/>
    <w:rsid w:val="00E86E7B"/>
    <w:rPr>
      <w:lang w:eastAsia="en-US"/>
    </w:rPr>
  </w:style>
  <w:style w:type="paragraph" w:styleId="Bibliography">
    <w:name w:val="Bibliography"/>
    <w:basedOn w:val="Normal"/>
    <w:next w:val="Normal"/>
    <w:uiPriority w:val="37"/>
    <w:semiHidden/>
    <w:unhideWhenUsed/>
    <w:rsid w:val="00D11D13"/>
  </w:style>
  <w:style w:type="paragraph" w:styleId="BlockText">
    <w:name w:val="Block Text"/>
    <w:basedOn w:val="Normal"/>
    <w:rsid w:val="00D11D13"/>
    <w:pPr>
      <w:spacing w:after="120"/>
      <w:ind w:left="1440" w:right="1440"/>
    </w:pPr>
  </w:style>
  <w:style w:type="paragraph" w:styleId="BodyText3">
    <w:name w:val="Body Text 3"/>
    <w:basedOn w:val="Normal"/>
    <w:link w:val="BodyText3Char"/>
    <w:rsid w:val="00D11D13"/>
    <w:pPr>
      <w:spacing w:after="120"/>
    </w:pPr>
    <w:rPr>
      <w:sz w:val="16"/>
      <w:szCs w:val="16"/>
    </w:rPr>
  </w:style>
  <w:style w:type="character" w:customStyle="1" w:styleId="BodyText3Char">
    <w:name w:val="Body Text 3 Char"/>
    <w:link w:val="BodyText3"/>
    <w:rsid w:val="00D11D13"/>
    <w:rPr>
      <w:sz w:val="16"/>
      <w:szCs w:val="16"/>
      <w:lang w:eastAsia="en-US"/>
    </w:rPr>
  </w:style>
  <w:style w:type="paragraph" w:styleId="BodyTextFirstIndent">
    <w:name w:val="Body Text First Indent"/>
    <w:basedOn w:val="BodyText"/>
    <w:link w:val="BodyTextFirstIndentChar"/>
    <w:rsid w:val="00D11D13"/>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D11D13"/>
    <w:rPr>
      <w:lang w:eastAsia="en-US"/>
    </w:rPr>
  </w:style>
  <w:style w:type="paragraph" w:styleId="BodyTextFirstIndent2">
    <w:name w:val="Body Text First Indent 2"/>
    <w:basedOn w:val="BodyTextIndent"/>
    <w:link w:val="BodyTextFirstIndent2Char"/>
    <w:rsid w:val="00D11D13"/>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D11D13"/>
    <w:rPr>
      <w:lang w:eastAsia="en-US"/>
    </w:rPr>
  </w:style>
  <w:style w:type="paragraph" w:styleId="BodyTextIndent2">
    <w:name w:val="Body Text Indent 2"/>
    <w:basedOn w:val="Normal"/>
    <w:link w:val="BodyTextIndent2Char"/>
    <w:rsid w:val="00D11D13"/>
    <w:pPr>
      <w:spacing w:after="120" w:line="480" w:lineRule="auto"/>
      <w:ind w:left="283"/>
    </w:pPr>
  </w:style>
  <w:style w:type="character" w:customStyle="1" w:styleId="BodyTextIndent2Char">
    <w:name w:val="Body Text Indent 2 Char"/>
    <w:link w:val="BodyTextIndent2"/>
    <w:rsid w:val="00D11D13"/>
    <w:rPr>
      <w:lang w:eastAsia="en-US"/>
    </w:rPr>
  </w:style>
  <w:style w:type="paragraph" w:styleId="BodyTextIndent3">
    <w:name w:val="Body Text Indent 3"/>
    <w:basedOn w:val="Normal"/>
    <w:link w:val="BodyTextIndent3Char"/>
    <w:rsid w:val="00D11D13"/>
    <w:pPr>
      <w:spacing w:after="120"/>
      <w:ind w:left="283"/>
    </w:pPr>
    <w:rPr>
      <w:sz w:val="16"/>
      <w:szCs w:val="16"/>
    </w:rPr>
  </w:style>
  <w:style w:type="character" w:customStyle="1" w:styleId="BodyTextIndent3Char">
    <w:name w:val="Body Text Indent 3 Char"/>
    <w:link w:val="BodyTextIndent3"/>
    <w:rsid w:val="00D11D13"/>
    <w:rPr>
      <w:sz w:val="16"/>
      <w:szCs w:val="16"/>
      <w:lang w:eastAsia="en-US"/>
    </w:rPr>
  </w:style>
  <w:style w:type="paragraph" w:styleId="Caption">
    <w:name w:val="caption"/>
    <w:basedOn w:val="Normal"/>
    <w:next w:val="Normal"/>
    <w:semiHidden/>
    <w:unhideWhenUsed/>
    <w:qFormat/>
    <w:rsid w:val="00D11D13"/>
    <w:rPr>
      <w:b/>
      <w:bCs/>
    </w:rPr>
  </w:style>
  <w:style w:type="paragraph" w:styleId="Closing">
    <w:name w:val="Closing"/>
    <w:basedOn w:val="Normal"/>
    <w:link w:val="ClosingChar"/>
    <w:rsid w:val="00D11D13"/>
    <w:pPr>
      <w:ind w:left="4252"/>
    </w:pPr>
  </w:style>
  <w:style w:type="character" w:customStyle="1" w:styleId="ClosingChar">
    <w:name w:val="Closing Char"/>
    <w:link w:val="Closing"/>
    <w:rsid w:val="00D11D13"/>
    <w:rPr>
      <w:lang w:eastAsia="en-US"/>
    </w:rPr>
  </w:style>
  <w:style w:type="paragraph" w:styleId="Date">
    <w:name w:val="Date"/>
    <w:basedOn w:val="Normal"/>
    <w:next w:val="Normal"/>
    <w:link w:val="DateChar"/>
    <w:rsid w:val="00D11D13"/>
  </w:style>
  <w:style w:type="character" w:customStyle="1" w:styleId="DateChar">
    <w:name w:val="Date Char"/>
    <w:link w:val="Date"/>
    <w:rsid w:val="00D11D13"/>
    <w:rPr>
      <w:lang w:eastAsia="en-US"/>
    </w:rPr>
  </w:style>
  <w:style w:type="paragraph" w:styleId="E-mailSignature">
    <w:name w:val="E-mail Signature"/>
    <w:basedOn w:val="Normal"/>
    <w:link w:val="E-mailSignatureChar"/>
    <w:rsid w:val="00D11D13"/>
  </w:style>
  <w:style w:type="character" w:customStyle="1" w:styleId="E-mailSignatureChar">
    <w:name w:val="E-mail Signature Char"/>
    <w:link w:val="E-mailSignature"/>
    <w:rsid w:val="00D11D13"/>
    <w:rPr>
      <w:lang w:eastAsia="en-US"/>
    </w:rPr>
  </w:style>
  <w:style w:type="paragraph" w:styleId="EndnoteText">
    <w:name w:val="endnote text"/>
    <w:basedOn w:val="Normal"/>
    <w:link w:val="EndnoteTextChar"/>
    <w:rsid w:val="00D11D13"/>
  </w:style>
  <w:style w:type="character" w:customStyle="1" w:styleId="EndnoteTextChar">
    <w:name w:val="Endnote Text Char"/>
    <w:link w:val="EndnoteText"/>
    <w:rsid w:val="00D11D13"/>
    <w:rPr>
      <w:lang w:eastAsia="en-US"/>
    </w:rPr>
  </w:style>
  <w:style w:type="paragraph" w:styleId="EnvelopeAddress">
    <w:name w:val="envelope address"/>
    <w:basedOn w:val="Normal"/>
    <w:rsid w:val="00D11D1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1D13"/>
    <w:rPr>
      <w:rFonts w:ascii="Calibri Light" w:hAnsi="Calibri Light"/>
    </w:rPr>
  </w:style>
  <w:style w:type="paragraph" w:styleId="HTMLAddress">
    <w:name w:val="HTML Address"/>
    <w:basedOn w:val="Normal"/>
    <w:link w:val="HTMLAddressChar"/>
    <w:rsid w:val="00D11D13"/>
    <w:rPr>
      <w:i/>
      <w:iCs/>
    </w:rPr>
  </w:style>
  <w:style w:type="character" w:customStyle="1" w:styleId="HTMLAddressChar">
    <w:name w:val="HTML Address Char"/>
    <w:link w:val="HTMLAddress"/>
    <w:rsid w:val="00D11D13"/>
    <w:rPr>
      <w:i/>
      <w:iCs/>
      <w:lang w:eastAsia="en-US"/>
    </w:rPr>
  </w:style>
  <w:style w:type="paragraph" w:styleId="HTMLPreformatted">
    <w:name w:val="HTML Preformatted"/>
    <w:basedOn w:val="Normal"/>
    <w:link w:val="HTMLPreformattedChar"/>
    <w:rsid w:val="00D11D13"/>
    <w:rPr>
      <w:rFonts w:ascii="Courier New" w:hAnsi="Courier New" w:cs="Courier New"/>
    </w:rPr>
  </w:style>
  <w:style w:type="character" w:customStyle="1" w:styleId="HTMLPreformattedChar">
    <w:name w:val="HTML Preformatted Char"/>
    <w:link w:val="HTMLPreformatted"/>
    <w:rsid w:val="00D11D13"/>
    <w:rPr>
      <w:rFonts w:ascii="Courier New" w:hAnsi="Courier New" w:cs="Courier New"/>
      <w:lang w:eastAsia="en-US"/>
    </w:rPr>
  </w:style>
  <w:style w:type="paragraph" w:styleId="Index3">
    <w:name w:val="index 3"/>
    <w:basedOn w:val="Normal"/>
    <w:next w:val="Normal"/>
    <w:rsid w:val="00D11D13"/>
    <w:pPr>
      <w:ind w:left="600" w:hanging="200"/>
    </w:pPr>
  </w:style>
  <w:style w:type="paragraph" w:styleId="Index4">
    <w:name w:val="index 4"/>
    <w:basedOn w:val="Normal"/>
    <w:next w:val="Normal"/>
    <w:rsid w:val="00D11D13"/>
    <w:pPr>
      <w:ind w:left="800" w:hanging="200"/>
    </w:pPr>
  </w:style>
  <w:style w:type="paragraph" w:styleId="Index5">
    <w:name w:val="index 5"/>
    <w:basedOn w:val="Normal"/>
    <w:next w:val="Normal"/>
    <w:rsid w:val="00D11D13"/>
    <w:pPr>
      <w:ind w:left="1000" w:hanging="200"/>
    </w:pPr>
  </w:style>
  <w:style w:type="paragraph" w:styleId="Index6">
    <w:name w:val="index 6"/>
    <w:basedOn w:val="Normal"/>
    <w:next w:val="Normal"/>
    <w:rsid w:val="00D11D13"/>
    <w:pPr>
      <w:ind w:left="1200" w:hanging="200"/>
    </w:pPr>
  </w:style>
  <w:style w:type="paragraph" w:styleId="Index7">
    <w:name w:val="index 7"/>
    <w:basedOn w:val="Normal"/>
    <w:next w:val="Normal"/>
    <w:rsid w:val="00D11D13"/>
    <w:pPr>
      <w:ind w:left="1400" w:hanging="200"/>
    </w:pPr>
  </w:style>
  <w:style w:type="paragraph" w:styleId="Index8">
    <w:name w:val="index 8"/>
    <w:basedOn w:val="Normal"/>
    <w:next w:val="Normal"/>
    <w:rsid w:val="00D11D13"/>
    <w:pPr>
      <w:ind w:left="1600" w:hanging="200"/>
    </w:pPr>
  </w:style>
  <w:style w:type="paragraph" w:styleId="Index9">
    <w:name w:val="index 9"/>
    <w:basedOn w:val="Normal"/>
    <w:next w:val="Normal"/>
    <w:rsid w:val="00D11D13"/>
    <w:pPr>
      <w:ind w:left="1800" w:hanging="200"/>
    </w:pPr>
  </w:style>
  <w:style w:type="paragraph" w:styleId="IntenseQuote">
    <w:name w:val="Intense Quote"/>
    <w:basedOn w:val="Normal"/>
    <w:next w:val="Normal"/>
    <w:link w:val="IntenseQuoteChar"/>
    <w:uiPriority w:val="30"/>
    <w:qFormat/>
    <w:rsid w:val="00D1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11D13"/>
    <w:rPr>
      <w:i/>
      <w:iCs/>
      <w:color w:val="4472C4"/>
      <w:lang w:eastAsia="en-US"/>
    </w:rPr>
  </w:style>
  <w:style w:type="paragraph" w:styleId="ListContinue">
    <w:name w:val="List Continue"/>
    <w:basedOn w:val="Normal"/>
    <w:rsid w:val="00D11D13"/>
    <w:pPr>
      <w:spacing w:after="120"/>
      <w:ind w:left="283"/>
      <w:contextualSpacing/>
    </w:pPr>
  </w:style>
  <w:style w:type="paragraph" w:styleId="ListContinue2">
    <w:name w:val="List Continue 2"/>
    <w:basedOn w:val="Normal"/>
    <w:rsid w:val="00D11D13"/>
    <w:pPr>
      <w:spacing w:after="120"/>
      <w:ind w:left="566"/>
      <w:contextualSpacing/>
    </w:pPr>
  </w:style>
  <w:style w:type="paragraph" w:styleId="ListContinue3">
    <w:name w:val="List Continue 3"/>
    <w:basedOn w:val="Normal"/>
    <w:rsid w:val="00D11D13"/>
    <w:pPr>
      <w:spacing w:after="120"/>
      <w:ind w:left="849"/>
      <w:contextualSpacing/>
    </w:pPr>
  </w:style>
  <w:style w:type="paragraph" w:styleId="ListContinue4">
    <w:name w:val="List Continue 4"/>
    <w:basedOn w:val="Normal"/>
    <w:rsid w:val="00D11D13"/>
    <w:pPr>
      <w:spacing w:after="120"/>
      <w:ind w:left="1132"/>
      <w:contextualSpacing/>
    </w:pPr>
  </w:style>
  <w:style w:type="paragraph" w:styleId="ListContinue5">
    <w:name w:val="List Continue 5"/>
    <w:basedOn w:val="Normal"/>
    <w:rsid w:val="00D11D13"/>
    <w:pPr>
      <w:spacing w:after="120"/>
      <w:ind w:left="1415"/>
      <w:contextualSpacing/>
    </w:pPr>
  </w:style>
  <w:style w:type="paragraph" w:styleId="ListNumber4">
    <w:name w:val="List Number 4"/>
    <w:basedOn w:val="Normal"/>
    <w:rsid w:val="00D11D13"/>
    <w:pPr>
      <w:numPr>
        <w:numId w:val="40"/>
      </w:numPr>
      <w:contextualSpacing/>
    </w:pPr>
  </w:style>
  <w:style w:type="paragraph" w:styleId="ListNumber5">
    <w:name w:val="List Number 5"/>
    <w:basedOn w:val="Normal"/>
    <w:rsid w:val="00D11D13"/>
    <w:pPr>
      <w:numPr>
        <w:numId w:val="41"/>
      </w:numPr>
      <w:contextualSpacing/>
    </w:pPr>
  </w:style>
  <w:style w:type="paragraph" w:styleId="ListParagraph">
    <w:name w:val="List Paragraph"/>
    <w:basedOn w:val="Normal"/>
    <w:uiPriority w:val="34"/>
    <w:qFormat/>
    <w:rsid w:val="00D11D13"/>
    <w:pPr>
      <w:ind w:left="720"/>
    </w:pPr>
  </w:style>
  <w:style w:type="paragraph" w:styleId="MacroText">
    <w:name w:val="macro"/>
    <w:link w:val="MacroTextChar"/>
    <w:rsid w:val="00D1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11D13"/>
    <w:rPr>
      <w:rFonts w:ascii="Courier New" w:hAnsi="Courier New" w:cs="Courier New"/>
      <w:lang w:eastAsia="en-US"/>
    </w:rPr>
  </w:style>
  <w:style w:type="paragraph" w:styleId="MessageHeader">
    <w:name w:val="Message Header"/>
    <w:basedOn w:val="Normal"/>
    <w:link w:val="MessageHeaderChar"/>
    <w:rsid w:val="00D1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11D13"/>
    <w:rPr>
      <w:rFonts w:ascii="Calibri Light" w:hAnsi="Calibri Light"/>
      <w:sz w:val="24"/>
      <w:szCs w:val="24"/>
      <w:shd w:val="pct20" w:color="auto" w:fill="auto"/>
      <w:lang w:eastAsia="en-US"/>
    </w:rPr>
  </w:style>
  <w:style w:type="paragraph" w:styleId="NoSpacing">
    <w:name w:val="No Spacing"/>
    <w:uiPriority w:val="1"/>
    <w:qFormat/>
    <w:rsid w:val="00D11D13"/>
    <w:rPr>
      <w:lang w:eastAsia="en-US"/>
    </w:rPr>
  </w:style>
  <w:style w:type="paragraph" w:styleId="NormalWeb">
    <w:name w:val="Normal (Web)"/>
    <w:basedOn w:val="Normal"/>
    <w:rsid w:val="00D11D13"/>
    <w:rPr>
      <w:sz w:val="24"/>
      <w:szCs w:val="24"/>
    </w:rPr>
  </w:style>
  <w:style w:type="paragraph" w:styleId="NoteHeading">
    <w:name w:val="Note Heading"/>
    <w:basedOn w:val="Normal"/>
    <w:next w:val="Normal"/>
    <w:link w:val="NoteHeadingChar"/>
    <w:rsid w:val="00D11D13"/>
  </w:style>
  <w:style w:type="character" w:customStyle="1" w:styleId="NoteHeadingChar">
    <w:name w:val="Note Heading Char"/>
    <w:link w:val="NoteHeading"/>
    <w:rsid w:val="00D11D13"/>
    <w:rPr>
      <w:lang w:eastAsia="en-US"/>
    </w:rPr>
  </w:style>
  <w:style w:type="paragraph" w:styleId="PlainText">
    <w:name w:val="Plain Text"/>
    <w:basedOn w:val="Normal"/>
    <w:link w:val="PlainTextChar"/>
    <w:rsid w:val="00D11D13"/>
    <w:rPr>
      <w:rFonts w:ascii="Courier New" w:hAnsi="Courier New" w:cs="Courier New"/>
    </w:rPr>
  </w:style>
  <w:style w:type="character" w:customStyle="1" w:styleId="PlainTextChar">
    <w:name w:val="Plain Text Char"/>
    <w:link w:val="PlainText"/>
    <w:rsid w:val="00D11D13"/>
    <w:rPr>
      <w:rFonts w:ascii="Courier New" w:hAnsi="Courier New" w:cs="Courier New"/>
      <w:lang w:eastAsia="en-US"/>
    </w:rPr>
  </w:style>
  <w:style w:type="paragraph" w:styleId="Quote">
    <w:name w:val="Quote"/>
    <w:basedOn w:val="Normal"/>
    <w:next w:val="Normal"/>
    <w:link w:val="QuoteChar"/>
    <w:uiPriority w:val="29"/>
    <w:qFormat/>
    <w:rsid w:val="00D11D13"/>
    <w:pPr>
      <w:spacing w:before="200" w:after="160"/>
      <w:ind w:left="864" w:right="864"/>
      <w:jc w:val="center"/>
    </w:pPr>
    <w:rPr>
      <w:i/>
      <w:iCs/>
      <w:color w:val="404040"/>
    </w:rPr>
  </w:style>
  <w:style w:type="character" w:customStyle="1" w:styleId="QuoteChar">
    <w:name w:val="Quote Char"/>
    <w:link w:val="Quote"/>
    <w:uiPriority w:val="29"/>
    <w:rsid w:val="00D11D13"/>
    <w:rPr>
      <w:i/>
      <w:iCs/>
      <w:color w:val="404040"/>
      <w:lang w:eastAsia="en-US"/>
    </w:rPr>
  </w:style>
  <w:style w:type="paragraph" w:styleId="Salutation">
    <w:name w:val="Salutation"/>
    <w:basedOn w:val="Normal"/>
    <w:next w:val="Normal"/>
    <w:link w:val="SalutationChar"/>
    <w:rsid w:val="00D11D13"/>
  </w:style>
  <w:style w:type="character" w:customStyle="1" w:styleId="SalutationChar">
    <w:name w:val="Salutation Char"/>
    <w:link w:val="Salutation"/>
    <w:rsid w:val="00D11D13"/>
    <w:rPr>
      <w:lang w:eastAsia="en-US"/>
    </w:rPr>
  </w:style>
  <w:style w:type="paragraph" w:styleId="Signature">
    <w:name w:val="Signature"/>
    <w:basedOn w:val="Normal"/>
    <w:link w:val="SignatureChar"/>
    <w:rsid w:val="00D11D13"/>
    <w:pPr>
      <w:ind w:left="4252"/>
    </w:pPr>
  </w:style>
  <w:style w:type="character" w:customStyle="1" w:styleId="SignatureChar">
    <w:name w:val="Signature Char"/>
    <w:link w:val="Signature"/>
    <w:rsid w:val="00D11D13"/>
    <w:rPr>
      <w:lang w:eastAsia="en-US"/>
    </w:rPr>
  </w:style>
  <w:style w:type="paragraph" w:styleId="Subtitle">
    <w:name w:val="Subtitle"/>
    <w:basedOn w:val="Normal"/>
    <w:next w:val="Normal"/>
    <w:link w:val="SubtitleChar"/>
    <w:qFormat/>
    <w:rsid w:val="00D11D13"/>
    <w:pPr>
      <w:spacing w:after="60"/>
      <w:jc w:val="center"/>
      <w:outlineLvl w:val="1"/>
    </w:pPr>
    <w:rPr>
      <w:rFonts w:ascii="Calibri Light" w:hAnsi="Calibri Light"/>
      <w:sz w:val="24"/>
      <w:szCs w:val="24"/>
    </w:rPr>
  </w:style>
  <w:style w:type="character" w:customStyle="1" w:styleId="SubtitleChar">
    <w:name w:val="Subtitle Char"/>
    <w:link w:val="Subtitle"/>
    <w:rsid w:val="00D11D13"/>
    <w:rPr>
      <w:rFonts w:ascii="Calibri Light" w:hAnsi="Calibri Light"/>
      <w:sz w:val="24"/>
      <w:szCs w:val="24"/>
      <w:lang w:eastAsia="en-US"/>
    </w:rPr>
  </w:style>
  <w:style w:type="paragraph" w:styleId="TableofAuthorities">
    <w:name w:val="table of authorities"/>
    <w:basedOn w:val="Normal"/>
    <w:next w:val="Normal"/>
    <w:rsid w:val="00D11D13"/>
    <w:pPr>
      <w:ind w:left="200" w:hanging="200"/>
    </w:pPr>
  </w:style>
  <w:style w:type="paragraph" w:styleId="TableofFigures">
    <w:name w:val="table of figures"/>
    <w:basedOn w:val="Normal"/>
    <w:next w:val="Normal"/>
    <w:rsid w:val="00D11D13"/>
  </w:style>
  <w:style w:type="paragraph" w:styleId="Title">
    <w:name w:val="Title"/>
    <w:basedOn w:val="Normal"/>
    <w:next w:val="Normal"/>
    <w:link w:val="TitleChar"/>
    <w:qFormat/>
    <w:rsid w:val="00D11D1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11D13"/>
    <w:rPr>
      <w:rFonts w:ascii="Calibri Light" w:hAnsi="Calibri Light"/>
      <w:b/>
      <w:bCs/>
      <w:kern w:val="28"/>
      <w:sz w:val="32"/>
      <w:szCs w:val="32"/>
      <w:lang w:eastAsia="en-US"/>
    </w:rPr>
  </w:style>
  <w:style w:type="paragraph" w:styleId="TOAHeading">
    <w:name w:val="toa heading"/>
    <w:basedOn w:val="Normal"/>
    <w:next w:val="Normal"/>
    <w:rsid w:val="00D11D1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1D1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20D15"/>
    <w:rPr>
      <w:lang w:eastAsia="en-US"/>
    </w:rPr>
  </w:style>
  <w:style w:type="character" w:customStyle="1" w:styleId="PLChar">
    <w:name w:val="PL Char"/>
    <w:link w:val="PL"/>
    <w:qFormat/>
    <w:rsid w:val="00320D15"/>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9C83C-86F2-46F6-9693-DF9DED3F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Pages>
  <Words>58129</Words>
  <Characters>283672</Characters>
  <Application>Microsoft Office Word</Application>
  <DocSecurity>0</DocSecurity>
  <Lines>14183</Lines>
  <Paragraphs>10052</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331749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16)</dc:subject>
  <dc:creator>Kimmo Kymalainen MCC Support</dc:creator>
  <cp:keywords/>
  <dc:description/>
  <cp:lastModifiedBy>31.102_CR1004_(Rel-17)_TEI17</cp:lastModifiedBy>
  <cp:revision>38</cp:revision>
  <cp:lastPrinted>2019-02-25T14:05:00Z</cp:lastPrinted>
  <dcterms:created xsi:type="dcterms:W3CDTF">2020-03-30T15:41:00Z</dcterms:created>
  <dcterms:modified xsi:type="dcterms:W3CDTF">2024-04-03T12:15:00Z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31.111%Rel-16%F%31.111%Rel-16%F%31.111%Rel-16%A%31.111%Rel-16%A%31.111%Rel-16%B%31.111%Rel-16%A%31.111%Rel-16%A%31.111%Rel-16%D%31.111%Rel-16%F%31.111%Rel-16%A%31.111%Rel-16%F%31.111%Rel-16%A%31.111%Rel-16%A%31.111%Rel-16%F%31.111%Rel-16%F%31.111%Rel-16%F</vt:lpwstr>
  </property>
  <property fmtid="{D5CDD505-2E9C-101B-9397-08002B2CF9AE}" pid="3" name="MCCCRsImpl1">
    <vt:lpwstr>%31.111%Rel-16%F%31.111%Rel-16%A%31.111%Rel-16%B%31.111%Rel-16%B%31.111%Rel-16%F%31.111%Rel-16%-------%31.111%Rel-16%F%31.111%Rel-16%B%31.111%Rel-16%F%31.111%Rel-16%B%31.111%Rel-16%F%31.111%Rel-16%-------%31.111%Rel-16%B%31.111%Rel-16%B%31.111%Rel-16%A%31</vt:lpwstr>
  </property>
  <property fmtid="{D5CDD505-2E9C-101B-9397-08002B2CF9AE}" pid="4" name="MCCCRsImpl2">
    <vt:lpwstr>.111%Rel-16%F%31.111%Rel-16%B%31.111%Rel-16%F%31.111%Rel-16%%31.111%Rel-16%A%31.111%Rel-16%F%31.111%Rel-16%F%31.111%Rel-16%F%31.111%Rel-16%F%31.111%Rel-16%A%31.111%Rel-16%F%31.111%Rel-16%B%31.111%Rel-16%B%31.111%Rel-16%F%31.111%Rel-16%F%31.111%Rel-16%A%31</vt:lpwstr>
  </property>
  <property fmtid="{D5CDD505-2E9C-101B-9397-08002B2CF9AE}" pid="5" name="MCCCRsImpl3">
    <vt:lpwstr>.111%Rel-16%F%31.111%Rel-16%A%31.111%Rel-16%A%31.111%Rel-16%F%31.111%Rel-16%D%31.111%Rel-16%A%31.111%Rel-16%A%31.111%Rel-16%B%31.111%Rel-16%A%31.111%Rel-16%B%31.111%Rel-16%C%31.111%Rel-16%B%31.111%Rel-16%B%31.111%Rel-16%B%31.111%Rel-16%B%31.111%Rel-16%C%3</vt:lpwstr>
  </property>
  <property fmtid="{D5CDD505-2E9C-101B-9397-08002B2CF9AE}" pid="6" name="MCCCRsImpl4">
    <vt:lpwstr>1.111%Rel-16%A%31.111%Rel-16%F%31.111%Rel-16%F%31.111%Rel-16%F%31.111%Rel-16%A%31.111%Rel-16%F%31.111%Rel-16%F%31.111%Rel-16%F%31.111%Rel-16%F%31.111%Rel-16%A%31.111%Rel-16%C%31.111%Rel-16%A%31.111%Rel-16%A%31.111%Rel-16%A%31.111%Rel-16%D%31.111%Rel-16%D%</vt:lpwstr>
  </property>
  <property fmtid="{D5CDD505-2E9C-101B-9397-08002B2CF9AE}" pid="7" name="MCCCRsImpl5">
    <vt:lpwstr>31.111%Rel-16%B%31.111%Rel-16%B%31.111%Rel-16%A%31.111%Rel-16%A%31.111%Rel-16%A%31.111%Rel-16%A%31.111%Rel-16%C%31.111%Rel-16%D%31.111%Rel-16%A%31.111%Rel-16%A%31.111%Rel-16%A%31.111%Rel-16%A%31.111%Rel-16%F%31.111%Rel-16%F%31.111%Rel-16%F%31.111%Rel-16%A</vt:lpwstr>
  </property>
  <property fmtid="{D5CDD505-2E9C-101B-9397-08002B2CF9AE}" pid="8" name="MCCCRsImpl6">
    <vt:lpwstr>%31.111%Rel-16%D%31.111%Rel-16%D%31.111%Rel-16%C%31.111%Rel-16%A%31.111%Rel-16%A%31.111%Rel-16%A%31.111%Rel-16%D%31.111%Rel-16%A%31.111%Rel-16%A%31.111%Rel-16%B%31.111%Rel-16%A%31.111%Rel-16%F%31.111%Rel-16%F%31.111%Rel-16%B%31.111%Rel-16%B%31.111%Rel-16%</vt:lpwstr>
  </property>
  <property fmtid="{D5CDD505-2E9C-101B-9397-08002B2CF9AE}" pid="9" name="MCCCRsImpl7">
    <vt:lpwstr>F%31.111%Rel-16%A%31.111%Rel-16%C%31.111%Rel-16%D%31.111%Rel-16%C%31.111%Rel-16%F%31.111%Rel-16%F%31.111%Rel-16%F%31.111%Rel-16%B%31.111%Rel-16%F%31.111%Rel-16%F%31.111%Rel-16%F%31.111%Rel-16%F%31.111%Rel-16%A%31.111%Rel-16%F%31.111%Rel-16%F%31.111%Rel-16</vt:lpwstr>
  </property>
  <property fmtid="{D5CDD505-2E9C-101B-9397-08002B2CF9AE}" pid="10" name="MCCCRsImpl8">
    <vt:lpwstr>%B%31.111%Rel-16%B%31.111%Rel-16%C%31.111%Rel-16%B%31.111%Rel-16%B%31.111%Rel-16%%31.111%Rel-16%F%31.111%Rel-16%A%31.111%Rel-16%C%31.111%Rel-16%B%31.111%Rel-16%B%31.111%Rel-16%A%31.111%Rel-16%B%31.111%Rel-16%A%31.111%Rel-16%A%31.111%Rel-16%A%31.111%Rel-16</vt:lpwstr>
  </property>
  <property fmtid="{D5CDD505-2E9C-101B-9397-08002B2CF9AE}" pid="11" name="MCCCRsImpl9">
    <vt:lpwstr>%A%31.111%Rel-16%D%31.111%Rel-16%B%31.111%Rel-16%D%31.111%Rel-16%D%31.111%Rel-16%B%31.111%Rel-16%B%31.111%Rel-16%A%31.111%Rel-16%F%31.111%Rel-16%D%31.111%Rel-16%F%31.111%Rel-16%F%31.111%Rel-16%F%31.111%Rel-16%B%31.111%Rel-16%B%31.111%Rel-16%B%31.111%Rel-1</vt:lpwstr>
  </property>
  <property fmtid="{D5CDD505-2E9C-101B-9397-08002B2CF9AE}" pid="12" name="MCCCRsImpl10">
    <vt:lpwstr>6%B%31.111%Rel-16%A%31.111%Rel-16%A%31.111%Rel-16%B%31.111%Rel-16%B%31.111%Rel-16%B%31.111%Rel-16%B%31.111%Rel-16%B%31.111%Rel-16%%31.111%Rel-16%B%31.111%Rel-16%B%31.111%Rel-16%B%31.111%Rel-16%A%31.111%Rel-16%B%31.111%Rel-16%D%31.111%Rel-16%B%31.111%Rel-1</vt:lpwstr>
  </property>
  <property fmtid="{D5CDD505-2E9C-101B-9397-08002B2CF9AE}" pid="13" name="MCCCRsImpl11">
    <vt:lpwstr>16%F%31.111%Rel-16%B%31.111%Rel-16%%31.111%Rel-16%B%31.111%Rel-16%A%31.111%Rel-16%A%31.111%Rel-16%A%31.111%Rel-16%D%31.111%Rel-16%F%31.111%Rel-16%F%31.111%Rel-16%F%31.111%Rel-16%F%31.111%Rel-16%F%31.111%Rel-16%A%31.111%Rel-16%0754%</vt:lpwstr>
  </property>
</Properties>
</file>