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58B1C29E"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10</w:t>
            </w:r>
            <w:r w:rsidRPr="00544965">
              <w:t>.</w:t>
            </w:r>
            <w:r w:rsidR="00FD2246">
              <w:t>0</w:t>
            </w:r>
            <w:r w:rsidRPr="00544965">
              <w:t xml:space="preserve"> </w:t>
            </w:r>
            <w:r w:rsidRPr="00544965">
              <w:rPr>
                <w:sz w:val="32"/>
              </w:rPr>
              <w:t>(20</w:t>
            </w:r>
            <w:r>
              <w:rPr>
                <w:sz w:val="32"/>
              </w:rPr>
              <w:t>2</w:t>
            </w:r>
            <w:r w:rsidR="00203299">
              <w:rPr>
                <w:sz w:val="32"/>
              </w:rPr>
              <w:t>2</w:t>
            </w:r>
            <w:r w:rsidRPr="00544965">
              <w:rPr>
                <w:sz w:val="32"/>
              </w:rPr>
              <w:t>-</w:t>
            </w:r>
            <w:r w:rsidR="00A739DC">
              <w:rPr>
                <w:sz w:val="32"/>
              </w:rPr>
              <w:t>0</w:t>
            </w:r>
            <w:r w:rsidR="007F3E46">
              <w:rPr>
                <w:sz w:val="32"/>
              </w:rPr>
              <w:t>6</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E7122F"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63E45C48" w14:textId="1F35E864" w:rsidR="00515724" w:rsidRDefault="00E7122F" w:rsidP="00515724">
            <w:pPr>
              <w:jc w:val="right"/>
            </w:pPr>
            <w:bookmarkStart w:id="2" w:name="logos"/>
            <w:r>
              <w:pict w14:anchorId="50671FA5">
                <v:shape id="_x0000_i1026" type="#_x0000_t75" style="width:127.4pt;height:75.9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35320E39" w14:textId="1AC02C03" w:rsidR="007F3E46" w:rsidRDefault="00A96819">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OC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OC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OC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OC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OC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OC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OC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OC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OC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OC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Default="007F3E46">
      <w:pPr>
        <w:pStyle w:val="TOC4"/>
        <w:rPr>
          <w:rFonts w:asciiTheme="minorHAnsi" w:eastAsiaTheme="minorEastAsia" w:hAnsiTheme="minorHAnsi" w:cstheme="minorBidi"/>
          <w:noProof/>
          <w:sz w:val="22"/>
          <w:szCs w:val="22"/>
          <w:lang w:eastAsia="en-GB"/>
        </w:rPr>
      </w:pPr>
      <w:r w:rsidRPr="00126335">
        <w:rPr>
          <w:noProof/>
          <w:lang w:val="fr-FR"/>
        </w:rPr>
        <w:t>6.1.3.3</w:t>
      </w:r>
      <w:r>
        <w:rPr>
          <w:rFonts w:asciiTheme="minorHAnsi" w:eastAsiaTheme="minorEastAsia" w:hAnsiTheme="minorHAnsi" w:cstheme="minorBidi"/>
          <w:noProof/>
          <w:sz w:val="22"/>
          <w:szCs w:val="22"/>
          <w:lang w:eastAsia="en-GB"/>
        </w:rPr>
        <w:tab/>
      </w:r>
      <w:r w:rsidRPr="00126335">
        <w:rPr>
          <w:noProof/>
          <w:lang w:val="fr-FR"/>
        </w:rPr>
        <w:t>Resource: 5g-aka-confirmation (Document)</w:t>
      </w:r>
      <w:r>
        <w:rPr>
          <w:noProof/>
        </w:rPr>
        <w:tab/>
      </w:r>
      <w:r>
        <w:rPr>
          <w:noProof/>
        </w:rPr>
        <w:fldChar w:fldCharType="begin" w:fldLock="1"/>
      </w:r>
      <w:r>
        <w:rPr>
          <w:noProof/>
        </w:rPr>
        <w:instrText xml:space="preserve"> PAGEREF _Toc106617658 \h </w:instrText>
      </w:r>
      <w:r>
        <w:rPr>
          <w:noProof/>
        </w:rPr>
      </w:r>
      <w:r>
        <w:rPr>
          <w:noProof/>
        </w:rPr>
        <w:fldChar w:fldCharType="separate"/>
      </w:r>
      <w:r>
        <w:rPr>
          <w:noProof/>
        </w:rPr>
        <w:t>25</w:t>
      </w:r>
      <w:r>
        <w:rPr>
          <w:noProof/>
        </w:rPr>
        <w:fldChar w:fldCharType="end"/>
      </w:r>
    </w:p>
    <w:p w14:paraId="6D24EC9F" w14:textId="26430E29" w:rsidR="007F3E46" w:rsidRDefault="007F3E46">
      <w:pPr>
        <w:pStyle w:val="TOC5"/>
        <w:rPr>
          <w:rFonts w:asciiTheme="minorHAnsi" w:eastAsiaTheme="minorEastAsia" w:hAnsiTheme="minorHAnsi" w:cstheme="minorBidi"/>
          <w:noProof/>
          <w:sz w:val="22"/>
          <w:szCs w:val="22"/>
          <w:lang w:eastAsia="en-GB"/>
        </w:rPr>
      </w:pPr>
      <w:r>
        <w:rPr>
          <w:noProof/>
        </w:rPr>
        <w:t>6.1.3.3.1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_Toc106617659 \h </w:instrText>
      </w:r>
      <w:r>
        <w:rPr>
          <w:noProof/>
        </w:rPr>
      </w:r>
      <w:r>
        <w:rPr>
          <w:noProof/>
        </w:rPr>
        <w:fldChar w:fldCharType="separate"/>
      </w:r>
      <w:r>
        <w:rPr>
          <w:noProof/>
        </w:rPr>
        <w:t>25</w:t>
      </w:r>
      <w:r>
        <w:rPr>
          <w:noProof/>
        </w:rPr>
        <w:fldChar w:fldCharType="end"/>
      </w:r>
    </w:p>
    <w:p w14:paraId="3C9680C1" w14:textId="718BF20E" w:rsidR="007F3E46" w:rsidRDefault="007F3E46">
      <w:pPr>
        <w:pStyle w:val="TOC5"/>
        <w:rPr>
          <w:rFonts w:asciiTheme="minorHAnsi" w:eastAsiaTheme="minorEastAsia" w:hAnsiTheme="minorHAnsi" w:cstheme="minorBidi"/>
          <w:noProof/>
          <w:sz w:val="22"/>
          <w:szCs w:val="22"/>
          <w:lang w:eastAsia="en-GB"/>
        </w:rPr>
      </w:pPr>
      <w:r>
        <w:rPr>
          <w:noProof/>
        </w:rPr>
        <w:t>6.1.3.3.2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_Toc106617660 \h </w:instrText>
      </w:r>
      <w:r>
        <w:rPr>
          <w:noProof/>
        </w:rPr>
      </w:r>
      <w:r>
        <w:rPr>
          <w:noProof/>
        </w:rPr>
        <w:fldChar w:fldCharType="separate"/>
      </w:r>
      <w:r>
        <w:rPr>
          <w:noProof/>
        </w:rPr>
        <w:t>26</w:t>
      </w:r>
      <w:r>
        <w:rPr>
          <w:noProof/>
        </w:rPr>
        <w:fldChar w:fldCharType="end"/>
      </w:r>
    </w:p>
    <w:p w14:paraId="74D642A7" w14:textId="2B01E6A3" w:rsidR="007F3E46" w:rsidRDefault="007F3E46">
      <w:pPr>
        <w:pStyle w:val="TOC5"/>
        <w:rPr>
          <w:rFonts w:asciiTheme="minorHAnsi" w:eastAsiaTheme="minorEastAsia" w:hAnsiTheme="minorHAnsi" w:cstheme="minorBidi"/>
          <w:noProof/>
          <w:sz w:val="22"/>
          <w:szCs w:val="22"/>
          <w:lang w:eastAsia="en-GB"/>
        </w:rPr>
      </w:pPr>
      <w:r>
        <w:rPr>
          <w:noProof/>
        </w:rPr>
        <w:lastRenderedPageBreak/>
        <w:t>6.1.3.3.3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_Toc106617661 \h </w:instrText>
      </w:r>
      <w:r>
        <w:rPr>
          <w:noProof/>
        </w:rPr>
      </w:r>
      <w:r>
        <w:rPr>
          <w:noProof/>
        </w:rPr>
        <w:fldChar w:fldCharType="separate"/>
      </w:r>
      <w:r>
        <w:rPr>
          <w:noProof/>
        </w:rPr>
        <w:t>26</w:t>
      </w:r>
      <w:r>
        <w:rPr>
          <w:noProof/>
        </w:rPr>
        <w:fldChar w:fldCharType="end"/>
      </w:r>
    </w:p>
    <w:p w14:paraId="5AC7F900" w14:textId="53C74476"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6.1.3.4</w:t>
      </w:r>
      <w:r>
        <w:rPr>
          <w:rFonts w:asciiTheme="minorHAnsi" w:eastAsiaTheme="minorEastAsia" w:hAnsiTheme="minorHAnsi" w:cstheme="minorBidi"/>
          <w:noProof/>
          <w:sz w:val="22"/>
          <w:szCs w:val="22"/>
          <w:lang w:eastAsia="en-GB"/>
        </w:rPr>
        <w:tab/>
      </w:r>
      <w:r w:rsidRPr="00126335">
        <w:rPr>
          <w:noProof/>
          <w:lang w:val="en-US"/>
        </w:rPr>
        <w:t>Resource: eap-session (Document)</w:t>
      </w:r>
      <w:r>
        <w:rPr>
          <w:noProof/>
        </w:rPr>
        <w:tab/>
      </w:r>
      <w:r>
        <w:rPr>
          <w:noProof/>
        </w:rPr>
        <w:fldChar w:fldCharType="begin" w:fldLock="1"/>
      </w:r>
      <w:r>
        <w:rPr>
          <w:noProof/>
        </w:rPr>
        <w:instrText xml:space="preserve"> PAGEREF _Toc106617662 \h </w:instrText>
      </w:r>
      <w:r>
        <w:rPr>
          <w:noProof/>
        </w:rPr>
      </w:r>
      <w:r>
        <w:rPr>
          <w:noProof/>
        </w:rPr>
        <w:fldChar w:fldCharType="separate"/>
      </w:r>
      <w:r>
        <w:rPr>
          <w:noProof/>
        </w:rPr>
        <w:t>28</w:t>
      </w:r>
      <w:r>
        <w:rPr>
          <w:noProof/>
        </w:rPr>
        <w:fldChar w:fldCharType="end"/>
      </w:r>
    </w:p>
    <w:p w14:paraId="44A86A6A" w14:textId="6BDB3757" w:rsidR="007F3E46" w:rsidRDefault="007F3E46">
      <w:pPr>
        <w:pStyle w:val="TOC5"/>
        <w:rPr>
          <w:rFonts w:asciiTheme="minorHAnsi" w:eastAsiaTheme="minorEastAsia" w:hAnsiTheme="minorHAnsi" w:cstheme="minorBidi"/>
          <w:noProof/>
          <w:sz w:val="22"/>
          <w:szCs w:val="22"/>
          <w:lang w:eastAsia="en-GB"/>
        </w:rPr>
      </w:pPr>
      <w:r w:rsidRPr="00126335">
        <w:rPr>
          <w:noProof/>
          <w:lang w:val="en-US"/>
        </w:rPr>
        <w:t>6.1.3.4.1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_Toc106617663 \h </w:instrText>
      </w:r>
      <w:r>
        <w:rPr>
          <w:noProof/>
        </w:rPr>
      </w:r>
      <w:r>
        <w:rPr>
          <w:noProof/>
        </w:rPr>
        <w:fldChar w:fldCharType="separate"/>
      </w:r>
      <w:r>
        <w:rPr>
          <w:noProof/>
        </w:rPr>
        <w:t>28</w:t>
      </w:r>
      <w:r>
        <w:rPr>
          <w:noProof/>
        </w:rPr>
        <w:fldChar w:fldCharType="end"/>
      </w:r>
    </w:p>
    <w:p w14:paraId="0C073030" w14:textId="476F4DCD" w:rsidR="007F3E46" w:rsidRDefault="007F3E46">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_Toc106617664 \h </w:instrText>
      </w:r>
      <w:r>
        <w:rPr>
          <w:noProof/>
        </w:rPr>
      </w:r>
      <w:r>
        <w:rPr>
          <w:noProof/>
        </w:rPr>
        <w:fldChar w:fldCharType="separate"/>
      </w:r>
      <w:r>
        <w:rPr>
          <w:noProof/>
        </w:rPr>
        <w:t>28</w:t>
      </w:r>
      <w:r>
        <w:rPr>
          <w:noProof/>
        </w:rPr>
        <w:fldChar w:fldCharType="end"/>
      </w:r>
    </w:p>
    <w:p w14:paraId="0AD06673" w14:textId="52858806" w:rsidR="007F3E46" w:rsidRDefault="007F3E46">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_Toc106617665 \h </w:instrText>
      </w:r>
      <w:r>
        <w:rPr>
          <w:noProof/>
        </w:rPr>
      </w:r>
      <w:r>
        <w:rPr>
          <w:noProof/>
        </w:rPr>
        <w:fldChar w:fldCharType="separate"/>
      </w:r>
      <w:r>
        <w:rPr>
          <w:noProof/>
        </w:rPr>
        <w:t>29</w:t>
      </w:r>
      <w:r>
        <w:rPr>
          <w:noProof/>
        </w:rPr>
        <w:fldChar w:fldCharType="end"/>
      </w:r>
    </w:p>
    <w:p w14:paraId="77F7086A" w14:textId="2F37CB7C" w:rsidR="007F3E46" w:rsidRDefault="007F3E46">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rg-authentications (Collection)</w:t>
      </w:r>
      <w:r>
        <w:rPr>
          <w:noProof/>
        </w:rPr>
        <w:tab/>
      </w:r>
      <w:r>
        <w:rPr>
          <w:noProof/>
        </w:rPr>
        <w:fldChar w:fldCharType="begin" w:fldLock="1"/>
      </w:r>
      <w:r>
        <w:rPr>
          <w:noProof/>
        </w:rPr>
        <w:instrText xml:space="preserve"> PAGEREF _Toc106617666 \h </w:instrText>
      </w:r>
      <w:r>
        <w:rPr>
          <w:noProof/>
        </w:rPr>
      </w:r>
      <w:r>
        <w:rPr>
          <w:noProof/>
        </w:rPr>
        <w:fldChar w:fldCharType="separate"/>
      </w:r>
      <w:r>
        <w:rPr>
          <w:noProof/>
        </w:rPr>
        <w:t>31</w:t>
      </w:r>
      <w:r>
        <w:rPr>
          <w:noProof/>
        </w:rPr>
        <w:fldChar w:fldCharType="end"/>
      </w:r>
    </w:p>
    <w:p w14:paraId="5B0AC504" w14:textId="3F805E67" w:rsidR="007F3E46" w:rsidRDefault="007F3E46">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OC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OC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OC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OC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OC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OC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OC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OC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OC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OC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OC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OC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OC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OC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OC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OC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OC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126335">
        <w:rPr>
          <w:noProof/>
          <w:lang w:val="es-ES"/>
        </w:rPr>
        <w:t>U</w:t>
      </w:r>
      <w:r w:rsidRPr="00126335">
        <w:rPr>
          <w:noProof/>
          <w:lang w:val="es-E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OC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OC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OC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OC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OC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OC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OC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OC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OC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OC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OC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OC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OC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OC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OC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Heading1"/>
      </w:pPr>
      <w:r w:rsidRPr="004D3578">
        <w:br w:type="page"/>
      </w:r>
      <w:bookmarkStart w:id="9" w:name="foreword"/>
      <w:bookmarkStart w:id="10" w:name="_Toc2086433"/>
      <w:bookmarkStart w:id="11" w:name="_Toc36464799"/>
      <w:bookmarkStart w:id="12" w:name="_Toc51944529"/>
      <w:bookmarkStart w:id="13" w:name="_Toc106617606"/>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Heading1"/>
      </w:pPr>
      <w:bookmarkStart w:id="15" w:name="introduction"/>
      <w:bookmarkStart w:id="16" w:name="_Toc25270625"/>
      <w:bookmarkStart w:id="17" w:name="_Toc34310278"/>
      <w:bookmarkStart w:id="18" w:name="_Toc36464800"/>
      <w:bookmarkStart w:id="19" w:name="_Toc51944530"/>
      <w:bookmarkStart w:id="20" w:name="_Toc106617607"/>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Heading1"/>
      </w:pPr>
      <w:bookmarkStart w:id="21" w:name="_Toc25270626"/>
      <w:bookmarkStart w:id="22" w:name="_Toc34310279"/>
      <w:bookmarkStart w:id="23" w:name="_Toc36464801"/>
      <w:bookmarkStart w:id="24" w:name="_Toc51944531"/>
      <w:bookmarkStart w:id="25" w:name="_Toc106617608"/>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Heading1"/>
      </w:pPr>
      <w:bookmarkStart w:id="30" w:name="_Toc25270627"/>
      <w:bookmarkStart w:id="31" w:name="_Toc34310280"/>
      <w:bookmarkStart w:id="32" w:name="_Toc36464802"/>
      <w:bookmarkStart w:id="33" w:name="_Toc51944532"/>
      <w:bookmarkStart w:id="34" w:name="_Toc106617609"/>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Heading2"/>
      </w:pPr>
      <w:bookmarkStart w:id="35" w:name="_Toc25270628"/>
      <w:bookmarkStart w:id="36" w:name="_Toc34310281"/>
      <w:bookmarkStart w:id="37" w:name="_Toc36464803"/>
      <w:bookmarkStart w:id="38" w:name="_Toc51944533"/>
      <w:bookmarkStart w:id="39" w:name="_Toc106617610"/>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Heading2"/>
      </w:pPr>
      <w:bookmarkStart w:id="40" w:name="_Toc25270629"/>
      <w:bookmarkStart w:id="41" w:name="_Toc34310282"/>
      <w:bookmarkStart w:id="42" w:name="_Toc36464804"/>
      <w:bookmarkStart w:id="43" w:name="_Toc51944534"/>
      <w:bookmarkStart w:id="44" w:name="_Toc106617611"/>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Heading1"/>
      </w:pPr>
      <w:bookmarkStart w:id="45" w:name="_Toc25270630"/>
      <w:bookmarkStart w:id="46" w:name="_Toc34310283"/>
      <w:bookmarkStart w:id="47" w:name="_Toc36464805"/>
      <w:bookmarkStart w:id="48" w:name="_Toc51944535"/>
      <w:bookmarkStart w:id="49" w:name="_Toc106617612"/>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Heading2"/>
      </w:pPr>
      <w:bookmarkStart w:id="50" w:name="_Toc25270631"/>
      <w:bookmarkStart w:id="51" w:name="_Toc34310284"/>
      <w:bookmarkStart w:id="52" w:name="_Toc36464806"/>
      <w:bookmarkStart w:id="53" w:name="_Toc51944536"/>
      <w:bookmarkStart w:id="54" w:name="_Toc106617613"/>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4.85pt;height:208.25pt" o:ole="">
            <v:imagedata r:id="rId10" o:title=""/>
          </v:shape>
          <o:OLEObject Type="Embed" ProgID="Visio.Drawing.11" ShapeID="_x0000_i1027" DrawAspect="Content" ObjectID="_1717230564"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Heading1"/>
      </w:pPr>
      <w:bookmarkStart w:id="55" w:name="_Toc25270632"/>
      <w:bookmarkStart w:id="56" w:name="_Toc34310285"/>
      <w:bookmarkStart w:id="57" w:name="_Toc36464807"/>
      <w:bookmarkStart w:id="58" w:name="_Toc51944537"/>
      <w:bookmarkStart w:id="59" w:name="_Toc106617614"/>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Heading2"/>
      </w:pPr>
      <w:bookmarkStart w:id="60" w:name="_Toc25270633"/>
      <w:bookmarkStart w:id="61" w:name="_Toc34310286"/>
      <w:bookmarkStart w:id="62" w:name="_Toc36464808"/>
      <w:bookmarkStart w:id="63" w:name="_Toc51944538"/>
      <w:bookmarkStart w:id="64" w:name="_Toc106617615"/>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Heading2"/>
      </w:pPr>
      <w:bookmarkStart w:id="65" w:name="_Toc25270634"/>
      <w:bookmarkStart w:id="66" w:name="_Toc34310287"/>
      <w:bookmarkStart w:id="67" w:name="_Toc36464809"/>
      <w:bookmarkStart w:id="68" w:name="_Toc51944539"/>
      <w:bookmarkStart w:id="69"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Heading3"/>
      </w:pPr>
      <w:bookmarkStart w:id="70" w:name="_Toc25270635"/>
      <w:bookmarkStart w:id="71" w:name="_Toc34310288"/>
      <w:bookmarkStart w:id="72" w:name="_Toc36464810"/>
      <w:bookmarkStart w:id="73" w:name="_Toc51944540"/>
      <w:bookmarkStart w:id="74" w:name="_Toc106617617"/>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Heading3"/>
      </w:pPr>
      <w:bookmarkStart w:id="75" w:name="_Toc25270636"/>
      <w:bookmarkStart w:id="76" w:name="_Toc34310289"/>
      <w:bookmarkStart w:id="77" w:name="_Toc36464811"/>
      <w:bookmarkStart w:id="78" w:name="_Toc51944541"/>
      <w:bookmarkStart w:id="79" w:name="_Toc106617618"/>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Heading4"/>
      </w:pPr>
      <w:bookmarkStart w:id="80" w:name="_Toc25270637"/>
      <w:bookmarkStart w:id="81" w:name="_Toc34310290"/>
      <w:bookmarkStart w:id="82" w:name="_Toc36464812"/>
      <w:bookmarkStart w:id="83" w:name="_Toc51944542"/>
      <w:bookmarkStart w:id="84" w:name="_Toc106617619"/>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Heading4"/>
      </w:pPr>
      <w:bookmarkStart w:id="85" w:name="_Toc25270638"/>
      <w:bookmarkStart w:id="86" w:name="_Toc34310291"/>
      <w:bookmarkStart w:id="87" w:name="_Toc36464813"/>
      <w:bookmarkStart w:id="88" w:name="_Toc51944543"/>
      <w:bookmarkStart w:id="89" w:name="_Toc106617620"/>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Heading5"/>
      </w:pPr>
      <w:bookmarkStart w:id="90" w:name="_Toc25270639"/>
      <w:bookmarkStart w:id="91" w:name="_Toc34310292"/>
      <w:bookmarkStart w:id="92" w:name="_Toc36464814"/>
      <w:bookmarkStart w:id="93" w:name="_Toc51944544"/>
      <w:bookmarkStart w:id="94" w:name="_Toc106617621"/>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Heading5"/>
      </w:pPr>
      <w:bookmarkStart w:id="95" w:name="_Toc25270640"/>
      <w:bookmarkStart w:id="96" w:name="_Toc34310293"/>
      <w:bookmarkStart w:id="97" w:name="_Toc36464815"/>
      <w:bookmarkStart w:id="98" w:name="_Toc51944545"/>
      <w:bookmarkStart w:id="99" w:name="_Toc106617622"/>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1.3pt;height:194.4pt" o:ole="">
            <v:imagedata r:id="rId12" o:title=""/>
          </v:shape>
          <o:OLEObject Type="Embed" ProgID="Visio.Drawing.11" ShapeID="_x0000_i1028" DrawAspect="Content" ObjectID="_1717230565"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Heading5"/>
      </w:pPr>
      <w:bookmarkStart w:id="100" w:name="_Toc25270641"/>
      <w:bookmarkStart w:id="101" w:name="_Toc34310294"/>
      <w:bookmarkStart w:id="102" w:name="_Toc36464816"/>
      <w:bookmarkStart w:id="103" w:name="_Toc51944546"/>
      <w:bookmarkStart w:id="104" w:name="_Toc106617623"/>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1.3pt;height:264.2pt" o:ole="">
            <v:imagedata r:id="rId14" o:title=""/>
          </v:shape>
          <o:OLEObject Type="Embed" ProgID="Visio.Drawing.11" ShapeID="_x0000_i1029" DrawAspect="Content" ObjectID="_1717230566"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Heading5"/>
      </w:pPr>
      <w:bookmarkStart w:id="117" w:name="_Toc25270645"/>
      <w:bookmarkStart w:id="118" w:name="_Toc34310298"/>
      <w:bookmarkStart w:id="119" w:name="_Toc36464820"/>
      <w:bookmarkStart w:id="120" w:name="_Toc51944550"/>
      <w:bookmarkStart w:id="121" w:name="_Toc106617624"/>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0.75pt;height:131.8pt" o:ole="">
            <v:imagedata r:id="rId16" o:title=""/>
          </v:shape>
          <o:OLEObject Type="Embed" ProgID="Visio.Drawing.15" ShapeID="_x0000_i1030" DrawAspect="Content" ObjectID="_1717230567"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Heading5"/>
      </w:pPr>
      <w:bookmarkStart w:id="122" w:name="_Toc34310299"/>
      <w:bookmarkStart w:id="123" w:name="_Toc36464821"/>
      <w:bookmarkStart w:id="124" w:name="_Toc51944551"/>
      <w:bookmarkStart w:id="125" w:name="_Toc106617625"/>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09pt;height:151.75pt" o:ole="">
            <v:imagedata r:id="rId18" o:title=""/>
          </v:shape>
          <o:OLEObject Type="Embed" ProgID="Visio.Drawing.11" ShapeID="_x0000_i1031" DrawAspect="Content" ObjectID="_1717230568"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Heading5"/>
      </w:pPr>
      <w:bookmarkStart w:id="126" w:name="_Toc34310300"/>
      <w:bookmarkStart w:id="127" w:name="_Toc36464822"/>
      <w:bookmarkStart w:id="128" w:name="_Toc51944552"/>
      <w:bookmarkStart w:id="129" w:name="_Toc106617626"/>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09pt;height:151.75pt" o:ole="">
            <v:imagedata r:id="rId20" o:title=""/>
          </v:shape>
          <o:OLEObject Type="Embed" ProgID="Visio.Drawing.11" ShapeID="_x0000_i1032" DrawAspect="Content" ObjectID="_1717230569"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Heading4"/>
      </w:pPr>
      <w:bookmarkStart w:id="130" w:name="_Toc51944553"/>
      <w:bookmarkStart w:id="131" w:name="_Toc106617627"/>
      <w:r>
        <w:t>5.2.2.</w:t>
      </w:r>
      <w:r w:rsidR="00A739DC">
        <w:t>3</w:t>
      </w:r>
      <w:r w:rsidRPr="00544965">
        <w:tab/>
      </w:r>
      <w:r>
        <w:t>Deregister</w:t>
      </w:r>
      <w:bookmarkEnd w:id="130"/>
      <w:bookmarkEnd w:id="131"/>
    </w:p>
    <w:p w14:paraId="25CA828F" w14:textId="77777777" w:rsidR="00F210C4" w:rsidRPr="003D51B7" w:rsidRDefault="00F210C4" w:rsidP="0023694F">
      <w:pPr>
        <w:pStyle w:val="Heading5"/>
      </w:pPr>
      <w:bookmarkStart w:id="132" w:name="_Toc51944554"/>
      <w:bookmarkStart w:id="133" w:name="_Toc106617628"/>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1.3pt;height:126.85pt" o:ole="">
            <v:imagedata r:id="rId22" o:title=""/>
          </v:shape>
          <o:OLEObject Type="Embed" ProgID="Visio.Drawing.11" ShapeID="_x0000_i1033" DrawAspect="Content" ObjectID="_1717230570"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Heading2"/>
        <w:rPr>
          <w:lang w:val="en-US"/>
        </w:rPr>
      </w:pPr>
      <w:bookmarkStart w:id="134" w:name="_Toc25270646"/>
      <w:bookmarkStart w:id="135" w:name="_Toc34310301"/>
      <w:bookmarkStart w:id="136" w:name="_Toc36464823"/>
      <w:bookmarkStart w:id="137" w:name="_Toc51944555"/>
      <w:bookmarkStart w:id="138"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Heading3"/>
        <w:rPr>
          <w:lang w:val="en-US"/>
        </w:rPr>
      </w:pPr>
      <w:bookmarkStart w:id="139" w:name="_Toc25270647"/>
      <w:bookmarkStart w:id="140" w:name="_Toc34310302"/>
      <w:bookmarkStart w:id="141" w:name="_Toc36464824"/>
      <w:bookmarkStart w:id="142" w:name="_Toc51944556"/>
      <w:bookmarkStart w:id="143" w:name="_Toc106617630"/>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Heading3"/>
      </w:pPr>
      <w:bookmarkStart w:id="144" w:name="_Toc25270648"/>
      <w:bookmarkStart w:id="145" w:name="_Toc34310303"/>
      <w:bookmarkStart w:id="146" w:name="_Toc36464825"/>
      <w:bookmarkStart w:id="147" w:name="_Toc51944557"/>
      <w:bookmarkStart w:id="148" w:name="_Toc106617631"/>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Heading4"/>
      </w:pPr>
      <w:bookmarkStart w:id="149" w:name="_Toc25270649"/>
      <w:bookmarkStart w:id="150" w:name="_Toc34310304"/>
      <w:bookmarkStart w:id="151" w:name="_Toc36464826"/>
      <w:bookmarkStart w:id="152" w:name="_Toc51944558"/>
      <w:bookmarkStart w:id="153" w:name="_Toc106617632"/>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Heading4"/>
      </w:pPr>
      <w:bookmarkStart w:id="154" w:name="_Toc25270650"/>
      <w:bookmarkStart w:id="155" w:name="_Toc34310305"/>
      <w:bookmarkStart w:id="156" w:name="_Toc36464827"/>
      <w:bookmarkStart w:id="157" w:name="_Toc51944559"/>
      <w:bookmarkStart w:id="158" w:name="_Toc106617633"/>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Heading5"/>
      </w:pPr>
      <w:bookmarkStart w:id="159" w:name="_Toc25270651"/>
      <w:bookmarkStart w:id="160" w:name="_Toc34310306"/>
      <w:bookmarkStart w:id="161" w:name="_Toc36464828"/>
      <w:bookmarkStart w:id="162" w:name="_Toc51944560"/>
      <w:bookmarkStart w:id="163" w:name="_Toc106617634"/>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79.65pt;height:126.85pt" o:ole="">
            <v:imagedata r:id="rId24" o:title=""/>
          </v:shape>
          <o:OLEObject Type="Embed" ProgID="Visio.Drawing.11" ShapeID="_x0000_i1034" DrawAspect="Content" ObjectID="_1717230571"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Heading2"/>
        <w:rPr>
          <w:lang w:val="en-US"/>
        </w:rPr>
      </w:pPr>
      <w:bookmarkStart w:id="164" w:name="_Toc25270652"/>
      <w:bookmarkStart w:id="165" w:name="_Toc34310307"/>
      <w:bookmarkStart w:id="166" w:name="_Toc36464829"/>
      <w:bookmarkStart w:id="167" w:name="_Toc51944561"/>
      <w:bookmarkStart w:id="168"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Heading3"/>
        <w:rPr>
          <w:lang w:val="en-US"/>
        </w:rPr>
      </w:pPr>
      <w:bookmarkStart w:id="169" w:name="_Toc25270653"/>
      <w:bookmarkStart w:id="170" w:name="_Toc34310308"/>
      <w:bookmarkStart w:id="171" w:name="_Toc36464830"/>
      <w:bookmarkStart w:id="172" w:name="_Toc51944562"/>
      <w:bookmarkStart w:id="173"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Heading3"/>
      </w:pPr>
      <w:bookmarkStart w:id="174" w:name="_Toc25270654"/>
      <w:bookmarkStart w:id="175" w:name="_Toc34310309"/>
      <w:bookmarkStart w:id="176" w:name="_Toc36464831"/>
      <w:bookmarkStart w:id="177" w:name="_Toc51944563"/>
      <w:bookmarkStart w:id="178" w:name="_Toc106617637"/>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Heading4"/>
      </w:pPr>
      <w:bookmarkStart w:id="179" w:name="_Toc25270655"/>
      <w:bookmarkStart w:id="180" w:name="_Toc34310310"/>
      <w:bookmarkStart w:id="181" w:name="_Toc36464832"/>
      <w:bookmarkStart w:id="182" w:name="_Toc51944564"/>
      <w:bookmarkStart w:id="183" w:name="_Toc106617638"/>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Heading4"/>
      </w:pPr>
      <w:bookmarkStart w:id="184" w:name="_Toc25270656"/>
      <w:bookmarkStart w:id="185" w:name="_Toc34310311"/>
      <w:bookmarkStart w:id="186" w:name="_Toc36464833"/>
      <w:bookmarkStart w:id="187" w:name="_Toc51944565"/>
      <w:bookmarkStart w:id="188" w:name="_Toc106617639"/>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Heading5"/>
      </w:pPr>
      <w:bookmarkStart w:id="189" w:name="_Toc25270657"/>
      <w:bookmarkStart w:id="190" w:name="_Toc34310312"/>
      <w:bookmarkStart w:id="191" w:name="_Toc36464834"/>
      <w:bookmarkStart w:id="192" w:name="_Toc51944566"/>
      <w:bookmarkStart w:id="193" w:name="_Toc106617640"/>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79.65pt;height:126.85pt" o:ole="">
            <v:imagedata r:id="rId26" o:title=""/>
          </v:shape>
          <o:OLEObject Type="Embed" ProgID="Visio.Drawing.11" ShapeID="_x0000_i1035" DrawAspect="Content" ObjectID="_1717230572"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Heading1"/>
      </w:pPr>
      <w:bookmarkStart w:id="194" w:name="_Toc25270658"/>
      <w:bookmarkStart w:id="195" w:name="_Toc34310313"/>
      <w:bookmarkStart w:id="196" w:name="_Toc36464835"/>
      <w:bookmarkStart w:id="197" w:name="_Toc51944567"/>
      <w:bookmarkStart w:id="198" w:name="_Toc106617641"/>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Heading2"/>
      </w:pPr>
      <w:bookmarkStart w:id="199" w:name="_Toc25270659"/>
      <w:bookmarkStart w:id="200" w:name="_Toc34310314"/>
      <w:bookmarkStart w:id="201" w:name="_Toc36464836"/>
      <w:bookmarkStart w:id="202" w:name="_Toc51944568"/>
      <w:bookmarkStart w:id="203"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Heading3"/>
      </w:pPr>
      <w:bookmarkStart w:id="204" w:name="_Toc25270660"/>
      <w:bookmarkStart w:id="205" w:name="_Toc34310315"/>
      <w:bookmarkStart w:id="206" w:name="_Toc36464837"/>
      <w:bookmarkStart w:id="207" w:name="_Toc51944569"/>
      <w:bookmarkStart w:id="208" w:name="_Toc106617643"/>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Heading3"/>
      </w:pPr>
      <w:bookmarkStart w:id="209" w:name="_Toc25270661"/>
      <w:bookmarkStart w:id="210" w:name="_Toc34310316"/>
      <w:bookmarkStart w:id="211" w:name="_Toc36464838"/>
      <w:bookmarkStart w:id="212" w:name="_Toc51944570"/>
      <w:bookmarkStart w:id="213" w:name="_Toc106617644"/>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Heading4"/>
      </w:pPr>
      <w:bookmarkStart w:id="214" w:name="_Toc25270662"/>
      <w:bookmarkStart w:id="215" w:name="_Toc34310317"/>
      <w:bookmarkStart w:id="216" w:name="_Toc36464839"/>
      <w:bookmarkStart w:id="217" w:name="_Toc51944571"/>
      <w:bookmarkStart w:id="218" w:name="_Toc106617645"/>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Heading4"/>
      </w:pPr>
      <w:bookmarkStart w:id="219" w:name="_Toc25270663"/>
      <w:bookmarkStart w:id="220" w:name="_Toc34310318"/>
      <w:bookmarkStart w:id="221" w:name="_Toc36464840"/>
      <w:bookmarkStart w:id="222" w:name="_Toc51944572"/>
      <w:bookmarkStart w:id="223" w:name="_Toc106617646"/>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Heading5"/>
        <w:rPr>
          <w:lang w:eastAsia="zh-CN"/>
        </w:rPr>
      </w:pPr>
      <w:bookmarkStart w:id="224" w:name="_Toc25270664"/>
      <w:bookmarkStart w:id="225" w:name="_Toc34310319"/>
      <w:bookmarkStart w:id="226" w:name="_Toc36464841"/>
      <w:bookmarkStart w:id="227" w:name="_Toc51944573"/>
      <w:bookmarkStart w:id="228" w:name="_Toc106617647"/>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Heading5"/>
      </w:pPr>
      <w:bookmarkStart w:id="229" w:name="_Toc25270665"/>
      <w:bookmarkStart w:id="230" w:name="_Toc34310320"/>
      <w:bookmarkStart w:id="231" w:name="_Toc36464842"/>
      <w:bookmarkStart w:id="232" w:name="_Toc51944574"/>
      <w:bookmarkStart w:id="233" w:name="_Toc106617648"/>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Heading4"/>
      </w:pPr>
      <w:bookmarkStart w:id="234" w:name="_Toc25270666"/>
      <w:bookmarkStart w:id="235" w:name="_Toc34310321"/>
      <w:bookmarkStart w:id="236" w:name="_Toc36464843"/>
      <w:bookmarkStart w:id="237" w:name="_Toc51944575"/>
      <w:bookmarkStart w:id="238" w:name="_Toc106617649"/>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Heading5"/>
        <w:rPr>
          <w:lang w:eastAsia="zh-CN"/>
        </w:rPr>
      </w:pPr>
      <w:bookmarkStart w:id="239" w:name="_Toc25270667"/>
      <w:bookmarkStart w:id="240" w:name="_Toc34310322"/>
      <w:bookmarkStart w:id="241" w:name="_Toc36464844"/>
      <w:bookmarkStart w:id="242" w:name="_Toc51944576"/>
      <w:bookmarkStart w:id="243" w:name="_Toc106617650"/>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Heading3"/>
      </w:pPr>
      <w:bookmarkStart w:id="244" w:name="_Toc25270668"/>
      <w:bookmarkStart w:id="245" w:name="_Toc34310323"/>
      <w:bookmarkStart w:id="246" w:name="_Toc36464845"/>
      <w:bookmarkStart w:id="247" w:name="_Toc51944577"/>
      <w:bookmarkStart w:id="248" w:name="_Toc106617651"/>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Heading4"/>
      </w:pPr>
      <w:bookmarkStart w:id="249" w:name="_Toc25270669"/>
      <w:bookmarkStart w:id="250" w:name="_Toc34310324"/>
      <w:bookmarkStart w:id="251" w:name="_Toc36464846"/>
      <w:bookmarkStart w:id="252" w:name="_Toc51944578"/>
      <w:bookmarkStart w:id="253" w:name="_Toc106617652"/>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4.15pt;height:281.9pt" o:ole="">
            <v:imagedata r:id="rId28" o:title=""/>
          </v:shape>
          <o:OLEObject Type="Embed" ProgID="Visio.Drawing.11" ShapeID="_x0000_i1036" DrawAspect="Content" ObjectID="_1717230573"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Heading4"/>
      </w:pPr>
      <w:bookmarkStart w:id="254" w:name="_Toc25270670"/>
      <w:bookmarkStart w:id="255" w:name="_Toc34310325"/>
      <w:bookmarkStart w:id="256" w:name="_Toc36464847"/>
      <w:bookmarkStart w:id="257" w:name="_Toc51944579"/>
      <w:bookmarkStart w:id="258" w:name="_Toc106617653"/>
      <w:r w:rsidRPr="00544965">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Heading5"/>
      </w:pPr>
      <w:bookmarkStart w:id="259" w:name="_Toc25270671"/>
      <w:bookmarkStart w:id="260" w:name="_Toc34310326"/>
      <w:bookmarkStart w:id="261" w:name="_Toc36464848"/>
      <w:bookmarkStart w:id="262" w:name="_Toc51944580"/>
      <w:bookmarkStart w:id="263" w:name="_Toc106617654"/>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Heading5"/>
      </w:pPr>
      <w:bookmarkStart w:id="264" w:name="_Toc25270672"/>
      <w:bookmarkStart w:id="265" w:name="_Toc34310327"/>
      <w:bookmarkStart w:id="266" w:name="_Toc36464849"/>
      <w:bookmarkStart w:id="267" w:name="_Toc51944581"/>
      <w:bookmarkStart w:id="268" w:name="_Toc106617655"/>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Heading5"/>
      </w:pPr>
      <w:bookmarkStart w:id="269" w:name="_Toc25270673"/>
      <w:bookmarkStart w:id="270" w:name="_Toc34310328"/>
      <w:bookmarkStart w:id="271" w:name="_Toc36464850"/>
      <w:bookmarkStart w:id="272" w:name="_Toc51944582"/>
      <w:bookmarkStart w:id="273" w:name="_Toc106617656"/>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Heading5"/>
      </w:pPr>
      <w:bookmarkStart w:id="278" w:name="_Toc25270675"/>
      <w:bookmarkStart w:id="279" w:name="_Toc34310330"/>
      <w:bookmarkStart w:id="280" w:name="_Toc36464852"/>
      <w:bookmarkStart w:id="281" w:name="_Toc51944584"/>
      <w:bookmarkStart w:id="282" w:name="_Toc106617657"/>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Heading4"/>
        <w:rPr>
          <w:lang w:val="fr-FR"/>
        </w:rPr>
      </w:pPr>
      <w:bookmarkStart w:id="292" w:name="_Toc25270677"/>
      <w:bookmarkStart w:id="293" w:name="_Toc34310332"/>
      <w:bookmarkStart w:id="294" w:name="_Toc36464854"/>
      <w:bookmarkStart w:id="295" w:name="_Toc51944586"/>
      <w:bookmarkStart w:id="296" w:name="_Toc106617658"/>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Heading5"/>
      </w:pPr>
      <w:bookmarkStart w:id="297" w:name="_Toc25270678"/>
      <w:bookmarkStart w:id="298" w:name="_Toc34310333"/>
      <w:bookmarkStart w:id="299" w:name="_Toc36464855"/>
      <w:bookmarkStart w:id="300" w:name="_Toc51944587"/>
      <w:bookmarkStart w:id="301" w:name="_Toc106617659"/>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Heading5"/>
      </w:pPr>
      <w:bookmarkStart w:id="302" w:name="_Toc25270679"/>
      <w:bookmarkStart w:id="303" w:name="_Toc34310334"/>
      <w:bookmarkStart w:id="304" w:name="_Toc36464856"/>
      <w:bookmarkStart w:id="305" w:name="_Toc51944588"/>
      <w:bookmarkStart w:id="306" w:name="_Toc106617660"/>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Heading5"/>
      </w:pPr>
      <w:bookmarkStart w:id="307" w:name="_Toc25270680"/>
      <w:bookmarkStart w:id="308" w:name="_Toc34310335"/>
      <w:bookmarkStart w:id="309" w:name="_Toc36464857"/>
      <w:bookmarkStart w:id="310" w:name="_Toc51944589"/>
      <w:bookmarkStart w:id="311" w:name="_Toc106617661"/>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Heading4"/>
        <w:rPr>
          <w:lang w:val="en-US"/>
        </w:rPr>
      </w:pPr>
      <w:bookmarkStart w:id="319" w:name="_Toc25270682"/>
      <w:bookmarkStart w:id="320" w:name="_Toc34310338"/>
      <w:bookmarkStart w:id="321" w:name="_Toc36464860"/>
      <w:bookmarkStart w:id="322" w:name="_Toc51944592"/>
      <w:bookmarkStart w:id="323" w:name="_Toc106617662"/>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Heading5"/>
        <w:rPr>
          <w:lang w:val="en-US"/>
        </w:rPr>
      </w:pPr>
      <w:bookmarkStart w:id="324" w:name="_Toc25270683"/>
      <w:bookmarkStart w:id="325" w:name="_Toc34310339"/>
      <w:bookmarkStart w:id="326" w:name="_Toc36464861"/>
      <w:bookmarkStart w:id="327" w:name="_Toc51944593"/>
      <w:bookmarkStart w:id="328" w:name="_Toc106617663"/>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Heading5"/>
      </w:pPr>
      <w:bookmarkStart w:id="329" w:name="_Toc25270684"/>
      <w:bookmarkStart w:id="330" w:name="_Toc34310340"/>
      <w:bookmarkStart w:id="331" w:name="_Toc36464862"/>
      <w:bookmarkStart w:id="332" w:name="_Toc51944594"/>
      <w:bookmarkStart w:id="333" w:name="_Toc106617664"/>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Heading5"/>
      </w:pPr>
      <w:bookmarkStart w:id="334" w:name="_Toc25270685"/>
      <w:bookmarkStart w:id="335" w:name="_Toc34310341"/>
      <w:bookmarkStart w:id="336" w:name="_Toc36464863"/>
      <w:bookmarkStart w:id="337" w:name="_Toc51944595"/>
      <w:bookmarkStart w:id="338" w:name="_Toc106617665"/>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Heading4"/>
      </w:pPr>
      <w:bookmarkStart w:id="346" w:name="_Toc25270687"/>
      <w:bookmarkStart w:id="347" w:name="_Toc34310344"/>
      <w:bookmarkStart w:id="348" w:name="_Toc36464866"/>
      <w:bookmarkStart w:id="349" w:name="_Toc51944598"/>
      <w:bookmarkStart w:id="350" w:name="_Toc106617666"/>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Heading5"/>
      </w:pPr>
      <w:bookmarkStart w:id="351" w:name="_Toc25270688"/>
      <w:bookmarkStart w:id="352" w:name="_Toc34310345"/>
      <w:bookmarkStart w:id="353" w:name="_Toc36464867"/>
      <w:bookmarkStart w:id="354" w:name="_Toc51944599"/>
      <w:bookmarkStart w:id="355" w:name="_Toc106617667"/>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Heading5"/>
      </w:pPr>
      <w:bookmarkStart w:id="356" w:name="_Toc25270689"/>
      <w:bookmarkStart w:id="357" w:name="_Toc34310346"/>
      <w:bookmarkStart w:id="358" w:name="_Toc36464868"/>
      <w:bookmarkStart w:id="359" w:name="_Toc51944600"/>
      <w:bookmarkStart w:id="360" w:name="_Toc106617668"/>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Heading5"/>
      </w:pPr>
      <w:bookmarkStart w:id="361" w:name="_Toc25270690"/>
      <w:bookmarkStart w:id="362" w:name="_Toc34310347"/>
      <w:bookmarkStart w:id="363" w:name="_Toc36464869"/>
      <w:bookmarkStart w:id="364" w:name="_Toc51944601"/>
      <w:bookmarkStart w:id="365" w:name="_Toc106617669"/>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Heading3"/>
      </w:pPr>
      <w:bookmarkStart w:id="370" w:name="_Toc25270692"/>
      <w:bookmarkStart w:id="371" w:name="_Toc34310349"/>
      <w:bookmarkStart w:id="372" w:name="_Toc36464871"/>
      <w:bookmarkStart w:id="373" w:name="_Toc51944603"/>
      <w:bookmarkStart w:id="374" w:name="_Toc106617670"/>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Heading4"/>
      </w:pPr>
      <w:bookmarkStart w:id="375" w:name="_Toc25270693"/>
      <w:bookmarkStart w:id="376" w:name="_Toc34310350"/>
      <w:bookmarkStart w:id="377" w:name="_Toc36464872"/>
      <w:bookmarkStart w:id="378" w:name="_Toc51944604"/>
      <w:bookmarkStart w:id="379" w:name="_Toc106617671"/>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Heading3"/>
      </w:pPr>
      <w:bookmarkStart w:id="380" w:name="_Toc25270694"/>
      <w:bookmarkStart w:id="381" w:name="_Toc34310351"/>
      <w:bookmarkStart w:id="382" w:name="_Toc36464873"/>
      <w:bookmarkStart w:id="383" w:name="_Toc51944605"/>
      <w:bookmarkStart w:id="384" w:name="_Toc106617672"/>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Heading4"/>
      </w:pPr>
      <w:bookmarkStart w:id="385" w:name="_Toc25270695"/>
      <w:bookmarkStart w:id="386" w:name="_Toc34310352"/>
      <w:bookmarkStart w:id="387" w:name="_Toc36464874"/>
      <w:bookmarkStart w:id="388" w:name="_Toc51944606"/>
      <w:bookmarkStart w:id="389" w:name="_Toc106617673"/>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Heading3"/>
      </w:pPr>
      <w:bookmarkStart w:id="390" w:name="_Toc25270696"/>
      <w:bookmarkStart w:id="391" w:name="_Toc34310353"/>
      <w:bookmarkStart w:id="392" w:name="_Toc36464875"/>
      <w:bookmarkStart w:id="393" w:name="_Toc51944607"/>
      <w:bookmarkStart w:id="394" w:name="_Toc106617674"/>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Heading4"/>
      </w:pPr>
      <w:bookmarkStart w:id="395" w:name="_Toc25270697"/>
      <w:bookmarkStart w:id="396" w:name="_Toc34310354"/>
      <w:bookmarkStart w:id="397" w:name="_Toc36464876"/>
      <w:bookmarkStart w:id="398" w:name="_Toc51944608"/>
      <w:bookmarkStart w:id="399" w:name="_Toc106617675"/>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Heading4"/>
        <w:rPr>
          <w:lang w:val="en-US"/>
        </w:rPr>
      </w:pPr>
      <w:bookmarkStart w:id="400" w:name="_Toc25270698"/>
      <w:bookmarkStart w:id="401" w:name="_Toc34310355"/>
      <w:bookmarkStart w:id="402" w:name="_Toc36464877"/>
      <w:bookmarkStart w:id="403" w:name="_Toc51944609"/>
      <w:bookmarkStart w:id="404" w:name="_Toc106617676"/>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Heading5"/>
      </w:pPr>
      <w:bookmarkStart w:id="405" w:name="_Toc25270699"/>
      <w:bookmarkStart w:id="406" w:name="_Toc34310356"/>
      <w:bookmarkStart w:id="407" w:name="_Toc36464878"/>
      <w:bookmarkStart w:id="408" w:name="_Toc51944610"/>
      <w:bookmarkStart w:id="409" w:name="_Toc106617677"/>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Heading5"/>
      </w:pPr>
      <w:bookmarkStart w:id="410" w:name="_Toc25270700"/>
      <w:bookmarkStart w:id="411" w:name="_Toc34310357"/>
      <w:bookmarkStart w:id="412" w:name="_Toc36464879"/>
      <w:bookmarkStart w:id="413" w:name="_Toc51944611"/>
      <w:bookmarkStart w:id="414" w:name="_Toc106617678"/>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Heading5"/>
      </w:pPr>
      <w:bookmarkStart w:id="415" w:name="_Toc25270701"/>
      <w:bookmarkStart w:id="416" w:name="_Toc34310358"/>
      <w:bookmarkStart w:id="417" w:name="_Toc36464880"/>
      <w:bookmarkStart w:id="418" w:name="_Toc51944612"/>
      <w:bookmarkStart w:id="419" w:name="_Toc106617679"/>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Heading5"/>
        <w:rPr>
          <w:lang w:val="en-US"/>
        </w:rPr>
      </w:pPr>
      <w:bookmarkStart w:id="420" w:name="_Toc25270702"/>
      <w:bookmarkStart w:id="421" w:name="_Toc34310359"/>
      <w:bookmarkStart w:id="422" w:name="_Toc36464881"/>
      <w:bookmarkStart w:id="423" w:name="_Toc51944613"/>
      <w:bookmarkStart w:id="424" w:name="_Toc106617680"/>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Heading5"/>
        <w:rPr>
          <w:lang w:val="en-US"/>
        </w:rPr>
      </w:pPr>
      <w:bookmarkStart w:id="425" w:name="_Toc25270703"/>
      <w:bookmarkStart w:id="426" w:name="_Toc34310360"/>
      <w:bookmarkStart w:id="427" w:name="_Toc36464882"/>
      <w:bookmarkStart w:id="428" w:name="_Toc51944614"/>
      <w:bookmarkStart w:id="429" w:name="_Toc106617681"/>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Heading5"/>
      </w:pPr>
      <w:bookmarkStart w:id="430" w:name="_Toc25270704"/>
      <w:bookmarkStart w:id="431" w:name="_Toc34310361"/>
      <w:bookmarkStart w:id="432" w:name="_Toc36464883"/>
      <w:bookmarkStart w:id="433" w:name="_Toc51944615"/>
      <w:bookmarkStart w:id="434" w:name="_Toc106617682"/>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Heading5"/>
      </w:pPr>
      <w:bookmarkStart w:id="435" w:name="_Toc25270705"/>
      <w:bookmarkStart w:id="436" w:name="_Toc34310362"/>
      <w:bookmarkStart w:id="437" w:name="_Toc36464884"/>
      <w:bookmarkStart w:id="438" w:name="_Toc51944616"/>
      <w:bookmarkStart w:id="439" w:name="_Toc106617683"/>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Heading5"/>
      </w:pPr>
      <w:bookmarkStart w:id="440" w:name="_Toc25270706"/>
      <w:bookmarkStart w:id="441" w:name="_Toc34310363"/>
      <w:bookmarkStart w:id="442" w:name="_Toc36464885"/>
      <w:bookmarkStart w:id="443" w:name="_Toc51944617"/>
      <w:bookmarkStart w:id="444" w:name="_Toc106617684"/>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Heading5"/>
      </w:pPr>
      <w:bookmarkStart w:id="445" w:name="_Toc25270707"/>
      <w:bookmarkStart w:id="446" w:name="_Toc34310364"/>
      <w:bookmarkStart w:id="447" w:name="_Toc36464886"/>
      <w:bookmarkStart w:id="448" w:name="_Toc51944618"/>
      <w:bookmarkStart w:id="449"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Heading5"/>
      </w:pPr>
      <w:bookmarkStart w:id="450" w:name="_Toc25270708"/>
      <w:bookmarkStart w:id="451" w:name="_Toc34310365"/>
      <w:bookmarkStart w:id="452" w:name="_Toc36464887"/>
      <w:bookmarkStart w:id="453" w:name="_Toc51944619"/>
      <w:bookmarkStart w:id="454" w:name="_Toc106617686"/>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Heading4"/>
        <w:rPr>
          <w:lang w:val="en-US"/>
        </w:rPr>
      </w:pPr>
      <w:bookmarkStart w:id="455" w:name="_Toc25270709"/>
      <w:bookmarkStart w:id="456" w:name="_Toc34310366"/>
      <w:bookmarkStart w:id="457" w:name="_Toc36464888"/>
      <w:bookmarkStart w:id="458" w:name="_Toc51944620"/>
      <w:bookmarkStart w:id="459" w:name="_Toc106617687"/>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Heading5"/>
      </w:pPr>
      <w:bookmarkStart w:id="460" w:name="_Toc25270710"/>
      <w:bookmarkStart w:id="461" w:name="_Toc34310367"/>
      <w:bookmarkStart w:id="462" w:name="_Toc36464889"/>
      <w:bookmarkStart w:id="463" w:name="_Toc51944621"/>
      <w:bookmarkStart w:id="464" w:name="_Toc106617688"/>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Heading5"/>
      </w:pPr>
      <w:bookmarkStart w:id="465" w:name="_Toc25270711"/>
      <w:bookmarkStart w:id="466" w:name="_Toc34310368"/>
      <w:bookmarkStart w:id="467" w:name="_Toc36464890"/>
      <w:bookmarkStart w:id="468" w:name="_Toc51944622"/>
      <w:bookmarkStart w:id="469" w:name="_Toc106617689"/>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Heading5"/>
      </w:pPr>
      <w:bookmarkStart w:id="470" w:name="_Toc25270712"/>
      <w:bookmarkStart w:id="471" w:name="_Toc34310369"/>
      <w:bookmarkStart w:id="472" w:name="_Toc36464891"/>
      <w:bookmarkStart w:id="473" w:name="_Toc51944623"/>
      <w:bookmarkStart w:id="474" w:name="_Toc106617690"/>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Heading5"/>
      </w:pPr>
      <w:bookmarkStart w:id="475" w:name="_Toc25270713"/>
      <w:bookmarkStart w:id="476" w:name="_Toc34310370"/>
      <w:bookmarkStart w:id="477" w:name="_Toc36464892"/>
      <w:bookmarkStart w:id="478" w:name="_Toc51944624"/>
      <w:bookmarkStart w:id="479" w:name="_Toc106617691"/>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Heading5"/>
      </w:pPr>
      <w:bookmarkStart w:id="480" w:name="_Toc25270714"/>
      <w:bookmarkStart w:id="481" w:name="_Toc34310371"/>
      <w:bookmarkStart w:id="482" w:name="_Toc36464893"/>
      <w:bookmarkStart w:id="483" w:name="_Toc51944625"/>
      <w:bookmarkStart w:id="484" w:name="_Toc106617692"/>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Heading4"/>
      </w:pPr>
      <w:bookmarkStart w:id="497" w:name="_Toc25270718"/>
      <w:bookmarkStart w:id="498" w:name="_Toc34310375"/>
      <w:bookmarkStart w:id="499" w:name="_Toc36464897"/>
      <w:bookmarkStart w:id="500" w:name="_Toc51944629"/>
      <w:bookmarkStart w:id="501" w:name="_Toc106617693"/>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Heading5"/>
      </w:pPr>
      <w:bookmarkStart w:id="502" w:name="_Toc25270719"/>
      <w:bookmarkStart w:id="503" w:name="_Toc34310376"/>
      <w:bookmarkStart w:id="504" w:name="_Toc36464898"/>
      <w:bookmarkStart w:id="505" w:name="_Toc51944630"/>
      <w:bookmarkStart w:id="506" w:name="_Toc106617694"/>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Heading3"/>
      </w:pPr>
      <w:bookmarkStart w:id="507" w:name="_Toc25270720"/>
      <w:bookmarkStart w:id="508" w:name="_Toc34310377"/>
      <w:bookmarkStart w:id="509" w:name="_Toc36464899"/>
      <w:bookmarkStart w:id="510" w:name="_Toc51944631"/>
      <w:bookmarkStart w:id="511" w:name="_Toc106617695"/>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Heading4"/>
      </w:pPr>
      <w:bookmarkStart w:id="512" w:name="_Toc25270721"/>
      <w:bookmarkStart w:id="513" w:name="_Toc34310378"/>
      <w:bookmarkStart w:id="514" w:name="_Toc36464900"/>
      <w:bookmarkStart w:id="515" w:name="_Toc51944632"/>
      <w:bookmarkStart w:id="516" w:name="_Toc106617696"/>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Heading4"/>
      </w:pPr>
      <w:bookmarkStart w:id="517" w:name="_Toc25270722"/>
      <w:bookmarkStart w:id="518" w:name="_Toc34310379"/>
      <w:bookmarkStart w:id="519" w:name="_Toc36464901"/>
      <w:bookmarkStart w:id="520" w:name="_Toc51944633"/>
      <w:bookmarkStart w:id="521" w:name="_Toc106617697"/>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Heading4"/>
      </w:pPr>
      <w:bookmarkStart w:id="522" w:name="_Toc25270723"/>
      <w:bookmarkStart w:id="523" w:name="_Toc34310380"/>
      <w:bookmarkStart w:id="524" w:name="_Toc36464902"/>
      <w:bookmarkStart w:id="525" w:name="_Toc51944634"/>
      <w:bookmarkStart w:id="526" w:name="_Toc106617698"/>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Heading3"/>
        <w:rPr>
          <w:lang w:val="en-US"/>
        </w:rPr>
      </w:pPr>
      <w:bookmarkStart w:id="528" w:name="_Toc25270724"/>
      <w:bookmarkStart w:id="529" w:name="_Toc34310381"/>
      <w:bookmarkStart w:id="530" w:name="_Toc36464903"/>
      <w:bookmarkStart w:id="531" w:name="_Toc51944635"/>
      <w:bookmarkStart w:id="532" w:name="_Toc106617699"/>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Heading3"/>
        <w:rPr>
          <w:lang w:eastAsia="zh-CN"/>
        </w:rPr>
      </w:pPr>
      <w:bookmarkStart w:id="533" w:name="_Toc11342351"/>
      <w:bookmarkStart w:id="534" w:name="_Toc36460757"/>
      <w:bookmarkStart w:id="535" w:name="_Toc45029965"/>
      <w:bookmarkStart w:id="536" w:name="_Toc57026388"/>
      <w:bookmarkStart w:id="537" w:name="_Toc106617700"/>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Heading3"/>
        <w:rPr>
          <w:lang w:val="en-US"/>
        </w:rPr>
      </w:pPr>
      <w:bookmarkStart w:id="538" w:name="_Toc25074008"/>
      <w:bookmarkStart w:id="539" w:name="_Toc34063200"/>
      <w:bookmarkStart w:id="540" w:name="_Toc43120185"/>
      <w:bookmarkStart w:id="541" w:name="_Toc49768242"/>
      <w:bookmarkStart w:id="542" w:name="_Toc51867092"/>
      <w:bookmarkStart w:id="543" w:name="_Toc106617701"/>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Heading2"/>
      </w:pPr>
      <w:r w:rsidRPr="00544965">
        <w:rPr>
          <w:lang w:val="en-US"/>
        </w:rPr>
        <w:br w:type="page"/>
      </w:r>
      <w:bookmarkStart w:id="544" w:name="_Toc25270725"/>
      <w:bookmarkStart w:id="545" w:name="_Toc34310382"/>
      <w:bookmarkStart w:id="546" w:name="_Toc36464904"/>
      <w:bookmarkStart w:id="547" w:name="_Toc51944636"/>
      <w:bookmarkStart w:id="548" w:name="_Toc106617702"/>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Heading3"/>
      </w:pPr>
      <w:bookmarkStart w:id="549" w:name="_Toc25270726"/>
      <w:bookmarkStart w:id="550" w:name="_Toc34310383"/>
      <w:bookmarkStart w:id="551" w:name="_Toc36464905"/>
      <w:bookmarkStart w:id="552" w:name="_Toc51944637"/>
      <w:bookmarkStart w:id="553" w:name="_Toc106617703"/>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Heading3"/>
      </w:pPr>
      <w:bookmarkStart w:id="554" w:name="_Toc25270727"/>
      <w:bookmarkStart w:id="555" w:name="_Toc34310384"/>
      <w:bookmarkStart w:id="556" w:name="_Toc36464906"/>
      <w:bookmarkStart w:id="557" w:name="_Toc51944638"/>
      <w:bookmarkStart w:id="558" w:name="_Toc106617704"/>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Heading4"/>
      </w:pPr>
      <w:bookmarkStart w:id="559" w:name="_Toc25270728"/>
      <w:bookmarkStart w:id="560" w:name="_Toc34310385"/>
      <w:bookmarkStart w:id="561" w:name="_Toc36464907"/>
      <w:bookmarkStart w:id="562" w:name="_Toc51944639"/>
      <w:bookmarkStart w:id="563" w:name="_Toc106617705"/>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Heading4"/>
      </w:pPr>
      <w:bookmarkStart w:id="564" w:name="_Toc25270729"/>
      <w:bookmarkStart w:id="565" w:name="_Toc34310386"/>
      <w:bookmarkStart w:id="566" w:name="_Toc36464908"/>
      <w:bookmarkStart w:id="567" w:name="_Toc51944640"/>
      <w:bookmarkStart w:id="568" w:name="_Toc106617706"/>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Heading5"/>
        <w:rPr>
          <w:lang w:eastAsia="zh-CN"/>
        </w:rPr>
      </w:pPr>
      <w:bookmarkStart w:id="569" w:name="_Toc25270730"/>
      <w:bookmarkStart w:id="570" w:name="_Toc34310387"/>
      <w:bookmarkStart w:id="571" w:name="_Toc36464909"/>
      <w:bookmarkStart w:id="572" w:name="_Toc51944641"/>
      <w:bookmarkStart w:id="573" w:name="_Toc106617707"/>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Heading5"/>
      </w:pPr>
      <w:bookmarkStart w:id="574" w:name="_Toc25270731"/>
      <w:bookmarkStart w:id="575" w:name="_Toc34310388"/>
      <w:bookmarkStart w:id="576" w:name="_Toc36464910"/>
      <w:bookmarkStart w:id="577" w:name="_Toc51944642"/>
      <w:bookmarkStart w:id="578" w:name="_Toc106617708"/>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Heading4"/>
      </w:pPr>
      <w:bookmarkStart w:id="579" w:name="_Toc25270732"/>
      <w:bookmarkStart w:id="580" w:name="_Toc34310389"/>
      <w:bookmarkStart w:id="581" w:name="_Toc36464911"/>
      <w:bookmarkStart w:id="582" w:name="_Toc51944643"/>
      <w:bookmarkStart w:id="583" w:name="_Toc106617709"/>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Heading5"/>
        <w:rPr>
          <w:lang w:eastAsia="zh-CN"/>
        </w:rPr>
      </w:pPr>
      <w:bookmarkStart w:id="584" w:name="_Toc25270733"/>
      <w:bookmarkStart w:id="585" w:name="_Toc34310390"/>
      <w:bookmarkStart w:id="586" w:name="_Toc36464912"/>
      <w:bookmarkStart w:id="587" w:name="_Toc51944644"/>
      <w:bookmarkStart w:id="588" w:name="_Toc106617710"/>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Heading3"/>
      </w:pPr>
      <w:bookmarkStart w:id="589" w:name="_Toc25270734"/>
      <w:bookmarkStart w:id="590" w:name="_Toc34310391"/>
      <w:bookmarkStart w:id="591" w:name="_Toc36464913"/>
      <w:bookmarkStart w:id="592" w:name="_Toc51944645"/>
      <w:bookmarkStart w:id="593" w:name="_Toc106617711"/>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Heading4"/>
      </w:pPr>
      <w:bookmarkStart w:id="594" w:name="_Toc25270735"/>
      <w:bookmarkStart w:id="595" w:name="_Toc34310392"/>
      <w:bookmarkStart w:id="596" w:name="_Toc36464914"/>
      <w:bookmarkStart w:id="597" w:name="_Toc51944646"/>
      <w:bookmarkStart w:id="598" w:name="_Toc106617712"/>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7pt;height:188.85pt" o:ole="">
            <v:imagedata r:id="rId30" o:title=""/>
          </v:shape>
          <o:OLEObject Type="Embed" ProgID="Visio.Drawing.11" ShapeID="_x0000_i1037" DrawAspect="Content" ObjectID="_1717230574"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Heading4"/>
        <w:rPr>
          <w:lang w:val="en-US"/>
        </w:rPr>
      </w:pPr>
      <w:bookmarkStart w:id="599" w:name="_Toc25270736"/>
      <w:bookmarkStart w:id="600" w:name="_Toc34310393"/>
      <w:bookmarkStart w:id="601" w:name="_Toc36464915"/>
      <w:bookmarkStart w:id="602" w:name="_Toc51944647"/>
      <w:bookmarkStart w:id="603" w:name="_Toc106617713"/>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Heading5"/>
        <w:rPr>
          <w:lang w:val="en-US"/>
        </w:rPr>
      </w:pPr>
      <w:bookmarkStart w:id="604" w:name="_Toc25270737"/>
      <w:bookmarkStart w:id="605" w:name="_Toc34310394"/>
      <w:bookmarkStart w:id="606" w:name="_Toc36464916"/>
      <w:bookmarkStart w:id="607" w:name="_Toc51944648"/>
      <w:bookmarkStart w:id="608" w:name="_Toc106617714"/>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Heading5"/>
      </w:pPr>
      <w:bookmarkStart w:id="609" w:name="_Toc25270738"/>
      <w:bookmarkStart w:id="610" w:name="_Toc34310395"/>
      <w:bookmarkStart w:id="611" w:name="_Toc36464917"/>
      <w:bookmarkStart w:id="612" w:name="_Toc51944649"/>
      <w:bookmarkStart w:id="613" w:name="_Toc106617715"/>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Heading5"/>
      </w:pPr>
      <w:bookmarkStart w:id="614" w:name="_Toc25270739"/>
      <w:bookmarkStart w:id="615" w:name="_Toc34310396"/>
      <w:bookmarkStart w:id="616" w:name="_Toc36464918"/>
      <w:bookmarkStart w:id="617" w:name="_Toc51944650"/>
      <w:bookmarkStart w:id="618" w:name="_Toc106617716"/>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Heading5"/>
      </w:pPr>
      <w:bookmarkStart w:id="619" w:name="_Toc25270740"/>
      <w:bookmarkStart w:id="620" w:name="_Toc34310397"/>
      <w:bookmarkStart w:id="621" w:name="_Toc36464919"/>
      <w:bookmarkStart w:id="622" w:name="_Toc51944651"/>
      <w:bookmarkStart w:id="623" w:name="_Toc106617717"/>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Heading7"/>
      </w:pPr>
      <w:bookmarkStart w:id="632" w:name="_Toc25270743"/>
      <w:bookmarkStart w:id="633" w:name="_Toc34310400"/>
      <w:bookmarkStart w:id="634" w:name="_Toc36464922"/>
      <w:bookmarkStart w:id="635" w:name="_Toc51944654"/>
      <w:bookmarkStart w:id="636" w:name="_Toc106617718"/>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Heading7"/>
      </w:pPr>
      <w:bookmarkStart w:id="637" w:name="_Toc25270744"/>
      <w:bookmarkStart w:id="638" w:name="_Toc34310401"/>
      <w:bookmarkStart w:id="639" w:name="_Toc36464923"/>
      <w:bookmarkStart w:id="640" w:name="_Toc51944655"/>
      <w:bookmarkStart w:id="641" w:name="_Toc106617719"/>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Heading3"/>
      </w:pPr>
      <w:bookmarkStart w:id="642" w:name="_Toc25270745"/>
      <w:bookmarkStart w:id="643" w:name="_Toc34310402"/>
      <w:bookmarkStart w:id="644" w:name="_Toc36464924"/>
      <w:bookmarkStart w:id="645" w:name="_Toc51944656"/>
      <w:bookmarkStart w:id="646" w:name="_Toc106617720"/>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Heading4"/>
      </w:pPr>
      <w:bookmarkStart w:id="647" w:name="_Toc25270746"/>
      <w:bookmarkStart w:id="648" w:name="_Toc34310403"/>
      <w:bookmarkStart w:id="649" w:name="_Toc36464925"/>
      <w:bookmarkStart w:id="650" w:name="_Toc51944657"/>
      <w:bookmarkStart w:id="651" w:name="_Toc106617721"/>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Heading3"/>
      </w:pPr>
      <w:bookmarkStart w:id="652" w:name="_Toc25270747"/>
      <w:bookmarkStart w:id="653" w:name="_Toc34310404"/>
      <w:bookmarkStart w:id="654" w:name="_Toc36464926"/>
      <w:bookmarkStart w:id="655" w:name="_Toc51944658"/>
      <w:bookmarkStart w:id="656" w:name="_Toc106617722"/>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Heading4"/>
      </w:pPr>
      <w:bookmarkStart w:id="657" w:name="_Toc25270748"/>
      <w:bookmarkStart w:id="658" w:name="_Toc34310405"/>
      <w:bookmarkStart w:id="659" w:name="_Toc36464927"/>
      <w:bookmarkStart w:id="660" w:name="_Toc51944659"/>
      <w:bookmarkStart w:id="661" w:name="_Toc106617723"/>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Heading3"/>
      </w:pPr>
      <w:bookmarkStart w:id="662" w:name="_Toc25270749"/>
      <w:bookmarkStart w:id="663" w:name="_Toc34310406"/>
      <w:bookmarkStart w:id="664" w:name="_Toc36464928"/>
      <w:bookmarkStart w:id="665" w:name="_Toc51944660"/>
      <w:bookmarkStart w:id="666" w:name="_Toc106617724"/>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Heading4"/>
      </w:pPr>
      <w:bookmarkStart w:id="667" w:name="_Toc25270750"/>
      <w:bookmarkStart w:id="668" w:name="_Toc34310407"/>
      <w:bookmarkStart w:id="669" w:name="_Toc36464929"/>
      <w:bookmarkStart w:id="670" w:name="_Toc51944661"/>
      <w:bookmarkStart w:id="671" w:name="_Toc106617725"/>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Heading4"/>
        <w:rPr>
          <w:lang w:val="en-US"/>
        </w:rPr>
      </w:pPr>
      <w:bookmarkStart w:id="672" w:name="_Toc25270751"/>
      <w:bookmarkStart w:id="673" w:name="_Toc34310408"/>
      <w:bookmarkStart w:id="674" w:name="_Toc36464930"/>
      <w:bookmarkStart w:id="675" w:name="_Toc51944662"/>
      <w:bookmarkStart w:id="676" w:name="_Toc106617726"/>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Heading5"/>
      </w:pPr>
      <w:bookmarkStart w:id="677" w:name="_Toc25270752"/>
      <w:bookmarkStart w:id="678" w:name="_Toc34310409"/>
      <w:bookmarkStart w:id="679" w:name="_Toc36464931"/>
      <w:bookmarkStart w:id="680" w:name="_Toc51944663"/>
      <w:bookmarkStart w:id="681" w:name="_Toc106617727"/>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Heading5"/>
      </w:pPr>
      <w:bookmarkStart w:id="682" w:name="_Toc25270753"/>
      <w:bookmarkStart w:id="683" w:name="_Toc34310410"/>
      <w:bookmarkStart w:id="684" w:name="_Toc36464932"/>
      <w:bookmarkStart w:id="685" w:name="_Toc51944664"/>
      <w:bookmarkStart w:id="686" w:name="_Toc106617728"/>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Heading5"/>
      </w:pPr>
      <w:bookmarkStart w:id="687" w:name="_Toc25270754"/>
      <w:bookmarkStart w:id="688" w:name="_Toc34310411"/>
      <w:bookmarkStart w:id="689" w:name="_Toc36464933"/>
      <w:bookmarkStart w:id="690" w:name="_Toc51944665"/>
      <w:bookmarkStart w:id="691" w:name="_Toc106617729"/>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Heading5"/>
        <w:rPr>
          <w:lang w:val="en-US"/>
        </w:rPr>
      </w:pPr>
      <w:bookmarkStart w:id="692" w:name="_Toc25270755"/>
      <w:bookmarkStart w:id="693" w:name="_Toc34310412"/>
      <w:bookmarkStart w:id="694" w:name="_Toc36464934"/>
      <w:bookmarkStart w:id="695" w:name="_Toc51944666"/>
      <w:bookmarkStart w:id="696" w:name="_Toc106617730"/>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77777777"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Heading5"/>
      </w:pPr>
      <w:bookmarkStart w:id="697" w:name="_Toc25270756"/>
      <w:bookmarkStart w:id="698" w:name="_Toc34310413"/>
      <w:bookmarkStart w:id="699" w:name="_Toc36464935"/>
      <w:bookmarkStart w:id="700" w:name="_Toc51944667"/>
      <w:bookmarkStart w:id="701" w:name="_Toc106617731"/>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Heading4"/>
        <w:rPr>
          <w:lang w:val="en-US"/>
        </w:rPr>
      </w:pPr>
      <w:bookmarkStart w:id="702" w:name="_Toc25270757"/>
      <w:bookmarkStart w:id="703" w:name="_Toc34310414"/>
      <w:bookmarkStart w:id="704" w:name="_Toc36464936"/>
      <w:bookmarkStart w:id="705" w:name="_Toc51944668"/>
      <w:bookmarkStart w:id="706" w:name="_Toc106617732"/>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Heading5"/>
      </w:pPr>
      <w:bookmarkStart w:id="707" w:name="_Toc25270758"/>
      <w:bookmarkStart w:id="708" w:name="_Toc34310415"/>
      <w:bookmarkStart w:id="709" w:name="_Toc36464937"/>
      <w:bookmarkStart w:id="710" w:name="_Toc51944669"/>
      <w:bookmarkStart w:id="711" w:name="_Toc106617733"/>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Heading5"/>
      </w:pPr>
      <w:bookmarkStart w:id="712" w:name="_Toc25270759"/>
      <w:bookmarkStart w:id="713" w:name="_Toc34310416"/>
      <w:bookmarkStart w:id="714" w:name="_Toc36464938"/>
      <w:bookmarkStart w:id="715" w:name="_Toc51944670"/>
      <w:bookmarkStart w:id="716" w:name="_Toc106617734"/>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Heading5"/>
      </w:pPr>
      <w:bookmarkStart w:id="717" w:name="_Toc25270760"/>
      <w:bookmarkStart w:id="718" w:name="_Toc34310417"/>
      <w:bookmarkStart w:id="719" w:name="_Toc36464939"/>
      <w:bookmarkStart w:id="720" w:name="_Toc51944671"/>
      <w:bookmarkStart w:id="721" w:name="_Toc106617735"/>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0668BDA0"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Heading3"/>
      </w:pPr>
      <w:bookmarkStart w:id="722" w:name="_Toc25270761"/>
      <w:bookmarkStart w:id="723" w:name="_Toc34310418"/>
      <w:bookmarkStart w:id="724" w:name="_Toc36464940"/>
      <w:bookmarkStart w:id="725" w:name="_Toc51944672"/>
      <w:bookmarkStart w:id="726" w:name="_Toc106617736"/>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Heading4"/>
      </w:pPr>
      <w:bookmarkStart w:id="727" w:name="_Toc25270762"/>
      <w:bookmarkStart w:id="728" w:name="_Toc34310419"/>
      <w:bookmarkStart w:id="729" w:name="_Toc36464941"/>
      <w:bookmarkStart w:id="730" w:name="_Toc51944673"/>
      <w:bookmarkStart w:id="731" w:name="_Toc106617737"/>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Heading4"/>
      </w:pPr>
      <w:bookmarkStart w:id="732" w:name="_Toc25270763"/>
      <w:bookmarkStart w:id="733" w:name="_Toc34310420"/>
      <w:bookmarkStart w:id="734" w:name="_Toc36464942"/>
      <w:bookmarkStart w:id="735" w:name="_Toc51944674"/>
      <w:bookmarkStart w:id="736" w:name="_Toc106617738"/>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Heading4"/>
      </w:pPr>
      <w:bookmarkStart w:id="737" w:name="_Toc25270764"/>
      <w:bookmarkStart w:id="738" w:name="_Toc34310421"/>
      <w:bookmarkStart w:id="739" w:name="_Toc36464943"/>
      <w:bookmarkStart w:id="740" w:name="_Toc51944675"/>
      <w:bookmarkStart w:id="741" w:name="_Toc106617739"/>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Heading3"/>
        <w:rPr>
          <w:lang w:val="en-US"/>
        </w:rPr>
      </w:pPr>
      <w:bookmarkStart w:id="742" w:name="_Toc25270765"/>
      <w:bookmarkStart w:id="743" w:name="_Toc34310422"/>
      <w:bookmarkStart w:id="744" w:name="_Toc36464944"/>
      <w:bookmarkStart w:id="745" w:name="_Toc51944676"/>
      <w:bookmarkStart w:id="746" w:name="_Toc106617740"/>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Heading3"/>
        <w:rPr>
          <w:lang w:eastAsia="zh-CN"/>
        </w:rPr>
      </w:pPr>
      <w:bookmarkStart w:id="747"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Heading3"/>
        <w:rPr>
          <w:lang w:val="en-US"/>
        </w:rPr>
      </w:pPr>
      <w:bookmarkStart w:id="748" w:name="_Toc106617742"/>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Heading2"/>
      </w:pPr>
      <w:bookmarkStart w:id="749" w:name="_Toc25270766"/>
      <w:bookmarkStart w:id="750" w:name="_Toc34310423"/>
      <w:bookmarkStart w:id="751" w:name="_Toc36464945"/>
      <w:bookmarkStart w:id="752" w:name="_Toc51944677"/>
      <w:bookmarkStart w:id="753"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Heading3"/>
      </w:pPr>
      <w:bookmarkStart w:id="754" w:name="_Toc25270767"/>
      <w:bookmarkStart w:id="755" w:name="_Toc34310424"/>
      <w:bookmarkStart w:id="756" w:name="_Toc36464946"/>
      <w:bookmarkStart w:id="757" w:name="_Toc51944678"/>
      <w:bookmarkStart w:id="758" w:name="_Toc106617744"/>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Heading3"/>
      </w:pPr>
      <w:bookmarkStart w:id="759" w:name="_Toc25270768"/>
      <w:bookmarkStart w:id="760" w:name="_Toc34310425"/>
      <w:bookmarkStart w:id="761" w:name="_Toc36464947"/>
      <w:bookmarkStart w:id="762" w:name="_Toc51944679"/>
      <w:bookmarkStart w:id="763" w:name="_Toc106617745"/>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Heading4"/>
      </w:pPr>
      <w:bookmarkStart w:id="764" w:name="_Toc25270769"/>
      <w:bookmarkStart w:id="765" w:name="_Toc34310426"/>
      <w:bookmarkStart w:id="766" w:name="_Toc36464948"/>
      <w:bookmarkStart w:id="767" w:name="_Toc51944680"/>
      <w:bookmarkStart w:id="768" w:name="_Toc106617746"/>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Heading4"/>
      </w:pPr>
      <w:bookmarkStart w:id="769" w:name="_Toc25270770"/>
      <w:bookmarkStart w:id="770" w:name="_Toc34310427"/>
      <w:bookmarkStart w:id="771" w:name="_Toc36464949"/>
      <w:bookmarkStart w:id="772" w:name="_Toc51944681"/>
      <w:bookmarkStart w:id="773" w:name="_Toc106617747"/>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Heading5"/>
        <w:rPr>
          <w:lang w:eastAsia="zh-CN"/>
        </w:rPr>
      </w:pPr>
      <w:bookmarkStart w:id="774" w:name="_Toc25270771"/>
      <w:bookmarkStart w:id="775" w:name="_Toc34310428"/>
      <w:bookmarkStart w:id="776" w:name="_Toc36464950"/>
      <w:bookmarkStart w:id="777" w:name="_Toc51944682"/>
      <w:bookmarkStart w:id="778"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Heading5"/>
      </w:pPr>
      <w:bookmarkStart w:id="779" w:name="_Toc25270772"/>
      <w:bookmarkStart w:id="780" w:name="_Toc34310429"/>
      <w:bookmarkStart w:id="781" w:name="_Toc36464951"/>
      <w:bookmarkStart w:id="782" w:name="_Toc51944683"/>
      <w:bookmarkStart w:id="783" w:name="_Toc106617749"/>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Heading4"/>
      </w:pPr>
      <w:bookmarkStart w:id="784" w:name="_Toc25270773"/>
      <w:bookmarkStart w:id="785" w:name="_Toc34310430"/>
      <w:bookmarkStart w:id="786" w:name="_Toc36464952"/>
      <w:bookmarkStart w:id="787" w:name="_Toc51944684"/>
      <w:bookmarkStart w:id="788" w:name="_Toc106617750"/>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Heading5"/>
        <w:rPr>
          <w:lang w:eastAsia="zh-CN"/>
        </w:rPr>
      </w:pPr>
      <w:bookmarkStart w:id="789" w:name="_Toc25270774"/>
      <w:bookmarkStart w:id="790" w:name="_Toc34310431"/>
      <w:bookmarkStart w:id="791" w:name="_Toc36464953"/>
      <w:bookmarkStart w:id="792" w:name="_Toc51944685"/>
      <w:bookmarkStart w:id="793"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Heading3"/>
      </w:pPr>
      <w:bookmarkStart w:id="794" w:name="_Toc25270775"/>
      <w:bookmarkStart w:id="795" w:name="_Toc34310432"/>
      <w:bookmarkStart w:id="796" w:name="_Toc36464954"/>
      <w:bookmarkStart w:id="797" w:name="_Toc51944686"/>
      <w:bookmarkStart w:id="798" w:name="_Toc106617752"/>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Heading4"/>
      </w:pPr>
      <w:bookmarkStart w:id="799" w:name="_Toc25270776"/>
      <w:bookmarkStart w:id="800" w:name="_Toc34310433"/>
      <w:bookmarkStart w:id="801" w:name="_Toc36464955"/>
      <w:bookmarkStart w:id="802" w:name="_Toc51944687"/>
      <w:bookmarkStart w:id="803" w:name="_Toc106617753"/>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29pt;height:138.45pt" o:ole="">
            <v:imagedata r:id="rId32" o:title=""/>
          </v:shape>
          <o:OLEObject Type="Embed" ProgID="Visio.Drawing.11" ShapeID="_x0000_i1038" DrawAspect="Content" ObjectID="_1717230575"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Heading4"/>
        <w:rPr>
          <w:lang w:val="en-US" w:eastAsia="zh-CN"/>
        </w:rPr>
      </w:pPr>
      <w:bookmarkStart w:id="804" w:name="_Toc25270777"/>
      <w:bookmarkStart w:id="805" w:name="_Toc34310434"/>
      <w:bookmarkStart w:id="806" w:name="_Toc36464956"/>
      <w:bookmarkStart w:id="807" w:name="_Toc51944688"/>
      <w:bookmarkStart w:id="808"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Heading5"/>
        <w:rPr>
          <w:lang w:val="en-US"/>
        </w:rPr>
      </w:pPr>
      <w:bookmarkStart w:id="809" w:name="_Toc25270778"/>
      <w:bookmarkStart w:id="810" w:name="_Toc34310435"/>
      <w:bookmarkStart w:id="811" w:name="_Toc36464957"/>
      <w:bookmarkStart w:id="812" w:name="_Toc51944689"/>
      <w:bookmarkStart w:id="813" w:name="_Toc106617755"/>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Heading5"/>
      </w:pPr>
      <w:bookmarkStart w:id="814" w:name="_Toc25270779"/>
      <w:bookmarkStart w:id="815" w:name="_Toc34310436"/>
      <w:bookmarkStart w:id="816" w:name="_Toc36464958"/>
      <w:bookmarkStart w:id="817" w:name="_Toc51944690"/>
      <w:bookmarkStart w:id="818" w:name="_Toc106617756"/>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Heading5"/>
      </w:pPr>
      <w:bookmarkStart w:id="819" w:name="_Toc25270780"/>
      <w:bookmarkStart w:id="820" w:name="_Toc34310437"/>
      <w:bookmarkStart w:id="821" w:name="_Toc36464959"/>
      <w:bookmarkStart w:id="822" w:name="_Toc51944691"/>
      <w:bookmarkStart w:id="823" w:name="_Toc106617757"/>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Heading5"/>
      </w:pPr>
      <w:bookmarkStart w:id="824" w:name="_Toc25270781"/>
      <w:bookmarkStart w:id="825" w:name="_Toc34310438"/>
      <w:bookmarkStart w:id="826" w:name="_Toc36464960"/>
      <w:bookmarkStart w:id="827" w:name="_Toc51944692"/>
      <w:bookmarkStart w:id="828" w:name="_Toc106617758"/>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Heading7"/>
      </w:pPr>
      <w:bookmarkStart w:id="837" w:name="_Toc25270784"/>
      <w:bookmarkStart w:id="838" w:name="_Toc34310441"/>
      <w:bookmarkStart w:id="839" w:name="_Toc36464963"/>
      <w:bookmarkStart w:id="840" w:name="_Toc51944695"/>
      <w:bookmarkStart w:id="841" w:name="_Toc106617759"/>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Heading7"/>
      </w:pPr>
      <w:bookmarkStart w:id="842" w:name="_Toc25270785"/>
      <w:bookmarkStart w:id="843" w:name="_Toc34310442"/>
      <w:bookmarkStart w:id="844" w:name="_Toc36464964"/>
      <w:bookmarkStart w:id="845" w:name="_Toc51944696"/>
      <w:bookmarkStart w:id="846" w:name="_Toc106617760"/>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Heading3"/>
      </w:pPr>
      <w:bookmarkStart w:id="847" w:name="_Toc25270786"/>
      <w:bookmarkStart w:id="848" w:name="_Toc34310443"/>
      <w:bookmarkStart w:id="849" w:name="_Toc36464965"/>
      <w:bookmarkStart w:id="850" w:name="_Toc51944697"/>
      <w:bookmarkStart w:id="851" w:name="_Toc106617761"/>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Heading4"/>
      </w:pPr>
      <w:bookmarkStart w:id="852" w:name="_Toc25270787"/>
      <w:bookmarkStart w:id="853" w:name="_Toc34310444"/>
      <w:bookmarkStart w:id="854" w:name="_Toc36464966"/>
      <w:bookmarkStart w:id="855" w:name="_Toc51944698"/>
      <w:bookmarkStart w:id="856" w:name="_Toc106617762"/>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Heading3"/>
      </w:pPr>
      <w:bookmarkStart w:id="857" w:name="_Toc25270788"/>
      <w:bookmarkStart w:id="858" w:name="_Toc34310445"/>
      <w:bookmarkStart w:id="859" w:name="_Toc36464967"/>
      <w:bookmarkStart w:id="860" w:name="_Toc51944699"/>
      <w:bookmarkStart w:id="861" w:name="_Toc106617763"/>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Heading4"/>
      </w:pPr>
      <w:bookmarkStart w:id="862" w:name="_Toc25270789"/>
      <w:bookmarkStart w:id="863" w:name="_Toc34310446"/>
      <w:bookmarkStart w:id="864" w:name="_Toc36464968"/>
      <w:bookmarkStart w:id="865" w:name="_Toc51944700"/>
      <w:bookmarkStart w:id="866" w:name="_Toc106617764"/>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Heading3"/>
      </w:pPr>
      <w:bookmarkStart w:id="867" w:name="_Toc25270790"/>
      <w:bookmarkStart w:id="868" w:name="_Toc34310447"/>
      <w:bookmarkStart w:id="869" w:name="_Toc36464969"/>
      <w:bookmarkStart w:id="870" w:name="_Toc51944701"/>
      <w:bookmarkStart w:id="871" w:name="_Toc106617765"/>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Heading4"/>
      </w:pPr>
      <w:bookmarkStart w:id="872" w:name="_Toc25270791"/>
      <w:bookmarkStart w:id="873" w:name="_Toc34310448"/>
      <w:bookmarkStart w:id="874" w:name="_Toc36464970"/>
      <w:bookmarkStart w:id="875" w:name="_Toc51944702"/>
      <w:bookmarkStart w:id="876" w:name="_Toc106617766"/>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Heading4"/>
        <w:rPr>
          <w:lang w:val="en-US"/>
        </w:rPr>
      </w:pPr>
      <w:bookmarkStart w:id="877" w:name="_Toc25270792"/>
      <w:bookmarkStart w:id="878" w:name="_Toc34310449"/>
      <w:bookmarkStart w:id="879" w:name="_Toc36464971"/>
      <w:bookmarkStart w:id="880" w:name="_Toc51944703"/>
      <w:bookmarkStart w:id="881" w:name="_Toc106617767"/>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Heading5"/>
      </w:pPr>
      <w:bookmarkStart w:id="882" w:name="_Toc25270793"/>
      <w:bookmarkStart w:id="883" w:name="_Toc34310450"/>
      <w:bookmarkStart w:id="884" w:name="_Toc36464972"/>
      <w:bookmarkStart w:id="885" w:name="_Toc51944704"/>
      <w:bookmarkStart w:id="886" w:name="_Toc106617768"/>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Heading5"/>
      </w:pPr>
      <w:bookmarkStart w:id="887" w:name="_Toc25270794"/>
      <w:bookmarkStart w:id="888" w:name="_Toc34310451"/>
      <w:bookmarkStart w:id="889" w:name="_Toc36464973"/>
      <w:bookmarkStart w:id="890" w:name="_Toc51944705"/>
      <w:bookmarkStart w:id="891" w:name="_Toc106617769"/>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Heading5"/>
      </w:pPr>
      <w:bookmarkStart w:id="892" w:name="_Toc25270795"/>
      <w:bookmarkStart w:id="893" w:name="_Toc34310452"/>
      <w:bookmarkStart w:id="894" w:name="_Toc36464974"/>
      <w:bookmarkStart w:id="895" w:name="_Toc51944706"/>
      <w:bookmarkStart w:id="896" w:name="_Toc106617770"/>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Heading5"/>
        <w:rPr>
          <w:lang w:val="en-US"/>
        </w:rPr>
      </w:pPr>
      <w:bookmarkStart w:id="897" w:name="_Toc25270796"/>
      <w:bookmarkStart w:id="898" w:name="_Toc34310453"/>
      <w:bookmarkStart w:id="899" w:name="_Toc36464975"/>
      <w:bookmarkStart w:id="900" w:name="_Toc51944707"/>
      <w:bookmarkStart w:id="901" w:name="_Toc106617771"/>
      <w:r>
        <w:t>6.3.6</w:t>
      </w:r>
      <w:r w:rsidRPr="00544965">
        <w:t>.2.4</w:t>
      </w:r>
      <w:r w:rsidRPr="00544965">
        <w:tab/>
        <w:t xml:space="preserve">Type: </w:t>
      </w:r>
      <w:r>
        <w:rPr>
          <w:lang w:val="es-ES"/>
        </w:rPr>
        <w:t>U</w:t>
      </w:r>
      <w:r>
        <w:rPr>
          <w:rFonts w:hint="eastAsia"/>
          <w:lang w:val="es-E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Heading4"/>
        <w:rPr>
          <w:lang w:val="en-US"/>
        </w:rPr>
      </w:pPr>
      <w:bookmarkStart w:id="902" w:name="_Toc25270797"/>
      <w:bookmarkStart w:id="903" w:name="_Toc34310454"/>
      <w:bookmarkStart w:id="904" w:name="_Toc36464976"/>
      <w:bookmarkStart w:id="905" w:name="_Toc51944708"/>
      <w:bookmarkStart w:id="906" w:name="_Toc106617772"/>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Heading5"/>
      </w:pPr>
      <w:bookmarkStart w:id="907" w:name="_Toc25270798"/>
      <w:bookmarkStart w:id="908" w:name="_Toc34310455"/>
      <w:bookmarkStart w:id="909" w:name="_Toc36464977"/>
      <w:bookmarkStart w:id="910" w:name="_Toc51944709"/>
      <w:bookmarkStart w:id="911" w:name="_Toc106617773"/>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Heading5"/>
      </w:pPr>
      <w:bookmarkStart w:id="912" w:name="_Toc25270799"/>
      <w:bookmarkStart w:id="913" w:name="_Toc34310456"/>
      <w:bookmarkStart w:id="914" w:name="_Toc36464978"/>
      <w:bookmarkStart w:id="915" w:name="_Toc51944710"/>
      <w:bookmarkStart w:id="916" w:name="_Toc106617774"/>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Heading5"/>
      </w:pPr>
      <w:bookmarkStart w:id="917" w:name="_Toc25270800"/>
      <w:bookmarkStart w:id="918" w:name="_Toc34310457"/>
      <w:bookmarkStart w:id="919" w:name="_Toc36464979"/>
      <w:bookmarkStart w:id="920" w:name="_Toc51944711"/>
      <w:bookmarkStart w:id="921" w:name="_Toc106617775"/>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Heading3"/>
      </w:pPr>
      <w:bookmarkStart w:id="922" w:name="_Toc25270801"/>
      <w:bookmarkStart w:id="923" w:name="_Toc34310458"/>
      <w:bookmarkStart w:id="924" w:name="_Toc36464980"/>
      <w:bookmarkStart w:id="925" w:name="_Toc51944712"/>
      <w:bookmarkStart w:id="926" w:name="_Toc106617776"/>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Heading4"/>
      </w:pPr>
      <w:bookmarkStart w:id="927" w:name="_Toc25270802"/>
      <w:bookmarkStart w:id="928" w:name="_Toc34310459"/>
      <w:bookmarkStart w:id="929" w:name="_Toc36464981"/>
      <w:bookmarkStart w:id="930" w:name="_Toc51944713"/>
      <w:bookmarkStart w:id="931" w:name="_Toc106617777"/>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Heading4"/>
      </w:pPr>
      <w:bookmarkStart w:id="932" w:name="_Toc25270803"/>
      <w:bookmarkStart w:id="933" w:name="_Toc34310460"/>
      <w:bookmarkStart w:id="934" w:name="_Toc36464982"/>
      <w:bookmarkStart w:id="935" w:name="_Toc51944714"/>
      <w:bookmarkStart w:id="936" w:name="_Toc106617778"/>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Heading4"/>
      </w:pPr>
      <w:bookmarkStart w:id="937" w:name="_Toc25270804"/>
      <w:bookmarkStart w:id="938" w:name="_Toc34310461"/>
      <w:bookmarkStart w:id="939" w:name="_Toc36464983"/>
      <w:bookmarkStart w:id="940" w:name="_Toc51944715"/>
      <w:bookmarkStart w:id="941" w:name="_Toc106617779"/>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Heading3"/>
        <w:rPr>
          <w:lang w:val="en-US"/>
        </w:rPr>
      </w:pPr>
      <w:bookmarkStart w:id="942" w:name="_Toc25270805"/>
      <w:bookmarkStart w:id="943" w:name="_Toc34310462"/>
      <w:bookmarkStart w:id="944" w:name="_Toc36464984"/>
      <w:bookmarkStart w:id="945" w:name="_Toc51944716"/>
      <w:bookmarkStart w:id="946" w:name="_Toc106617780"/>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Heading3"/>
        <w:rPr>
          <w:lang w:eastAsia="zh-CN"/>
        </w:rPr>
      </w:pPr>
      <w:bookmarkStart w:id="947" w:name="_Toc106617781"/>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Heading3"/>
        <w:rPr>
          <w:lang w:val="en-US"/>
        </w:rPr>
      </w:pPr>
      <w:bookmarkStart w:id="948" w:name="_Toc106617782"/>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Heading8"/>
      </w:pPr>
      <w:r w:rsidRPr="00544965">
        <w:br w:type="page"/>
      </w:r>
      <w:bookmarkStart w:id="949" w:name="_Toc25270806"/>
      <w:bookmarkStart w:id="950" w:name="_Toc34310463"/>
      <w:bookmarkStart w:id="951" w:name="_Toc36464985"/>
      <w:bookmarkStart w:id="952" w:name="_Toc51944717"/>
      <w:bookmarkStart w:id="953" w:name="_Toc106617783"/>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Heading1"/>
      </w:pPr>
      <w:bookmarkStart w:id="954" w:name="_Toc25270807"/>
      <w:bookmarkStart w:id="955" w:name="_Toc34310464"/>
      <w:bookmarkStart w:id="956" w:name="_Toc36464986"/>
      <w:bookmarkStart w:id="957" w:name="_Toc51944718"/>
      <w:bookmarkStart w:id="958" w:name="_Toc106617784"/>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Heading1"/>
      </w:pPr>
      <w:bookmarkStart w:id="959" w:name="_Toc25270808"/>
      <w:bookmarkStart w:id="960" w:name="_Toc34310465"/>
      <w:bookmarkStart w:id="961" w:name="_Toc36464987"/>
      <w:bookmarkStart w:id="962" w:name="_Toc51944719"/>
      <w:bookmarkStart w:id="963"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23694F" w:rsidRDefault="001F42BE" w:rsidP="001F42BE">
      <w:pPr>
        <w:pStyle w:val="PL"/>
      </w:pPr>
      <w:r w:rsidRPr="00544965">
        <w:t xml:space="preserve">      </w:t>
      </w:r>
      <w:r w:rsidRPr="0023694F">
        <w:t>responses:</w:t>
      </w:r>
    </w:p>
    <w:p w14:paraId="409FE4F7" w14:textId="77777777" w:rsidR="001F42BE" w:rsidRPr="0023694F" w:rsidRDefault="001F42BE" w:rsidP="001F42BE">
      <w:pPr>
        <w:pStyle w:val="PL"/>
      </w:pPr>
      <w:r w:rsidRPr="0023694F">
        <w:t xml:space="preserve">        '201':</w:t>
      </w:r>
    </w:p>
    <w:p w14:paraId="511FBA09" w14:textId="77777777" w:rsidR="001F42BE" w:rsidRPr="0023694F" w:rsidRDefault="001F42BE" w:rsidP="001F42BE">
      <w:pPr>
        <w:pStyle w:val="PL"/>
      </w:pPr>
      <w:r w:rsidRPr="0023694F">
        <w:t xml:space="preserve">          description: RgAuthCtx</w:t>
      </w:r>
    </w:p>
    <w:p w14:paraId="4930D119" w14:textId="77777777" w:rsidR="001F42BE" w:rsidRPr="0023694F" w:rsidRDefault="001F42BE" w:rsidP="001F42BE">
      <w:pPr>
        <w:pStyle w:val="PL"/>
      </w:pPr>
      <w:r w:rsidRPr="0023694F">
        <w:t xml:space="preserve">          content:</w:t>
      </w:r>
    </w:p>
    <w:p w14:paraId="70D28026" w14:textId="77777777" w:rsidR="001F42BE" w:rsidRPr="00031CEC" w:rsidRDefault="001F42BE" w:rsidP="001F42BE">
      <w:pPr>
        <w:pStyle w:val="PL"/>
        <w:rPr>
          <w:lang w:val="en-US"/>
        </w:rPr>
      </w:pPr>
      <w:r w:rsidRPr="0023694F">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Heading1"/>
      </w:pPr>
      <w:bookmarkStart w:id="965" w:name="_Toc25270809"/>
      <w:bookmarkStart w:id="966" w:name="_Toc34310466"/>
      <w:bookmarkStart w:id="967" w:name="_Toc36464988"/>
      <w:bookmarkStart w:id="968" w:name="_Toc51944720"/>
      <w:bookmarkStart w:id="969"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14D09205" w:rsidR="001F42BE" w:rsidRPr="00544965" w:rsidRDefault="001F42BE" w:rsidP="001F42BE">
      <w:pPr>
        <w:pStyle w:val="PL"/>
      </w:pPr>
      <w:r w:rsidRPr="00544965">
        <w:t xml:space="preserve">  version: 1.</w:t>
      </w:r>
      <w:r>
        <w:t>1.</w:t>
      </w:r>
      <w:r w:rsidR="007E3FB1">
        <w:t>3</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207E85B0" w:rsidR="001F42BE" w:rsidRDefault="001F42BE" w:rsidP="001F42BE">
      <w:pPr>
        <w:pStyle w:val="PL"/>
      </w:pPr>
      <w:r>
        <w:t xml:space="preserve">    © 202</w:t>
      </w:r>
      <w:r w:rsidR="007E3FB1">
        <w:t>2</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30DB696F" w:rsidR="001F42BE" w:rsidRDefault="001F42BE" w:rsidP="001F42BE">
      <w:pPr>
        <w:pStyle w:val="PL"/>
      </w:pPr>
      <w:r>
        <w:t xml:space="preserve">  description: 3GPP TS 29.509 V16.</w:t>
      </w:r>
      <w:r w:rsidR="007E3FB1">
        <w:t>9</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37594C20" w14:textId="77777777" w:rsidR="001F42BE" w:rsidRPr="00544965" w:rsidRDefault="001F42BE" w:rsidP="001F42BE">
      <w:pPr>
        <w:pStyle w:val="PL"/>
      </w:pPr>
      <w:r w:rsidRPr="00544965">
        <w:t xml:space="preserve">        - GSM_COMPACT</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Heading1"/>
      </w:pPr>
      <w:bookmarkStart w:id="970" w:name="_Toc25270810"/>
      <w:bookmarkStart w:id="971" w:name="_Toc34310467"/>
      <w:bookmarkStart w:id="972" w:name="_Toc36464989"/>
      <w:bookmarkStart w:id="973" w:name="_Toc51944721"/>
      <w:bookmarkStart w:id="97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t xml:space="preserve">              $ref: '#/components/schemas/</w:t>
      </w:r>
      <w:r>
        <w:t>Upu</w:t>
      </w:r>
      <w:r w:rsidRPr="00544965">
        <w:t>Info'</w:t>
      </w:r>
    </w:p>
    <w:p w14:paraId="7F0BEA84" w14:textId="77777777" w:rsidR="001F42BE" w:rsidRPr="00544965" w:rsidRDefault="001F42BE" w:rsidP="001F42BE">
      <w:pPr>
        <w:pStyle w:val="PL"/>
      </w:pPr>
      <w:r w:rsidRPr="00544965">
        <w:lastRenderedPageBreak/>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6E0079" w:rsidRDefault="001F42BE" w:rsidP="001F42BE">
      <w:pPr>
        <w:pStyle w:val="PL"/>
      </w:pPr>
      <w:r w:rsidRPr="00544965">
        <w:t xml:space="preserve">        </w:t>
      </w:r>
      <w:r w:rsidRPr="006E0079">
        <w:t>'503':</w:t>
      </w:r>
    </w:p>
    <w:p w14:paraId="29A7FB8E" w14:textId="77777777" w:rsidR="001F42BE" w:rsidRPr="006E0079" w:rsidRDefault="001F42BE" w:rsidP="001F42BE">
      <w:pPr>
        <w:pStyle w:val="PL"/>
      </w:pPr>
      <w:r w:rsidRPr="006E0079">
        <w:t xml:space="preserve">          description: Service Unavailable</w:t>
      </w:r>
    </w:p>
    <w:p w14:paraId="2C6A4171" w14:textId="77777777" w:rsidR="001F42BE" w:rsidRPr="006E0079" w:rsidRDefault="001F42BE" w:rsidP="001F42BE">
      <w:pPr>
        <w:pStyle w:val="PL"/>
      </w:pPr>
      <w:r w:rsidRPr="006E0079">
        <w:t xml:space="preserve">          content:</w:t>
      </w:r>
    </w:p>
    <w:p w14:paraId="035D5124" w14:textId="77777777" w:rsidR="001F42BE" w:rsidRPr="00544965" w:rsidRDefault="001F42BE" w:rsidP="001F42BE">
      <w:pPr>
        <w:pStyle w:val="PL"/>
      </w:pPr>
      <w:r w:rsidRPr="006E0079">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Pr>
          <w:rFonts w:hint="eastAsia"/>
          <w:lang w:val="es-E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08755C">
        <w:rPr>
          <w:lang w:val="es-E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Heading8"/>
        <w:rPr>
          <w:noProof/>
        </w:rPr>
      </w:pPr>
      <w:bookmarkStart w:id="975" w:name="_Toc25270811"/>
      <w:bookmarkStart w:id="976" w:name="_Toc34310468"/>
      <w:bookmarkStart w:id="977" w:name="_Toc36464990"/>
      <w:bookmarkStart w:id="978" w:name="_Toc51944722"/>
      <w:bookmarkStart w:id="979" w:name="_Toc106617788"/>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Heading1"/>
        <w:rPr>
          <w:noProof/>
        </w:rPr>
      </w:pPr>
      <w:bookmarkStart w:id="980" w:name="_Toc25270812"/>
      <w:bookmarkStart w:id="981" w:name="_Toc34310469"/>
      <w:bookmarkStart w:id="982" w:name="_Toc36464991"/>
      <w:bookmarkStart w:id="983" w:name="_Toc51944723"/>
      <w:bookmarkStart w:id="984" w:name="_Toc106617789"/>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Heading1"/>
      </w:pPr>
      <w:bookmarkStart w:id="985" w:name="_Toc25270813"/>
      <w:bookmarkStart w:id="986" w:name="_Toc34310470"/>
      <w:bookmarkStart w:id="987" w:name="_Toc36464992"/>
      <w:bookmarkStart w:id="988" w:name="_Toc51944724"/>
      <w:bookmarkStart w:id="989" w:name="_Toc106617790"/>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1.3pt;height:347.25pt" o:ole="">
            <v:imagedata r:id="rId34" o:title=""/>
          </v:shape>
          <o:OLEObject Type="Embed" ProgID="Visio.Drawing.11" ShapeID="_x0000_i1039" DrawAspect="Content" ObjectID="_1717230576"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Heading8"/>
      </w:pPr>
      <w:bookmarkStart w:id="990" w:name="_Toc25270814"/>
      <w:bookmarkStart w:id="991" w:name="_Toc34310471"/>
      <w:bookmarkStart w:id="992" w:name="_Toc36464993"/>
      <w:bookmarkStart w:id="993" w:name="_Toc51944725"/>
      <w:bookmarkStart w:id="994" w:name="_Toc106617791"/>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Heading1"/>
      </w:pPr>
      <w:bookmarkStart w:id="995" w:name="_Toc25270815"/>
      <w:bookmarkStart w:id="996" w:name="_Toc34310472"/>
      <w:bookmarkStart w:id="997" w:name="_Toc36464994"/>
      <w:bookmarkStart w:id="998" w:name="_Toc51944726"/>
      <w:bookmarkStart w:id="999" w:name="_Toc106617792"/>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Heading1"/>
      </w:pPr>
      <w:bookmarkStart w:id="1000" w:name="_Toc25270816"/>
      <w:bookmarkStart w:id="1001" w:name="_Toc34310473"/>
      <w:bookmarkStart w:id="1002" w:name="_Toc36464995"/>
      <w:bookmarkStart w:id="1003" w:name="_Toc51944727"/>
      <w:bookmarkStart w:id="1004" w:name="_Toc106617793"/>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Heading8"/>
      </w:pPr>
      <w:r w:rsidRPr="00544965">
        <w:rPr>
          <w:lang w:val="en-US"/>
        </w:rPr>
        <w:br w:type="page"/>
      </w:r>
      <w:bookmarkStart w:id="1005" w:name="_Toc25270817"/>
      <w:bookmarkStart w:id="1006" w:name="_Toc34310474"/>
      <w:bookmarkStart w:id="1007" w:name="_Toc36464996"/>
      <w:bookmarkStart w:id="1008" w:name="_Toc51944728"/>
      <w:bookmarkStart w:id="1009" w:name="_Toc106617794"/>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E7122F" w:rsidP="001B6841">
            <w:pPr>
              <w:pStyle w:val="TAL"/>
              <w:rPr>
                <w:rFonts w:cs="Arial"/>
                <w:color w:val="000000"/>
                <w:lang w:eastAsia="zh-CN"/>
              </w:rPr>
            </w:pPr>
            <w:r>
              <w:fldChar w:fldCharType="begin"/>
            </w:r>
            <w:r>
              <w:instrText xml:space="preserve"> DOCPROPERTY  CrTitle  \* MERGEFORMAT </w:instrText>
            </w:r>
            <w:r>
              <w:fldChar w:fldCharType="separate"/>
            </w:r>
            <w:r w:rsidR="006E0079">
              <w:t>Storage of OpenAPI specification files</w:t>
            </w:r>
            <w:r>
              <w:fldChar w:fldCharType="end"/>
            </w:r>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9D37F7" w:rsidP="001B6841">
            <w:pPr>
              <w:pStyle w:val="TAL"/>
            </w:pPr>
            <w:fldSimple w:instr=" DOCPROPERTY  CrTitle  \* MERGEFORMAT ">
              <w:r w:rsidR="006E0079">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9D37F7" w:rsidP="001B6841">
            <w:pPr>
              <w:pStyle w:val="TAL"/>
            </w:pPr>
            <w:fldSimple w:instr=" DOCPROPERTY  CrTitle  \* MERGEFORMAT ">
              <w:r w:rsidR="006E0079">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9D37F7" w:rsidP="001B6841">
            <w:pPr>
              <w:pStyle w:val="TAL"/>
            </w:pPr>
            <w:fldSimple w:instr=" DOCPROPERTY  CrTitle  \* MERGEFORMAT ">
              <w:r w:rsidR="006E0079">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9D37F7" w:rsidP="001B6841">
            <w:pPr>
              <w:pStyle w:val="TAL"/>
            </w:pPr>
            <w:fldSimple w:instr=" DOCPROPERTY  CrTitle  \* MERGEFORMAT ">
              <w:r w:rsidR="006E0079">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9D37F7" w:rsidP="001B6841">
            <w:pPr>
              <w:pStyle w:val="TAL"/>
              <w:rPr>
                <w:iCs/>
              </w:rPr>
            </w:pPr>
            <w:fldSimple w:instr=" DOCPROPERTY  CrTitle  \* MERGEFORMAT ">
              <w:r w:rsidR="006E0079">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96BA0" w14:textId="0A64F5E6" w:rsidR="001B6841" w:rsidRDefault="001B68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ED80" w14:textId="1624A306"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0040AAB3"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3E46">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98AF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0"/>
  </w:num>
  <w:num w:numId="6">
    <w:abstractNumId w:val="12"/>
  </w:num>
  <w:num w:numId="7">
    <w:abstractNumId w:val="23"/>
  </w:num>
  <w:num w:numId="8">
    <w:abstractNumId w:val="22"/>
  </w:num>
  <w:num w:numId="9">
    <w:abstractNumId w:val="19"/>
  </w:num>
  <w:num w:numId="10">
    <w:abstractNumId w:val="18"/>
  </w:num>
  <w:num w:numId="11">
    <w:abstractNumId w:val="15"/>
  </w:num>
  <w:num w:numId="12">
    <w:abstractNumId w:val="17"/>
  </w:num>
  <w:num w:numId="13">
    <w:abstractNumId w:val="14"/>
  </w:num>
  <w:num w:numId="14">
    <w:abstractNumId w:val="13"/>
  </w:num>
  <w:num w:numId="15">
    <w:abstractNumId w:val="1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7F12"/>
    <w:rsid w:val="00080512"/>
    <w:rsid w:val="0008603C"/>
    <w:rsid w:val="0009475E"/>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85A2F"/>
    <w:rsid w:val="0019722B"/>
    <w:rsid w:val="001A4C42"/>
    <w:rsid w:val="001A7420"/>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E00EE"/>
    <w:rsid w:val="002F04F5"/>
    <w:rsid w:val="002F62EA"/>
    <w:rsid w:val="00300513"/>
    <w:rsid w:val="003172DC"/>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3E6C"/>
    <w:rsid w:val="00544A88"/>
    <w:rsid w:val="00565087"/>
    <w:rsid w:val="005744CC"/>
    <w:rsid w:val="00575C30"/>
    <w:rsid w:val="00584360"/>
    <w:rsid w:val="0058518F"/>
    <w:rsid w:val="00597B11"/>
    <w:rsid w:val="005A525D"/>
    <w:rsid w:val="005B6916"/>
    <w:rsid w:val="005C6FF5"/>
    <w:rsid w:val="005D252D"/>
    <w:rsid w:val="005D2E01"/>
    <w:rsid w:val="005D3B00"/>
    <w:rsid w:val="005D7526"/>
    <w:rsid w:val="005E0304"/>
    <w:rsid w:val="005E0577"/>
    <w:rsid w:val="005E1CF5"/>
    <w:rsid w:val="005E4BB2"/>
    <w:rsid w:val="005E799F"/>
    <w:rsid w:val="00602AE1"/>
    <w:rsid w:val="00602AEA"/>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7690"/>
    <w:rsid w:val="00842D59"/>
    <w:rsid w:val="008768CA"/>
    <w:rsid w:val="0088551A"/>
    <w:rsid w:val="00895E2E"/>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71E7D"/>
    <w:rsid w:val="009724C2"/>
    <w:rsid w:val="00973DDB"/>
    <w:rsid w:val="00996130"/>
    <w:rsid w:val="009C37B2"/>
    <w:rsid w:val="009D21DD"/>
    <w:rsid w:val="009D37F7"/>
    <w:rsid w:val="009E198B"/>
    <w:rsid w:val="009E35B1"/>
    <w:rsid w:val="009F37B7"/>
    <w:rsid w:val="00A10F02"/>
    <w:rsid w:val="00A164B4"/>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5449"/>
    <w:rsid w:val="00B378FF"/>
    <w:rsid w:val="00B63D51"/>
    <w:rsid w:val="00B93086"/>
    <w:rsid w:val="00B938F2"/>
    <w:rsid w:val="00B96BEB"/>
    <w:rsid w:val="00BA19ED"/>
    <w:rsid w:val="00BA4B8D"/>
    <w:rsid w:val="00BB5287"/>
    <w:rsid w:val="00BB677D"/>
    <w:rsid w:val="00BB7F8F"/>
    <w:rsid w:val="00BC0F7D"/>
    <w:rsid w:val="00BC7382"/>
    <w:rsid w:val="00BD7D31"/>
    <w:rsid w:val="00BE13B3"/>
    <w:rsid w:val="00BE3255"/>
    <w:rsid w:val="00BE5355"/>
    <w:rsid w:val="00BE6AB4"/>
    <w:rsid w:val="00BF128E"/>
    <w:rsid w:val="00C06558"/>
    <w:rsid w:val="00C074DD"/>
    <w:rsid w:val="00C105AC"/>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CommentReference">
    <w:name w:val="annotation reference"/>
    <w:rsid w:val="001F42BE"/>
    <w:rPr>
      <w:sz w:val="16"/>
      <w:szCs w:val="16"/>
    </w:rPr>
  </w:style>
  <w:style w:type="paragraph" w:styleId="CommentText">
    <w:name w:val="annotation text"/>
    <w:basedOn w:val="Normal"/>
    <w:link w:val="CommentTextChar"/>
    <w:rsid w:val="001F42BE"/>
  </w:style>
  <w:style w:type="character" w:customStyle="1" w:styleId="CommentTextChar">
    <w:name w:val="Comment Text Char"/>
    <w:link w:val="CommentText"/>
    <w:rsid w:val="001F42BE"/>
    <w:rPr>
      <w:lang w:eastAsia="en-US"/>
    </w:rPr>
  </w:style>
  <w:style w:type="paragraph" w:styleId="CommentSubject">
    <w:name w:val="annotation subject"/>
    <w:basedOn w:val="CommentText"/>
    <w:next w:val="CommentText"/>
    <w:link w:val="CommentSubjectChar"/>
    <w:rsid w:val="001F42BE"/>
    <w:rPr>
      <w:b/>
      <w:bCs/>
    </w:rPr>
  </w:style>
  <w:style w:type="character" w:customStyle="1" w:styleId="CommentSubjectChar">
    <w:name w:val="Comment Subject Char"/>
    <w:link w:val="CommentSubject"/>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Heading2Char">
    <w:name w:val="Heading 2 Char"/>
    <w:link w:val="Heading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y">
    <w:name w:val="Bibliography"/>
    <w:basedOn w:val="Normal"/>
    <w:next w:val="Normal"/>
    <w:uiPriority w:val="37"/>
    <w:semiHidden/>
    <w:unhideWhenUsed/>
    <w:rsid w:val="007F3E46"/>
  </w:style>
  <w:style w:type="paragraph" w:styleId="BlockText">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F3E46"/>
    <w:pPr>
      <w:spacing w:after="120"/>
    </w:pPr>
  </w:style>
  <w:style w:type="character" w:customStyle="1" w:styleId="BodyTextChar">
    <w:name w:val="Body Text Char"/>
    <w:basedOn w:val="DefaultParagraphFont"/>
    <w:link w:val="BodyText"/>
    <w:semiHidden/>
    <w:rsid w:val="007F3E46"/>
    <w:rPr>
      <w:lang w:eastAsia="en-US"/>
    </w:rPr>
  </w:style>
  <w:style w:type="paragraph" w:styleId="BodyText2">
    <w:name w:val="Body Text 2"/>
    <w:basedOn w:val="Normal"/>
    <w:link w:val="BodyText2Char"/>
    <w:semiHidden/>
    <w:unhideWhenUsed/>
    <w:rsid w:val="007F3E46"/>
    <w:pPr>
      <w:spacing w:after="120" w:line="480" w:lineRule="auto"/>
    </w:pPr>
  </w:style>
  <w:style w:type="character" w:customStyle="1" w:styleId="BodyText2Char">
    <w:name w:val="Body Text 2 Char"/>
    <w:basedOn w:val="DefaultParagraphFont"/>
    <w:link w:val="BodyText2"/>
    <w:semiHidden/>
    <w:rsid w:val="007F3E46"/>
    <w:rPr>
      <w:lang w:eastAsia="en-US"/>
    </w:rPr>
  </w:style>
  <w:style w:type="paragraph" w:styleId="BodyText3">
    <w:name w:val="Body Text 3"/>
    <w:basedOn w:val="Normal"/>
    <w:link w:val="BodyText3Char"/>
    <w:semiHidden/>
    <w:unhideWhenUsed/>
    <w:rsid w:val="007F3E46"/>
    <w:pPr>
      <w:spacing w:after="120"/>
    </w:pPr>
    <w:rPr>
      <w:sz w:val="16"/>
      <w:szCs w:val="16"/>
    </w:rPr>
  </w:style>
  <w:style w:type="character" w:customStyle="1" w:styleId="BodyText3Char">
    <w:name w:val="Body Text 3 Char"/>
    <w:basedOn w:val="DefaultParagraphFont"/>
    <w:link w:val="BodyText3"/>
    <w:semiHidden/>
    <w:rsid w:val="007F3E46"/>
    <w:rPr>
      <w:sz w:val="16"/>
      <w:szCs w:val="16"/>
      <w:lang w:eastAsia="en-US"/>
    </w:rPr>
  </w:style>
  <w:style w:type="paragraph" w:styleId="BodyTextFirstIndent">
    <w:name w:val="Body Text First Indent"/>
    <w:basedOn w:val="BodyText"/>
    <w:link w:val="BodyTextFirstIndentChar"/>
    <w:rsid w:val="007F3E46"/>
    <w:pPr>
      <w:spacing w:after="180"/>
      <w:ind w:firstLine="360"/>
    </w:pPr>
  </w:style>
  <w:style w:type="character" w:customStyle="1" w:styleId="BodyTextFirstIndentChar">
    <w:name w:val="Body Text First Indent Char"/>
    <w:basedOn w:val="BodyTextChar"/>
    <w:link w:val="BodyTextFirstIndent"/>
    <w:rsid w:val="007F3E46"/>
    <w:rPr>
      <w:lang w:eastAsia="en-US"/>
    </w:rPr>
  </w:style>
  <w:style w:type="paragraph" w:styleId="BodyTextIndent">
    <w:name w:val="Body Text Indent"/>
    <w:basedOn w:val="Normal"/>
    <w:link w:val="BodyTextIndentChar"/>
    <w:semiHidden/>
    <w:unhideWhenUsed/>
    <w:rsid w:val="007F3E46"/>
    <w:pPr>
      <w:spacing w:after="120"/>
      <w:ind w:left="283"/>
    </w:pPr>
  </w:style>
  <w:style w:type="character" w:customStyle="1" w:styleId="BodyTextIndentChar">
    <w:name w:val="Body Text Indent Char"/>
    <w:basedOn w:val="DefaultParagraphFont"/>
    <w:link w:val="BodyTextIndent"/>
    <w:semiHidden/>
    <w:rsid w:val="007F3E46"/>
    <w:rPr>
      <w:lang w:eastAsia="en-US"/>
    </w:rPr>
  </w:style>
  <w:style w:type="paragraph" w:styleId="BodyTextFirstIndent2">
    <w:name w:val="Body Text First Indent 2"/>
    <w:basedOn w:val="BodyTextIndent"/>
    <w:link w:val="BodyTextFirstIndent2Char"/>
    <w:semiHidden/>
    <w:unhideWhenUsed/>
    <w:rsid w:val="007F3E46"/>
    <w:pPr>
      <w:spacing w:after="180"/>
      <w:ind w:left="360" w:firstLine="360"/>
    </w:pPr>
  </w:style>
  <w:style w:type="character" w:customStyle="1" w:styleId="BodyTextFirstIndent2Char">
    <w:name w:val="Body Text First Indent 2 Char"/>
    <w:basedOn w:val="BodyTextIndentChar"/>
    <w:link w:val="BodyTextFirstIndent2"/>
    <w:semiHidden/>
    <w:rsid w:val="007F3E46"/>
    <w:rPr>
      <w:lang w:eastAsia="en-US"/>
    </w:rPr>
  </w:style>
  <w:style w:type="paragraph" w:styleId="BodyTextIndent2">
    <w:name w:val="Body Text Indent 2"/>
    <w:basedOn w:val="Normal"/>
    <w:link w:val="BodyTextIndent2Char"/>
    <w:semiHidden/>
    <w:unhideWhenUsed/>
    <w:rsid w:val="007F3E46"/>
    <w:pPr>
      <w:spacing w:after="120" w:line="480" w:lineRule="auto"/>
      <w:ind w:left="283"/>
    </w:pPr>
  </w:style>
  <w:style w:type="character" w:customStyle="1" w:styleId="BodyTextIndent2Char">
    <w:name w:val="Body Text Indent 2 Char"/>
    <w:basedOn w:val="DefaultParagraphFont"/>
    <w:link w:val="BodyTextIndent2"/>
    <w:semiHidden/>
    <w:rsid w:val="007F3E46"/>
    <w:rPr>
      <w:lang w:eastAsia="en-US"/>
    </w:rPr>
  </w:style>
  <w:style w:type="paragraph" w:styleId="BodyTextIndent3">
    <w:name w:val="Body Text Indent 3"/>
    <w:basedOn w:val="Normal"/>
    <w:link w:val="BodyTextIndent3Char"/>
    <w:semiHidden/>
    <w:unhideWhenUsed/>
    <w:rsid w:val="007F3E46"/>
    <w:pPr>
      <w:spacing w:after="120"/>
      <w:ind w:left="283"/>
    </w:pPr>
    <w:rPr>
      <w:sz w:val="16"/>
      <w:szCs w:val="16"/>
    </w:rPr>
  </w:style>
  <w:style w:type="character" w:customStyle="1" w:styleId="BodyTextIndent3Char">
    <w:name w:val="Body Text Indent 3 Char"/>
    <w:basedOn w:val="DefaultParagraphFont"/>
    <w:link w:val="BodyTextIndent3"/>
    <w:semiHidden/>
    <w:rsid w:val="007F3E46"/>
    <w:rPr>
      <w:sz w:val="16"/>
      <w:szCs w:val="16"/>
      <w:lang w:eastAsia="en-US"/>
    </w:rPr>
  </w:style>
  <w:style w:type="paragraph" w:styleId="Caption">
    <w:name w:val="caption"/>
    <w:basedOn w:val="Normal"/>
    <w:next w:val="Normal"/>
    <w:semiHidden/>
    <w:unhideWhenUsed/>
    <w:qFormat/>
    <w:rsid w:val="007F3E46"/>
    <w:pPr>
      <w:spacing w:after="200"/>
    </w:pPr>
    <w:rPr>
      <w:i/>
      <w:iCs/>
      <w:color w:val="44546A" w:themeColor="text2"/>
      <w:sz w:val="18"/>
      <w:szCs w:val="18"/>
    </w:rPr>
  </w:style>
  <w:style w:type="paragraph" w:styleId="Closing">
    <w:name w:val="Closing"/>
    <w:basedOn w:val="Normal"/>
    <w:link w:val="ClosingChar"/>
    <w:semiHidden/>
    <w:unhideWhenUsed/>
    <w:rsid w:val="007F3E46"/>
    <w:pPr>
      <w:spacing w:after="0"/>
      <w:ind w:left="4252"/>
    </w:pPr>
  </w:style>
  <w:style w:type="character" w:customStyle="1" w:styleId="ClosingChar">
    <w:name w:val="Closing Char"/>
    <w:basedOn w:val="DefaultParagraphFont"/>
    <w:link w:val="Closing"/>
    <w:semiHidden/>
    <w:rsid w:val="007F3E46"/>
    <w:rPr>
      <w:lang w:eastAsia="en-US"/>
    </w:rPr>
  </w:style>
  <w:style w:type="paragraph" w:styleId="Date">
    <w:name w:val="Date"/>
    <w:basedOn w:val="Normal"/>
    <w:next w:val="Normal"/>
    <w:link w:val="DateChar"/>
    <w:rsid w:val="007F3E46"/>
  </w:style>
  <w:style w:type="character" w:customStyle="1" w:styleId="DateChar">
    <w:name w:val="Date Char"/>
    <w:basedOn w:val="DefaultParagraphFont"/>
    <w:link w:val="Date"/>
    <w:rsid w:val="007F3E46"/>
    <w:rPr>
      <w:lang w:eastAsia="en-US"/>
    </w:rPr>
  </w:style>
  <w:style w:type="paragraph" w:styleId="DocumentMap">
    <w:name w:val="Document Map"/>
    <w:basedOn w:val="Normal"/>
    <w:link w:val="DocumentMapChar"/>
    <w:semiHidden/>
    <w:unhideWhenUsed/>
    <w:rsid w:val="007F3E46"/>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F3E46"/>
    <w:rPr>
      <w:rFonts w:ascii="Segoe UI" w:hAnsi="Segoe UI" w:cs="Segoe UI"/>
      <w:sz w:val="16"/>
      <w:szCs w:val="16"/>
      <w:lang w:eastAsia="en-US"/>
    </w:rPr>
  </w:style>
  <w:style w:type="paragraph" w:styleId="E-mailSignature">
    <w:name w:val="E-mail Signature"/>
    <w:basedOn w:val="Normal"/>
    <w:link w:val="E-mailSignatureChar"/>
    <w:semiHidden/>
    <w:unhideWhenUsed/>
    <w:rsid w:val="007F3E46"/>
    <w:pPr>
      <w:spacing w:after="0"/>
    </w:pPr>
  </w:style>
  <w:style w:type="character" w:customStyle="1" w:styleId="E-mailSignatureChar">
    <w:name w:val="E-mail Signature Char"/>
    <w:basedOn w:val="DefaultParagraphFont"/>
    <w:link w:val="E-mailSignature"/>
    <w:semiHidden/>
    <w:rsid w:val="007F3E46"/>
    <w:rPr>
      <w:lang w:eastAsia="en-US"/>
    </w:rPr>
  </w:style>
  <w:style w:type="paragraph" w:styleId="EndnoteText">
    <w:name w:val="endnote text"/>
    <w:basedOn w:val="Normal"/>
    <w:link w:val="EndnoteTextChar"/>
    <w:semiHidden/>
    <w:unhideWhenUsed/>
    <w:rsid w:val="007F3E46"/>
    <w:pPr>
      <w:spacing w:after="0"/>
    </w:pPr>
  </w:style>
  <w:style w:type="character" w:customStyle="1" w:styleId="EndnoteTextChar">
    <w:name w:val="Endnote Text Char"/>
    <w:basedOn w:val="DefaultParagraphFont"/>
    <w:link w:val="EndnoteText"/>
    <w:semiHidden/>
    <w:rsid w:val="007F3E46"/>
    <w:rPr>
      <w:lang w:eastAsia="en-US"/>
    </w:rPr>
  </w:style>
  <w:style w:type="paragraph" w:styleId="EnvelopeAddress">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F3E46"/>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F3E46"/>
    <w:pPr>
      <w:spacing w:after="0"/>
    </w:pPr>
  </w:style>
  <w:style w:type="character" w:customStyle="1" w:styleId="FootnoteTextChar">
    <w:name w:val="Footnote Text Char"/>
    <w:basedOn w:val="DefaultParagraphFont"/>
    <w:link w:val="FootnoteText"/>
    <w:semiHidden/>
    <w:rsid w:val="007F3E46"/>
    <w:rPr>
      <w:lang w:eastAsia="en-US"/>
    </w:rPr>
  </w:style>
  <w:style w:type="paragraph" w:styleId="HTMLAddress">
    <w:name w:val="HTML Address"/>
    <w:basedOn w:val="Normal"/>
    <w:link w:val="HTMLAddressChar"/>
    <w:semiHidden/>
    <w:unhideWhenUsed/>
    <w:rsid w:val="007F3E46"/>
    <w:pPr>
      <w:spacing w:after="0"/>
    </w:pPr>
    <w:rPr>
      <w:i/>
      <w:iCs/>
    </w:rPr>
  </w:style>
  <w:style w:type="character" w:customStyle="1" w:styleId="HTMLAddressChar">
    <w:name w:val="HTML Address Char"/>
    <w:basedOn w:val="DefaultParagraphFont"/>
    <w:link w:val="HTMLAddress"/>
    <w:semiHidden/>
    <w:rsid w:val="007F3E46"/>
    <w:rPr>
      <w:i/>
      <w:iCs/>
      <w:lang w:eastAsia="en-US"/>
    </w:rPr>
  </w:style>
  <w:style w:type="paragraph" w:styleId="HTMLPreformatted">
    <w:name w:val="HTML Preformatted"/>
    <w:basedOn w:val="Normal"/>
    <w:link w:val="HTMLPreformattedChar"/>
    <w:semiHidden/>
    <w:unhideWhenUsed/>
    <w:rsid w:val="007F3E46"/>
    <w:pPr>
      <w:spacing w:after="0"/>
    </w:pPr>
    <w:rPr>
      <w:rFonts w:ascii="Consolas" w:hAnsi="Consolas"/>
    </w:rPr>
  </w:style>
  <w:style w:type="character" w:customStyle="1" w:styleId="HTMLPreformattedChar">
    <w:name w:val="HTML Preformatted Char"/>
    <w:basedOn w:val="DefaultParagraphFont"/>
    <w:link w:val="HTMLPreformatted"/>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IndexHeading">
    <w:name w:val="index heading"/>
    <w:basedOn w:val="Normal"/>
    <w:next w:val="Index1"/>
    <w:semiHidden/>
    <w:unhideWhenUsed/>
    <w:rsid w:val="007F3E4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F3E46"/>
    <w:rPr>
      <w:i/>
      <w:iCs/>
      <w:color w:val="4472C4" w:themeColor="accent1"/>
      <w:lang w:eastAsia="en-US"/>
    </w:rPr>
  </w:style>
  <w:style w:type="paragraph" w:styleId="List">
    <w:name w:val="List"/>
    <w:basedOn w:val="Normal"/>
    <w:semiHidden/>
    <w:unhideWhenUsed/>
    <w:rsid w:val="007F3E46"/>
    <w:pPr>
      <w:ind w:left="283" w:hanging="283"/>
      <w:contextualSpacing/>
    </w:pPr>
  </w:style>
  <w:style w:type="paragraph" w:styleId="List2">
    <w:name w:val="List 2"/>
    <w:basedOn w:val="Normal"/>
    <w:semiHidden/>
    <w:unhideWhenUsed/>
    <w:rsid w:val="007F3E46"/>
    <w:pPr>
      <w:ind w:left="566" w:hanging="283"/>
      <w:contextualSpacing/>
    </w:pPr>
  </w:style>
  <w:style w:type="paragraph" w:styleId="List3">
    <w:name w:val="List 3"/>
    <w:basedOn w:val="Normal"/>
    <w:semiHidden/>
    <w:unhideWhenUsed/>
    <w:rsid w:val="007F3E46"/>
    <w:pPr>
      <w:ind w:left="849" w:hanging="283"/>
      <w:contextualSpacing/>
    </w:pPr>
  </w:style>
  <w:style w:type="paragraph" w:styleId="List4">
    <w:name w:val="List 4"/>
    <w:basedOn w:val="Normal"/>
    <w:rsid w:val="007F3E46"/>
    <w:pPr>
      <w:ind w:left="1132" w:hanging="283"/>
      <w:contextualSpacing/>
    </w:pPr>
  </w:style>
  <w:style w:type="paragraph" w:styleId="List5">
    <w:name w:val="List 5"/>
    <w:basedOn w:val="Normal"/>
    <w:rsid w:val="007F3E46"/>
    <w:pPr>
      <w:ind w:left="1415" w:hanging="283"/>
      <w:contextualSpacing/>
    </w:pPr>
  </w:style>
  <w:style w:type="paragraph" w:styleId="ListBullet">
    <w:name w:val="List Bullet"/>
    <w:basedOn w:val="Normal"/>
    <w:semiHidden/>
    <w:unhideWhenUsed/>
    <w:rsid w:val="007F3E46"/>
    <w:pPr>
      <w:numPr>
        <w:numId w:val="16"/>
      </w:numPr>
      <w:contextualSpacing/>
    </w:pPr>
  </w:style>
  <w:style w:type="paragraph" w:styleId="ListBullet2">
    <w:name w:val="List Bullet 2"/>
    <w:basedOn w:val="Normal"/>
    <w:semiHidden/>
    <w:unhideWhenUsed/>
    <w:rsid w:val="007F3E46"/>
    <w:pPr>
      <w:numPr>
        <w:numId w:val="17"/>
      </w:numPr>
      <w:contextualSpacing/>
    </w:pPr>
  </w:style>
  <w:style w:type="paragraph" w:styleId="ListBullet3">
    <w:name w:val="List Bullet 3"/>
    <w:basedOn w:val="Normal"/>
    <w:semiHidden/>
    <w:unhideWhenUsed/>
    <w:rsid w:val="007F3E46"/>
    <w:pPr>
      <w:numPr>
        <w:numId w:val="18"/>
      </w:numPr>
      <w:contextualSpacing/>
    </w:pPr>
  </w:style>
  <w:style w:type="paragraph" w:styleId="ListBullet4">
    <w:name w:val="List Bullet 4"/>
    <w:basedOn w:val="Normal"/>
    <w:semiHidden/>
    <w:unhideWhenUsed/>
    <w:rsid w:val="007F3E46"/>
    <w:pPr>
      <w:numPr>
        <w:numId w:val="19"/>
      </w:numPr>
      <w:contextualSpacing/>
    </w:pPr>
  </w:style>
  <w:style w:type="paragraph" w:styleId="ListBullet5">
    <w:name w:val="List Bullet 5"/>
    <w:basedOn w:val="Normal"/>
    <w:semiHidden/>
    <w:unhideWhenUsed/>
    <w:rsid w:val="007F3E46"/>
    <w:pPr>
      <w:numPr>
        <w:numId w:val="20"/>
      </w:numPr>
      <w:contextualSpacing/>
    </w:pPr>
  </w:style>
  <w:style w:type="paragraph" w:styleId="ListContinue">
    <w:name w:val="List Continue"/>
    <w:basedOn w:val="Normal"/>
    <w:semiHidden/>
    <w:unhideWhenUsed/>
    <w:rsid w:val="007F3E46"/>
    <w:pPr>
      <w:spacing w:after="120"/>
      <w:ind w:left="283"/>
      <w:contextualSpacing/>
    </w:pPr>
  </w:style>
  <w:style w:type="paragraph" w:styleId="ListContinue2">
    <w:name w:val="List Continue 2"/>
    <w:basedOn w:val="Normal"/>
    <w:semiHidden/>
    <w:unhideWhenUsed/>
    <w:rsid w:val="007F3E46"/>
    <w:pPr>
      <w:spacing w:after="120"/>
      <w:ind w:left="566"/>
      <w:contextualSpacing/>
    </w:pPr>
  </w:style>
  <w:style w:type="paragraph" w:styleId="ListContinue3">
    <w:name w:val="List Continue 3"/>
    <w:basedOn w:val="Normal"/>
    <w:semiHidden/>
    <w:unhideWhenUsed/>
    <w:rsid w:val="007F3E46"/>
    <w:pPr>
      <w:spacing w:after="120"/>
      <w:ind w:left="849"/>
      <w:contextualSpacing/>
    </w:pPr>
  </w:style>
  <w:style w:type="paragraph" w:styleId="ListContinue4">
    <w:name w:val="List Continue 4"/>
    <w:basedOn w:val="Normal"/>
    <w:semiHidden/>
    <w:unhideWhenUsed/>
    <w:rsid w:val="007F3E46"/>
    <w:pPr>
      <w:spacing w:after="120"/>
      <w:ind w:left="1132"/>
      <w:contextualSpacing/>
    </w:pPr>
  </w:style>
  <w:style w:type="paragraph" w:styleId="ListContinue5">
    <w:name w:val="List Continue 5"/>
    <w:basedOn w:val="Normal"/>
    <w:semiHidden/>
    <w:unhideWhenUsed/>
    <w:rsid w:val="007F3E46"/>
    <w:pPr>
      <w:spacing w:after="120"/>
      <w:ind w:left="1415"/>
      <w:contextualSpacing/>
    </w:pPr>
  </w:style>
  <w:style w:type="paragraph" w:styleId="ListNumber">
    <w:name w:val="List Number"/>
    <w:basedOn w:val="Normal"/>
    <w:rsid w:val="007F3E46"/>
    <w:pPr>
      <w:numPr>
        <w:numId w:val="21"/>
      </w:numPr>
      <w:contextualSpacing/>
    </w:pPr>
  </w:style>
  <w:style w:type="paragraph" w:styleId="ListNumber2">
    <w:name w:val="List Number 2"/>
    <w:basedOn w:val="Normal"/>
    <w:semiHidden/>
    <w:unhideWhenUsed/>
    <w:rsid w:val="007F3E46"/>
    <w:pPr>
      <w:numPr>
        <w:numId w:val="22"/>
      </w:numPr>
      <w:contextualSpacing/>
    </w:pPr>
  </w:style>
  <w:style w:type="paragraph" w:styleId="ListNumber3">
    <w:name w:val="List Number 3"/>
    <w:basedOn w:val="Normal"/>
    <w:semiHidden/>
    <w:unhideWhenUsed/>
    <w:rsid w:val="007F3E46"/>
    <w:pPr>
      <w:numPr>
        <w:numId w:val="23"/>
      </w:numPr>
      <w:contextualSpacing/>
    </w:pPr>
  </w:style>
  <w:style w:type="paragraph" w:styleId="ListNumber4">
    <w:name w:val="List Number 4"/>
    <w:basedOn w:val="Normal"/>
    <w:semiHidden/>
    <w:unhideWhenUsed/>
    <w:rsid w:val="007F3E46"/>
    <w:pPr>
      <w:numPr>
        <w:numId w:val="24"/>
      </w:numPr>
      <w:contextualSpacing/>
    </w:pPr>
  </w:style>
  <w:style w:type="paragraph" w:styleId="ListNumber5">
    <w:name w:val="List Number 5"/>
    <w:basedOn w:val="Normal"/>
    <w:semiHidden/>
    <w:unhideWhenUsed/>
    <w:rsid w:val="007F3E46"/>
    <w:pPr>
      <w:numPr>
        <w:numId w:val="25"/>
      </w:numPr>
      <w:contextualSpacing/>
    </w:pPr>
  </w:style>
  <w:style w:type="paragraph" w:styleId="MacroText">
    <w:name w:val="macro"/>
    <w:link w:val="MacroTextCh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F3E46"/>
    <w:rPr>
      <w:rFonts w:ascii="Consolas" w:hAnsi="Consolas"/>
      <w:lang w:eastAsia="en-US"/>
    </w:rPr>
  </w:style>
  <w:style w:type="paragraph" w:styleId="MessageHeader">
    <w:name w:val="Message Header"/>
    <w:basedOn w:val="Normal"/>
    <w:link w:val="MessageHeaderCh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F3E4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NormalIndent">
    <w:name w:val="Normal Indent"/>
    <w:basedOn w:val="Normal"/>
    <w:semiHidden/>
    <w:unhideWhenUsed/>
    <w:rsid w:val="007F3E46"/>
    <w:pPr>
      <w:ind w:left="720"/>
    </w:pPr>
  </w:style>
  <w:style w:type="paragraph" w:styleId="NoteHeading">
    <w:name w:val="Note Heading"/>
    <w:basedOn w:val="Normal"/>
    <w:next w:val="Normal"/>
    <w:link w:val="NoteHeadingChar"/>
    <w:semiHidden/>
    <w:unhideWhenUsed/>
    <w:rsid w:val="007F3E46"/>
    <w:pPr>
      <w:spacing w:after="0"/>
    </w:pPr>
  </w:style>
  <w:style w:type="character" w:customStyle="1" w:styleId="NoteHeadingChar">
    <w:name w:val="Note Heading Char"/>
    <w:basedOn w:val="DefaultParagraphFont"/>
    <w:link w:val="NoteHeading"/>
    <w:semiHidden/>
    <w:rsid w:val="007F3E46"/>
    <w:rPr>
      <w:lang w:eastAsia="en-US"/>
    </w:rPr>
  </w:style>
  <w:style w:type="paragraph" w:styleId="PlainText">
    <w:name w:val="Plain Text"/>
    <w:basedOn w:val="Normal"/>
    <w:link w:val="PlainTextChar"/>
    <w:semiHidden/>
    <w:unhideWhenUsed/>
    <w:rsid w:val="007F3E46"/>
    <w:pPr>
      <w:spacing w:after="0"/>
    </w:pPr>
    <w:rPr>
      <w:rFonts w:ascii="Consolas" w:hAnsi="Consolas"/>
      <w:sz w:val="21"/>
      <w:szCs w:val="21"/>
    </w:rPr>
  </w:style>
  <w:style w:type="character" w:customStyle="1" w:styleId="PlainTextChar">
    <w:name w:val="Plain Text Char"/>
    <w:basedOn w:val="DefaultParagraphFont"/>
    <w:link w:val="PlainText"/>
    <w:semiHidden/>
    <w:rsid w:val="007F3E46"/>
    <w:rPr>
      <w:rFonts w:ascii="Consolas" w:hAnsi="Consolas"/>
      <w:sz w:val="21"/>
      <w:szCs w:val="21"/>
      <w:lang w:eastAsia="en-US"/>
    </w:rPr>
  </w:style>
  <w:style w:type="paragraph" w:styleId="Quote">
    <w:name w:val="Quote"/>
    <w:basedOn w:val="Normal"/>
    <w:next w:val="Normal"/>
    <w:link w:val="QuoteChar"/>
    <w:uiPriority w:val="29"/>
    <w:qFormat/>
    <w:rsid w:val="007F3E4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F3E46"/>
    <w:rPr>
      <w:i/>
      <w:iCs/>
      <w:color w:val="404040" w:themeColor="text1" w:themeTint="BF"/>
      <w:lang w:eastAsia="en-US"/>
    </w:rPr>
  </w:style>
  <w:style w:type="paragraph" w:styleId="Salutation">
    <w:name w:val="Salutation"/>
    <w:basedOn w:val="Normal"/>
    <w:next w:val="Normal"/>
    <w:link w:val="SalutationChar"/>
    <w:rsid w:val="007F3E46"/>
  </w:style>
  <w:style w:type="character" w:customStyle="1" w:styleId="SalutationChar">
    <w:name w:val="Salutation Char"/>
    <w:basedOn w:val="DefaultParagraphFont"/>
    <w:link w:val="Salutation"/>
    <w:rsid w:val="007F3E46"/>
    <w:rPr>
      <w:lang w:eastAsia="en-US"/>
    </w:rPr>
  </w:style>
  <w:style w:type="paragraph" w:styleId="Signature">
    <w:name w:val="Signature"/>
    <w:basedOn w:val="Normal"/>
    <w:link w:val="SignatureChar"/>
    <w:semiHidden/>
    <w:unhideWhenUsed/>
    <w:rsid w:val="007F3E46"/>
    <w:pPr>
      <w:spacing w:after="0"/>
      <w:ind w:left="4252"/>
    </w:pPr>
  </w:style>
  <w:style w:type="character" w:customStyle="1" w:styleId="SignatureChar">
    <w:name w:val="Signature Char"/>
    <w:basedOn w:val="DefaultParagraphFont"/>
    <w:link w:val="Signature"/>
    <w:semiHidden/>
    <w:rsid w:val="007F3E46"/>
    <w:rPr>
      <w:lang w:eastAsia="en-US"/>
    </w:rPr>
  </w:style>
  <w:style w:type="paragraph" w:styleId="Subtitle">
    <w:name w:val="Subtitle"/>
    <w:basedOn w:val="Normal"/>
    <w:next w:val="Normal"/>
    <w:link w:val="SubtitleCh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3E4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F3E46"/>
    <w:pPr>
      <w:spacing w:after="0"/>
      <w:ind w:left="200" w:hanging="200"/>
    </w:pPr>
  </w:style>
  <w:style w:type="paragraph" w:styleId="TableofFigures">
    <w:name w:val="table of figures"/>
    <w:basedOn w:val="Normal"/>
    <w:next w:val="Normal"/>
    <w:semiHidden/>
    <w:unhideWhenUsed/>
    <w:rsid w:val="007F3E46"/>
    <w:pPr>
      <w:spacing w:after="0"/>
    </w:pPr>
  </w:style>
  <w:style w:type="paragraph" w:styleId="Title">
    <w:name w:val="Title"/>
    <w:basedOn w:val="Normal"/>
    <w:next w:val="Normal"/>
    <w:link w:val="TitleCh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F3E4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22104</Words>
  <Characters>130858</Characters>
  <Application>Microsoft Office Word</Application>
  <DocSecurity>0</DocSecurity>
  <Lines>5689</Lines>
  <Paragraphs>4934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148028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MCC</cp:lastModifiedBy>
  <cp:revision>4</cp:revision>
  <cp:lastPrinted>2019-02-25T14:05:00Z</cp:lastPrinted>
  <dcterms:created xsi:type="dcterms:W3CDTF">2022-06-14T13:18:00Z</dcterms:created>
  <dcterms:modified xsi:type="dcterms:W3CDTF">2022-06-20T09:42:00Z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