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318"/>
      </w:tblGrid>
      <w:tr w:rsidR="004F0988" w:rsidRPr="00D910A1" w14:paraId="2F223B3A" w14:textId="77777777" w:rsidTr="00785AEA">
        <w:tc>
          <w:tcPr>
            <w:tcW w:w="10318" w:type="dxa"/>
            <w:shd w:val="clear" w:color="auto" w:fill="auto"/>
          </w:tcPr>
          <w:p w14:paraId="2F223B39" w14:textId="35FC8AC8"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r w:rsidR="008634D0">
              <w:t>20</w:t>
            </w:r>
            <w:r>
              <w:t>.0</w:t>
            </w:r>
            <w:r w:rsidRPr="00D910A1">
              <w:t xml:space="preserve"> </w:t>
            </w:r>
            <w:r w:rsidRPr="00D910A1">
              <w:rPr>
                <w:sz w:val="32"/>
              </w:rPr>
              <w:t>(</w:t>
            </w:r>
            <w:r w:rsidR="008634D0">
              <w:rPr>
                <w:sz w:val="32"/>
              </w:rPr>
              <w:t>2024</w:t>
            </w:r>
            <w:r>
              <w:rPr>
                <w:sz w:val="32"/>
              </w:rPr>
              <w:t>-</w:t>
            </w:r>
            <w:r w:rsidR="008634D0">
              <w:rPr>
                <w:sz w:val="32"/>
              </w:rPr>
              <w:t>06</w:t>
            </w:r>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4" w:name="specRelease"/>
            <w:r w:rsidRPr="00DB56CE">
              <w:rPr>
                <w:rStyle w:val="ZGSM"/>
              </w:rPr>
              <w:t>15</w:t>
            </w:r>
            <w:bookmarkEnd w:id="4"/>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5"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7"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1C7FBFAE" w:rsidR="00E16509" w:rsidRPr="00D910A1" w:rsidRDefault="00E16509" w:rsidP="00133525">
            <w:pPr>
              <w:pStyle w:val="FP"/>
              <w:jc w:val="center"/>
              <w:rPr>
                <w:noProof/>
                <w:sz w:val="18"/>
              </w:rPr>
            </w:pPr>
            <w:r w:rsidRPr="00D910A1">
              <w:rPr>
                <w:noProof/>
                <w:sz w:val="18"/>
              </w:rPr>
              <w:t xml:space="preserve">© </w:t>
            </w:r>
            <w:r w:rsidR="008634D0" w:rsidRPr="00D910A1">
              <w:rPr>
                <w:noProof/>
                <w:sz w:val="18"/>
              </w:rPr>
              <w:t>202</w:t>
            </w:r>
            <w:r w:rsidR="008634D0">
              <w:rPr>
                <w:noProof/>
                <w:sz w:val="18"/>
              </w:rPr>
              <w:t>4</w:t>
            </w:r>
            <w:r w:rsidRPr="00D910A1">
              <w:rPr>
                <w:noProof/>
                <w:sz w:val="18"/>
              </w:rPr>
              <w:t>, 3GPP Organizational Partners (ARIB, ATIS, CCSA, ETSI, TSDSI, TTA, TTC).</w:t>
            </w:r>
            <w:bookmarkStart w:id="10" w:name="copyrightaddon"/>
            <w:bookmarkEnd w:id="10"/>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2F223B65" w14:textId="77777777" w:rsidR="00E16509" w:rsidRPr="00D910A1" w:rsidRDefault="00E16509" w:rsidP="00133525"/>
        </w:tc>
      </w:tr>
      <w:bookmarkEnd w:id="7"/>
    </w:tbl>
    <w:p w14:paraId="2F223B67" w14:textId="77777777" w:rsidR="00080512" w:rsidRPr="00D910A1" w:rsidRDefault="00080512">
      <w:pPr>
        <w:pStyle w:val="TT"/>
      </w:pPr>
      <w:r w:rsidRPr="00D910A1">
        <w:br w:type="page"/>
      </w:r>
      <w:bookmarkStart w:id="11" w:name="tableOfContents"/>
      <w:bookmarkEnd w:id="11"/>
      <w:r w:rsidRPr="00D910A1">
        <w:lastRenderedPageBreak/>
        <w:t>Contents</w:t>
      </w:r>
    </w:p>
    <w:p w14:paraId="618A89AC" w14:textId="5C185191" w:rsidR="00352584" w:rsidRDefault="00352584">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_Toc169706032 \h </w:instrText>
      </w:r>
      <w:r>
        <w:fldChar w:fldCharType="separate"/>
      </w:r>
      <w:r>
        <w:t>7</w:t>
      </w:r>
      <w:r>
        <w:fldChar w:fldCharType="end"/>
      </w:r>
    </w:p>
    <w:p w14:paraId="1AD07C41" w14:textId="4A31295F" w:rsidR="00352584" w:rsidRDefault="0035258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_Toc169706033 \h </w:instrText>
      </w:r>
      <w:r>
        <w:fldChar w:fldCharType="separate"/>
      </w:r>
      <w:r>
        <w:t>9</w:t>
      </w:r>
      <w:r>
        <w:fldChar w:fldCharType="end"/>
      </w:r>
    </w:p>
    <w:p w14:paraId="4B3B8B40" w14:textId="5D8DDACC" w:rsidR="00352584" w:rsidRDefault="0035258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_Toc169706034 \h </w:instrText>
      </w:r>
      <w:r>
        <w:fldChar w:fldCharType="separate"/>
      </w:r>
      <w:r>
        <w:t>9</w:t>
      </w:r>
      <w:r>
        <w:fldChar w:fldCharType="end"/>
      </w:r>
    </w:p>
    <w:p w14:paraId="4659F496" w14:textId="4EC9D5E0" w:rsidR="00352584" w:rsidRDefault="0035258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_Toc169706035 \h </w:instrText>
      </w:r>
      <w:r>
        <w:fldChar w:fldCharType="separate"/>
      </w:r>
      <w:r>
        <w:t>11</w:t>
      </w:r>
      <w:r>
        <w:fldChar w:fldCharType="end"/>
      </w:r>
    </w:p>
    <w:p w14:paraId="0408EC46" w14:textId="5046F109" w:rsidR="00352584" w:rsidRDefault="00352584">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_Toc169706036 \h </w:instrText>
      </w:r>
      <w:r>
        <w:fldChar w:fldCharType="separate"/>
      </w:r>
      <w:r>
        <w:t>11</w:t>
      </w:r>
      <w:r>
        <w:fldChar w:fldCharType="end"/>
      </w:r>
    </w:p>
    <w:p w14:paraId="655CDB5F" w14:textId="1B4B9BA8" w:rsidR="00352584" w:rsidRDefault="00352584">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_Toc169706037 \h </w:instrText>
      </w:r>
      <w:r>
        <w:fldChar w:fldCharType="separate"/>
      </w:r>
      <w:r>
        <w:t>13</w:t>
      </w:r>
      <w:r>
        <w:fldChar w:fldCharType="end"/>
      </w:r>
    </w:p>
    <w:p w14:paraId="3658B037" w14:textId="7C343EE5" w:rsidR="00352584" w:rsidRDefault="00352584">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_Toc169706038 \h </w:instrText>
      </w:r>
      <w:r>
        <w:fldChar w:fldCharType="separate"/>
      </w:r>
      <w:r>
        <w:t>13</w:t>
      </w:r>
      <w:r>
        <w:fldChar w:fldCharType="end"/>
      </w:r>
    </w:p>
    <w:p w14:paraId="036D0C9E" w14:textId="1048C1F9" w:rsidR="00352584" w:rsidRDefault="00352584">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conditions</w:t>
      </w:r>
      <w:r>
        <w:tab/>
      </w:r>
      <w:r>
        <w:fldChar w:fldCharType="begin"/>
      </w:r>
      <w:r>
        <w:instrText xml:space="preserve"> PAGEREF _Toc169706039 \h </w:instrText>
      </w:r>
      <w:r>
        <w:fldChar w:fldCharType="separate"/>
      </w:r>
      <w:r>
        <w:t>14</w:t>
      </w:r>
      <w:r>
        <w:fldChar w:fldCharType="end"/>
      </w:r>
    </w:p>
    <w:p w14:paraId="0989CCB0" w14:textId="17FF08EB" w:rsidR="00352584" w:rsidRDefault="00352584">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General</w:t>
      </w:r>
      <w:r>
        <w:tab/>
      </w:r>
      <w:r>
        <w:fldChar w:fldCharType="begin"/>
      </w:r>
      <w:r>
        <w:instrText xml:space="preserve"> PAGEREF _Toc169706040 \h </w:instrText>
      </w:r>
      <w:r>
        <w:fldChar w:fldCharType="separate"/>
      </w:r>
      <w:r>
        <w:t>14</w:t>
      </w:r>
      <w:r>
        <w:fldChar w:fldCharType="end"/>
      </w:r>
    </w:p>
    <w:p w14:paraId="067E33C3" w14:textId="5587DC2A" w:rsidR="00352584" w:rsidRDefault="00352584">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_Toc169706041 \h </w:instrText>
      </w:r>
      <w:r>
        <w:fldChar w:fldCharType="separate"/>
      </w:r>
      <w:r>
        <w:t>15</w:t>
      </w:r>
      <w:r>
        <w:fldChar w:fldCharType="end"/>
      </w:r>
    </w:p>
    <w:p w14:paraId="32947FAE" w14:textId="48C64F00" w:rsidR="00352584" w:rsidRDefault="00352584">
      <w:pPr>
        <w:pStyle w:val="TOC2"/>
        <w:rPr>
          <w:rFonts w:asciiTheme="minorHAnsi" w:eastAsiaTheme="minorEastAsia" w:hAnsiTheme="minorHAnsi" w:cstheme="minorBidi"/>
          <w:kern w:val="2"/>
          <w:sz w:val="24"/>
          <w:szCs w:val="24"/>
          <w:lang w:eastAsia="en-GB"/>
          <w14:ligatures w14:val="standardContextual"/>
        </w:rPr>
      </w:pPr>
      <w:r>
        <w:t>4.</w:t>
      </w:r>
      <w:r w:rsidRPr="00CD50F0">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_Toc169706042 \h </w:instrText>
      </w:r>
      <w:r>
        <w:fldChar w:fldCharType="separate"/>
      </w:r>
      <w:r>
        <w:t>15</w:t>
      </w:r>
      <w:r>
        <w:fldChar w:fldCharType="end"/>
      </w:r>
    </w:p>
    <w:p w14:paraId="05F306C3" w14:textId="1759CA36" w:rsidR="00352584" w:rsidRDefault="00352584">
      <w:pPr>
        <w:pStyle w:val="TOC2"/>
        <w:rPr>
          <w:rFonts w:asciiTheme="minorHAnsi" w:eastAsiaTheme="minorEastAsia" w:hAnsiTheme="minorHAnsi" w:cstheme="minorBidi"/>
          <w:kern w:val="2"/>
          <w:sz w:val="24"/>
          <w:szCs w:val="24"/>
          <w:lang w:eastAsia="en-GB"/>
          <w14:ligatures w14:val="standardContextual"/>
        </w:rPr>
      </w:pPr>
      <w:r>
        <w:t>4.</w:t>
      </w:r>
      <w:r w:rsidRPr="00CD50F0">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_Toc169706043 \h </w:instrText>
      </w:r>
      <w:r>
        <w:fldChar w:fldCharType="separate"/>
      </w:r>
      <w:r>
        <w:t>15</w:t>
      </w:r>
      <w:r>
        <w:fldChar w:fldCharType="end"/>
      </w:r>
    </w:p>
    <w:p w14:paraId="5757246E" w14:textId="161A2236"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4.4.1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Transmitter exclusion band</w:t>
      </w:r>
      <w:r>
        <w:tab/>
      </w:r>
      <w:r>
        <w:fldChar w:fldCharType="begin"/>
      </w:r>
      <w:r>
        <w:instrText xml:space="preserve"> PAGEREF _Toc169706044 \h </w:instrText>
      </w:r>
      <w:r>
        <w:fldChar w:fldCharType="separate"/>
      </w:r>
      <w:r>
        <w:t>15</w:t>
      </w:r>
      <w:r>
        <w:fldChar w:fldCharType="end"/>
      </w:r>
    </w:p>
    <w:p w14:paraId="451D75A3" w14:textId="3947CB19"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4.4.2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Receiver exclusion band</w:t>
      </w:r>
      <w:r>
        <w:tab/>
      </w:r>
      <w:r>
        <w:fldChar w:fldCharType="begin"/>
      </w:r>
      <w:r>
        <w:instrText xml:space="preserve"> PAGEREF _Toc169706045 \h </w:instrText>
      </w:r>
      <w:r>
        <w:fldChar w:fldCharType="separate"/>
      </w:r>
      <w:r>
        <w:t>16</w:t>
      </w:r>
      <w:r>
        <w:fldChar w:fldCharType="end"/>
      </w:r>
    </w:p>
    <w:p w14:paraId="1636DAB7" w14:textId="4865EBFD" w:rsidR="00352584" w:rsidRDefault="00352584">
      <w:pPr>
        <w:pStyle w:val="TOC2"/>
        <w:rPr>
          <w:rFonts w:asciiTheme="minorHAnsi" w:eastAsiaTheme="minorEastAsia" w:hAnsiTheme="minorHAnsi" w:cstheme="minorBidi"/>
          <w:kern w:val="2"/>
          <w:sz w:val="24"/>
          <w:szCs w:val="24"/>
          <w:lang w:eastAsia="en-GB"/>
          <w14:ligatures w14:val="standardContextual"/>
        </w:rPr>
      </w:pPr>
      <w:r>
        <w:t>4.</w:t>
      </w:r>
      <w:r w:rsidRPr="00CD50F0">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_Toc169706046 \h </w:instrText>
      </w:r>
      <w:r>
        <w:fldChar w:fldCharType="separate"/>
      </w:r>
      <w:r>
        <w:t>16</w:t>
      </w:r>
      <w:r>
        <w:fldChar w:fldCharType="end"/>
      </w:r>
    </w:p>
    <w:p w14:paraId="5171528E" w14:textId="29B456BB" w:rsidR="00352584" w:rsidRDefault="00352584">
      <w:pPr>
        <w:pStyle w:val="TOC1"/>
        <w:rPr>
          <w:rFonts w:asciiTheme="minorHAnsi" w:eastAsiaTheme="minorEastAsia" w:hAnsiTheme="minorHAnsi" w:cstheme="minorBidi"/>
          <w:kern w:val="2"/>
          <w:sz w:val="24"/>
          <w:szCs w:val="24"/>
          <w:lang w:eastAsia="en-GB"/>
          <w14:ligatures w14:val="standardContextual"/>
        </w:rPr>
      </w:pPr>
      <w:r w:rsidRPr="00CD50F0">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_Toc169706047 \h </w:instrText>
      </w:r>
      <w:r>
        <w:fldChar w:fldCharType="separate"/>
      </w:r>
      <w:r>
        <w:t>17</w:t>
      </w:r>
      <w:r>
        <w:fldChar w:fldCharType="end"/>
      </w:r>
    </w:p>
    <w:p w14:paraId="0378F4A5" w14:textId="180AD5A2"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General</w:t>
      </w:r>
      <w:r>
        <w:tab/>
      </w:r>
      <w:r>
        <w:fldChar w:fldCharType="begin"/>
      </w:r>
      <w:r>
        <w:instrText xml:space="preserve"> PAGEREF _Toc169706048 \h </w:instrText>
      </w:r>
      <w:r>
        <w:fldChar w:fldCharType="separate"/>
      </w:r>
      <w:r>
        <w:t>17</w:t>
      </w:r>
      <w:r>
        <w:fldChar w:fldCharType="end"/>
      </w:r>
    </w:p>
    <w:p w14:paraId="524E165D" w14:textId="13D8B46D"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_Toc169706049 \h </w:instrText>
      </w:r>
      <w:r>
        <w:fldChar w:fldCharType="separate"/>
      </w:r>
      <w:r>
        <w:t>18</w:t>
      </w:r>
      <w:r>
        <w:fldChar w:fldCharType="end"/>
      </w:r>
    </w:p>
    <w:p w14:paraId="18BCBF03" w14:textId="23E1F33A"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5</w:t>
      </w:r>
      <w:r>
        <w:t>.</w:t>
      </w:r>
      <w:r w:rsidRPr="00CD50F0">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_Toc169706050 \h </w:instrText>
      </w:r>
      <w:r>
        <w:fldChar w:fldCharType="separate"/>
      </w:r>
      <w:r>
        <w:t>18</w:t>
      </w:r>
      <w:r>
        <w:fldChar w:fldCharType="end"/>
      </w:r>
    </w:p>
    <w:p w14:paraId="1BF885AC" w14:textId="75F46561"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5</w:t>
      </w:r>
      <w:r>
        <w:t>.</w:t>
      </w:r>
      <w:r w:rsidRPr="00CD50F0">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_Toc169706051 \h </w:instrText>
      </w:r>
      <w:r>
        <w:fldChar w:fldCharType="separate"/>
      </w:r>
      <w:r>
        <w:t>18</w:t>
      </w:r>
      <w:r>
        <w:fldChar w:fldCharType="end"/>
      </w:r>
    </w:p>
    <w:p w14:paraId="282CD813" w14:textId="351CDD16" w:rsidR="00352584" w:rsidRDefault="00352584">
      <w:pPr>
        <w:pStyle w:val="TOC1"/>
        <w:rPr>
          <w:rFonts w:asciiTheme="minorHAnsi" w:eastAsiaTheme="minorEastAsia" w:hAnsiTheme="minorHAnsi" w:cstheme="minorBidi"/>
          <w:kern w:val="2"/>
          <w:sz w:val="24"/>
          <w:szCs w:val="24"/>
          <w:lang w:eastAsia="en-GB"/>
          <w14:ligatures w14:val="standardContextual"/>
        </w:rPr>
      </w:pPr>
      <w:r w:rsidRPr="00CD50F0">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_Toc169706052 \h </w:instrText>
      </w:r>
      <w:r>
        <w:fldChar w:fldCharType="separate"/>
      </w:r>
      <w:r>
        <w:t>18</w:t>
      </w:r>
      <w:r>
        <w:fldChar w:fldCharType="end"/>
      </w:r>
    </w:p>
    <w:p w14:paraId="5B6A1A68" w14:textId="40FAFCFD"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_Toc169706053 \h </w:instrText>
      </w:r>
      <w:r>
        <w:fldChar w:fldCharType="separate"/>
      </w:r>
      <w:r>
        <w:t>18</w:t>
      </w:r>
      <w:r>
        <w:fldChar w:fldCharType="end"/>
      </w:r>
    </w:p>
    <w:p w14:paraId="1083E8E4" w14:textId="5D9D9F08"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_Toc169706054 \h </w:instrText>
      </w:r>
      <w:r>
        <w:fldChar w:fldCharType="separate"/>
      </w:r>
      <w:r>
        <w:t>19</w:t>
      </w:r>
      <w:r>
        <w:fldChar w:fldCharType="end"/>
      </w:r>
    </w:p>
    <w:p w14:paraId="2F8A35E4" w14:textId="2E19C544"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6</w:t>
      </w:r>
      <w:r>
        <w:t>.</w:t>
      </w:r>
      <w:r w:rsidRPr="00CD50F0">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_Toc169706055 \h </w:instrText>
      </w:r>
      <w:r>
        <w:fldChar w:fldCharType="separate"/>
      </w:r>
      <w:r>
        <w:t>19</w:t>
      </w:r>
      <w:r>
        <w:fldChar w:fldCharType="end"/>
      </w:r>
    </w:p>
    <w:p w14:paraId="6442351B" w14:textId="51286C3D"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6</w:t>
      </w:r>
      <w:r>
        <w:t>.</w:t>
      </w:r>
      <w:r w:rsidRPr="00CD50F0">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_Toc169706056 \h </w:instrText>
      </w:r>
      <w:r>
        <w:fldChar w:fldCharType="separate"/>
      </w:r>
      <w:r>
        <w:t>20</w:t>
      </w:r>
      <w:r>
        <w:fldChar w:fldCharType="end"/>
      </w:r>
    </w:p>
    <w:p w14:paraId="5AFC3F5F" w14:textId="22517A23" w:rsidR="00352584" w:rsidRDefault="00352584">
      <w:pPr>
        <w:pStyle w:val="TOC1"/>
        <w:rPr>
          <w:rFonts w:asciiTheme="minorHAnsi" w:eastAsiaTheme="minorEastAsia" w:hAnsiTheme="minorHAnsi" w:cstheme="minorBidi"/>
          <w:kern w:val="2"/>
          <w:sz w:val="24"/>
          <w:szCs w:val="24"/>
          <w:lang w:eastAsia="en-GB"/>
          <w14:ligatures w14:val="standardContextual"/>
        </w:rPr>
      </w:pPr>
      <w:r w:rsidRPr="00CD50F0">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_Toc169706057 \h </w:instrText>
      </w:r>
      <w:r>
        <w:fldChar w:fldCharType="separate"/>
      </w:r>
      <w:r>
        <w:t>20</w:t>
      </w:r>
      <w:r>
        <w:fldChar w:fldCharType="end"/>
      </w:r>
    </w:p>
    <w:p w14:paraId="1A18154D" w14:textId="43398B47"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Emission</w:t>
      </w:r>
      <w:r>
        <w:tab/>
      </w:r>
      <w:r>
        <w:fldChar w:fldCharType="begin"/>
      </w:r>
      <w:r>
        <w:instrText xml:space="preserve"> PAGEREF _Toc169706058 \h </w:instrText>
      </w:r>
      <w:r>
        <w:fldChar w:fldCharType="separate"/>
      </w:r>
      <w:r>
        <w:t>20</w:t>
      </w:r>
      <w:r>
        <w:fldChar w:fldCharType="end"/>
      </w:r>
    </w:p>
    <w:p w14:paraId="28F5F321" w14:textId="448137A1"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_Toc169706059 \h </w:instrText>
      </w:r>
      <w:r>
        <w:fldChar w:fldCharType="separate"/>
      </w:r>
      <w:r>
        <w:t>21</w:t>
      </w:r>
      <w:r>
        <w:fldChar w:fldCharType="end"/>
      </w:r>
    </w:p>
    <w:p w14:paraId="7E7D0FC0" w14:textId="2F806695" w:rsidR="00352584" w:rsidRDefault="00352584">
      <w:pPr>
        <w:pStyle w:val="TOC1"/>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_Toc169706060 \h </w:instrText>
      </w:r>
      <w:r>
        <w:fldChar w:fldCharType="separate"/>
      </w:r>
      <w:r>
        <w:t>22</w:t>
      </w:r>
      <w:r>
        <w:fldChar w:fldCharType="end"/>
      </w:r>
    </w:p>
    <w:p w14:paraId="1ED245FE" w14:textId="7EC5075F"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_Toc169706061 \h </w:instrText>
      </w:r>
      <w:r>
        <w:fldChar w:fldCharType="separate"/>
      </w:r>
      <w:r>
        <w:t>22</w:t>
      </w:r>
      <w:r>
        <w:fldChar w:fldCharType="end"/>
      </w:r>
    </w:p>
    <w:p w14:paraId="03D3E3E4" w14:textId="280C992B"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8.1.1</w:t>
      </w:r>
      <w:r>
        <w:rPr>
          <w:rFonts w:asciiTheme="minorHAnsi" w:eastAsiaTheme="minorEastAsia" w:hAnsiTheme="minorHAnsi" w:cstheme="minorBidi"/>
          <w:kern w:val="2"/>
          <w:sz w:val="24"/>
          <w:szCs w:val="24"/>
          <w:lang w:eastAsia="en-GB"/>
          <w14:ligatures w14:val="standardContextual"/>
        </w:rPr>
        <w:tab/>
      </w:r>
      <w:r w:rsidRPr="00CD50F0">
        <w:rPr>
          <w:lang w:val="fi-FI" w:eastAsia="zh-CN"/>
        </w:rPr>
        <w:t>(Void)</w:t>
      </w:r>
      <w:r>
        <w:tab/>
      </w:r>
      <w:r>
        <w:fldChar w:fldCharType="begin"/>
      </w:r>
      <w:r>
        <w:instrText xml:space="preserve"> PAGEREF _Toc169706062 \h </w:instrText>
      </w:r>
      <w:r>
        <w:fldChar w:fldCharType="separate"/>
      </w:r>
      <w:r>
        <w:t>22</w:t>
      </w:r>
      <w:r>
        <w:fldChar w:fldCharType="end"/>
      </w:r>
    </w:p>
    <w:p w14:paraId="72DA414C" w14:textId="56A2A8C9"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8.1.2</w:t>
      </w:r>
      <w:r>
        <w:rPr>
          <w:rFonts w:asciiTheme="minorHAnsi" w:eastAsiaTheme="minorEastAsia" w:hAnsiTheme="minorHAnsi" w:cstheme="minorBidi"/>
          <w:kern w:val="2"/>
          <w:sz w:val="24"/>
          <w:szCs w:val="24"/>
          <w:lang w:eastAsia="en-GB"/>
          <w14:ligatures w14:val="standardContextual"/>
        </w:rPr>
        <w:tab/>
      </w:r>
      <w:r w:rsidRPr="00CD50F0">
        <w:rPr>
          <w:lang w:val="fi-FI"/>
        </w:rPr>
        <w:t>(</w:t>
      </w:r>
      <w:r w:rsidRPr="00CD50F0">
        <w:rPr>
          <w:lang w:val="fi-FI" w:eastAsia="zh-CN"/>
        </w:rPr>
        <w:t>Void)</w:t>
      </w:r>
      <w:r>
        <w:tab/>
      </w:r>
      <w:r>
        <w:fldChar w:fldCharType="begin"/>
      </w:r>
      <w:r>
        <w:instrText xml:space="preserve"> PAGEREF _Toc169706063 \h </w:instrText>
      </w:r>
      <w:r>
        <w:fldChar w:fldCharType="separate"/>
      </w:r>
      <w:r>
        <w:t>22</w:t>
      </w:r>
      <w:r>
        <w:fldChar w:fldCharType="end"/>
      </w:r>
    </w:p>
    <w:p w14:paraId="3A07E58A" w14:textId="670236FA"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8.1.3</w:t>
      </w:r>
      <w:r>
        <w:rPr>
          <w:rFonts w:asciiTheme="minorHAnsi" w:eastAsiaTheme="minorEastAsia" w:hAnsiTheme="minorHAnsi" w:cstheme="minorBidi"/>
          <w:kern w:val="2"/>
          <w:sz w:val="24"/>
          <w:szCs w:val="24"/>
          <w:lang w:eastAsia="en-GB"/>
          <w14:ligatures w14:val="standardContextual"/>
        </w:rPr>
        <w:tab/>
      </w:r>
      <w:r w:rsidRPr="00CD50F0">
        <w:rPr>
          <w:lang w:val="fi-FI" w:eastAsia="zh-CN"/>
        </w:rPr>
        <w:t>(Void)</w:t>
      </w:r>
      <w:r>
        <w:tab/>
      </w:r>
      <w:r>
        <w:fldChar w:fldCharType="begin"/>
      </w:r>
      <w:r>
        <w:instrText xml:space="preserve"> PAGEREF _Toc169706064 \h </w:instrText>
      </w:r>
      <w:r>
        <w:fldChar w:fldCharType="separate"/>
      </w:r>
      <w:r>
        <w:t>22</w:t>
      </w:r>
      <w:r>
        <w:fldChar w:fldCharType="end"/>
      </w:r>
    </w:p>
    <w:p w14:paraId="5BFDAC62" w14:textId="38A1DE56"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8.1.4</w:t>
      </w:r>
      <w:r>
        <w:rPr>
          <w:rFonts w:asciiTheme="minorHAnsi" w:eastAsiaTheme="minorEastAsia" w:hAnsiTheme="minorHAnsi" w:cstheme="minorBidi"/>
          <w:kern w:val="2"/>
          <w:sz w:val="24"/>
          <w:szCs w:val="24"/>
          <w:lang w:eastAsia="en-GB"/>
          <w14:ligatures w14:val="standardContextual"/>
        </w:rPr>
        <w:tab/>
      </w:r>
      <w:r w:rsidRPr="00CD50F0">
        <w:rPr>
          <w:lang w:val="fi-FI" w:eastAsia="zh-CN"/>
        </w:rPr>
        <w:t>(Void)</w:t>
      </w:r>
      <w:r>
        <w:tab/>
      </w:r>
      <w:r>
        <w:fldChar w:fldCharType="begin"/>
      </w:r>
      <w:r>
        <w:instrText xml:space="preserve"> PAGEREF _Toc169706065 \h </w:instrText>
      </w:r>
      <w:r>
        <w:fldChar w:fldCharType="separate"/>
      </w:r>
      <w:r>
        <w:t>22</w:t>
      </w:r>
      <w:r>
        <w:fldChar w:fldCharType="end"/>
      </w:r>
    </w:p>
    <w:p w14:paraId="2DCB0FDB" w14:textId="6943A50E"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8.1.5</w:t>
      </w:r>
      <w:r>
        <w:rPr>
          <w:rFonts w:asciiTheme="minorHAnsi" w:eastAsiaTheme="minorEastAsia" w:hAnsiTheme="minorHAnsi" w:cstheme="minorBidi"/>
          <w:kern w:val="2"/>
          <w:sz w:val="24"/>
          <w:szCs w:val="24"/>
          <w:lang w:eastAsia="en-GB"/>
          <w14:ligatures w14:val="standardContextual"/>
        </w:rPr>
        <w:tab/>
      </w:r>
      <w:r w:rsidRPr="00CD50F0">
        <w:rPr>
          <w:lang w:val="fi-FI" w:eastAsia="zh-CN"/>
        </w:rPr>
        <w:t>(Void)</w:t>
      </w:r>
      <w:r>
        <w:tab/>
      </w:r>
      <w:r>
        <w:fldChar w:fldCharType="begin"/>
      </w:r>
      <w:r>
        <w:instrText xml:space="preserve"> PAGEREF _Toc169706066 \h </w:instrText>
      </w:r>
      <w:r>
        <w:fldChar w:fldCharType="separate"/>
      </w:r>
      <w:r>
        <w:t>22</w:t>
      </w:r>
      <w:r>
        <w:fldChar w:fldCharType="end"/>
      </w:r>
    </w:p>
    <w:p w14:paraId="622C1FBF" w14:textId="20A0B06F"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_Toc169706067 \h </w:instrText>
      </w:r>
      <w:r>
        <w:fldChar w:fldCharType="separate"/>
      </w:r>
      <w:r>
        <w:t>22</w:t>
      </w:r>
      <w:r>
        <w:fldChar w:fldCharType="end"/>
      </w:r>
    </w:p>
    <w:p w14:paraId="51CABE66" w14:textId="67A3DA24" w:rsidR="00352584" w:rsidRDefault="00352584">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_Toc169706068 \h </w:instrText>
      </w:r>
      <w:r>
        <w:fldChar w:fldCharType="separate"/>
      </w:r>
      <w:r>
        <w:t>22</w:t>
      </w:r>
      <w:r>
        <w:fldChar w:fldCharType="end"/>
      </w:r>
    </w:p>
    <w:p w14:paraId="69F72AFD" w14:textId="388EFED4" w:rsidR="00352584" w:rsidRDefault="00352584">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_Toc169706069 \h </w:instrText>
      </w:r>
      <w:r>
        <w:fldChar w:fldCharType="separate"/>
      </w:r>
      <w:r>
        <w:t>23</w:t>
      </w:r>
      <w:r>
        <w:fldChar w:fldCharType="end"/>
      </w:r>
    </w:p>
    <w:p w14:paraId="4A39273E" w14:textId="55D77AF6" w:rsidR="00352584" w:rsidRDefault="00352584">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_Toc169706070 \h </w:instrText>
      </w:r>
      <w:r>
        <w:fldChar w:fldCharType="separate"/>
      </w:r>
      <w:r>
        <w:t>23</w:t>
      </w:r>
      <w:r>
        <w:fldChar w:fldCharType="end"/>
      </w:r>
    </w:p>
    <w:p w14:paraId="0DA34E9E" w14:textId="3DBE5F26" w:rsidR="00352584" w:rsidRDefault="00352584">
      <w:pPr>
        <w:pStyle w:val="TOC4"/>
        <w:rPr>
          <w:rFonts w:asciiTheme="minorHAnsi" w:eastAsiaTheme="minorEastAsia" w:hAnsiTheme="minorHAnsi" w:cstheme="minorBidi"/>
          <w:kern w:val="2"/>
          <w:sz w:val="24"/>
          <w:szCs w:val="24"/>
          <w:lang w:eastAsia="en-GB"/>
          <w14:ligatures w14:val="standardContextual"/>
        </w:rPr>
      </w:pPr>
      <w:r>
        <w:t>8.2.1.</w:t>
      </w:r>
      <w:r w:rsidRPr="00CD50F0">
        <w:rPr>
          <w:lang w:val="en-US"/>
        </w:rPr>
        <w:t>3</w:t>
      </w:r>
      <w:r>
        <w:rPr>
          <w:rFonts w:asciiTheme="minorHAnsi" w:eastAsiaTheme="minorEastAsia" w:hAnsiTheme="minorHAnsi" w:cstheme="minorBidi"/>
          <w:kern w:val="2"/>
          <w:sz w:val="24"/>
          <w:szCs w:val="24"/>
          <w:lang w:eastAsia="en-GB"/>
          <w14:ligatures w14:val="standardContextual"/>
        </w:rPr>
        <w:tab/>
      </w:r>
      <w:r w:rsidRPr="00CD50F0">
        <w:rPr>
          <w:lang w:val="en-US"/>
        </w:rPr>
        <w:t>Limits</w:t>
      </w:r>
      <w:r>
        <w:tab/>
      </w:r>
      <w:r>
        <w:fldChar w:fldCharType="begin"/>
      </w:r>
      <w:r>
        <w:instrText xml:space="preserve"> PAGEREF _Toc169706071 \h </w:instrText>
      </w:r>
      <w:r>
        <w:fldChar w:fldCharType="separate"/>
      </w:r>
      <w:r>
        <w:t>23</w:t>
      </w:r>
      <w:r>
        <w:fldChar w:fldCharType="end"/>
      </w:r>
    </w:p>
    <w:p w14:paraId="4D0BB5C0" w14:textId="5FDA49A8" w:rsidR="00352584" w:rsidRDefault="00352584">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_Toc169706072 \h </w:instrText>
      </w:r>
      <w:r>
        <w:fldChar w:fldCharType="separate"/>
      </w:r>
      <w:r>
        <w:t>24</w:t>
      </w:r>
      <w:r>
        <w:fldChar w:fldCharType="end"/>
      </w:r>
    </w:p>
    <w:p w14:paraId="554862FC" w14:textId="4C3CCA17" w:rsidR="00352584" w:rsidRDefault="00352584">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CD50F0">
        <w:rPr>
          <w:lang w:val="en-US" w:eastAsia="zh-CN"/>
        </w:rPr>
        <w:t>a</w:t>
      </w:r>
      <w:r>
        <w:t>ncillary equipment</w:t>
      </w:r>
      <w:r>
        <w:tab/>
      </w:r>
      <w:r>
        <w:fldChar w:fldCharType="begin"/>
      </w:r>
      <w:r>
        <w:instrText xml:space="preserve"> PAGEREF _Toc169706073 \h </w:instrText>
      </w:r>
      <w:r>
        <w:fldChar w:fldCharType="separate"/>
      </w:r>
      <w:r>
        <w:t>25</w:t>
      </w:r>
      <w:r>
        <w:fldChar w:fldCharType="end"/>
      </w:r>
    </w:p>
    <w:p w14:paraId="550A4E63" w14:textId="26D8719C" w:rsidR="00352584" w:rsidRDefault="00352584">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_Toc169706074 \h </w:instrText>
      </w:r>
      <w:r>
        <w:fldChar w:fldCharType="separate"/>
      </w:r>
      <w:r>
        <w:t>25</w:t>
      </w:r>
      <w:r>
        <w:fldChar w:fldCharType="end"/>
      </w:r>
    </w:p>
    <w:p w14:paraId="076E1AF0" w14:textId="69BCC805" w:rsidR="00352584" w:rsidRDefault="00352584">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_Toc169706075 \h </w:instrText>
      </w:r>
      <w:r>
        <w:fldChar w:fldCharType="separate"/>
      </w:r>
      <w:r>
        <w:t>25</w:t>
      </w:r>
      <w:r>
        <w:fldChar w:fldCharType="end"/>
      </w:r>
    </w:p>
    <w:p w14:paraId="260C1D0A" w14:textId="59566C39" w:rsidR="00352584" w:rsidRDefault="00352584">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_Toc169706076 \h </w:instrText>
      </w:r>
      <w:r>
        <w:fldChar w:fldCharType="separate"/>
      </w:r>
      <w:r>
        <w:t>25</w:t>
      </w:r>
      <w:r>
        <w:fldChar w:fldCharType="end"/>
      </w:r>
    </w:p>
    <w:p w14:paraId="39C2D6C9" w14:textId="2D7285F0"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w:t>
      </w:r>
      <w:r w:rsidRPr="00CD50F0">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_Toc169706077 \h </w:instrText>
      </w:r>
      <w:r>
        <w:fldChar w:fldCharType="separate"/>
      </w:r>
      <w:r>
        <w:t>26</w:t>
      </w:r>
      <w:r>
        <w:fldChar w:fldCharType="end"/>
      </w:r>
    </w:p>
    <w:p w14:paraId="02B6A1CF" w14:textId="4B931E03" w:rsidR="00352584" w:rsidRDefault="00352584">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_Toc169706078 \h </w:instrText>
      </w:r>
      <w:r>
        <w:fldChar w:fldCharType="separate"/>
      </w:r>
      <w:r>
        <w:t>26</w:t>
      </w:r>
      <w:r>
        <w:fldChar w:fldCharType="end"/>
      </w:r>
    </w:p>
    <w:p w14:paraId="336A2BEF" w14:textId="0645ABFA" w:rsidR="00352584" w:rsidRDefault="00352584">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_Toc169706079 \h </w:instrText>
      </w:r>
      <w:r>
        <w:fldChar w:fldCharType="separate"/>
      </w:r>
      <w:r>
        <w:t>26</w:t>
      </w:r>
      <w:r>
        <w:fldChar w:fldCharType="end"/>
      </w:r>
    </w:p>
    <w:p w14:paraId="0B245056" w14:textId="45E7FDAC" w:rsidR="00352584" w:rsidRDefault="00352584">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_Toc169706080 \h </w:instrText>
      </w:r>
      <w:r>
        <w:fldChar w:fldCharType="separate"/>
      </w:r>
      <w:r>
        <w:t>26</w:t>
      </w:r>
      <w:r>
        <w:fldChar w:fldCharType="end"/>
      </w:r>
    </w:p>
    <w:p w14:paraId="0B2ABBED" w14:textId="590571B4"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w:t>
      </w:r>
      <w:r w:rsidRPr="00CD50F0">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_Toc169706081 \h </w:instrText>
      </w:r>
      <w:r>
        <w:fldChar w:fldCharType="separate"/>
      </w:r>
      <w:r>
        <w:t>26</w:t>
      </w:r>
      <w:r>
        <w:fldChar w:fldCharType="end"/>
      </w:r>
    </w:p>
    <w:p w14:paraId="01782DEC" w14:textId="28ACEEDF" w:rsidR="00352584" w:rsidRDefault="00352584">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_Toc169706082 \h </w:instrText>
      </w:r>
      <w:r>
        <w:fldChar w:fldCharType="separate"/>
      </w:r>
      <w:r>
        <w:t>27</w:t>
      </w:r>
      <w:r>
        <w:fldChar w:fldCharType="end"/>
      </w:r>
    </w:p>
    <w:p w14:paraId="7A865A66" w14:textId="5F6DEE55" w:rsidR="00352584" w:rsidRDefault="00352584">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_Toc169706083 \h </w:instrText>
      </w:r>
      <w:r>
        <w:fldChar w:fldCharType="separate"/>
      </w:r>
      <w:r>
        <w:t>27</w:t>
      </w:r>
      <w:r>
        <w:fldChar w:fldCharType="end"/>
      </w:r>
    </w:p>
    <w:p w14:paraId="0F46E695" w14:textId="32289C14" w:rsidR="00352584" w:rsidRDefault="00352584">
      <w:pPr>
        <w:pStyle w:val="TOC3"/>
        <w:rPr>
          <w:rFonts w:asciiTheme="minorHAnsi" w:eastAsiaTheme="minorEastAsia" w:hAnsiTheme="minorHAnsi" w:cstheme="minorBidi"/>
          <w:kern w:val="2"/>
          <w:sz w:val="24"/>
          <w:szCs w:val="24"/>
          <w:lang w:eastAsia="en-GB"/>
          <w14:ligatures w14:val="standardContextual"/>
        </w:rPr>
      </w:pPr>
      <w:r>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_Toc169706084 \h </w:instrText>
      </w:r>
      <w:r>
        <w:fldChar w:fldCharType="separate"/>
      </w:r>
      <w:r>
        <w:t>27</w:t>
      </w:r>
      <w:r>
        <w:fldChar w:fldCharType="end"/>
      </w:r>
    </w:p>
    <w:p w14:paraId="2E0893F5" w14:textId="58FA03FB"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lastRenderedPageBreak/>
        <w:t>8</w:t>
      </w:r>
      <w:r>
        <w:t>.</w:t>
      </w:r>
      <w:r w:rsidRPr="00CD50F0">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_Toc169706085 \h </w:instrText>
      </w:r>
      <w:r>
        <w:fldChar w:fldCharType="separate"/>
      </w:r>
      <w:r>
        <w:t>27</w:t>
      </w:r>
      <w:r>
        <w:fldChar w:fldCharType="end"/>
      </w:r>
    </w:p>
    <w:p w14:paraId="1A20EFD4" w14:textId="30BB9E27" w:rsidR="00352584" w:rsidRDefault="00352584">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_Toc169706086 \h </w:instrText>
      </w:r>
      <w:r>
        <w:fldChar w:fldCharType="separate"/>
      </w:r>
      <w:r>
        <w:t>27</w:t>
      </w:r>
      <w:r>
        <w:fldChar w:fldCharType="end"/>
      </w:r>
    </w:p>
    <w:p w14:paraId="7C9D58FA" w14:textId="23949E33" w:rsidR="00352584" w:rsidRDefault="00352584">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_Toc169706087 \h </w:instrText>
      </w:r>
      <w:r>
        <w:fldChar w:fldCharType="separate"/>
      </w:r>
      <w:r>
        <w:t>27</w:t>
      </w:r>
      <w:r>
        <w:fldChar w:fldCharType="end"/>
      </w:r>
    </w:p>
    <w:p w14:paraId="3B6B5B2B" w14:textId="75D33072" w:rsidR="00352584" w:rsidRDefault="00352584">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_Toc169706088 \h </w:instrText>
      </w:r>
      <w:r>
        <w:fldChar w:fldCharType="separate"/>
      </w:r>
      <w:r>
        <w:t>27</w:t>
      </w:r>
      <w:r>
        <w:fldChar w:fldCharType="end"/>
      </w:r>
    </w:p>
    <w:p w14:paraId="20954D46" w14:textId="3878C589"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w:t>
      </w:r>
      <w:r w:rsidRPr="00CD50F0">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_Toc169706089 \h </w:instrText>
      </w:r>
      <w:r>
        <w:fldChar w:fldCharType="separate"/>
      </w:r>
      <w:r>
        <w:t>28</w:t>
      </w:r>
      <w:r>
        <w:fldChar w:fldCharType="end"/>
      </w:r>
    </w:p>
    <w:p w14:paraId="1AC2494E" w14:textId="59B261A1"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8</w:t>
      </w:r>
      <w:r>
        <w:t>.</w:t>
      </w:r>
      <w:r w:rsidRPr="00CD50F0">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_Toc169706090 \h </w:instrText>
      </w:r>
      <w:r>
        <w:fldChar w:fldCharType="separate"/>
      </w:r>
      <w:r>
        <w:t>28</w:t>
      </w:r>
      <w:r>
        <w:fldChar w:fldCharType="end"/>
      </w:r>
    </w:p>
    <w:p w14:paraId="2A82E4C4" w14:textId="27271A33" w:rsidR="00352584" w:rsidRDefault="00352584">
      <w:pPr>
        <w:pStyle w:val="TOC1"/>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Immunity</w:t>
      </w:r>
      <w:r>
        <w:tab/>
      </w:r>
      <w:r>
        <w:fldChar w:fldCharType="begin"/>
      </w:r>
      <w:r>
        <w:instrText xml:space="preserve"> PAGEREF _Toc169706091 \h </w:instrText>
      </w:r>
      <w:r>
        <w:fldChar w:fldCharType="separate"/>
      </w:r>
      <w:r>
        <w:t>28</w:t>
      </w:r>
      <w:r>
        <w:fldChar w:fldCharType="end"/>
      </w:r>
    </w:p>
    <w:p w14:paraId="7A8F0C37" w14:textId="5A01B16A"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_Toc169706092 \h </w:instrText>
      </w:r>
      <w:r>
        <w:fldChar w:fldCharType="separate"/>
      </w:r>
      <w:r>
        <w:t>28</w:t>
      </w:r>
      <w:r>
        <w:fldChar w:fldCharType="end"/>
      </w:r>
    </w:p>
    <w:p w14:paraId="5CD49217" w14:textId="40061D5B"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9.1.1</w:t>
      </w:r>
      <w:r>
        <w:rPr>
          <w:rFonts w:asciiTheme="minorHAnsi" w:eastAsiaTheme="minorEastAsia" w:hAnsiTheme="minorHAnsi" w:cstheme="minorBidi"/>
          <w:kern w:val="2"/>
          <w:sz w:val="24"/>
          <w:szCs w:val="24"/>
          <w:lang w:eastAsia="en-GB"/>
          <w14:ligatures w14:val="standardContextual"/>
        </w:rPr>
        <w:tab/>
      </w:r>
      <w:r w:rsidRPr="00CD50F0">
        <w:rPr>
          <w:lang w:val="fi-FI" w:eastAsia="zh-CN"/>
        </w:rPr>
        <w:t>(Void)</w:t>
      </w:r>
      <w:r>
        <w:tab/>
      </w:r>
      <w:r>
        <w:fldChar w:fldCharType="begin"/>
      </w:r>
      <w:r>
        <w:instrText xml:space="preserve"> PAGEREF _Toc169706093 \h </w:instrText>
      </w:r>
      <w:r>
        <w:fldChar w:fldCharType="separate"/>
      </w:r>
      <w:r>
        <w:t>29</w:t>
      </w:r>
      <w:r>
        <w:fldChar w:fldCharType="end"/>
      </w:r>
    </w:p>
    <w:p w14:paraId="61F55CC9" w14:textId="533BE660"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9.1.2</w:t>
      </w:r>
      <w:r>
        <w:rPr>
          <w:rFonts w:asciiTheme="minorHAnsi" w:eastAsiaTheme="minorEastAsia" w:hAnsiTheme="minorHAnsi" w:cstheme="minorBidi"/>
          <w:kern w:val="2"/>
          <w:sz w:val="24"/>
          <w:szCs w:val="24"/>
          <w:lang w:eastAsia="en-GB"/>
          <w14:ligatures w14:val="standardContextual"/>
        </w:rPr>
        <w:tab/>
      </w:r>
      <w:r w:rsidRPr="00CD50F0">
        <w:rPr>
          <w:lang w:val="fi-FI"/>
        </w:rPr>
        <w:t>(</w:t>
      </w:r>
      <w:r w:rsidRPr="00CD50F0">
        <w:rPr>
          <w:lang w:val="fi-FI" w:eastAsia="zh-CN"/>
        </w:rPr>
        <w:t>Void)</w:t>
      </w:r>
      <w:r>
        <w:tab/>
      </w:r>
      <w:r>
        <w:fldChar w:fldCharType="begin"/>
      </w:r>
      <w:r>
        <w:instrText xml:space="preserve"> PAGEREF _Toc169706094 \h </w:instrText>
      </w:r>
      <w:r>
        <w:fldChar w:fldCharType="separate"/>
      </w:r>
      <w:r>
        <w:t>29</w:t>
      </w:r>
      <w:r>
        <w:fldChar w:fldCharType="end"/>
      </w:r>
    </w:p>
    <w:p w14:paraId="1CF58275" w14:textId="288CD622"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9.1.3</w:t>
      </w:r>
      <w:r>
        <w:rPr>
          <w:rFonts w:asciiTheme="minorHAnsi" w:eastAsiaTheme="minorEastAsia" w:hAnsiTheme="minorHAnsi" w:cstheme="minorBidi"/>
          <w:kern w:val="2"/>
          <w:sz w:val="24"/>
          <w:szCs w:val="24"/>
          <w:lang w:eastAsia="en-GB"/>
          <w14:ligatures w14:val="standardContextual"/>
        </w:rPr>
        <w:tab/>
      </w:r>
      <w:r w:rsidRPr="00CD50F0">
        <w:rPr>
          <w:lang w:val="fi-FI"/>
        </w:rPr>
        <w:t>(</w:t>
      </w:r>
      <w:r w:rsidRPr="00CD50F0">
        <w:rPr>
          <w:lang w:val="fi-FI" w:eastAsia="zh-CN"/>
        </w:rPr>
        <w:t>Void)</w:t>
      </w:r>
      <w:r>
        <w:tab/>
      </w:r>
      <w:r>
        <w:fldChar w:fldCharType="begin"/>
      </w:r>
      <w:r>
        <w:instrText xml:space="preserve"> PAGEREF _Toc169706095 \h </w:instrText>
      </w:r>
      <w:r>
        <w:fldChar w:fldCharType="separate"/>
      </w:r>
      <w:r>
        <w:t>29</w:t>
      </w:r>
      <w:r>
        <w:fldChar w:fldCharType="end"/>
      </w:r>
    </w:p>
    <w:p w14:paraId="119A8A83" w14:textId="1CB1B21D"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9.1.4</w:t>
      </w:r>
      <w:r>
        <w:rPr>
          <w:rFonts w:asciiTheme="minorHAnsi" w:eastAsiaTheme="minorEastAsia" w:hAnsiTheme="minorHAnsi" w:cstheme="minorBidi"/>
          <w:kern w:val="2"/>
          <w:sz w:val="24"/>
          <w:szCs w:val="24"/>
          <w:lang w:eastAsia="en-GB"/>
          <w14:ligatures w14:val="standardContextual"/>
        </w:rPr>
        <w:tab/>
      </w:r>
      <w:r w:rsidRPr="00CD50F0">
        <w:rPr>
          <w:lang w:val="fi-FI"/>
        </w:rPr>
        <w:t>(</w:t>
      </w:r>
      <w:r w:rsidRPr="00CD50F0">
        <w:rPr>
          <w:lang w:val="fi-FI" w:eastAsia="zh-CN"/>
        </w:rPr>
        <w:t>Void)</w:t>
      </w:r>
      <w:r>
        <w:tab/>
      </w:r>
      <w:r>
        <w:fldChar w:fldCharType="begin"/>
      </w:r>
      <w:r>
        <w:instrText xml:space="preserve"> PAGEREF _Toc169706096 \h </w:instrText>
      </w:r>
      <w:r>
        <w:fldChar w:fldCharType="separate"/>
      </w:r>
      <w:r>
        <w:t>29</w:t>
      </w:r>
      <w:r>
        <w:fldChar w:fldCharType="end"/>
      </w:r>
    </w:p>
    <w:p w14:paraId="70C08C6B" w14:textId="26678003"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fi-FI" w:eastAsia="zh-CN"/>
        </w:rPr>
        <w:t>9.1.5</w:t>
      </w:r>
      <w:r>
        <w:rPr>
          <w:rFonts w:asciiTheme="minorHAnsi" w:eastAsiaTheme="minorEastAsia" w:hAnsiTheme="minorHAnsi" w:cstheme="minorBidi"/>
          <w:kern w:val="2"/>
          <w:sz w:val="24"/>
          <w:szCs w:val="24"/>
          <w:lang w:eastAsia="en-GB"/>
          <w14:ligatures w14:val="standardContextual"/>
        </w:rPr>
        <w:tab/>
      </w:r>
      <w:r w:rsidRPr="00CD50F0">
        <w:rPr>
          <w:lang w:val="fi-FI"/>
        </w:rPr>
        <w:t>(</w:t>
      </w:r>
      <w:r w:rsidRPr="00CD50F0">
        <w:rPr>
          <w:lang w:val="fi-FI" w:eastAsia="zh-CN"/>
        </w:rPr>
        <w:t>Void)</w:t>
      </w:r>
      <w:r>
        <w:tab/>
      </w:r>
      <w:r>
        <w:fldChar w:fldCharType="begin"/>
      </w:r>
      <w:r>
        <w:instrText xml:space="preserve"> PAGEREF _Toc169706097 \h </w:instrText>
      </w:r>
      <w:r>
        <w:fldChar w:fldCharType="separate"/>
      </w:r>
      <w:r>
        <w:t>29</w:t>
      </w:r>
      <w:r>
        <w:fldChar w:fldCharType="end"/>
      </w:r>
    </w:p>
    <w:p w14:paraId="25D7D3FE" w14:textId="050D99A4"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_Toc169706098 \h </w:instrText>
      </w:r>
      <w:r>
        <w:fldChar w:fldCharType="separate"/>
      </w:r>
      <w:r>
        <w:t>29</w:t>
      </w:r>
      <w:r>
        <w:fldChar w:fldCharType="end"/>
      </w:r>
    </w:p>
    <w:p w14:paraId="63EC7922" w14:textId="7863DD42"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9.2.1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_Toc169706099 \h </w:instrText>
      </w:r>
      <w:r>
        <w:fldChar w:fldCharType="separate"/>
      </w:r>
      <w:r>
        <w:t>29</w:t>
      </w:r>
      <w:r>
        <w:fldChar w:fldCharType="end"/>
      </w:r>
    </w:p>
    <w:p w14:paraId="01F00098" w14:textId="00855695"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9.2.2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_Toc169706100 \h </w:instrText>
      </w:r>
      <w:r>
        <w:fldChar w:fldCharType="separate"/>
      </w:r>
      <w:r>
        <w:t>29</w:t>
      </w:r>
      <w:r>
        <w:fldChar w:fldCharType="end"/>
      </w:r>
    </w:p>
    <w:p w14:paraId="6F5388A1" w14:textId="57E40B24"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9.2.3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_Toc169706101 \h </w:instrText>
      </w:r>
      <w:r>
        <w:fldChar w:fldCharType="separate"/>
      </w:r>
      <w:r>
        <w:t>30</w:t>
      </w:r>
      <w:r>
        <w:fldChar w:fldCharType="end"/>
      </w:r>
    </w:p>
    <w:p w14:paraId="72AD7848" w14:textId="4FD20355"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w:t>
      </w:r>
      <w:r w:rsidRPr="00CD50F0">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_Toc169706102 \h </w:instrText>
      </w:r>
      <w:r>
        <w:fldChar w:fldCharType="separate"/>
      </w:r>
      <w:r>
        <w:t>30</w:t>
      </w:r>
      <w:r>
        <w:fldChar w:fldCharType="end"/>
      </w:r>
    </w:p>
    <w:p w14:paraId="03EC5360" w14:textId="6375E2B6"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9.3.1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_Toc169706103 \h </w:instrText>
      </w:r>
      <w:r>
        <w:fldChar w:fldCharType="separate"/>
      </w:r>
      <w:r>
        <w:t>31</w:t>
      </w:r>
      <w:r>
        <w:fldChar w:fldCharType="end"/>
      </w:r>
    </w:p>
    <w:p w14:paraId="1C474F09" w14:textId="08FEBBFF"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9.3.2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_Toc169706104 \h </w:instrText>
      </w:r>
      <w:r>
        <w:fldChar w:fldCharType="separate"/>
      </w:r>
      <w:r>
        <w:t>31</w:t>
      </w:r>
      <w:r>
        <w:fldChar w:fldCharType="end"/>
      </w:r>
    </w:p>
    <w:p w14:paraId="76AFD8D8" w14:textId="14F0885C"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9.3.3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_Toc169706105 \h </w:instrText>
      </w:r>
      <w:r>
        <w:fldChar w:fldCharType="separate"/>
      </w:r>
      <w:r>
        <w:t>31</w:t>
      </w:r>
      <w:r>
        <w:fldChar w:fldCharType="end"/>
      </w:r>
    </w:p>
    <w:p w14:paraId="531EC8BC" w14:textId="2907EBED"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w:t>
      </w:r>
      <w:r w:rsidRPr="00CD50F0">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_Toc169706106 \h </w:instrText>
      </w:r>
      <w:r>
        <w:fldChar w:fldCharType="separate"/>
      </w:r>
      <w:r>
        <w:t>31</w:t>
      </w:r>
      <w:r>
        <w:fldChar w:fldCharType="end"/>
      </w:r>
    </w:p>
    <w:p w14:paraId="5F07AE49" w14:textId="1761FA9A"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9.4.1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_Toc169706107 \h </w:instrText>
      </w:r>
      <w:r>
        <w:fldChar w:fldCharType="separate"/>
      </w:r>
      <w:r>
        <w:t>31</w:t>
      </w:r>
      <w:r>
        <w:fldChar w:fldCharType="end"/>
      </w:r>
    </w:p>
    <w:p w14:paraId="44B60621" w14:textId="21DF741F"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9.4.2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_Toc169706108 \h </w:instrText>
      </w:r>
      <w:r>
        <w:fldChar w:fldCharType="separate"/>
      </w:r>
      <w:r>
        <w:t>31</w:t>
      </w:r>
      <w:r>
        <w:fldChar w:fldCharType="end"/>
      </w:r>
    </w:p>
    <w:p w14:paraId="1615F123" w14:textId="62B55CB8"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9.4.3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_Toc169706109 \h </w:instrText>
      </w:r>
      <w:r>
        <w:fldChar w:fldCharType="separate"/>
      </w:r>
      <w:r>
        <w:t>32</w:t>
      </w:r>
      <w:r>
        <w:fldChar w:fldCharType="end"/>
      </w:r>
    </w:p>
    <w:p w14:paraId="62D09AB0" w14:textId="732F4FBD"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w:t>
      </w:r>
      <w:r w:rsidRPr="00CD50F0">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CD50F0">
        <w:rPr>
          <w:lang w:val="en-US" w:eastAsia="zh-CN"/>
        </w:rPr>
        <w:t>)</w:t>
      </w:r>
      <w:r>
        <w:tab/>
      </w:r>
      <w:r>
        <w:fldChar w:fldCharType="begin"/>
      </w:r>
      <w:r>
        <w:instrText xml:space="preserve"> PAGEREF _Toc169706110 \h </w:instrText>
      </w:r>
      <w:r>
        <w:fldChar w:fldCharType="separate"/>
      </w:r>
      <w:r>
        <w:t>32</w:t>
      </w:r>
      <w:r>
        <w:fldChar w:fldCharType="end"/>
      </w:r>
    </w:p>
    <w:p w14:paraId="77CB3D02" w14:textId="33D6E38E"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9.5.1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_Toc169706111 \h </w:instrText>
      </w:r>
      <w:r>
        <w:fldChar w:fldCharType="separate"/>
      </w:r>
      <w:r>
        <w:t>32</w:t>
      </w:r>
      <w:r>
        <w:fldChar w:fldCharType="end"/>
      </w:r>
    </w:p>
    <w:p w14:paraId="4AF06538" w14:textId="650C9659"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9.5.2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_Toc169706112 \h </w:instrText>
      </w:r>
      <w:r>
        <w:fldChar w:fldCharType="separate"/>
      </w:r>
      <w:r>
        <w:t>32</w:t>
      </w:r>
      <w:r>
        <w:fldChar w:fldCharType="end"/>
      </w:r>
    </w:p>
    <w:p w14:paraId="0367F9FA" w14:textId="6AFA1AD5"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9.5.3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_Toc169706113 \h </w:instrText>
      </w:r>
      <w:r>
        <w:fldChar w:fldCharType="separate"/>
      </w:r>
      <w:r>
        <w:t>32</w:t>
      </w:r>
      <w:r>
        <w:fldChar w:fldCharType="end"/>
      </w:r>
    </w:p>
    <w:p w14:paraId="46ED9D1F" w14:textId="33EBB194"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w:t>
      </w:r>
      <w:r w:rsidRPr="00CD50F0">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_Toc169706114 \h </w:instrText>
      </w:r>
      <w:r>
        <w:fldChar w:fldCharType="separate"/>
      </w:r>
      <w:r>
        <w:t>33</w:t>
      </w:r>
      <w:r>
        <w:fldChar w:fldCharType="end"/>
      </w:r>
    </w:p>
    <w:p w14:paraId="24B19C09" w14:textId="229BB678"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9.6.1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_Toc169706115 \h </w:instrText>
      </w:r>
      <w:r>
        <w:fldChar w:fldCharType="separate"/>
      </w:r>
      <w:r>
        <w:t>33</w:t>
      </w:r>
      <w:r>
        <w:fldChar w:fldCharType="end"/>
      </w:r>
    </w:p>
    <w:p w14:paraId="4CBBBCB7" w14:textId="6C6EC761"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9.6.2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_Toc169706116 \h </w:instrText>
      </w:r>
      <w:r>
        <w:fldChar w:fldCharType="separate"/>
      </w:r>
      <w:r>
        <w:t>33</w:t>
      </w:r>
      <w:r>
        <w:fldChar w:fldCharType="end"/>
      </w:r>
    </w:p>
    <w:p w14:paraId="5943A234" w14:textId="3C859643"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9.6.3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_Toc169706117 \h </w:instrText>
      </w:r>
      <w:r>
        <w:fldChar w:fldCharType="separate"/>
      </w:r>
      <w:r>
        <w:t>33</w:t>
      </w:r>
      <w:r>
        <w:fldChar w:fldCharType="end"/>
      </w:r>
    </w:p>
    <w:p w14:paraId="12B28A0C" w14:textId="20B74C43" w:rsidR="00352584" w:rsidRDefault="00352584">
      <w:pPr>
        <w:pStyle w:val="TOC2"/>
        <w:rPr>
          <w:rFonts w:asciiTheme="minorHAnsi" w:eastAsiaTheme="minorEastAsia" w:hAnsiTheme="minorHAnsi" w:cstheme="minorBidi"/>
          <w:kern w:val="2"/>
          <w:sz w:val="24"/>
          <w:szCs w:val="24"/>
          <w:lang w:eastAsia="en-GB"/>
          <w14:ligatures w14:val="standardContextual"/>
        </w:rPr>
      </w:pPr>
      <w:r w:rsidRPr="00CD50F0">
        <w:rPr>
          <w:lang w:val="en-US" w:eastAsia="zh-CN"/>
        </w:rPr>
        <w:t>9</w:t>
      </w:r>
      <w:r>
        <w:t>.</w:t>
      </w:r>
      <w:r w:rsidRPr="00CD50F0">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_Toc169706118 \h </w:instrText>
      </w:r>
      <w:r>
        <w:fldChar w:fldCharType="separate"/>
      </w:r>
      <w:r>
        <w:t>33</w:t>
      </w:r>
      <w:r>
        <w:fldChar w:fldCharType="end"/>
      </w:r>
    </w:p>
    <w:p w14:paraId="6666AA13" w14:textId="050FE25A"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9.7.1</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Definition</w:t>
      </w:r>
      <w:r>
        <w:tab/>
      </w:r>
      <w:r>
        <w:fldChar w:fldCharType="begin"/>
      </w:r>
      <w:r>
        <w:instrText xml:space="preserve"> PAGEREF _Toc169706119 \h </w:instrText>
      </w:r>
      <w:r>
        <w:fldChar w:fldCharType="separate"/>
      </w:r>
      <w:r>
        <w:t>34</w:t>
      </w:r>
      <w:r>
        <w:fldChar w:fldCharType="end"/>
      </w:r>
    </w:p>
    <w:p w14:paraId="0B979231" w14:textId="4676992D"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9.7.2</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Test method and level</w:t>
      </w:r>
      <w:r>
        <w:tab/>
      </w:r>
      <w:r>
        <w:fldChar w:fldCharType="begin"/>
      </w:r>
      <w:r>
        <w:instrText xml:space="preserve"> PAGEREF _Toc169706120 \h </w:instrText>
      </w:r>
      <w:r>
        <w:fldChar w:fldCharType="separate"/>
      </w:r>
      <w:r>
        <w:t>34</w:t>
      </w:r>
      <w:r>
        <w:fldChar w:fldCharType="end"/>
      </w:r>
    </w:p>
    <w:p w14:paraId="50D01BDF" w14:textId="16CD3543" w:rsidR="00352584" w:rsidRDefault="00352584">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_Toc169706121 \h </w:instrText>
      </w:r>
      <w:r>
        <w:fldChar w:fldCharType="separate"/>
      </w:r>
      <w:r>
        <w:t>34</w:t>
      </w:r>
      <w:r>
        <w:fldChar w:fldCharType="end"/>
      </w:r>
    </w:p>
    <w:p w14:paraId="5ACA0B15" w14:textId="6B0A1373" w:rsidR="00352584" w:rsidRDefault="00352584">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_Toc169706122 \h </w:instrText>
      </w:r>
      <w:r>
        <w:fldChar w:fldCharType="separate"/>
      </w:r>
      <w:r>
        <w:t>34</w:t>
      </w:r>
      <w:r>
        <w:fldChar w:fldCharType="end"/>
      </w:r>
    </w:p>
    <w:p w14:paraId="14181300" w14:textId="2D686310" w:rsidR="00352584" w:rsidRDefault="00352584">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_Toc169706123 \h </w:instrText>
      </w:r>
      <w:r>
        <w:fldChar w:fldCharType="separate"/>
      </w:r>
      <w:r>
        <w:t>34</w:t>
      </w:r>
      <w:r>
        <w:fldChar w:fldCharType="end"/>
      </w:r>
    </w:p>
    <w:p w14:paraId="7A9DAFD4" w14:textId="4E962D48" w:rsidR="00352584" w:rsidRDefault="00352584">
      <w:pPr>
        <w:pStyle w:val="TOC3"/>
        <w:rPr>
          <w:rFonts w:asciiTheme="minorHAnsi" w:eastAsiaTheme="minorEastAsia" w:hAnsiTheme="minorHAnsi" w:cstheme="minorBidi"/>
          <w:kern w:val="2"/>
          <w:sz w:val="24"/>
          <w:szCs w:val="24"/>
          <w:lang w:eastAsia="en-GB"/>
          <w14:ligatures w14:val="standardContextual"/>
        </w:rPr>
      </w:pPr>
      <w:r w:rsidRPr="00CD50F0">
        <w:rPr>
          <w:lang w:val="en-US" w:eastAsia="zh-CN"/>
        </w:rPr>
        <w:t>9.7.3</w:t>
      </w:r>
      <w:r>
        <w:rPr>
          <w:rFonts w:asciiTheme="minorHAnsi" w:eastAsiaTheme="minorEastAsia" w:hAnsiTheme="minorHAnsi" w:cstheme="minorBidi"/>
          <w:kern w:val="2"/>
          <w:sz w:val="24"/>
          <w:szCs w:val="24"/>
          <w:lang w:eastAsia="en-GB"/>
          <w14:ligatures w14:val="standardContextual"/>
        </w:rPr>
        <w:tab/>
      </w:r>
      <w:r w:rsidRPr="00CD50F0">
        <w:rPr>
          <w:lang w:val="en-US" w:eastAsia="zh-CN"/>
        </w:rPr>
        <w:t>Performance criteria</w:t>
      </w:r>
      <w:r>
        <w:tab/>
      </w:r>
      <w:r>
        <w:fldChar w:fldCharType="begin"/>
      </w:r>
      <w:r>
        <w:instrText xml:space="preserve"> PAGEREF _Toc169706124 \h </w:instrText>
      </w:r>
      <w:r>
        <w:fldChar w:fldCharType="separate"/>
      </w:r>
      <w:r>
        <w:t>34</w:t>
      </w:r>
      <w:r>
        <w:fldChar w:fldCharType="end"/>
      </w:r>
    </w:p>
    <w:p w14:paraId="0E6F4723" w14:textId="1FB5CCAE" w:rsidR="00352584" w:rsidRDefault="00352584">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_Toc169706125 \h </w:instrText>
      </w:r>
      <w:r>
        <w:fldChar w:fldCharType="separate"/>
      </w:r>
      <w:r>
        <w:t>35</w:t>
      </w:r>
      <w:r>
        <w:fldChar w:fldCharType="end"/>
      </w:r>
    </w:p>
    <w:p w14:paraId="2F223BC6" w14:textId="70E24E79" w:rsidR="00080512" w:rsidRPr="00D910A1" w:rsidRDefault="00352584">
      <w:r>
        <w:fldChar w:fldCharType="end"/>
      </w:r>
    </w:p>
    <w:p w14:paraId="2F223BC7"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0285"/>
      <w:bookmarkStart w:id="20" w:name="_Toc52560381"/>
      <w:bookmarkStart w:id="21" w:name="_Toc52560476"/>
      <w:bookmarkStart w:id="22" w:name="_Toc52560695"/>
      <w:bookmarkStart w:id="23" w:name="_Toc61181709"/>
      <w:bookmarkStart w:id="24" w:name="_Toc74642676"/>
      <w:bookmarkStart w:id="25" w:name="_Toc76543714"/>
      <w:bookmarkStart w:id="26" w:name="_Toc82627536"/>
      <w:bookmarkStart w:id="27" w:name="_Toc106196929"/>
      <w:bookmarkStart w:id="28" w:name="_Toc115089413"/>
      <w:bookmarkStart w:id="29" w:name="_Toc130575352"/>
      <w:bookmarkStart w:id="30" w:name="_Toc145428496"/>
      <w:bookmarkStart w:id="31" w:name="_Toc169706032"/>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F223BC8" w14:textId="77777777" w:rsidR="00080512" w:rsidRPr="00D910A1" w:rsidRDefault="00080512">
      <w:r w:rsidRPr="00D910A1">
        <w:t xml:space="preserve">This Technical </w:t>
      </w:r>
      <w:bookmarkStart w:id="32" w:name="spectype3"/>
      <w:r w:rsidRPr="00D910A1">
        <w:t>Specification</w:t>
      </w:r>
      <w:bookmarkEnd w:id="32"/>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462D5717" w:rsidR="00823707" w:rsidRPr="00D910A1" w:rsidRDefault="00823707" w:rsidP="00823707">
      <w:pPr>
        <w:pStyle w:val="Heading1"/>
      </w:pPr>
      <w:r w:rsidRPr="00D910A1">
        <w:br w:type="page"/>
      </w:r>
      <w:bookmarkStart w:id="33" w:name="_Toc20994223"/>
      <w:bookmarkStart w:id="34" w:name="_Toc29812082"/>
      <w:bookmarkStart w:id="35" w:name="_Toc37139270"/>
      <w:bookmarkStart w:id="36" w:name="_Toc37268274"/>
      <w:bookmarkStart w:id="37" w:name="_Toc37268368"/>
      <w:bookmarkStart w:id="38" w:name="_Toc45879578"/>
      <w:bookmarkStart w:id="39" w:name="_Toc52560286"/>
      <w:bookmarkStart w:id="40" w:name="_Toc52560382"/>
      <w:bookmarkStart w:id="41" w:name="_Toc52560477"/>
      <w:bookmarkStart w:id="42" w:name="_Toc52560696"/>
      <w:bookmarkStart w:id="43" w:name="_Toc61181710"/>
      <w:bookmarkStart w:id="44" w:name="_Toc74642677"/>
      <w:bookmarkStart w:id="45" w:name="_Toc76543715"/>
      <w:bookmarkStart w:id="46" w:name="_Toc82627537"/>
      <w:bookmarkStart w:id="47" w:name="_Toc106196930"/>
      <w:bookmarkStart w:id="48" w:name="_Toc115089414"/>
      <w:bookmarkStart w:id="49" w:name="_Toc130575353"/>
      <w:bookmarkStart w:id="50" w:name="_Toc145428497"/>
      <w:bookmarkStart w:id="51" w:name="_Toc169706033"/>
      <w:r w:rsidRPr="00D910A1">
        <w:lastRenderedPageBreak/>
        <w:t>1</w:t>
      </w:r>
      <w:r w:rsidRPr="00D910A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0DE11B43" w14:textId="77777777" w:rsidR="002E5F5E" w:rsidRDefault="002E5F5E"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2F223BEC" w14:textId="517839E0" w:rsidR="00823707" w:rsidRPr="00D910A1" w:rsidRDefault="00A05AB8"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52" w:name="_Toc20994224"/>
      <w:bookmarkStart w:id="53" w:name="_Toc29812083"/>
      <w:bookmarkStart w:id="54" w:name="_Toc37139271"/>
      <w:bookmarkStart w:id="55" w:name="_Toc37268275"/>
      <w:bookmarkStart w:id="56" w:name="_Toc37268369"/>
      <w:bookmarkStart w:id="57" w:name="_Toc45879579"/>
      <w:bookmarkStart w:id="58" w:name="_Toc52560287"/>
      <w:bookmarkStart w:id="59" w:name="_Toc52560383"/>
      <w:bookmarkStart w:id="60" w:name="_Toc52560478"/>
      <w:bookmarkStart w:id="61" w:name="_Toc52560697"/>
      <w:bookmarkStart w:id="62" w:name="_Toc61181711"/>
      <w:bookmarkStart w:id="63" w:name="_Toc74642678"/>
      <w:bookmarkStart w:id="64" w:name="_Toc76543716"/>
      <w:bookmarkStart w:id="65" w:name="_Toc82627538"/>
      <w:bookmarkStart w:id="66" w:name="_Toc106196931"/>
      <w:bookmarkStart w:id="67" w:name="_Toc115089415"/>
      <w:bookmarkStart w:id="68" w:name="_Toc130575354"/>
      <w:bookmarkStart w:id="69" w:name="_Toc145428498"/>
      <w:bookmarkStart w:id="70" w:name="_Toc169706034"/>
      <w:r w:rsidRPr="00D910A1">
        <w:t>2</w:t>
      </w:r>
      <w:r w:rsidRPr="00D910A1">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71" w:name="OLE_LINK2"/>
      <w:bookmarkStart w:id="72" w:name="OLE_LINK3"/>
      <w:bookmarkStart w:id="73"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71"/>
    <w:bookmarkEnd w:id="72"/>
    <w:bookmarkEnd w:id="73"/>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5D3AE01A" w:rsidR="00823707" w:rsidRPr="00D910A1" w:rsidRDefault="00A05AB8" w:rsidP="00823707">
      <w:pPr>
        <w:keepLines/>
        <w:ind w:left="1702" w:hanging="1418"/>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2F223BFB"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21DAF937" w:rsidR="00823707" w:rsidRPr="00D910A1" w:rsidRDefault="00823707" w:rsidP="00527BC2">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20B83AAA" w14:textId="77777777" w:rsidR="00F53D14" w:rsidRDefault="00F53D14" w:rsidP="00F53D14">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3A7C5123" w14:textId="741F8A54" w:rsidR="00F53D14" w:rsidRDefault="00A05AB8" w:rsidP="00176603">
      <w:pPr>
        <w:keepLines/>
        <w:ind w:left="1702" w:hanging="1418"/>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1D585679" w14:textId="77777777" w:rsidR="00A05AB8" w:rsidRDefault="00A05AB8" w:rsidP="00176603">
      <w:pPr>
        <w:keepLines/>
        <w:ind w:left="1702" w:hanging="1418"/>
      </w:pPr>
    </w:p>
    <w:p w14:paraId="2F223C11" w14:textId="77777777" w:rsidR="00823707" w:rsidRPr="00D910A1" w:rsidRDefault="00823707" w:rsidP="00823707">
      <w:pPr>
        <w:pStyle w:val="Heading1"/>
      </w:pPr>
      <w:bookmarkStart w:id="74" w:name="_Toc20994225"/>
      <w:bookmarkStart w:id="75" w:name="_Toc29812084"/>
      <w:bookmarkStart w:id="76" w:name="_Toc37139272"/>
      <w:bookmarkStart w:id="77" w:name="_Toc37268276"/>
      <w:bookmarkStart w:id="78" w:name="_Toc37268370"/>
      <w:bookmarkStart w:id="79" w:name="_Toc45879580"/>
      <w:bookmarkStart w:id="80" w:name="_Toc52560288"/>
      <w:bookmarkStart w:id="81" w:name="_Toc52560384"/>
      <w:bookmarkStart w:id="82" w:name="_Toc52560479"/>
      <w:bookmarkStart w:id="83" w:name="_Toc52560698"/>
      <w:bookmarkStart w:id="84" w:name="_Toc61181712"/>
      <w:bookmarkStart w:id="85" w:name="_Toc74642679"/>
      <w:bookmarkStart w:id="86" w:name="_Toc76543717"/>
      <w:bookmarkStart w:id="87" w:name="_Toc82627539"/>
      <w:bookmarkStart w:id="88" w:name="_Toc106196932"/>
      <w:bookmarkStart w:id="89" w:name="_Toc115089416"/>
      <w:bookmarkStart w:id="90" w:name="_Toc130575355"/>
      <w:bookmarkStart w:id="91" w:name="_Toc145428499"/>
      <w:bookmarkStart w:id="92" w:name="_Toc169706035"/>
      <w:r w:rsidRPr="00D910A1">
        <w:t>3</w:t>
      </w:r>
      <w:r w:rsidRPr="00D910A1">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F223C12" w14:textId="77777777" w:rsidR="00823707" w:rsidRPr="00D910A1" w:rsidRDefault="00823707" w:rsidP="00823707">
      <w:pPr>
        <w:pStyle w:val="Heading2"/>
      </w:pPr>
      <w:bookmarkStart w:id="93" w:name="_Toc20994226"/>
      <w:bookmarkStart w:id="94" w:name="_Toc29812085"/>
      <w:bookmarkStart w:id="95" w:name="_Toc37139273"/>
      <w:bookmarkStart w:id="96" w:name="_Toc37268277"/>
      <w:bookmarkStart w:id="97" w:name="_Toc37268371"/>
      <w:bookmarkStart w:id="98" w:name="_Toc45879581"/>
      <w:bookmarkStart w:id="99" w:name="_Toc52560289"/>
      <w:bookmarkStart w:id="100" w:name="_Toc52560385"/>
      <w:bookmarkStart w:id="101" w:name="_Toc52560480"/>
      <w:bookmarkStart w:id="102" w:name="_Toc52560699"/>
      <w:bookmarkStart w:id="103" w:name="_Toc61181713"/>
      <w:bookmarkStart w:id="104" w:name="_Toc74642680"/>
      <w:bookmarkStart w:id="105" w:name="_Toc76543718"/>
      <w:bookmarkStart w:id="106" w:name="_Toc82627540"/>
      <w:bookmarkStart w:id="107" w:name="_Toc106196933"/>
      <w:bookmarkStart w:id="108" w:name="_Toc115089417"/>
      <w:bookmarkStart w:id="109" w:name="_Toc130575356"/>
      <w:bookmarkStart w:id="110" w:name="_Toc145428500"/>
      <w:bookmarkStart w:id="111" w:name="_Toc169706036"/>
      <w:r w:rsidRPr="00D910A1">
        <w:t>3.1</w:t>
      </w:r>
      <w:r w:rsidRPr="00D910A1">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lastRenderedPageBreak/>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12" w:name="_1576657865"/>
    <w:bookmarkEnd w:id="112"/>
    <w:bookmarkStart w:id="113" w:name="_MON_1631609652"/>
    <w:bookmarkEnd w:id="113"/>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5pt;mso-position-horizontal-relative:page;mso-position-vertical-relative:page" o:ole="">
            <v:imagedata r:id="rId11" o:title=""/>
          </v:shape>
          <o:OLEObject Type="Embed" ProgID="Word.Document.12" ShapeID="对象 3" DrawAspect="Content" ObjectID="_1782125165"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45pt;height:128.75pt;mso-position-horizontal-relative:page;mso-position-vertical-relative:page" o:ole="">
            <v:imagedata r:id="rId13" o:title=""/>
          </v:shape>
          <o:OLEObject Type="Embed" ProgID="Word.Document.12" ShapeID="对象 4" DrawAspect="Content" ObjectID="_1782125166"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114" w:name="_Toc20994227"/>
      <w:bookmarkStart w:id="115" w:name="_Toc29812086"/>
      <w:bookmarkStart w:id="116" w:name="_Toc37139274"/>
      <w:bookmarkStart w:id="117" w:name="_Toc37268278"/>
      <w:bookmarkStart w:id="118" w:name="_Toc37268372"/>
      <w:bookmarkStart w:id="119" w:name="_Toc45879582"/>
      <w:bookmarkStart w:id="120" w:name="_Toc52560290"/>
      <w:bookmarkStart w:id="121" w:name="_Toc52560386"/>
      <w:bookmarkStart w:id="122" w:name="_Toc52560481"/>
      <w:bookmarkStart w:id="123" w:name="_Toc52560700"/>
      <w:bookmarkStart w:id="124" w:name="_Toc61181714"/>
      <w:bookmarkStart w:id="125" w:name="_Toc74642681"/>
      <w:bookmarkStart w:id="126" w:name="_Toc76543719"/>
      <w:bookmarkStart w:id="127" w:name="_Toc82627541"/>
      <w:bookmarkStart w:id="128" w:name="_Toc106196934"/>
      <w:bookmarkStart w:id="129" w:name="_Toc115089418"/>
      <w:bookmarkStart w:id="130" w:name="_Toc130575357"/>
      <w:bookmarkStart w:id="131" w:name="_Toc145428501"/>
      <w:bookmarkStart w:id="132" w:name="_Toc169706037"/>
      <w:r w:rsidRPr="00D910A1">
        <w:t>3.2</w:t>
      </w:r>
      <w:r w:rsidRPr="00D910A1">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33" w:name="_Toc20994228"/>
      <w:bookmarkStart w:id="134" w:name="_Toc29812087"/>
      <w:bookmarkStart w:id="135" w:name="_Toc37139275"/>
      <w:bookmarkStart w:id="136" w:name="_Toc37268279"/>
      <w:bookmarkStart w:id="137" w:name="_Toc37268373"/>
      <w:bookmarkStart w:id="138" w:name="_Toc45879583"/>
      <w:bookmarkStart w:id="139" w:name="_Toc52560291"/>
      <w:bookmarkStart w:id="140" w:name="_Toc52560387"/>
      <w:bookmarkStart w:id="141" w:name="_Toc52560482"/>
      <w:bookmarkStart w:id="142" w:name="_Toc52560701"/>
      <w:bookmarkStart w:id="143" w:name="_Toc61181715"/>
      <w:bookmarkStart w:id="144" w:name="_Toc74642682"/>
      <w:bookmarkStart w:id="145" w:name="_Toc76543720"/>
      <w:bookmarkStart w:id="146" w:name="_Toc82627542"/>
      <w:bookmarkStart w:id="147" w:name="_Toc106196935"/>
      <w:bookmarkStart w:id="148" w:name="_Toc115089419"/>
      <w:bookmarkStart w:id="149" w:name="_Toc130575358"/>
      <w:bookmarkStart w:id="150" w:name="_Toc145428502"/>
      <w:bookmarkStart w:id="151" w:name="_Toc169706038"/>
      <w:r w:rsidRPr="00D910A1">
        <w:t>3.3</w:t>
      </w:r>
      <w:r w:rsidRPr="00D910A1">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52" w:name="_Toc20994229"/>
      <w:bookmarkStart w:id="153" w:name="_Toc29812088"/>
      <w:bookmarkStart w:id="154" w:name="_Toc37139276"/>
      <w:bookmarkStart w:id="155" w:name="_Toc37268280"/>
      <w:bookmarkStart w:id="156" w:name="_Toc37268374"/>
      <w:bookmarkStart w:id="157" w:name="_Toc45879584"/>
      <w:bookmarkStart w:id="158" w:name="_Toc52560292"/>
      <w:bookmarkStart w:id="159" w:name="_Toc52560388"/>
      <w:bookmarkStart w:id="160" w:name="_Toc52560483"/>
      <w:bookmarkStart w:id="161" w:name="_Toc52560702"/>
      <w:bookmarkStart w:id="162" w:name="_Toc61181716"/>
      <w:bookmarkStart w:id="163" w:name="_Toc74642683"/>
      <w:bookmarkStart w:id="164" w:name="_Toc76543721"/>
      <w:bookmarkStart w:id="165" w:name="_Toc82627543"/>
      <w:bookmarkStart w:id="166" w:name="_Toc106196936"/>
      <w:bookmarkStart w:id="167" w:name="_Toc115089420"/>
      <w:bookmarkStart w:id="168" w:name="_Toc130575359"/>
      <w:bookmarkStart w:id="169" w:name="_Toc145428503"/>
      <w:bookmarkStart w:id="170" w:name="_Toc169706039"/>
      <w:r w:rsidRPr="00D910A1">
        <w:t>4</w:t>
      </w:r>
      <w:r w:rsidRPr="00D910A1">
        <w:tab/>
      </w:r>
      <w:r w:rsidRPr="00D910A1">
        <w:rPr>
          <w:lang w:val="en-US" w:eastAsia="zh-CN"/>
        </w:rPr>
        <w:t>Test conditions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F223C73" w14:textId="77777777" w:rsidR="00823707" w:rsidRPr="00D910A1" w:rsidRDefault="00823707" w:rsidP="00823707">
      <w:pPr>
        <w:pStyle w:val="Heading2"/>
        <w:rPr>
          <w:lang w:val="en-US" w:eastAsia="zh-CN"/>
        </w:rPr>
      </w:pPr>
      <w:bookmarkStart w:id="171" w:name="_Toc20994230"/>
      <w:bookmarkStart w:id="172" w:name="_Toc29812089"/>
      <w:bookmarkStart w:id="173" w:name="_Toc37139277"/>
      <w:bookmarkStart w:id="174" w:name="_Toc37268281"/>
      <w:bookmarkStart w:id="175" w:name="_Toc37268375"/>
      <w:bookmarkStart w:id="176" w:name="_Toc45879585"/>
      <w:bookmarkStart w:id="177" w:name="_Toc52560293"/>
      <w:bookmarkStart w:id="178" w:name="_Toc52560389"/>
      <w:bookmarkStart w:id="179" w:name="_Toc52560484"/>
      <w:bookmarkStart w:id="180" w:name="_Toc52560703"/>
      <w:bookmarkStart w:id="181" w:name="_Toc61181717"/>
      <w:bookmarkStart w:id="182" w:name="_Toc74642684"/>
      <w:bookmarkStart w:id="183" w:name="_Toc76543722"/>
      <w:bookmarkStart w:id="184" w:name="_Toc82627544"/>
      <w:bookmarkStart w:id="185" w:name="_Toc106196937"/>
      <w:bookmarkStart w:id="186" w:name="_Toc115089421"/>
      <w:bookmarkStart w:id="187" w:name="_Toc130575360"/>
      <w:bookmarkStart w:id="188" w:name="_Toc145428504"/>
      <w:bookmarkStart w:id="189" w:name="_Toc169706040"/>
      <w:r w:rsidRPr="00D910A1">
        <w:t>4.1</w:t>
      </w:r>
      <w:r w:rsidRPr="00D910A1">
        <w:tab/>
      </w:r>
      <w:r w:rsidRPr="00D910A1">
        <w:rPr>
          <w:lang w:val="en-US" w:eastAsia="zh-CN"/>
        </w:rPr>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90" w:name="_Toc20994231"/>
      <w:bookmarkStart w:id="191" w:name="_Toc29812090"/>
      <w:bookmarkStart w:id="192" w:name="_Toc37139278"/>
      <w:bookmarkStart w:id="193" w:name="_Toc37268282"/>
      <w:bookmarkStart w:id="194" w:name="_Toc37268376"/>
      <w:bookmarkStart w:id="195" w:name="_Toc45879586"/>
      <w:bookmarkStart w:id="196" w:name="_Toc52560294"/>
      <w:bookmarkStart w:id="197" w:name="_Toc52560390"/>
      <w:bookmarkStart w:id="198" w:name="_Toc52560485"/>
      <w:bookmarkStart w:id="199"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1B3C99F4" w:rsidR="00823707" w:rsidRPr="00D910A1" w:rsidRDefault="00823707" w:rsidP="00823707">
      <w:pPr>
        <w:pStyle w:val="Heading2"/>
      </w:pPr>
      <w:bookmarkStart w:id="200" w:name="_Toc61181718"/>
      <w:bookmarkStart w:id="201" w:name="_Toc74642685"/>
      <w:bookmarkStart w:id="202" w:name="_Toc76543723"/>
      <w:bookmarkStart w:id="203" w:name="_Toc82627545"/>
      <w:bookmarkStart w:id="204" w:name="_Toc106196938"/>
      <w:bookmarkStart w:id="205" w:name="_Toc115089422"/>
      <w:bookmarkStart w:id="206" w:name="_Toc130575361"/>
      <w:bookmarkStart w:id="207" w:name="_Toc145428505"/>
      <w:bookmarkStart w:id="208" w:name="_Toc169706041"/>
      <w:r w:rsidRPr="00D910A1">
        <w:lastRenderedPageBreak/>
        <w:t>4.2</w:t>
      </w:r>
      <w:r w:rsidRPr="00D910A1">
        <w:tab/>
      </w:r>
      <w:r w:rsidRPr="00D910A1">
        <w:rPr>
          <w:rFonts w:hint="eastAsia"/>
        </w:rPr>
        <w:t>Arrangements for establishing a communication link</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209" w:name="_Toc20994232"/>
      <w:bookmarkStart w:id="210" w:name="_Toc29812091"/>
      <w:bookmarkStart w:id="211" w:name="_Toc37139279"/>
      <w:bookmarkStart w:id="212" w:name="_Toc37268283"/>
      <w:bookmarkStart w:id="213" w:name="_Toc37268377"/>
      <w:bookmarkStart w:id="214" w:name="_Toc45879587"/>
      <w:bookmarkStart w:id="215" w:name="_Toc52560295"/>
      <w:bookmarkStart w:id="216" w:name="_Toc52560391"/>
      <w:bookmarkStart w:id="217" w:name="_Toc52560486"/>
      <w:bookmarkStart w:id="218" w:name="_Toc52560705"/>
      <w:bookmarkStart w:id="219" w:name="_Toc61181719"/>
      <w:bookmarkStart w:id="220" w:name="_Toc74642686"/>
      <w:bookmarkStart w:id="221" w:name="_Toc76543724"/>
      <w:bookmarkStart w:id="222" w:name="_Toc82627546"/>
      <w:bookmarkStart w:id="223" w:name="_Toc106196939"/>
      <w:bookmarkStart w:id="224" w:name="_Toc115089423"/>
      <w:bookmarkStart w:id="225" w:name="_Toc130575362"/>
      <w:bookmarkStart w:id="226" w:name="_Toc145428506"/>
      <w:bookmarkStart w:id="227" w:name="_Toc169706042"/>
      <w:r w:rsidRPr="00D910A1">
        <w:t>4.</w:t>
      </w:r>
      <w:r w:rsidRPr="00D910A1">
        <w:rPr>
          <w:rFonts w:hint="eastAsia"/>
          <w:lang w:val="en-US" w:eastAsia="zh-CN"/>
        </w:rPr>
        <w:t>3</w:t>
      </w:r>
      <w:r w:rsidRPr="00D910A1">
        <w:tab/>
      </w:r>
      <w:r w:rsidRPr="00D910A1">
        <w:rPr>
          <w:rFonts w:hint="eastAsia"/>
        </w:rPr>
        <w:t>Narrow band responses on receivers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F223C85" w14:textId="77777777" w:rsidR="00823707" w:rsidRPr="00D910A1" w:rsidRDefault="00823707" w:rsidP="00823707">
      <w:pPr>
        <w:rPr>
          <w:rFonts w:cs="v4.2.0"/>
        </w:rPr>
      </w:pPr>
      <w:bookmarkStart w:id="228"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164C54">
      <w:r w:rsidRPr="00D910A1">
        <w:t xml:space="preserve">For BS capable of multi-band operation, all supported </w:t>
      </w:r>
      <w:r w:rsidRPr="00D910A1">
        <w:rPr>
          <w:i/>
          <w:iCs/>
        </w:rPr>
        <w:t>operating bands</w:t>
      </w:r>
      <w:r w:rsidRPr="00D910A1">
        <w:t xml:space="preserve"> shall be considered for narrowband responses</w:t>
      </w:r>
      <w:bookmarkEnd w:id="228"/>
      <w:r w:rsidRPr="00D910A1">
        <w:t>.</w:t>
      </w:r>
    </w:p>
    <w:p w14:paraId="2F223C8C" w14:textId="77777777" w:rsidR="00823707" w:rsidRPr="00D910A1" w:rsidRDefault="00823707" w:rsidP="00823707">
      <w:pPr>
        <w:pStyle w:val="Heading2"/>
      </w:pPr>
      <w:bookmarkStart w:id="229" w:name="_Toc20994233"/>
      <w:bookmarkStart w:id="230" w:name="_Toc29812092"/>
      <w:bookmarkStart w:id="231" w:name="_Toc37139280"/>
      <w:bookmarkStart w:id="232" w:name="_Toc37268284"/>
      <w:bookmarkStart w:id="233" w:name="_Toc37268378"/>
      <w:bookmarkStart w:id="234" w:name="_Toc45879588"/>
      <w:bookmarkStart w:id="235" w:name="_Toc52560296"/>
      <w:bookmarkStart w:id="236" w:name="_Toc52560392"/>
      <w:bookmarkStart w:id="237" w:name="_Toc52560487"/>
      <w:bookmarkStart w:id="238" w:name="_Toc52560706"/>
      <w:bookmarkStart w:id="239" w:name="_Toc61181720"/>
      <w:bookmarkStart w:id="240" w:name="_Toc74642687"/>
      <w:bookmarkStart w:id="241" w:name="_Toc76543725"/>
      <w:bookmarkStart w:id="242" w:name="_Toc82627547"/>
      <w:bookmarkStart w:id="243" w:name="_Toc106196940"/>
      <w:bookmarkStart w:id="244" w:name="_Toc115089424"/>
      <w:bookmarkStart w:id="245" w:name="_Toc130575363"/>
      <w:bookmarkStart w:id="246" w:name="_Toc145428507"/>
      <w:bookmarkStart w:id="247" w:name="_Toc169706043"/>
      <w:r w:rsidRPr="00D910A1">
        <w:t>4.</w:t>
      </w:r>
      <w:r w:rsidRPr="00D910A1">
        <w:rPr>
          <w:rFonts w:hint="eastAsia"/>
          <w:lang w:val="en-US" w:eastAsia="zh-CN"/>
        </w:rPr>
        <w:t>4</w:t>
      </w:r>
      <w:r w:rsidRPr="00D910A1">
        <w:tab/>
      </w:r>
      <w:r w:rsidRPr="00D910A1">
        <w:rPr>
          <w:rFonts w:hint="eastAsia"/>
        </w:rPr>
        <w:t>Exclusion bands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F223C8D" w14:textId="77777777" w:rsidR="00823707" w:rsidRPr="00D910A1" w:rsidRDefault="00823707" w:rsidP="00823707">
      <w:pPr>
        <w:pStyle w:val="Heading3"/>
        <w:rPr>
          <w:lang w:val="en-US"/>
        </w:rPr>
      </w:pPr>
      <w:bookmarkStart w:id="248" w:name="_Toc20994234"/>
      <w:bookmarkStart w:id="249" w:name="_Toc29812093"/>
      <w:bookmarkStart w:id="250" w:name="_Toc37139281"/>
      <w:bookmarkStart w:id="251" w:name="_Toc37268285"/>
      <w:bookmarkStart w:id="252" w:name="_Toc37268379"/>
      <w:bookmarkStart w:id="253" w:name="_Toc45879589"/>
      <w:bookmarkStart w:id="254" w:name="_Toc52560297"/>
      <w:bookmarkStart w:id="255" w:name="_Toc52560393"/>
      <w:bookmarkStart w:id="256" w:name="_Toc52560488"/>
      <w:bookmarkStart w:id="257" w:name="_Toc52560707"/>
      <w:bookmarkStart w:id="258" w:name="_Toc61181721"/>
      <w:bookmarkStart w:id="259" w:name="_Toc74642688"/>
      <w:bookmarkStart w:id="260" w:name="_Toc76543726"/>
      <w:bookmarkStart w:id="261" w:name="_Toc82627548"/>
      <w:bookmarkStart w:id="262" w:name="_Toc106196941"/>
      <w:bookmarkStart w:id="263" w:name="_Toc115089425"/>
      <w:bookmarkStart w:id="264" w:name="_Toc130575364"/>
      <w:bookmarkStart w:id="265" w:name="_Toc145428508"/>
      <w:bookmarkStart w:id="266" w:name="_Toc169706044"/>
      <w:bookmarkStart w:id="267" w:name="_Hlk494715706"/>
      <w:r w:rsidRPr="00D910A1">
        <w:rPr>
          <w:rFonts w:hint="eastAsia"/>
          <w:lang w:val="en-US" w:eastAsia="zh-CN"/>
        </w:rPr>
        <w:t>4.4.1</w:t>
      </w:r>
      <w:r w:rsidRPr="00D910A1">
        <w:tab/>
      </w:r>
      <w:r w:rsidRPr="00D910A1">
        <w:rPr>
          <w:rFonts w:hint="eastAsia"/>
          <w:lang w:val="en-US" w:eastAsia="zh-CN"/>
        </w:rPr>
        <w:t>Transmitter exclusion band</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F223C8E" w14:textId="77777777" w:rsidR="006B011F" w:rsidRPr="00D910A1" w:rsidRDefault="006B011F" w:rsidP="006B011F">
      <w:pPr>
        <w:rPr>
          <w:iCs/>
          <w:lang w:val="en-US" w:eastAsia="zh-CN"/>
        </w:rPr>
      </w:pPr>
      <w:bookmarkStart w:id="268" w:name="_Toc20994235"/>
      <w:bookmarkStart w:id="269" w:name="_Toc29812094"/>
      <w:bookmarkStart w:id="270" w:name="_Toc37139282"/>
      <w:r w:rsidRPr="00D910A1">
        <w:rPr>
          <w:lang w:val="en-US"/>
        </w:rPr>
        <w:t>The</w:t>
      </w:r>
      <w:r w:rsidRPr="00D910A1">
        <w:rPr>
          <w:i/>
          <w:iCs/>
          <w:lang w:val="en-US"/>
        </w:rPr>
        <w:t xml:space="preserve"> </w:t>
      </w:r>
      <w:bookmarkStart w:id="271" w:name="OLE_LINK1"/>
      <w:r w:rsidRPr="00D910A1">
        <w:rPr>
          <w:i/>
          <w:iCs/>
          <w:lang w:val="en-US" w:eastAsia="zh-CN"/>
        </w:rPr>
        <w:t>transmitter</w:t>
      </w:r>
      <w:r w:rsidRPr="00D910A1">
        <w:rPr>
          <w:i/>
          <w:lang w:val="en-US"/>
        </w:rPr>
        <w:t xml:space="preserve"> exclusion band</w:t>
      </w:r>
      <w:bookmarkEnd w:id="27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lastRenderedPageBreak/>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57D461FA" w:rsidR="006B011F" w:rsidRPr="00D910A1" w:rsidRDefault="006B3F14"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67"/>
    <w:bookmarkEnd w:id="268"/>
    <w:bookmarkEnd w:id="269"/>
    <w:bookmarkEnd w:id="270"/>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272" w:name="_Toc37268380"/>
      <w:bookmarkStart w:id="27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74" w:name="_Toc37268286"/>
    </w:p>
    <w:p w14:paraId="2F223C97" w14:textId="77777777" w:rsidR="00527BC2" w:rsidRPr="00D910A1" w:rsidRDefault="00527BC2" w:rsidP="00527BC2">
      <w:pPr>
        <w:pStyle w:val="Heading3"/>
        <w:rPr>
          <w:lang w:val="en-US"/>
        </w:rPr>
      </w:pPr>
      <w:bookmarkStart w:id="275" w:name="_Toc61181722"/>
      <w:bookmarkStart w:id="276" w:name="_Toc74642689"/>
      <w:bookmarkStart w:id="277" w:name="_Toc76543727"/>
      <w:bookmarkStart w:id="278" w:name="_Toc82627549"/>
      <w:bookmarkStart w:id="279" w:name="_Toc106196942"/>
      <w:bookmarkStart w:id="280" w:name="_Toc115089426"/>
      <w:bookmarkStart w:id="281" w:name="_Toc130575365"/>
      <w:bookmarkStart w:id="282" w:name="_Toc145428509"/>
      <w:bookmarkStart w:id="283" w:name="_Toc169706045"/>
      <w:r w:rsidRPr="00D910A1">
        <w:rPr>
          <w:rFonts w:hint="eastAsia"/>
          <w:lang w:val="en-US" w:eastAsia="zh-CN"/>
        </w:rPr>
        <w:t>4.4.2</w:t>
      </w:r>
      <w:r w:rsidRPr="00D910A1">
        <w:tab/>
      </w:r>
      <w:r w:rsidRPr="00D910A1">
        <w:rPr>
          <w:rFonts w:hint="eastAsia"/>
          <w:lang w:val="en-US" w:eastAsia="zh-CN"/>
        </w:rPr>
        <w:t>Receiver exclusion band</w:t>
      </w:r>
      <w:bookmarkEnd w:id="272"/>
      <w:bookmarkEnd w:id="273"/>
      <w:bookmarkEnd w:id="274"/>
      <w:bookmarkEnd w:id="275"/>
      <w:bookmarkEnd w:id="276"/>
      <w:bookmarkEnd w:id="277"/>
      <w:bookmarkEnd w:id="278"/>
      <w:bookmarkEnd w:id="279"/>
      <w:bookmarkEnd w:id="280"/>
      <w:bookmarkEnd w:id="281"/>
      <w:bookmarkEnd w:id="282"/>
      <w:bookmarkEnd w:id="283"/>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84" w:name="_Toc20994236"/>
      <w:bookmarkStart w:id="285" w:name="_Toc29812095"/>
      <w:bookmarkStart w:id="286" w:name="_Toc37139283"/>
      <w:bookmarkStart w:id="287" w:name="_Toc37268287"/>
      <w:bookmarkStart w:id="288" w:name="_Toc37268381"/>
      <w:bookmarkStart w:id="289" w:name="_Toc45879591"/>
      <w:bookmarkStart w:id="290" w:name="_Toc52560299"/>
      <w:bookmarkStart w:id="291" w:name="_Toc52560395"/>
      <w:bookmarkStart w:id="292" w:name="_Toc52560489"/>
      <w:bookmarkStart w:id="293" w:name="_Toc52560708"/>
      <w:bookmarkStart w:id="294" w:name="_Toc61181723"/>
      <w:bookmarkStart w:id="295" w:name="_Toc74642690"/>
      <w:bookmarkStart w:id="296" w:name="_Toc76543728"/>
      <w:bookmarkStart w:id="297" w:name="_Toc82627550"/>
      <w:bookmarkStart w:id="298" w:name="_Toc106196943"/>
      <w:bookmarkStart w:id="299" w:name="_Toc115089427"/>
      <w:bookmarkStart w:id="300" w:name="_Toc130575366"/>
      <w:bookmarkStart w:id="301" w:name="_Toc145428510"/>
      <w:bookmarkStart w:id="302" w:name="_Toc169706046"/>
      <w:r w:rsidRPr="00D910A1">
        <w:t>4.</w:t>
      </w:r>
      <w:r w:rsidRPr="00D910A1">
        <w:rPr>
          <w:rFonts w:hint="eastAsia"/>
          <w:lang w:val="en-US" w:eastAsia="zh-CN"/>
        </w:rPr>
        <w:t>5</w:t>
      </w:r>
      <w:r w:rsidRPr="00D910A1">
        <w:tab/>
      </w:r>
      <w:r w:rsidRPr="00D910A1">
        <w:rPr>
          <w:rFonts w:hint="eastAsia"/>
        </w:rPr>
        <w:t>BS test configurations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6190E874" w:rsidR="00823707" w:rsidRPr="00D910A1" w:rsidRDefault="006B3F14" w:rsidP="00823707">
      <w:r>
        <w:lastRenderedPageBreak/>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2F223CB3"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0F32A507" w:rsidR="00823707" w:rsidRPr="00D910A1" w:rsidRDefault="006B3F14" w:rsidP="00885306">
            <w:pPr>
              <w:pStyle w:val="TAC"/>
              <w:rPr>
                <w:rFonts w:cs="Arial"/>
              </w:rPr>
            </w:pPr>
            <w:r>
              <w:rPr>
                <w:rFonts w:cs="Arial" w:hint="eastAsia"/>
                <w:snapToGrid w:val="0"/>
                <w:kern w:val="2"/>
                <w:lang w:val="en-US" w:eastAsia="zh-CN"/>
              </w:rPr>
              <w:t>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303" w:name="OLE_LINK352"/>
            <w:bookmarkStart w:id="30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03"/>
            <w:bookmarkEnd w:id="304"/>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305" w:name="_Toc20994237"/>
      <w:bookmarkStart w:id="306" w:name="_Toc29812096"/>
      <w:bookmarkStart w:id="307" w:name="_Toc37139284"/>
      <w:bookmarkStart w:id="308" w:name="_Toc37268288"/>
      <w:bookmarkStart w:id="309" w:name="_Toc37268382"/>
      <w:bookmarkStart w:id="310" w:name="_Toc45879592"/>
      <w:bookmarkStart w:id="311" w:name="_Toc52560300"/>
      <w:bookmarkStart w:id="312" w:name="_Toc52560396"/>
      <w:bookmarkStart w:id="313" w:name="_Toc52560490"/>
      <w:bookmarkStart w:id="314" w:name="_Toc52560709"/>
      <w:bookmarkStart w:id="315" w:name="_Toc61181724"/>
      <w:bookmarkStart w:id="316" w:name="_Toc74642691"/>
      <w:bookmarkStart w:id="317" w:name="_Toc76543729"/>
      <w:bookmarkStart w:id="318" w:name="_Toc82627551"/>
      <w:bookmarkStart w:id="319" w:name="_Toc106196944"/>
      <w:bookmarkStart w:id="320" w:name="_Toc115089428"/>
      <w:bookmarkStart w:id="321" w:name="_Toc130575367"/>
      <w:bookmarkStart w:id="322" w:name="_Toc145428511"/>
      <w:bookmarkStart w:id="323" w:name="_Toc169706047"/>
      <w:r w:rsidRPr="00D910A1">
        <w:rPr>
          <w:rFonts w:hint="eastAsia"/>
          <w:lang w:val="en-US" w:eastAsia="zh-CN"/>
        </w:rPr>
        <w:t>5</w:t>
      </w:r>
      <w:r w:rsidRPr="00D910A1">
        <w:tab/>
      </w:r>
      <w:r w:rsidRPr="00D910A1">
        <w:rPr>
          <w:rFonts w:hint="eastAsia"/>
        </w:rPr>
        <w:t>Performance assessment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F223D01" w14:textId="77777777" w:rsidR="00823707" w:rsidRPr="00D910A1" w:rsidRDefault="00823707" w:rsidP="00823707">
      <w:pPr>
        <w:pStyle w:val="Heading2"/>
      </w:pPr>
      <w:bookmarkStart w:id="324" w:name="_Toc20994238"/>
      <w:bookmarkStart w:id="325" w:name="_Toc29812097"/>
      <w:bookmarkStart w:id="326" w:name="_Toc37139285"/>
      <w:bookmarkStart w:id="327" w:name="_Toc37268289"/>
      <w:bookmarkStart w:id="328" w:name="_Toc37268383"/>
      <w:bookmarkStart w:id="329" w:name="_Toc45879593"/>
      <w:bookmarkStart w:id="330" w:name="_Toc52560301"/>
      <w:bookmarkStart w:id="331" w:name="_Toc52560397"/>
      <w:bookmarkStart w:id="332" w:name="_Toc52560491"/>
      <w:bookmarkStart w:id="333" w:name="_Toc52560710"/>
      <w:bookmarkStart w:id="334" w:name="_Toc61181725"/>
      <w:bookmarkStart w:id="335" w:name="_Toc74642692"/>
      <w:bookmarkStart w:id="336" w:name="_Toc76543730"/>
      <w:bookmarkStart w:id="337" w:name="_Toc82627552"/>
      <w:bookmarkStart w:id="338" w:name="_Toc106196945"/>
      <w:bookmarkStart w:id="339" w:name="_Toc115089429"/>
      <w:bookmarkStart w:id="340" w:name="_Toc130575368"/>
      <w:bookmarkStart w:id="341" w:name="_Toc145428512"/>
      <w:bookmarkStart w:id="342" w:name="_Toc169706048"/>
      <w:r w:rsidRPr="00D910A1">
        <w:rPr>
          <w:rFonts w:hint="eastAsia"/>
          <w:lang w:val="en-US" w:eastAsia="zh-CN"/>
        </w:rPr>
        <w:t>5</w:t>
      </w:r>
      <w:r w:rsidRPr="00D910A1">
        <w:t>.1</w:t>
      </w:r>
      <w:r w:rsidRPr="00D910A1">
        <w:tab/>
      </w:r>
      <w:r w:rsidRPr="00D910A1">
        <w:rPr>
          <w:lang w:val="en-US" w:eastAsia="zh-CN"/>
        </w:rPr>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lastRenderedPageBreak/>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343" w:name="_Toc20994239"/>
      <w:bookmarkStart w:id="344" w:name="_Toc29812098"/>
      <w:bookmarkStart w:id="345" w:name="_Toc37139286"/>
      <w:bookmarkStart w:id="346" w:name="_Toc37268290"/>
      <w:bookmarkStart w:id="347" w:name="_Toc37268384"/>
      <w:bookmarkStart w:id="348" w:name="_Toc45879594"/>
      <w:bookmarkStart w:id="349" w:name="_Toc52560302"/>
      <w:bookmarkStart w:id="350" w:name="_Toc52560398"/>
      <w:bookmarkStart w:id="351" w:name="_Toc52560492"/>
      <w:bookmarkStart w:id="352" w:name="_Toc52560711"/>
      <w:bookmarkStart w:id="353" w:name="_Toc61181726"/>
      <w:bookmarkStart w:id="354" w:name="_Toc74642693"/>
      <w:bookmarkStart w:id="355" w:name="_Toc76543731"/>
      <w:bookmarkStart w:id="356" w:name="_Toc82627553"/>
      <w:bookmarkStart w:id="357" w:name="_Toc106196946"/>
      <w:bookmarkStart w:id="358" w:name="_Toc115089430"/>
      <w:bookmarkStart w:id="359" w:name="_Toc130575369"/>
      <w:bookmarkStart w:id="360" w:name="_Toc145428513"/>
      <w:bookmarkStart w:id="361" w:name="_Toc169706049"/>
      <w:r w:rsidRPr="00D910A1">
        <w:rPr>
          <w:rFonts w:hint="eastAsia"/>
          <w:lang w:val="en-US" w:eastAsia="zh-CN"/>
        </w:rPr>
        <w:t>5</w:t>
      </w:r>
      <w:r w:rsidRPr="00D910A1">
        <w:t>.2</w:t>
      </w:r>
      <w:r w:rsidRPr="00D910A1">
        <w:tab/>
      </w:r>
      <w:r w:rsidRPr="00D910A1">
        <w:rPr>
          <w:rFonts w:hint="eastAsia"/>
        </w:rPr>
        <w:t>Assessment of throughput in Downlink</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362" w:name="_Toc20994240"/>
      <w:bookmarkStart w:id="363" w:name="_Toc29812099"/>
      <w:bookmarkStart w:id="364" w:name="_Toc37139287"/>
      <w:bookmarkStart w:id="365" w:name="_Toc37268291"/>
      <w:bookmarkStart w:id="366" w:name="_Toc37268385"/>
      <w:bookmarkStart w:id="367" w:name="_Toc45879595"/>
      <w:bookmarkStart w:id="368" w:name="_Toc52560303"/>
      <w:bookmarkStart w:id="369" w:name="_Toc52560399"/>
      <w:bookmarkStart w:id="370" w:name="_Toc52560493"/>
      <w:bookmarkStart w:id="371" w:name="_Toc52560712"/>
      <w:bookmarkStart w:id="372" w:name="_Toc61181727"/>
      <w:bookmarkStart w:id="373" w:name="_Toc74642694"/>
      <w:bookmarkStart w:id="374" w:name="_Toc76543732"/>
      <w:bookmarkStart w:id="375" w:name="_Toc82627554"/>
      <w:bookmarkStart w:id="376" w:name="_Toc106196947"/>
      <w:bookmarkStart w:id="377" w:name="_Toc115089431"/>
      <w:bookmarkStart w:id="378" w:name="_Toc130575370"/>
      <w:bookmarkStart w:id="379" w:name="_Toc145428514"/>
      <w:bookmarkStart w:id="380" w:name="_Toc169706050"/>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381" w:name="_Toc20994241"/>
      <w:bookmarkStart w:id="382" w:name="_Toc29812100"/>
      <w:bookmarkStart w:id="383" w:name="_Toc37139288"/>
      <w:bookmarkStart w:id="384" w:name="_Toc37268292"/>
      <w:bookmarkStart w:id="385" w:name="_Toc37268386"/>
      <w:bookmarkStart w:id="386" w:name="_Toc45879596"/>
      <w:bookmarkStart w:id="387" w:name="_Toc52560304"/>
      <w:bookmarkStart w:id="388" w:name="_Toc52560400"/>
      <w:bookmarkStart w:id="389" w:name="_Toc52560494"/>
      <w:bookmarkStart w:id="390" w:name="_Toc52560713"/>
      <w:bookmarkStart w:id="391" w:name="_Toc61181728"/>
      <w:bookmarkStart w:id="392" w:name="_Toc74642695"/>
      <w:bookmarkStart w:id="393" w:name="_Toc76543733"/>
      <w:bookmarkStart w:id="394" w:name="_Toc82627555"/>
      <w:bookmarkStart w:id="395" w:name="_Toc106196948"/>
      <w:bookmarkStart w:id="396" w:name="_Toc115089432"/>
      <w:bookmarkStart w:id="397" w:name="_Toc130575371"/>
      <w:bookmarkStart w:id="398" w:name="_Toc145428515"/>
      <w:bookmarkStart w:id="399" w:name="_Toc169706051"/>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400" w:name="_Toc20994242"/>
      <w:bookmarkStart w:id="401" w:name="_Toc29812101"/>
      <w:bookmarkStart w:id="402" w:name="_Toc37139289"/>
      <w:bookmarkStart w:id="403" w:name="_Toc37268293"/>
      <w:bookmarkStart w:id="404" w:name="_Toc37268387"/>
      <w:bookmarkStart w:id="405" w:name="_Toc45879597"/>
      <w:bookmarkStart w:id="406" w:name="_Toc52560305"/>
      <w:bookmarkStart w:id="407" w:name="_Toc52560401"/>
      <w:bookmarkStart w:id="408" w:name="_Toc52560495"/>
      <w:bookmarkStart w:id="409" w:name="_Toc52560714"/>
      <w:bookmarkStart w:id="410" w:name="_Toc61181729"/>
      <w:bookmarkStart w:id="411" w:name="_Toc74642696"/>
      <w:bookmarkStart w:id="412" w:name="_Toc76543734"/>
      <w:bookmarkStart w:id="413" w:name="_Toc82627556"/>
      <w:bookmarkStart w:id="414" w:name="_Toc106196949"/>
      <w:bookmarkStart w:id="415" w:name="_Toc115089433"/>
      <w:bookmarkStart w:id="416" w:name="_Toc130575372"/>
      <w:bookmarkStart w:id="417" w:name="_Toc145428516"/>
      <w:bookmarkStart w:id="418" w:name="_Toc169706052"/>
      <w:r w:rsidRPr="00D910A1">
        <w:rPr>
          <w:rFonts w:hint="eastAsia"/>
          <w:lang w:val="en-US" w:eastAsia="zh-CN"/>
        </w:rPr>
        <w:t>6</w:t>
      </w:r>
      <w:r w:rsidRPr="00D910A1">
        <w:tab/>
      </w:r>
      <w:r w:rsidRPr="00D910A1">
        <w:rPr>
          <w:rFonts w:hint="eastAsia"/>
        </w:rPr>
        <w:t>Performance criteria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F223D14" w14:textId="77777777" w:rsidR="00823707" w:rsidRPr="00D910A1" w:rsidRDefault="00823707" w:rsidP="00823707">
      <w:pPr>
        <w:pStyle w:val="Heading2"/>
      </w:pPr>
      <w:bookmarkStart w:id="419" w:name="_Toc20994243"/>
      <w:bookmarkStart w:id="420" w:name="_Toc29812102"/>
      <w:bookmarkStart w:id="421" w:name="_Toc37139290"/>
      <w:bookmarkStart w:id="422" w:name="_Toc37268294"/>
      <w:bookmarkStart w:id="423" w:name="_Toc37268388"/>
      <w:bookmarkStart w:id="424" w:name="_Toc45879598"/>
      <w:bookmarkStart w:id="425" w:name="_Toc52560306"/>
      <w:bookmarkStart w:id="426" w:name="_Toc52560402"/>
      <w:bookmarkStart w:id="427" w:name="_Toc52560496"/>
      <w:bookmarkStart w:id="428" w:name="_Toc52560715"/>
      <w:bookmarkStart w:id="429" w:name="_Toc61181730"/>
      <w:bookmarkStart w:id="430" w:name="_Toc74642697"/>
      <w:bookmarkStart w:id="431" w:name="_Toc76543735"/>
      <w:bookmarkStart w:id="432" w:name="_Toc82627557"/>
      <w:bookmarkStart w:id="433" w:name="_Toc106196950"/>
      <w:bookmarkStart w:id="434" w:name="_Toc115089434"/>
      <w:bookmarkStart w:id="435" w:name="_Toc130575373"/>
      <w:bookmarkStart w:id="436" w:name="_Toc145428517"/>
      <w:bookmarkStart w:id="437" w:name="_Toc169706053"/>
      <w:r w:rsidRPr="00D910A1">
        <w:rPr>
          <w:rFonts w:hint="eastAsia"/>
          <w:lang w:val="en-US" w:eastAsia="zh-CN"/>
        </w:rPr>
        <w:t>6</w:t>
      </w:r>
      <w:r w:rsidRPr="00D910A1">
        <w:t>.1</w:t>
      </w:r>
      <w:r w:rsidRPr="00D910A1">
        <w:tab/>
      </w:r>
      <w:r w:rsidRPr="00D910A1">
        <w:rPr>
          <w:rFonts w:hint="eastAsia"/>
        </w:rPr>
        <w:t>Performance criteria for continuous phenomena for BS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438" w:name="_Toc20994244"/>
      <w:bookmarkStart w:id="439" w:name="_Toc29812103"/>
      <w:bookmarkStart w:id="440" w:name="_Toc37139291"/>
      <w:bookmarkStart w:id="441" w:name="_Toc37268295"/>
      <w:bookmarkStart w:id="442" w:name="_Toc37268389"/>
      <w:bookmarkStart w:id="443" w:name="_Toc45879599"/>
      <w:bookmarkStart w:id="444" w:name="_Toc52560307"/>
      <w:bookmarkStart w:id="445" w:name="_Toc52560403"/>
      <w:bookmarkStart w:id="446" w:name="_Toc52560497"/>
      <w:bookmarkStart w:id="447" w:name="_Toc52560716"/>
      <w:bookmarkStart w:id="448" w:name="_Toc61181731"/>
      <w:bookmarkStart w:id="449" w:name="_Toc74642698"/>
      <w:bookmarkStart w:id="450" w:name="_Toc76543736"/>
      <w:bookmarkStart w:id="451" w:name="_Toc82627558"/>
      <w:bookmarkStart w:id="452" w:name="_Toc106196951"/>
      <w:bookmarkStart w:id="453" w:name="_Toc115089435"/>
      <w:bookmarkStart w:id="454" w:name="_Toc130575374"/>
      <w:bookmarkStart w:id="455" w:name="_Toc145428518"/>
      <w:bookmarkStart w:id="456" w:name="_Toc169706054"/>
      <w:r w:rsidRPr="00D910A1">
        <w:rPr>
          <w:rFonts w:hint="eastAsia"/>
          <w:lang w:val="en-US" w:eastAsia="zh-CN"/>
        </w:rPr>
        <w:t>6</w:t>
      </w:r>
      <w:r w:rsidRPr="00D910A1">
        <w:t>.2</w:t>
      </w:r>
      <w:r w:rsidRPr="00D910A1">
        <w:tab/>
      </w:r>
      <w:r w:rsidRPr="00D910A1">
        <w:rPr>
          <w:rFonts w:hint="eastAsia"/>
        </w:rPr>
        <w:t>Performance criteria for transient phenomena for BS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B7BBD4B" w14:textId="77777777" w:rsidR="00164C54" w:rsidRDefault="005305BE" w:rsidP="00164C54">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67EDF77C" w14:textId="4F7DE309" w:rsidR="005305BE" w:rsidRPr="005175D6" w:rsidRDefault="005305BE" w:rsidP="005305BE">
      <w:pPr>
        <w:pStyle w:val="TH"/>
        <w:spacing w:line="259" w:lineRule="auto"/>
      </w:pPr>
      <w:r>
        <w:t>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457" w:name="_Toc20994245"/>
      <w:bookmarkStart w:id="458" w:name="_Toc29812104"/>
      <w:bookmarkStart w:id="459" w:name="_Toc37139292"/>
      <w:bookmarkStart w:id="460" w:name="_Toc37268296"/>
      <w:bookmarkStart w:id="461" w:name="_Toc37268390"/>
      <w:bookmarkStart w:id="462" w:name="_Toc45879600"/>
      <w:bookmarkStart w:id="463" w:name="_Toc52560308"/>
      <w:bookmarkStart w:id="464" w:name="_Toc52560404"/>
      <w:bookmarkStart w:id="465" w:name="_Toc52560498"/>
      <w:bookmarkStart w:id="466" w:name="_Toc52560717"/>
      <w:bookmarkStart w:id="467" w:name="_Toc61181732"/>
      <w:bookmarkStart w:id="468" w:name="_Toc74642699"/>
      <w:bookmarkStart w:id="469" w:name="_Toc76543737"/>
      <w:bookmarkStart w:id="470" w:name="_Toc82627559"/>
      <w:bookmarkStart w:id="471" w:name="_Toc106196952"/>
      <w:bookmarkStart w:id="472" w:name="_Toc115089436"/>
      <w:bookmarkStart w:id="473" w:name="_Toc130575375"/>
      <w:bookmarkStart w:id="474" w:name="_Toc145428519"/>
      <w:bookmarkStart w:id="475" w:name="_Toc169706055"/>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476" w:name="_Toc20994246"/>
      <w:bookmarkStart w:id="477" w:name="_Toc29812105"/>
      <w:bookmarkStart w:id="478" w:name="_Toc37139293"/>
      <w:bookmarkStart w:id="479" w:name="_Toc37268297"/>
      <w:bookmarkStart w:id="480" w:name="_Toc37268391"/>
      <w:bookmarkStart w:id="481" w:name="_Toc45879601"/>
      <w:bookmarkStart w:id="482" w:name="_Toc52560309"/>
      <w:bookmarkStart w:id="483" w:name="_Toc52560405"/>
      <w:bookmarkStart w:id="484" w:name="_Toc52560499"/>
      <w:bookmarkStart w:id="485" w:name="_Toc52560718"/>
      <w:bookmarkStart w:id="486" w:name="_Toc61181733"/>
      <w:bookmarkStart w:id="487" w:name="_Toc74642700"/>
      <w:bookmarkStart w:id="488" w:name="_Toc76543738"/>
      <w:bookmarkStart w:id="489" w:name="_Toc82627560"/>
      <w:bookmarkStart w:id="490" w:name="_Toc106196953"/>
      <w:bookmarkStart w:id="491" w:name="_Toc115089437"/>
      <w:bookmarkStart w:id="492" w:name="_Toc130575376"/>
      <w:bookmarkStart w:id="493" w:name="_Toc145428520"/>
      <w:bookmarkStart w:id="494" w:name="_Toc169706056"/>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495" w:name="_Toc20994247"/>
      <w:bookmarkStart w:id="496" w:name="_Toc29812106"/>
      <w:bookmarkStart w:id="497" w:name="_Toc37139294"/>
      <w:bookmarkStart w:id="498" w:name="_Toc37268298"/>
      <w:bookmarkStart w:id="499" w:name="_Toc37268392"/>
      <w:bookmarkStart w:id="500" w:name="_Toc45879602"/>
      <w:bookmarkStart w:id="501" w:name="_Toc52560310"/>
      <w:bookmarkStart w:id="502" w:name="_Toc52560406"/>
      <w:bookmarkStart w:id="503" w:name="_Toc52560500"/>
      <w:bookmarkStart w:id="504" w:name="_Toc52560719"/>
      <w:bookmarkStart w:id="505" w:name="_Toc61181734"/>
      <w:bookmarkStart w:id="506" w:name="_Toc74642701"/>
      <w:bookmarkStart w:id="507" w:name="_Toc76543739"/>
      <w:bookmarkStart w:id="508" w:name="_Toc82627561"/>
      <w:bookmarkStart w:id="509" w:name="_Toc106196954"/>
      <w:bookmarkStart w:id="510" w:name="_Toc115089438"/>
      <w:bookmarkStart w:id="511" w:name="_Toc130575377"/>
      <w:bookmarkStart w:id="512" w:name="_Toc145428521"/>
      <w:bookmarkStart w:id="513" w:name="_Toc169706057"/>
      <w:r w:rsidRPr="00D910A1">
        <w:rPr>
          <w:rFonts w:hint="eastAsia"/>
          <w:lang w:val="en-US" w:eastAsia="zh-CN"/>
        </w:rPr>
        <w:t>7</w:t>
      </w:r>
      <w:r w:rsidRPr="00D910A1">
        <w:tab/>
      </w:r>
      <w:r w:rsidRPr="00D910A1">
        <w:rPr>
          <w:rFonts w:hint="eastAsia"/>
        </w:rPr>
        <w:t>Applicability overview</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F223DAB" w14:textId="77777777" w:rsidR="00823707" w:rsidRPr="00D910A1" w:rsidRDefault="00823707" w:rsidP="00823707">
      <w:pPr>
        <w:pStyle w:val="Heading2"/>
      </w:pPr>
      <w:bookmarkStart w:id="514" w:name="_Toc20994248"/>
      <w:bookmarkStart w:id="515" w:name="_Toc29812107"/>
      <w:bookmarkStart w:id="516" w:name="_Toc37139295"/>
      <w:bookmarkStart w:id="517" w:name="_Toc37268299"/>
      <w:bookmarkStart w:id="518" w:name="_Toc37268393"/>
      <w:bookmarkStart w:id="519" w:name="_Toc45879603"/>
      <w:bookmarkStart w:id="520" w:name="_Toc52560311"/>
      <w:bookmarkStart w:id="521" w:name="_Toc52560407"/>
      <w:bookmarkStart w:id="522" w:name="_Toc52560501"/>
      <w:bookmarkStart w:id="523" w:name="_Toc52560720"/>
      <w:bookmarkStart w:id="524" w:name="_Toc61181735"/>
      <w:bookmarkStart w:id="525" w:name="_Toc74642702"/>
      <w:bookmarkStart w:id="526" w:name="_Toc76543740"/>
      <w:bookmarkStart w:id="527" w:name="_Toc82627562"/>
      <w:bookmarkStart w:id="528" w:name="_Toc106196955"/>
      <w:bookmarkStart w:id="529" w:name="_Toc115089439"/>
      <w:bookmarkStart w:id="530" w:name="_Toc130575378"/>
      <w:bookmarkStart w:id="531" w:name="_Toc145428522"/>
      <w:bookmarkStart w:id="532" w:name="_Toc169706058"/>
      <w:r w:rsidRPr="00D910A1">
        <w:rPr>
          <w:rFonts w:hint="eastAsia"/>
          <w:lang w:val="en-US" w:eastAsia="zh-CN"/>
        </w:rPr>
        <w:t>7</w:t>
      </w:r>
      <w:r w:rsidRPr="00D910A1">
        <w:t>.1</w:t>
      </w:r>
      <w:r w:rsidRPr="00D910A1">
        <w:tab/>
      </w:r>
      <w:r w:rsidRPr="00D910A1">
        <w:rPr>
          <w:rFonts w:hint="eastAsia"/>
          <w:lang w:val="en-US" w:eastAsia="zh-CN"/>
        </w:rPr>
        <w:t>Emission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B16FD6F" w14:textId="77777777" w:rsidR="00CC747C" w:rsidRPr="00D910A1" w:rsidRDefault="00CC747C" w:rsidP="00CC747C">
      <w:pPr>
        <w:pStyle w:val="TH"/>
      </w:pPr>
      <w:bookmarkStart w:id="533" w:name="_Toc20994249"/>
      <w:bookmarkStart w:id="534" w:name="_Toc29812108"/>
      <w:bookmarkStart w:id="535" w:name="_Toc37139296"/>
      <w:bookmarkStart w:id="536" w:name="_Toc37268300"/>
      <w:bookmarkStart w:id="537" w:name="_Toc37268394"/>
      <w:bookmarkStart w:id="538" w:name="_Toc45879604"/>
      <w:bookmarkStart w:id="539" w:name="_Toc52560312"/>
      <w:bookmarkStart w:id="540" w:name="_Toc52560408"/>
      <w:bookmarkStart w:id="541" w:name="_Toc52560502"/>
      <w:bookmarkStart w:id="542" w:name="_Toc52560721"/>
      <w:bookmarkStart w:id="543" w:name="_Toc61181736"/>
      <w:bookmarkStart w:id="544" w:name="_Toc74642703"/>
      <w:bookmarkStart w:id="545" w:name="_Toc76543741"/>
      <w:bookmarkStart w:id="546" w:name="_Toc82627563"/>
      <w:bookmarkStart w:id="547" w:name="_Toc106196956"/>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CC747C" w:rsidRPr="00D910A1" w14:paraId="42FF7555" w14:textId="77777777" w:rsidTr="009A2B51">
        <w:trPr>
          <w:cantSplit/>
          <w:jc w:val="center"/>
        </w:trPr>
        <w:tc>
          <w:tcPr>
            <w:tcW w:w="1669" w:type="dxa"/>
            <w:tcBorders>
              <w:bottom w:val="nil"/>
            </w:tcBorders>
            <w:shd w:val="clear" w:color="auto" w:fill="auto"/>
            <w:vAlign w:val="center"/>
          </w:tcPr>
          <w:p w14:paraId="4C0560BE" w14:textId="77777777" w:rsidR="00CC747C" w:rsidRPr="00D910A1" w:rsidRDefault="00CC747C" w:rsidP="009A2B51">
            <w:pPr>
              <w:pStyle w:val="TAH"/>
            </w:pPr>
            <w:r w:rsidRPr="00D910A1">
              <w:t>Phenomenon</w:t>
            </w:r>
          </w:p>
        </w:tc>
        <w:tc>
          <w:tcPr>
            <w:tcW w:w="1726" w:type="dxa"/>
            <w:tcBorders>
              <w:bottom w:val="nil"/>
            </w:tcBorders>
            <w:shd w:val="clear" w:color="auto" w:fill="auto"/>
            <w:vAlign w:val="center"/>
          </w:tcPr>
          <w:p w14:paraId="055D3590" w14:textId="77777777" w:rsidR="00CC747C" w:rsidRPr="00D910A1" w:rsidRDefault="00CC747C" w:rsidP="009A2B51">
            <w:pPr>
              <w:pStyle w:val="TAH"/>
            </w:pPr>
            <w:r w:rsidRPr="00D910A1">
              <w:t>Application</w:t>
            </w:r>
          </w:p>
        </w:tc>
        <w:tc>
          <w:tcPr>
            <w:tcW w:w="2162" w:type="dxa"/>
            <w:gridSpan w:val="2"/>
            <w:vAlign w:val="center"/>
          </w:tcPr>
          <w:p w14:paraId="63DC954D" w14:textId="77777777" w:rsidR="00CC747C" w:rsidRPr="00D910A1" w:rsidRDefault="00CC747C" w:rsidP="009A2B51">
            <w:pPr>
              <w:pStyle w:val="TAH"/>
            </w:pPr>
            <w:r w:rsidRPr="00D910A1">
              <w:t>Equipment test requirement</w:t>
            </w:r>
          </w:p>
        </w:tc>
        <w:tc>
          <w:tcPr>
            <w:tcW w:w="1131" w:type="dxa"/>
            <w:vMerge w:val="restart"/>
            <w:vAlign w:val="center"/>
          </w:tcPr>
          <w:p w14:paraId="20588976" w14:textId="77777777" w:rsidR="00CC747C" w:rsidRPr="00D910A1" w:rsidRDefault="00CC747C" w:rsidP="009A2B51">
            <w:pPr>
              <w:pStyle w:val="TAH"/>
            </w:pPr>
            <w:r w:rsidRPr="00D910A1">
              <w:t>Reference</w:t>
            </w:r>
          </w:p>
          <w:p w14:paraId="7F9E2936" w14:textId="002A3326" w:rsidR="00CC747C" w:rsidRPr="00D910A1" w:rsidRDefault="00CC747C" w:rsidP="009A2B51">
            <w:pPr>
              <w:pStyle w:val="TAH"/>
            </w:pPr>
            <w:r w:rsidRPr="00D910A1">
              <w:t>clause in the present document</w:t>
            </w:r>
          </w:p>
        </w:tc>
        <w:tc>
          <w:tcPr>
            <w:tcW w:w="3169" w:type="dxa"/>
            <w:tcBorders>
              <w:bottom w:val="nil"/>
            </w:tcBorders>
            <w:shd w:val="clear" w:color="auto" w:fill="auto"/>
            <w:vAlign w:val="center"/>
          </w:tcPr>
          <w:p w14:paraId="71A00968" w14:textId="77777777" w:rsidR="00CC747C" w:rsidRPr="00D910A1" w:rsidRDefault="00CC747C" w:rsidP="009A2B51">
            <w:pPr>
              <w:pStyle w:val="TAH"/>
            </w:pPr>
            <w:r w:rsidRPr="00D910A1">
              <w:t>Reference</w:t>
            </w:r>
          </w:p>
          <w:p w14:paraId="2395C050" w14:textId="77777777" w:rsidR="00CC747C" w:rsidRPr="00D910A1" w:rsidRDefault="00CC747C" w:rsidP="009A2B51">
            <w:pPr>
              <w:pStyle w:val="TAH"/>
            </w:pPr>
            <w:r w:rsidRPr="00D910A1">
              <w:t>standard</w:t>
            </w:r>
          </w:p>
        </w:tc>
      </w:tr>
      <w:tr w:rsidR="00CC747C" w:rsidRPr="00D910A1" w14:paraId="4F8A39CE" w14:textId="77777777" w:rsidTr="009A2B51">
        <w:trPr>
          <w:cantSplit/>
          <w:jc w:val="center"/>
        </w:trPr>
        <w:tc>
          <w:tcPr>
            <w:tcW w:w="1669" w:type="dxa"/>
            <w:tcBorders>
              <w:top w:val="nil"/>
            </w:tcBorders>
            <w:shd w:val="clear" w:color="auto" w:fill="auto"/>
            <w:vAlign w:val="center"/>
          </w:tcPr>
          <w:p w14:paraId="5D452787" w14:textId="77777777" w:rsidR="00CC747C" w:rsidRPr="00D910A1" w:rsidRDefault="00CC747C" w:rsidP="009A2B51">
            <w:pPr>
              <w:pStyle w:val="TAH"/>
            </w:pPr>
          </w:p>
        </w:tc>
        <w:tc>
          <w:tcPr>
            <w:tcW w:w="1726" w:type="dxa"/>
            <w:tcBorders>
              <w:top w:val="nil"/>
            </w:tcBorders>
            <w:shd w:val="clear" w:color="auto" w:fill="auto"/>
            <w:vAlign w:val="center"/>
          </w:tcPr>
          <w:p w14:paraId="410A443A" w14:textId="77777777" w:rsidR="00CC747C" w:rsidRPr="00D910A1" w:rsidRDefault="00CC747C" w:rsidP="009A2B51">
            <w:pPr>
              <w:pStyle w:val="TAH"/>
            </w:pPr>
          </w:p>
        </w:tc>
        <w:tc>
          <w:tcPr>
            <w:tcW w:w="1118" w:type="dxa"/>
            <w:vAlign w:val="center"/>
          </w:tcPr>
          <w:p w14:paraId="41E84B46" w14:textId="77777777" w:rsidR="00CC747C" w:rsidRPr="00D910A1" w:rsidRDefault="00CC747C" w:rsidP="009A2B51">
            <w:pPr>
              <w:pStyle w:val="TAH"/>
            </w:pPr>
            <w:r w:rsidRPr="00D910A1">
              <w:t>BS equipment</w:t>
            </w:r>
          </w:p>
        </w:tc>
        <w:tc>
          <w:tcPr>
            <w:tcW w:w="1044" w:type="dxa"/>
            <w:vAlign w:val="center"/>
          </w:tcPr>
          <w:p w14:paraId="079C8CFB" w14:textId="77777777" w:rsidR="00CC747C" w:rsidRPr="00D910A1" w:rsidRDefault="00CC747C" w:rsidP="009A2B51">
            <w:pPr>
              <w:pStyle w:val="TAH"/>
            </w:pPr>
            <w:r w:rsidRPr="00D910A1">
              <w:t>Ancillary equipment</w:t>
            </w:r>
          </w:p>
        </w:tc>
        <w:tc>
          <w:tcPr>
            <w:tcW w:w="1131" w:type="dxa"/>
            <w:vMerge/>
            <w:vAlign w:val="center"/>
          </w:tcPr>
          <w:p w14:paraId="1BD936C7" w14:textId="77777777" w:rsidR="00CC747C" w:rsidRPr="00D910A1" w:rsidRDefault="00CC747C" w:rsidP="009A2B51">
            <w:pPr>
              <w:pStyle w:val="TAH"/>
            </w:pPr>
          </w:p>
        </w:tc>
        <w:tc>
          <w:tcPr>
            <w:tcW w:w="3169" w:type="dxa"/>
            <w:tcBorders>
              <w:top w:val="nil"/>
            </w:tcBorders>
            <w:shd w:val="clear" w:color="auto" w:fill="auto"/>
            <w:vAlign w:val="center"/>
          </w:tcPr>
          <w:p w14:paraId="77172F9B" w14:textId="77777777" w:rsidR="00CC747C" w:rsidRPr="00D910A1" w:rsidRDefault="00CC747C" w:rsidP="009A2B51">
            <w:pPr>
              <w:pStyle w:val="TAH"/>
            </w:pPr>
          </w:p>
        </w:tc>
      </w:tr>
      <w:tr w:rsidR="00CC747C" w:rsidRPr="00D910A1" w14:paraId="7427CE80" w14:textId="77777777" w:rsidTr="009A2B51">
        <w:trPr>
          <w:cantSplit/>
          <w:jc w:val="center"/>
        </w:trPr>
        <w:tc>
          <w:tcPr>
            <w:tcW w:w="1669" w:type="dxa"/>
          </w:tcPr>
          <w:p w14:paraId="04D86E47" w14:textId="77777777" w:rsidR="00CC747C" w:rsidRPr="00D910A1" w:rsidRDefault="00CC747C" w:rsidP="009A2B51">
            <w:pPr>
              <w:pStyle w:val="TAC"/>
              <w:rPr>
                <w:lang w:val="en-US" w:eastAsia="zh-CN"/>
              </w:rPr>
            </w:pPr>
            <w:r w:rsidRPr="00D910A1">
              <w:rPr>
                <w:rFonts w:hint="eastAsia"/>
                <w:lang w:val="en-US" w:eastAsia="zh-CN"/>
              </w:rPr>
              <w:t>Radiated emission</w:t>
            </w:r>
          </w:p>
        </w:tc>
        <w:tc>
          <w:tcPr>
            <w:tcW w:w="1726" w:type="dxa"/>
          </w:tcPr>
          <w:p w14:paraId="7E0B567B" w14:textId="77777777" w:rsidR="00CC747C" w:rsidRPr="00D910A1" w:rsidRDefault="00CC747C" w:rsidP="009A2B51">
            <w:pPr>
              <w:pStyle w:val="TAC"/>
              <w:rPr>
                <w:lang w:val="en-US" w:eastAsia="zh-CN"/>
              </w:rPr>
            </w:pPr>
            <w:r w:rsidRPr="00D910A1">
              <w:rPr>
                <w:rFonts w:hint="eastAsia"/>
                <w:lang w:val="en-US" w:eastAsia="zh-CN"/>
              </w:rPr>
              <w:t>Enclosure</w:t>
            </w:r>
          </w:p>
        </w:tc>
        <w:tc>
          <w:tcPr>
            <w:tcW w:w="1118" w:type="dxa"/>
          </w:tcPr>
          <w:p w14:paraId="1401B1D6" w14:textId="77777777" w:rsidR="00CC747C" w:rsidRPr="00D910A1" w:rsidRDefault="00CC747C" w:rsidP="009A2B51">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01009AE" w14:textId="77777777" w:rsidR="00CC747C" w:rsidRPr="00D910A1" w:rsidRDefault="00CC747C" w:rsidP="009A2B51">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22500EC3"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131" w:type="dxa"/>
          </w:tcPr>
          <w:p w14:paraId="74530B4E" w14:textId="77777777" w:rsidR="00CC747C" w:rsidRPr="00D910A1" w:rsidRDefault="00CC747C" w:rsidP="009A2B51">
            <w:pPr>
              <w:pStyle w:val="TAC"/>
              <w:rPr>
                <w:lang w:val="en-US" w:eastAsia="zh-CN"/>
              </w:rPr>
            </w:pPr>
            <w:r w:rsidRPr="00D910A1">
              <w:rPr>
                <w:rFonts w:hint="eastAsia"/>
                <w:lang w:val="en-US" w:eastAsia="zh-CN"/>
              </w:rPr>
              <w:t>8.2.1</w:t>
            </w:r>
          </w:p>
        </w:tc>
        <w:tc>
          <w:tcPr>
            <w:tcW w:w="3169" w:type="dxa"/>
          </w:tcPr>
          <w:p w14:paraId="30E59F94" w14:textId="77777777" w:rsidR="00CC747C" w:rsidRPr="00D910A1" w:rsidRDefault="00CC747C" w:rsidP="009A2B51">
            <w:pPr>
              <w:pStyle w:val="TAC"/>
            </w:pPr>
            <w:r w:rsidRPr="00D910A1">
              <w:t>ITU-R SM.329 [</w:t>
            </w:r>
            <w:r w:rsidRPr="00D910A1">
              <w:rPr>
                <w:lang w:val="en-US" w:eastAsia="zh-CN"/>
              </w:rPr>
              <w:t>2</w:t>
            </w:r>
            <w:r w:rsidRPr="00D910A1">
              <w:rPr>
                <w:rFonts w:hint="eastAsia"/>
                <w:lang w:val="en-US" w:eastAsia="zh-CN"/>
              </w:rPr>
              <w:t>4]</w:t>
            </w:r>
          </w:p>
        </w:tc>
      </w:tr>
      <w:tr w:rsidR="00CC747C" w:rsidRPr="00D910A1" w14:paraId="386C5538" w14:textId="77777777" w:rsidTr="009A2B51">
        <w:trPr>
          <w:cantSplit/>
          <w:jc w:val="center"/>
        </w:trPr>
        <w:tc>
          <w:tcPr>
            <w:tcW w:w="1669" w:type="dxa"/>
          </w:tcPr>
          <w:p w14:paraId="3629E742" w14:textId="77777777" w:rsidR="00CC747C" w:rsidRPr="00D910A1" w:rsidRDefault="00CC747C" w:rsidP="009A2B51">
            <w:pPr>
              <w:pStyle w:val="TAC"/>
            </w:pPr>
            <w:r w:rsidRPr="00D910A1">
              <w:t>Radiated emission</w:t>
            </w:r>
          </w:p>
        </w:tc>
        <w:tc>
          <w:tcPr>
            <w:tcW w:w="1726" w:type="dxa"/>
          </w:tcPr>
          <w:p w14:paraId="0099920B" w14:textId="77777777" w:rsidR="00CC747C" w:rsidRPr="00D910A1" w:rsidRDefault="00CC747C" w:rsidP="009A2B51">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8452EA"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044" w:type="dxa"/>
          </w:tcPr>
          <w:p w14:paraId="556DA736" w14:textId="77777777" w:rsidR="00CC747C" w:rsidRPr="00D910A1" w:rsidRDefault="00CC747C" w:rsidP="009A2B51">
            <w:pPr>
              <w:pStyle w:val="TAC"/>
            </w:pPr>
            <w:r w:rsidRPr="00D910A1">
              <w:t>applicable</w:t>
            </w:r>
          </w:p>
        </w:tc>
        <w:tc>
          <w:tcPr>
            <w:tcW w:w="1131" w:type="dxa"/>
          </w:tcPr>
          <w:p w14:paraId="6AB49D8A" w14:textId="77777777" w:rsidR="00CC747C" w:rsidRPr="00D910A1" w:rsidRDefault="00CC747C" w:rsidP="009A2B51">
            <w:pPr>
              <w:pStyle w:val="TAC"/>
            </w:pPr>
            <w:r w:rsidRPr="00D910A1">
              <w:t>8.2.2</w:t>
            </w:r>
          </w:p>
        </w:tc>
        <w:tc>
          <w:tcPr>
            <w:tcW w:w="3169" w:type="dxa"/>
          </w:tcPr>
          <w:p w14:paraId="2E0CB44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4D063DB0" w14:textId="77777777" w:rsidTr="009A2B51">
        <w:trPr>
          <w:cantSplit/>
          <w:jc w:val="center"/>
        </w:trPr>
        <w:tc>
          <w:tcPr>
            <w:tcW w:w="1669" w:type="dxa"/>
          </w:tcPr>
          <w:p w14:paraId="2F0E07E2" w14:textId="77777777" w:rsidR="00CC747C" w:rsidRPr="00D910A1" w:rsidRDefault="00CC747C" w:rsidP="009A2B51">
            <w:pPr>
              <w:pStyle w:val="TAC"/>
            </w:pPr>
            <w:r w:rsidRPr="00D910A1">
              <w:t>Conducted emission</w:t>
            </w:r>
          </w:p>
        </w:tc>
        <w:tc>
          <w:tcPr>
            <w:tcW w:w="1726" w:type="dxa"/>
          </w:tcPr>
          <w:p w14:paraId="485127F7" w14:textId="77777777" w:rsidR="00CC747C" w:rsidRPr="00D910A1" w:rsidRDefault="00CC747C" w:rsidP="009A2B51">
            <w:pPr>
              <w:pStyle w:val="TAC"/>
            </w:pPr>
            <w:r w:rsidRPr="00D910A1">
              <w:t xml:space="preserve">DC power input/output </w:t>
            </w:r>
            <w:r w:rsidRPr="00D910A1">
              <w:rPr>
                <w:iCs/>
              </w:rPr>
              <w:t>port</w:t>
            </w:r>
          </w:p>
        </w:tc>
        <w:tc>
          <w:tcPr>
            <w:tcW w:w="1118" w:type="dxa"/>
          </w:tcPr>
          <w:p w14:paraId="6C7717C7" w14:textId="77777777" w:rsidR="00CC747C" w:rsidRPr="00D910A1" w:rsidRDefault="00CC747C" w:rsidP="009A2B51">
            <w:pPr>
              <w:pStyle w:val="TAC"/>
            </w:pPr>
            <w:r w:rsidRPr="00D910A1">
              <w:t>applicable</w:t>
            </w:r>
          </w:p>
        </w:tc>
        <w:tc>
          <w:tcPr>
            <w:tcW w:w="1044" w:type="dxa"/>
          </w:tcPr>
          <w:p w14:paraId="2FD82076" w14:textId="77777777" w:rsidR="00CC747C" w:rsidRPr="00D910A1" w:rsidRDefault="00CC747C" w:rsidP="009A2B51">
            <w:pPr>
              <w:pStyle w:val="TAC"/>
            </w:pPr>
            <w:r w:rsidRPr="00D910A1">
              <w:t>applicable</w:t>
            </w:r>
          </w:p>
        </w:tc>
        <w:tc>
          <w:tcPr>
            <w:tcW w:w="1131" w:type="dxa"/>
          </w:tcPr>
          <w:p w14:paraId="11620964" w14:textId="77777777" w:rsidR="00CC747C" w:rsidRPr="00D910A1" w:rsidRDefault="00CC747C" w:rsidP="009A2B51">
            <w:pPr>
              <w:pStyle w:val="TAC"/>
            </w:pPr>
            <w:r w:rsidRPr="00D910A1">
              <w:t>8.3</w:t>
            </w:r>
          </w:p>
        </w:tc>
        <w:tc>
          <w:tcPr>
            <w:tcW w:w="3169" w:type="dxa"/>
          </w:tcPr>
          <w:p w14:paraId="790EEF7B"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75EF8E7C" w14:textId="77777777" w:rsidTr="009A2B51">
        <w:trPr>
          <w:cantSplit/>
          <w:jc w:val="center"/>
        </w:trPr>
        <w:tc>
          <w:tcPr>
            <w:tcW w:w="1669" w:type="dxa"/>
          </w:tcPr>
          <w:p w14:paraId="03797A75" w14:textId="77777777" w:rsidR="00CC747C" w:rsidRPr="00D910A1" w:rsidRDefault="00CC747C" w:rsidP="009A2B51">
            <w:pPr>
              <w:pStyle w:val="TAC"/>
            </w:pPr>
            <w:r w:rsidRPr="00D910A1">
              <w:t>Conducted emission</w:t>
            </w:r>
          </w:p>
        </w:tc>
        <w:tc>
          <w:tcPr>
            <w:tcW w:w="1726" w:type="dxa"/>
          </w:tcPr>
          <w:p w14:paraId="665B9519" w14:textId="77777777" w:rsidR="00CC747C" w:rsidRPr="00D910A1" w:rsidRDefault="00CC747C" w:rsidP="009A2B51">
            <w:pPr>
              <w:pStyle w:val="TAC"/>
              <w:rPr>
                <w:lang w:val="fr-FR"/>
              </w:rPr>
            </w:pPr>
            <w:r w:rsidRPr="00D910A1">
              <w:rPr>
                <w:lang w:val="fr-FR"/>
              </w:rPr>
              <w:t xml:space="preserve">AC mains input/output </w:t>
            </w:r>
            <w:r w:rsidRPr="00D910A1">
              <w:rPr>
                <w:iCs/>
                <w:lang w:val="fr-FR"/>
              </w:rPr>
              <w:t>port</w:t>
            </w:r>
          </w:p>
        </w:tc>
        <w:tc>
          <w:tcPr>
            <w:tcW w:w="1118" w:type="dxa"/>
          </w:tcPr>
          <w:p w14:paraId="6273BB91" w14:textId="77777777" w:rsidR="00CC747C" w:rsidRPr="00D910A1" w:rsidRDefault="00CC747C" w:rsidP="009A2B51">
            <w:pPr>
              <w:pStyle w:val="TAC"/>
            </w:pPr>
            <w:r w:rsidRPr="00D910A1">
              <w:t>applicable</w:t>
            </w:r>
          </w:p>
        </w:tc>
        <w:tc>
          <w:tcPr>
            <w:tcW w:w="1044" w:type="dxa"/>
          </w:tcPr>
          <w:p w14:paraId="0CEFA191" w14:textId="77777777" w:rsidR="00CC747C" w:rsidRPr="00D910A1" w:rsidRDefault="00CC747C" w:rsidP="009A2B51">
            <w:pPr>
              <w:pStyle w:val="TAC"/>
            </w:pPr>
            <w:r w:rsidRPr="00D910A1">
              <w:t>applicable</w:t>
            </w:r>
          </w:p>
        </w:tc>
        <w:tc>
          <w:tcPr>
            <w:tcW w:w="1131" w:type="dxa"/>
          </w:tcPr>
          <w:p w14:paraId="6015DCC3" w14:textId="77777777" w:rsidR="00CC747C" w:rsidRPr="00D910A1" w:rsidRDefault="00CC747C" w:rsidP="009A2B51">
            <w:pPr>
              <w:pStyle w:val="TAC"/>
            </w:pPr>
            <w:r w:rsidRPr="00D910A1">
              <w:t>8.4</w:t>
            </w:r>
          </w:p>
        </w:tc>
        <w:tc>
          <w:tcPr>
            <w:tcW w:w="3169" w:type="dxa"/>
          </w:tcPr>
          <w:p w14:paraId="41C321AC"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59452FF4" w14:textId="77777777" w:rsidTr="009A2B51">
        <w:trPr>
          <w:cantSplit/>
          <w:jc w:val="center"/>
        </w:trPr>
        <w:tc>
          <w:tcPr>
            <w:tcW w:w="1669" w:type="dxa"/>
          </w:tcPr>
          <w:p w14:paraId="023A246F" w14:textId="77777777" w:rsidR="00CC747C" w:rsidRPr="00D910A1" w:rsidRDefault="00CC747C" w:rsidP="009A2B51">
            <w:pPr>
              <w:pStyle w:val="TAC"/>
            </w:pPr>
            <w:r w:rsidRPr="00D910A1">
              <w:t>Conducted emission</w:t>
            </w:r>
          </w:p>
        </w:tc>
        <w:tc>
          <w:tcPr>
            <w:tcW w:w="1726" w:type="dxa"/>
          </w:tcPr>
          <w:p w14:paraId="0B9473B2" w14:textId="77777777" w:rsidR="00CC747C" w:rsidRPr="00D910A1" w:rsidRDefault="00CC747C" w:rsidP="009A2B51">
            <w:pPr>
              <w:pStyle w:val="TAC"/>
            </w:pPr>
            <w:r w:rsidRPr="00D910A1">
              <w:rPr>
                <w:rFonts w:hint="eastAsia"/>
                <w:i/>
                <w:iCs/>
                <w:lang w:eastAsia="zh-CN"/>
              </w:rPr>
              <w:t>Telecommunication</w:t>
            </w:r>
            <w:r w:rsidRPr="00D910A1">
              <w:rPr>
                <w:i/>
                <w:iCs/>
              </w:rPr>
              <w:t xml:space="preserve"> port</w:t>
            </w:r>
          </w:p>
        </w:tc>
        <w:tc>
          <w:tcPr>
            <w:tcW w:w="1118" w:type="dxa"/>
          </w:tcPr>
          <w:p w14:paraId="59271E13" w14:textId="77777777" w:rsidR="00CC747C" w:rsidRPr="00D910A1" w:rsidRDefault="00CC747C" w:rsidP="009A2B51">
            <w:pPr>
              <w:pStyle w:val="TAC"/>
            </w:pPr>
            <w:r w:rsidRPr="00D910A1">
              <w:t>applicable</w:t>
            </w:r>
            <w:r w:rsidRPr="00D910A1">
              <w:br/>
            </w:r>
          </w:p>
        </w:tc>
        <w:tc>
          <w:tcPr>
            <w:tcW w:w="1044" w:type="dxa"/>
          </w:tcPr>
          <w:p w14:paraId="4CB9A864" w14:textId="77777777" w:rsidR="00CC747C" w:rsidRPr="00D910A1" w:rsidRDefault="00CC747C" w:rsidP="009A2B51">
            <w:pPr>
              <w:pStyle w:val="TAC"/>
            </w:pPr>
            <w:r w:rsidRPr="00D910A1">
              <w:t>applicable</w:t>
            </w:r>
          </w:p>
        </w:tc>
        <w:tc>
          <w:tcPr>
            <w:tcW w:w="1131" w:type="dxa"/>
          </w:tcPr>
          <w:p w14:paraId="097DEBA8" w14:textId="77777777" w:rsidR="00CC747C" w:rsidRPr="00D910A1" w:rsidRDefault="00CC747C" w:rsidP="009A2B51">
            <w:pPr>
              <w:pStyle w:val="TAC"/>
            </w:pPr>
            <w:r w:rsidRPr="00D910A1">
              <w:t>8.</w:t>
            </w:r>
            <w:r w:rsidRPr="00D910A1">
              <w:rPr>
                <w:rFonts w:hint="eastAsia"/>
                <w:lang w:val="en-US" w:eastAsia="zh-CN"/>
              </w:rPr>
              <w:t>5</w:t>
            </w:r>
          </w:p>
        </w:tc>
        <w:tc>
          <w:tcPr>
            <w:tcW w:w="3169" w:type="dxa"/>
          </w:tcPr>
          <w:p w14:paraId="3EC6520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71C8D093" w14:textId="77777777" w:rsidTr="009A2B51">
        <w:trPr>
          <w:cantSplit/>
          <w:jc w:val="center"/>
        </w:trPr>
        <w:tc>
          <w:tcPr>
            <w:tcW w:w="1669" w:type="dxa"/>
          </w:tcPr>
          <w:p w14:paraId="4E4D8EF0" w14:textId="77777777" w:rsidR="00CC747C" w:rsidRPr="00D910A1" w:rsidRDefault="00CC747C" w:rsidP="009A2B51">
            <w:pPr>
              <w:pStyle w:val="TAC"/>
            </w:pPr>
            <w:r w:rsidRPr="00D910A1">
              <w:t>Harmonic current emissions</w:t>
            </w:r>
          </w:p>
        </w:tc>
        <w:tc>
          <w:tcPr>
            <w:tcW w:w="1726" w:type="dxa"/>
          </w:tcPr>
          <w:p w14:paraId="10716B3A" w14:textId="77777777" w:rsidR="00CC747C" w:rsidRPr="00D910A1" w:rsidRDefault="00CC747C" w:rsidP="009A2B51">
            <w:pPr>
              <w:pStyle w:val="TAC"/>
            </w:pPr>
            <w:r w:rsidRPr="00D910A1">
              <w:t xml:space="preserve">AC mains input </w:t>
            </w:r>
            <w:r w:rsidRPr="00D910A1">
              <w:rPr>
                <w:iCs/>
              </w:rPr>
              <w:t>port</w:t>
            </w:r>
          </w:p>
        </w:tc>
        <w:tc>
          <w:tcPr>
            <w:tcW w:w="1118" w:type="dxa"/>
          </w:tcPr>
          <w:p w14:paraId="6A2B41F8" w14:textId="77777777" w:rsidR="00CC747C" w:rsidRPr="00D910A1" w:rsidRDefault="00CC747C" w:rsidP="009A2B51">
            <w:pPr>
              <w:pStyle w:val="TAC"/>
            </w:pPr>
            <w:r w:rsidRPr="00D910A1">
              <w:t>applicable</w:t>
            </w:r>
          </w:p>
        </w:tc>
        <w:tc>
          <w:tcPr>
            <w:tcW w:w="1044" w:type="dxa"/>
          </w:tcPr>
          <w:p w14:paraId="188EC640" w14:textId="77777777" w:rsidR="00CC747C" w:rsidRPr="00D910A1" w:rsidRDefault="00CC747C" w:rsidP="009A2B51">
            <w:pPr>
              <w:pStyle w:val="TAC"/>
            </w:pPr>
            <w:r w:rsidRPr="00D910A1">
              <w:t xml:space="preserve"> applicable</w:t>
            </w:r>
          </w:p>
        </w:tc>
        <w:tc>
          <w:tcPr>
            <w:tcW w:w="1131" w:type="dxa"/>
          </w:tcPr>
          <w:p w14:paraId="38584218" w14:textId="77777777" w:rsidR="00CC747C" w:rsidRPr="00D910A1" w:rsidRDefault="00CC747C" w:rsidP="009A2B51">
            <w:pPr>
              <w:pStyle w:val="TAC"/>
            </w:pPr>
            <w:r w:rsidRPr="00D910A1">
              <w:t>8.</w:t>
            </w:r>
            <w:r w:rsidRPr="00D910A1">
              <w:rPr>
                <w:rFonts w:hint="eastAsia"/>
                <w:lang w:val="en-US" w:eastAsia="zh-CN"/>
              </w:rPr>
              <w:t>6</w:t>
            </w:r>
          </w:p>
        </w:tc>
        <w:tc>
          <w:tcPr>
            <w:tcW w:w="3169" w:type="dxa"/>
          </w:tcPr>
          <w:p w14:paraId="2CEC5914" w14:textId="77777777" w:rsidR="00CC747C" w:rsidRDefault="00CC747C" w:rsidP="009A2B51">
            <w:pPr>
              <w:pStyle w:val="TAC"/>
            </w:pPr>
            <w:r w:rsidRPr="00D910A1">
              <w:t>IEC 61000-3-2 [13] or</w:t>
            </w:r>
            <w:r w:rsidRPr="00D910A1">
              <w:br/>
              <w:t xml:space="preserve"> IEC 61000-3-12 [14]</w:t>
            </w:r>
            <w:r>
              <w:t xml:space="preserve"> </w:t>
            </w:r>
          </w:p>
          <w:p w14:paraId="02221D40" w14:textId="77777777" w:rsidR="00CC747C" w:rsidRPr="00D910A1" w:rsidRDefault="00CC747C" w:rsidP="009A2B51">
            <w:pPr>
              <w:pStyle w:val="TAC"/>
            </w:pPr>
            <w:r>
              <w:t>(NOTE 2)</w:t>
            </w:r>
          </w:p>
        </w:tc>
      </w:tr>
      <w:tr w:rsidR="00CC747C" w:rsidRPr="00D910A1" w14:paraId="34A20734" w14:textId="77777777" w:rsidTr="009A2B51">
        <w:trPr>
          <w:cantSplit/>
          <w:jc w:val="center"/>
        </w:trPr>
        <w:tc>
          <w:tcPr>
            <w:tcW w:w="1669" w:type="dxa"/>
          </w:tcPr>
          <w:p w14:paraId="3FF69DAD" w14:textId="77777777" w:rsidR="00CC747C" w:rsidRPr="00D910A1" w:rsidRDefault="00CC747C" w:rsidP="009A2B51">
            <w:pPr>
              <w:pStyle w:val="TAC"/>
            </w:pPr>
            <w:r w:rsidRPr="00D910A1">
              <w:t>Voltage fluctuations and flicker</w:t>
            </w:r>
          </w:p>
        </w:tc>
        <w:tc>
          <w:tcPr>
            <w:tcW w:w="1726" w:type="dxa"/>
          </w:tcPr>
          <w:p w14:paraId="730BD395" w14:textId="77777777" w:rsidR="00CC747C" w:rsidRPr="00D910A1" w:rsidRDefault="00CC747C" w:rsidP="009A2B51">
            <w:pPr>
              <w:pStyle w:val="TAC"/>
            </w:pPr>
            <w:r w:rsidRPr="00D910A1">
              <w:t xml:space="preserve">AC mains input </w:t>
            </w:r>
            <w:r w:rsidRPr="00D910A1">
              <w:rPr>
                <w:iCs/>
              </w:rPr>
              <w:t>port</w:t>
            </w:r>
          </w:p>
        </w:tc>
        <w:tc>
          <w:tcPr>
            <w:tcW w:w="1118" w:type="dxa"/>
          </w:tcPr>
          <w:p w14:paraId="27C0DDE3" w14:textId="77777777" w:rsidR="00CC747C" w:rsidRPr="00D910A1" w:rsidRDefault="00CC747C" w:rsidP="009A2B51">
            <w:pPr>
              <w:pStyle w:val="TAC"/>
            </w:pPr>
            <w:r w:rsidRPr="00D910A1">
              <w:t>applicable</w:t>
            </w:r>
          </w:p>
        </w:tc>
        <w:tc>
          <w:tcPr>
            <w:tcW w:w="1044" w:type="dxa"/>
          </w:tcPr>
          <w:p w14:paraId="2D0D1087" w14:textId="77777777" w:rsidR="00CC747C" w:rsidRPr="00D910A1" w:rsidRDefault="00CC747C" w:rsidP="009A2B51">
            <w:pPr>
              <w:pStyle w:val="TAC"/>
            </w:pPr>
            <w:r w:rsidRPr="00D910A1">
              <w:t>applicable</w:t>
            </w:r>
          </w:p>
        </w:tc>
        <w:tc>
          <w:tcPr>
            <w:tcW w:w="1131" w:type="dxa"/>
          </w:tcPr>
          <w:p w14:paraId="693FD452" w14:textId="77777777" w:rsidR="00CC747C" w:rsidRPr="00D910A1" w:rsidRDefault="00CC747C" w:rsidP="009A2B51">
            <w:pPr>
              <w:pStyle w:val="TAC"/>
            </w:pPr>
            <w:r w:rsidRPr="00D910A1">
              <w:t>8.</w:t>
            </w:r>
            <w:r w:rsidRPr="00D910A1">
              <w:rPr>
                <w:rFonts w:hint="eastAsia"/>
                <w:lang w:val="en-US" w:eastAsia="zh-CN"/>
              </w:rPr>
              <w:t>7</w:t>
            </w:r>
          </w:p>
        </w:tc>
        <w:tc>
          <w:tcPr>
            <w:tcW w:w="3169" w:type="dxa"/>
          </w:tcPr>
          <w:p w14:paraId="50C1405B" w14:textId="77777777" w:rsidR="00CC747C" w:rsidRDefault="00CC747C" w:rsidP="009A2B51">
            <w:pPr>
              <w:pStyle w:val="TAC"/>
            </w:pPr>
            <w:r w:rsidRPr="00D910A1">
              <w:t>IEC 61000-3-3 [15</w:t>
            </w:r>
            <w:r w:rsidRPr="00D910A1">
              <w:rPr>
                <w:lang w:eastAsia="zh-CN"/>
              </w:rPr>
              <w:t>] or</w:t>
            </w:r>
            <w:r w:rsidRPr="00D910A1">
              <w:rPr>
                <w:lang w:eastAsia="zh-CN"/>
              </w:rPr>
              <w:br/>
              <w:t xml:space="preserve"> IEC 61000-3-11 [16]</w:t>
            </w:r>
            <w:r>
              <w:t xml:space="preserve"> </w:t>
            </w:r>
          </w:p>
          <w:p w14:paraId="20CEB27C" w14:textId="77777777" w:rsidR="00CC747C" w:rsidRPr="00D910A1" w:rsidRDefault="00CC747C" w:rsidP="009A2B51">
            <w:pPr>
              <w:pStyle w:val="TAC"/>
            </w:pPr>
            <w:r>
              <w:t>(NOTE 2)</w:t>
            </w:r>
          </w:p>
        </w:tc>
      </w:tr>
      <w:tr w:rsidR="00CC747C" w:rsidRPr="00D910A1" w14:paraId="1D88202F" w14:textId="77777777" w:rsidTr="009A2B51">
        <w:trPr>
          <w:cantSplit/>
          <w:jc w:val="center"/>
        </w:trPr>
        <w:tc>
          <w:tcPr>
            <w:tcW w:w="9857" w:type="dxa"/>
            <w:gridSpan w:val="6"/>
          </w:tcPr>
          <w:p w14:paraId="46FB2CA8" w14:textId="6DF8DDF7" w:rsidR="00CC747C" w:rsidRDefault="00CC747C" w:rsidP="009A2B51">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2CED0FE9" w14:textId="77777777" w:rsidR="00CC747C" w:rsidRPr="00D910A1" w:rsidRDefault="00CC747C" w:rsidP="009A2B51">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A4769F1" w14:textId="77777777" w:rsidR="00CC747C" w:rsidRPr="00D910A1" w:rsidRDefault="00CC747C" w:rsidP="00CC747C">
      <w:pPr>
        <w:rPr>
          <w:lang w:val="en-US" w:eastAsia="zh-CN"/>
        </w:rPr>
      </w:pPr>
    </w:p>
    <w:p w14:paraId="2F223DF4" w14:textId="77777777" w:rsidR="00823707" w:rsidRPr="00D910A1" w:rsidRDefault="00823707" w:rsidP="00823707">
      <w:pPr>
        <w:pStyle w:val="Heading2"/>
      </w:pPr>
      <w:bookmarkStart w:id="548" w:name="_Toc115089440"/>
      <w:bookmarkStart w:id="549" w:name="_Toc130575379"/>
      <w:bookmarkStart w:id="550" w:name="_Toc145428523"/>
      <w:bookmarkStart w:id="551" w:name="_Toc169706059"/>
      <w:r w:rsidRPr="00D910A1">
        <w:rPr>
          <w:rFonts w:hint="eastAsia"/>
          <w:lang w:val="en-US" w:eastAsia="zh-CN"/>
        </w:rPr>
        <w:lastRenderedPageBreak/>
        <w:t>7</w:t>
      </w:r>
      <w:r w:rsidRPr="00D910A1">
        <w:t>.2</w:t>
      </w:r>
      <w:r w:rsidRPr="00D910A1">
        <w:tab/>
      </w:r>
      <w:r w:rsidRPr="00D910A1">
        <w:rPr>
          <w:rFonts w:hint="eastAsia"/>
        </w:rPr>
        <w:t>Immunity</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667D10C" w14:textId="77777777" w:rsidR="00CC747C" w:rsidRPr="00D910A1" w:rsidRDefault="00CC747C" w:rsidP="00CC747C">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CC747C" w:rsidRPr="00D910A1" w14:paraId="748B9172" w14:textId="77777777" w:rsidTr="009A2B51">
        <w:trPr>
          <w:cantSplit/>
          <w:jc w:val="center"/>
        </w:trPr>
        <w:tc>
          <w:tcPr>
            <w:tcW w:w="1976" w:type="dxa"/>
            <w:tcBorders>
              <w:bottom w:val="nil"/>
            </w:tcBorders>
            <w:shd w:val="clear" w:color="auto" w:fill="auto"/>
            <w:vAlign w:val="center"/>
          </w:tcPr>
          <w:p w14:paraId="07CBB691" w14:textId="77777777" w:rsidR="00CC747C" w:rsidRPr="00D910A1" w:rsidRDefault="00CC747C" w:rsidP="00164C54">
            <w:pPr>
              <w:pStyle w:val="TAH"/>
            </w:pPr>
            <w:r w:rsidRPr="00D910A1">
              <w:t>Phenomenon</w:t>
            </w:r>
          </w:p>
        </w:tc>
        <w:tc>
          <w:tcPr>
            <w:tcW w:w="1746" w:type="dxa"/>
            <w:tcBorders>
              <w:bottom w:val="nil"/>
            </w:tcBorders>
            <w:shd w:val="clear" w:color="auto" w:fill="auto"/>
            <w:vAlign w:val="center"/>
          </w:tcPr>
          <w:p w14:paraId="2D27A03C" w14:textId="77777777" w:rsidR="00CC747C" w:rsidRPr="00D910A1" w:rsidRDefault="00CC747C" w:rsidP="00164C54">
            <w:pPr>
              <w:pStyle w:val="TAH"/>
            </w:pPr>
            <w:r w:rsidRPr="00D910A1">
              <w:t>Application</w:t>
            </w:r>
          </w:p>
        </w:tc>
        <w:tc>
          <w:tcPr>
            <w:tcW w:w="2454" w:type="dxa"/>
            <w:gridSpan w:val="2"/>
            <w:vAlign w:val="center"/>
          </w:tcPr>
          <w:p w14:paraId="643AE32E" w14:textId="77777777" w:rsidR="00CC747C" w:rsidRPr="00D910A1" w:rsidRDefault="00CC747C" w:rsidP="00164C54">
            <w:pPr>
              <w:pStyle w:val="TAH"/>
            </w:pPr>
            <w:r w:rsidRPr="00D910A1">
              <w:t>Equipment test requirement</w:t>
            </w:r>
          </w:p>
        </w:tc>
        <w:tc>
          <w:tcPr>
            <w:tcW w:w="1757" w:type="dxa"/>
            <w:vMerge w:val="restart"/>
            <w:vAlign w:val="center"/>
          </w:tcPr>
          <w:p w14:paraId="422A3D31" w14:textId="77777777" w:rsidR="00CC747C" w:rsidRPr="00D910A1" w:rsidRDefault="00CC747C" w:rsidP="00164C54">
            <w:pPr>
              <w:pStyle w:val="TAH"/>
            </w:pPr>
            <w:r w:rsidRPr="00D910A1">
              <w:t>Reference</w:t>
            </w:r>
          </w:p>
          <w:p w14:paraId="697A66B3" w14:textId="7897EC31" w:rsidR="00CC747C" w:rsidRPr="00D910A1" w:rsidRDefault="00CC747C" w:rsidP="00164C54">
            <w:pPr>
              <w:pStyle w:val="TAH"/>
            </w:pPr>
            <w:r w:rsidRPr="00D910A1">
              <w:t>clause in the present document</w:t>
            </w:r>
          </w:p>
        </w:tc>
        <w:tc>
          <w:tcPr>
            <w:tcW w:w="1813" w:type="dxa"/>
            <w:tcBorders>
              <w:bottom w:val="nil"/>
            </w:tcBorders>
            <w:shd w:val="clear" w:color="auto" w:fill="auto"/>
            <w:vAlign w:val="center"/>
          </w:tcPr>
          <w:p w14:paraId="17C2E26E" w14:textId="77777777" w:rsidR="00CC747C" w:rsidRPr="00D910A1" w:rsidRDefault="00CC747C" w:rsidP="00164C54">
            <w:pPr>
              <w:pStyle w:val="TAH"/>
            </w:pPr>
            <w:r w:rsidRPr="00D910A1">
              <w:t>Reference</w:t>
            </w:r>
          </w:p>
          <w:p w14:paraId="2A75640A" w14:textId="77777777" w:rsidR="00CC747C" w:rsidRPr="00D910A1" w:rsidRDefault="00CC747C" w:rsidP="00164C54">
            <w:pPr>
              <w:pStyle w:val="TAH"/>
            </w:pPr>
            <w:r w:rsidRPr="00D910A1">
              <w:t>standard</w:t>
            </w:r>
          </w:p>
        </w:tc>
      </w:tr>
      <w:tr w:rsidR="00CC747C" w:rsidRPr="00D910A1" w14:paraId="78871E16" w14:textId="77777777" w:rsidTr="009A2B51">
        <w:trPr>
          <w:cantSplit/>
          <w:jc w:val="center"/>
        </w:trPr>
        <w:tc>
          <w:tcPr>
            <w:tcW w:w="1976" w:type="dxa"/>
            <w:tcBorders>
              <w:top w:val="nil"/>
            </w:tcBorders>
            <w:shd w:val="clear" w:color="auto" w:fill="auto"/>
            <w:vAlign w:val="center"/>
          </w:tcPr>
          <w:p w14:paraId="2957BD00" w14:textId="77777777" w:rsidR="00CC747C" w:rsidRPr="00D910A1" w:rsidRDefault="00CC747C" w:rsidP="00164C54">
            <w:pPr>
              <w:pStyle w:val="TAH"/>
              <w:rPr>
                <w:rFonts w:cs="v4.2.0"/>
              </w:rPr>
            </w:pPr>
          </w:p>
        </w:tc>
        <w:tc>
          <w:tcPr>
            <w:tcW w:w="1746" w:type="dxa"/>
            <w:tcBorders>
              <w:top w:val="nil"/>
            </w:tcBorders>
            <w:shd w:val="clear" w:color="auto" w:fill="auto"/>
            <w:vAlign w:val="center"/>
          </w:tcPr>
          <w:p w14:paraId="25FA62C6" w14:textId="77777777" w:rsidR="00CC747C" w:rsidRPr="00D910A1" w:rsidRDefault="00CC747C" w:rsidP="00164C54">
            <w:pPr>
              <w:pStyle w:val="TAH"/>
              <w:rPr>
                <w:rFonts w:cs="v4.2.0"/>
              </w:rPr>
            </w:pPr>
          </w:p>
        </w:tc>
        <w:tc>
          <w:tcPr>
            <w:tcW w:w="1213" w:type="dxa"/>
            <w:vAlign w:val="center"/>
          </w:tcPr>
          <w:p w14:paraId="11ABFB22" w14:textId="77777777" w:rsidR="00CC747C" w:rsidRPr="00D910A1" w:rsidRDefault="00CC747C" w:rsidP="00164C54">
            <w:pPr>
              <w:pStyle w:val="TAH"/>
            </w:pPr>
            <w:r w:rsidRPr="00D910A1">
              <w:t>BS equipment</w:t>
            </w:r>
          </w:p>
        </w:tc>
        <w:tc>
          <w:tcPr>
            <w:tcW w:w="1241" w:type="dxa"/>
            <w:vAlign w:val="center"/>
          </w:tcPr>
          <w:p w14:paraId="0DCDF97B" w14:textId="77777777" w:rsidR="00CC747C" w:rsidRPr="00D910A1" w:rsidRDefault="00CC747C" w:rsidP="00164C54">
            <w:pPr>
              <w:pStyle w:val="TAH"/>
            </w:pPr>
            <w:r w:rsidRPr="00D910A1">
              <w:t>Ancillary equipment</w:t>
            </w:r>
          </w:p>
        </w:tc>
        <w:tc>
          <w:tcPr>
            <w:tcW w:w="1757" w:type="dxa"/>
            <w:vMerge/>
            <w:vAlign w:val="center"/>
          </w:tcPr>
          <w:p w14:paraId="31E8AB04" w14:textId="77777777" w:rsidR="00CC747C" w:rsidRPr="00D910A1" w:rsidRDefault="00CC747C" w:rsidP="00164C54">
            <w:pPr>
              <w:pStyle w:val="TAH"/>
              <w:rPr>
                <w:rFonts w:cs="v4.2.0"/>
              </w:rPr>
            </w:pPr>
          </w:p>
        </w:tc>
        <w:tc>
          <w:tcPr>
            <w:tcW w:w="1813" w:type="dxa"/>
            <w:tcBorders>
              <w:top w:val="nil"/>
            </w:tcBorders>
            <w:shd w:val="clear" w:color="auto" w:fill="auto"/>
            <w:vAlign w:val="center"/>
          </w:tcPr>
          <w:p w14:paraId="45F58F4C" w14:textId="77777777" w:rsidR="00CC747C" w:rsidRPr="00D910A1" w:rsidRDefault="00CC747C" w:rsidP="00164C54">
            <w:pPr>
              <w:pStyle w:val="TAH"/>
              <w:rPr>
                <w:rFonts w:cs="v4.2.0"/>
              </w:rPr>
            </w:pPr>
          </w:p>
        </w:tc>
      </w:tr>
      <w:tr w:rsidR="00CC747C" w:rsidRPr="00D910A1" w14:paraId="12813FF6" w14:textId="77777777" w:rsidTr="009A2B51">
        <w:trPr>
          <w:cantSplit/>
          <w:jc w:val="center"/>
        </w:trPr>
        <w:tc>
          <w:tcPr>
            <w:tcW w:w="1976" w:type="dxa"/>
          </w:tcPr>
          <w:p w14:paraId="729A3D22" w14:textId="77777777" w:rsidR="00CC747C" w:rsidRPr="00D910A1" w:rsidRDefault="00CC747C" w:rsidP="009A2B51">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2282708" w14:textId="77777777" w:rsidR="00CC747C" w:rsidRPr="00D910A1" w:rsidRDefault="00CC747C" w:rsidP="009A2B51">
            <w:pPr>
              <w:pStyle w:val="TAC"/>
              <w:rPr>
                <w:rFonts w:cs="Arial"/>
              </w:rPr>
            </w:pPr>
            <w:r w:rsidRPr="00D910A1">
              <w:rPr>
                <w:rFonts w:cs="Arial"/>
              </w:rPr>
              <w:t>Enclosure</w:t>
            </w:r>
          </w:p>
        </w:tc>
        <w:tc>
          <w:tcPr>
            <w:tcW w:w="1213" w:type="dxa"/>
          </w:tcPr>
          <w:p w14:paraId="796E241C" w14:textId="77777777" w:rsidR="00CC747C" w:rsidRPr="00D910A1" w:rsidRDefault="00CC747C" w:rsidP="009A2B51">
            <w:pPr>
              <w:pStyle w:val="TAC"/>
              <w:rPr>
                <w:rFonts w:cs="Arial"/>
              </w:rPr>
            </w:pPr>
            <w:r w:rsidRPr="00D910A1">
              <w:rPr>
                <w:rFonts w:cs="Arial"/>
              </w:rPr>
              <w:t>applicable</w:t>
            </w:r>
          </w:p>
        </w:tc>
        <w:tc>
          <w:tcPr>
            <w:tcW w:w="1241" w:type="dxa"/>
          </w:tcPr>
          <w:p w14:paraId="116C4DF2" w14:textId="77777777" w:rsidR="00CC747C" w:rsidRPr="00D910A1" w:rsidRDefault="00CC747C" w:rsidP="009A2B51">
            <w:pPr>
              <w:pStyle w:val="TAC"/>
              <w:rPr>
                <w:rFonts w:cs="Arial"/>
              </w:rPr>
            </w:pPr>
            <w:r w:rsidRPr="00D910A1">
              <w:rPr>
                <w:rFonts w:cs="Arial"/>
              </w:rPr>
              <w:t>applicable</w:t>
            </w:r>
          </w:p>
        </w:tc>
        <w:tc>
          <w:tcPr>
            <w:tcW w:w="1757" w:type="dxa"/>
          </w:tcPr>
          <w:p w14:paraId="02F6F57D"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2</w:t>
            </w:r>
          </w:p>
        </w:tc>
        <w:tc>
          <w:tcPr>
            <w:tcW w:w="1813" w:type="dxa"/>
          </w:tcPr>
          <w:p w14:paraId="57347534"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CC747C" w:rsidRPr="00D910A1" w14:paraId="42FDD540" w14:textId="77777777" w:rsidTr="009A2B51">
        <w:trPr>
          <w:cantSplit/>
          <w:jc w:val="center"/>
        </w:trPr>
        <w:tc>
          <w:tcPr>
            <w:tcW w:w="1976" w:type="dxa"/>
          </w:tcPr>
          <w:p w14:paraId="037F7259" w14:textId="77777777" w:rsidR="00CC747C" w:rsidRPr="00D910A1" w:rsidRDefault="00CC747C" w:rsidP="009A2B51">
            <w:pPr>
              <w:pStyle w:val="TAC"/>
              <w:rPr>
                <w:rFonts w:cs="Arial"/>
              </w:rPr>
            </w:pPr>
            <w:r w:rsidRPr="00D910A1">
              <w:rPr>
                <w:rFonts w:cs="Arial"/>
              </w:rPr>
              <w:t>Electrostatic discharge</w:t>
            </w:r>
          </w:p>
        </w:tc>
        <w:tc>
          <w:tcPr>
            <w:tcW w:w="1746" w:type="dxa"/>
          </w:tcPr>
          <w:p w14:paraId="4B5279BA" w14:textId="77777777" w:rsidR="00CC747C" w:rsidRPr="00D910A1" w:rsidRDefault="00CC747C" w:rsidP="009A2B51">
            <w:pPr>
              <w:pStyle w:val="TAC"/>
              <w:rPr>
                <w:rFonts w:cs="Arial"/>
              </w:rPr>
            </w:pPr>
            <w:r w:rsidRPr="00D910A1">
              <w:rPr>
                <w:rFonts w:cs="Arial"/>
              </w:rPr>
              <w:t>Enclosure</w:t>
            </w:r>
          </w:p>
        </w:tc>
        <w:tc>
          <w:tcPr>
            <w:tcW w:w="1213" w:type="dxa"/>
          </w:tcPr>
          <w:p w14:paraId="3614B3A8" w14:textId="77777777" w:rsidR="00CC747C" w:rsidRPr="00D910A1" w:rsidRDefault="00CC747C" w:rsidP="009A2B51">
            <w:pPr>
              <w:pStyle w:val="TAC"/>
              <w:rPr>
                <w:rFonts w:cs="Arial"/>
              </w:rPr>
            </w:pPr>
            <w:r w:rsidRPr="00D910A1">
              <w:rPr>
                <w:rFonts w:cs="Arial"/>
              </w:rPr>
              <w:t>applicable</w:t>
            </w:r>
          </w:p>
        </w:tc>
        <w:tc>
          <w:tcPr>
            <w:tcW w:w="1241" w:type="dxa"/>
          </w:tcPr>
          <w:p w14:paraId="533CFAC3" w14:textId="77777777" w:rsidR="00CC747C" w:rsidRPr="00D910A1" w:rsidRDefault="00CC747C" w:rsidP="009A2B51">
            <w:pPr>
              <w:pStyle w:val="TAC"/>
              <w:rPr>
                <w:rFonts w:cs="Arial"/>
              </w:rPr>
            </w:pPr>
            <w:r w:rsidRPr="00D910A1">
              <w:rPr>
                <w:rFonts w:cs="Arial"/>
              </w:rPr>
              <w:t>applicable</w:t>
            </w:r>
          </w:p>
        </w:tc>
        <w:tc>
          <w:tcPr>
            <w:tcW w:w="1757" w:type="dxa"/>
          </w:tcPr>
          <w:p w14:paraId="656CF6A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3</w:t>
            </w:r>
          </w:p>
        </w:tc>
        <w:tc>
          <w:tcPr>
            <w:tcW w:w="1813" w:type="dxa"/>
          </w:tcPr>
          <w:p w14:paraId="203F99D9"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CC747C" w:rsidRPr="00D910A1" w14:paraId="0E1AFFBD" w14:textId="77777777" w:rsidTr="009A2B51">
        <w:trPr>
          <w:cantSplit/>
          <w:jc w:val="center"/>
        </w:trPr>
        <w:tc>
          <w:tcPr>
            <w:tcW w:w="1976" w:type="dxa"/>
          </w:tcPr>
          <w:p w14:paraId="1EEAD3AA" w14:textId="77777777" w:rsidR="00CC747C" w:rsidRPr="00D910A1" w:rsidRDefault="00CC747C" w:rsidP="009A2B51">
            <w:pPr>
              <w:pStyle w:val="TAC"/>
              <w:rPr>
                <w:rFonts w:cs="Arial"/>
              </w:rPr>
            </w:pPr>
            <w:r w:rsidRPr="00D910A1">
              <w:rPr>
                <w:rFonts w:cs="Arial"/>
              </w:rPr>
              <w:t>Fast transients common mode</w:t>
            </w:r>
          </w:p>
        </w:tc>
        <w:tc>
          <w:tcPr>
            <w:tcW w:w="1746" w:type="dxa"/>
          </w:tcPr>
          <w:p w14:paraId="31C6EB50"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373E2BA3" w14:textId="77777777" w:rsidR="00CC747C" w:rsidRPr="00D910A1" w:rsidRDefault="00CC747C" w:rsidP="009A2B51">
            <w:pPr>
              <w:pStyle w:val="TAC"/>
              <w:rPr>
                <w:rFonts w:cs="Arial"/>
              </w:rPr>
            </w:pPr>
            <w:r w:rsidRPr="00D910A1">
              <w:rPr>
                <w:rFonts w:cs="Arial"/>
              </w:rPr>
              <w:t>applicable</w:t>
            </w:r>
          </w:p>
        </w:tc>
        <w:tc>
          <w:tcPr>
            <w:tcW w:w="1241" w:type="dxa"/>
          </w:tcPr>
          <w:p w14:paraId="671CE24E" w14:textId="77777777" w:rsidR="00CC747C" w:rsidRPr="00D910A1" w:rsidRDefault="00CC747C" w:rsidP="009A2B51">
            <w:pPr>
              <w:pStyle w:val="TAC"/>
              <w:rPr>
                <w:rFonts w:cs="Arial"/>
              </w:rPr>
            </w:pPr>
            <w:r w:rsidRPr="00D910A1">
              <w:rPr>
                <w:rFonts w:cs="Arial"/>
              </w:rPr>
              <w:t>applicable</w:t>
            </w:r>
          </w:p>
        </w:tc>
        <w:tc>
          <w:tcPr>
            <w:tcW w:w="1757" w:type="dxa"/>
          </w:tcPr>
          <w:p w14:paraId="5A22BF3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4</w:t>
            </w:r>
          </w:p>
        </w:tc>
        <w:tc>
          <w:tcPr>
            <w:tcW w:w="1813" w:type="dxa"/>
          </w:tcPr>
          <w:p w14:paraId="020ED55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CC747C" w:rsidRPr="00D910A1" w14:paraId="3DB24AEE" w14:textId="77777777" w:rsidTr="009A2B51">
        <w:trPr>
          <w:cantSplit/>
          <w:jc w:val="center"/>
        </w:trPr>
        <w:tc>
          <w:tcPr>
            <w:tcW w:w="1976" w:type="dxa"/>
          </w:tcPr>
          <w:p w14:paraId="3CD1B1AE" w14:textId="77777777" w:rsidR="00CC747C" w:rsidRPr="00D910A1" w:rsidRDefault="00CC747C" w:rsidP="009A2B51">
            <w:pPr>
              <w:pStyle w:val="TAC"/>
              <w:rPr>
                <w:rFonts w:cs="Arial"/>
              </w:rPr>
            </w:pPr>
            <w:r w:rsidRPr="00D910A1">
              <w:rPr>
                <w:rFonts w:cs="Arial"/>
              </w:rPr>
              <w:t>RF common mode</w:t>
            </w:r>
          </w:p>
          <w:p w14:paraId="539A3DA5" w14:textId="77777777" w:rsidR="00CC747C" w:rsidRPr="00D910A1" w:rsidRDefault="00CC747C" w:rsidP="009A2B51">
            <w:pPr>
              <w:pStyle w:val="TAC"/>
              <w:rPr>
                <w:rFonts w:cs="Arial"/>
              </w:rPr>
            </w:pPr>
            <w:r w:rsidRPr="00D910A1">
              <w:rPr>
                <w:rFonts w:cs="Arial"/>
              </w:rPr>
              <w:t>0.15 - 80 MHz</w:t>
            </w:r>
          </w:p>
        </w:tc>
        <w:tc>
          <w:tcPr>
            <w:tcW w:w="1746" w:type="dxa"/>
          </w:tcPr>
          <w:p w14:paraId="5F3BD02F"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4AE94D6" w14:textId="77777777" w:rsidR="00CC747C" w:rsidRPr="00D910A1" w:rsidRDefault="00CC747C" w:rsidP="009A2B51">
            <w:pPr>
              <w:pStyle w:val="TAC"/>
              <w:rPr>
                <w:rFonts w:cs="Arial"/>
              </w:rPr>
            </w:pPr>
            <w:r w:rsidRPr="00D910A1">
              <w:rPr>
                <w:rFonts w:cs="Arial"/>
              </w:rPr>
              <w:t>applicable</w:t>
            </w:r>
          </w:p>
        </w:tc>
        <w:tc>
          <w:tcPr>
            <w:tcW w:w="1241" w:type="dxa"/>
          </w:tcPr>
          <w:p w14:paraId="08908F97" w14:textId="77777777" w:rsidR="00CC747C" w:rsidRPr="00D910A1" w:rsidRDefault="00CC747C" w:rsidP="009A2B51">
            <w:pPr>
              <w:pStyle w:val="TAC"/>
              <w:rPr>
                <w:rFonts w:cs="Arial"/>
              </w:rPr>
            </w:pPr>
            <w:r w:rsidRPr="00D910A1">
              <w:rPr>
                <w:rFonts w:cs="Arial"/>
              </w:rPr>
              <w:t>applicable</w:t>
            </w:r>
          </w:p>
        </w:tc>
        <w:tc>
          <w:tcPr>
            <w:tcW w:w="1757" w:type="dxa"/>
          </w:tcPr>
          <w:p w14:paraId="2CE150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5</w:t>
            </w:r>
          </w:p>
        </w:tc>
        <w:tc>
          <w:tcPr>
            <w:tcW w:w="1813" w:type="dxa"/>
          </w:tcPr>
          <w:p w14:paraId="5AC7CA8C"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CC747C" w:rsidRPr="00D910A1" w14:paraId="21656FE7" w14:textId="77777777" w:rsidTr="009A2B51">
        <w:trPr>
          <w:cantSplit/>
          <w:jc w:val="center"/>
        </w:trPr>
        <w:tc>
          <w:tcPr>
            <w:tcW w:w="1976" w:type="dxa"/>
          </w:tcPr>
          <w:p w14:paraId="7BF15FC7" w14:textId="77777777" w:rsidR="00CC747C" w:rsidRPr="00D910A1" w:rsidRDefault="00CC747C" w:rsidP="009A2B51">
            <w:pPr>
              <w:pStyle w:val="TAC"/>
              <w:rPr>
                <w:rFonts w:cs="Arial"/>
              </w:rPr>
            </w:pPr>
            <w:r w:rsidRPr="00D910A1">
              <w:rPr>
                <w:rFonts w:cs="Arial"/>
              </w:rPr>
              <w:t>Voltage dips and interruptions</w:t>
            </w:r>
          </w:p>
        </w:tc>
        <w:tc>
          <w:tcPr>
            <w:tcW w:w="1746" w:type="dxa"/>
          </w:tcPr>
          <w:p w14:paraId="75F454E5" w14:textId="77777777" w:rsidR="00CC747C" w:rsidRPr="00D910A1" w:rsidRDefault="00CC747C" w:rsidP="009A2B51">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969BBEB" w14:textId="77777777" w:rsidR="00CC747C" w:rsidRPr="00D910A1" w:rsidRDefault="00CC747C" w:rsidP="009A2B51">
            <w:pPr>
              <w:pStyle w:val="TAC"/>
              <w:rPr>
                <w:rFonts w:cs="Arial"/>
              </w:rPr>
            </w:pPr>
            <w:r w:rsidRPr="00D910A1">
              <w:rPr>
                <w:rFonts w:cs="Arial"/>
              </w:rPr>
              <w:t>applicable</w:t>
            </w:r>
          </w:p>
        </w:tc>
        <w:tc>
          <w:tcPr>
            <w:tcW w:w="1241" w:type="dxa"/>
          </w:tcPr>
          <w:p w14:paraId="285B0169" w14:textId="77777777" w:rsidR="00CC747C" w:rsidRPr="00D910A1" w:rsidRDefault="00CC747C" w:rsidP="009A2B51">
            <w:pPr>
              <w:pStyle w:val="TAC"/>
              <w:rPr>
                <w:rFonts w:cs="Arial"/>
              </w:rPr>
            </w:pPr>
            <w:r w:rsidRPr="00D910A1">
              <w:rPr>
                <w:rFonts w:cs="Arial"/>
              </w:rPr>
              <w:t>applicable</w:t>
            </w:r>
          </w:p>
        </w:tc>
        <w:tc>
          <w:tcPr>
            <w:tcW w:w="1757" w:type="dxa"/>
          </w:tcPr>
          <w:p w14:paraId="4651E738"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6</w:t>
            </w:r>
          </w:p>
        </w:tc>
        <w:tc>
          <w:tcPr>
            <w:tcW w:w="1813" w:type="dxa"/>
          </w:tcPr>
          <w:p w14:paraId="4F20338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CC747C" w:rsidRPr="00D910A1" w14:paraId="7BBB8348" w14:textId="77777777" w:rsidTr="009A2B51">
        <w:trPr>
          <w:cantSplit/>
          <w:jc w:val="center"/>
        </w:trPr>
        <w:tc>
          <w:tcPr>
            <w:tcW w:w="1976" w:type="dxa"/>
          </w:tcPr>
          <w:p w14:paraId="4B82AAB0" w14:textId="77777777" w:rsidR="00CC747C" w:rsidRPr="00D910A1" w:rsidRDefault="00CC747C" w:rsidP="009A2B51">
            <w:pPr>
              <w:pStyle w:val="TAC"/>
              <w:rPr>
                <w:rFonts w:cs="Arial"/>
              </w:rPr>
            </w:pPr>
            <w:r w:rsidRPr="00D910A1">
              <w:rPr>
                <w:rFonts w:cs="Arial"/>
              </w:rPr>
              <w:t>Surges, common and differential mode</w:t>
            </w:r>
          </w:p>
        </w:tc>
        <w:tc>
          <w:tcPr>
            <w:tcW w:w="1746" w:type="dxa"/>
          </w:tcPr>
          <w:p w14:paraId="6EDAFD7F" w14:textId="77777777" w:rsidR="00CC747C" w:rsidRPr="00D910A1" w:rsidRDefault="00CC747C" w:rsidP="009A2B51">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623BEFFD" w14:textId="77777777" w:rsidR="00CC747C" w:rsidRPr="00D910A1" w:rsidRDefault="00CC747C" w:rsidP="009A2B51">
            <w:pPr>
              <w:pStyle w:val="TAC"/>
              <w:rPr>
                <w:rFonts w:cs="Arial"/>
              </w:rPr>
            </w:pPr>
            <w:r w:rsidRPr="00D910A1">
              <w:rPr>
                <w:rFonts w:cs="Arial"/>
              </w:rPr>
              <w:t>applicable</w:t>
            </w:r>
          </w:p>
        </w:tc>
        <w:tc>
          <w:tcPr>
            <w:tcW w:w="1241" w:type="dxa"/>
          </w:tcPr>
          <w:p w14:paraId="3072AAAE" w14:textId="77777777" w:rsidR="00CC747C" w:rsidRPr="00D910A1" w:rsidRDefault="00CC747C" w:rsidP="009A2B51">
            <w:pPr>
              <w:pStyle w:val="TAC"/>
              <w:rPr>
                <w:rFonts w:cs="Arial"/>
              </w:rPr>
            </w:pPr>
            <w:r w:rsidRPr="00D910A1">
              <w:rPr>
                <w:rFonts w:cs="Arial"/>
              </w:rPr>
              <w:t>applicable</w:t>
            </w:r>
          </w:p>
        </w:tc>
        <w:tc>
          <w:tcPr>
            <w:tcW w:w="1757" w:type="dxa"/>
          </w:tcPr>
          <w:p w14:paraId="3A0AB3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7</w:t>
            </w:r>
          </w:p>
        </w:tc>
        <w:tc>
          <w:tcPr>
            <w:tcW w:w="1813" w:type="dxa"/>
          </w:tcPr>
          <w:p w14:paraId="4782B08A"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63A86999" w14:textId="77777777" w:rsidR="00CC747C" w:rsidRDefault="00CC747C" w:rsidP="00CC747C"/>
    <w:p w14:paraId="2F223E31" w14:textId="77777777" w:rsidR="00823707" w:rsidRPr="00D910A1" w:rsidRDefault="00823707" w:rsidP="00823707">
      <w:pPr>
        <w:pStyle w:val="Heading1"/>
      </w:pPr>
      <w:r w:rsidRPr="00D910A1">
        <w:rPr>
          <w:rFonts w:hint="eastAsia"/>
          <w:lang w:val="en-US" w:eastAsia="zh-CN"/>
        </w:rPr>
        <w:br w:type="page"/>
      </w:r>
      <w:bookmarkStart w:id="552" w:name="_Toc20994250"/>
      <w:bookmarkStart w:id="553" w:name="_Toc29812109"/>
      <w:bookmarkStart w:id="554" w:name="_Toc37139297"/>
      <w:bookmarkStart w:id="555" w:name="_Toc37268301"/>
      <w:bookmarkStart w:id="556" w:name="_Toc37268395"/>
      <w:bookmarkStart w:id="557" w:name="_Toc45879605"/>
      <w:bookmarkStart w:id="558" w:name="_Toc52560313"/>
      <w:bookmarkStart w:id="559" w:name="_Toc52560409"/>
      <w:bookmarkStart w:id="560" w:name="_Toc52560503"/>
      <w:bookmarkStart w:id="561" w:name="_Toc52560722"/>
      <w:bookmarkStart w:id="562" w:name="_Toc61181737"/>
      <w:bookmarkStart w:id="563" w:name="_Toc74642704"/>
      <w:bookmarkStart w:id="564" w:name="_Toc76543742"/>
      <w:bookmarkStart w:id="565" w:name="_Toc82627564"/>
      <w:bookmarkStart w:id="566" w:name="_Toc106196957"/>
      <w:bookmarkStart w:id="567" w:name="_Toc115089441"/>
      <w:bookmarkStart w:id="568" w:name="_Toc130575380"/>
      <w:bookmarkStart w:id="569" w:name="_Toc145428524"/>
      <w:bookmarkStart w:id="570" w:name="_Toc169706060"/>
      <w:r w:rsidRPr="00D910A1">
        <w:rPr>
          <w:rFonts w:hint="eastAsia"/>
          <w:lang w:val="en-US" w:eastAsia="zh-CN"/>
        </w:rPr>
        <w:lastRenderedPageBreak/>
        <w:t>8</w:t>
      </w:r>
      <w:r w:rsidRPr="00D910A1">
        <w:tab/>
      </w:r>
      <w:r w:rsidRPr="00D910A1">
        <w:rPr>
          <w:rFonts w:hint="eastAsia"/>
        </w:rPr>
        <w:t>Emission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F223E32" w14:textId="77777777" w:rsidR="00823707" w:rsidRPr="00D910A1" w:rsidRDefault="00823707" w:rsidP="00823707">
      <w:pPr>
        <w:pStyle w:val="Heading2"/>
      </w:pPr>
      <w:bookmarkStart w:id="571" w:name="_Toc20994251"/>
      <w:bookmarkStart w:id="572" w:name="_Toc29812110"/>
      <w:bookmarkStart w:id="573" w:name="_Toc37139298"/>
      <w:bookmarkStart w:id="574" w:name="_Toc37268302"/>
      <w:bookmarkStart w:id="575" w:name="_Toc37268396"/>
      <w:bookmarkStart w:id="576" w:name="_Toc45879606"/>
      <w:bookmarkStart w:id="577" w:name="_Toc52560314"/>
      <w:bookmarkStart w:id="578" w:name="_Toc52560410"/>
      <w:bookmarkStart w:id="579" w:name="_Toc52560504"/>
      <w:bookmarkStart w:id="580" w:name="_Toc52560723"/>
      <w:bookmarkStart w:id="581" w:name="_Toc61181738"/>
      <w:bookmarkStart w:id="582" w:name="_Toc74642705"/>
      <w:bookmarkStart w:id="583" w:name="_Toc76543743"/>
      <w:bookmarkStart w:id="584" w:name="_Toc82627565"/>
      <w:bookmarkStart w:id="585" w:name="_Toc106196958"/>
      <w:bookmarkStart w:id="586" w:name="_Toc115089442"/>
      <w:bookmarkStart w:id="587" w:name="_Toc130575381"/>
      <w:bookmarkStart w:id="588" w:name="_Toc145428525"/>
      <w:bookmarkStart w:id="589" w:name="_Toc169706061"/>
      <w:r w:rsidRPr="00D910A1">
        <w:rPr>
          <w:rFonts w:hint="eastAsia"/>
          <w:lang w:val="en-US" w:eastAsia="zh-CN"/>
        </w:rPr>
        <w:t>8</w:t>
      </w:r>
      <w:r w:rsidRPr="00D910A1">
        <w:t>.1</w:t>
      </w:r>
      <w:r w:rsidRPr="00D910A1">
        <w:tab/>
      </w:r>
      <w:r w:rsidRPr="00D910A1">
        <w:rPr>
          <w:rFonts w:hint="eastAsia"/>
        </w:rPr>
        <w:t>Test configurations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07A91681" w:rsidR="00823707" w:rsidRPr="00D910A1" w:rsidRDefault="006B3F14" w:rsidP="00885306">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590" w:name="_Toc20994252"/>
      <w:bookmarkStart w:id="591" w:name="_Toc29812111"/>
      <w:bookmarkStart w:id="592" w:name="_Toc37139299"/>
      <w:bookmarkStart w:id="593" w:name="_Toc37268303"/>
      <w:bookmarkStart w:id="594" w:name="_Toc37268397"/>
      <w:bookmarkStart w:id="595" w:name="_Toc45879607"/>
      <w:bookmarkStart w:id="596" w:name="_Toc52560315"/>
      <w:bookmarkStart w:id="597" w:name="_Toc52560411"/>
      <w:bookmarkStart w:id="598" w:name="_Toc52560505"/>
      <w:bookmarkStart w:id="599" w:name="_Toc52560724"/>
      <w:bookmarkStart w:id="600" w:name="_Toc61181739"/>
      <w:bookmarkStart w:id="601" w:name="_Toc74642706"/>
      <w:bookmarkStart w:id="602" w:name="_Toc76543744"/>
      <w:bookmarkStart w:id="603" w:name="_Toc82627566"/>
      <w:bookmarkStart w:id="604" w:name="_Toc106196959"/>
      <w:bookmarkStart w:id="605" w:name="_Toc115089443"/>
      <w:bookmarkStart w:id="606" w:name="_Toc130575382"/>
      <w:bookmarkStart w:id="607" w:name="_Toc145428526"/>
      <w:bookmarkStart w:id="608" w:name="_Toc169706062"/>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F223E3E" w14:textId="77777777" w:rsidR="00823707" w:rsidRPr="00D910A1" w:rsidRDefault="00823707" w:rsidP="00823707">
      <w:pPr>
        <w:pStyle w:val="Heading3"/>
        <w:rPr>
          <w:lang w:val="fi-FI" w:eastAsia="zh-CN"/>
        </w:rPr>
      </w:pPr>
      <w:bookmarkStart w:id="609" w:name="_Toc20994253"/>
      <w:bookmarkStart w:id="610" w:name="_Toc29812112"/>
      <w:bookmarkStart w:id="611" w:name="_Toc37139300"/>
      <w:bookmarkStart w:id="612" w:name="_Toc37268304"/>
      <w:bookmarkStart w:id="613" w:name="_Toc37268398"/>
      <w:bookmarkStart w:id="614" w:name="_Toc45879608"/>
      <w:bookmarkStart w:id="615" w:name="_Toc52560316"/>
      <w:bookmarkStart w:id="616" w:name="_Toc52560412"/>
      <w:bookmarkStart w:id="617" w:name="_Toc52560506"/>
      <w:bookmarkStart w:id="618" w:name="_Toc52560725"/>
      <w:bookmarkStart w:id="619" w:name="_Toc61181740"/>
      <w:bookmarkStart w:id="620" w:name="_Toc74642707"/>
      <w:bookmarkStart w:id="621" w:name="_Toc76543745"/>
      <w:bookmarkStart w:id="622" w:name="_Toc82627567"/>
      <w:bookmarkStart w:id="623" w:name="_Toc106196960"/>
      <w:bookmarkStart w:id="624" w:name="_Toc115089444"/>
      <w:bookmarkStart w:id="625" w:name="_Toc130575383"/>
      <w:bookmarkStart w:id="626" w:name="_Toc145428527"/>
      <w:bookmarkStart w:id="627" w:name="_Toc169706063"/>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F223E3F" w14:textId="77777777" w:rsidR="00823707" w:rsidRPr="00D910A1" w:rsidRDefault="00823707" w:rsidP="00823707">
      <w:pPr>
        <w:pStyle w:val="Heading3"/>
        <w:rPr>
          <w:lang w:val="fi-FI" w:eastAsia="zh-CN"/>
        </w:rPr>
      </w:pPr>
      <w:bookmarkStart w:id="628" w:name="_Toc20994254"/>
      <w:bookmarkStart w:id="629" w:name="_Toc29812113"/>
      <w:bookmarkStart w:id="630" w:name="_Toc37139301"/>
      <w:bookmarkStart w:id="631" w:name="_Toc37268305"/>
      <w:bookmarkStart w:id="632" w:name="_Toc37268399"/>
      <w:bookmarkStart w:id="633" w:name="_Toc45879609"/>
      <w:bookmarkStart w:id="634" w:name="_Toc52560317"/>
      <w:bookmarkStart w:id="635" w:name="_Toc52560413"/>
      <w:bookmarkStart w:id="636" w:name="_Toc52560507"/>
      <w:bookmarkStart w:id="637" w:name="_Toc52560726"/>
      <w:bookmarkStart w:id="638" w:name="_Toc61181741"/>
      <w:bookmarkStart w:id="639" w:name="_Toc74642708"/>
      <w:bookmarkStart w:id="640" w:name="_Toc76543746"/>
      <w:bookmarkStart w:id="641" w:name="_Toc82627568"/>
      <w:bookmarkStart w:id="642" w:name="_Toc106196961"/>
      <w:bookmarkStart w:id="643" w:name="_Toc115089445"/>
      <w:bookmarkStart w:id="644" w:name="_Toc130575384"/>
      <w:bookmarkStart w:id="645" w:name="_Toc145428528"/>
      <w:bookmarkStart w:id="646" w:name="_Toc169706064"/>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F223E40" w14:textId="77777777" w:rsidR="00823707" w:rsidRPr="00D910A1" w:rsidRDefault="00823707" w:rsidP="00823707">
      <w:pPr>
        <w:pStyle w:val="Heading3"/>
        <w:rPr>
          <w:lang w:val="fi-FI" w:eastAsia="zh-CN"/>
        </w:rPr>
      </w:pPr>
      <w:bookmarkStart w:id="647" w:name="_Toc20994255"/>
      <w:bookmarkStart w:id="648" w:name="_Toc29812114"/>
      <w:bookmarkStart w:id="649" w:name="_Toc37139302"/>
      <w:bookmarkStart w:id="650" w:name="_Toc37268306"/>
      <w:bookmarkStart w:id="651" w:name="_Toc37268400"/>
      <w:bookmarkStart w:id="652" w:name="_Toc45879610"/>
      <w:bookmarkStart w:id="653" w:name="_Toc52560318"/>
      <w:bookmarkStart w:id="654" w:name="_Toc52560414"/>
      <w:bookmarkStart w:id="655" w:name="_Toc52560508"/>
      <w:bookmarkStart w:id="656" w:name="_Toc52560727"/>
      <w:bookmarkStart w:id="657" w:name="_Toc61181742"/>
      <w:bookmarkStart w:id="658" w:name="_Toc74642709"/>
      <w:bookmarkStart w:id="659" w:name="_Toc76543747"/>
      <w:bookmarkStart w:id="660" w:name="_Toc82627569"/>
      <w:bookmarkStart w:id="661" w:name="_Toc106196962"/>
      <w:bookmarkStart w:id="662" w:name="_Toc115089446"/>
      <w:bookmarkStart w:id="663" w:name="_Toc130575385"/>
      <w:bookmarkStart w:id="664" w:name="_Toc145428529"/>
      <w:bookmarkStart w:id="665" w:name="_Toc169706065"/>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223E41" w14:textId="77777777" w:rsidR="00823707" w:rsidRPr="00D910A1" w:rsidRDefault="00823707" w:rsidP="00823707">
      <w:pPr>
        <w:pStyle w:val="Heading3"/>
        <w:rPr>
          <w:lang w:val="fi-FI" w:eastAsia="zh-CN"/>
        </w:rPr>
      </w:pPr>
      <w:bookmarkStart w:id="666" w:name="_Toc20994256"/>
      <w:bookmarkStart w:id="667" w:name="_Toc29812115"/>
      <w:bookmarkStart w:id="668" w:name="_Toc37139303"/>
      <w:bookmarkStart w:id="669" w:name="_Toc37268307"/>
      <w:bookmarkStart w:id="670" w:name="_Toc37268401"/>
      <w:bookmarkStart w:id="671" w:name="_Toc45879611"/>
      <w:bookmarkStart w:id="672" w:name="_Toc52560319"/>
      <w:bookmarkStart w:id="673" w:name="_Toc52560415"/>
      <w:bookmarkStart w:id="674" w:name="_Toc52560509"/>
      <w:bookmarkStart w:id="675" w:name="_Toc52560728"/>
      <w:bookmarkStart w:id="676" w:name="_Toc61181743"/>
      <w:bookmarkStart w:id="677" w:name="_Toc74642710"/>
      <w:bookmarkStart w:id="678" w:name="_Toc76543748"/>
      <w:bookmarkStart w:id="679" w:name="_Toc82627570"/>
      <w:bookmarkStart w:id="680" w:name="_Toc106196963"/>
      <w:bookmarkStart w:id="681" w:name="_Toc115089447"/>
      <w:bookmarkStart w:id="682" w:name="_Toc130575386"/>
      <w:bookmarkStart w:id="683" w:name="_Toc145428530"/>
      <w:bookmarkStart w:id="684" w:name="_Toc169706066"/>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F223E42" w14:textId="77777777" w:rsidR="00823707" w:rsidRPr="00D910A1" w:rsidRDefault="00823707" w:rsidP="00823707">
      <w:pPr>
        <w:pStyle w:val="Heading2"/>
      </w:pPr>
      <w:bookmarkStart w:id="685" w:name="_Toc20994257"/>
      <w:bookmarkStart w:id="686" w:name="_Toc29812116"/>
      <w:bookmarkStart w:id="687" w:name="_Toc37139304"/>
      <w:bookmarkStart w:id="688" w:name="_Toc37268308"/>
      <w:bookmarkStart w:id="689" w:name="_Toc37268402"/>
      <w:bookmarkStart w:id="690" w:name="_Toc45879612"/>
      <w:bookmarkStart w:id="691" w:name="_Toc52560320"/>
      <w:bookmarkStart w:id="692" w:name="_Toc52560416"/>
      <w:bookmarkStart w:id="693" w:name="_Toc52560510"/>
      <w:bookmarkStart w:id="694" w:name="_Toc52560729"/>
      <w:bookmarkStart w:id="695" w:name="_Toc61181744"/>
      <w:bookmarkStart w:id="696" w:name="_Toc74642711"/>
      <w:bookmarkStart w:id="697" w:name="_Toc76543749"/>
      <w:bookmarkStart w:id="698" w:name="_Toc82627571"/>
      <w:bookmarkStart w:id="699" w:name="_Toc106196964"/>
      <w:bookmarkStart w:id="700" w:name="_Toc115089448"/>
      <w:bookmarkStart w:id="701" w:name="_Toc130575387"/>
      <w:bookmarkStart w:id="702" w:name="_Toc145428531"/>
      <w:bookmarkStart w:id="703" w:name="_Toc169706067"/>
      <w:r w:rsidRPr="00D910A1">
        <w:rPr>
          <w:rFonts w:hint="eastAsia"/>
          <w:lang w:val="en-US" w:eastAsia="zh-CN"/>
        </w:rPr>
        <w:t>8</w:t>
      </w:r>
      <w:r w:rsidRPr="00D910A1">
        <w:t>.2</w:t>
      </w:r>
      <w:r w:rsidRPr="00D910A1">
        <w:tab/>
      </w:r>
      <w:r w:rsidRPr="00D910A1">
        <w:rPr>
          <w:rFonts w:hint="eastAsia"/>
        </w:rPr>
        <w:t>Radiated emission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F223E43" w14:textId="77777777" w:rsidR="00823707" w:rsidRPr="00D910A1" w:rsidRDefault="00823707" w:rsidP="00823707">
      <w:pPr>
        <w:pStyle w:val="Heading3"/>
      </w:pPr>
      <w:bookmarkStart w:id="704" w:name="_Toc20994258"/>
      <w:bookmarkStart w:id="705" w:name="_Toc29812117"/>
      <w:bookmarkStart w:id="706" w:name="_Toc37139305"/>
      <w:bookmarkStart w:id="707" w:name="_Toc37268309"/>
      <w:bookmarkStart w:id="708" w:name="_Toc37268403"/>
      <w:bookmarkStart w:id="709" w:name="_Toc45879613"/>
      <w:bookmarkStart w:id="710" w:name="_Toc52560321"/>
      <w:bookmarkStart w:id="711" w:name="_Toc52560417"/>
      <w:bookmarkStart w:id="712" w:name="_Toc52560511"/>
      <w:bookmarkStart w:id="713" w:name="_Toc52560730"/>
      <w:bookmarkStart w:id="714" w:name="_Toc61181745"/>
      <w:bookmarkStart w:id="715" w:name="_Toc74642712"/>
      <w:bookmarkStart w:id="716" w:name="_Toc76543750"/>
      <w:bookmarkStart w:id="717" w:name="_Toc82627572"/>
      <w:bookmarkStart w:id="718" w:name="_Toc106196965"/>
      <w:bookmarkStart w:id="719" w:name="_Toc115089449"/>
      <w:bookmarkStart w:id="720" w:name="_Toc130575388"/>
      <w:bookmarkStart w:id="721" w:name="_Toc145428532"/>
      <w:bookmarkStart w:id="722" w:name="_Toc169706068"/>
      <w:r w:rsidRPr="00D910A1">
        <w:t>8.2.</w:t>
      </w:r>
      <w:r w:rsidRPr="00D910A1">
        <w:rPr>
          <w:rFonts w:hint="eastAsia"/>
        </w:rPr>
        <w:t>1</w:t>
      </w:r>
      <w:r w:rsidRPr="00D910A1">
        <w:tab/>
        <w:t xml:space="preserve">Radiated emission, </w:t>
      </w:r>
      <w:r w:rsidRPr="00D910A1">
        <w:rPr>
          <w:rFonts w:hint="eastAsia"/>
        </w:rPr>
        <w:t>BS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723" w:name="_Toc20994259"/>
      <w:bookmarkStart w:id="724" w:name="_Toc29812118"/>
      <w:bookmarkStart w:id="725" w:name="_Toc37139306"/>
      <w:bookmarkStart w:id="726" w:name="_Toc37268310"/>
      <w:bookmarkStart w:id="727" w:name="_Toc37268404"/>
      <w:bookmarkStart w:id="728" w:name="_Toc45879614"/>
      <w:bookmarkStart w:id="729" w:name="_Toc52560322"/>
      <w:bookmarkStart w:id="730" w:name="_Toc52560418"/>
      <w:bookmarkStart w:id="731" w:name="_Toc52560512"/>
      <w:bookmarkStart w:id="732" w:name="_Toc52560731"/>
      <w:bookmarkStart w:id="733" w:name="_Toc61181746"/>
      <w:bookmarkStart w:id="734" w:name="_Toc74642713"/>
      <w:bookmarkStart w:id="735" w:name="_Toc76543751"/>
      <w:bookmarkStart w:id="736" w:name="_Toc82627573"/>
      <w:bookmarkStart w:id="737" w:name="_Toc106196966"/>
      <w:bookmarkStart w:id="738" w:name="_Toc115089450"/>
      <w:bookmarkStart w:id="739" w:name="_Toc130575389"/>
      <w:bookmarkStart w:id="740" w:name="_Toc145428533"/>
      <w:bookmarkStart w:id="741" w:name="_Toc169706069"/>
      <w:r w:rsidRPr="00D910A1">
        <w:lastRenderedPageBreak/>
        <w:t>8.2.1.1</w:t>
      </w:r>
      <w:r w:rsidRPr="00D910A1">
        <w:tab/>
        <w:t>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742" w:name="_Toc20994260"/>
      <w:bookmarkStart w:id="743" w:name="_Toc29812119"/>
      <w:bookmarkStart w:id="744" w:name="_Toc37139307"/>
      <w:bookmarkStart w:id="745" w:name="_Toc37268311"/>
      <w:bookmarkStart w:id="746" w:name="_Toc37268405"/>
      <w:bookmarkStart w:id="747" w:name="_Toc45879615"/>
      <w:bookmarkStart w:id="748" w:name="_Toc52560323"/>
      <w:bookmarkStart w:id="749" w:name="_Toc52560419"/>
      <w:bookmarkStart w:id="750" w:name="_Toc52560513"/>
      <w:bookmarkStart w:id="751" w:name="_Toc52560732"/>
      <w:bookmarkStart w:id="752" w:name="_Toc61181747"/>
      <w:bookmarkStart w:id="753" w:name="_Toc74642714"/>
      <w:bookmarkStart w:id="754" w:name="_Toc76543752"/>
      <w:bookmarkStart w:id="755" w:name="_Toc82627574"/>
      <w:bookmarkStart w:id="756" w:name="_Toc106196967"/>
      <w:bookmarkStart w:id="757" w:name="_Toc115089451"/>
      <w:bookmarkStart w:id="758" w:name="_Toc130575390"/>
      <w:bookmarkStart w:id="759" w:name="_Toc145428534"/>
      <w:bookmarkStart w:id="760" w:name="_Toc169706070"/>
      <w:r w:rsidRPr="00D910A1">
        <w:t>8.2.1.2</w:t>
      </w:r>
      <w:r w:rsidRPr="00D910A1">
        <w:tab/>
        <w:t>Test method</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F223E49" w14:textId="77777777" w:rsidR="00176603" w:rsidRDefault="00176603" w:rsidP="00176603">
      <w:pPr>
        <w:pStyle w:val="B1"/>
        <w:rPr>
          <w:color w:val="000000" w:themeColor="text1"/>
          <w:lang w:eastAsia="en-GB"/>
        </w:rPr>
      </w:pPr>
      <w:bookmarkStart w:id="761" w:name="_Toc20994261"/>
      <w:bookmarkStart w:id="762" w:name="_Toc29812120"/>
      <w:bookmarkStart w:id="763" w:name="_Toc37139308"/>
      <w:bookmarkStart w:id="764" w:name="_Toc37268312"/>
      <w:bookmarkStart w:id="765" w:name="_Toc37268406"/>
      <w:bookmarkStart w:id="76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767" w:name="_Toc52560324"/>
      <w:bookmarkStart w:id="768" w:name="_Toc52560420"/>
      <w:bookmarkStart w:id="769" w:name="_Toc52560514"/>
      <w:bookmarkStart w:id="770" w:name="_Toc52560733"/>
      <w:bookmarkStart w:id="771" w:name="_Toc61181748"/>
      <w:bookmarkStart w:id="772" w:name="_Toc74642715"/>
      <w:bookmarkStart w:id="773" w:name="_Toc76543753"/>
      <w:bookmarkStart w:id="774" w:name="_Toc82627575"/>
      <w:bookmarkStart w:id="775" w:name="_Toc106196968"/>
      <w:bookmarkStart w:id="776" w:name="_Toc115089452"/>
      <w:bookmarkStart w:id="777" w:name="_Toc130575391"/>
      <w:bookmarkStart w:id="778" w:name="_Toc145428535"/>
      <w:bookmarkStart w:id="779" w:name="_Toc169706071"/>
      <w:r w:rsidRPr="00D910A1">
        <w:t>8.2.1.</w:t>
      </w:r>
      <w:r w:rsidRPr="00D910A1">
        <w:rPr>
          <w:lang w:val="en-US"/>
        </w:rPr>
        <w:t>3</w:t>
      </w:r>
      <w:r w:rsidRPr="00D910A1">
        <w:tab/>
      </w:r>
      <w:r w:rsidRPr="00D910A1">
        <w:rPr>
          <w:lang w:val="en-US"/>
        </w:rPr>
        <w:t>Limits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r>
              <w:rPr>
                <w:rFonts w:eastAsia="SimSun" w:hint="eastAsia"/>
                <w:lang w:val="en-US" w:eastAsia="zh-CN"/>
              </w:rPr>
              <w:t>12.75 GHz - 26 GHz</w:t>
            </w:r>
          </w:p>
        </w:tc>
        <w:tc>
          <w:tcPr>
            <w:tcW w:w="1317" w:type="dxa"/>
            <w:vAlign w:val="center"/>
          </w:tcPr>
          <w:p w14:paraId="2827D3A3" w14:textId="20C116BA" w:rsidR="004816D8" w:rsidRDefault="004816D8" w:rsidP="004816D8">
            <w:pPr>
              <w:pStyle w:val="TAC"/>
              <w:rPr>
                <w:lang w:eastAsia="en-GB"/>
              </w:rPr>
            </w:pPr>
            <w:r>
              <w:rPr>
                <w:rFonts w:eastAsia="SimSun" w:hint="eastAsia"/>
                <w:lang w:val="en-US" w:eastAsia="zh-CN"/>
              </w:rPr>
              <w:t>-30</w:t>
            </w:r>
          </w:p>
        </w:tc>
        <w:tc>
          <w:tcPr>
            <w:tcW w:w="2121" w:type="dxa"/>
            <w:vAlign w:val="center"/>
          </w:tcPr>
          <w:p w14:paraId="1AEEDC00" w14:textId="2A91B17E" w:rsidR="004816D8" w:rsidRDefault="004816D8" w:rsidP="004816D8">
            <w:pPr>
              <w:pStyle w:val="TAC"/>
              <w:rPr>
                <w:lang w:eastAsia="en-GB"/>
              </w:rPr>
            </w:pPr>
            <w:r>
              <w:rPr>
                <w:rFonts w:eastAsia="SimSun" w:hint="eastAsia"/>
                <w:color w:val="000000" w:themeColor="text1"/>
                <w:lang w:val="en-US" w:eastAsia="zh-CN"/>
              </w:rPr>
              <w:t>67.4</w:t>
            </w:r>
          </w:p>
        </w:tc>
        <w:tc>
          <w:tcPr>
            <w:tcW w:w="2046" w:type="dxa"/>
            <w:vAlign w:val="center"/>
          </w:tcPr>
          <w:p w14:paraId="587A9FED" w14:textId="3252F309" w:rsidR="004816D8" w:rsidRDefault="004816D8" w:rsidP="004816D8">
            <w:pPr>
              <w:pStyle w:val="TAC"/>
              <w:rPr>
                <w:lang w:eastAsia="en-GB"/>
              </w:rPr>
            </w:pPr>
            <w:r>
              <w:rPr>
                <w:rFonts w:eastAsia="SimSun" w:hint="eastAsia"/>
                <w:color w:val="000000" w:themeColor="text1"/>
                <w:lang w:val="en-US" w:eastAsia="zh-CN"/>
              </w:rPr>
              <w:t>Not applicable</w:t>
            </w:r>
          </w:p>
        </w:tc>
        <w:tc>
          <w:tcPr>
            <w:tcW w:w="1346" w:type="dxa"/>
            <w:vAlign w:val="center"/>
          </w:tcPr>
          <w:p w14:paraId="73561C37" w14:textId="334265F4" w:rsidR="004816D8" w:rsidRDefault="004816D8" w:rsidP="004816D8">
            <w:pPr>
              <w:pStyle w:val="TAC"/>
              <w:rPr>
                <w:lang w:eastAsia="en-GB"/>
              </w:rPr>
            </w:pPr>
            <w:r>
              <w:rPr>
                <w:rFonts w:eastAsia="SimSun" w:hint="eastAsia"/>
                <w:color w:val="000000" w:themeColor="text1"/>
                <w:lang w:val="en-US" w:eastAsia="zh-CN"/>
              </w:rPr>
              <w:t>1 MHz</w:t>
            </w:r>
          </w:p>
        </w:tc>
        <w:tc>
          <w:tcPr>
            <w:tcW w:w="987" w:type="dxa"/>
            <w:vAlign w:val="center"/>
          </w:tcPr>
          <w:p w14:paraId="49855102" w14:textId="154E18A3" w:rsidR="004816D8" w:rsidRDefault="004816D8" w:rsidP="004816D8">
            <w:pPr>
              <w:pStyle w:val="TAC"/>
            </w:pPr>
            <w:r>
              <w:rPr>
                <w:rFonts w:eastAsia="SimSun" w:hint="eastAsia"/>
                <w:lang w:val="en-US" w:eastAsia="zh-CN"/>
              </w:rPr>
              <w:t>NOTE 6</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r>
              <w:rPr>
                <w:rFonts w:eastAsia="SimSun" w:hint="eastAsia"/>
                <w:lang w:val="en-US" w:eastAsia="zh-CN"/>
              </w:rPr>
              <w:t>NOTE 6:</w:t>
            </w:r>
            <w:r>
              <w:rPr>
                <w:color w:val="000000" w:themeColor="text1"/>
                <w:lang w:eastAsia="en-GB"/>
              </w:rPr>
              <w:tab/>
            </w:r>
            <w:r>
              <w:rPr>
                <w:rFonts w:hint="eastAsia"/>
              </w:rPr>
              <w:t>Applies only for band n46, n96 and n102</w:t>
            </w:r>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780" w:name="_Toc20994262"/>
      <w:bookmarkStart w:id="781" w:name="_Toc29812121"/>
      <w:bookmarkStart w:id="782" w:name="_Toc37139309"/>
      <w:bookmarkStart w:id="783" w:name="_Toc37268313"/>
      <w:bookmarkStart w:id="784" w:name="_Toc37268407"/>
      <w:bookmarkStart w:id="785" w:name="_Toc45879617"/>
      <w:bookmarkStart w:id="786" w:name="_Toc52560325"/>
      <w:bookmarkStart w:id="787" w:name="_Toc52560421"/>
      <w:bookmarkStart w:id="788" w:name="_Toc52560515"/>
      <w:bookmarkStart w:id="789" w:name="_Toc52560734"/>
      <w:bookmarkStart w:id="790" w:name="_Toc61181749"/>
      <w:bookmarkStart w:id="791" w:name="_Toc74642716"/>
      <w:bookmarkStart w:id="792" w:name="_Toc76543754"/>
      <w:bookmarkStart w:id="793" w:name="_Toc82627576"/>
      <w:bookmarkStart w:id="794" w:name="_Toc106196969"/>
      <w:bookmarkStart w:id="795" w:name="_Toc115089453"/>
      <w:bookmarkStart w:id="796" w:name="_Toc130575392"/>
      <w:bookmarkStart w:id="797" w:name="_Toc145428536"/>
      <w:bookmarkStart w:id="798" w:name="_Toc169706072"/>
      <w:r w:rsidRPr="00D910A1">
        <w:rPr>
          <w:szCs w:val="22"/>
        </w:rPr>
        <w:t>8.2.1.4</w:t>
      </w:r>
      <w:r w:rsidRPr="00D910A1">
        <w:rPr>
          <w:szCs w:val="22"/>
        </w:rPr>
        <w:tab/>
        <w:t>Interpretation of the measurement results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pPr>
            <w:r>
              <w:t>Uncertainty for EUT dimension ≤ 1 m</w:t>
            </w:r>
          </w:p>
          <w:p w14:paraId="2F223E92" w14:textId="04BFA59D" w:rsidR="004816D8" w:rsidRPr="00D910A1" w:rsidRDefault="004816D8" w:rsidP="004816D8">
            <w:pPr>
              <w:pStyle w:val="TAH"/>
            </w:pPr>
            <w:r w:rsidRPr="00397C82">
              <w:rPr>
                <w:b w:val="0"/>
                <w:bCs/>
              </w:rPr>
              <w:t>(NOTE</w:t>
            </w:r>
            <w:r w:rsidRPr="00397C82">
              <w:rPr>
                <w:rFonts w:eastAsia="SimSun"/>
                <w:b w:val="0"/>
                <w:bCs/>
                <w:lang w:val="en-US" w:eastAsia="zh-CN"/>
              </w:rPr>
              <w:t xml:space="preserve"> </w:t>
            </w:r>
            <w:r>
              <w:rPr>
                <w:rFonts w:eastAsia="SimSun" w:hint="eastAsia"/>
                <w:b w:val="0"/>
                <w:bCs/>
                <w:lang w:val="en-US" w:eastAsia="zh-CN"/>
              </w:rPr>
              <w:t>2</w:t>
            </w:r>
            <w:r w:rsidRPr="00397C82">
              <w:rPr>
                <w:b w:val="0"/>
                <w:bCs/>
              </w:rPr>
              <w:t>)</w:t>
            </w:r>
          </w:p>
        </w:tc>
        <w:tc>
          <w:tcPr>
            <w:tcW w:w="1854" w:type="dxa"/>
          </w:tcPr>
          <w:p w14:paraId="2C7977E1" w14:textId="77777777" w:rsidR="004816D8" w:rsidRDefault="004816D8" w:rsidP="004816D8">
            <w:pPr>
              <w:pStyle w:val="TAH"/>
            </w:pPr>
            <w:r>
              <w:t>Uncertainty for EUT dimension &gt;1 m</w:t>
            </w:r>
          </w:p>
          <w:p w14:paraId="2F223E93" w14:textId="4AF8CF6D" w:rsidR="004816D8" w:rsidRPr="00D910A1" w:rsidRDefault="004816D8" w:rsidP="004816D8">
            <w:pPr>
              <w:pStyle w:val="TAH"/>
            </w:pPr>
            <w:r>
              <w:rPr>
                <w:b w:val="0"/>
                <w:bCs/>
              </w:rPr>
              <w:t>(NOTE</w:t>
            </w:r>
            <w:r>
              <w:rPr>
                <w:rFonts w:eastAsia="SimSun" w:hint="eastAsia"/>
                <w:b w:val="0"/>
                <w:bCs/>
                <w:lang w:val="en-US" w:eastAsia="zh-CN"/>
              </w:rPr>
              <w:t xml:space="preserve"> 2</w:t>
            </w:r>
            <w:r>
              <w:rPr>
                <w:b w:val="0"/>
                <w:bCs/>
              </w:rPr>
              <w:t>)</w:t>
            </w:r>
          </w:p>
        </w:tc>
      </w:tr>
      <w:tr w:rsidR="004816D8" w:rsidRPr="00D910A1" w14:paraId="2F223E98" w14:textId="77777777" w:rsidTr="00406546">
        <w:trPr>
          <w:jc w:val="center"/>
        </w:trPr>
        <w:tc>
          <w:tcPr>
            <w:tcW w:w="4833" w:type="dxa"/>
          </w:tcPr>
          <w:p w14:paraId="2F223E95" w14:textId="4CA04F39" w:rsidR="004816D8" w:rsidRPr="00D910A1" w:rsidRDefault="004816D8" w:rsidP="004816D8">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3D0C0976" w:rsidR="004816D8" w:rsidRPr="00D910A1" w:rsidRDefault="004816D8" w:rsidP="004816D8">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1D3BFD9" w:rsidR="004816D8" w:rsidRPr="00D910A1" w:rsidRDefault="004816D8" w:rsidP="004816D8">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r>
              <w:rPr>
                <w:rFonts w:eastAsia="SimSun" w:hint="eastAsia"/>
                <w:lang w:val="en-US" w:eastAsia="zh-CN"/>
              </w:rPr>
              <w:t xml:space="preserve"> 1</w:t>
            </w:r>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7E8470" w14:textId="2236AAE4" w:rsidR="004816D8" w:rsidRDefault="004816D8" w:rsidP="004816D8">
            <w:pPr>
              <w:pStyle w:val="TAC"/>
              <w:rPr>
                <w:color w:val="000000" w:themeColor="text1"/>
                <w:lang w:eastAsia="en-GB"/>
              </w:rPr>
            </w:pPr>
            <w:r>
              <w:sym w:font="Symbol" w:char="F0B1"/>
            </w:r>
            <w:r>
              <w:t>6 dB</w:t>
            </w:r>
          </w:p>
        </w:tc>
        <w:tc>
          <w:tcPr>
            <w:tcW w:w="1854" w:type="dxa"/>
            <w:vAlign w:val="center"/>
          </w:tcPr>
          <w:p w14:paraId="1EAB9A5A" w14:textId="2646B01E" w:rsidR="004816D8" w:rsidRDefault="004816D8" w:rsidP="004816D8">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4816D8" w:rsidRPr="00D910A1" w14:paraId="2F223EA4" w14:textId="77777777" w:rsidTr="00406546">
        <w:trPr>
          <w:jc w:val="center"/>
        </w:trPr>
        <w:tc>
          <w:tcPr>
            <w:tcW w:w="4833" w:type="dxa"/>
          </w:tcPr>
          <w:p w14:paraId="2F223EA1" w14:textId="0373A25B" w:rsidR="004816D8" w:rsidRDefault="004816D8" w:rsidP="004816D8">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9D1D814" w14:textId="1131C7D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25B3023" w14:textId="3DCD2587"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799" w:name="_Toc20994263"/>
      <w:bookmarkStart w:id="800" w:name="_Toc29812122"/>
      <w:bookmarkStart w:id="801" w:name="_Toc37139310"/>
      <w:bookmarkStart w:id="802" w:name="_Toc37268314"/>
      <w:bookmarkStart w:id="803" w:name="_Toc37268408"/>
      <w:bookmarkStart w:id="804"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805" w:name="_Toc52560326"/>
      <w:bookmarkStart w:id="806" w:name="_Toc52560422"/>
      <w:bookmarkStart w:id="807" w:name="_Toc52560516"/>
      <w:bookmarkStart w:id="808" w:name="_Toc52560735"/>
      <w:bookmarkStart w:id="809" w:name="_Toc61181750"/>
      <w:bookmarkStart w:id="810" w:name="_Toc74642717"/>
      <w:bookmarkStart w:id="811" w:name="_Toc76543755"/>
      <w:bookmarkStart w:id="812" w:name="_Toc82627577"/>
      <w:bookmarkStart w:id="813" w:name="_Toc106196970"/>
      <w:bookmarkStart w:id="814" w:name="_Toc115089454"/>
      <w:bookmarkStart w:id="815" w:name="_Toc130575393"/>
      <w:bookmarkStart w:id="816" w:name="_Toc145428537"/>
      <w:bookmarkStart w:id="817" w:name="_Toc169706073"/>
      <w:r w:rsidRPr="00D910A1">
        <w:t>8.2.2</w:t>
      </w:r>
      <w:r w:rsidRPr="00D910A1">
        <w:tab/>
        <w:t xml:space="preserve">Radiated emission, </w:t>
      </w:r>
      <w:r w:rsidRPr="00D910A1">
        <w:rPr>
          <w:rFonts w:hint="eastAsia"/>
          <w:lang w:val="en-US" w:eastAsia="zh-CN"/>
        </w:rPr>
        <w:t>a</w:t>
      </w:r>
      <w:r w:rsidRPr="00D910A1">
        <w:t>ncillary equipment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818" w:name="_Toc20994264"/>
      <w:bookmarkStart w:id="819" w:name="_Toc29812123"/>
      <w:bookmarkStart w:id="820" w:name="_Toc37139311"/>
      <w:bookmarkStart w:id="821" w:name="_Toc37268315"/>
      <w:bookmarkStart w:id="822" w:name="_Toc37268409"/>
      <w:bookmarkStart w:id="823" w:name="_Toc45879619"/>
      <w:bookmarkStart w:id="824" w:name="_Toc52560327"/>
      <w:bookmarkStart w:id="825" w:name="_Toc52560423"/>
      <w:bookmarkStart w:id="826" w:name="_Toc52560517"/>
      <w:bookmarkStart w:id="827" w:name="_Toc52560736"/>
      <w:bookmarkStart w:id="828" w:name="_Toc61181751"/>
      <w:bookmarkStart w:id="829" w:name="_Toc74642718"/>
      <w:bookmarkStart w:id="830" w:name="_Toc76543756"/>
      <w:bookmarkStart w:id="831" w:name="_Toc82627578"/>
      <w:bookmarkStart w:id="832" w:name="_Toc106196971"/>
      <w:bookmarkStart w:id="833" w:name="_Toc115089455"/>
      <w:bookmarkStart w:id="834" w:name="_Toc130575394"/>
      <w:bookmarkStart w:id="835" w:name="_Toc145428538"/>
      <w:bookmarkStart w:id="836" w:name="_Toc169706074"/>
      <w:r w:rsidRPr="00D910A1">
        <w:t>8.2.2.1</w:t>
      </w:r>
      <w:r w:rsidRPr="00D910A1">
        <w:tab/>
        <w:t>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837" w:name="_Toc20994265"/>
      <w:bookmarkStart w:id="838" w:name="_Toc29812124"/>
      <w:bookmarkStart w:id="839" w:name="_Toc37139312"/>
      <w:bookmarkStart w:id="840" w:name="_Toc37268316"/>
      <w:bookmarkStart w:id="841" w:name="_Toc37268410"/>
      <w:bookmarkStart w:id="842" w:name="_Toc45879620"/>
      <w:bookmarkStart w:id="843" w:name="_Toc52560328"/>
      <w:bookmarkStart w:id="844" w:name="_Toc52560424"/>
      <w:bookmarkStart w:id="845" w:name="_Toc52560518"/>
      <w:bookmarkStart w:id="846" w:name="_Toc52560737"/>
      <w:bookmarkStart w:id="847" w:name="_Toc61181752"/>
      <w:bookmarkStart w:id="848" w:name="_Toc74642719"/>
      <w:bookmarkStart w:id="849" w:name="_Toc76543757"/>
      <w:bookmarkStart w:id="850" w:name="_Toc82627579"/>
      <w:bookmarkStart w:id="851" w:name="_Toc106196972"/>
      <w:bookmarkStart w:id="852" w:name="_Toc115089456"/>
      <w:bookmarkStart w:id="853" w:name="_Toc130575395"/>
      <w:bookmarkStart w:id="854" w:name="_Toc145428539"/>
      <w:bookmarkStart w:id="855" w:name="_Toc169706075"/>
      <w:r w:rsidRPr="00D910A1">
        <w:t>8.2.2.2</w:t>
      </w:r>
      <w:r w:rsidRPr="00D910A1">
        <w:tab/>
        <w:t>Test method</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856" w:name="_Toc20994266"/>
      <w:bookmarkStart w:id="857" w:name="_Toc29812125"/>
      <w:bookmarkStart w:id="858" w:name="_Toc37139313"/>
      <w:bookmarkStart w:id="859" w:name="_Toc37268317"/>
      <w:bookmarkStart w:id="860" w:name="_Toc37268411"/>
      <w:bookmarkStart w:id="861" w:name="_Toc45879621"/>
      <w:bookmarkStart w:id="862" w:name="_Toc52560329"/>
      <w:bookmarkStart w:id="863" w:name="_Toc52560425"/>
      <w:bookmarkStart w:id="864" w:name="_Toc52560519"/>
      <w:bookmarkStart w:id="865" w:name="_Toc52560738"/>
      <w:bookmarkStart w:id="866" w:name="_Toc61181753"/>
      <w:bookmarkStart w:id="867" w:name="_Toc74642720"/>
      <w:bookmarkStart w:id="868" w:name="_Toc76543758"/>
      <w:bookmarkStart w:id="869" w:name="_Toc82627580"/>
      <w:bookmarkStart w:id="870" w:name="_Toc106196973"/>
      <w:bookmarkStart w:id="871" w:name="_Toc115089457"/>
      <w:bookmarkStart w:id="872" w:name="_Toc130575396"/>
      <w:bookmarkStart w:id="873" w:name="_Toc145428540"/>
      <w:bookmarkStart w:id="874" w:name="_Toc169706076"/>
      <w:r w:rsidRPr="00D910A1">
        <w:t>8.2.2.3</w:t>
      </w:r>
      <w:r w:rsidRPr="00D910A1">
        <w:tab/>
        <w:t>Limits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875" w:name="_Toc20994267"/>
      <w:bookmarkStart w:id="876" w:name="_Toc29812126"/>
      <w:bookmarkStart w:id="877" w:name="_Toc37139314"/>
      <w:bookmarkStart w:id="878" w:name="_Toc37268318"/>
      <w:bookmarkStart w:id="879" w:name="_Toc37268412"/>
      <w:bookmarkStart w:id="880" w:name="_Toc45879622"/>
      <w:bookmarkStart w:id="881" w:name="_Toc52560330"/>
      <w:bookmarkStart w:id="882" w:name="_Toc52560426"/>
      <w:bookmarkStart w:id="883" w:name="_Toc52560520"/>
      <w:bookmarkStart w:id="884" w:name="_Toc52560739"/>
      <w:bookmarkStart w:id="885" w:name="_Toc61181754"/>
      <w:bookmarkStart w:id="886" w:name="_Toc74642721"/>
      <w:bookmarkStart w:id="887" w:name="_Toc76543759"/>
      <w:bookmarkStart w:id="888" w:name="_Toc82627581"/>
      <w:bookmarkStart w:id="889" w:name="_Toc106196974"/>
      <w:bookmarkStart w:id="890" w:name="_Toc115089458"/>
      <w:bookmarkStart w:id="891" w:name="_Toc130575397"/>
      <w:bookmarkStart w:id="892" w:name="_Toc145428541"/>
      <w:bookmarkStart w:id="893" w:name="_Toc169706077"/>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894" w:name="_Toc20994268"/>
      <w:bookmarkStart w:id="895" w:name="_Toc29812127"/>
      <w:bookmarkStart w:id="896" w:name="_Toc37139315"/>
      <w:bookmarkStart w:id="897" w:name="_Toc37268319"/>
      <w:bookmarkStart w:id="898" w:name="_Toc37268413"/>
      <w:bookmarkStart w:id="899" w:name="_Toc45879623"/>
      <w:bookmarkStart w:id="900" w:name="_Toc52560331"/>
      <w:bookmarkStart w:id="901" w:name="_Toc52560427"/>
      <w:bookmarkStart w:id="902" w:name="_Toc52560521"/>
      <w:bookmarkStart w:id="903" w:name="_Toc52560740"/>
      <w:bookmarkStart w:id="904" w:name="_Toc61181755"/>
      <w:bookmarkStart w:id="905" w:name="_Toc74642722"/>
      <w:bookmarkStart w:id="906" w:name="_Toc76543760"/>
      <w:bookmarkStart w:id="907" w:name="_Toc82627582"/>
      <w:bookmarkStart w:id="908" w:name="_Toc106196975"/>
      <w:bookmarkStart w:id="909" w:name="_Toc115089459"/>
      <w:bookmarkStart w:id="910" w:name="_Toc130575398"/>
      <w:bookmarkStart w:id="911" w:name="_Toc145428542"/>
      <w:bookmarkStart w:id="912" w:name="_Toc169706078"/>
      <w:r w:rsidRPr="00D910A1">
        <w:t>8.3.1</w:t>
      </w:r>
      <w:r w:rsidRPr="00D910A1">
        <w:tab/>
        <w:t>Definition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913" w:name="_Toc20994269"/>
      <w:bookmarkStart w:id="914" w:name="_Toc29812128"/>
      <w:bookmarkStart w:id="915" w:name="_Toc37139316"/>
      <w:bookmarkStart w:id="916" w:name="_Toc37268320"/>
      <w:bookmarkStart w:id="917" w:name="_Toc37268414"/>
      <w:bookmarkStart w:id="918" w:name="_Toc45879624"/>
      <w:bookmarkStart w:id="919" w:name="_Toc52560332"/>
      <w:bookmarkStart w:id="920" w:name="_Toc52560428"/>
      <w:bookmarkStart w:id="921" w:name="_Toc52560522"/>
      <w:bookmarkStart w:id="922" w:name="_Toc52560741"/>
      <w:bookmarkStart w:id="923" w:name="_Toc61181756"/>
      <w:bookmarkStart w:id="924" w:name="_Toc74642723"/>
      <w:bookmarkStart w:id="925" w:name="_Toc76543761"/>
      <w:bookmarkStart w:id="926" w:name="_Toc82627583"/>
      <w:bookmarkStart w:id="927" w:name="_Toc106196976"/>
      <w:bookmarkStart w:id="928" w:name="_Toc115089460"/>
      <w:bookmarkStart w:id="929" w:name="_Toc130575399"/>
      <w:bookmarkStart w:id="930" w:name="_Toc145428543"/>
      <w:bookmarkStart w:id="931" w:name="_Toc169706079"/>
      <w:r w:rsidRPr="00D910A1">
        <w:t>8.3.2</w:t>
      </w:r>
      <w:r w:rsidRPr="00D910A1">
        <w:tab/>
        <w:t>Test method</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932" w:name="_Toc20994270"/>
      <w:bookmarkStart w:id="933" w:name="_Toc29812129"/>
      <w:bookmarkStart w:id="934" w:name="_Toc37139317"/>
      <w:bookmarkStart w:id="935" w:name="_Toc37268321"/>
      <w:bookmarkStart w:id="936" w:name="_Toc37268415"/>
      <w:bookmarkStart w:id="937" w:name="_Toc45879625"/>
      <w:bookmarkStart w:id="938" w:name="_Toc52560333"/>
      <w:bookmarkStart w:id="939" w:name="_Toc52560429"/>
      <w:bookmarkStart w:id="940" w:name="_Toc52560523"/>
      <w:bookmarkStart w:id="941" w:name="_Toc52560742"/>
      <w:bookmarkStart w:id="942" w:name="_Toc61181757"/>
      <w:bookmarkStart w:id="943" w:name="_Toc74642724"/>
      <w:bookmarkStart w:id="944" w:name="_Toc76543762"/>
      <w:bookmarkStart w:id="945" w:name="_Toc82627584"/>
      <w:bookmarkStart w:id="946" w:name="_Toc106196977"/>
      <w:bookmarkStart w:id="947" w:name="_Toc115089461"/>
      <w:bookmarkStart w:id="948" w:name="_Toc130575400"/>
      <w:bookmarkStart w:id="949" w:name="_Toc145428544"/>
      <w:bookmarkStart w:id="950" w:name="_Toc169706080"/>
      <w:r w:rsidRPr="00D910A1">
        <w:t>8.3.3</w:t>
      </w:r>
      <w:r w:rsidRPr="00D910A1">
        <w:tab/>
        <w:t>Limits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951" w:name="_Toc20994271"/>
      <w:bookmarkStart w:id="952" w:name="_Toc29812130"/>
      <w:bookmarkStart w:id="953" w:name="_Toc37139318"/>
      <w:bookmarkStart w:id="954" w:name="_Toc37268322"/>
      <w:bookmarkStart w:id="955" w:name="_Toc37268416"/>
      <w:bookmarkStart w:id="956" w:name="_Toc45879626"/>
      <w:bookmarkStart w:id="957" w:name="_Toc52560334"/>
      <w:bookmarkStart w:id="958" w:name="_Toc52560430"/>
      <w:bookmarkStart w:id="959" w:name="_Toc52560524"/>
      <w:bookmarkStart w:id="960" w:name="_Toc52560743"/>
      <w:bookmarkStart w:id="961" w:name="_Toc61181758"/>
      <w:bookmarkStart w:id="962" w:name="_Toc74642725"/>
      <w:bookmarkStart w:id="963" w:name="_Toc76543763"/>
      <w:bookmarkStart w:id="964" w:name="_Toc82627585"/>
      <w:bookmarkStart w:id="965" w:name="_Toc106196978"/>
      <w:bookmarkStart w:id="966" w:name="_Toc115089462"/>
      <w:bookmarkStart w:id="967" w:name="_Toc130575401"/>
      <w:bookmarkStart w:id="968" w:name="_Toc145428545"/>
      <w:bookmarkStart w:id="969" w:name="_Toc169706081"/>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970" w:name="_Toc20994272"/>
      <w:bookmarkStart w:id="971" w:name="_Toc29812131"/>
      <w:bookmarkStart w:id="972" w:name="_Toc37139319"/>
      <w:bookmarkStart w:id="973" w:name="_Toc37268323"/>
      <w:bookmarkStart w:id="974" w:name="_Toc37268417"/>
      <w:bookmarkStart w:id="975" w:name="_Toc45879627"/>
      <w:bookmarkStart w:id="976" w:name="_Toc52560335"/>
      <w:bookmarkStart w:id="977" w:name="_Toc52560431"/>
      <w:bookmarkStart w:id="978" w:name="_Toc52560525"/>
      <w:bookmarkStart w:id="979" w:name="_Toc52560744"/>
      <w:bookmarkStart w:id="980" w:name="_Toc61181759"/>
      <w:bookmarkStart w:id="981" w:name="_Toc74642726"/>
      <w:bookmarkStart w:id="982" w:name="_Toc76543764"/>
      <w:bookmarkStart w:id="983" w:name="_Toc82627586"/>
      <w:bookmarkStart w:id="984" w:name="_Toc106196979"/>
      <w:bookmarkStart w:id="985" w:name="_Toc115089463"/>
      <w:bookmarkStart w:id="986" w:name="_Toc130575402"/>
      <w:bookmarkStart w:id="987" w:name="_Toc145428546"/>
      <w:bookmarkStart w:id="988" w:name="_Toc169706082"/>
      <w:r w:rsidRPr="00D910A1">
        <w:lastRenderedPageBreak/>
        <w:t>8.4.1</w:t>
      </w:r>
      <w:r w:rsidRPr="00D910A1">
        <w:tab/>
        <w:t>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989" w:name="_Toc20994273"/>
      <w:bookmarkStart w:id="990" w:name="_Toc29812132"/>
      <w:bookmarkStart w:id="991" w:name="_Toc37139320"/>
      <w:bookmarkStart w:id="992" w:name="_Toc37268324"/>
      <w:bookmarkStart w:id="993" w:name="_Toc37268418"/>
      <w:bookmarkStart w:id="994" w:name="_Toc45879628"/>
      <w:bookmarkStart w:id="995" w:name="_Toc52560336"/>
      <w:bookmarkStart w:id="996" w:name="_Toc52560432"/>
      <w:bookmarkStart w:id="997" w:name="_Toc52560526"/>
      <w:bookmarkStart w:id="998" w:name="_Toc52560745"/>
      <w:bookmarkStart w:id="999" w:name="_Toc61181760"/>
      <w:bookmarkStart w:id="1000" w:name="_Toc74642727"/>
      <w:bookmarkStart w:id="1001" w:name="_Toc76543765"/>
      <w:bookmarkStart w:id="1002" w:name="_Toc82627587"/>
      <w:bookmarkStart w:id="1003" w:name="_Toc106196980"/>
      <w:bookmarkStart w:id="1004" w:name="_Toc115089464"/>
      <w:bookmarkStart w:id="1005" w:name="_Toc130575403"/>
      <w:bookmarkStart w:id="1006" w:name="_Toc145428547"/>
      <w:bookmarkStart w:id="1007" w:name="_Toc169706083"/>
      <w:r w:rsidRPr="00D910A1">
        <w:t>8.4.2</w:t>
      </w:r>
      <w:r w:rsidRPr="00D910A1">
        <w:tab/>
        <w:t>Test method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1008" w:name="_Toc20994274"/>
      <w:bookmarkStart w:id="1009" w:name="_Toc29812133"/>
      <w:bookmarkStart w:id="1010" w:name="_Toc37139321"/>
      <w:bookmarkStart w:id="1011" w:name="_Toc37268325"/>
      <w:bookmarkStart w:id="1012" w:name="_Toc37268419"/>
      <w:bookmarkStart w:id="1013" w:name="_Toc45879629"/>
      <w:bookmarkStart w:id="1014" w:name="_Toc52560337"/>
      <w:bookmarkStart w:id="1015" w:name="_Toc52560433"/>
      <w:bookmarkStart w:id="1016" w:name="_Toc52560527"/>
      <w:bookmarkStart w:id="1017" w:name="_Toc52560746"/>
      <w:bookmarkStart w:id="1018" w:name="_Toc61181761"/>
      <w:bookmarkStart w:id="1019" w:name="_Toc74642728"/>
      <w:bookmarkStart w:id="1020" w:name="_Toc76543766"/>
      <w:bookmarkStart w:id="1021" w:name="_Toc82627588"/>
      <w:bookmarkStart w:id="1022" w:name="_Toc106196981"/>
      <w:bookmarkStart w:id="1023" w:name="_Toc115089465"/>
      <w:bookmarkStart w:id="1024" w:name="_Toc130575404"/>
      <w:bookmarkStart w:id="1025" w:name="_Toc145428548"/>
      <w:bookmarkStart w:id="1026" w:name="_Toc169706084"/>
      <w:r w:rsidRPr="00D910A1">
        <w:t>8.4.3</w:t>
      </w:r>
      <w:r w:rsidRPr="00D910A1">
        <w:tab/>
        <w:t>Limits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1027" w:name="_Toc20994275"/>
      <w:bookmarkStart w:id="1028" w:name="_Toc29812134"/>
      <w:bookmarkStart w:id="1029" w:name="_Toc37139322"/>
      <w:bookmarkStart w:id="1030" w:name="_Toc37268326"/>
      <w:bookmarkStart w:id="1031" w:name="_Toc37268420"/>
      <w:bookmarkStart w:id="1032" w:name="_Toc45879630"/>
      <w:bookmarkStart w:id="1033" w:name="_Toc52560338"/>
      <w:bookmarkStart w:id="1034" w:name="_Toc52560434"/>
      <w:bookmarkStart w:id="1035" w:name="_Toc52560528"/>
      <w:bookmarkStart w:id="1036" w:name="_Toc52560747"/>
      <w:bookmarkStart w:id="1037" w:name="_Toc61181762"/>
      <w:bookmarkStart w:id="1038" w:name="_Toc74642729"/>
      <w:bookmarkStart w:id="1039" w:name="_Toc76543767"/>
      <w:bookmarkStart w:id="1040" w:name="_Toc82627589"/>
      <w:bookmarkStart w:id="1041" w:name="_Toc106196982"/>
      <w:bookmarkStart w:id="1042" w:name="_Toc115089466"/>
      <w:bookmarkStart w:id="1043" w:name="_Toc130575405"/>
      <w:bookmarkStart w:id="1044" w:name="_Toc145428549"/>
      <w:bookmarkStart w:id="1045" w:name="_Toc169706085"/>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1046" w:name="_Toc20994276"/>
      <w:bookmarkStart w:id="1047" w:name="_Toc29812135"/>
      <w:bookmarkStart w:id="1048" w:name="_Toc37139323"/>
      <w:bookmarkStart w:id="1049" w:name="_Toc37268327"/>
      <w:bookmarkStart w:id="1050" w:name="_Toc37268421"/>
      <w:bookmarkStart w:id="1051" w:name="_Toc45879631"/>
      <w:bookmarkStart w:id="1052" w:name="_Toc52560339"/>
      <w:bookmarkStart w:id="1053" w:name="_Toc52560435"/>
      <w:bookmarkStart w:id="1054" w:name="_Toc52560529"/>
      <w:bookmarkStart w:id="1055" w:name="_Toc52560748"/>
      <w:bookmarkStart w:id="1056" w:name="_Toc61181763"/>
      <w:bookmarkStart w:id="1057" w:name="_Toc74642730"/>
      <w:bookmarkStart w:id="1058" w:name="_Toc76543768"/>
      <w:bookmarkStart w:id="1059" w:name="_Toc82627590"/>
      <w:bookmarkStart w:id="1060" w:name="_Toc106196983"/>
      <w:bookmarkStart w:id="1061" w:name="_Toc115089467"/>
      <w:bookmarkStart w:id="1062" w:name="_Toc130575406"/>
      <w:bookmarkStart w:id="1063" w:name="_Toc145428550"/>
      <w:bookmarkStart w:id="1064" w:name="_Toc169706086"/>
      <w:r w:rsidRPr="00D910A1">
        <w:t>8.</w:t>
      </w:r>
      <w:r w:rsidRPr="00D910A1">
        <w:rPr>
          <w:rFonts w:hint="eastAsia"/>
        </w:rPr>
        <w:t>5</w:t>
      </w:r>
      <w:r w:rsidRPr="00D910A1">
        <w:t>.1</w:t>
      </w:r>
      <w:r w:rsidRPr="00D910A1">
        <w:tab/>
        <w:t>Definition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1065" w:name="_Toc20994277"/>
      <w:bookmarkStart w:id="1066" w:name="_Toc29812136"/>
      <w:bookmarkStart w:id="1067" w:name="_Toc37139324"/>
      <w:bookmarkStart w:id="1068" w:name="_Toc37268328"/>
      <w:bookmarkStart w:id="1069" w:name="_Toc37268422"/>
      <w:bookmarkStart w:id="1070" w:name="_Toc45879632"/>
      <w:bookmarkStart w:id="1071" w:name="_Toc52560340"/>
      <w:bookmarkStart w:id="1072" w:name="_Toc52560436"/>
      <w:bookmarkStart w:id="1073" w:name="_Toc52560530"/>
      <w:bookmarkStart w:id="1074" w:name="_Toc52560749"/>
      <w:bookmarkStart w:id="1075" w:name="_Toc61181764"/>
      <w:bookmarkStart w:id="1076" w:name="_Toc74642731"/>
      <w:bookmarkStart w:id="1077" w:name="_Toc76543769"/>
      <w:bookmarkStart w:id="1078" w:name="_Toc82627591"/>
      <w:bookmarkStart w:id="1079" w:name="_Toc106196984"/>
      <w:bookmarkStart w:id="1080" w:name="_Toc115089468"/>
      <w:bookmarkStart w:id="1081" w:name="_Toc130575407"/>
      <w:bookmarkStart w:id="1082" w:name="_Toc145428551"/>
      <w:bookmarkStart w:id="1083" w:name="_Toc169706087"/>
      <w:r w:rsidRPr="00D910A1">
        <w:t>8.</w:t>
      </w:r>
      <w:r w:rsidRPr="00D910A1">
        <w:rPr>
          <w:rFonts w:hint="eastAsia"/>
        </w:rPr>
        <w:t>5</w:t>
      </w:r>
      <w:r w:rsidRPr="00D910A1">
        <w:t>.2</w:t>
      </w:r>
      <w:r w:rsidRPr="00D910A1">
        <w:tab/>
        <w:t>Test method</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1084" w:name="_Toc20994278"/>
      <w:bookmarkStart w:id="1085" w:name="_Toc29812137"/>
      <w:bookmarkStart w:id="1086" w:name="_Toc37139325"/>
      <w:bookmarkStart w:id="1087" w:name="_Toc37268329"/>
      <w:bookmarkStart w:id="1088" w:name="_Toc37268423"/>
      <w:bookmarkStart w:id="1089" w:name="_Toc45879633"/>
      <w:bookmarkStart w:id="1090" w:name="_Toc52560341"/>
      <w:bookmarkStart w:id="1091" w:name="_Toc52560437"/>
      <w:bookmarkStart w:id="1092" w:name="_Toc52560531"/>
      <w:bookmarkStart w:id="1093" w:name="_Toc52560750"/>
      <w:bookmarkStart w:id="1094" w:name="_Toc61181765"/>
      <w:bookmarkStart w:id="1095" w:name="_Toc74642732"/>
      <w:bookmarkStart w:id="1096" w:name="_Toc76543770"/>
      <w:bookmarkStart w:id="1097" w:name="_Toc82627592"/>
      <w:bookmarkStart w:id="1098" w:name="_Toc106196985"/>
      <w:bookmarkStart w:id="1099" w:name="_Toc115089469"/>
      <w:bookmarkStart w:id="1100" w:name="_Toc130575408"/>
      <w:bookmarkStart w:id="1101" w:name="_Toc145428552"/>
      <w:bookmarkStart w:id="1102" w:name="_Toc169706088"/>
      <w:r w:rsidRPr="00D910A1">
        <w:t>8.</w:t>
      </w:r>
      <w:r w:rsidRPr="00D910A1">
        <w:rPr>
          <w:rFonts w:hint="eastAsia"/>
        </w:rPr>
        <w:t>5</w:t>
      </w:r>
      <w:r w:rsidRPr="00D910A1">
        <w:t>.3</w:t>
      </w:r>
      <w:r w:rsidRPr="00D910A1">
        <w:tab/>
        <w:t>Limits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1103" w:name="_Toc20994279"/>
      <w:bookmarkStart w:id="1104" w:name="_Toc29812138"/>
      <w:bookmarkStart w:id="1105" w:name="_Toc37139326"/>
      <w:bookmarkStart w:id="1106" w:name="_Toc37268330"/>
      <w:bookmarkStart w:id="1107" w:name="_Toc37268424"/>
      <w:bookmarkStart w:id="1108" w:name="_Toc45879634"/>
      <w:bookmarkStart w:id="1109" w:name="_Toc52560342"/>
      <w:bookmarkStart w:id="1110" w:name="_Toc52560438"/>
      <w:bookmarkStart w:id="1111" w:name="_Toc52560532"/>
      <w:bookmarkStart w:id="1112" w:name="_Toc52560751"/>
      <w:bookmarkStart w:id="1113" w:name="_Toc61181766"/>
      <w:bookmarkStart w:id="1114" w:name="_Toc74642733"/>
      <w:bookmarkStart w:id="1115" w:name="_Toc76543771"/>
      <w:bookmarkStart w:id="1116" w:name="_Toc82627593"/>
      <w:bookmarkStart w:id="1117" w:name="_Toc106196986"/>
      <w:bookmarkStart w:id="1118" w:name="_Toc115089470"/>
      <w:bookmarkStart w:id="1119" w:name="_Toc130575409"/>
      <w:bookmarkStart w:id="1120" w:name="_Toc145428553"/>
      <w:bookmarkStart w:id="1121" w:name="_Toc169706089"/>
      <w:r w:rsidRPr="00D910A1">
        <w:rPr>
          <w:rFonts w:hint="eastAsia"/>
          <w:lang w:val="en-US" w:eastAsia="zh-CN"/>
        </w:rPr>
        <w:t>8</w:t>
      </w:r>
      <w:r w:rsidRPr="00D910A1">
        <w:t>.</w:t>
      </w:r>
      <w:r w:rsidRPr="00D910A1">
        <w:rPr>
          <w:rFonts w:hint="eastAsia"/>
          <w:lang w:val="en-US" w:eastAsia="zh-CN"/>
        </w:rPr>
        <w:t>6</w:t>
      </w:r>
      <w:r w:rsidRPr="00D910A1">
        <w:tab/>
      </w:r>
      <w:bookmarkEnd w:id="1103"/>
      <w:bookmarkEnd w:id="1104"/>
      <w:bookmarkEnd w:id="1105"/>
      <w:bookmarkEnd w:id="1106"/>
      <w:bookmarkEnd w:id="1107"/>
      <w:bookmarkEnd w:id="1108"/>
      <w:bookmarkEnd w:id="1109"/>
      <w:bookmarkEnd w:id="1110"/>
      <w:bookmarkEnd w:id="1111"/>
      <w:bookmarkEnd w:id="1112"/>
      <w:r w:rsidR="00527BC2" w:rsidRPr="00D910A1">
        <w:rPr>
          <w:rFonts w:hint="eastAsia"/>
        </w:rPr>
        <w:t xml:space="preserve">Harmonic </w:t>
      </w:r>
      <w:r w:rsidR="00527BC2">
        <w:t>c</w:t>
      </w:r>
      <w:r w:rsidR="00527BC2" w:rsidRPr="00D910A1">
        <w:rPr>
          <w:rFonts w:hint="eastAsia"/>
        </w:rPr>
        <w:t>urrent emissions (AC mains input port)</w:t>
      </w:r>
      <w:bookmarkEnd w:id="1113"/>
      <w:bookmarkEnd w:id="1114"/>
      <w:bookmarkEnd w:id="1115"/>
      <w:bookmarkEnd w:id="1116"/>
      <w:bookmarkEnd w:id="1117"/>
      <w:bookmarkEnd w:id="1118"/>
      <w:bookmarkEnd w:id="1119"/>
      <w:bookmarkEnd w:id="1120"/>
      <w:bookmarkEnd w:id="1121"/>
    </w:p>
    <w:p w14:paraId="2F223EEA" w14:textId="77777777" w:rsidR="00527BC2" w:rsidRPr="00D910A1" w:rsidRDefault="00527BC2" w:rsidP="00527BC2">
      <w:pPr>
        <w:rPr>
          <w:rFonts w:cs="v4.2.0"/>
        </w:rPr>
      </w:pPr>
      <w:bookmarkStart w:id="1122" w:name="_Toc20994280"/>
      <w:bookmarkStart w:id="1123" w:name="_Toc29812139"/>
      <w:bookmarkStart w:id="1124" w:name="_Toc37139327"/>
      <w:bookmarkStart w:id="1125" w:name="_Toc37268331"/>
      <w:bookmarkStart w:id="1126" w:name="_Toc37268425"/>
      <w:bookmarkStart w:id="1127" w:name="_Toc45879635"/>
      <w:bookmarkStart w:id="1128" w:name="_Toc52560343"/>
      <w:bookmarkStart w:id="1129" w:name="_Toc52560439"/>
      <w:bookmarkStart w:id="1130" w:name="_Toc52560533"/>
      <w:bookmarkStart w:id="1131"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132" w:name="_Toc61181767"/>
      <w:bookmarkStart w:id="1133" w:name="_Toc74642734"/>
      <w:bookmarkStart w:id="1134" w:name="_Toc76543772"/>
      <w:bookmarkStart w:id="1135" w:name="_Toc82627594"/>
      <w:bookmarkStart w:id="1136" w:name="_Toc106196987"/>
      <w:bookmarkStart w:id="1137" w:name="_Toc115089471"/>
      <w:bookmarkStart w:id="1138" w:name="_Toc130575410"/>
      <w:bookmarkStart w:id="1139" w:name="_Toc145428554"/>
      <w:bookmarkStart w:id="1140" w:name="_Toc169706090"/>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F223EEC" w14:textId="77777777" w:rsidR="00527BC2" w:rsidRDefault="00527BC2" w:rsidP="00527BC2">
      <w:pPr>
        <w:rPr>
          <w:rFonts w:cs="v4.2.0"/>
        </w:rPr>
      </w:pPr>
      <w:bookmarkStart w:id="1141" w:name="_Toc20994281"/>
      <w:bookmarkStart w:id="1142" w:name="_Toc29812140"/>
      <w:bookmarkStart w:id="1143" w:name="_Toc37139328"/>
      <w:bookmarkStart w:id="1144" w:name="_Toc37268332"/>
      <w:bookmarkStart w:id="1145" w:name="_Toc37268426"/>
      <w:bookmarkStart w:id="1146" w:name="_Toc45879636"/>
      <w:bookmarkStart w:id="1147" w:name="_Toc52560344"/>
      <w:bookmarkStart w:id="1148" w:name="_Toc52560440"/>
      <w:bookmarkStart w:id="1149" w:name="_Toc52560534"/>
      <w:bookmarkStart w:id="1150"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151" w:name="_Toc61181768"/>
      <w:bookmarkStart w:id="1152" w:name="_Toc74642735"/>
      <w:bookmarkStart w:id="1153" w:name="_Toc76543773"/>
      <w:bookmarkStart w:id="1154" w:name="_Toc82627595"/>
      <w:bookmarkStart w:id="1155" w:name="_Toc106196988"/>
      <w:bookmarkStart w:id="1156" w:name="_Toc115089472"/>
      <w:bookmarkStart w:id="1157" w:name="_Toc130575411"/>
      <w:bookmarkStart w:id="1158" w:name="_Toc145428555"/>
      <w:bookmarkStart w:id="1159" w:name="_Toc169706091"/>
      <w:r w:rsidRPr="00D910A1">
        <w:rPr>
          <w:rFonts w:hint="eastAsia"/>
          <w:lang w:val="en-US" w:eastAsia="zh-CN"/>
        </w:rPr>
        <w:t>9</w:t>
      </w:r>
      <w:r w:rsidRPr="00D910A1">
        <w:tab/>
      </w:r>
      <w:r w:rsidRPr="00D910A1">
        <w:rPr>
          <w:rFonts w:hint="eastAsia"/>
          <w:lang w:val="en-US" w:eastAsia="zh-CN"/>
        </w:rPr>
        <w:t>Immunity</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F223EEE" w14:textId="77777777" w:rsidR="00823707" w:rsidRPr="00D910A1" w:rsidRDefault="00823707" w:rsidP="00823707">
      <w:pPr>
        <w:pStyle w:val="Heading2"/>
      </w:pPr>
      <w:bookmarkStart w:id="1160" w:name="_Toc20994282"/>
      <w:bookmarkStart w:id="1161" w:name="_Toc29812141"/>
      <w:bookmarkStart w:id="1162" w:name="_Toc37139329"/>
      <w:bookmarkStart w:id="1163" w:name="_Toc37268333"/>
      <w:bookmarkStart w:id="1164" w:name="_Toc37268427"/>
      <w:bookmarkStart w:id="1165" w:name="_Toc45879637"/>
      <w:bookmarkStart w:id="1166" w:name="_Toc52560345"/>
      <w:bookmarkStart w:id="1167" w:name="_Toc52560441"/>
      <w:bookmarkStart w:id="1168" w:name="_Toc52560535"/>
      <w:bookmarkStart w:id="1169" w:name="_Toc52560754"/>
      <w:bookmarkStart w:id="1170" w:name="_Toc61181769"/>
      <w:bookmarkStart w:id="1171" w:name="_Toc74642736"/>
      <w:bookmarkStart w:id="1172" w:name="_Toc76543774"/>
      <w:bookmarkStart w:id="1173" w:name="_Toc82627596"/>
      <w:bookmarkStart w:id="1174" w:name="_Toc106196989"/>
      <w:bookmarkStart w:id="1175" w:name="_Toc115089473"/>
      <w:bookmarkStart w:id="1176" w:name="_Toc130575412"/>
      <w:bookmarkStart w:id="1177" w:name="_Toc145428556"/>
      <w:bookmarkStart w:id="1178" w:name="_Toc169706092"/>
      <w:r w:rsidRPr="00D910A1">
        <w:rPr>
          <w:rFonts w:hint="eastAsia"/>
          <w:lang w:val="en-US" w:eastAsia="zh-CN"/>
        </w:rPr>
        <w:t>9</w:t>
      </w:r>
      <w:r w:rsidRPr="00D910A1">
        <w:t>.1</w:t>
      </w:r>
      <w:r w:rsidRPr="00D910A1">
        <w:tab/>
      </w:r>
      <w:r w:rsidRPr="00D910A1">
        <w:rPr>
          <w:rFonts w:hint="eastAsia"/>
        </w:rPr>
        <w:t>Test configurations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179" w:name="_Toc20994283"/>
      <w:bookmarkStart w:id="1180" w:name="_Toc29812142"/>
      <w:bookmarkStart w:id="1181" w:name="_Toc37139330"/>
      <w:bookmarkStart w:id="1182" w:name="_Toc37268334"/>
      <w:bookmarkStart w:id="1183" w:name="_Toc37268428"/>
      <w:bookmarkStart w:id="1184" w:name="_Toc45879638"/>
      <w:bookmarkStart w:id="1185" w:name="_Toc52560346"/>
      <w:bookmarkStart w:id="1186" w:name="_Toc52560442"/>
      <w:bookmarkStart w:id="1187" w:name="_Toc52560536"/>
      <w:bookmarkStart w:id="1188" w:name="_Toc52560755"/>
      <w:bookmarkStart w:id="1189" w:name="_Toc61181770"/>
      <w:bookmarkStart w:id="1190" w:name="_Toc74642737"/>
      <w:bookmarkStart w:id="1191" w:name="_Toc76543775"/>
      <w:bookmarkStart w:id="1192" w:name="_Toc82627597"/>
      <w:bookmarkStart w:id="1193" w:name="_Toc106196990"/>
      <w:bookmarkStart w:id="1194" w:name="_Toc115089474"/>
      <w:bookmarkStart w:id="1195" w:name="_Toc130575413"/>
      <w:bookmarkStart w:id="1196" w:name="_Toc145428557"/>
      <w:bookmarkStart w:id="1197" w:name="_Toc169706093"/>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F223F00" w14:textId="77777777" w:rsidR="00823707" w:rsidRPr="00D910A1" w:rsidRDefault="00823707" w:rsidP="00823707">
      <w:pPr>
        <w:pStyle w:val="Heading3"/>
        <w:rPr>
          <w:lang w:val="fi-FI" w:eastAsia="zh-CN"/>
        </w:rPr>
      </w:pPr>
      <w:bookmarkStart w:id="1198" w:name="_Toc20994284"/>
      <w:bookmarkStart w:id="1199" w:name="_Toc29812143"/>
      <w:bookmarkStart w:id="1200" w:name="_Toc37139331"/>
      <w:bookmarkStart w:id="1201" w:name="_Toc37268335"/>
      <w:bookmarkStart w:id="1202" w:name="_Toc37268429"/>
      <w:bookmarkStart w:id="1203" w:name="_Toc45879639"/>
      <w:bookmarkStart w:id="1204" w:name="_Toc52560347"/>
      <w:bookmarkStart w:id="1205" w:name="_Toc52560443"/>
      <w:bookmarkStart w:id="1206" w:name="_Toc52560537"/>
      <w:bookmarkStart w:id="1207" w:name="_Toc52560756"/>
      <w:bookmarkStart w:id="1208" w:name="_Toc61181771"/>
      <w:bookmarkStart w:id="1209" w:name="_Toc74642738"/>
      <w:bookmarkStart w:id="1210" w:name="_Toc76543776"/>
      <w:bookmarkStart w:id="1211" w:name="_Toc82627598"/>
      <w:bookmarkStart w:id="1212" w:name="_Toc106196991"/>
      <w:bookmarkStart w:id="1213" w:name="_Toc115089475"/>
      <w:bookmarkStart w:id="1214" w:name="_Toc130575414"/>
      <w:bookmarkStart w:id="1215" w:name="_Toc145428558"/>
      <w:bookmarkStart w:id="1216" w:name="_Toc169706094"/>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F223F01" w14:textId="77777777" w:rsidR="00823707" w:rsidRPr="00D910A1" w:rsidRDefault="00823707" w:rsidP="00823707">
      <w:pPr>
        <w:pStyle w:val="Heading3"/>
        <w:rPr>
          <w:lang w:val="fi-FI" w:eastAsia="zh-CN"/>
        </w:rPr>
      </w:pPr>
      <w:bookmarkStart w:id="1217" w:name="_Toc20994285"/>
      <w:bookmarkStart w:id="1218" w:name="_Toc29812144"/>
      <w:bookmarkStart w:id="1219" w:name="_Toc37139332"/>
      <w:bookmarkStart w:id="1220" w:name="_Toc37268336"/>
      <w:bookmarkStart w:id="1221" w:name="_Toc37268430"/>
      <w:bookmarkStart w:id="1222" w:name="_Toc45879640"/>
      <w:bookmarkStart w:id="1223" w:name="_Toc52560348"/>
      <w:bookmarkStart w:id="1224" w:name="_Toc52560444"/>
      <w:bookmarkStart w:id="1225" w:name="_Toc52560538"/>
      <w:bookmarkStart w:id="1226" w:name="_Toc52560757"/>
      <w:bookmarkStart w:id="1227" w:name="_Toc61181772"/>
      <w:bookmarkStart w:id="1228" w:name="_Toc74642739"/>
      <w:bookmarkStart w:id="1229" w:name="_Toc76543777"/>
      <w:bookmarkStart w:id="1230" w:name="_Toc82627599"/>
      <w:bookmarkStart w:id="1231" w:name="_Toc106196992"/>
      <w:bookmarkStart w:id="1232" w:name="_Toc115089476"/>
      <w:bookmarkStart w:id="1233" w:name="_Toc130575415"/>
      <w:bookmarkStart w:id="1234" w:name="_Toc145428559"/>
      <w:bookmarkStart w:id="1235" w:name="_Toc169706095"/>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F223F02" w14:textId="77777777" w:rsidR="00823707" w:rsidRPr="00D910A1" w:rsidRDefault="00823707" w:rsidP="00823707">
      <w:pPr>
        <w:pStyle w:val="Heading3"/>
        <w:rPr>
          <w:lang w:val="fi-FI" w:eastAsia="zh-CN"/>
        </w:rPr>
      </w:pPr>
      <w:bookmarkStart w:id="1236" w:name="_Toc20994286"/>
      <w:bookmarkStart w:id="1237" w:name="_Toc29812145"/>
      <w:bookmarkStart w:id="1238" w:name="_Toc37139333"/>
      <w:bookmarkStart w:id="1239" w:name="_Toc37268337"/>
      <w:bookmarkStart w:id="1240" w:name="_Toc37268431"/>
      <w:bookmarkStart w:id="1241" w:name="_Toc45879641"/>
      <w:bookmarkStart w:id="1242" w:name="_Toc52560349"/>
      <w:bookmarkStart w:id="1243" w:name="_Toc52560445"/>
      <w:bookmarkStart w:id="1244" w:name="_Toc52560539"/>
      <w:bookmarkStart w:id="1245" w:name="_Toc52560758"/>
      <w:bookmarkStart w:id="1246" w:name="_Toc61181773"/>
      <w:bookmarkStart w:id="1247" w:name="_Toc74642740"/>
      <w:bookmarkStart w:id="1248" w:name="_Toc76543778"/>
      <w:bookmarkStart w:id="1249" w:name="_Toc82627600"/>
      <w:bookmarkStart w:id="1250" w:name="_Toc106196993"/>
      <w:bookmarkStart w:id="1251" w:name="_Toc115089477"/>
      <w:bookmarkStart w:id="1252" w:name="_Toc130575416"/>
      <w:bookmarkStart w:id="1253" w:name="_Toc145428560"/>
      <w:bookmarkStart w:id="1254" w:name="_Toc169706096"/>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F223F03" w14:textId="77777777" w:rsidR="00823707" w:rsidRPr="00D910A1" w:rsidRDefault="00823707" w:rsidP="00823707">
      <w:pPr>
        <w:pStyle w:val="Heading3"/>
        <w:rPr>
          <w:lang w:val="fi-FI" w:eastAsia="zh-CN"/>
        </w:rPr>
      </w:pPr>
      <w:bookmarkStart w:id="1255" w:name="_Toc20994287"/>
      <w:bookmarkStart w:id="1256" w:name="_Toc29812146"/>
      <w:bookmarkStart w:id="1257" w:name="_Toc37139334"/>
      <w:bookmarkStart w:id="1258" w:name="_Toc37268338"/>
      <w:bookmarkStart w:id="1259" w:name="_Toc37268432"/>
      <w:bookmarkStart w:id="1260" w:name="_Toc45879642"/>
      <w:bookmarkStart w:id="1261" w:name="_Toc52560350"/>
      <w:bookmarkStart w:id="1262" w:name="_Toc52560446"/>
      <w:bookmarkStart w:id="1263" w:name="_Toc52560540"/>
      <w:bookmarkStart w:id="1264" w:name="_Toc52560759"/>
      <w:bookmarkStart w:id="1265" w:name="_Toc61181774"/>
      <w:bookmarkStart w:id="1266" w:name="_Toc74642741"/>
      <w:bookmarkStart w:id="1267" w:name="_Toc76543779"/>
      <w:bookmarkStart w:id="1268" w:name="_Toc82627601"/>
      <w:bookmarkStart w:id="1269" w:name="_Toc106196994"/>
      <w:bookmarkStart w:id="1270" w:name="_Toc115089478"/>
      <w:bookmarkStart w:id="1271" w:name="_Toc130575417"/>
      <w:bookmarkStart w:id="1272" w:name="_Toc145428561"/>
      <w:bookmarkStart w:id="1273" w:name="_Toc169706097"/>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F223F04" w14:textId="77777777" w:rsidR="00823707" w:rsidRPr="00D910A1" w:rsidRDefault="00823707" w:rsidP="00823707">
      <w:pPr>
        <w:pStyle w:val="Heading2"/>
      </w:pPr>
      <w:bookmarkStart w:id="1274" w:name="_Toc20994288"/>
      <w:bookmarkStart w:id="1275" w:name="_Toc29812147"/>
      <w:bookmarkStart w:id="1276" w:name="_Toc37139335"/>
      <w:bookmarkStart w:id="1277" w:name="_Toc37268339"/>
      <w:bookmarkStart w:id="1278" w:name="_Toc37268433"/>
      <w:bookmarkStart w:id="1279" w:name="_Toc45879643"/>
      <w:bookmarkStart w:id="1280" w:name="_Toc52560351"/>
      <w:bookmarkStart w:id="1281" w:name="_Toc52560447"/>
      <w:bookmarkStart w:id="1282" w:name="_Toc52560541"/>
      <w:bookmarkStart w:id="1283" w:name="_Toc52560760"/>
      <w:bookmarkStart w:id="1284" w:name="_Toc61181775"/>
      <w:bookmarkStart w:id="1285" w:name="_Toc74642742"/>
      <w:bookmarkStart w:id="1286" w:name="_Toc76543780"/>
      <w:bookmarkStart w:id="1287" w:name="_Toc82627602"/>
      <w:bookmarkStart w:id="1288" w:name="_Toc106196995"/>
      <w:bookmarkStart w:id="1289" w:name="_Toc115089479"/>
      <w:bookmarkStart w:id="1290" w:name="_Toc130575418"/>
      <w:bookmarkStart w:id="1291" w:name="_Toc145428562"/>
      <w:bookmarkStart w:id="1292" w:name="_Toc169706098"/>
      <w:r w:rsidRPr="00D910A1">
        <w:rPr>
          <w:rFonts w:hint="eastAsia"/>
          <w:lang w:val="en-US" w:eastAsia="zh-CN"/>
        </w:rPr>
        <w:t>9</w:t>
      </w:r>
      <w:r w:rsidRPr="00D910A1">
        <w:t>.2</w:t>
      </w:r>
      <w:r w:rsidRPr="00D910A1">
        <w:tab/>
      </w:r>
      <w:r w:rsidRPr="00D910A1">
        <w:rPr>
          <w:rFonts w:hint="eastAsia"/>
        </w:rPr>
        <w:t>RF electromagnetic field (80 MHz to 6000 MHz)</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293" w:name="_Toc20994289"/>
      <w:bookmarkStart w:id="1294" w:name="_Toc29812148"/>
      <w:bookmarkStart w:id="1295" w:name="_Toc37139336"/>
      <w:bookmarkStart w:id="1296" w:name="_Toc37268340"/>
      <w:bookmarkStart w:id="1297" w:name="_Toc37268434"/>
      <w:bookmarkStart w:id="1298" w:name="_Toc45879644"/>
      <w:bookmarkStart w:id="1299" w:name="_Toc52560352"/>
      <w:bookmarkStart w:id="1300" w:name="_Toc52560448"/>
      <w:bookmarkStart w:id="1301" w:name="_Toc52560542"/>
      <w:bookmarkStart w:id="1302" w:name="_Toc52560761"/>
      <w:bookmarkStart w:id="1303" w:name="_Toc61181776"/>
      <w:bookmarkStart w:id="1304" w:name="_Toc74642743"/>
      <w:bookmarkStart w:id="1305" w:name="_Toc76543781"/>
      <w:bookmarkStart w:id="1306" w:name="_Toc82627603"/>
      <w:bookmarkStart w:id="1307" w:name="_Toc106196996"/>
      <w:bookmarkStart w:id="1308" w:name="_Toc115089480"/>
      <w:bookmarkStart w:id="1309" w:name="_Toc130575419"/>
      <w:bookmarkStart w:id="1310" w:name="_Toc145428563"/>
      <w:bookmarkStart w:id="1311" w:name="_Toc169706099"/>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312" w:name="_Toc20994290"/>
      <w:bookmarkStart w:id="1313" w:name="_Toc29812149"/>
      <w:bookmarkStart w:id="1314" w:name="_Toc37139337"/>
      <w:bookmarkStart w:id="1315" w:name="_Toc37268341"/>
      <w:bookmarkStart w:id="1316" w:name="_Toc37268435"/>
      <w:bookmarkStart w:id="1317" w:name="_Toc45879645"/>
      <w:bookmarkStart w:id="1318" w:name="_Toc52560353"/>
      <w:bookmarkStart w:id="1319" w:name="_Toc52560449"/>
      <w:bookmarkStart w:id="1320" w:name="_Toc52560543"/>
      <w:bookmarkStart w:id="1321" w:name="_Toc52560762"/>
      <w:bookmarkStart w:id="1322" w:name="_Toc61181777"/>
      <w:bookmarkStart w:id="1323" w:name="_Toc74642744"/>
      <w:bookmarkStart w:id="1324" w:name="_Toc76543782"/>
      <w:bookmarkStart w:id="1325" w:name="_Toc82627604"/>
      <w:bookmarkStart w:id="1326" w:name="_Toc106196997"/>
      <w:bookmarkStart w:id="1327" w:name="_Toc115089481"/>
      <w:bookmarkStart w:id="1328" w:name="_Toc130575420"/>
      <w:bookmarkStart w:id="1329" w:name="_Toc145428564"/>
      <w:bookmarkStart w:id="1330" w:name="_Toc169706100"/>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F223F09" w14:textId="45972DF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w:t>
      </w:r>
      <w:r w:rsidR="002E5F5E">
        <w:rPr>
          <w:rFonts w:cs="v4.2.0"/>
          <w:lang w:val="en-US" w:eastAsia="zh-CN"/>
        </w:rPr>
        <w:t>specifies</w:t>
      </w:r>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53CB3A51" w:rsidR="00527BC2" w:rsidRPr="00D910A1" w:rsidRDefault="002E5F5E" w:rsidP="002E5F5E">
      <w:r>
        <w:t>T</w:t>
      </w:r>
      <w:r w:rsidRPr="00D910A1">
        <w: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425ADE0A" w:rsidR="0018337F" w:rsidRDefault="002E5F5E"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331" w:name="_Toc20994291"/>
      <w:bookmarkStart w:id="1332" w:name="_Toc29812150"/>
      <w:bookmarkStart w:id="1333" w:name="_Toc37139338"/>
      <w:bookmarkStart w:id="1334" w:name="_Toc37268342"/>
      <w:bookmarkStart w:id="1335" w:name="_Toc37268436"/>
      <w:bookmarkStart w:id="1336" w:name="_Toc45879646"/>
      <w:bookmarkStart w:id="1337" w:name="_Toc52560354"/>
      <w:bookmarkStart w:id="1338" w:name="_Toc52560450"/>
      <w:bookmarkStart w:id="1339" w:name="_Toc52560544"/>
      <w:bookmarkStart w:id="1340" w:name="_Toc52560763"/>
      <w:bookmarkStart w:id="1341" w:name="_Toc61181778"/>
      <w:bookmarkStart w:id="1342" w:name="_Toc74642745"/>
      <w:bookmarkStart w:id="1343" w:name="_Toc76543783"/>
      <w:bookmarkStart w:id="1344" w:name="_Toc82627605"/>
      <w:bookmarkStart w:id="1345" w:name="_Toc106196998"/>
      <w:bookmarkStart w:id="1346" w:name="_Toc115089482"/>
      <w:bookmarkStart w:id="1347" w:name="_Toc130575421"/>
      <w:bookmarkStart w:id="1348" w:name="_Toc145428565"/>
      <w:bookmarkStart w:id="1349" w:name="_Toc169706101"/>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164C54">
      <w:pPr>
        <w:pStyle w:val="B1"/>
      </w:pPr>
      <w:r w:rsidRPr="00D910A1">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164C54">
      <w:pPr>
        <w:pStyle w:val="B1"/>
      </w:pPr>
      <w:r w:rsidRPr="00D910A1">
        <w:tab/>
        <w:t>The performance criteria of subclause 6.3 shall apply.</w:t>
      </w:r>
    </w:p>
    <w:p w14:paraId="2F223F18" w14:textId="77777777" w:rsidR="00823707" w:rsidRPr="00D910A1" w:rsidRDefault="00823707" w:rsidP="00823707">
      <w:pPr>
        <w:pStyle w:val="Heading2"/>
      </w:pPr>
      <w:bookmarkStart w:id="1350" w:name="_Toc20994292"/>
      <w:bookmarkStart w:id="1351" w:name="_Toc29812151"/>
      <w:bookmarkStart w:id="1352" w:name="_Toc37139339"/>
      <w:bookmarkStart w:id="1353" w:name="_Toc37268343"/>
      <w:bookmarkStart w:id="1354" w:name="_Toc37268437"/>
      <w:bookmarkStart w:id="1355" w:name="_Toc45879647"/>
      <w:bookmarkStart w:id="1356" w:name="_Toc52560355"/>
      <w:bookmarkStart w:id="1357" w:name="_Toc52560451"/>
      <w:bookmarkStart w:id="1358" w:name="_Toc52560545"/>
      <w:bookmarkStart w:id="1359" w:name="_Toc52560764"/>
      <w:bookmarkStart w:id="1360" w:name="_Toc61181779"/>
      <w:bookmarkStart w:id="1361" w:name="_Toc74642746"/>
      <w:bookmarkStart w:id="1362" w:name="_Toc76543784"/>
      <w:bookmarkStart w:id="1363" w:name="_Toc82627606"/>
      <w:bookmarkStart w:id="1364" w:name="_Toc106196999"/>
      <w:bookmarkStart w:id="1365" w:name="_Toc115089483"/>
      <w:bookmarkStart w:id="1366" w:name="_Toc130575422"/>
      <w:bookmarkStart w:id="1367" w:name="_Toc145428566"/>
      <w:bookmarkStart w:id="1368" w:name="_Toc169706102"/>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369" w:name="_Toc20994293"/>
      <w:bookmarkStart w:id="1370" w:name="_Toc29812152"/>
      <w:bookmarkStart w:id="1371" w:name="_Toc37139340"/>
      <w:bookmarkStart w:id="1372" w:name="_Toc37268344"/>
      <w:bookmarkStart w:id="1373" w:name="_Toc37268438"/>
      <w:bookmarkStart w:id="1374" w:name="_Toc45879648"/>
      <w:bookmarkStart w:id="1375" w:name="_Toc52560356"/>
      <w:bookmarkStart w:id="1376" w:name="_Toc52560452"/>
      <w:bookmarkStart w:id="1377" w:name="_Toc52560546"/>
      <w:bookmarkStart w:id="1378" w:name="_Toc52560765"/>
      <w:bookmarkStart w:id="1379" w:name="_Toc61181780"/>
      <w:bookmarkStart w:id="1380" w:name="_Toc74642747"/>
      <w:bookmarkStart w:id="1381" w:name="_Toc76543785"/>
      <w:bookmarkStart w:id="1382" w:name="_Toc82627607"/>
      <w:bookmarkStart w:id="1383" w:name="_Toc106197000"/>
      <w:bookmarkStart w:id="1384" w:name="_Toc115089484"/>
      <w:bookmarkStart w:id="1385" w:name="_Toc130575423"/>
      <w:bookmarkStart w:id="1386" w:name="_Toc145428567"/>
      <w:bookmarkStart w:id="1387" w:name="_Toc169706103"/>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388" w:name="_Toc20994294"/>
      <w:bookmarkStart w:id="1389" w:name="_Toc29812153"/>
      <w:bookmarkStart w:id="1390" w:name="_Toc37139341"/>
      <w:bookmarkStart w:id="1391" w:name="_Toc37268345"/>
      <w:bookmarkStart w:id="1392" w:name="_Toc37268439"/>
      <w:bookmarkStart w:id="1393" w:name="_Toc45879649"/>
      <w:bookmarkStart w:id="1394" w:name="_Toc52560357"/>
      <w:bookmarkStart w:id="1395" w:name="_Toc52560453"/>
      <w:bookmarkStart w:id="1396" w:name="_Toc52560547"/>
      <w:bookmarkStart w:id="1397" w:name="_Toc52560766"/>
      <w:bookmarkStart w:id="1398" w:name="_Toc61181781"/>
      <w:bookmarkStart w:id="1399" w:name="_Toc74642748"/>
      <w:bookmarkStart w:id="1400" w:name="_Toc76543786"/>
      <w:bookmarkStart w:id="1401" w:name="_Toc82627608"/>
      <w:bookmarkStart w:id="1402" w:name="_Toc106197001"/>
      <w:bookmarkStart w:id="1403" w:name="_Toc115089485"/>
      <w:bookmarkStart w:id="1404" w:name="_Toc130575424"/>
      <w:bookmarkStart w:id="1405" w:name="_Toc145428568"/>
      <w:bookmarkStart w:id="1406" w:name="_Toc169706104"/>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9041DE">
      <w:pPr>
        <w:pStyle w:val="B1"/>
      </w:pPr>
      <w:r w:rsidRPr="00D910A1">
        <w:t>-</w:t>
      </w:r>
      <w:r w:rsidRPr="00D910A1">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9041DE">
      <w:pPr>
        <w:pStyle w:val="NO"/>
      </w:pPr>
      <w:r w:rsidRPr="00D910A1">
        <w:t>NOTE:</w:t>
      </w:r>
      <w:r w:rsidRPr="00D910A1">
        <w:tab/>
        <w:t>Ensure that the EUT is fully discharged between each ESD exposure.</w:t>
      </w:r>
    </w:p>
    <w:p w14:paraId="2F223F22" w14:textId="77777777" w:rsidR="00823707" w:rsidRPr="00D910A1" w:rsidRDefault="00823707" w:rsidP="00823707">
      <w:pPr>
        <w:pStyle w:val="Heading3"/>
        <w:rPr>
          <w:lang w:val="en-US" w:eastAsia="zh-CN"/>
        </w:rPr>
      </w:pPr>
      <w:bookmarkStart w:id="1407" w:name="_Toc20994295"/>
      <w:bookmarkStart w:id="1408" w:name="_Toc29812154"/>
      <w:bookmarkStart w:id="1409" w:name="_Toc37139342"/>
      <w:bookmarkStart w:id="1410" w:name="_Toc37268346"/>
      <w:bookmarkStart w:id="1411" w:name="_Toc37268440"/>
      <w:bookmarkStart w:id="1412" w:name="_Toc45879650"/>
      <w:bookmarkStart w:id="1413" w:name="_Toc52560358"/>
      <w:bookmarkStart w:id="1414" w:name="_Toc52560454"/>
      <w:bookmarkStart w:id="1415" w:name="_Toc52560548"/>
      <w:bookmarkStart w:id="1416" w:name="_Toc52560767"/>
      <w:bookmarkStart w:id="1417" w:name="_Toc61181782"/>
      <w:bookmarkStart w:id="1418" w:name="_Toc74642749"/>
      <w:bookmarkStart w:id="1419" w:name="_Toc76543787"/>
      <w:bookmarkStart w:id="1420" w:name="_Toc82627609"/>
      <w:bookmarkStart w:id="1421" w:name="_Toc106197002"/>
      <w:bookmarkStart w:id="1422" w:name="_Toc115089486"/>
      <w:bookmarkStart w:id="1423" w:name="_Toc130575425"/>
      <w:bookmarkStart w:id="1424" w:name="_Toc145428569"/>
      <w:bookmarkStart w:id="1425" w:name="_Toc169706105"/>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426" w:name="_Toc20994296"/>
      <w:bookmarkStart w:id="1427" w:name="_Toc29812155"/>
      <w:bookmarkStart w:id="1428" w:name="_Toc37139343"/>
      <w:bookmarkStart w:id="1429" w:name="_Toc37268347"/>
      <w:bookmarkStart w:id="1430" w:name="_Toc37268441"/>
      <w:bookmarkStart w:id="1431" w:name="_Toc45879651"/>
      <w:bookmarkStart w:id="1432" w:name="_Toc52560359"/>
      <w:bookmarkStart w:id="1433" w:name="_Toc52560455"/>
      <w:bookmarkStart w:id="1434" w:name="_Toc52560549"/>
      <w:bookmarkStart w:id="1435" w:name="_Toc52560768"/>
      <w:bookmarkStart w:id="1436" w:name="_Toc61181783"/>
      <w:bookmarkStart w:id="1437" w:name="_Toc74642750"/>
      <w:bookmarkStart w:id="1438" w:name="_Toc76543788"/>
      <w:bookmarkStart w:id="1439" w:name="_Toc82627610"/>
      <w:bookmarkStart w:id="1440" w:name="_Toc106197003"/>
      <w:bookmarkStart w:id="1441" w:name="_Toc115089487"/>
      <w:bookmarkStart w:id="1442" w:name="_Toc130575426"/>
      <w:bookmarkStart w:id="1443" w:name="_Toc145428570"/>
      <w:bookmarkStart w:id="1444" w:name="_Toc169706106"/>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445" w:name="_Toc20994297"/>
      <w:bookmarkStart w:id="1446" w:name="_Toc29812156"/>
      <w:bookmarkStart w:id="1447" w:name="_Toc37139344"/>
      <w:bookmarkStart w:id="1448" w:name="_Toc37268348"/>
      <w:bookmarkStart w:id="1449" w:name="_Toc37268442"/>
      <w:bookmarkStart w:id="1450" w:name="_Toc45879652"/>
      <w:bookmarkStart w:id="1451" w:name="_Toc52560360"/>
      <w:bookmarkStart w:id="1452" w:name="_Toc52560456"/>
      <w:bookmarkStart w:id="1453" w:name="_Toc52560550"/>
      <w:bookmarkStart w:id="1454" w:name="_Toc52560769"/>
      <w:bookmarkStart w:id="1455" w:name="_Toc61181784"/>
      <w:bookmarkStart w:id="1456" w:name="_Toc74642751"/>
      <w:bookmarkStart w:id="1457" w:name="_Toc76543789"/>
      <w:bookmarkStart w:id="1458" w:name="_Toc82627611"/>
      <w:bookmarkStart w:id="1459" w:name="_Toc106197004"/>
      <w:bookmarkStart w:id="1460" w:name="_Toc115089488"/>
      <w:bookmarkStart w:id="1461" w:name="_Toc130575427"/>
      <w:bookmarkStart w:id="1462" w:name="_Toc145428571"/>
      <w:bookmarkStart w:id="1463" w:name="_Toc169706107"/>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464" w:name="_Toc20994298"/>
      <w:bookmarkStart w:id="1465" w:name="_Toc29812157"/>
      <w:bookmarkStart w:id="1466" w:name="_Toc37139345"/>
      <w:bookmarkStart w:id="1467" w:name="_Toc37268349"/>
      <w:bookmarkStart w:id="1468" w:name="_Toc37268443"/>
      <w:bookmarkStart w:id="1469" w:name="_Toc45879653"/>
      <w:bookmarkStart w:id="1470" w:name="_Toc52560361"/>
      <w:bookmarkStart w:id="1471" w:name="_Toc52560457"/>
      <w:bookmarkStart w:id="1472" w:name="_Toc52560551"/>
      <w:bookmarkStart w:id="1473" w:name="_Toc52560770"/>
      <w:bookmarkStart w:id="1474" w:name="_Toc61181785"/>
      <w:bookmarkStart w:id="1475" w:name="_Toc74642752"/>
      <w:bookmarkStart w:id="1476" w:name="_Toc76543790"/>
      <w:bookmarkStart w:id="1477" w:name="_Toc82627612"/>
      <w:bookmarkStart w:id="1478" w:name="_Toc106197005"/>
      <w:bookmarkStart w:id="1479" w:name="_Toc115089489"/>
      <w:bookmarkStart w:id="1480" w:name="_Toc130575428"/>
      <w:bookmarkStart w:id="1481" w:name="_Toc145428572"/>
      <w:bookmarkStart w:id="1482" w:name="_Toc169706108"/>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9041DE">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2F223F31" w14:textId="77777777" w:rsidR="00823707" w:rsidRPr="00D910A1" w:rsidRDefault="00823707" w:rsidP="009041DE">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2F223F32" w14:textId="77777777" w:rsidR="00823707" w:rsidRPr="00D910A1" w:rsidRDefault="00823707" w:rsidP="009041DE">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483" w:name="_Toc20994299"/>
      <w:bookmarkStart w:id="1484" w:name="_Toc29812158"/>
      <w:bookmarkStart w:id="1485" w:name="_Toc37139346"/>
      <w:bookmarkStart w:id="1486" w:name="_Toc37268350"/>
      <w:bookmarkStart w:id="1487" w:name="_Toc37268444"/>
      <w:bookmarkStart w:id="1488" w:name="_Toc45879654"/>
      <w:bookmarkStart w:id="1489" w:name="_Toc52560362"/>
      <w:bookmarkStart w:id="1490" w:name="_Toc52560458"/>
      <w:bookmarkStart w:id="1491" w:name="_Toc52560552"/>
      <w:bookmarkStart w:id="1492" w:name="_Toc52560771"/>
      <w:bookmarkStart w:id="1493" w:name="_Toc61181786"/>
      <w:bookmarkStart w:id="1494" w:name="_Toc74642753"/>
      <w:bookmarkStart w:id="1495" w:name="_Toc76543791"/>
      <w:bookmarkStart w:id="1496" w:name="_Toc82627613"/>
      <w:bookmarkStart w:id="1497" w:name="_Toc106197006"/>
      <w:bookmarkStart w:id="1498" w:name="_Toc115089490"/>
      <w:bookmarkStart w:id="1499" w:name="_Toc130575429"/>
      <w:bookmarkStart w:id="1500" w:name="_Toc145428573"/>
      <w:bookmarkStart w:id="1501" w:name="_Toc169706109"/>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9041DE">
      <w:pPr>
        <w:pStyle w:val="B1"/>
      </w:pPr>
      <w:r w:rsidRPr="00D910A1">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911D17">
      <w:pPr>
        <w:pStyle w:val="B1"/>
      </w:pPr>
      <w:r w:rsidRPr="00D910A1">
        <w:tab/>
        <w:t>The performance criteria of subclause 6.4 shall apply.</w:t>
      </w:r>
    </w:p>
    <w:p w14:paraId="2F223F39" w14:textId="77777777" w:rsidR="00823707" w:rsidRPr="00D910A1" w:rsidRDefault="00823707" w:rsidP="00823707">
      <w:pPr>
        <w:pStyle w:val="Heading2"/>
      </w:pPr>
      <w:bookmarkStart w:id="1502" w:name="_Toc20994300"/>
      <w:bookmarkStart w:id="1503" w:name="_Toc29812159"/>
      <w:bookmarkStart w:id="1504" w:name="_Toc37139347"/>
      <w:bookmarkStart w:id="1505" w:name="_Toc37268351"/>
      <w:bookmarkStart w:id="1506" w:name="_Toc37268445"/>
      <w:bookmarkStart w:id="1507" w:name="_Toc45879655"/>
      <w:bookmarkStart w:id="1508" w:name="_Toc52560363"/>
      <w:bookmarkStart w:id="1509" w:name="_Toc52560459"/>
      <w:bookmarkStart w:id="1510" w:name="_Toc52560553"/>
      <w:bookmarkStart w:id="1511" w:name="_Toc52560772"/>
      <w:bookmarkStart w:id="1512" w:name="_Toc61181787"/>
      <w:bookmarkStart w:id="1513" w:name="_Toc74642754"/>
      <w:bookmarkStart w:id="1514" w:name="_Toc76543792"/>
      <w:bookmarkStart w:id="1515" w:name="_Toc82627614"/>
      <w:bookmarkStart w:id="1516" w:name="_Toc106197007"/>
      <w:bookmarkStart w:id="1517" w:name="_Toc115089491"/>
      <w:bookmarkStart w:id="1518" w:name="_Toc130575430"/>
      <w:bookmarkStart w:id="1519" w:name="_Toc145428574"/>
      <w:bookmarkStart w:id="1520" w:name="_Toc169706110"/>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33050697" w:rsidR="00823707" w:rsidRPr="00D910A1" w:rsidRDefault="002E5F5E" w:rsidP="00823707">
      <w:pPr>
        <w:pStyle w:val="NO"/>
      </w:pPr>
      <w:r w:rsidRPr="00D910A1">
        <w:t>NOTE:</w:t>
      </w:r>
      <w:r w:rsidRPr="00D910A1">
        <w:tab/>
        <w:t xml:space="preserve">This test can also be performed using the </w:t>
      </w:r>
      <w:r>
        <w:rPr>
          <w:lang w:eastAsia="zh-CN"/>
        </w:rPr>
        <w:t>c</w:t>
      </w:r>
      <w:r w:rsidRPr="001C6A95">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521" w:name="_Toc20994301"/>
      <w:bookmarkStart w:id="1522" w:name="_Toc29812160"/>
      <w:bookmarkStart w:id="1523" w:name="_Toc37139348"/>
      <w:bookmarkStart w:id="1524" w:name="_Toc37268352"/>
      <w:bookmarkStart w:id="1525" w:name="_Toc37268446"/>
      <w:bookmarkStart w:id="1526" w:name="_Toc45879656"/>
      <w:bookmarkStart w:id="1527" w:name="_Toc52560364"/>
      <w:bookmarkStart w:id="1528" w:name="_Toc52560460"/>
      <w:bookmarkStart w:id="1529" w:name="_Toc52560554"/>
      <w:bookmarkStart w:id="1530" w:name="_Toc52560773"/>
      <w:bookmarkStart w:id="1531" w:name="_Toc61181788"/>
      <w:bookmarkStart w:id="1532" w:name="_Toc74642755"/>
      <w:bookmarkStart w:id="1533" w:name="_Toc76543793"/>
      <w:bookmarkStart w:id="1534" w:name="_Toc82627615"/>
      <w:bookmarkStart w:id="1535" w:name="_Toc106197008"/>
      <w:bookmarkStart w:id="1536" w:name="_Toc115089492"/>
      <w:bookmarkStart w:id="1537" w:name="_Toc130575431"/>
      <w:bookmarkStart w:id="1538" w:name="_Toc145428575"/>
      <w:bookmarkStart w:id="1539" w:name="_Toc169706111"/>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540" w:name="_Toc20994302"/>
      <w:bookmarkStart w:id="1541" w:name="_Toc29812161"/>
      <w:bookmarkStart w:id="1542" w:name="_Toc37139349"/>
      <w:bookmarkStart w:id="1543" w:name="_Toc37268353"/>
      <w:bookmarkStart w:id="1544" w:name="_Toc37268447"/>
      <w:bookmarkStart w:id="1545" w:name="_Toc45879657"/>
      <w:bookmarkStart w:id="1546" w:name="_Toc52560365"/>
      <w:bookmarkStart w:id="1547" w:name="_Toc52560461"/>
      <w:bookmarkStart w:id="1548" w:name="_Toc52560555"/>
      <w:bookmarkStart w:id="1549" w:name="_Toc52560774"/>
      <w:bookmarkStart w:id="1550" w:name="_Toc61181789"/>
      <w:bookmarkStart w:id="1551" w:name="_Toc74642756"/>
      <w:bookmarkStart w:id="1552" w:name="_Toc76543794"/>
      <w:bookmarkStart w:id="1553" w:name="_Toc82627616"/>
      <w:bookmarkStart w:id="1554" w:name="_Toc106197009"/>
      <w:bookmarkStart w:id="1555" w:name="_Toc115089493"/>
      <w:bookmarkStart w:id="1556" w:name="_Toc130575432"/>
      <w:bookmarkStart w:id="1557" w:name="_Toc145428576"/>
      <w:bookmarkStart w:id="1558" w:name="_Toc169706112"/>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F135B8">
      <w:pPr>
        <w:pStyle w:val="B1"/>
      </w:pPr>
      <w:r w:rsidRPr="00D910A1">
        <w:t>-</w:t>
      </w:r>
      <w:r w:rsidRPr="00D910A1">
        <w:tab/>
        <w:t>The test signal shall be amplitude modulated to a depth of 80 % by a sinusoidal audio signal of 1 kHz;</w:t>
      </w:r>
    </w:p>
    <w:p w14:paraId="2F223F44" w14:textId="77777777" w:rsidR="00823707" w:rsidRPr="00D910A1" w:rsidRDefault="00823707" w:rsidP="00F135B8">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F135B8">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2F223F46" w14:textId="77777777" w:rsidR="00823707" w:rsidRPr="00D910A1" w:rsidRDefault="00823707" w:rsidP="00F135B8">
      <w:pPr>
        <w:pStyle w:val="B1"/>
      </w:pPr>
      <w:r w:rsidRPr="00D910A1">
        <w:t>-</w:t>
      </w:r>
      <w:r w:rsidRPr="00D910A1">
        <w:tab/>
        <w:t>The test shall be performed over the frequency range 150 kHz - 80 MHz;</w:t>
      </w:r>
    </w:p>
    <w:p w14:paraId="2F223F47" w14:textId="77777777" w:rsidR="00823707" w:rsidRPr="00D910A1" w:rsidRDefault="00823707" w:rsidP="00F135B8">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2F223F48" w14:textId="77777777" w:rsidR="00823707" w:rsidRPr="00D910A1" w:rsidRDefault="00823707" w:rsidP="00F135B8">
      <w:pPr>
        <w:pStyle w:val="B1"/>
      </w:pPr>
      <w:r w:rsidRPr="00D910A1">
        <w:t>-</w:t>
      </w:r>
      <w:r w:rsidRPr="00D910A1">
        <w:tab/>
        <w:t>Responses of stand-alone receivers or receivers which are part of transceivers occurring at discrete frequencies which are narrow band responses, shall be disregarded, see subclause 4.3;</w:t>
      </w:r>
    </w:p>
    <w:p w14:paraId="2F223F49" w14:textId="77777777" w:rsidR="00823707" w:rsidRDefault="00823707" w:rsidP="00F135B8">
      <w:pPr>
        <w:pStyle w:val="B1"/>
      </w:pPr>
      <w:r w:rsidRPr="00D910A1">
        <w:t>-</w:t>
      </w:r>
      <w:r w:rsidRPr="00D910A1">
        <w:tab/>
        <w:t>The frequencies of the immunity test signal selected and used during the test shall be recorded in the test report.</w:t>
      </w:r>
    </w:p>
    <w:p w14:paraId="5CEAA539" w14:textId="77777777" w:rsidR="001B37B3" w:rsidRPr="00D910A1" w:rsidRDefault="001B37B3" w:rsidP="001B37B3"/>
    <w:p w14:paraId="2F223F4A" w14:textId="77777777" w:rsidR="00823707" w:rsidRPr="00D910A1" w:rsidRDefault="00823707" w:rsidP="00823707">
      <w:pPr>
        <w:pStyle w:val="Heading3"/>
        <w:rPr>
          <w:lang w:val="en-US" w:eastAsia="zh-CN"/>
        </w:rPr>
      </w:pPr>
      <w:bookmarkStart w:id="1559" w:name="_Toc20994303"/>
      <w:bookmarkStart w:id="1560" w:name="_Toc29812162"/>
      <w:bookmarkStart w:id="1561" w:name="_Toc37139350"/>
      <w:bookmarkStart w:id="1562" w:name="_Toc37268354"/>
      <w:bookmarkStart w:id="1563" w:name="_Toc37268448"/>
      <w:bookmarkStart w:id="1564" w:name="_Toc45879658"/>
      <w:bookmarkStart w:id="1565" w:name="_Toc52560366"/>
      <w:bookmarkStart w:id="1566" w:name="_Toc52560462"/>
      <w:bookmarkStart w:id="1567" w:name="_Toc52560556"/>
      <w:bookmarkStart w:id="1568" w:name="_Toc52560775"/>
      <w:bookmarkStart w:id="1569" w:name="_Toc61181790"/>
      <w:bookmarkStart w:id="1570" w:name="_Toc74642757"/>
      <w:bookmarkStart w:id="1571" w:name="_Toc76543795"/>
      <w:bookmarkStart w:id="1572" w:name="_Toc82627617"/>
      <w:bookmarkStart w:id="1573" w:name="_Toc106197010"/>
      <w:bookmarkStart w:id="1574" w:name="_Toc115089494"/>
      <w:bookmarkStart w:id="1575" w:name="_Toc130575433"/>
      <w:bookmarkStart w:id="1576" w:name="_Toc145428577"/>
      <w:bookmarkStart w:id="1577" w:name="_Toc169706113"/>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730F50">
      <w:pPr>
        <w:pStyle w:val="B1"/>
      </w:pPr>
      <w:r w:rsidRPr="00D910A1">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730F50">
      <w:pPr>
        <w:pStyle w:val="B1"/>
      </w:pPr>
      <w:r w:rsidRPr="00D910A1">
        <w:tab/>
        <w:t>The performance criteria of subclause 6.3 shall apply.</w:t>
      </w:r>
    </w:p>
    <w:p w14:paraId="2F223F4F" w14:textId="77777777" w:rsidR="00823707" w:rsidRPr="00D910A1" w:rsidRDefault="00823707" w:rsidP="00823707">
      <w:pPr>
        <w:pStyle w:val="Heading2"/>
      </w:pPr>
      <w:bookmarkStart w:id="1578" w:name="_Toc20994304"/>
      <w:bookmarkStart w:id="1579" w:name="_Toc29812163"/>
      <w:bookmarkStart w:id="1580" w:name="_Toc37139351"/>
      <w:bookmarkStart w:id="1581" w:name="_Toc37268355"/>
      <w:bookmarkStart w:id="1582" w:name="_Toc37268449"/>
      <w:bookmarkStart w:id="1583" w:name="_Toc45879659"/>
      <w:bookmarkStart w:id="1584" w:name="_Toc52560367"/>
      <w:bookmarkStart w:id="1585" w:name="_Toc52560463"/>
      <w:bookmarkStart w:id="1586" w:name="_Toc52560557"/>
      <w:bookmarkStart w:id="1587" w:name="_Toc52560776"/>
      <w:bookmarkStart w:id="1588" w:name="_Toc61181791"/>
      <w:bookmarkStart w:id="1589" w:name="_Toc74642758"/>
      <w:bookmarkStart w:id="1590" w:name="_Toc76543796"/>
      <w:bookmarkStart w:id="1591" w:name="_Toc82627618"/>
      <w:bookmarkStart w:id="1592" w:name="_Toc106197011"/>
      <w:bookmarkStart w:id="1593" w:name="_Toc115089495"/>
      <w:bookmarkStart w:id="1594" w:name="_Toc130575434"/>
      <w:bookmarkStart w:id="1595" w:name="_Toc145428578"/>
      <w:bookmarkStart w:id="1596" w:name="_Toc169706114"/>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597" w:name="_Toc20994305"/>
      <w:bookmarkStart w:id="1598" w:name="_Toc29812164"/>
      <w:bookmarkStart w:id="1599" w:name="_Toc37139352"/>
      <w:bookmarkStart w:id="1600" w:name="_Toc37268356"/>
      <w:bookmarkStart w:id="1601" w:name="_Toc37268450"/>
      <w:bookmarkStart w:id="1602" w:name="_Toc45879660"/>
      <w:bookmarkStart w:id="1603" w:name="_Toc52560368"/>
      <w:bookmarkStart w:id="1604" w:name="_Toc52560464"/>
      <w:bookmarkStart w:id="1605" w:name="_Toc52560558"/>
      <w:bookmarkStart w:id="1606" w:name="_Toc52560777"/>
      <w:bookmarkStart w:id="1607" w:name="_Toc61181792"/>
      <w:bookmarkStart w:id="1608" w:name="_Toc74642759"/>
      <w:bookmarkStart w:id="1609" w:name="_Toc76543797"/>
      <w:bookmarkStart w:id="1610" w:name="_Toc82627619"/>
      <w:bookmarkStart w:id="1611" w:name="_Toc106197012"/>
      <w:bookmarkStart w:id="1612" w:name="_Toc115089496"/>
      <w:bookmarkStart w:id="1613" w:name="_Toc130575435"/>
      <w:bookmarkStart w:id="1614" w:name="_Toc145428579"/>
      <w:bookmarkStart w:id="1615" w:name="_Toc169706115"/>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616" w:name="_Toc20994306"/>
      <w:bookmarkStart w:id="1617" w:name="_Toc29812165"/>
      <w:bookmarkStart w:id="1618" w:name="_Toc37139353"/>
      <w:bookmarkStart w:id="1619" w:name="_Toc37268357"/>
      <w:bookmarkStart w:id="1620" w:name="_Toc37268451"/>
      <w:bookmarkStart w:id="1621" w:name="_Toc45879661"/>
      <w:bookmarkStart w:id="1622" w:name="_Toc52560369"/>
      <w:bookmarkStart w:id="1623" w:name="_Toc52560465"/>
      <w:bookmarkStart w:id="1624" w:name="_Toc52560559"/>
      <w:bookmarkStart w:id="1625" w:name="_Toc52560778"/>
      <w:bookmarkStart w:id="1626" w:name="_Toc61181793"/>
      <w:bookmarkStart w:id="1627" w:name="_Toc74642760"/>
      <w:bookmarkStart w:id="1628" w:name="_Toc76543798"/>
      <w:bookmarkStart w:id="1629" w:name="_Toc82627620"/>
      <w:bookmarkStart w:id="1630" w:name="_Toc106197013"/>
      <w:bookmarkStart w:id="1631" w:name="_Toc115089497"/>
      <w:bookmarkStart w:id="1632" w:name="_Toc130575436"/>
      <w:bookmarkStart w:id="1633" w:name="_Toc145428580"/>
      <w:bookmarkStart w:id="1634" w:name="_Toc169706116"/>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635" w:name="_Toc20994307"/>
      <w:bookmarkStart w:id="1636" w:name="_Toc29812166"/>
      <w:bookmarkStart w:id="1637" w:name="_Toc37139354"/>
      <w:bookmarkStart w:id="1638" w:name="_Toc37268358"/>
      <w:bookmarkStart w:id="1639" w:name="_Toc37268452"/>
      <w:bookmarkStart w:id="1640" w:name="_Toc45879662"/>
      <w:bookmarkStart w:id="1641" w:name="_Toc52560370"/>
      <w:bookmarkStart w:id="1642" w:name="_Toc52560466"/>
      <w:bookmarkStart w:id="1643" w:name="_Toc52560560"/>
      <w:bookmarkStart w:id="1644" w:name="_Toc52560779"/>
      <w:bookmarkStart w:id="1645" w:name="_Toc61181794"/>
      <w:bookmarkStart w:id="1646" w:name="_Toc74642761"/>
      <w:bookmarkStart w:id="1647" w:name="_Toc76543799"/>
      <w:bookmarkStart w:id="1648" w:name="_Toc82627621"/>
      <w:bookmarkStart w:id="1649" w:name="_Toc106197014"/>
      <w:bookmarkStart w:id="1650" w:name="_Toc115089498"/>
      <w:bookmarkStart w:id="1651" w:name="_Toc130575437"/>
      <w:bookmarkStart w:id="1652" w:name="_Toc145428581"/>
      <w:bookmarkStart w:id="1653" w:name="_Toc169706117"/>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5D2641">
      <w:pPr>
        <w:pStyle w:val="B1"/>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5D2641">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654" w:name="_Toc20994308"/>
      <w:bookmarkStart w:id="1655" w:name="_Toc29812167"/>
      <w:bookmarkStart w:id="1656" w:name="_Toc37139355"/>
      <w:bookmarkStart w:id="1657" w:name="_Toc37268359"/>
      <w:bookmarkStart w:id="1658" w:name="_Toc37268453"/>
      <w:bookmarkStart w:id="1659" w:name="_Toc45879663"/>
      <w:bookmarkStart w:id="1660" w:name="_Toc52560371"/>
      <w:bookmarkStart w:id="1661" w:name="_Toc52560467"/>
      <w:bookmarkStart w:id="1662" w:name="_Toc52560561"/>
      <w:bookmarkStart w:id="1663" w:name="_Toc52560780"/>
      <w:bookmarkStart w:id="1664" w:name="_Toc61181795"/>
      <w:bookmarkStart w:id="1665" w:name="_Toc74642762"/>
      <w:bookmarkStart w:id="1666" w:name="_Toc76543800"/>
      <w:bookmarkStart w:id="1667" w:name="_Toc82627622"/>
      <w:bookmarkStart w:id="1668" w:name="_Toc106197015"/>
      <w:bookmarkStart w:id="1669" w:name="_Toc115089499"/>
      <w:bookmarkStart w:id="1670" w:name="_Toc130575438"/>
      <w:bookmarkStart w:id="1671" w:name="_Toc145428582"/>
      <w:bookmarkStart w:id="1672" w:name="_Toc169706118"/>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673" w:name="_Toc20994309"/>
      <w:bookmarkStart w:id="1674" w:name="_Toc29812168"/>
      <w:bookmarkStart w:id="1675" w:name="_Toc37139356"/>
      <w:bookmarkStart w:id="1676" w:name="_Toc37268360"/>
      <w:bookmarkStart w:id="1677" w:name="_Toc37268454"/>
      <w:bookmarkStart w:id="1678" w:name="_Toc45879664"/>
      <w:bookmarkStart w:id="1679" w:name="_Toc52560372"/>
      <w:bookmarkStart w:id="1680" w:name="_Toc52560468"/>
      <w:bookmarkStart w:id="1681" w:name="_Toc52560562"/>
      <w:bookmarkStart w:id="1682" w:name="_Toc52560781"/>
      <w:bookmarkStart w:id="1683" w:name="_Toc61181796"/>
      <w:bookmarkStart w:id="1684" w:name="_Toc74642763"/>
      <w:bookmarkStart w:id="1685" w:name="_Toc76543801"/>
      <w:bookmarkStart w:id="1686" w:name="_Toc82627623"/>
      <w:bookmarkStart w:id="1687" w:name="_Toc106197016"/>
      <w:bookmarkStart w:id="1688" w:name="_Toc115089500"/>
      <w:bookmarkStart w:id="1689" w:name="_Toc130575439"/>
      <w:bookmarkStart w:id="1690" w:name="_Toc145428583"/>
      <w:bookmarkStart w:id="1691" w:name="_Toc169706119"/>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692" w:name="_Toc20994310"/>
      <w:bookmarkStart w:id="1693" w:name="_Toc29812169"/>
      <w:bookmarkStart w:id="1694" w:name="_Toc37139357"/>
      <w:bookmarkStart w:id="1695" w:name="_Toc37268361"/>
      <w:bookmarkStart w:id="1696" w:name="_Toc37268455"/>
      <w:bookmarkStart w:id="1697" w:name="_Toc45879665"/>
      <w:bookmarkStart w:id="1698" w:name="_Toc52560373"/>
      <w:bookmarkStart w:id="1699" w:name="_Toc52560469"/>
      <w:bookmarkStart w:id="1700" w:name="_Toc52560563"/>
      <w:bookmarkStart w:id="1701" w:name="_Toc52560782"/>
      <w:bookmarkStart w:id="1702" w:name="_Toc61181797"/>
      <w:bookmarkStart w:id="1703" w:name="_Toc74642764"/>
      <w:bookmarkStart w:id="1704" w:name="_Toc76543802"/>
      <w:bookmarkStart w:id="1705" w:name="_Toc82627624"/>
      <w:bookmarkStart w:id="1706" w:name="_Toc106197017"/>
      <w:bookmarkStart w:id="1707" w:name="_Toc115089501"/>
      <w:bookmarkStart w:id="1708" w:name="_Toc130575440"/>
      <w:bookmarkStart w:id="1709" w:name="_Toc145428584"/>
      <w:bookmarkStart w:id="1710" w:name="_Toc169706120"/>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711" w:name="_Toc20994311"/>
      <w:bookmarkStart w:id="1712" w:name="_Toc29812170"/>
      <w:bookmarkStart w:id="1713" w:name="_Toc37139358"/>
      <w:bookmarkStart w:id="1714" w:name="_Toc37268362"/>
      <w:bookmarkStart w:id="1715" w:name="_Toc37268456"/>
      <w:bookmarkStart w:id="1716" w:name="_Toc45879666"/>
      <w:bookmarkStart w:id="1717" w:name="_Toc52560374"/>
      <w:bookmarkStart w:id="1718" w:name="_Toc52560470"/>
      <w:bookmarkStart w:id="1719" w:name="_Toc52560564"/>
      <w:bookmarkStart w:id="1720" w:name="_Toc52560783"/>
      <w:bookmarkStart w:id="1721" w:name="_Toc61181798"/>
      <w:bookmarkStart w:id="1722" w:name="_Toc74642765"/>
      <w:bookmarkStart w:id="1723" w:name="_Toc76543803"/>
      <w:bookmarkStart w:id="1724" w:name="_Toc82627625"/>
      <w:bookmarkStart w:id="1725" w:name="_Toc106197018"/>
      <w:bookmarkStart w:id="1726" w:name="_Toc115089502"/>
      <w:bookmarkStart w:id="1727" w:name="_Toc130575441"/>
      <w:bookmarkStart w:id="1728" w:name="_Toc145428585"/>
      <w:bookmarkStart w:id="1729" w:name="_Toc169706121"/>
      <w:r w:rsidRPr="00D910A1">
        <w:t>9.7.2.1</w:t>
      </w:r>
      <w:r w:rsidRPr="00D910A1">
        <w:tab/>
        <w:t>Test method for telecommunication ports directly connected to outdoor cables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730" w:name="_Toc20994312"/>
      <w:bookmarkStart w:id="1731" w:name="_Toc29812171"/>
      <w:bookmarkStart w:id="1732" w:name="_Toc37139359"/>
      <w:bookmarkStart w:id="1733" w:name="_Toc37268363"/>
      <w:bookmarkStart w:id="1734" w:name="_Toc37268457"/>
      <w:bookmarkStart w:id="1735" w:name="_Toc45879667"/>
      <w:bookmarkStart w:id="1736" w:name="_Toc52560375"/>
      <w:bookmarkStart w:id="1737" w:name="_Toc52560471"/>
      <w:bookmarkStart w:id="1738" w:name="_Toc52560565"/>
      <w:bookmarkStart w:id="1739" w:name="_Toc52560784"/>
      <w:bookmarkStart w:id="1740" w:name="_Toc61181799"/>
      <w:bookmarkStart w:id="1741" w:name="_Toc74642766"/>
      <w:bookmarkStart w:id="1742" w:name="_Toc76543804"/>
      <w:bookmarkStart w:id="1743" w:name="_Toc82627626"/>
      <w:bookmarkStart w:id="1744" w:name="_Toc106197019"/>
      <w:bookmarkStart w:id="1745" w:name="_Toc115089503"/>
      <w:bookmarkStart w:id="1746" w:name="_Toc130575442"/>
      <w:bookmarkStart w:id="1747" w:name="_Toc145428586"/>
      <w:bookmarkStart w:id="1748" w:name="_Toc169706122"/>
      <w:r w:rsidRPr="00D910A1">
        <w:t>9.7.2.2</w:t>
      </w:r>
      <w:r w:rsidRPr="00D910A1">
        <w:tab/>
        <w:t>Test method for telecommunication ports connected to indoor cables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749" w:name="_Toc20994313"/>
      <w:bookmarkStart w:id="1750" w:name="_Toc29812172"/>
      <w:bookmarkStart w:id="1751" w:name="_Toc37139360"/>
      <w:bookmarkStart w:id="1752" w:name="_Toc37268364"/>
      <w:bookmarkStart w:id="1753" w:name="_Toc37268458"/>
      <w:bookmarkStart w:id="1754" w:name="_Toc45879668"/>
      <w:bookmarkStart w:id="1755" w:name="_Toc52560376"/>
      <w:bookmarkStart w:id="1756" w:name="_Toc52560472"/>
      <w:bookmarkStart w:id="1757" w:name="_Toc52560566"/>
      <w:bookmarkStart w:id="1758" w:name="_Toc52560785"/>
      <w:bookmarkStart w:id="1759" w:name="_Toc61181800"/>
      <w:bookmarkStart w:id="1760" w:name="_Toc74642767"/>
      <w:bookmarkStart w:id="1761" w:name="_Toc76543805"/>
      <w:bookmarkStart w:id="1762" w:name="_Toc82627627"/>
      <w:bookmarkStart w:id="1763" w:name="_Toc106197020"/>
      <w:bookmarkStart w:id="1764" w:name="_Toc115089504"/>
      <w:bookmarkStart w:id="1765" w:name="_Toc130575443"/>
      <w:bookmarkStart w:id="1766" w:name="_Toc145428587"/>
      <w:bookmarkStart w:id="1767" w:name="_Toc169706123"/>
      <w:r w:rsidRPr="00D910A1">
        <w:t>9.7.2.3</w:t>
      </w:r>
      <w:r w:rsidRPr="00D910A1">
        <w:tab/>
        <w:t>Test method for AC power ports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768" w:name="_Toc20994314"/>
      <w:bookmarkStart w:id="1769" w:name="_Toc29812173"/>
      <w:bookmarkStart w:id="1770" w:name="_Toc37139361"/>
      <w:bookmarkStart w:id="1771" w:name="_Toc37268365"/>
      <w:bookmarkStart w:id="1772" w:name="_Toc37268459"/>
      <w:bookmarkStart w:id="1773" w:name="_Toc45879669"/>
      <w:bookmarkStart w:id="1774" w:name="_Toc52560377"/>
      <w:bookmarkStart w:id="1775" w:name="_Toc52560473"/>
      <w:bookmarkStart w:id="1776" w:name="_Toc52560567"/>
      <w:bookmarkStart w:id="1777" w:name="_Toc52560786"/>
      <w:bookmarkStart w:id="1778" w:name="_Toc61181801"/>
      <w:bookmarkStart w:id="1779" w:name="_Toc74642768"/>
      <w:bookmarkStart w:id="1780" w:name="_Toc76543806"/>
      <w:bookmarkStart w:id="1781" w:name="_Toc82627628"/>
      <w:bookmarkStart w:id="1782" w:name="_Toc106197021"/>
      <w:bookmarkStart w:id="1783" w:name="_Toc115089505"/>
      <w:bookmarkStart w:id="1784" w:name="_Toc130575444"/>
      <w:bookmarkStart w:id="1785" w:name="_Toc145428588"/>
      <w:bookmarkStart w:id="1786" w:name="_Toc169706124"/>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AA37C7">
      <w:pPr>
        <w:pStyle w:val="B1"/>
      </w:pPr>
      <w:r w:rsidRPr="00D910A1">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AA37C7">
      <w:pPr>
        <w:pStyle w:val="B1"/>
      </w:pPr>
      <w:r w:rsidRPr="00D910A1">
        <w:tab/>
        <w:t>The performance criteria of subclause 6.4 shall apply.</w:t>
      </w:r>
    </w:p>
    <w:p w14:paraId="2F223F7D" w14:textId="77777777" w:rsidR="00823707" w:rsidRPr="00D910A1" w:rsidRDefault="00823707" w:rsidP="00823707">
      <w:pPr>
        <w:pStyle w:val="Heading8"/>
      </w:pPr>
      <w:r w:rsidRPr="00D910A1">
        <w:br w:type="page"/>
      </w:r>
      <w:bookmarkStart w:id="1787" w:name="_Toc20994315"/>
      <w:bookmarkStart w:id="1788" w:name="_Toc29812174"/>
      <w:bookmarkStart w:id="1789" w:name="_Toc37139362"/>
      <w:bookmarkStart w:id="1790" w:name="_Toc37268366"/>
      <w:bookmarkStart w:id="1791" w:name="_Toc37268460"/>
      <w:bookmarkStart w:id="1792" w:name="_Toc45879670"/>
      <w:bookmarkStart w:id="1793" w:name="_Toc52560378"/>
      <w:bookmarkStart w:id="1794" w:name="_Toc52560474"/>
      <w:bookmarkStart w:id="1795" w:name="_Toc52560568"/>
      <w:bookmarkStart w:id="1796" w:name="_Toc52560787"/>
      <w:bookmarkStart w:id="1797" w:name="_Toc61181802"/>
      <w:bookmarkStart w:id="1798" w:name="_Toc74642769"/>
      <w:bookmarkStart w:id="1799" w:name="_Toc76543807"/>
      <w:bookmarkStart w:id="1800" w:name="_Toc82627629"/>
      <w:bookmarkStart w:id="1801" w:name="historyclause"/>
      <w:bookmarkStart w:id="1802" w:name="_Toc106197022"/>
      <w:bookmarkStart w:id="1803" w:name="_Toc115089506"/>
      <w:bookmarkStart w:id="1804" w:name="_Toc130575445"/>
      <w:bookmarkStart w:id="1805" w:name="_Toc145428589"/>
      <w:bookmarkStart w:id="1806" w:name="_Toc169706125"/>
      <w:r w:rsidRPr="00D910A1">
        <w:lastRenderedPageBreak/>
        <w:t>Annex A (informative):</w:t>
      </w:r>
      <w:r w:rsidRPr="00D910A1">
        <w:br/>
        <w:t>Change history</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rFonts w:cs="Arial"/>
                <w:sz w:val="16"/>
                <w:szCs w:val="16"/>
              </w:rPr>
            </w:pPr>
            <w:r w:rsidRPr="002E3B2D">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rFonts w:cs="Arial"/>
                <w:sz w:val="16"/>
                <w:szCs w:val="16"/>
              </w:rPr>
            </w:pPr>
            <w:r w:rsidRPr="002E3B2D">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sz w:val="16"/>
                <w:szCs w:val="16"/>
              </w:rPr>
            </w:pPr>
            <w:r>
              <w:rPr>
                <w:sz w:val="16"/>
                <w:szCs w:val="16"/>
              </w:rPr>
              <w:t>15.16.0</w:t>
            </w:r>
          </w:p>
        </w:tc>
      </w:tr>
      <w:tr w:rsidR="008D455C" w14:paraId="357BB361"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3547784B" w14:textId="1B694C97" w:rsidR="008D455C" w:rsidRDefault="008D455C" w:rsidP="005D5E6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E9EC1" w14:textId="06F786A7" w:rsidR="008D455C" w:rsidRDefault="008D455C" w:rsidP="005D5E6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0CDC" w14:textId="4DC3B033" w:rsidR="008D455C" w:rsidRPr="002E3B2D" w:rsidRDefault="008D455C" w:rsidP="005D5E64">
            <w:pPr>
              <w:pStyle w:val="TAC"/>
              <w:rPr>
                <w:rFonts w:cs="Arial"/>
                <w:sz w:val="16"/>
                <w:szCs w:val="16"/>
              </w:rPr>
            </w:pPr>
            <w:r w:rsidRPr="008D455C">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316FB" w14:textId="78D788D9" w:rsidR="008D455C" w:rsidRDefault="008D455C" w:rsidP="005D5E64">
            <w:pPr>
              <w:pStyle w:val="TAL"/>
              <w:rPr>
                <w:rFonts w:cs="Arial"/>
                <w:sz w:val="16"/>
                <w:szCs w:val="16"/>
              </w:rPr>
            </w:pPr>
            <w:r w:rsidRPr="008D455C">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8AD4" w14:textId="77777777" w:rsidR="008D455C" w:rsidRDefault="008D455C"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B35F" w14:textId="67A44FCD" w:rsidR="008D455C" w:rsidRDefault="008D455C"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CFA82" w14:textId="27A89F58" w:rsidR="008D455C" w:rsidRPr="002E3B2D" w:rsidRDefault="008D455C" w:rsidP="005D5E64">
            <w:pPr>
              <w:pStyle w:val="TAL"/>
              <w:rPr>
                <w:rFonts w:cs="Arial"/>
                <w:sz w:val="16"/>
                <w:szCs w:val="16"/>
              </w:rPr>
            </w:pPr>
            <w:r w:rsidRPr="008D455C">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33380" w14:textId="66B218ED" w:rsidR="008D455C" w:rsidRDefault="008D455C" w:rsidP="005D5E64">
            <w:pPr>
              <w:pStyle w:val="TAC"/>
              <w:rPr>
                <w:sz w:val="16"/>
                <w:szCs w:val="16"/>
              </w:rPr>
            </w:pPr>
            <w:r>
              <w:rPr>
                <w:sz w:val="16"/>
                <w:szCs w:val="16"/>
              </w:rPr>
              <w:t>15.17.0</w:t>
            </w:r>
          </w:p>
        </w:tc>
      </w:tr>
      <w:tr w:rsidR="00785AEA" w14:paraId="63AF8D08"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69243637" w14:textId="7C69BB40" w:rsidR="00785AEA" w:rsidRDefault="00785AEA" w:rsidP="005D5E6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DD62" w14:textId="08715BB1" w:rsidR="00785AEA" w:rsidRDefault="00785AEA" w:rsidP="005D5E6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9C6AE" w14:textId="25EEE63E" w:rsidR="00785AEA" w:rsidRPr="008D455C" w:rsidRDefault="00187235" w:rsidP="005D5E64">
            <w:pPr>
              <w:pStyle w:val="TAC"/>
              <w:rPr>
                <w:rFonts w:cs="Arial"/>
                <w:sz w:val="16"/>
                <w:szCs w:val="16"/>
              </w:rPr>
            </w:pPr>
            <w:r w:rsidRPr="00187235">
              <w:rPr>
                <w:rFonts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BF07" w14:textId="558EB6A3" w:rsidR="00785AEA" w:rsidRPr="008D455C" w:rsidRDefault="00187235" w:rsidP="005D5E64">
            <w:pPr>
              <w:pStyle w:val="TAL"/>
              <w:rPr>
                <w:rFonts w:cs="Arial"/>
                <w:sz w:val="16"/>
                <w:szCs w:val="16"/>
              </w:rPr>
            </w:pPr>
            <w:r w:rsidRPr="0018723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43C3" w14:textId="77777777" w:rsidR="00785AEA" w:rsidRDefault="00785AEA"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6FFA" w14:textId="77F58159" w:rsidR="00785AEA" w:rsidRDefault="00187235"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07F06" w14:textId="0DFE6939" w:rsidR="00785AEA" w:rsidRPr="008D455C" w:rsidRDefault="00187235" w:rsidP="005D5E64">
            <w:pPr>
              <w:pStyle w:val="TAL"/>
              <w:rPr>
                <w:rFonts w:cs="Arial"/>
                <w:sz w:val="16"/>
                <w:szCs w:val="16"/>
              </w:rPr>
            </w:pPr>
            <w:r w:rsidRPr="00187235">
              <w:rPr>
                <w:rFonts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BB4E" w14:textId="1D9F58B4" w:rsidR="00785AEA" w:rsidRDefault="00785AEA" w:rsidP="005D5E64">
            <w:pPr>
              <w:pStyle w:val="TAC"/>
              <w:rPr>
                <w:sz w:val="16"/>
                <w:szCs w:val="16"/>
              </w:rPr>
            </w:pPr>
            <w:r>
              <w:rPr>
                <w:sz w:val="16"/>
                <w:szCs w:val="16"/>
              </w:rPr>
              <w:t>15.18.0</w:t>
            </w:r>
          </w:p>
        </w:tc>
      </w:tr>
      <w:tr w:rsidR="00526CFC" w14:paraId="17197CD3"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CA2D524" w14:textId="66716995" w:rsidR="00526CFC" w:rsidRDefault="00526CFC" w:rsidP="00526CF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79DBE" w14:textId="36D0BCDE" w:rsidR="00526CFC" w:rsidRDefault="00526CFC" w:rsidP="00526CFC">
            <w:pPr>
              <w:pStyle w:val="TAC"/>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CB6FCB" w14:textId="100C8BFE" w:rsidR="00526CFC" w:rsidRPr="00187235" w:rsidRDefault="00526CFC" w:rsidP="00526CFC">
            <w:pPr>
              <w:pStyle w:val="TAC"/>
              <w:rPr>
                <w:rFonts w:cs="Arial"/>
                <w:sz w:val="16"/>
                <w:szCs w:val="16"/>
              </w:rPr>
            </w:pPr>
            <w:r w:rsidRPr="00526CFC">
              <w:rPr>
                <w:rFonts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C9CA2" w14:textId="61794A6E" w:rsidR="00526CFC" w:rsidRPr="00187235" w:rsidRDefault="00526CFC" w:rsidP="00526CFC">
            <w:pPr>
              <w:pStyle w:val="TAL"/>
              <w:rPr>
                <w:rFonts w:cs="Arial"/>
                <w:sz w:val="16"/>
                <w:szCs w:val="16"/>
              </w:rPr>
            </w:pPr>
            <w:r w:rsidRPr="00563908">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BD2E" w14:textId="052941D8" w:rsidR="00526CFC" w:rsidRDefault="00526CFC" w:rsidP="00526CFC">
            <w:pPr>
              <w:pStyle w:val="TAC"/>
              <w:rPr>
                <w:rFonts w:cs="Arial"/>
                <w:sz w:val="16"/>
                <w:szCs w:val="16"/>
              </w:rPr>
            </w:pPr>
            <w:r w:rsidRPr="0056390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6EBE" w14:textId="1ACFB3D1" w:rsidR="00526CFC" w:rsidRDefault="00526CFC" w:rsidP="00526CFC">
            <w:pPr>
              <w:pStyle w:val="TAC"/>
              <w:rPr>
                <w:rFonts w:cs="Arial"/>
                <w:sz w:val="16"/>
                <w:szCs w:val="16"/>
              </w:rPr>
            </w:pPr>
            <w:r w:rsidRPr="0056390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C517A" w14:textId="12FECD19" w:rsidR="00526CFC" w:rsidRPr="00187235" w:rsidRDefault="00526CFC" w:rsidP="00526CFC">
            <w:pPr>
              <w:pStyle w:val="TAL"/>
              <w:rPr>
                <w:rFonts w:cs="Arial"/>
                <w:sz w:val="16"/>
                <w:szCs w:val="16"/>
              </w:rPr>
            </w:pPr>
            <w:r w:rsidRPr="00526CFC">
              <w:rPr>
                <w:rFonts w:cs="Arial"/>
                <w:sz w:val="16"/>
                <w:szCs w:val="16"/>
              </w:rPr>
              <w:t>[NR_newRAT-Core] CR on TS 38.113 NR BS reference maintenance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916" w14:textId="4145D4F1" w:rsidR="00526CFC" w:rsidRDefault="00526CFC" w:rsidP="00526CFC">
            <w:pPr>
              <w:pStyle w:val="TAC"/>
              <w:rPr>
                <w:sz w:val="16"/>
                <w:szCs w:val="16"/>
              </w:rPr>
            </w:pPr>
            <w:r>
              <w:rPr>
                <w:sz w:val="16"/>
                <w:szCs w:val="16"/>
              </w:rPr>
              <w:t>15.19.0</w:t>
            </w:r>
          </w:p>
        </w:tc>
      </w:tr>
      <w:tr w:rsidR="003C6DBB" w14:paraId="1C696A21"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DCF6506" w14:textId="75336D78" w:rsidR="003C6DBB" w:rsidRDefault="003C6DBB" w:rsidP="003C6DBB">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3749E" w14:textId="6145169D" w:rsidR="003C6DBB" w:rsidRDefault="003C6DBB" w:rsidP="003C6DBB">
            <w:pPr>
              <w:pStyle w:val="TAC"/>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D9847" w14:textId="4E40D372" w:rsidR="003C6DBB" w:rsidRPr="00526CFC" w:rsidRDefault="003C6DBB" w:rsidP="003C6DBB">
            <w:pPr>
              <w:pStyle w:val="TAC"/>
              <w:rPr>
                <w:rFonts w:cs="Arial"/>
                <w:sz w:val="16"/>
                <w:szCs w:val="16"/>
              </w:rPr>
            </w:pPr>
            <w:r w:rsidRPr="003C6DBB">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7D58D" w14:textId="5870DB66" w:rsidR="003C6DBB" w:rsidRPr="00563908" w:rsidRDefault="003C6DBB" w:rsidP="003C6DBB">
            <w:pPr>
              <w:pStyle w:val="TAL"/>
            </w:pPr>
            <w:r w:rsidRPr="00C96423">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8626F" w14:textId="7C9DCC57" w:rsidR="003C6DBB" w:rsidRPr="00563908" w:rsidRDefault="003C6DBB" w:rsidP="003C6DBB">
            <w:pPr>
              <w:pStyle w:val="TAC"/>
            </w:pPr>
            <w:r w:rsidRPr="00C96423">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F87E" w14:textId="4CB52236" w:rsidR="003C6DBB" w:rsidRPr="00563908" w:rsidRDefault="003C6DBB" w:rsidP="003C6DBB">
            <w:pPr>
              <w:pStyle w:val="TAC"/>
            </w:pPr>
            <w:r w:rsidRPr="00C96423">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DCE24" w14:textId="2208DF38" w:rsidR="003C6DBB" w:rsidRPr="00526CFC" w:rsidRDefault="003C6DBB" w:rsidP="003C6DBB">
            <w:pPr>
              <w:pStyle w:val="TAL"/>
              <w:rPr>
                <w:rFonts w:cs="Arial"/>
                <w:sz w:val="16"/>
                <w:szCs w:val="16"/>
              </w:rPr>
            </w:pPr>
            <w:r w:rsidRPr="003C6DBB">
              <w:rPr>
                <w:rFonts w:cs="Arial"/>
                <w:sz w:val="16"/>
                <w:szCs w:val="16"/>
              </w:rPr>
              <w:t>(NR_newRAT)  CR to TS 38.113 BS EMC maintenance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2927" w14:textId="5DE17D96" w:rsidR="003C6DBB" w:rsidRDefault="003C6DBB" w:rsidP="003C6DBB">
            <w:pPr>
              <w:pStyle w:val="TAC"/>
              <w:rPr>
                <w:sz w:val="16"/>
                <w:szCs w:val="16"/>
              </w:rPr>
            </w:pPr>
            <w:r>
              <w:rPr>
                <w:sz w:val="16"/>
                <w:szCs w:val="16"/>
              </w:rPr>
              <w:t>15.20.0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D92CA" w14:textId="77777777" w:rsidR="006B1F98" w:rsidRDefault="006B1F98">
      <w:r>
        <w:separator/>
      </w:r>
    </w:p>
  </w:endnote>
  <w:endnote w:type="continuationSeparator" w:id="0">
    <w:p w14:paraId="054F5613" w14:textId="77777777" w:rsidR="006B1F98" w:rsidRDefault="006B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2F8DE" w14:textId="77777777" w:rsidR="006B1F98" w:rsidRDefault="006B1F98">
      <w:r>
        <w:separator/>
      </w:r>
    </w:p>
  </w:footnote>
  <w:footnote w:type="continuationSeparator" w:id="0">
    <w:p w14:paraId="4489C04B" w14:textId="77777777" w:rsidR="006B1F98" w:rsidRDefault="006B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EA450" w14:textId="3BC03DD7"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C55">
      <w:rPr>
        <w:rFonts w:ascii="Arial" w:hAnsi="Arial" w:cs="Arial"/>
        <w:b/>
        <w:noProof/>
        <w:sz w:val="18"/>
        <w:szCs w:val="18"/>
      </w:rPr>
      <w:t>3GPP TS 38.113 V15.1920.0 (20232024-0906)</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01B0CE63"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C55">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0228006">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5003186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355108234">
    <w:abstractNumId w:val="1"/>
  </w:num>
  <w:num w:numId="4" w16cid:durableId="1239632267">
    <w:abstractNumId w:val="3"/>
  </w:num>
  <w:num w:numId="5" w16cid:durableId="1925262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2C3"/>
    <w:rsid w:val="00033397"/>
    <w:rsid w:val="00040095"/>
    <w:rsid w:val="00051834"/>
    <w:rsid w:val="00054A22"/>
    <w:rsid w:val="000563B2"/>
    <w:rsid w:val="000605EC"/>
    <w:rsid w:val="00062023"/>
    <w:rsid w:val="000655A6"/>
    <w:rsid w:val="00080512"/>
    <w:rsid w:val="000B27F1"/>
    <w:rsid w:val="000B68C4"/>
    <w:rsid w:val="000C47C3"/>
    <w:rsid w:val="000D58AB"/>
    <w:rsid w:val="00117CE9"/>
    <w:rsid w:val="00120A36"/>
    <w:rsid w:val="00133525"/>
    <w:rsid w:val="00140581"/>
    <w:rsid w:val="00164C54"/>
    <w:rsid w:val="00176603"/>
    <w:rsid w:val="0018337F"/>
    <w:rsid w:val="00185F80"/>
    <w:rsid w:val="00187235"/>
    <w:rsid w:val="001962D6"/>
    <w:rsid w:val="001A4C42"/>
    <w:rsid w:val="001A7420"/>
    <w:rsid w:val="001B37B3"/>
    <w:rsid w:val="001B6637"/>
    <w:rsid w:val="001C21C3"/>
    <w:rsid w:val="001C6A95"/>
    <w:rsid w:val="001D02C2"/>
    <w:rsid w:val="001F0C1D"/>
    <w:rsid w:val="001F1132"/>
    <w:rsid w:val="001F168B"/>
    <w:rsid w:val="002154BD"/>
    <w:rsid w:val="002347A2"/>
    <w:rsid w:val="00243490"/>
    <w:rsid w:val="00266C98"/>
    <w:rsid w:val="002675F0"/>
    <w:rsid w:val="002B6339"/>
    <w:rsid w:val="002D063B"/>
    <w:rsid w:val="002D5E56"/>
    <w:rsid w:val="002E00EE"/>
    <w:rsid w:val="002E35F3"/>
    <w:rsid w:val="002E3B2D"/>
    <w:rsid w:val="002E5F5E"/>
    <w:rsid w:val="00307DF5"/>
    <w:rsid w:val="003172DC"/>
    <w:rsid w:val="00331D60"/>
    <w:rsid w:val="00352584"/>
    <w:rsid w:val="0035462D"/>
    <w:rsid w:val="003765B8"/>
    <w:rsid w:val="00397C82"/>
    <w:rsid w:val="003B3074"/>
    <w:rsid w:val="003C3971"/>
    <w:rsid w:val="003C6DBB"/>
    <w:rsid w:val="00402C9E"/>
    <w:rsid w:val="00406546"/>
    <w:rsid w:val="00423334"/>
    <w:rsid w:val="00423697"/>
    <w:rsid w:val="004345EC"/>
    <w:rsid w:val="0045272B"/>
    <w:rsid w:val="00465515"/>
    <w:rsid w:val="004816D8"/>
    <w:rsid w:val="004C0968"/>
    <w:rsid w:val="004D3578"/>
    <w:rsid w:val="004E213A"/>
    <w:rsid w:val="004F0988"/>
    <w:rsid w:val="004F15EA"/>
    <w:rsid w:val="004F3340"/>
    <w:rsid w:val="00500450"/>
    <w:rsid w:val="0050065F"/>
    <w:rsid w:val="0051217D"/>
    <w:rsid w:val="00526CFC"/>
    <w:rsid w:val="00527BC2"/>
    <w:rsid w:val="005305BE"/>
    <w:rsid w:val="0053388B"/>
    <w:rsid w:val="00535773"/>
    <w:rsid w:val="00540C82"/>
    <w:rsid w:val="00543E6C"/>
    <w:rsid w:val="005567FC"/>
    <w:rsid w:val="00565087"/>
    <w:rsid w:val="00582594"/>
    <w:rsid w:val="00597B11"/>
    <w:rsid w:val="005D2641"/>
    <w:rsid w:val="005D2E01"/>
    <w:rsid w:val="005D5E64"/>
    <w:rsid w:val="005D7526"/>
    <w:rsid w:val="005E4BB2"/>
    <w:rsid w:val="00602AEA"/>
    <w:rsid w:val="00614FDF"/>
    <w:rsid w:val="0063543D"/>
    <w:rsid w:val="00647114"/>
    <w:rsid w:val="006A323F"/>
    <w:rsid w:val="006B011F"/>
    <w:rsid w:val="006B1F98"/>
    <w:rsid w:val="006B30D0"/>
    <w:rsid w:val="006B3F14"/>
    <w:rsid w:val="006C3D95"/>
    <w:rsid w:val="006E5C86"/>
    <w:rsid w:val="00701116"/>
    <w:rsid w:val="00713C44"/>
    <w:rsid w:val="00730F50"/>
    <w:rsid w:val="00734A5B"/>
    <w:rsid w:val="0074026F"/>
    <w:rsid w:val="007429F6"/>
    <w:rsid w:val="00744E76"/>
    <w:rsid w:val="007470D2"/>
    <w:rsid w:val="00771E63"/>
    <w:rsid w:val="00774DA4"/>
    <w:rsid w:val="00781F0F"/>
    <w:rsid w:val="00785AEA"/>
    <w:rsid w:val="00786357"/>
    <w:rsid w:val="007926E0"/>
    <w:rsid w:val="007B600E"/>
    <w:rsid w:val="007D670F"/>
    <w:rsid w:val="007F0F4A"/>
    <w:rsid w:val="008028A4"/>
    <w:rsid w:val="00823707"/>
    <w:rsid w:val="00830747"/>
    <w:rsid w:val="0085341F"/>
    <w:rsid w:val="008634D0"/>
    <w:rsid w:val="008768CA"/>
    <w:rsid w:val="00885306"/>
    <w:rsid w:val="008B7EEF"/>
    <w:rsid w:val="008C384C"/>
    <w:rsid w:val="008D455C"/>
    <w:rsid w:val="0090271F"/>
    <w:rsid w:val="00902E23"/>
    <w:rsid w:val="009041DE"/>
    <w:rsid w:val="009114D7"/>
    <w:rsid w:val="00911D17"/>
    <w:rsid w:val="0091348E"/>
    <w:rsid w:val="00917CCB"/>
    <w:rsid w:val="00926274"/>
    <w:rsid w:val="0093510C"/>
    <w:rsid w:val="00941C54"/>
    <w:rsid w:val="00942EC2"/>
    <w:rsid w:val="0096289A"/>
    <w:rsid w:val="00966B32"/>
    <w:rsid w:val="009919CF"/>
    <w:rsid w:val="009B42EA"/>
    <w:rsid w:val="009C6A22"/>
    <w:rsid w:val="009F37B7"/>
    <w:rsid w:val="00A05AB8"/>
    <w:rsid w:val="00A06B71"/>
    <w:rsid w:val="00A10F02"/>
    <w:rsid w:val="00A164B4"/>
    <w:rsid w:val="00A26956"/>
    <w:rsid w:val="00A27486"/>
    <w:rsid w:val="00A40A73"/>
    <w:rsid w:val="00A53724"/>
    <w:rsid w:val="00A56066"/>
    <w:rsid w:val="00A73129"/>
    <w:rsid w:val="00A82346"/>
    <w:rsid w:val="00A92BA1"/>
    <w:rsid w:val="00AA2458"/>
    <w:rsid w:val="00AA37C7"/>
    <w:rsid w:val="00AB6235"/>
    <w:rsid w:val="00AC03F4"/>
    <w:rsid w:val="00AC6BC6"/>
    <w:rsid w:val="00AE2F8E"/>
    <w:rsid w:val="00AE4434"/>
    <w:rsid w:val="00AE65E2"/>
    <w:rsid w:val="00B15449"/>
    <w:rsid w:val="00B60ED2"/>
    <w:rsid w:val="00B7788C"/>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471AC"/>
    <w:rsid w:val="00C57DF0"/>
    <w:rsid w:val="00C6235C"/>
    <w:rsid w:val="00C6564C"/>
    <w:rsid w:val="00C72833"/>
    <w:rsid w:val="00C80F1D"/>
    <w:rsid w:val="00C93F40"/>
    <w:rsid w:val="00CA3D0C"/>
    <w:rsid w:val="00CA7178"/>
    <w:rsid w:val="00CB2423"/>
    <w:rsid w:val="00CB51BE"/>
    <w:rsid w:val="00CC747C"/>
    <w:rsid w:val="00CD5F41"/>
    <w:rsid w:val="00CE3C88"/>
    <w:rsid w:val="00D0252B"/>
    <w:rsid w:val="00D27049"/>
    <w:rsid w:val="00D57972"/>
    <w:rsid w:val="00D675A9"/>
    <w:rsid w:val="00D738D6"/>
    <w:rsid w:val="00D755EB"/>
    <w:rsid w:val="00D76048"/>
    <w:rsid w:val="00D87E00"/>
    <w:rsid w:val="00D903B4"/>
    <w:rsid w:val="00D910A1"/>
    <w:rsid w:val="00D9134D"/>
    <w:rsid w:val="00D959FF"/>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B3634"/>
    <w:rsid w:val="00EC4A25"/>
    <w:rsid w:val="00ED185D"/>
    <w:rsid w:val="00ED3D52"/>
    <w:rsid w:val="00EF26BA"/>
    <w:rsid w:val="00EF279B"/>
    <w:rsid w:val="00F025A2"/>
    <w:rsid w:val="00F04712"/>
    <w:rsid w:val="00F13360"/>
    <w:rsid w:val="00F135B8"/>
    <w:rsid w:val="00F22EC7"/>
    <w:rsid w:val="00F262A5"/>
    <w:rsid w:val="00F269E2"/>
    <w:rsid w:val="00F325C8"/>
    <w:rsid w:val="00F53D14"/>
    <w:rsid w:val="00F63160"/>
    <w:rsid w:val="00F653B8"/>
    <w:rsid w:val="00F73C0C"/>
    <w:rsid w:val="00F9008D"/>
    <w:rsid w:val="00F97B5F"/>
    <w:rsid w:val="00FA0C55"/>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35</Pages>
  <Words>12082</Words>
  <Characters>68871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2021-10-01T00:26:00Z</dcterms:created>
  <dcterms:modified xsi:type="dcterms:W3CDTF">2024-07-10T12:00:00Z</dcterms:modified>
</cp:coreProperties>
</file>